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C57E9F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57E9F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C57E9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57E9F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C57E9F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C57E9F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4D30E4B8" w:rsidR="005753E0" w:rsidRPr="00C57E9F" w:rsidRDefault="005753E0" w:rsidP="00AE6BB0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57E9F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</w:p>
    <w:p w14:paraId="25909973" w14:textId="6B4981E6" w:rsidR="005753E0" w:rsidRPr="00C57E9F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57E9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D7EFA" w:rsidRPr="00C57E9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31 </w:t>
      </w:r>
      <w:r w:rsidR="004D7EFA" w:rsidRPr="00C57E9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ธันวาคม</w:t>
      </w:r>
      <w:r w:rsidR="004D7EFA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A7417B" w:rsidRPr="00C57E9F">
        <w:rPr>
          <w:rFonts w:ascii="Browallia New" w:hAnsi="Browallia New" w:cs="Browallia New"/>
          <w:b/>
          <w:bCs/>
          <w:sz w:val="28"/>
          <w:szCs w:val="28"/>
        </w:rPr>
        <w:t>6</w:t>
      </w:r>
      <w:r w:rsidR="0004468D" w:rsidRPr="00C57E9F">
        <w:rPr>
          <w:rFonts w:ascii="Browallia New" w:hAnsi="Browallia New" w:cs="Browallia New"/>
          <w:b/>
          <w:bCs/>
          <w:sz w:val="28"/>
          <w:szCs w:val="28"/>
        </w:rPr>
        <w:t>2</w:t>
      </w:r>
    </w:p>
    <w:p w14:paraId="375B8DB2" w14:textId="77777777" w:rsidR="005753E0" w:rsidRPr="00C57E9F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4E57B2FD" w14:textId="77777777" w:rsidR="004D7EFA" w:rsidRPr="00C57E9F" w:rsidRDefault="00200FF4" w:rsidP="00AE6BB0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ข้อมูล</w:t>
      </w:r>
      <w:r w:rsidR="004D7EFA"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ทั่วไป</w:t>
      </w:r>
    </w:p>
    <w:p w14:paraId="1CE6C9B2" w14:textId="02B9FFCD" w:rsidR="00D85D7F" w:rsidRPr="00C57E9F" w:rsidRDefault="00D85D7F" w:rsidP="00AE6BB0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7B6290" w14:textId="284CD2CF" w:rsidR="00E94F28" w:rsidRPr="00C57E9F" w:rsidRDefault="00E94F28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 อี ฟอร์ แอล เอม จำกัด (มหาชน)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จดทะเบียนเป็นบริษัทมหาชนในประเทศไทยและ</w:t>
      </w:r>
      <w:r w:rsidRPr="00C57E9F">
        <w:rPr>
          <w:rFonts w:ascii="Browallia New" w:hAnsi="Browallia New" w:cs="Browallia New"/>
          <w:spacing w:val="-2"/>
          <w:sz w:val="28"/>
          <w:szCs w:val="28"/>
          <w:cs/>
        </w:rPr>
        <w:t>จดทะเบียนในตลาดหลักทรัพย์</w:t>
      </w:r>
      <w:r w:rsidRPr="00C57E9F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เอ็ม เอ ไอ</w:t>
      </w:r>
      <w:r w:rsidRPr="00C57E9F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บริษัทดำเนินธุรกิจหลักเป็นตัวแทน</w:t>
      </w:r>
      <w:r w:rsidRPr="00C57E9F">
        <w:rPr>
          <w:rFonts w:ascii="Browallia New" w:hAnsi="Browallia New" w:cs="Browallia New"/>
          <w:sz w:val="28"/>
          <w:szCs w:val="28"/>
          <w:cs/>
        </w:rPr>
        <w:t>จำหน่ายเครื่องมือและอุปกรณ์ทางการแพทย์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บริษัทย่อยประกอบธุรกิจจำหน่ายเครื่องมือแพทย์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ให้บริการด้านความงาม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และธุรกิจ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และจำหน่ายเครื่องสำอาง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ที่อยู่ของบริษัทตั้งอยู่เลขที่ </w:t>
      </w:r>
      <w:r w:rsidRPr="00C57E9F">
        <w:rPr>
          <w:rFonts w:ascii="Browallia New" w:hAnsi="Browallia New" w:cs="Browallia New"/>
          <w:spacing w:val="-2"/>
          <w:sz w:val="28"/>
          <w:szCs w:val="28"/>
        </w:rPr>
        <w:t>184</w:t>
      </w:r>
      <w:r w:rsidRPr="00C57E9F">
        <w:rPr>
          <w:rFonts w:ascii="Browallia New" w:hAnsi="Browallia New" w:cs="Browallia New"/>
          <w:spacing w:val="-2"/>
          <w:sz w:val="28"/>
          <w:szCs w:val="28"/>
          <w:cs/>
        </w:rPr>
        <w:t xml:space="preserve"> ถนนราชวิถี แขวงบางยี่ขัน เขตบางพลัด กรุงเทพมหานคร 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</w:p>
    <w:p w14:paraId="49C0616E" w14:textId="435E41A2" w:rsidR="00E94F28" w:rsidRPr="00C57E9F" w:rsidRDefault="00E94F28" w:rsidP="006631C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208AF3C" w14:textId="3E0CD13F" w:rsidR="001846B3" w:rsidRPr="00C57E9F" w:rsidRDefault="001846B3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431ACB"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มีหนี้สินหมุนเวียนสุทธิและมีขาดทุนสะสมเป็นจำนวนมาก โดยมีสาเหตุหลักมาจากผลขาดทุนจากการดำเนินงานและการด้อยค่าที่เกิดขึ้นจากเงินลงทุนในบริษัทย่อยทางอ้อมที่ประกอบธุรกิจให้บริการด้านความงาม อ</w:t>
      </w:r>
      <w:r w:rsidR="003F12D3" w:rsidRPr="00C57E9F">
        <w:rPr>
          <w:rFonts w:ascii="Browallia New" w:hAnsi="Browallia New" w:cs="Browallia New"/>
          <w:sz w:val="28"/>
          <w:szCs w:val="28"/>
          <w:cs/>
        </w:rPr>
        <w:t>ย่างไรก็ตาม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มีแผนการซื้อที่ดิน</w:t>
      </w:r>
      <w:r w:rsidR="003F12D3" w:rsidRPr="00C57E9F">
        <w:rPr>
          <w:rFonts w:ascii="Browallia New" w:hAnsi="Browallia New" w:cs="Browallia New"/>
          <w:sz w:val="28"/>
          <w:szCs w:val="28"/>
          <w:cs/>
        </w:rPr>
        <w:t>แห่งหนึ่ง</w:t>
      </w:r>
      <w:r w:rsidR="002E4BD7" w:rsidRPr="00C57E9F">
        <w:rPr>
          <w:rFonts w:ascii="Browallia New" w:hAnsi="Browallia New" w:cs="Browallia New" w:hint="cs"/>
          <w:sz w:val="28"/>
          <w:szCs w:val="28"/>
          <w:cs/>
        </w:rPr>
        <w:t>พร้อมสิ่งปลูกสร้าง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เพื่อใช้สำหรับการดำเนินธุรกิจ 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305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โดยจะชำระราคาทรัพย์สินด้วยหุ้นของบริษัท ดับบลิวซีไอ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 </w:t>
      </w:r>
      <w:r w:rsidR="00A564A8" w:rsidRPr="00C57E9F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6A4F77" w:rsidRPr="00C57E9F">
        <w:rPr>
          <w:rFonts w:ascii="Browallia New" w:hAnsi="Browallia New" w:cs="Browallia New" w:hint="cs"/>
          <w:sz w:val="28"/>
          <w:szCs w:val="28"/>
          <w:cs/>
        </w:rPr>
        <w:t>เป็นบริษัทย่อยของบริษัท</w:t>
      </w:r>
      <w:r w:rsidR="00AF6042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ดังนั้นจึงไม่มีผลกระทบต่อการดำเนินงานต่อเนื่องของ</w:t>
      </w:r>
      <w:r w:rsidR="00147F54"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E118EF" w:rsidRPr="00C57E9F">
        <w:rPr>
          <w:rFonts w:ascii="Browallia New" w:hAnsi="Browallia New" w:cs="Browallia New" w:hint="cs"/>
          <w:sz w:val="28"/>
          <w:szCs w:val="28"/>
          <w:cs/>
        </w:rPr>
        <w:t>แ</w:t>
      </w:r>
      <w:r w:rsidR="004759A5" w:rsidRPr="00C57E9F">
        <w:rPr>
          <w:rFonts w:ascii="Browallia New" w:hAnsi="Browallia New" w:cs="Browallia New" w:hint="cs"/>
          <w:sz w:val="28"/>
          <w:szCs w:val="28"/>
          <w:cs/>
        </w:rPr>
        <w:t>ละบริษัทย่อย</w:t>
      </w:r>
      <w:r w:rsidR="00772F1C" w:rsidRPr="00C57E9F">
        <w:rPr>
          <w:rFonts w:ascii="Browallia New" w:hAnsi="Browallia New" w:cs="Browallia New" w:hint="cs"/>
          <w:sz w:val="28"/>
          <w:szCs w:val="28"/>
          <w:cs/>
        </w:rPr>
        <w:t>ในอนาคต</w:t>
      </w:r>
    </w:p>
    <w:p w14:paraId="4BB654F3" w14:textId="77777777" w:rsidR="001846B3" w:rsidRPr="00C57E9F" w:rsidRDefault="001846B3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4668815" w14:textId="77777777" w:rsidR="00E94F28" w:rsidRPr="00C57E9F" w:rsidRDefault="00E94F28" w:rsidP="00E94F28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</w:t>
      </w:r>
    </w:p>
    <w:p w14:paraId="1C7F86A4" w14:textId="77777777" w:rsidR="00E94F28" w:rsidRPr="00C57E9F" w:rsidRDefault="00E94F28" w:rsidP="00E94F2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5D028A" w14:textId="77777777" w:rsidR="00E94F28" w:rsidRPr="00C57E9F" w:rsidRDefault="00E94F28" w:rsidP="00E94F2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01"/>
          <w:tab w:val="left" w:pos="1080"/>
          <w:tab w:val="left" w:pos="1440"/>
        </w:tabs>
        <w:spacing w:line="240" w:lineRule="auto"/>
        <w:ind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เกณฑ์</w:t>
      </w:r>
      <w:r w:rsidRPr="00C57E9F">
        <w:rPr>
          <w:rFonts w:ascii="Browallia New" w:hAnsi="Browallia New" w:cs="Browallia New"/>
          <w:sz w:val="28"/>
          <w:szCs w:val="28"/>
          <w:cs/>
          <w:lang w:eastAsia="zh-CN"/>
        </w:rPr>
        <w:t>การถือปฏิบัติ</w:t>
      </w:r>
    </w:p>
    <w:p w14:paraId="0237547C" w14:textId="77777777" w:rsidR="00E94F28" w:rsidRPr="00C57E9F" w:rsidRDefault="00E94F28" w:rsidP="00E94F28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B0BF30" w14:textId="77777777" w:rsidR="00E94F28" w:rsidRPr="00C57E9F" w:rsidRDefault="00E94F28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01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งบการเงินนี้ได้จัดทำขึ้นตามพระราชบัญญัติการบัญชี พ</w:t>
      </w:r>
      <w:r w:rsidRPr="00C57E9F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2543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และตามมาตรฐานการรายงานทางการเงินที่ออกภายใต้พระราชบัญญัติวิชาชีพบัญชี พ</w:t>
      </w:r>
      <w:r w:rsidRPr="00C57E9F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2547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และตามข้อกำหนดของคณะกรรมการกำกับหลักทรัพย์และ</w:t>
      </w:r>
      <w:r w:rsidRPr="00C57E9F">
        <w:rPr>
          <w:rFonts w:ascii="Browallia New" w:hAnsi="Browallia New" w:cs="Browallia New"/>
          <w:sz w:val="28"/>
          <w:szCs w:val="28"/>
        </w:rPr>
        <w:t xml:space="preserve">  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Pr="00C57E9F">
        <w:rPr>
          <w:rFonts w:ascii="Browallia New" w:hAnsi="Browallia New" w:cs="Browallia New"/>
          <w:sz w:val="28"/>
          <w:szCs w:val="28"/>
        </w:rPr>
        <w:t xml:space="preserve"> 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ตลาดหลักทรัพย์ พ</w:t>
      </w:r>
      <w:r w:rsidRPr="00C57E9F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C57E9F">
        <w:rPr>
          <w:rFonts w:ascii="Browallia New" w:hAnsi="Browallia New" w:cs="Browallia New"/>
          <w:sz w:val="28"/>
          <w:szCs w:val="28"/>
        </w:rPr>
        <w:t xml:space="preserve"> 2535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โดยจัดทำเป็นทางการเป็นภาษาไทย การแปลงบการเงินฉบับนี้เป็นภาษาอื่น</w:t>
      </w:r>
      <w:r w:rsidRPr="00C57E9F">
        <w:rPr>
          <w:rFonts w:ascii="Browallia New" w:hAnsi="Browallia New" w:cs="Browallia New"/>
          <w:sz w:val="28"/>
          <w:szCs w:val="28"/>
        </w:rPr>
        <w:t xml:space="preserve">          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ให้ยึดถืองบการเงินที่จัดทำขึ้นเป็นภาษาไทยเป็นเกณฑ์ </w:t>
      </w:r>
    </w:p>
    <w:p w14:paraId="5AA3595F" w14:textId="77777777" w:rsidR="00E94F28" w:rsidRPr="00C57E9F" w:rsidRDefault="00E94F28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01"/>
        <w:jc w:val="thaiDistribute"/>
        <w:rPr>
          <w:rFonts w:ascii="Browallia New" w:hAnsi="Browallia New" w:cs="Browallia New"/>
          <w:sz w:val="28"/>
          <w:szCs w:val="28"/>
        </w:rPr>
      </w:pPr>
    </w:p>
    <w:p w14:paraId="47A8868D" w14:textId="77777777" w:rsidR="00E94F28" w:rsidRPr="00C57E9F" w:rsidRDefault="00E94F28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0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เว้นแต่จะได้เปิดเผยเป็นอย่างอื่นเป็นการเฉพาะ</w:t>
      </w:r>
    </w:p>
    <w:p w14:paraId="273E9E6C" w14:textId="77777777" w:rsidR="00E94F28" w:rsidRPr="00C57E9F" w:rsidRDefault="00E94F28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8506EDA" w14:textId="77777777" w:rsidR="00E94F28" w:rsidRPr="00C57E9F" w:rsidRDefault="00E94F28" w:rsidP="00E94F2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9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th-TH"/>
        </w:rPr>
        <w:t>เกณฑ์ในการจัดทำงบการเงินรวม</w:t>
      </w:r>
    </w:p>
    <w:p w14:paraId="30B95DF7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2D57388" w14:textId="2514D70F" w:rsidR="00E94F28" w:rsidRPr="00C57E9F" w:rsidRDefault="00E94F2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C57E9F">
        <w:rPr>
          <w:rFonts w:ascii="Browallia New" w:hAnsi="Browallia New" w:cs="Browallia New"/>
          <w:sz w:val="28"/>
          <w:szCs w:val="28"/>
        </w:rPr>
        <w:t>(</w:t>
      </w:r>
      <w:r w:rsidRPr="00C57E9F">
        <w:rPr>
          <w:rFonts w:ascii="Browallia New" w:hAnsi="Browallia New" w:cs="Browallia New"/>
          <w:sz w:val="28"/>
          <w:szCs w:val="28"/>
          <w:cs/>
        </w:rPr>
        <w:t>มหาชน</w:t>
      </w:r>
      <w:r w:rsidRPr="00C57E9F">
        <w:rPr>
          <w:rFonts w:ascii="Browallia New" w:hAnsi="Browallia New" w:cs="Browallia New"/>
          <w:sz w:val="28"/>
          <w:szCs w:val="28"/>
        </w:rPr>
        <w:t xml:space="preserve">)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และบริษัทย่อยที่บริษัทมีอำนาจควบคุมหรือถือหุ้นเกินกว่าร้อยละ </w:t>
      </w:r>
      <w:r w:rsidRPr="00C57E9F">
        <w:rPr>
          <w:rFonts w:ascii="Browallia New" w:hAnsi="Browallia New" w:cs="Browallia New"/>
          <w:sz w:val="28"/>
          <w:szCs w:val="28"/>
        </w:rPr>
        <w:t xml:space="preserve">50 </w:t>
      </w:r>
      <w:r w:rsidRPr="00C57E9F">
        <w:rPr>
          <w:rFonts w:ascii="Browallia New" w:hAnsi="Browallia New" w:cs="Browallia New"/>
          <w:sz w:val="28"/>
          <w:szCs w:val="28"/>
          <w:cs/>
        </w:rPr>
        <w:t>ของหุ้นที่มีสิทธิออกเสียง ดังต่อไปนี้</w:t>
      </w:r>
    </w:p>
    <w:p w14:paraId="2B8B320B" w14:textId="1D620134" w:rsidR="001846B3" w:rsidRPr="00C57E9F" w:rsidRDefault="001846B3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53D4F67D" w14:textId="2C010801" w:rsidR="00FF2068" w:rsidRPr="00C57E9F" w:rsidRDefault="00FF206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3E9CEC19" w14:textId="251A5DD7" w:rsidR="00FF2068" w:rsidRPr="00C57E9F" w:rsidRDefault="00FF206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7F8EC403" w14:textId="2302AF29" w:rsidR="00FF2068" w:rsidRPr="00C57E9F" w:rsidRDefault="00FF206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39068C57" w14:textId="4B42B448" w:rsidR="00FF2068" w:rsidRPr="00C57E9F" w:rsidRDefault="00FF206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590AFD5B" w14:textId="15A665AD" w:rsidR="00FF2068" w:rsidRPr="00C57E9F" w:rsidRDefault="00FF206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7CB5F87B" w14:textId="77777777" w:rsidR="00FF2068" w:rsidRPr="00C57E9F" w:rsidRDefault="00FF2068" w:rsidP="001846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13" w:type="dxa"/>
        <w:tblInd w:w="8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"/>
        <w:gridCol w:w="2295"/>
        <w:gridCol w:w="18"/>
        <w:gridCol w:w="153"/>
        <w:gridCol w:w="9"/>
        <w:gridCol w:w="801"/>
        <w:gridCol w:w="9"/>
        <w:gridCol w:w="81"/>
        <w:gridCol w:w="9"/>
        <w:gridCol w:w="837"/>
        <w:gridCol w:w="9"/>
        <w:gridCol w:w="135"/>
        <w:gridCol w:w="9"/>
        <w:gridCol w:w="801"/>
        <w:gridCol w:w="9"/>
        <w:gridCol w:w="126"/>
        <w:gridCol w:w="9"/>
        <w:gridCol w:w="3276"/>
        <w:gridCol w:w="9"/>
      </w:tblGrid>
      <w:tr w:rsidR="00E94F28" w:rsidRPr="00C57E9F" w14:paraId="6B2387F9" w14:textId="77777777" w:rsidTr="009955E3">
        <w:trPr>
          <w:gridBefore w:val="1"/>
          <w:wBefore w:w="18" w:type="dxa"/>
        </w:trPr>
        <w:tc>
          <w:tcPr>
            <w:tcW w:w="2295" w:type="dxa"/>
          </w:tcPr>
          <w:p w14:paraId="51BDD79C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  <w:gridSpan w:val="3"/>
          </w:tcPr>
          <w:p w14:paraId="7B056625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192C8E8F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  <w:gridSpan w:val="2"/>
          </w:tcPr>
          <w:p w14:paraId="5D65B3D4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00" w:type="dxa"/>
            <w:gridSpan w:val="6"/>
            <w:tcBorders>
              <w:bottom w:val="single" w:sz="4" w:space="0" w:color="auto"/>
            </w:tcBorders>
          </w:tcPr>
          <w:p w14:paraId="21B0A87B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  <w:gridSpan w:val="2"/>
          </w:tcPr>
          <w:p w14:paraId="113C2FB5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4CFEEEFF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4F28" w:rsidRPr="00C57E9F" w14:paraId="1E6E4381" w14:textId="77777777" w:rsidTr="009955E3">
        <w:trPr>
          <w:gridBefore w:val="1"/>
          <w:wBefore w:w="18" w:type="dxa"/>
        </w:trPr>
        <w:tc>
          <w:tcPr>
            <w:tcW w:w="2295" w:type="dxa"/>
            <w:tcBorders>
              <w:bottom w:val="single" w:sz="4" w:space="0" w:color="auto"/>
            </w:tcBorders>
          </w:tcPr>
          <w:p w14:paraId="4D244568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" w:type="dxa"/>
            <w:gridSpan w:val="3"/>
          </w:tcPr>
          <w:p w14:paraId="03877AA1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F782FC7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  <w:gridSpan w:val="2"/>
          </w:tcPr>
          <w:p w14:paraId="40CDD576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14:paraId="3382E68F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44" w:type="dxa"/>
            <w:gridSpan w:val="2"/>
          </w:tcPr>
          <w:p w14:paraId="3FD3DBDC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DA64D94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35" w:type="dxa"/>
            <w:gridSpan w:val="2"/>
          </w:tcPr>
          <w:p w14:paraId="2FFB0B9F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</w:tcPr>
          <w:p w14:paraId="4CF998F8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E94F28" w:rsidRPr="00C57E9F" w14:paraId="6E6C1A26" w14:textId="77777777" w:rsidTr="001575B4">
        <w:trPr>
          <w:gridBefore w:val="1"/>
          <w:wBefore w:w="18" w:type="dxa"/>
        </w:trPr>
        <w:tc>
          <w:tcPr>
            <w:tcW w:w="2295" w:type="dxa"/>
            <w:tcBorders>
              <w:top w:val="single" w:sz="4" w:space="0" w:color="auto"/>
            </w:tcBorders>
          </w:tcPr>
          <w:p w14:paraId="07206470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80" w:type="dxa"/>
            <w:gridSpan w:val="3"/>
          </w:tcPr>
          <w:p w14:paraId="00B9D57D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743FC3BF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gridSpan w:val="2"/>
          </w:tcPr>
          <w:p w14:paraId="4D455E17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14:paraId="7937665A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" w:type="dxa"/>
            <w:gridSpan w:val="2"/>
          </w:tcPr>
          <w:p w14:paraId="5D5E8E45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0F84C569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" w:type="dxa"/>
            <w:gridSpan w:val="2"/>
          </w:tcPr>
          <w:p w14:paraId="73960689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</w:tcBorders>
          </w:tcPr>
          <w:p w14:paraId="5D85BB37" w14:textId="77777777" w:rsidR="00E94F28" w:rsidRPr="00C57E9F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575B4" w:rsidRPr="00C57E9F" w14:paraId="10997CCE" w14:textId="77777777" w:rsidTr="001575B4">
        <w:trPr>
          <w:gridBefore w:val="1"/>
          <w:wBefore w:w="18" w:type="dxa"/>
        </w:trPr>
        <w:tc>
          <w:tcPr>
            <w:tcW w:w="2295" w:type="dxa"/>
          </w:tcPr>
          <w:p w14:paraId="48D11FE5" w14:textId="5E82A955" w:rsidR="001575B4" w:rsidRPr="00C57E9F" w:rsidRDefault="00DA16BD" w:rsidP="00DA16B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80" w:type="dxa"/>
            <w:gridSpan w:val="3"/>
          </w:tcPr>
          <w:p w14:paraId="19C16498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gridSpan w:val="2"/>
          </w:tcPr>
          <w:p w14:paraId="2B3CCAE0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gridSpan w:val="2"/>
          </w:tcPr>
          <w:p w14:paraId="563FBAEE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14:paraId="65F32835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" w:type="dxa"/>
            <w:gridSpan w:val="2"/>
          </w:tcPr>
          <w:p w14:paraId="3C5A5ABC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157C432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" w:type="dxa"/>
            <w:gridSpan w:val="2"/>
          </w:tcPr>
          <w:p w14:paraId="4F0EB391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85" w:type="dxa"/>
            <w:gridSpan w:val="2"/>
          </w:tcPr>
          <w:p w14:paraId="020B8FD5" w14:textId="77777777" w:rsidR="001575B4" w:rsidRPr="00C57E9F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4F28" w:rsidRPr="00C57E9F" w14:paraId="5DDE006C" w14:textId="77777777" w:rsidTr="009955E3">
        <w:trPr>
          <w:gridBefore w:val="1"/>
          <w:wBefore w:w="18" w:type="dxa"/>
        </w:trPr>
        <w:tc>
          <w:tcPr>
            <w:tcW w:w="2295" w:type="dxa"/>
          </w:tcPr>
          <w:p w14:paraId="44341698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180" w:type="dxa"/>
            <w:gridSpan w:val="3"/>
          </w:tcPr>
          <w:p w14:paraId="1D53A98D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D9C4204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  <w:gridSpan w:val="2"/>
          </w:tcPr>
          <w:p w14:paraId="5E9D6B58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582BEB47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44" w:type="dxa"/>
            <w:gridSpan w:val="2"/>
          </w:tcPr>
          <w:p w14:paraId="27EDFA9B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FB3D0CA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35" w:type="dxa"/>
            <w:gridSpan w:val="2"/>
          </w:tcPr>
          <w:p w14:paraId="605DD655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0AF46BF3" w14:textId="3FF383F9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</w:tr>
      <w:tr w:rsidR="00E94F28" w:rsidRPr="00C57E9F" w14:paraId="22631D88" w14:textId="77777777" w:rsidTr="009955E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28C32373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สยาม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สเนล</w:t>
            </w:r>
            <w:proofErr w:type="spellEnd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" w:type="dxa"/>
            <w:gridSpan w:val="3"/>
          </w:tcPr>
          <w:p w14:paraId="6133C20D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19A84D4F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</w:tcPr>
          <w:p w14:paraId="68AA8858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713D7E18" w14:textId="0320C9DE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51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4" w:type="dxa"/>
            <w:gridSpan w:val="2"/>
          </w:tcPr>
          <w:p w14:paraId="5F1B4EA9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A5919F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135" w:type="dxa"/>
            <w:gridSpan w:val="2"/>
          </w:tcPr>
          <w:p w14:paraId="2BD04DA4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713F4DFD" w14:textId="65867A2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ผลิตและจำหน่ายเมือกหอยทากและผลิตภัณฑ์ด้าน</w:t>
            </w:r>
          </w:p>
          <w:p w14:paraId="249FD2B5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ความงามที่มีเมือกหอยทาก</w:t>
            </w:r>
          </w:p>
        </w:tc>
      </w:tr>
      <w:tr w:rsidR="00E94F28" w:rsidRPr="00C57E9F" w14:paraId="5D9C341C" w14:textId="77777777" w:rsidTr="009955E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4F70B196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ิ้ง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</w:t>
            </w:r>
          </w:p>
          <w:p w14:paraId="3159B6C3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(มหาชน)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  <w:gridSpan w:val="3"/>
          </w:tcPr>
          <w:p w14:paraId="59C52690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7B654657" w14:textId="77777777" w:rsidR="00E94F28" w:rsidRPr="00C57E9F" w:rsidRDefault="00E94F28" w:rsidP="009955E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</w:tcPr>
          <w:p w14:paraId="77486440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2F3AD3C7" w14:textId="1666FBB9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56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4" w:type="dxa"/>
            <w:gridSpan w:val="2"/>
          </w:tcPr>
          <w:p w14:paraId="7EDB3BC0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B903960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63.70</w:t>
            </w:r>
          </w:p>
        </w:tc>
        <w:tc>
          <w:tcPr>
            <w:tcW w:w="135" w:type="dxa"/>
            <w:gridSpan w:val="2"/>
          </w:tcPr>
          <w:p w14:paraId="26F5DED5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41726BBE" w14:textId="33EEA1F5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ลงทุนในบริษัท วุฒิศักดิ์ คลินิก อินเตอร์กรุ๊ป จำกัด</w:t>
            </w:r>
          </w:p>
        </w:tc>
      </w:tr>
      <w:tr w:rsidR="005604F9" w:rsidRPr="00C57E9F" w14:paraId="22128922" w14:textId="77777777" w:rsidTr="009955E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239AB04D" w14:textId="77777777" w:rsidR="005604F9" w:rsidRPr="00C57E9F" w:rsidRDefault="005604F9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  <w:gridSpan w:val="3"/>
          </w:tcPr>
          <w:p w14:paraId="006A4AC0" w14:textId="77777777" w:rsidR="005604F9" w:rsidRPr="00C57E9F" w:rsidRDefault="005604F9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08C253E3" w14:textId="77777777" w:rsidR="005604F9" w:rsidRPr="00C57E9F" w:rsidRDefault="005604F9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2218DE6B" w14:textId="77777777" w:rsidR="005604F9" w:rsidRPr="00C57E9F" w:rsidRDefault="005604F9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2F1981A1" w14:textId="77777777" w:rsidR="005604F9" w:rsidRPr="00C57E9F" w:rsidRDefault="005604F9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" w:type="dxa"/>
            <w:gridSpan w:val="2"/>
          </w:tcPr>
          <w:p w14:paraId="008EDC04" w14:textId="77777777" w:rsidR="005604F9" w:rsidRPr="00C57E9F" w:rsidRDefault="005604F9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39B2B1C" w14:textId="77777777" w:rsidR="005604F9" w:rsidRPr="00C57E9F" w:rsidRDefault="005604F9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</w:tcPr>
          <w:p w14:paraId="72D17BFE" w14:textId="77777777" w:rsidR="005604F9" w:rsidRPr="00C57E9F" w:rsidRDefault="005604F9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698EB069" w14:textId="77777777" w:rsidR="005604F9" w:rsidRPr="00C57E9F" w:rsidRDefault="005604F9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604F9" w:rsidRPr="00C57E9F" w14:paraId="6E72AEC8" w14:textId="77777777" w:rsidTr="009955E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20CB6889" w14:textId="446DCE90" w:rsidR="005604F9" w:rsidRPr="00C57E9F" w:rsidRDefault="002A4686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บริษัทย่อยทาง</w:t>
            </w:r>
            <w:r w:rsidR="00353F97" w:rsidRPr="00C57E9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อ้อม</w:t>
            </w:r>
          </w:p>
        </w:tc>
        <w:tc>
          <w:tcPr>
            <w:tcW w:w="180" w:type="dxa"/>
            <w:gridSpan w:val="3"/>
          </w:tcPr>
          <w:p w14:paraId="36760C3D" w14:textId="77777777" w:rsidR="005604F9" w:rsidRPr="00C57E9F" w:rsidRDefault="005604F9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69C04A0A" w14:textId="77777777" w:rsidR="005604F9" w:rsidRPr="00C57E9F" w:rsidRDefault="005604F9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10E53F39" w14:textId="77777777" w:rsidR="005604F9" w:rsidRPr="00C57E9F" w:rsidRDefault="005604F9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45B71C2A" w14:textId="77777777" w:rsidR="005604F9" w:rsidRPr="00C57E9F" w:rsidRDefault="005604F9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" w:type="dxa"/>
            <w:gridSpan w:val="2"/>
          </w:tcPr>
          <w:p w14:paraId="1CC0426A" w14:textId="77777777" w:rsidR="005604F9" w:rsidRPr="00C57E9F" w:rsidRDefault="005604F9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6C0971B" w14:textId="77777777" w:rsidR="005604F9" w:rsidRPr="00C57E9F" w:rsidRDefault="005604F9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</w:tcPr>
          <w:p w14:paraId="75719BEE" w14:textId="77777777" w:rsidR="005604F9" w:rsidRPr="00C57E9F" w:rsidRDefault="005604F9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2277F159" w14:textId="77777777" w:rsidR="005604F9" w:rsidRPr="00C57E9F" w:rsidRDefault="005604F9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4F28" w:rsidRPr="00C57E9F" w14:paraId="71765352" w14:textId="77777777" w:rsidTr="009955E3">
        <w:trPr>
          <w:gridAfter w:val="1"/>
          <w:wAfter w:w="9" w:type="dxa"/>
        </w:trPr>
        <w:tc>
          <w:tcPr>
            <w:tcW w:w="2331" w:type="dxa"/>
            <w:gridSpan w:val="3"/>
            <w:shd w:val="clear" w:color="auto" w:fill="auto"/>
          </w:tcPr>
          <w:p w14:paraId="21DF668F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คลินิก </w:t>
            </w:r>
          </w:p>
          <w:p w14:paraId="126E3439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อินเตอร์กรุ๊ป จำกัด</w:t>
            </w:r>
          </w:p>
        </w:tc>
        <w:tc>
          <w:tcPr>
            <w:tcW w:w="153" w:type="dxa"/>
            <w:shd w:val="clear" w:color="auto" w:fill="auto"/>
          </w:tcPr>
          <w:p w14:paraId="28D631FF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C48BB75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D4C5DB5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05B3B94E" w14:textId="401BBB9F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AD8A2ED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3EF43C7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D07EF6D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44790309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บริการด้านความงามและธุรกิจ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แฟ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รนไช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ส์</w:t>
            </w:r>
            <w:proofErr w:type="spellEnd"/>
          </w:p>
        </w:tc>
      </w:tr>
      <w:tr w:rsidR="00E94F28" w:rsidRPr="00C57E9F" w14:paraId="35521BEC" w14:textId="77777777" w:rsidTr="009955E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636775EF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คอสเมติก </w:t>
            </w:r>
          </w:p>
          <w:p w14:paraId="1324497D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53" w:type="dxa"/>
            <w:shd w:val="clear" w:color="auto" w:fill="auto"/>
          </w:tcPr>
          <w:p w14:paraId="7223F6F5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8C5F7D5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DC196B3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56BF0F37" w14:textId="36900402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AB7A80A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2B67985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D60E71D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698F30DA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ซื้อมาขายไปเครื่องสำอางและอาหารเสริม</w:t>
            </w:r>
          </w:p>
        </w:tc>
      </w:tr>
      <w:tr w:rsidR="00E94F28" w:rsidRPr="00C57E9F" w14:paraId="05D17495" w14:textId="77777777" w:rsidTr="009955E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2A0608D3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ฟาร์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มาซี </w:t>
            </w:r>
          </w:p>
          <w:p w14:paraId="448D4332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53" w:type="dxa"/>
            <w:shd w:val="clear" w:color="auto" w:fill="auto"/>
          </w:tcPr>
          <w:p w14:paraId="7A57A602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F889A8F" w14:textId="77777777" w:rsidR="00E94F28" w:rsidRPr="00C57E9F" w:rsidRDefault="00E94F28" w:rsidP="009955E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9E0EEF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78AF9607" w14:textId="1F0F6C27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31B7505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F64F8A3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FA36B6B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6B5CCF6B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ซื้อมาขายไปผลิตภัณฑ์ยาและอาหารเสริม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628E3D45" w14:textId="77777777" w:rsidR="00E94F28" w:rsidRPr="00C57E9F" w:rsidRDefault="00E94F28" w:rsidP="009955E3">
            <w:pPr>
              <w:tabs>
                <w:tab w:val="clear" w:pos="454"/>
                <w:tab w:val="left" w:pos="18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หยุดดำเนินงาน)</w:t>
            </w:r>
          </w:p>
        </w:tc>
      </w:tr>
      <w:tr w:rsidR="00E94F28" w:rsidRPr="00C57E9F" w14:paraId="72D8280A" w14:textId="77777777" w:rsidTr="009955E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4F723CEA" w14:textId="77777777" w:rsidR="00E94F28" w:rsidRPr="00C57E9F" w:rsidRDefault="00E94F28" w:rsidP="009955E3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ดับบลิว เวล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เนส</w:t>
            </w:r>
            <w:proofErr w:type="spellEnd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อินเตอร์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6C97AD1B" w14:textId="77777777" w:rsidR="00E94F28" w:rsidRPr="00C57E9F" w:rsidRDefault="00E94F28" w:rsidP="009955E3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จำกัด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เดิมชื่อ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“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บ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ริษัท </w:t>
            </w:r>
          </w:p>
          <w:p w14:paraId="11D8C552" w14:textId="77777777" w:rsidR="00E94F28" w:rsidRPr="00C57E9F" w:rsidRDefault="00E94F28" w:rsidP="009955E3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วุฒิศักดิ์ แกรนด์ อินเตอร์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44168C77" w14:textId="77777777" w:rsidR="00E94F28" w:rsidRPr="00C57E9F" w:rsidRDefault="00E94F28" w:rsidP="009955E3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”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0179B7B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4B486E4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CA79E0F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75679F5B" w14:textId="0B0BFD4E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3595448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030920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081E897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22C4CC23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สถาบันฝึกอบรม</w:t>
            </w:r>
          </w:p>
        </w:tc>
      </w:tr>
      <w:tr w:rsidR="00E94F28" w:rsidRPr="00C57E9F" w14:paraId="1A74DF9B" w14:textId="77777777" w:rsidTr="009955E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6984F2DA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ดับบลิว. เอส. 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เซอร์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จีรี่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         </w:t>
            </w:r>
          </w:p>
          <w:p w14:paraId="2C6592B4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2014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3" w:type="dxa"/>
            <w:shd w:val="clear" w:color="auto" w:fill="auto"/>
          </w:tcPr>
          <w:p w14:paraId="4FB9C062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1643E6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378F4C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3F8107B0" w14:textId="4F64C817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98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410C3CD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23479A6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99.98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22B978A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6D6178D9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ซื้อมาขายไปและให้บริการเสริมความงามโดยการทำ 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         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</w:t>
            </w:r>
          </w:p>
          <w:p w14:paraId="4F66165D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ศัลยกรรมพลาสติกและตกแต่ง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หยุดดำเนินงาน)</w:t>
            </w:r>
          </w:p>
        </w:tc>
      </w:tr>
      <w:tr w:rsidR="00E94F28" w:rsidRPr="00C57E9F" w14:paraId="7A819DA0" w14:textId="77777777" w:rsidTr="009955E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10B2ED6A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ดับบลิว โกลบอล จำกัด</w:t>
            </w:r>
          </w:p>
        </w:tc>
        <w:tc>
          <w:tcPr>
            <w:tcW w:w="153" w:type="dxa"/>
            <w:shd w:val="clear" w:color="auto" w:fill="auto"/>
          </w:tcPr>
          <w:p w14:paraId="3B4AC683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EAE629C" w14:textId="77777777" w:rsidR="00E94F28" w:rsidRPr="00C57E9F" w:rsidRDefault="00E94F28" w:rsidP="009955E3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09DE67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6CA5E630" w14:textId="33210DB4" w:rsidR="00E94F28" w:rsidRPr="00C57E9F" w:rsidRDefault="00320017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94F28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37CB84C" w14:textId="77777777" w:rsidR="00E94F28" w:rsidRPr="00C57E9F" w:rsidRDefault="00E94F28" w:rsidP="009955E3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2B714FF" w14:textId="77777777" w:rsidR="00E94F28" w:rsidRPr="00C57E9F" w:rsidRDefault="00E94F28" w:rsidP="009955E3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4AD6F39" w14:textId="77777777" w:rsidR="00E94F28" w:rsidRPr="00C57E9F" w:rsidRDefault="00E94F28" w:rsidP="009955E3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1C90CFD3" w14:textId="77777777" w:rsidR="00E94F28" w:rsidRPr="00C57E9F" w:rsidRDefault="00E94F28" w:rsidP="009955E3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บริการด้านความงาม (ยังไม่ได้เริ่มดำเนินงาน)</w:t>
            </w:r>
          </w:p>
        </w:tc>
      </w:tr>
    </w:tbl>
    <w:p w14:paraId="59890A5F" w14:textId="77777777" w:rsidR="00E94F28" w:rsidRPr="00C57E9F" w:rsidRDefault="00E94F28" w:rsidP="00E94F28">
      <w:pPr>
        <w:tabs>
          <w:tab w:val="clear" w:pos="454"/>
          <w:tab w:val="clear" w:pos="680"/>
        </w:tabs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795FB31A" w14:textId="77777777" w:rsidR="00E94F28" w:rsidRPr="00C57E9F" w:rsidRDefault="00E94F28" w:rsidP="00E94F28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01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รายการบัญชีระหว่างบริษัทกับบริษัทย่อย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และบริษัทย่อยทางอ้อมที่</w:t>
      </w:r>
      <w:r w:rsidRPr="00C57E9F">
        <w:rPr>
          <w:rFonts w:ascii="Browallia New" w:hAnsi="Browallia New" w:cs="Browallia New"/>
          <w:sz w:val="28"/>
          <w:szCs w:val="28"/>
          <w:cs/>
        </w:rPr>
        <w:t>มีสาระสำคัญได้ถูกตัดรายการในการทำ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</w:t>
      </w:r>
      <w:r w:rsidRPr="00C57E9F">
        <w:rPr>
          <w:rFonts w:ascii="Browallia New" w:hAnsi="Browallia New" w:cs="Browallia New"/>
          <w:sz w:val="28"/>
          <w:szCs w:val="28"/>
          <w:cs/>
        </w:rPr>
        <w:t>การเงินรวมแล้ว</w:t>
      </w:r>
    </w:p>
    <w:p w14:paraId="6766EF6B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1170"/>
        </w:tabs>
        <w:spacing w:line="240" w:lineRule="auto"/>
        <w:ind w:left="738"/>
        <w:jc w:val="both"/>
        <w:rPr>
          <w:rFonts w:ascii="Browallia New" w:hAnsi="Browallia New" w:cs="Browallia New"/>
          <w:sz w:val="28"/>
          <w:szCs w:val="28"/>
        </w:rPr>
      </w:pPr>
    </w:p>
    <w:p w14:paraId="72FBC930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ทางบัญชีที่คล้ายคลึงกันสำหรับการจัดทำงบการเงิน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ของบริษัท</w:t>
      </w:r>
    </w:p>
    <w:p w14:paraId="4062372A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EB227F" w14:textId="77777777" w:rsidR="00E94F28" w:rsidRPr="00C57E9F" w:rsidRDefault="00E94F28" w:rsidP="00E94F2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441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th-TH"/>
        </w:rPr>
        <w:t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</w:t>
      </w:r>
    </w:p>
    <w:p w14:paraId="61972C9D" w14:textId="77777777" w:rsidR="00E94F28" w:rsidRPr="00C57E9F" w:rsidRDefault="00E94F28" w:rsidP="00E94F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</w:p>
    <w:p w14:paraId="7F977200" w14:textId="77777777" w:rsidR="00E94F28" w:rsidRPr="00C57E9F" w:rsidRDefault="00E94F28" w:rsidP="00E94F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ในระหว่างปี สภาวิชาชีพบัญชีได้ปรับปรุงและออกมาตรฐานการรายงานทางการเงิน การตีความและแนวปฏิบัติทางบัญชี ดังต่อไปนี้</w:t>
      </w:r>
    </w:p>
    <w:p w14:paraId="6FFD6A93" w14:textId="77777777" w:rsidR="00E94F28" w:rsidRPr="00C57E9F" w:rsidRDefault="00E94F28" w:rsidP="00E94F28">
      <w:pPr>
        <w:pStyle w:val="CordiaNew"/>
        <w:tabs>
          <w:tab w:val="clear" w:pos="4153"/>
          <w:tab w:val="clear" w:pos="8306"/>
          <w:tab w:val="left" w:pos="85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7EE7DEA" w14:textId="77777777" w:rsidR="00E94F28" w:rsidRPr="00C57E9F" w:rsidRDefault="00E94F28" w:rsidP="00E94F28">
      <w:pPr>
        <w:pStyle w:val="CordiaNew"/>
        <w:numPr>
          <w:ilvl w:val="2"/>
          <w:numId w:val="27"/>
        </w:numPr>
        <w:tabs>
          <w:tab w:val="clear" w:pos="4153"/>
          <w:tab w:val="clear" w:pos="8306"/>
        </w:tabs>
        <w:ind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การเปลี่ยนแปลงและการตีความมาตรฐานที่มีผลบังคับใช้สำหรับรอบระยะเวลาบัญชีที่เริ่มในหรือหลัง</w:t>
      </w:r>
      <w:r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     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         </w:t>
      </w:r>
    </w:p>
    <w:p w14:paraId="4361653B" w14:textId="103200FA" w:rsidR="00E94F28" w:rsidRPr="00C57E9F" w:rsidRDefault="00E94F28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>วันที่</w:t>
      </w:r>
      <w:r w:rsidR="00F02434"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02434" w:rsidRPr="00C57E9F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มกราคม</w:t>
      </w:r>
      <w:r w:rsidR="00F02434" w:rsidRPr="00C57E9F">
        <w:rPr>
          <w:rFonts w:ascii="Browallia New" w:hAnsi="Browallia New" w:cs="Browallia New"/>
          <w:color w:val="auto"/>
          <w:sz w:val="28"/>
          <w:szCs w:val="28"/>
        </w:rPr>
        <w:t xml:space="preserve"> 2562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เป็นต้นไป</w:t>
      </w:r>
    </w:p>
    <w:p w14:paraId="0A755F81" w14:textId="77777777" w:rsidR="00E94F28" w:rsidRPr="00C57E9F" w:rsidRDefault="00E94F28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3DD8DE3" w14:textId="77777777" w:rsidR="00E94F28" w:rsidRPr="00C57E9F" w:rsidRDefault="00E94F28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59915E1" w14:textId="0AE65CA6" w:rsidR="00E94F28" w:rsidRPr="00C57E9F" w:rsidRDefault="00E94F28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59F8C0B" w14:textId="2865F9DA" w:rsidR="009248D3" w:rsidRPr="00C57E9F" w:rsidRDefault="009248D3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B2EDC96" w14:textId="77777777" w:rsidR="002D3F51" w:rsidRPr="00C57E9F" w:rsidRDefault="002D3F51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E93F78" w14:textId="77777777" w:rsidR="00E94F28" w:rsidRPr="00C57E9F" w:rsidRDefault="00E94F28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B349344" w14:textId="36BB9560" w:rsidR="00E94F28" w:rsidRPr="00C57E9F" w:rsidRDefault="00E94F28" w:rsidP="00E94F28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lastRenderedPageBreak/>
        <w:t xml:space="preserve">มาตรฐานการรายงานทางการเงิน ฉบับที่ 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>15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 xml:space="preserve"> เรื่อง “รายได้จากสัญญาที่ทำกับลูกค้า” (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 xml:space="preserve">TFRS </w:t>
      </w:r>
      <w:r w:rsidR="00320017"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>15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)</w:t>
      </w:r>
    </w:p>
    <w:p w14:paraId="5B028C24" w14:textId="77777777" w:rsidR="00E94F28" w:rsidRPr="00C57E9F" w:rsidRDefault="00E94F28" w:rsidP="00E94F28">
      <w:pPr>
        <w:tabs>
          <w:tab w:val="num" w:pos="36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BC72569" w14:textId="77777777" w:rsidR="00E94F28" w:rsidRPr="00C57E9F" w:rsidRDefault="00E94F28" w:rsidP="00E94F28">
      <w:pPr>
        <w:tabs>
          <w:tab w:val="clear" w:pos="227"/>
          <w:tab w:val="left" w:pos="1701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C57E9F">
        <w:rPr>
          <w:rFonts w:ascii="Browallia New" w:hAnsi="Browallia New" w:cs="Browallia New"/>
          <w:sz w:val="28"/>
          <w:szCs w:val="28"/>
        </w:rPr>
        <w:t>15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นำเสนอหลักการหลักการรับรู้รายได้ใหม่ แทนมาตรฐานการบัญชี ฉบับที่ </w:t>
      </w:r>
      <w:r w:rsidRPr="00C57E9F">
        <w:rPr>
          <w:rFonts w:ascii="Browallia New" w:hAnsi="Browallia New" w:cs="Browallia New"/>
          <w:sz w:val="28"/>
          <w:szCs w:val="28"/>
        </w:rPr>
        <w:t>18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เรื่อง รายได้ (“</w:t>
      </w:r>
      <w:r w:rsidRPr="00C57E9F">
        <w:rPr>
          <w:rFonts w:ascii="Browallia New" w:hAnsi="Browallia New" w:cs="Browallia New"/>
          <w:sz w:val="28"/>
          <w:szCs w:val="28"/>
        </w:rPr>
        <w:t>TAS 18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”) มาตรฐานการบัญชี ฉบับที่ </w:t>
      </w:r>
      <w:r w:rsidRPr="00C57E9F">
        <w:rPr>
          <w:rFonts w:ascii="Browallia New" w:hAnsi="Browallia New" w:cs="Browallia New"/>
          <w:sz w:val="28"/>
          <w:szCs w:val="28"/>
        </w:rPr>
        <w:t>11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เรื่อง สัญญาก่อสร้าง (“</w:t>
      </w:r>
      <w:r w:rsidRPr="00C57E9F">
        <w:rPr>
          <w:rFonts w:ascii="Browallia New" w:hAnsi="Browallia New" w:cs="Browallia New"/>
          <w:sz w:val="28"/>
          <w:szCs w:val="28"/>
        </w:rPr>
        <w:t>TAS 11</w:t>
      </w:r>
      <w:r w:rsidRPr="00C57E9F">
        <w:rPr>
          <w:rFonts w:ascii="Browallia New" w:hAnsi="Browallia New" w:cs="Browallia New"/>
          <w:sz w:val="28"/>
          <w:szCs w:val="28"/>
          <w:cs/>
        </w:rPr>
        <w:t>”) และการตีความมาตรฐานการรายงานทางการเงินที่เกี่ยวข้องกับรายได้อีกหลายฉบับ</w:t>
      </w:r>
    </w:p>
    <w:p w14:paraId="71F2E8EF" w14:textId="77777777" w:rsidR="00E94F28" w:rsidRPr="00C57E9F" w:rsidRDefault="00E94F28" w:rsidP="00E94F28">
      <w:pPr>
        <w:tabs>
          <w:tab w:val="clear" w:pos="227"/>
          <w:tab w:val="left" w:pos="1701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02F5F26B" w14:textId="116B79A2" w:rsidR="00C55272" w:rsidRPr="00C57E9F" w:rsidRDefault="0042168A" w:rsidP="00C55272">
      <w:pPr>
        <w:pStyle w:val="block"/>
        <w:spacing w:after="0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sz w:val="28"/>
          <w:szCs w:val="28"/>
          <w:cs/>
        </w:rPr>
        <w:t>ได้ปฏิบัติตามมาตรฐานการรายงานทางการเงิน ฉบับที่</w:t>
      </w:r>
      <w:r w:rsidR="00E94F28" w:rsidRPr="00C57E9F">
        <w:rPr>
          <w:rFonts w:ascii="Browallia New" w:hAnsi="Browallia New" w:cs="Browallia New"/>
          <w:sz w:val="28"/>
          <w:szCs w:val="28"/>
        </w:rPr>
        <w:t xml:space="preserve"> 15 </w:t>
      </w:r>
      <w:r w:rsidR="00E94F28" w:rsidRPr="00C57E9F">
        <w:rPr>
          <w:rFonts w:ascii="Browallia New" w:hAnsi="Browallia New" w:cs="Browallia New"/>
          <w:sz w:val="28"/>
          <w:szCs w:val="28"/>
          <w:cs/>
        </w:rPr>
        <w:t xml:space="preserve">เรื่อง รายได้จากสัญญาที่ทำกับลูกค้าเป็นครั้งแรก และได้เปิดเผยรายละเอียดของนโยบายการบัญชีที่เกี่ยวข้องในหมายเหตุประกอบงบการเงินข้อ </w:t>
      </w:r>
      <w:r w:rsidR="00944ABF" w:rsidRPr="00C57E9F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E94F28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>โดยมีผลกระทบอย่างมีสาระสำคัญจากการเปลี่ยนแปลงนโยบายบัญชีตามรายละเอียดดังต่อไปนี้</w:t>
      </w:r>
    </w:p>
    <w:p w14:paraId="092AFCFF" w14:textId="77777777" w:rsidR="00C55272" w:rsidRPr="00C57E9F" w:rsidRDefault="00C55272" w:rsidP="00C55272">
      <w:pPr>
        <w:pStyle w:val="block"/>
        <w:spacing w:after="0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1F8536A8" w14:textId="788CFE59" w:rsidR="00E94F28" w:rsidRPr="00C57E9F" w:rsidRDefault="00E94F28" w:rsidP="00C55272">
      <w:pPr>
        <w:pStyle w:val="block"/>
        <w:spacing w:after="0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="005E2399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ถือปฏิบัติตามมาตรฐานการรายงานทางการเงิน ฉบับที่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โดยใช้วิธีรับรู้ผลกระทบสะสมของการเริ่มใช้มาตรฐานฉบับนี้เป็นครั้งแรกเฉพาะกับสัญญาที่ยังไม่เสร็จสมบูรณ์ก่อน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โดยการรับรู้ผลกระทบสะสมไปยังกำไรสะสม 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ดังนั้น </w:t>
      </w:r>
      <w:r w:rsidR="005E2399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จึงไม่ปรับปรุงข้อมูลที่นำเสนอในปี</w:t>
      </w:r>
      <w:r w:rsidRPr="00C57E9F">
        <w:rPr>
          <w:rFonts w:ascii="Browallia New" w:hAnsi="Browallia New" w:cs="Browallia New"/>
          <w:sz w:val="28"/>
          <w:szCs w:val="28"/>
        </w:rPr>
        <w:t xml:space="preserve"> 2561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ซึ่งได้เคยรายงานไว้ตามมาตรฐานการบัญชี ฉบับที่ </w:t>
      </w:r>
      <w:r w:rsidRPr="00C57E9F">
        <w:rPr>
          <w:rFonts w:ascii="Browallia New" w:hAnsi="Browallia New" w:cs="Browallia New"/>
          <w:sz w:val="28"/>
          <w:szCs w:val="28"/>
        </w:rPr>
        <w:t>18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เรื่อง </w:t>
      </w:r>
      <w:r w:rsidRPr="00C57E9F">
        <w:rPr>
          <w:rFonts w:ascii="Browallia New" w:hAnsi="Browallia New" w:cs="Browallia New"/>
          <w:sz w:val="28"/>
          <w:szCs w:val="28"/>
        </w:rPr>
        <w:t>“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C57E9F">
        <w:rPr>
          <w:rFonts w:ascii="Browallia New" w:hAnsi="Browallia New" w:cs="Browallia New"/>
          <w:sz w:val="28"/>
          <w:szCs w:val="28"/>
        </w:rPr>
        <w:t>”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รวมถึงการตีความมาตรฐานการรายงานทางการเงินที่เกี่ยวข้อง ทั้งนี้ ข้อกำหนดในการเปิดเผยข้อมูลของมาตรฐานการรายงานทางการเงิน ฉบับที่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จะไม่ถูกนำมาใช้กับข้อมูลเปรียบเทียบ </w:t>
      </w:r>
    </w:p>
    <w:p w14:paraId="548E7D15" w14:textId="77777777" w:rsidR="00E94F28" w:rsidRPr="00C57E9F" w:rsidRDefault="00E94F28" w:rsidP="00E94F28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6E47506F" w14:textId="77777777" w:rsidR="00E94F28" w:rsidRPr="00C57E9F" w:rsidRDefault="00E94F28" w:rsidP="00E94F28">
      <w:pPr>
        <w:pStyle w:val="ListParagraph"/>
        <w:ind w:left="993" w:firstLine="425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การขายสินค้าและบริการแบบรวมกัน</w:t>
      </w:r>
    </w:p>
    <w:p w14:paraId="64ECEA0F" w14:textId="5BD82DA8" w:rsidR="00E94F28" w:rsidRPr="00C57E9F" w:rsidRDefault="00E94F28" w:rsidP="00C55272">
      <w:pPr>
        <w:pStyle w:val="block"/>
        <w:spacing w:after="0" w:line="240" w:lineRule="atLeast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สำหรับสัญญาที่มีการรวมการขายสินค้าและบริการเข้าด้วยกัน </w:t>
      </w:r>
      <w:r w:rsidR="005E2399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 ตามมาตรฐานการรายงานทางการเงิน ฉบับที่ </w:t>
      </w:r>
      <w:r w:rsidRPr="00C57E9F">
        <w:rPr>
          <w:rFonts w:ascii="Browallia New" w:hAnsi="Browallia New" w:cs="Browallia New"/>
          <w:sz w:val="28"/>
          <w:szCs w:val="28"/>
        </w:rPr>
        <w:t>15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E2399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ปันส่วนสิ่งตอบแทนที่ได้รับตามสัดส่วนของมูลค่ายุติธรรม การเปลี่ยนแปลงดังกล่าวส่งผลให้รายได้ลดลง รายได้</w:t>
      </w:r>
      <w:r w:rsidRPr="00C57E9F">
        <w:rPr>
          <w:rFonts w:ascii="Browallia New" w:hAnsi="Browallia New" w:cs="Browallia New" w:hint="cs"/>
          <w:sz w:val="28"/>
          <w:szCs w:val="28"/>
          <w:cs/>
          <w:lang w:bidi="th-TH"/>
        </w:rPr>
        <w:t>รับล่วงหน้า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และสินทรัพย์ภาษีเงินได้รอการตัดบัญชีเพิ่มขึ้น </w:t>
      </w:r>
    </w:p>
    <w:p w14:paraId="17848D51" w14:textId="77777777" w:rsidR="00C55272" w:rsidRPr="00C57E9F" w:rsidRDefault="00C55272" w:rsidP="0018208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6FDC38F5" w14:textId="77777777" w:rsidR="00E94F28" w:rsidRPr="00C57E9F" w:rsidRDefault="00E94F28" w:rsidP="00E94F28">
      <w:pPr>
        <w:pStyle w:val="ListParagraph"/>
        <w:ind w:left="993" w:firstLine="425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เงินที่จ่ายให้กับลูกค้า</w:t>
      </w:r>
    </w:p>
    <w:p w14:paraId="6E820457" w14:textId="06F99DDB" w:rsidR="00E94F28" w:rsidRPr="00C57E9F" w:rsidRDefault="008A3098" w:rsidP="00E94F28">
      <w:pPr>
        <w:pStyle w:val="block"/>
        <w:spacing w:after="0" w:line="240" w:lineRule="atLeast"/>
        <w:ind w:left="141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sz w:val="28"/>
          <w:szCs w:val="28"/>
          <w:cs/>
        </w:rPr>
        <w:t xml:space="preserve">จ่ายค่าจัดวางสินค้า ค่าจัดงานแสดงสินค้า หรือค่าโฆษณาให้กับร้านค้าปลีก มาตรฐานการรายงานทางการเงิน ฉบับที่ </w:t>
      </w:r>
      <w:r w:rsidR="00E94F28" w:rsidRPr="00C57E9F">
        <w:rPr>
          <w:rFonts w:ascii="Browallia New" w:hAnsi="Browallia New" w:cs="Browallia New"/>
          <w:sz w:val="28"/>
          <w:szCs w:val="28"/>
        </w:rPr>
        <w:t xml:space="preserve">15 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>กำหนดให้</w:t>
      </w: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>ต้องพิจารณาว่า</w:t>
      </w: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>ได้รับสินค้าหรือบริการจากลูกค้าหรือไม่ หากได้รับสินค้าหรือบริการจากลูกค้า</w:t>
      </w: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>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</w:t>
      </w: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>ไม่ได้รับสินค้าหรือบริการจากลูกค้า</w:t>
      </w: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 w:hint="cs"/>
          <w:sz w:val="28"/>
          <w:szCs w:val="28"/>
          <w:cs/>
        </w:rPr>
        <w:t xml:space="preserve">จะรับรู้สิ่งตอบแทนจากการจ่ายชำระดังกล่าวเป็นส่วนหักจากราคาของรายการ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ส่วนเกินดังกล่าวจะรับรู้เป็นส่วนหักจากรายได้ซึ่งส่งผลให้รายได้และต้นทุนลดลง </w:t>
      </w:r>
      <w:r w:rsidR="00E94F28" w:rsidRPr="00C57E9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</w:t>
      </w:r>
      <w:r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="00E94F28" w:rsidRPr="00C57E9F">
        <w:rPr>
          <w:rFonts w:ascii="Browallia New" w:hAnsi="Browallia New" w:cs="Browallia New" w:hint="cs"/>
          <w:sz w:val="28"/>
          <w:szCs w:val="28"/>
          <w:cs/>
          <w:lang w:bidi="th-TH"/>
        </w:rPr>
        <w:t>ได้ประเมินผลกระทบแล้วพบว่าไม่เป็นสาระสำคัญต่องบการเงิน</w:t>
      </w:r>
    </w:p>
    <w:p w14:paraId="0CED68D5" w14:textId="77777777" w:rsidR="00E94F28" w:rsidRPr="00C57E9F" w:rsidRDefault="00E94F28" w:rsidP="00E94F28">
      <w:pPr>
        <w:pStyle w:val="block"/>
        <w:spacing w:after="0" w:line="240" w:lineRule="atLeast"/>
        <w:ind w:left="993"/>
        <w:jc w:val="thaiDistribute"/>
        <w:rPr>
          <w:rFonts w:ascii="Browallia New" w:hAnsi="Browallia New" w:cs="Browallia New"/>
          <w:szCs w:val="22"/>
        </w:rPr>
      </w:pPr>
    </w:p>
    <w:p w14:paraId="0ADB6429" w14:textId="2F266237" w:rsidR="00E94F28" w:rsidRPr="00C57E9F" w:rsidRDefault="00E94F28" w:rsidP="00E94F28">
      <w:pPr>
        <w:pStyle w:val="block"/>
        <w:spacing w:after="0" w:line="240" w:lineRule="atLeast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ตามมาตรฐานการบัญชี ฉบับที่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18 </w:t>
      </w:r>
      <w:r w:rsidR="0032185A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รับรู้จำนวนเงินดังกล่าวเป็นต้นทุนในการจัดจำหน่าย</w:t>
      </w:r>
    </w:p>
    <w:p w14:paraId="1D9E35E3" w14:textId="77777777" w:rsidR="00E94F28" w:rsidRPr="00C57E9F" w:rsidRDefault="00E94F28" w:rsidP="00E94F28">
      <w:pPr>
        <w:pStyle w:val="ListParagraph"/>
        <w:ind w:left="993"/>
        <w:rPr>
          <w:rFonts w:ascii="Browallia New" w:hAnsi="Browallia New" w:cs="Browallia New"/>
          <w:sz w:val="22"/>
          <w:u w:val="single"/>
        </w:rPr>
      </w:pPr>
    </w:p>
    <w:p w14:paraId="598619C2" w14:textId="77777777" w:rsidR="00E94F28" w:rsidRPr="00C57E9F" w:rsidRDefault="00E94F28" w:rsidP="00E94F28">
      <w:pPr>
        <w:pStyle w:val="ListParagraph"/>
        <w:ind w:left="993" w:firstLine="425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ค่านายหน้าจ่าย</w:t>
      </w:r>
    </w:p>
    <w:p w14:paraId="08970E95" w14:textId="43D9697F" w:rsidR="00E94F28" w:rsidRPr="00C57E9F" w:rsidRDefault="00E94F28" w:rsidP="00E94F28">
      <w:pPr>
        <w:pStyle w:val="block"/>
        <w:spacing w:after="0" w:line="240" w:lineRule="atLeast"/>
        <w:ind w:left="141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ตามมาตรฐานการรายงานทางการเงิน ฉบับที่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15 </w:t>
      </w:r>
      <w:r w:rsidR="008A3098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รับรู้ค่านายหน้าดังกล่าวเป็นต้นทุนส่วนเพิ่มในการได้มาซึ่งสัญญาที่ทำกับลูกค้า หากคาดว่าจะได้รับคืนต้นทุนดังกล่าว </w:t>
      </w:r>
      <w:r w:rsidR="008A3098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ตัดจำหน่ายต้นทุนดังกล่าวให้สอดคล้องกับรูปแบบในการโอนสินค้าหรือบริการของสัญญาที่เกี่ยวข้อง ค่านายหน้าดังกล่าวจะรับรู้เป็นค่าใช้จ่ายเมื่อเกิดขึ้นหากคาดว่าระยะเวลาในการตัดจำหน่ายเท่ากับหรือน้อยกว่าหนึ่งปี การเปลี่ยนแปลงดังกล่าวส่งผลให้ต้นทุนในการจัดจำหน่ายลดลง </w:t>
      </w:r>
      <w:bookmarkStart w:id="0" w:name="_Hlk19285797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รับรู้สินทรัพย์ต้นทุนของสัญญา และหนี้สินภาษีเงินได้รอการตัดบัญชีเพิ่มขึ้น </w:t>
      </w:r>
      <w:bookmarkEnd w:id="0"/>
      <w:r w:rsidRPr="00C57E9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</w:t>
      </w:r>
      <w:r w:rsidR="008A3098" w:rsidRPr="00C57E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  <w:lang w:bidi="th-TH"/>
        </w:rPr>
        <w:t>ได้ประเมินผลกระทบแล้วพบว่าไม่เป็นสาระสำคัญต่องบการเงิน</w:t>
      </w:r>
    </w:p>
    <w:p w14:paraId="26171B35" w14:textId="77777777" w:rsidR="00E94F28" w:rsidRPr="00C57E9F" w:rsidRDefault="00E94F28" w:rsidP="00E94F28">
      <w:pPr>
        <w:ind w:left="993"/>
        <w:jc w:val="thaiDistribute"/>
        <w:rPr>
          <w:rFonts w:ascii="Browallia New" w:hAnsi="Browallia New" w:cs="Browallia New"/>
          <w:sz w:val="22"/>
          <w:szCs w:val="22"/>
        </w:rPr>
      </w:pPr>
    </w:p>
    <w:p w14:paraId="5F7B991E" w14:textId="267394ED" w:rsidR="00E94F28" w:rsidRPr="00C57E9F" w:rsidRDefault="00E94F28" w:rsidP="00E94F28">
      <w:pPr>
        <w:pStyle w:val="ListParagraph"/>
        <w:tabs>
          <w:tab w:val="clear" w:pos="907"/>
          <w:tab w:val="left" w:pos="1560"/>
        </w:tabs>
        <w:autoSpaceDE w:val="0"/>
        <w:autoSpaceDN w:val="0"/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18 </w:t>
      </w:r>
      <w:r w:rsidR="008A3098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รับรู้ค่านายหน้าจ่ายเป็น</w:t>
      </w:r>
      <w:r w:rsidR="00F07BED" w:rsidRPr="00C57E9F">
        <w:rPr>
          <w:rFonts w:ascii="Browallia New" w:hAnsi="Browallia New" w:cs="Browallia New" w:hint="cs"/>
          <w:sz w:val="28"/>
          <w:szCs w:val="28"/>
          <w:cs/>
        </w:rPr>
        <w:t>ค่าใช้จ่ายในการขาย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เมื่อเกิดขึ้น</w:t>
      </w:r>
    </w:p>
    <w:p w14:paraId="23ADFE13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</w:rPr>
      </w:pPr>
    </w:p>
    <w:p w14:paraId="64F8E123" w14:textId="0A723159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มาถือปฏิบัติมีผลกระทบต่อกำไร</w:t>
      </w:r>
      <w:r w:rsidRPr="00C57E9F">
        <w:rPr>
          <w:rFonts w:ascii="Browallia New" w:hAnsi="Browallia New" w:cs="Browallia New"/>
          <w:sz w:val="28"/>
          <w:szCs w:val="28"/>
        </w:rPr>
        <w:t>/</w:t>
      </w:r>
      <w:r w:rsidRPr="00C57E9F">
        <w:rPr>
          <w:rFonts w:ascii="Browallia New" w:hAnsi="Browallia New" w:cs="Browallia New"/>
          <w:sz w:val="28"/>
          <w:szCs w:val="28"/>
          <w:cs/>
        </w:rPr>
        <w:t>ขาดทุนสะสมของ</w:t>
      </w:r>
      <w:r w:rsidR="0032185A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C57E9F">
        <w:rPr>
          <w:rFonts w:ascii="Browallia New" w:hAnsi="Browallia New" w:cs="Browallia New"/>
          <w:sz w:val="28"/>
          <w:szCs w:val="28"/>
        </w:rPr>
        <w:t>2562</w:t>
      </w:r>
    </w:p>
    <w:p w14:paraId="3AE1EB6F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32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258"/>
        <w:gridCol w:w="1539"/>
        <w:gridCol w:w="1530"/>
        <w:gridCol w:w="1696"/>
        <w:gridCol w:w="9"/>
      </w:tblGrid>
      <w:tr w:rsidR="00E94F28" w:rsidRPr="00C57E9F" w14:paraId="5A82D294" w14:textId="77777777" w:rsidTr="009955E3">
        <w:trPr>
          <w:gridAfter w:val="1"/>
          <w:wAfter w:w="9" w:type="dxa"/>
        </w:trPr>
        <w:tc>
          <w:tcPr>
            <w:tcW w:w="3258" w:type="dxa"/>
          </w:tcPr>
          <w:p w14:paraId="0811D48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65" w:type="dxa"/>
            <w:gridSpan w:val="3"/>
          </w:tcPr>
          <w:p w14:paraId="2F11D771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94F28" w:rsidRPr="00C57E9F" w14:paraId="67D57036" w14:textId="77777777" w:rsidTr="009955E3">
        <w:trPr>
          <w:gridAfter w:val="1"/>
          <w:wAfter w:w="9" w:type="dxa"/>
        </w:trPr>
        <w:tc>
          <w:tcPr>
            <w:tcW w:w="3258" w:type="dxa"/>
          </w:tcPr>
          <w:p w14:paraId="67D5715F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65" w:type="dxa"/>
            <w:gridSpan w:val="3"/>
          </w:tcPr>
          <w:p w14:paraId="026B4226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4F28" w:rsidRPr="00C57E9F" w14:paraId="6DD54975" w14:textId="77777777" w:rsidTr="009955E3">
        <w:trPr>
          <w:trHeight w:val="341"/>
        </w:trPr>
        <w:tc>
          <w:tcPr>
            <w:tcW w:w="3258" w:type="dxa"/>
          </w:tcPr>
          <w:p w14:paraId="023EC19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3C9616B3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64F19E21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30" w:type="dxa"/>
            <w:vAlign w:val="bottom"/>
          </w:tcPr>
          <w:p w14:paraId="244C4550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1D0BC211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gridSpan w:val="2"/>
            <w:vAlign w:val="bottom"/>
          </w:tcPr>
          <w:p w14:paraId="6720BBE6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94F28" w:rsidRPr="00C57E9F" w14:paraId="4C5AAE77" w14:textId="77777777" w:rsidTr="009955E3">
        <w:tc>
          <w:tcPr>
            <w:tcW w:w="3258" w:type="dxa"/>
          </w:tcPr>
          <w:p w14:paraId="2A7004B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671BA0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3FA2DF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5FC2B9B1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2C3ACDB6" w14:textId="77777777" w:rsidTr="009955E3">
        <w:tc>
          <w:tcPr>
            <w:tcW w:w="3258" w:type="dxa"/>
          </w:tcPr>
          <w:p w14:paraId="4DE3EC0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E3092F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FE429D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3F25E7CF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34873DAF" w14:textId="77777777" w:rsidTr="009955E3">
        <w:tc>
          <w:tcPr>
            <w:tcW w:w="3258" w:type="dxa"/>
          </w:tcPr>
          <w:p w14:paraId="66F28CF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216D55F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7,700</w:t>
            </w:r>
          </w:p>
        </w:tc>
        <w:tc>
          <w:tcPr>
            <w:tcW w:w="1530" w:type="dxa"/>
            <w:shd w:val="clear" w:color="auto" w:fill="auto"/>
          </w:tcPr>
          <w:p w14:paraId="410457B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2,723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5EA67FF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10,423</w:t>
            </w:r>
          </w:p>
        </w:tc>
      </w:tr>
      <w:tr w:rsidR="00E94F28" w:rsidRPr="00C57E9F" w14:paraId="3DEDECAB" w14:textId="77777777" w:rsidTr="009955E3">
        <w:tc>
          <w:tcPr>
            <w:tcW w:w="3258" w:type="dxa"/>
          </w:tcPr>
          <w:p w14:paraId="4356231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8CEBE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24,434</w:t>
            </w:r>
          </w:p>
        </w:tc>
        <w:tc>
          <w:tcPr>
            <w:tcW w:w="1530" w:type="dxa"/>
            <w:shd w:val="clear" w:color="auto" w:fill="auto"/>
          </w:tcPr>
          <w:p w14:paraId="6B426F0E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6EAB552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38,049</w:t>
            </w:r>
          </w:p>
        </w:tc>
      </w:tr>
      <w:tr w:rsidR="00E94F28" w:rsidRPr="00C57E9F" w14:paraId="60ECFCB5" w14:textId="77777777" w:rsidTr="009955E3">
        <w:tc>
          <w:tcPr>
            <w:tcW w:w="3258" w:type="dxa"/>
          </w:tcPr>
          <w:p w14:paraId="6B9D2493" w14:textId="77777777" w:rsidR="00E94F28" w:rsidRPr="00C57E9F" w:rsidRDefault="00E94F28" w:rsidP="009955E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539" w:type="dxa"/>
            <w:shd w:val="clear" w:color="auto" w:fill="auto"/>
          </w:tcPr>
          <w:p w14:paraId="06910E0C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(1,789,259)</w:t>
            </w:r>
          </w:p>
        </w:tc>
        <w:tc>
          <w:tcPr>
            <w:tcW w:w="1530" w:type="dxa"/>
            <w:shd w:val="clear" w:color="auto" w:fill="auto"/>
          </w:tcPr>
          <w:p w14:paraId="05D4928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47068A1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(1,800,151)</w:t>
            </w:r>
          </w:p>
        </w:tc>
      </w:tr>
    </w:tbl>
    <w:p w14:paraId="7D46B82B" w14:textId="77777777" w:rsidR="00E94F28" w:rsidRPr="00C57E9F" w:rsidRDefault="00E94F28" w:rsidP="00DB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28" w:type="dxa"/>
        <w:tblInd w:w="1359" w:type="dxa"/>
        <w:tblLayout w:type="fixed"/>
        <w:tblLook w:val="0000" w:firstRow="0" w:lastRow="0" w:firstColumn="0" w:lastColumn="0" w:noHBand="0" w:noVBand="0"/>
      </w:tblPr>
      <w:tblGrid>
        <w:gridCol w:w="3249"/>
        <w:gridCol w:w="1539"/>
        <w:gridCol w:w="1521"/>
        <w:gridCol w:w="1719"/>
      </w:tblGrid>
      <w:tr w:rsidR="00E94F28" w:rsidRPr="00C57E9F" w14:paraId="3A2ACB00" w14:textId="77777777" w:rsidTr="009955E3">
        <w:tc>
          <w:tcPr>
            <w:tcW w:w="3249" w:type="dxa"/>
          </w:tcPr>
          <w:p w14:paraId="2FF3634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79" w:type="dxa"/>
            <w:gridSpan w:val="3"/>
          </w:tcPr>
          <w:p w14:paraId="2735131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94F28" w:rsidRPr="00C57E9F" w14:paraId="15280662" w14:textId="77777777" w:rsidTr="009955E3">
        <w:tc>
          <w:tcPr>
            <w:tcW w:w="3249" w:type="dxa"/>
          </w:tcPr>
          <w:p w14:paraId="16BA90D3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79" w:type="dxa"/>
            <w:gridSpan w:val="3"/>
          </w:tcPr>
          <w:p w14:paraId="0E52AF9E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94F28" w:rsidRPr="00C57E9F" w14:paraId="269926CA" w14:textId="77777777" w:rsidTr="009955E3">
        <w:trPr>
          <w:trHeight w:val="341"/>
        </w:trPr>
        <w:tc>
          <w:tcPr>
            <w:tcW w:w="3249" w:type="dxa"/>
          </w:tcPr>
          <w:p w14:paraId="3B89AA1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2B4F92BF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26BD610F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21" w:type="dxa"/>
            <w:vAlign w:val="bottom"/>
          </w:tcPr>
          <w:p w14:paraId="4A4154B7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475BC945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19" w:type="dxa"/>
            <w:vAlign w:val="bottom"/>
          </w:tcPr>
          <w:p w14:paraId="27453F46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94F28" w:rsidRPr="00C57E9F" w14:paraId="380B9F36" w14:textId="77777777" w:rsidTr="009955E3">
        <w:tc>
          <w:tcPr>
            <w:tcW w:w="3249" w:type="dxa"/>
          </w:tcPr>
          <w:p w14:paraId="5C71DC5D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71FB27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21" w:type="dxa"/>
            <w:shd w:val="clear" w:color="auto" w:fill="auto"/>
          </w:tcPr>
          <w:p w14:paraId="360ED23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19" w:type="dxa"/>
            <w:shd w:val="clear" w:color="auto" w:fill="auto"/>
          </w:tcPr>
          <w:p w14:paraId="71A3E81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4CDEF947" w14:textId="77777777" w:rsidTr="009955E3">
        <w:tc>
          <w:tcPr>
            <w:tcW w:w="3249" w:type="dxa"/>
          </w:tcPr>
          <w:p w14:paraId="30E7A0F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175FCD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21" w:type="dxa"/>
            <w:shd w:val="clear" w:color="auto" w:fill="auto"/>
          </w:tcPr>
          <w:p w14:paraId="38C3122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19" w:type="dxa"/>
            <w:shd w:val="clear" w:color="auto" w:fill="auto"/>
          </w:tcPr>
          <w:p w14:paraId="2E9CB52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5CF23E32" w14:textId="77777777" w:rsidTr="009955E3">
        <w:tc>
          <w:tcPr>
            <w:tcW w:w="3249" w:type="dxa"/>
          </w:tcPr>
          <w:p w14:paraId="210DFDA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0C88F8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5,946</w:t>
            </w:r>
          </w:p>
        </w:tc>
        <w:tc>
          <w:tcPr>
            <w:tcW w:w="1521" w:type="dxa"/>
            <w:shd w:val="clear" w:color="auto" w:fill="auto"/>
          </w:tcPr>
          <w:p w14:paraId="1936760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2,723</w:t>
            </w:r>
          </w:p>
        </w:tc>
        <w:tc>
          <w:tcPr>
            <w:tcW w:w="1719" w:type="dxa"/>
            <w:shd w:val="clear" w:color="auto" w:fill="auto"/>
          </w:tcPr>
          <w:p w14:paraId="5959969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8,669</w:t>
            </w:r>
          </w:p>
        </w:tc>
      </w:tr>
      <w:tr w:rsidR="00E94F28" w:rsidRPr="00C57E9F" w14:paraId="29AA67AA" w14:textId="77777777" w:rsidTr="009955E3">
        <w:tc>
          <w:tcPr>
            <w:tcW w:w="3249" w:type="dxa"/>
          </w:tcPr>
          <w:p w14:paraId="5448F83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67B0C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5,001</w:t>
            </w:r>
          </w:p>
        </w:tc>
        <w:tc>
          <w:tcPr>
            <w:tcW w:w="1521" w:type="dxa"/>
            <w:shd w:val="clear" w:color="auto" w:fill="auto"/>
          </w:tcPr>
          <w:p w14:paraId="3AF55E6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19" w:type="dxa"/>
            <w:shd w:val="clear" w:color="auto" w:fill="auto"/>
          </w:tcPr>
          <w:p w14:paraId="7233009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18,616</w:t>
            </w:r>
          </w:p>
        </w:tc>
      </w:tr>
      <w:tr w:rsidR="00E94F28" w:rsidRPr="00C57E9F" w14:paraId="6A70B913" w14:textId="77777777" w:rsidTr="009955E3">
        <w:tc>
          <w:tcPr>
            <w:tcW w:w="3249" w:type="dxa"/>
          </w:tcPr>
          <w:p w14:paraId="0957B143" w14:textId="77777777" w:rsidR="00E94F28" w:rsidRPr="00C57E9F" w:rsidRDefault="00E94F28" w:rsidP="009955E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539" w:type="dxa"/>
            <w:shd w:val="clear" w:color="auto" w:fill="auto"/>
          </w:tcPr>
          <w:p w14:paraId="04381C4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(1,786,596)</w:t>
            </w:r>
          </w:p>
        </w:tc>
        <w:tc>
          <w:tcPr>
            <w:tcW w:w="1521" w:type="dxa"/>
            <w:shd w:val="clear" w:color="auto" w:fill="auto"/>
          </w:tcPr>
          <w:p w14:paraId="77A1877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19" w:type="dxa"/>
            <w:shd w:val="clear" w:color="auto" w:fill="auto"/>
          </w:tcPr>
          <w:p w14:paraId="0AD6B88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(1,797,488)</w:t>
            </w:r>
          </w:p>
        </w:tc>
      </w:tr>
    </w:tbl>
    <w:p w14:paraId="0178FF0C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</w:rPr>
      </w:pPr>
    </w:p>
    <w:p w14:paraId="19DD2D7A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2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การนำมาตรฐานการรายงานทางการเงิน ฉบับที่ </w:t>
      </w:r>
      <w:r w:rsidRPr="00C57E9F">
        <w:rPr>
          <w:rFonts w:ascii="Browallia New" w:hAnsi="Browallia New" w:cs="Browallia New" w:hint="cs"/>
          <w:sz w:val="28"/>
          <w:szCs w:val="28"/>
        </w:rPr>
        <w:t>15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มาถือปฏิบัติมีผลกระทบต่อรายการในงบการเงินงวดปัจจุบัน ดังต่อไปนี้</w:t>
      </w:r>
    </w:p>
    <w:p w14:paraId="55266B0D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05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240"/>
        <w:gridCol w:w="1512"/>
        <w:gridCol w:w="1530"/>
        <w:gridCol w:w="18"/>
        <w:gridCol w:w="1692"/>
        <w:gridCol w:w="13"/>
      </w:tblGrid>
      <w:tr w:rsidR="00E94F28" w:rsidRPr="00C57E9F" w14:paraId="59133DF5" w14:textId="77777777" w:rsidTr="009955E3">
        <w:tc>
          <w:tcPr>
            <w:tcW w:w="3240" w:type="dxa"/>
          </w:tcPr>
          <w:p w14:paraId="3DE5ACE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65" w:type="dxa"/>
            <w:gridSpan w:val="5"/>
          </w:tcPr>
          <w:p w14:paraId="2F25D2C3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94F28" w:rsidRPr="00C57E9F" w14:paraId="772787DC" w14:textId="77777777" w:rsidTr="009955E3">
        <w:tc>
          <w:tcPr>
            <w:tcW w:w="3240" w:type="dxa"/>
          </w:tcPr>
          <w:p w14:paraId="523CC5E8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65" w:type="dxa"/>
            <w:gridSpan w:val="5"/>
          </w:tcPr>
          <w:p w14:paraId="00813053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4F28" w:rsidRPr="00C57E9F" w14:paraId="3D8B6E2F" w14:textId="77777777" w:rsidTr="009955E3">
        <w:trPr>
          <w:trHeight w:val="341"/>
        </w:trPr>
        <w:tc>
          <w:tcPr>
            <w:tcW w:w="3240" w:type="dxa"/>
          </w:tcPr>
          <w:p w14:paraId="42940D7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4D56E10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AEC41DD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48" w:type="dxa"/>
            <w:gridSpan w:val="2"/>
            <w:vAlign w:val="bottom"/>
          </w:tcPr>
          <w:p w14:paraId="64A7A442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0E55642D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gridSpan w:val="2"/>
            <w:vAlign w:val="bottom"/>
          </w:tcPr>
          <w:p w14:paraId="7CF0D0E9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94F28" w:rsidRPr="00C57E9F" w14:paraId="1FF18F73" w14:textId="77777777" w:rsidTr="009955E3">
        <w:tc>
          <w:tcPr>
            <w:tcW w:w="3240" w:type="dxa"/>
          </w:tcPr>
          <w:p w14:paraId="290EDE83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7B0E79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1DE70B5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43AB5BE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6817E31B" w14:textId="77777777" w:rsidTr="009955E3">
        <w:tc>
          <w:tcPr>
            <w:tcW w:w="3240" w:type="dxa"/>
          </w:tcPr>
          <w:p w14:paraId="1119032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079A908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A6C4E9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4BDCF7E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771E7FC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578FB" w:rsidRPr="00C57E9F" w14:paraId="43E71F2C" w14:textId="77777777" w:rsidTr="009955E3">
        <w:trPr>
          <w:gridAfter w:val="1"/>
          <w:wAfter w:w="13" w:type="dxa"/>
        </w:trPr>
        <w:tc>
          <w:tcPr>
            <w:tcW w:w="3240" w:type="dxa"/>
          </w:tcPr>
          <w:p w14:paraId="024C7EAE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14:paraId="4BA4795B" w14:textId="50DFB9A4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8,432</w:t>
            </w:r>
          </w:p>
        </w:tc>
        <w:tc>
          <w:tcPr>
            <w:tcW w:w="1530" w:type="dxa"/>
          </w:tcPr>
          <w:p w14:paraId="7FD06EF9" w14:textId="77777777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3,844</w:t>
            </w:r>
          </w:p>
        </w:tc>
        <w:tc>
          <w:tcPr>
            <w:tcW w:w="1710" w:type="dxa"/>
            <w:gridSpan w:val="2"/>
          </w:tcPr>
          <w:p w14:paraId="7A3E5245" w14:textId="53401CE9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12,276</w:t>
            </w:r>
          </w:p>
        </w:tc>
      </w:tr>
      <w:tr w:rsidR="00E578FB" w:rsidRPr="00C57E9F" w14:paraId="341BF3E0" w14:textId="77777777" w:rsidTr="009955E3">
        <w:trPr>
          <w:gridAfter w:val="1"/>
          <w:wAfter w:w="13" w:type="dxa"/>
        </w:trPr>
        <w:tc>
          <w:tcPr>
            <w:tcW w:w="3240" w:type="dxa"/>
          </w:tcPr>
          <w:p w14:paraId="14A3A970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512" w:type="dxa"/>
            <w:vAlign w:val="bottom"/>
          </w:tcPr>
          <w:p w14:paraId="65A7E7FB" w14:textId="31E19EE6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27,247</w:t>
            </w:r>
          </w:p>
        </w:tc>
        <w:tc>
          <w:tcPr>
            <w:tcW w:w="1530" w:type="dxa"/>
          </w:tcPr>
          <w:p w14:paraId="757B6E28" w14:textId="77777777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14,240</w:t>
            </w:r>
          </w:p>
        </w:tc>
        <w:tc>
          <w:tcPr>
            <w:tcW w:w="1710" w:type="dxa"/>
            <w:gridSpan w:val="2"/>
          </w:tcPr>
          <w:p w14:paraId="1B3DFCE7" w14:textId="5DA20876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41,487</w:t>
            </w:r>
          </w:p>
        </w:tc>
      </w:tr>
      <w:tr w:rsidR="00E578FB" w:rsidRPr="00C57E9F" w14:paraId="093A7F72" w14:textId="77777777" w:rsidTr="009955E3">
        <w:trPr>
          <w:gridAfter w:val="1"/>
          <w:wAfter w:w="13" w:type="dxa"/>
        </w:trPr>
        <w:tc>
          <w:tcPr>
            <w:tcW w:w="3240" w:type="dxa"/>
          </w:tcPr>
          <w:p w14:paraId="2F679691" w14:textId="77777777" w:rsidR="00E578FB" w:rsidRPr="00C57E9F" w:rsidRDefault="00E578FB" w:rsidP="00E578F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512" w:type="dxa"/>
            <w:vAlign w:val="bottom"/>
          </w:tcPr>
          <w:p w14:paraId="34080960" w14:textId="52563971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  <w:t>(</w:t>
            </w:r>
            <w:r w:rsidR="00410B18"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  <w:t>2,</w:t>
            </w:r>
            <w:r w:rsidR="0058333C"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  <w:t>0</w:t>
            </w:r>
            <w:r w:rsidR="00AB0DC8"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  <w:t>62,427</w:t>
            </w:r>
            <w:r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  <w:t>)</w:t>
            </w:r>
          </w:p>
        </w:tc>
        <w:tc>
          <w:tcPr>
            <w:tcW w:w="1530" w:type="dxa"/>
          </w:tcPr>
          <w:p w14:paraId="335C7367" w14:textId="77777777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(10,396)</w:t>
            </w:r>
          </w:p>
        </w:tc>
        <w:tc>
          <w:tcPr>
            <w:tcW w:w="1710" w:type="dxa"/>
            <w:gridSpan w:val="2"/>
          </w:tcPr>
          <w:p w14:paraId="7CC413DA" w14:textId="6E6E4E8B" w:rsidR="00E578FB" w:rsidRPr="00C57E9F" w:rsidRDefault="00E578FB" w:rsidP="00E5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  <w:t>(</w:t>
            </w:r>
            <w:r w:rsidR="0058333C"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  <w:t>2,</w:t>
            </w:r>
            <w:r w:rsidR="00AB0DC8"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  <w:t>072,823</w:t>
            </w:r>
            <w:r w:rsidRPr="005B5430"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  <w:t>)</w:t>
            </w:r>
          </w:p>
        </w:tc>
      </w:tr>
      <w:tr w:rsidR="00E578FB" w:rsidRPr="00C57E9F" w14:paraId="539DF4D8" w14:textId="77777777" w:rsidTr="009955E3">
        <w:tc>
          <w:tcPr>
            <w:tcW w:w="3240" w:type="dxa"/>
          </w:tcPr>
          <w:p w14:paraId="2437E599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6FE65E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52E55813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4370A605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578FB" w:rsidRPr="00C57E9F" w14:paraId="6C95FCED" w14:textId="77777777" w:rsidTr="009955E3">
        <w:tc>
          <w:tcPr>
            <w:tcW w:w="3240" w:type="dxa"/>
          </w:tcPr>
          <w:p w14:paraId="6DC6D2F0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และกำไรขาดทุน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เบ็ดเสร็จอื่น 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ปีสิ้นสุดวันที่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</w:t>
            </w:r>
          </w:p>
          <w:p w14:paraId="7F974489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2D25A4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0409F7BF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0D7214D6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578FB" w:rsidRPr="00C57E9F" w14:paraId="342D6199" w14:textId="77777777" w:rsidTr="009955E3">
        <w:tc>
          <w:tcPr>
            <w:tcW w:w="3240" w:type="dxa"/>
          </w:tcPr>
          <w:p w14:paraId="51151039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1C4BED" w14:textId="6C6D9B00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1,922,10</w:t>
            </w:r>
            <w:r w:rsidR="008B3A61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4899882E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(49,085)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450A38AF" w14:textId="474D618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1,873,0</w:t>
            </w:r>
            <w:r w:rsidR="006051D2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</w:p>
        </w:tc>
      </w:tr>
      <w:tr w:rsidR="00E578FB" w:rsidRPr="00C57E9F" w14:paraId="66020164" w14:textId="77777777" w:rsidTr="009955E3">
        <w:tc>
          <w:tcPr>
            <w:tcW w:w="3240" w:type="dxa"/>
          </w:tcPr>
          <w:p w14:paraId="4C06041F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</w:t>
            </w: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เครื่องมือ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D8F56D" w14:textId="5DA74629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274C1A1C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48,459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2D9270E6" w14:textId="53D00EE8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48,459</w:t>
            </w:r>
          </w:p>
        </w:tc>
      </w:tr>
      <w:tr w:rsidR="00E578FB" w:rsidRPr="00C57E9F" w14:paraId="4C2CB545" w14:textId="77777777" w:rsidTr="009955E3">
        <w:tc>
          <w:tcPr>
            <w:tcW w:w="3240" w:type="dxa"/>
          </w:tcPr>
          <w:p w14:paraId="75FC515C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CA362C" w14:textId="52B78B75" w:rsidR="00E578FB" w:rsidRPr="00C57E9F" w:rsidRDefault="00386FF7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C5A91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0,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478D2AA6" w14:textId="700001D3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(1,12</w:t>
            </w:r>
            <w:r w:rsidR="00DA7038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0DA9F51B" w14:textId="6B4CCFAE" w:rsidR="00E578FB" w:rsidRPr="00C57E9F" w:rsidRDefault="008B6955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49</w:t>
            </w:r>
            <w:r w:rsidR="00277407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277407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</w:t>
            </w:r>
          </w:p>
        </w:tc>
      </w:tr>
      <w:tr w:rsidR="00E578FB" w:rsidRPr="00C57E9F" w14:paraId="67E52956" w14:textId="77777777" w:rsidTr="009955E3">
        <w:tc>
          <w:tcPr>
            <w:tcW w:w="3240" w:type="dxa"/>
          </w:tcPr>
          <w:p w14:paraId="6A32F533" w14:textId="064548D3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</w:t>
            </w:r>
            <w:r w:rsidR="00087DF5"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3FF59D43" w14:textId="0ECD5DB2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703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641683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</w:t>
            </w:r>
            <w:r w:rsidR="00DA703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</w:tcPr>
          <w:p w14:paraId="4C9EF738" w14:textId="77777777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097EFE0F" w14:textId="50FC420E" w:rsidR="00E578FB" w:rsidRPr="00C57E9F" w:rsidRDefault="00E578FB" w:rsidP="00E578F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(</w:t>
            </w:r>
            <w:r w:rsidR="008B6955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590</w:t>
            </w:r>
            <w:r w:rsidR="00641683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21D21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582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5D6FC8AB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14" w:type="dxa"/>
        <w:tblInd w:w="1359" w:type="dxa"/>
        <w:tblLayout w:type="fixed"/>
        <w:tblLook w:val="0000" w:firstRow="0" w:lastRow="0" w:firstColumn="0" w:lastColumn="0" w:noHBand="0" w:noVBand="0"/>
      </w:tblPr>
      <w:tblGrid>
        <w:gridCol w:w="3240"/>
        <w:gridCol w:w="1521"/>
        <w:gridCol w:w="1530"/>
        <w:gridCol w:w="18"/>
        <w:gridCol w:w="1692"/>
        <w:gridCol w:w="13"/>
      </w:tblGrid>
      <w:tr w:rsidR="00E94F28" w:rsidRPr="00C57E9F" w14:paraId="15D02670" w14:textId="77777777" w:rsidTr="009955E3">
        <w:trPr>
          <w:cantSplit/>
          <w:tblHeader/>
        </w:trPr>
        <w:tc>
          <w:tcPr>
            <w:tcW w:w="3240" w:type="dxa"/>
          </w:tcPr>
          <w:p w14:paraId="24722EB3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74" w:type="dxa"/>
            <w:gridSpan w:val="5"/>
          </w:tcPr>
          <w:p w14:paraId="4B76560E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94F28" w:rsidRPr="00C57E9F" w14:paraId="0B127BEC" w14:textId="77777777" w:rsidTr="009955E3">
        <w:trPr>
          <w:cantSplit/>
          <w:tblHeader/>
        </w:trPr>
        <w:tc>
          <w:tcPr>
            <w:tcW w:w="3240" w:type="dxa"/>
          </w:tcPr>
          <w:p w14:paraId="6D5F57DF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74" w:type="dxa"/>
            <w:gridSpan w:val="5"/>
          </w:tcPr>
          <w:p w14:paraId="7DBB0742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94F28" w:rsidRPr="00C57E9F" w14:paraId="3B401343" w14:textId="77777777" w:rsidTr="009955E3">
        <w:trPr>
          <w:cantSplit/>
          <w:trHeight w:val="341"/>
          <w:tblHeader/>
        </w:trPr>
        <w:tc>
          <w:tcPr>
            <w:tcW w:w="3240" w:type="dxa"/>
          </w:tcPr>
          <w:p w14:paraId="5F28B379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3779FF46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5E4303DC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48" w:type="dxa"/>
            <w:gridSpan w:val="2"/>
            <w:vAlign w:val="bottom"/>
          </w:tcPr>
          <w:p w14:paraId="4BF7EA2F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00DFF00F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gridSpan w:val="2"/>
            <w:vAlign w:val="bottom"/>
          </w:tcPr>
          <w:p w14:paraId="2A0920E7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94F28" w:rsidRPr="00C57E9F" w14:paraId="70D3B842" w14:textId="77777777" w:rsidTr="009955E3">
        <w:trPr>
          <w:trHeight w:val="252"/>
        </w:trPr>
        <w:tc>
          <w:tcPr>
            <w:tcW w:w="3240" w:type="dxa"/>
          </w:tcPr>
          <w:p w14:paraId="242FD269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9A7D8DD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1737848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47E32A1F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79C1B5E2" w14:textId="77777777" w:rsidTr="009955E3">
        <w:tc>
          <w:tcPr>
            <w:tcW w:w="3240" w:type="dxa"/>
          </w:tcPr>
          <w:p w14:paraId="0550A36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01988D32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46D592E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02032563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4DBE069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0E0F3DC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20CCE274" w14:textId="77777777" w:rsidTr="009955E3">
        <w:trPr>
          <w:gridAfter w:val="1"/>
          <w:wAfter w:w="13" w:type="dxa"/>
        </w:trPr>
        <w:tc>
          <w:tcPr>
            <w:tcW w:w="3240" w:type="dxa"/>
          </w:tcPr>
          <w:p w14:paraId="696A4F8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21" w:type="dxa"/>
            <w:vAlign w:val="bottom"/>
          </w:tcPr>
          <w:p w14:paraId="2E79BD2C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6,315</w:t>
            </w:r>
          </w:p>
        </w:tc>
        <w:tc>
          <w:tcPr>
            <w:tcW w:w="1530" w:type="dxa"/>
          </w:tcPr>
          <w:p w14:paraId="0F5B0446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3,844</w:t>
            </w:r>
          </w:p>
        </w:tc>
        <w:tc>
          <w:tcPr>
            <w:tcW w:w="1710" w:type="dxa"/>
            <w:gridSpan w:val="2"/>
          </w:tcPr>
          <w:p w14:paraId="31BFA941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10,159</w:t>
            </w:r>
          </w:p>
        </w:tc>
      </w:tr>
      <w:tr w:rsidR="00E94F28" w:rsidRPr="00C57E9F" w14:paraId="094EFFA5" w14:textId="77777777" w:rsidTr="009955E3">
        <w:trPr>
          <w:gridAfter w:val="1"/>
          <w:wAfter w:w="13" w:type="dxa"/>
        </w:trPr>
        <w:tc>
          <w:tcPr>
            <w:tcW w:w="3240" w:type="dxa"/>
          </w:tcPr>
          <w:p w14:paraId="6F184CB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521" w:type="dxa"/>
            <w:vAlign w:val="bottom"/>
          </w:tcPr>
          <w:p w14:paraId="1242DFE5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5,459</w:t>
            </w:r>
          </w:p>
        </w:tc>
        <w:tc>
          <w:tcPr>
            <w:tcW w:w="1530" w:type="dxa"/>
          </w:tcPr>
          <w:p w14:paraId="2A9413A8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14,240</w:t>
            </w:r>
          </w:p>
        </w:tc>
        <w:tc>
          <w:tcPr>
            <w:tcW w:w="1710" w:type="dxa"/>
            <w:gridSpan w:val="2"/>
          </w:tcPr>
          <w:p w14:paraId="0DC2E81B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19,699</w:t>
            </w:r>
          </w:p>
        </w:tc>
      </w:tr>
      <w:tr w:rsidR="00E94F28" w:rsidRPr="00C57E9F" w14:paraId="28BEA722" w14:textId="77777777" w:rsidTr="009955E3">
        <w:trPr>
          <w:gridAfter w:val="1"/>
          <w:wAfter w:w="13" w:type="dxa"/>
        </w:trPr>
        <w:tc>
          <w:tcPr>
            <w:tcW w:w="3240" w:type="dxa"/>
          </w:tcPr>
          <w:p w14:paraId="36B21A62" w14:textId="77777777" w:rsidR="00E94F28" w:rsidRPr="00C57E9F" w:rsidRDefault="00E94F28" w:rsidP="009955E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9AAF957" w14:textId="41DFA6A6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09609D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2,145,249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</w:tcPr>
          <w:p w14:paraId="5F2C7358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(10,396)</w:t>
            </w:r>
          </w:p>
        </w:tc>
        <w:tc>
          <w:tcPr>
            <w:tcW w:w="1710" w:type="dxa"/>
            <w:gridSpan w:val="2"/>
          </w:tcPr>
          <w:p w14:paraId="4751D0A8" w14:textId="0F8A6BD3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FA3E21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2,155,645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351E7E9F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23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9"/>
        <w:gridCol w:w="3240"/>
        <w:gridCol w:w="1521"/>
        <w:gridCol w:w="1530"/>
        <w:gridCol w:w="18"/>
        <w:gridCol w:w="1692"/>
        <w:gridCol w:w="13"/>
      </w:tblGrid>
      <w:tr w:rsidR="00E94F28" w:rsidRPr="00C57E9F" w14:paraId="6457C2E7" w14:textId="77777777" w:rsidTr="009955E3">
        <w:trPr>
          <w:gridBefore w:val="1"/>
          <w:wBefore w:w="9" w:type="dxa"/>
          <w:cantSplit/>
          <w:tblHeader/>
        </w:trPr>
        <w:tc>
          <w:tcPr>
            <w:tcW w:w="3240" w:type="dxa"/>
          </w:tcPr>
          <w:p w14:paraId="6DEC673C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74" w:type="dxa"/>
            <w:gridSpan w:val="5"/>
          </w:tcPr>
          <w:p w14:paraId="214161F5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94F28" w:rsidRPr="00C57E9F" w14:paraId="4C374337" w14:textId="77777777" w:rsidTr="009955E3">
        <w:trPr>
          <w:gridBefore w:val="1"/>
          <w:wBefore w:w="9" w:type="dxa"/>
          <w:cantSplit/>
          <w:tblHeader/>
        </w:trPr>
        <w:tc>
          <w:tcPr>
            <w:tcW w:w="3240" w:type="dxa"/>
          </w:tcPr>
          <w:p w14:paraId="15DCFC0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74" w:type="dxa"/>
            <w:gridSpan w:val="5"/>
          </w:tcPr>
          <w:p w14:paraId="59BD3F6E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94F28" w:rsidRPr="00C57E9F" w14:paraId="2201FD89" w14:textId="77777777" w:rsidTr="009955E3">
        <w:trPr>
          <w:gridBefore w:val="1"/>
          <w:wBefore w:w="9" w:type="dxa"/>
          <w:cantSplit/>
          <w:trHeight w:val="341"/>
          <w:tblHeader/>
        </w:trPr>
        <w:tc>
          <w:tcPr>
            <w:tcW w:w="3240" w:type="dxa"/>
          </w:tcPr>
          <w:p w14:paraId="7F1A702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344DFDA2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2F080BCA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48" w:type="dxa"/>
            <w:gridSpan w:val="2"/>
            <w:vAlign w:val="bottom"/>
          </w:tcPr>
          <w:p w14:paraId="62B9195A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720E6AC8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gridSpan w:val="2"/>
            <w:vAlign w:val="bottom"/>
          </w:tcPr>
          <w:p w14:paraId="2E2379BC" w14:textId="77777777" w:rsidR="00E94F28" w:rsidRPr="00C57E9F" w:rsidRDefault="00E94F28" w:rsidP="009955E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94F28" w:rsidRPr="00C57E9F" w14:paraId="6F318569" w14:textId="77777777" w:rsidTr="009955E3">
        <w:tc>
          <w:tcPr>
            <w:tcW w:w="3249" w:type="dxa"/>
            <w:gridSpan w:val="2"/>
          </w:tcPr>
          <w:p w14:paraId="41683B40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6B5CED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17CD81C6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41F85715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225E89EF" w14:textId="77777777" w:rsidTr="009955E3">
        <w:tc>
          <w:tcPr>
            <w:tcW w:w="3249" w:type="dxa"/>
            <w:gridSpan w:val="2"/>
          </w:tcPr>
          <w:p w14:paraId="59D8039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และกำไรขาดทุน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เบ็ดเสร็จอื่น 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ปีสิ้นสุดวันที่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</w:t>
            </w:r>
          </w:p>
          <w:p w14:paraId="4F0F31E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4F9D6D7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4FB3B5DE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3C54F598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4F28" w:rsidRPr="00C57E9F" w14:paraId="128CD905" w14:textId="77777777" w:rsidTr="009955E3">
        <w:trPr>
          <w:gridAfter w:val="1"/>
          <w:wAfter w:w="13" w:type="dxa"/>
        </w:trPr>
        <w:tc>
          <w:tcPr>
            <w:tcW w:w="3249" w:type="dxa"/>
            <w:gridSpan w:val="2"/>
          </w:tcPr>
          <w:p w14:paraId="1FDE54C4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521" w:type="dxa"/>
            <w:vAlign w:val="bottom"/>
          </w:tcPr>
          <w:p w14:paraId="2F66ACDC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1,519,552</w:t>
            </w:r>
          </w:p>
        </w:tc>
        <w:tc>
          <w:tcPr>
            <w:tcW w:w="1530" w:type="dxa"/>
          </w:tcPr>
          <w:p w14:paraId="11023C9B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(49,085)</w:t>
            </w:r>
          </w:p>
        </w:tc>
        <w:tc>
          <w:tcPr>
            <w:tcW w:w="1710" w:type="dxa"/>
            <w:gridSpan w:val="2"/>
          </w:tcPr>
          <w:p w14:paraId="1DDBC121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1,470,467</w:t>
            </w:r>
          </w:p>
        </w:tc>
      </w:tr>
      <w:tr w:rsidR="00E94F28" w:rsidRPr="00C57E9F" w14:paraId="6C9A0C02" w14:textId="77777777" w:rsidTr="009955E3">
        <w:trPr>
          <w:gridAfter w:val="1"/>
          <w:wAfter w:w="13" w:type="dxa"/>
        </w:trPr>
        <w:tc>
          <w:tcPr>
            <w:tcW w:w="3249" w:type="dxa"/>
            <w:gridSpan w:val="2"/>
          </w:tcPr>
          <w:p w14:paraId="406E59FA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รายได้จากการบริการเครื่องมือแพทย์</w:t>
            </w:r>
          </w:p>
        </w:tc>
        <w:tc>
          <w:tcPr>
            <w:tcW w:w="1521" w:type="dxa"/>
            <w:vAlign w:val="bottom"/>
          </w:tcPr>
          <w:p w14:paraId="647E9865" w14:textId="392E9555" w:rsidR="00E94F28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      </w:t>
            </w:r>
            <w:r w:rsidR="00E94F28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30" w:type="dxa"/>
          </w:tcPr>
          <w:p w14:paraId="67A94CF4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48,459</w:t>
            </w:r>
          </w:p>
        </w:tc>
        <w:tc>
          <w:tcPr>
            <w:tcW w:w="1710" w:type="dxa"/>
            <w:gridSpan w:val="2"/>
          </w:tcPr>
          <w:p w14:paraId="64FA2CEA" w14:textId="77777777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48,459</w:t>
            </w:r>
          </w:p>
        </w:tc>
      </w:tr>
      <w:tr w:rsidR="00E94F28" w:rsidRPr="00C57E9F" w14:paraId="28DCB3CB" w14:textId="77777777" w:rsidTr="009955E3">
        <w:trPr>
          <w:gridAfter w:val="1"/>
          <w:wAfter w:w="13" w:type="dxa"/>
        </w:trPr>
        <w:tc>
          <w:tcPr>
            <w:tcW w:w="3249" w:type="dxa"/>
            <w:gridSpan w:val="2"/>
          </w:tcPr>
          <w:p w14:paraId="6CCBA45B" w14:textId="77777777" w:rsidR="00E94F28" w:rsidRPr="00C57E9F" w:rsidRDefault="00E94F28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21" w:type="dxa"/>
            <w:vAlign w:val="bottom"/>
          </w:tcPr>
          <w:p w14:paraId="5B6D2C2C" w14:textId="426D4EFF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37,</w:t>
            </w:r>
            <w:r w:rsidR="00B974D5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</w:t>
            </w:r>
            <w:r w:rsidR="00263FCE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530" w:type="dxa"/>
          </w:tcPr>
          <w:p w14:paraId="06446A3B" w14:textId="07CADCF2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(1,12</w:t>
            </w:r>
            <w:r w:rsidR="00CD46AD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10" w:type="dxa"/>
            <w:gridSpan w:val="2"/>
          </w:tcPr>
          <w:p w14:paraId="09AC0F89" w14:textId="30D82C42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36,</w:t>
            </w:r>
            <w:r w:rsidR="000A09B7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229</w:t>
            </w:r>
          </w:p>
        </w:tc>
      </w:tr>
      <w:tr w:rsidR="00E94F28" w:rsidRPr="00C57E9F" w14:paraId="1D06A026" w14:textId="77777777" w:rsidTr="009955E3">
        <w:trPr>
          <w:gridAfter w:val="1"/>
          <w:wAfter w:w="13" w:type="dxa"/>
        </w:trPr>
        <w:tc>
          <w:tcPr>
            <w:tcW w:w="3249" w:type="dxa"/>
            <w:gridSpan w:val="2"/>
          </w:tcPr>
          <w:p w14:paraId="35EA2EFD" w14:textId="453EB951" w:rsidR="00E94F28" w:rsidRPr="00C57E9F" w:rsidRDefault="008A0A82" w:rsidP="009955E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E94F28"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="007625F1"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1" w:type="dxa"/>
            <w:vAlign w:val="bottom"/>
          </w:tcPr>
          <w:p w14:paraId="74197B3F" w14:textId="1ACDC684" w:rsidR="00E94F28" w:rsidRPr="00C57E9F" w:rsidRDefault="00326F37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(358,65</w:t>
            </w:r>
            <w:r w:rsidR="00263FCE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</w:tcPr>
          <w:p w14:paraId="109A09D7" w14:textId="4805BC35" w:rsidR="00E94F28" w:rsidRPr="00C57E9F" w:rsidRDefault="00E94F28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</w:t>
            </w:r>
            <w:r w:rsidR="00CD46AD"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710" w:type="dxa"/>
            <w:gridSpan w:val="2"/>
          </w:tcPr>
          <w:p w14:paraId="00782A97" w14:textId="2E23FA1A" w:rsidR="00E94F28" w:rsidRPr="00C57E9F" w:rsidRDefault="00C85472" w:rsidP="0099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(358,157)</w:t>
            </w:r>
          </w:p>
        </w:tc>
      </w:tr>
    </w:tbl>
    <w:p w14:paraId="557FDAA2" w14:textId="77777777" w:rsidR="00E94F28" w:rsidRPr="00C57E9F" w:rsidRDefault="00E94F28" w:rsidP="00DA7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F368B9" w14:textId="77777777" w:rsidR="00E94F28" w:rsidRPr="00C57E9F" w:rsidRDefault="00E94F28" w:rsidP="00E94F28">
      <w:pPr>
        <w:pStyle w:val="CordiaNew"/>
        <w:numPr>
          <w:ilvl w:val="2"/>
          <w:numId w:val="27"/>
        </w:numPr>
        <w:tabs>
          <w:tab w:val="clear" w:pos="4153"/>
          <w:tab w:val="clear" w:pos="8306"/>
          <w:tab w:val="left" w:pos="851"/>
        </w:tabs>
        <w:ind w:firstLine="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>มาตรฐานใหม่ที่มีผลบังคับใช้สำหรับรอบระยะเวลาบัญชีที่เริ่มในหรือหลังวันที่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 1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>มกราคม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 2563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>เป็นต้นไป</w:t>
      </w:r>
    </w:p>
    <w:p w14:paraId="29053BF4" w14:textId="77777777" w:rsidR="00E94F28" w:rsidRPr="00C57E9F" w:rsidRDefault="00E94F28" w:rsidP="00E94F28">
      <w:pPr>
        <w:pStyle w:val="CordiaNew"/>
        <w:tabs>
          <w:tab w:val="clear" w:pos="4153"/>
          <w:tab w:val="clear" w:pos="8306"/>
          <w:tab w:val="left" w:pos="851"/>
        </w:tabs>
        <w:ind w:left="81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8D9C2B4" w14:textId="77777777" w:rsidR="00E94F28" w:rsidRPr="00C57E9F" w:rsidRDefault="00E94F28" w:rsidP="00E94F28">
      <w:pPr>
        <w:pStyle w:val="CordiaNew"/>
        <w:tabs>
          <w:tab w:val="clear" w:pos="4153"/>
          <w:tab w:val="clear" w:pos="8306"/>
          <w:tab w:val="left" w:pos="851"/>
        </w:tabs>
        <w:ind w:left="810" w:firstLine="60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 xml:space="preserve">16 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 xml:space="preserve">เรื่อง 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>“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สัญญาเช่า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>”</w:t>
      </w:r>
      <w:r w:rsidRPr="00C57E9F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 xml:space="preserve"> </w:t>
      </w:r>
      <w:r w:rsidRPr="00C57E9F">
        <w:rPr>
          <w:rFonts w:ascii="Browallia New" w:hAnsi="Browallia New" w:cs="Browallia New"/>
          <w:color w:val="auto"/>
          <w:sz w:val="28"/>
          <w:szCs w:val="28"/>
          <w:u w:val="single"/>
        </w:rPr>
        <w:t>(TFRS 16)</w:t>
      </w:r>
    </w:p>
    <w:p w14:paraId="650F3CAB" w14:textId="77777777" w:rsidR="00E94F28" w:rsidRPr="00C57E9F" w:rsidRDefault="00E94F28" w:rsidP="00E94F28">
      <w:pPr>
        <w:pStyle w:val="CordiaNew"/>
        <w:tabs>
          <w:tab w:val="clear" w:pos="4153"/>
          <w:tab w:val="clear" w:pos="8306"/>
          <w:tab w:val="left" w:pos="851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975EB0" w14:textId="77777777" w:rsidR="00E94F28" w:rsidRPr="00C57E9F" w:rsidRDefault="00E94F28" w:rsidP="00E94F28">
      <w:pPr>
        <w:pStyle w:val="CordiaNew"/>
        <w:tabs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 ฉบับที่</w:t>
      </w:r>
      <w:r w:rsidRPr="00C57E9F">
        <w:rPr>
          <w:rFonts w:ascii="Browallia New" w:hAnsi="Browallia New" w:cs="Browallia New"/>
          <w:color w:val="auto"/>
          <w:sz w:val="28"/>
          <w:szCs w:val="28"/>
        </w:rPr>
        <w:t xml:space="preserve"> 16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กำหนดหลักเกณฑ์ในการรับรู้สัญญาเช่า แทนมาตรฐานการบัญชี ฉบับที่</w:t>
      </w:r>
      <w:r w:rsidRPr="00C57E9F">
        <w:rPr>
          <w:rFonts w:ascii="Browallia New" w:hAnsi="Browallia New" w:cs="Browallia New"/>
          <w:color w:val="auto"/>
          <w:sz w:val="28"/>
          <w:szCs w:val="28"/>
        </w:rPr>
        <w:t xml:space="preserve"> 17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สิทธิการใช้สินทรัพย์และหนี้สินตามสัญญาเช่าสำหรับสัญญาเช่าทุกสัญญาในงบแสดงฐานะการเงิน ยกเว้นสัญญาเช่าระยะสั้นซึ่งมีระยะเวลาของสัญญาไม่เกิน</w:t>
      </w:r>
      <w:r w:rsidRPr="00C57E9F">
        <w:rPr>
          <w:rFonts w:ascii="Browallia New" w:hAnsi="Browallia New" w:cs="Browallia New"/>
          <w:color w:val="auto"/>
          <w:sz w:val="28"/>
          <w:szCs w:val="28"/>
        </w:rPr>
        <w:t xml:space="preserve"> 12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 หรือสัญญาเช่าซึ่งสินทรัพย์อ้างอิงมีมูลค่าต่ำ และให้แนวปฏิบัติทางบัญชีเพิ่มเติมในหลายเรื่อง ซึ่งมีข้อจำกัดในรายละเอียดในมาตรฐานการรายงานทางการเงินที่ใช้ในปัจจุบัน </w:t>
      </w:r>
    </w:p>
    <w:p w14:paraId="0E18555D" w14:textId="77777777" w:rsidR="00E94F28" w:rsidRPr="00C57E9F" w:rsidRDefault="00E94F28" w:rsidP="00E94F28">
      <w:pPr>
        <w:pStyle w:val="CordiaNew"/>
        <w:tabs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568F98F1" w14:textId="77777777" w:rsidR="00E94F28" w:rsidRPr="00C57E9F" w:rsidRDefault="00E94F28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ทั้งนี้ ภายใต้มาตรฐานการรายงานทางการเงิน ฉบับที่</w:t>
      </w:r>
      <w:r w:rsidRPr="00C57E9F">
        <w:rPr>
          <w:rFonts w:ascii="Browallia New" w:hAnsi="Browallia New" w:cs="Browallia New"/>
          <w:color w:val="auto"/>
          <w:sz w:val="28"/>
          <w:szCs w:val="28"/>
        </w:rPr>
        <w:t xml:space="preserve"> 16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เรื่อง สัญญาเช่า การบัญชีสำหรับผู้ให้เช่าไม่มีการเปลี่ยนแปลงที่เป็นสาระสำคัญ</w:t>
      </w:r>
    </w:p>
    <w:p w14:paraId="6C4E80B9" w14:textId="77777777" w:rsidR="009B77C7" w:rsidRPr="00C57E9F" w:rsidRDefault="009B77C7" w:rsidP="00186885">
      <w:pPr>
        <w:pStyle w:val="CordiaNew"/>
        <w:tabs>
          <w:tab w:val="clear" w:pos="4153"/>
          <w:tab w:val="clear" w:pos="8306"/>
          <w:tab w:val="left" w:pos="108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210064E" w14:textId="1E7B0950" w:rsidR="00E94F28" w:rsidRPr="00C57E9F" w:rsidRDefault="00CC5039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  <w:cs/>
        </w:rPr>
        <w:t>จะนำมาตรฐานฉบับใหม่นี้มาถือปฏิบัติเมื่อมีผลบังคับใช้ ทั้งนี้ ผู้บริหารของ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  <w:cs/>
        </w:rPr>
        <w:t>ประเมินว่าจะมีผลกระทบต่องบการเงิน โดย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  <w:cs/>
        </w:rPr>
        <w:t>ต้องรับรู้สิทธิในการใช้สินทรัพย์และหนี้สินตามสัญญาเช่า สำหรับสินทรัพย์ที่ถูกจัดเป็นสัญญาเช่าดำเนินงานในปัจจุบัน รวมถึง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  <w:cs/>
        </w:rPr>
        <w:t>ต้องรับรู้ค่าเสื่อมราคาของสิทธิในการใช้สินทรัพย์และดอกเบี้ยจ่ายของหนี้สินตามสัญญาเช่า แทนการรับรู้ค่าใช้จ่ายจากสัญญาเช่า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  <w:cs/>
        </w:rPr>
        <w:t>ทั้งนี้ ผู้บริหารของ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E94F28" w:rsidRPr="00C57E9F">
        <w:rPr>
          <w:rFonts w:ascii="Browallia New" w:hAnsi="Browallia New" w:cs="Browallia New"/>
          <w:color w:val="auto"/>
          <w:sz w:val="28"/>
          <w:szCs w:val="28"/>
          <w:cs/>
        </w:rPr>
        <w:t>อยู่ในระหว่างการทบทวนผลกระทบขั้นสุดท้ายและวิธีการปรับปรุงทางบัญชีจากการนำมาตรฐานการรายงานทางการเงินฉบับนี้มาปฏิบัติใช้เป็นครั้งแรก</w:t>
      </w:r>
    </w:p>
    <w:p w14:paraId="5BCEA0DF" w14:textId="3AEC129E" w:rsidR="00E94F28" w:rsidRPr="00C57E9F" w:rsidRDefault="00E94F28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D930A33" w14:textId="5CFAEEFD" w:rsidR="00C04750" w:rsidRPr="00C57E9F" w:rsidRDefault="00C04750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1AF3D0C" w14:textId="5AC5C6BB" w:rsidR="00C04750" w:rsidRPr="00C57E9F" w:rsidRDefault="00C04750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065D7CF" w14:textId="0E152546" w:rsidR="00C04750" w:rsidRPr="00C57E9F" w:rsidRDefault="00C04750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C43B8AF" w14:textId="2D10EBA4" w:rsidR="00C04750" w:rsidRPr="00C57E9F" w:rsidRDefault="00C04750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D2CB2CA" w14:textId="77777777" w:rsidR="00C04750" w:rsidRPr="00C57E9F" w:rsidRDefault="00C04750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0FE703E" w14:textId="77777777" w:rsidR="00E94F28" w:rsidRPr="00C57E9F" w:rsidRDefault="00E94F28" w:rsidP="00E94F28">
      <w:pPr>
        <w:pStyle w:val="CordiaNew"/>
        <w:tabs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C24BD35" w14:textId="77777777" w:rsidR="00E94F28" w:rsidRPr="00C57E9F" w:rsidRDefault="00E94F28" w:rsidP="00E94F28">
      <w:pPr>
        <w:pStyle w:val="CordiaNew"/>
        <w:tabs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3EE06BC" w14:textId="27524EF9" w:rsidR="00987794" w:rsidRPr="00C57E9F" w:rsidRDefault="00E94F28" w:rsidP="00A51AE7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C57E9F">
        <w:rPr>
          <w:rFonts w:ascii="Browallia New" w:hAnsi="Browallia New" w:cs="Browallia New"/>
          <w:color w:val="auto"/>
          <w:sz w:val="28"/>
          <w:szCs w:val="28"/>
        </w:rPr>
        <w:t>9 “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เครื่องมือทางการเงิน” (</w:t>
      </w:r>
      <w:r w:rsidRPr="00C57E9F">
        <w:rPr>
          <w:rFonts w:ascii="Browallia New" w:hAnsi="Browallia New" w:cs="Browallia New"/>
          <w:color w:val="auto"/>
          <w:sz w:val="28"/>
          <w:szCs w:val="28"/>
        </w:rPr>
        <w:t xml:space="preserve">TFRS 9) 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และกลุ่มมาตรฐานรายงานทางการเงินที่เกี่ยวข้องกับเครื่องมือทางการเงิน มีข้อกำหนดใหม่เกี่ยวกับ การจัดประเภทรายการและการวัดมูลค่าของสินทรัพย์ทางการเงินและหนี้สินทางการเงิน วิธีการคำนวณการด้อยค่าของเครื่องมือทางการเงิน และการบัญชีป้องกันความเสี่ยง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และการตีความมาตรฐานการบัญชีที่เกี่ยวข้องกับเครื่องมือทางการเงินที่บังคับใช้ในปัจจุบัน</w:t>
      </w:r>
      <w:r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987794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987794" w:rsidRPr="00C57E9F">
        <w:rPr>
          <w:rFonts w:ascii="Browallia New" w:hAnsi="Browallia New" w:cs="Browallia New"/>
          <w:color w:val="auto"/>
          <w:sz w:val="28"/>
          <w:szCs w:val="28"/>
          <w:cs/>
        </w:rPr>
        <w:t>อยู่ในระหว่างการทบทวนผลกระทบขั้นสุดท้ายและวิธีการปรับปรุงทางบัญชีจากการนำ</w:t>
      </w:r>
      <w:r w:rsidR="00537D52"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>กลุ่ม</w:t>
      </w:r>
      <w:r w:rsidR="00987794" w:rsidRPr="00C57E9F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มาตรฐานการรายงานทางการเงินนี้มาปฏิบัติใช้เป็นครั้งแรก</w:t>
      </w:r>
    </w:p>
    <w:p w14:paraId="5E16575D" w14:textId="1A2262D4" w:rsidR="00F85B36" w:rsidRPr="00C57E9F" w:rsidRDefault="00F85B36" w:rsidP="00E94F28">
      <w:pPr>
        <w:pStyle w:val="CordiaNew"/>
        <w:tabs>
          <w:tab w:val="clear" w:pos="4153"/>
          <w:tab w:val="clear" w:pos="8306"/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1F52C92" w14:textId="1874468C" w:rsidR="00C46630" w:rsidRPr="00C57E9F" w:rsidRDefault="00C46630" w:rsidP="00C46630">
      <w:pPr>
        <w:tabs>
          <w:tab w:val="clear" w:pos="907"/>
          <w:tab w:val="left" w:pos="1440"/>
        </w:tabs>
        <w:ind w:left="1350"/>
        <w:jc w:val="thaiDistribute"/>
        <w:rPr>
          <w:rFonts w:ascii="Browallia New" w:hAnsi="Browallia New" w:cs="Browallia New"/>
          <w:b/>
          <w:bCs/>
          <w:i/>
          <w:iCs/>
          <w:color w:val="000000" w:themeColor="text1"/>
          <w:sz w:val="28"/>
          <w:szCs w:val="28"/>
          <w:shd w:val="clear" w:color="auto" w:fill="D9D9D9" w:themeFill="background1" w:themeFillShade="D9"/>
        </w:rPr>
      </w:pP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ผู้บริหารของ</w:t>
      </w:r>
      <w:r w:rsidR="00CC5039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ได้ประเมินผลกระทบ</w:t>
      </w:r>
      <w:r w:rsidR="005D548F" w:rsidRPr="00C57E9F">
        <w:rPr>
          <w:rFonts w:ascii="Browallia New" w:hAnsi="Browallia New" w:cs="Browallia New" w:hint="cs"/>
          <w:sz w:val="28"/>
          <w:szCs w:val="28"/>
          <w:cs/>
          <w:lang w:val="th-TH"/>
        </w:rPr>
        <w:t>เบื้องต้น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ต่องบการเงินเมื่อนำมาตรฐานดังกล่าวมาถือปฏิบัติ</w:t>
      </w:r>
      <w:r w:rsidRPr="00C57E9F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ดังนี้</w:t>
      </w:r>
    </w:p>
    <w:p w14:paraId="6F9EDB45" w14:textId="77777777" w:rsidR="00C46630" w:rsidRPr="00C57E9F" w:rsidRDefault="00C46630" w:rsidP="00A21685">
      <w:pPr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C263F3" w14:textId="26901245" w:rsidR="00C46630" w:rsidRPr="00C57E9F" w:rsidRDefault="00C46630" w:rsidP="00987AD3">
      <w:pPr>
        <w:pStyle w:val="ListParagraph"/>
        <w:numPr>
          <w:ilvl w:val="0"/>
          <w:numId w:val="41"/>
        </w:numPr>
        <w:tabs>
          <w:tab w:val="clear" w:pos="227"/>
          <w:tab w:val="clear" w:pos="680"/>
          <w:tab w:val="clear" w:pos="907"/>
          <w:tab w:val="clear" w:pos="2580"/>
          <w:tab w:val="left" w:pos="1440"/>
          <w:tab w:val="left" w:pos="2070"/>
        </w:tabs>
        <w:spacing w:line="240" w:lineRule="auto"/>
        <w:ind w:left="1620" w:hanging="27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0019B1C5" w14:textId="77777777" w:rsidR="00FB75F7" w:rsidRPr="00C57E9F" w:rsidRDefault="00FB75F7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D9E43" w14:textId="7FDEA62E" w:rsidR="000848CA" w:rsidRPr="00C57E9F" w:rsidRDefault="001516A0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C46630" w:rsidRPr="00C57E9F">
        <w:rPr>
          <w:rFonts w:ascii="Browallia New" w:hAnsi="Browallia New" w:cs="Browallia New"/>
          <w:sz w:val="28"/>
          <w:szCs w:val="28"/>
          <w:cs/>
        </w:rPr>
        <w:t>ต้องประเมินการด้อยค่าของสินทรัพย์ทางการเงินและสินทรัพย์ที่เกิดจากสัญญา 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และกำหนดให้ใช้</w:t>
      </w:r>
      <w:r w:rsidR="00C46630" w:rsidRPr="00C57E9F">
        <w:rPr>
          <w:rFonts w:ascii="Browallia New" w:hAnsi="Browallia New" w:cs="Browallia New" w:hint="cs"/>
          <w:sz w:val="28"/>
          <w:szCs w:val="28"/>
          <w:cs/>
        </w:rPr>
        <w:t>ดุลยพินิจ</w:t>
      </w:r>
      <w:r w:rsidR="00C46630" w:rsidRPr="00C57E9F">
        <w:rPr>
          <w:rFonts w:ascii="Browallia New" w:hAnsi="Browallia New" w:cs="Browallia New"/>
          <w:sz w:val="28"/>
          <w:szCs w:val="28"/>
          <w:cs/>
        </w:rPr>
        <w:t xml:space="preserve"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5F081983" w14:textId="77777777" w:rsidR="00987AD3" w:rsidRPr="00C57E9F" w:rsidRDefault="00987AD3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67A7B82A" w14:textId="77777777" w:rsidR="00C46630" w:rsidRPr="00C57E9F" w:rsidRDefault="00C46630" w:rsidP="00987AD3">
      <w:pPr>
        <w:pStyle w:val="ListParagraph"/>
        <w:numPr>
          <w:ilvl w:val="0"/>
          <w:numId w:val="41"/>
        </w:numPr>
        <w:tabs>
          <w:tab w:val="clear" w:pos="227"/>
          <w:tab w:val="clear" w:pos="680"/>
          <w:tab w:val="clear" w:pos="907"/>
          <w:tab w:val="clear" w:pos="2580"/>
          <w:tab w:val="left" w:pos="1440"/>
          <w:tab w:val="left" w:pos="2070"/>
        </w:tabs>
        <w:spacing w:line="240" w:lineRule="auto"/>
        <w:ind w:left="1620" w:hanging="27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การบัญชีป้องกันความเสี่ยง</w:t>
      </w:r>
    </w:p>
    <w:p w14:paraId="28511813" w14:textId="77777777" w:rsidR="00C46630" w:rsidRPr="00C57E9F" w:rsidRDefault="00C46630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4A154B32" w14:textId="7D650AD7" w:rsidR="00C46630" w:rsidRPr="00C57E9F" w:rsidRDefault="00C46630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มาตรฐานฉบับนี้ได้เพิ่มข้อกำหนดของการบัญชีป้องกันความเสี่ยงเพื่อให้สอดคล้องกับการบริหารความเสี่ยงของ</w:t>
      </w:r>
      <w:r w:rsidR="001516A0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มากขึ้น และให้เป็นมาตรฐานที่เป็นหลักการมากขึ้น โดยแนะนำแนวปฏิบัติเกี่ยวกับรายการที่มีการป้องกันความเสี่ยง เครื่องมือที่ใช้ป้องกันความเสี่ยง การเข้าเงื่อนไขการบัญชีป้องกันความเสี่ยง และการบัญชีสำหรับความสัมพันธ์ของการป้องกันความเสี่ยงที่เข้าเงื่อนไข ทั้งนี้การบัญชีป้องกันความเสี่ยงแบ่งออกเป็น </w:t>
      </w:r>
      <w:r w:rsidRPr="00C57E9F">
        <w:rPr>
          <w:rFonts w:ascii="Browallia New" w:hAnsi="Browallia New" w:cs="Browallia New"/>
          <w:sz w:val="28"/>
          <w:szCs w:val="28"/>
        </w:rPr>
        <w:t xml:space="preserve">3 </w:t>
      </w:r>
      <w:r w:rsidRPr="00C57E9F">
        <w:rPr>
          <w:rFonts w:ascii="Browallia New" w:hAnsi="Browallia New" w:cs="Browallia New"/>
          <w:sz w:val="28"/>
          <w:szCs w:val="28"/>
          <w:cs/>
        </w:rPr>
        <w:t>ประเภท ได้แก่ 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</w:p>
    <w:p w14:paraId="285DE27A" w14:textId="34C62C47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319D5DFC" w14:textId="7D2B5D3E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03A5056B" w14:textId="6CCD90F1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253E5ACC" w14:textId="642E17A7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574E4FD0" w14:textId="7258B8D9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50B85850" w14:textId="4B20DC17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46A82ED4" w14:textId="3D195801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1051E1CD" w14:textId="77777777" w:rsidR="00F71716" w:rsidRPr="00C57E9F" w:rsidRDefault="00F71716" w:rsidP="00987AD3">
      <w:pPr>
        <w:pStyle w:val="ListParagraph"/>
        <w:tabs>
          <w:tab w:val="clear" w:pos="227"/>
          <w:tab w:val="clear" w:pos="680"/>
          <w:tab w:val="clear" w:pos="907"/>
          <w:tab w:val="left" w:pos="1440"/>
        </w:tabs>
        <w:spacing w:line="240" w:lineRule="auto"/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52583AC3" w14:textId="77777777" w:rsidR="00E94F28" w:rsidRPr="00C57E9F" w:rsidRDefault="00E94F28" w:rsidP="00E94F2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lastRenderedPageBreak/>
        <w:t>นโยบายการบัญชีที่สำคัญ</w:t>
      </w:r>
    </w:p>
    <w:p w14:paraId="1DD3249B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8301903" w14:textId="77777777" w:rsidR="00E94F28" w:rsidRPr="00C57E9F" w:rsidRDefault="00E94F28" w:rsidP="00E94F28">
      <w:pPr>
        <w:pStyle w:val="BodyText2"/>
        <w:numPr>
          <w:ilvl w:val="1"/>
          <w:numId w:val="17"/>
        </w:numPr>
        <w:ind w:left="882" w:right="47" w:hanging="441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783C6599" w14:textId="77777777" w:rsidR="00E94F28" w:rsidRPr="00C57E9F" w:rsidRDefault="00E94F28" w:rsidP="00E94F28">
      <w:pPr>
        <w:pStyle w:val="ListParagraph"/>
        <w:ind w:left="360"/>
        <w:jc w:val="thaiDistribute"/>
        <w:rPr>
          <w:rFonts w:ascii="Browallia New" w:hAnsi="Browallia New" w:cs="Browallia New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</w:p>
    <w:p w14:paraId="401292CC" w14:textId="4E7D00EA" w:rsidR="00E94F28" w:rsidRPr="00C57E9F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C57E9F">
        <w:rPr>
          <w:rFonts w:ascii="Browallia New" w:eastAsia="Calibri" w:hAnsi="Browallia New" w:cs="Browall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0832FE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eastAsia="Calibri" w:hAnsi="Browallia New" w:cs="Browallia New"/>
          <w:sz w:val="28"/>
          <w:szCs w:val="28"/>
          <w:cs/>
        </w:rPr>
        <w:t>คาดว่าจะมีสิทธิ</w:t>
      </w:r>
      <w:r w:rsidRPr="00C57E9F">
        <w:rPr>
          <w:rFonts w:ascii="Browallia New" w:hAnsi="Browallia New" w:cs="Browallia New"/>
          <w:i/>
          <w:sz w:val="28"/>
          <w:szCs w:val="28"/>
          <w:cs/>
        </w:rPr>
        <w:t>ได้รับ</w:t>
      </w:r>
      <w:r w:rsidRPr="00C57E9F">
        <w:rPr>
          <w:rFonts w:ascii="Browallia New" w:eastAsia="Calibri" w:hAnsi="Browallia New" w:cs="Browallia New"/>
          <w:sz w:val="28"/>
          <w:szCs w:val="28"/>
          <w:cs/>
        </w:rPr>
        <w:t>ที่ไม่รวมจำนวนเงินที่เก็บแทนบุคคลที่สาม ภาษีมูลค่าเพิ่ม</w:t>
      </w:r>
      <w:r w:rsidRPr="00C57E9F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57E9F">
        <w:rPr>
          <w:rFonts w:ascii="Browallia New" w:eastAsia="Calibri" w:hAnsi="Browallia New" w:cs="Browallia New"/>
          <w:sz w:val="28"/>
          <w:szCs w:val="28"/>
          <w:cs/>
        </w:rPr>
        <w:t xml:space="preserve">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</w:t>
      </w:r>
      <w:r w:rsidRPr="00C57E9F">
        <w:rPr>
          <w:rFonts w:ascii="Browallia New" w:eastAsia="Calibri" w:hAnsi="Browallia New" w:cs="Browallia New" w:hint="cs"/>
          <w:sz w:val="28"/>
          <w:szCs w:val="28"/>
          <w:cs/>
        </w:rPr>
        <w:t>ตามแต่ละลักษณะของรายได้ดังต่อไปนี้</w:t>
      </w:r>
    </w:p>
    <w:p w14:paraId="23966B76" w14:textId="77777777" w:rsidR="00E94F28" w:rsidRPr="00C57E9F" w:rsidRDefault="00E94F28" w:rsidP="00E94F28">
      <w:pPr>
        <w:pStyle w:val="ListParagraph"/>
        <w:ind w:left="36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5CA54F0E" w14:textId="77777777" w:rsidR="00E94F28" w:rsidRPr="00C57E9F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color w:val="000000"/>
          <w:sz w:val="28"/>
          <w:szCs w:val="28"/>
          <w:u w:val="single"/>
          <w:cs/>
        </w:rPr>
        <w:t>รายได้จากการขายสินค้า</w:t>
      </w:r>
    </w:p>
    <w:p w14:paraId="61D084F5" w14:textId="645435B6" w:rsidR="00E94F28" w:rsidRPr="00C57E9F" w:rsidRDefault="00E94F28" w:rsidP="00551E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</w:t>
      </w:r>
    </w:p>
    <w:p w14:paraId="7A7025E7" w14:textId="77777777" w:rsidR="00FA3B62" w:rsidRPr="00C57E9F" w:rsidRDefault="00FA3B62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1789976E" w14:textId="04F9B3B7" w:rsidR="00E94F28" w:rsidRPr="00C57E9F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color w:val="000000"/>
          <w:sz w:val="28"/>
          <w:szCs w:val="28"/>
          <w:u w:val="single"/>
          <w:cs/>
        </w:rPr>
        <w:t>รายได้จากการให้บริการด้านความงาม</w:t>
      </w:r>
    </w:p>
    <w:p w14:paraId="14830412" w14:textId="65087053" w:rsidR="00E94F28" w:rsidRPr="00C57E9F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รายได้จากการให้บริการ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>ด้านความงาม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รับรู้ตลอดช่วงเวลาหนึ่งเมื่อได้ให้บริการ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โดยใช้วิธี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อัตราส่วนของบริการที่ให้จนถึงปัจจุบันเทียบกับบริการทั้งสิ้นที่ต้องให้แก่ลูกค้า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รายได้จากการให้บริการประเภทเรียกเก็บเงินล่วงหน้าจะถูกบันทึกเป็นรายได้รับล่วงหน้าและทยอยรับรู้เป็นรายได้ตลอดระยะเวลาที่ให้บริการโดยวิธีเส้นตรง</w:t>
      </w:r>
    </w:p>
    <w:p w14:paraId="013FE75B" w14:textId="77777777" w:rsidR="00E94F28" w:rsidRPr="00C57E9F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07567F2F" w14:textId="77777777" w:rsidR="008F1E26" w:rsidRPr="00C57E9F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color w:val="000000"/>
          <w:sz w:val="28"/>
          <w:szCs w:val="28"/>
          <w:u w:val="single"/>
          <w:cs/>
        </w:rPr>
        <w:t>รายได้จากการให้บริการทางการแพทย์</w:t>
      </w:r>
    </w:p>
    <w:p w14:paraId="1C59DEDB" w14:textId="77777777" w:rsidR="008F1E26" w:rsidRPr="00C57E9F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รายได้จากการให้บริการทางการแพทย์ ประกอบด้วยรายได้จากการให้บริการเครื่องมือแพทย์ และบริการซ่อมบำรุงรักษาเครื่องมือแพทย์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รายได้จากการให้บริการ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>รับรู้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ตลอดช่วงระยะเวลาหนึ่งเมื่อได้ให้บริการแล้ว</w:t>
      </w:r>
    </w:p>
    <w:p w14:paraId="3EC7348D" w14:textId="77777777" w:rsidR="008F1E26" w:rsidRPr="00C57E9F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7B37D984" w14:textId="08115BA4" w:rsidR="008F1E26" w:rsidRPr="00C57E9F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Pr="00C57E9F">
        <w:rPr>
          <w:rFonts w:ascii="Browallia New" w:hAnsi="Browallia New" w:cs="Browallia New"/>
          <w:i/>
          <w:sz w:val="28"/>
          <w:szCs w:val="28"/>
          <w:cs/>
        </w:rPr>
        <w:t>สัญญา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ที่มีการรวมการขายสินค้าและบริการเข้าด้วยกัน </w:t>
      </w:r>
      <w:r w:rsidR="0096360F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บันทึก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>รายได้จากการขาย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</w:t>
      </w:r>
      <w:proofErr w:type="spellStart"/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นั้นๆ</w:t>
      </w:r>
      <w:proofErr w:type="spellEnd"/>
      <w:r w:rsidRPr="00C57E9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ซึ่งได้ระบุไว้ในรายงานการกำหนดราคาสินค้า หรือบริการที่</w:t>
      </w:r>
      <w:r w:rsidR="0032185A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ขายสินค้าและบริการเป็นเอกเทศแยกต่างหาก</w:t>
      </w:r>
    </w:p>
    <w:p w14:paraId="1CF56052" w14:textId="77777777" w:rsidR="00D369EE" w:rsidRPr="00C57E9F" w:rsidRDefault="00D369EE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D3104F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รายได้จาก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รับรู้ตามเกณฑ์คงค้างซึ่งเป็นไปตามเนื้อหาทางเศรษฐกิจของข้อตกลงที่เกี่ยวข้อง</w:t>
      </w:r>
    </w:p>
    <w:p w14:paraId="37258316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3522BB69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ดอกเบี้ยรับรู้ตามเกณฑ์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คงค้าง</w:t>
      </w:r>
      <w:r w:rsidRPr="00C57E9F">
        <w:rPr>
          <w:rFonts w:ascii="Browallia New" w:hAnsi="Browallia New" w:cs="Browallia New"/>
          <w:sz w:val="28"/>
          <w:szCs w:val="28"/>
          <w:cs/>
        </w:rPr>
        <w:t>ตามสัดส่วนของเวลาโดยคำนึงถึงอัตราดอกเบี้ยที่แท้จริงของสินทรัพย์</w:t>
      </w:r>
    </w:p>
    <w:p w14:paraId="107C6B83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10353531" w14:textId="17FC5483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F271F9" w:rsidRPr="00C57E9F">
        <w:rPr>
          <w:rFonts w:ascii="Browallia New" w:hAnsi="Browallia New" w:cs="Browallia New" w:hint="cs"/>
          <w:sz w:val="28"/>
          <w:szCs w:val="28"/>
          <w:cs/>
        </w:rPr>
        <w:t>ย่อยทางอ้อม</w:t>
      </w:r>
      <w:r w:rsidRPr="00C57E9F">
        <w:rPr>
          <w:rFonts w:ascii="Browallia New" w:hAnsi="Browallia New" w:cs="Browallia New"/>
          <w:sz w:val="28"/>
          <w:szCs w:val="28"/>
          <w:cs/>
        </w:rPr>
        <w:t>รับรู้รายได้ค่าธรรมเนียมแรกเข้าสำหรับสัญญา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เมื่อได้ให้บริการแก่ผู้รับสิทธิ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เสร็จ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สิ้นแล้ว  </w:t>
      </w:r>
    </w:p>
    <w:p w14:paraId="64465FE8" w14:textId="157EF96C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43335683" w14:textId="238AB4DC" w:rsidR="00017176" w:rsidRPr="00C57E9F" w:rsidRDefault="00017176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1D3BAE62" w14:textId="77777777" w:rsidR="00017176" w:rsidRPr="00C57E9F" w:rsidRDefault="00017176" w:rsidP="00FA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DA2F94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เงินปันผลรับถือเป็นรายได้เมื่อบริษัทมีสิทธิในการรับเงินปันผล</w:t>
      </w:r>
    </w:p>
    <w:p w14:paraId="1F603AFA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49C34630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คงค้าง</w:t>
      </w:r>
    </w:p>
    <w:p w14:paraId="63687035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A59A1D" w14:textId="77777777" w:rsidR="00E94F28" w:rsidRPr="00C57E9F" w:rsidRDefault="00E94F28" w:rsidP="00E94F28">
      <w:pPr>
        <w:pStyle w:val="BodyText2"/>
        <w:numPr>
          <w:ilvl w:val="1"/>
          <w:numId w:val="17"/>
        </w:numPr>
        <w:ind w:left="882" w:right="47" w:hanging="41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441623DA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06A2974" w14:textId="77777777" w:rsidR="00E94F28" w:rsidRPr="00C57E9F" w:rsidRDefault="00E94F28" w:rsidP="00E94F28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2DD362C4" w14:textId="77777777" w:rsidR="00923E0F" w:rsidRPr="00C57E9F" w:rsidRDefault="00923E0F" w:rsidP="00E94F28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7064D89" w14:textId="77777777" w:rsidR="00E94F28" w:rsidRPr="00C57E9F" w:rsidRDefault="00E94F28" w:rsidP="00E94F28">
      <w:pPr>
        <w:pStyle w:val="BodyText2"/>
        <w:numPr>
          <w:ilvl w:val="1"/>
          <w:numId w:val="17"/>
        </w:numPr>
        <w:ind w:left="909" w:right="47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เงินลงทุนชั่วคราว</w:t>
      </w:r>
    </w:p>
    <w:p w14:paraId="57D9548A" w14:textId="77777777" w:rsidR="00E94F28" w:rsidRPr="00C57E9F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78D0ED2" w14:textId="77777777" w:rsidR="00E94F28" w:rsidRPr="00C57E9F" w:rsidRDefault="00E94F28" w:rsidP="00E94F28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เงินลงทุนชั่วคราวถือเป็นหลักทรัพย์เพื่อค้าซึ่งแสดงด้วยมูลค่ายุติธรรม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กำไรหรือขาดทุนจากการ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ปรับมูลค่า</w:t>
      </w:r>
      <w:r w:rsidRPr="00C57E9F">
        <w:rPr>
          <w:rFonts w:ascii="Browallia New" w:hAnsi="Browallia New" w:cs="Browallia New"/>
          <w:sz w:val="28"/>
          <w:szCs w:val="28"/>
          <w:cs/>
        </w:rPr>
        <w:t>หลักทรัพย์รับรู้ในงบกำไรขาดทุน</w:t>
      </w:r>
    </w:p>
    <w:p w14:paraId="775BBA81" w14:textId="77777777" w:rsidR="000061B2" w:rsidRPr="00C57E9F" w:rsidRDefault="000061B2" w:rsidP="00E94F28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D89CC6E" w14:textId="77777777" w:rsidR="008666C9" w:rsidRPr="00C57E9F" w:rsidRDefault="008666C9" w:rsidP="008666C9">
      <w:pPr>
        <w:pStyle w:val="BodyText2"/>
        <w:numPr>
          <w:ilvl w:val="1"/>
          <w:numId w:val="17"/>
        </w:numPr>
        <w:ind w:left="909" w:right="47" w:hanging="40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และลูกหนี้อื่น </w:t>
      </w:r>
    </w:p>
    <w:p w14:paraId="3A7481C3" w14:textId="77777777" w:rsidR="008666C9" w:rsidRPr="00C57E9F" w:rsidRDefault="008666C9" w:rsidP="0086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E4CF527" w14:textId="7C274B34" w:rsidR="008666C9" w:rsidRPr="00C57E9F" w:rsidRDefault="008666C9" w:rsidP="008666C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ลูกหนี้รับรู้เมื่อ</w:t>
      </w:r>
      <w:r w:rsidR="0032185A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มีสิทธิที่</w:t>
      </w:r>
      <w:r w:rsidRPr="00C57E9F">
        <w:rPr>
          <w:rFonts w:ascii="Browallia New" w:hAnsi="Browallia New" w:cs="Browallia New"/>
          <w:sz w:val="28"/>
          <w:szCs w:val="28"/>
          <w:cs/>
        </w:rPr>
        <w:t>ได้รับ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จำนวนเงินของสิ่งตอบแทนตามสัญญาโดยไม่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เงื่อนไข </w:t>
      </w:r>
    </w:p>
    <w:p w14:paraId="010C3D63" w14:textId="77777777" w:rsidR="008666C9" w:rsidRPr="00C57E9F" w:rsidRDefault="008666C9" w:rsidP="008666C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999CE5" w14:textId="7A18AB1D" w:rsidR="0096360A" w:rsidRPr="00C57E9F" w:rsidRDefault="008666C9" w:rsidP="008666C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</w:t>
      </w:r>
      <w:r w:rsidRPr="00C57E9F">
        <w:rPr>
          <w:rFonts w:ascii="Browallia New" w:hAnsi="Browallia New" w:cs="Browallia New" w:hint="cs"/>
          <w:color w:val="000000"/>
          <w:sz w:val="28"/>
          <w:szCs w:val="28"/>
          <w:cs/>
        </w:rPr>
        <w:t>และลูกหนี้อื่น</w:t>
      </w:r>
      <w:r w:rsidRPr="00C57E9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แสดงมูลค่าตามจำนวนมูลค่าสุทธิที่จะได้รับ </w:t>
      </w:r>
      <w:r w:rsidR="0032185A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บันทึกค่าเผื่อหนี้สงสัยจะสูญที่อาจเกิดขึ้นจากการเก็บเงินลูกหนี้ไม่ได้ ค่าเผื่อหนี้สงสัยจะสูญตั้งขึ้นโดยพิจารณาจากประสบการณ์ในการเก็บหนี้และความสามารถในการชำระหนี้ของลูกหนี้ ณ วันสิ้นปี  </w:t>
      </w:r>
    </w:p>
    <w:p w14:paraId="6858D363" w14:textId="77777777" w:rsidR="008666C9" w:rsidRPr="00C57E9F" w:rsidRDefault="008666C9" w:rsidP="008666C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D58E230" w14:textId="77777777" w:rsidR="005B7E18" w:rsidRPr="00C57E9F" w:rsidRDefault="005B7E18" w:rsidP="00AD1DD3">
      <w:pPr>
        <w:pStyle w:val="BodyText2"/>
        <w:numPr>
          <w:ilvl w:val="1"/>
          <w:numId w:val="17"/>
        </w:numPr>
        <w:tabs>
          <w:tab w:val="left" w:pos="1440"/>
        </w:tabs>
        <w:ind w:left="909" w:right="47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สินค้าคงเหลือ</w:t>
      </w:r>
    </w:p>
    <w:p w14:paraId="75E9FB63" w14:textId="77777777" w:rsidR="005B7E18" w:rsidRPr="00C57E9F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C5E0EC2" w14:textId="469BF033" w:rsidR="005B7E18" w:rsidRPr="00C57E9F" w:rsidRDefault="00FD481A" w:rsidP="00AD1DD3">
      <w:pPr>
        <w:tabs>
          <w:tab w:val="clear" w:pos="454"/>
          <w:tab w:val="clear" w:pos="680"/>
          <w:tab w:val="clear" w:pos="907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บริษัทและบริษัทย่อยตีราคาสินค้าคงเหลื</w:t>
      </w:r>
      <w:r w:rsidR="00917381" w:rsidRPr="00C57E9F">
        <w:rPr>
          <w:rFonts w:ascii="Browallia New" w:hAnsi="Browallia New" w:cs="Browallia New"/>
          <w:sz w:val="28"/>
          <w:szCs w:val="28"/>
          <w:cs/>
        </w:rPr>
        <w:t>อ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ตามราคาทุนหรือมูลค่าสุทธิที่จะได้รับแล้วแต่ราคาใดจะต่ำกว่า ราคาทุนคำนวณโดยวิธี</w:t>
      </w:r>
      <w:r w:rsidR="00CB4D25" w:rsidRPr="00C57E9F">
        <w:rPr>
          <w:rFonts w:ascii="Browallia New" w:hAnsi="Browallia New" w:cs="Browallia New" w:hint="cs"/>
          <w:sz w:val="28"/>
          <w:szCs w:val="28"/>
          <w:cs/>
        </w:rPr>
        <w:t>ถั</w:t>
      </w:r>
      <w:r w:rsidR="00CB4D25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ว</w:t>
      </w:r>
      <w:r w:rsidR="00ED7D7A" w:rsidRPr="00C57E9F">
        <w:rPr>
          <w:rFonts w:ascii="Browallia New" w:hAnsi="Browallia New" w:cs="Browallia New" w:hint="cs"/>
          <w:sz w:val="28"/>
          <w:szCs w:val="28"/>
          <w:cs/>
        </w:rPr>
        <w:t>เฉลี่ยถ่วงน้ำหนัก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15" w:rsidRPr="00C57E9F">
        <w:rPr>
          <w:rFonts w:ascii="Browallia New" w:hAnsi="Browallia New" w:cs="Browallia New"/>
          <w:sz w:val="28"/>
          <w:szCs w:val="28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3838D2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635E15" w:rsidRPr="00C57E9F">
        <w:rPr>
          <w:rFonts w:ascii="Browallia New" w:hAnsi="Browallia New" w:cs="Browallia New"/>
          <w:sz w:val="28"/>
          <w:szCs w:val="28"/>
          <w:cs/>
        </w:rPr>
        <w:t>ค่าอากรขาเข้าและค่าขนส่งหักด้วยส่วนลด</w:t>
      </w:r>
      <w:r w:rsidR="002A48A7"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proofErr w:type="spellStart"/>
      <w:r w:rsidR="002A48A7" w:rsidRPr="00C57E9F">
        <w:rPr>
          <w:rFonts w:ascii="Browallia New" w:hAnsi="Browallia New" w:cs="Browallia New" w:hint="cs"/>
          <w:sz w:val="28"/>
          <w:szCs w:val="28"/>
          <w:cs/>
        </w:rPr>
        <w:t>อื่นๆ</w:t>
      </w:r>
      <w:proofErr w:type="spellEnd"/>
      <w:r w:rsidR="00635E15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มูลค่าสุทธิที่</w:t>
      </w:r>
      <w:r w:rsidR="00BE3185" w:rsidRPr="00C57E9F">
        <w:rPr>
          <w:rFonts w:ascii="Browallia New" w:hAnsi="Browallia New" w:cs="Browallia New"/>
          <w:sz w:val="28"/>
          <w:szCs w:val="28"/>
          <w:cs/>
        </w:rPr>
        <w:t>คาดว่า</w:t>
      </w:r>
      <w:r w:rsidR="00C80E40"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จะได้รับ</w:t>
      </w:r>
      <w:r w:rsidR="00BE3185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ประมาณ</w:t>
      </w:r>
      <w:r w:rsidR="00BE3185" w:rsidRPr="00C57E9F">
        <w:rPr>
          <w:rFonts w:ascii="Browallia New" w:hAnsi="Browallia New" w:cs="Browallia New"/>
          <w:sz w:val="28"/>
          <w:szCs w:val="28"/>
          <w:cs/>
        </w:rPr>
        <w:t>จาก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ราคาที่</w:t>
      </w:r>
      <w:r w:rsidR="00BE3185" w:rsidRPr="00C57E9F">
        <w:rPr>
          <w:rFonts w:ascii="Browallia New" w:hAnsi="Browallia New" w:cs="Browallia New"/>
          <w:sz w:val="28"/>
          <w:szCs w:val="28"/>
          <w:cs/>
        </w:rPr>
        <w:t>คาดว่า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จะขายได้</w:t>
      </w:r>
      <w:r w:rsidR="00BE3185" w:rsidRPr="00C57E9F">
        <w:rPr>
          <w:rFonts w:ascii="Browallia New" w:hAnsi="Browallia New" w:cs="Browallia New"/>
          <w:sz w:val="28"/>
          <w:szCs w:val="28"/>
          <w:cs/>
        </w:rPr>
        <w:t>ตามปกติของ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ธุรกิจหักด้วยค่าใช้จ่ายที่จำเป็นในการขาย</w:t>
      </w:r>
    </w:p>
    <w:p w14:paraId="7EE0CC21" w14:textId="77777777" w:rsidR="004E03A7" w:rsidRPr="00C57E9F" w:rsidRDefault="004E03A7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AC42C82" w14:textId="2326906B" w:rsidR="005B7E18" w:rsidRPr="00C57E9F" w:rsidRDefault="00BE3185" w:rsidP="00AD1DD3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บริษัทและบริษัทย่อยบันทึก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ค่าเผื่อ</w:t>
      </w:r>
      <w:r w:rsidRPr="00C57E9F">
        <w:rPr>
          <w:rFonts w:ascii="Browallia New" w:hAnsi="Browallia New" w:cs="Browallia New"/>
          <w:sz w:val="28"/>
          <w:szCs w:val="28"/>
          <w:cs/>
        </w:rPr>
        <w:t>สินค้าเคลื่อนไหวช้าและสินค้า</w:t>
      </w:r>
      <w:r w:rsidR="003F1CC9" w:rsidRPr="00C57E9F">
        <w:rPr>
          <w:rFonts w:ascii="Browallia New" w:hAnsi="Browallia New" w:cs="Browallia New"/>
          <w:sz w:val="28"/>
          <w:szCs w:val="28"/>
          <w:cs/>
        </w:rPr>
        <w:t>เสียหาย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โ</w:t>
      </w:r>
      <w:r w:rsidR="005934A2" w:rsidRPr="00C57E9F">
        <w:rPr>
          <w:rFonts w:ascii="Browallia New" w:hAnsi="Browallia New" w:cs="Browallia New"/>
          <w:sz w:val="28"/>
          <w:szCs w:val="28"/>
          <w:cs/>
        </w:rPr>
        <w:t>ดยพิจารณาจากประสบการณ์ที่</w:t>
      </w:r>
      <w:r w:rsidR="006C051B"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="005934A2" w:rsidRPr="00C57E9F">
        <w:rPr>
          <w:rFonts w:ascii="Browallia New" w:hAnsi="Browallia New" w:cs="Browallia New"/>
          <w:sz w:val="28"/>
          <w:szCs w:val="28"/>
          <w:cs/>
        </w:rPr>
        <w:t>ผ่านมาในอดีตและข้อมูลที่มีอยู่ในปัจจุบัน</w:t>
      </w:r>
    </w:p>
    <w:p w14:paraId="343CCAF7" w14:textId="77777777" w:rsidR="006A7F89" w:rsidRPr="00C57E9F" w:rsidRDefault="006A7F89" w:rsidP="00E3275E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C2D350" w14:textId="77777777" w:rsidR="007410B9" w:rsidRPr="00C57E9F" w:rsidRDefault="007410B9" w:rsidP="00AD1DD3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ลูกหนี้ตามสัญญาเช่า</w:t>
      </w:r>
      <w:r w:rsidR="0013505C" w:rsidRPr="00C57E9F">
        <w:rPr>
          <w:rFonts w:ascii="Browallia New" w:hAnsi="Browallia New" w:cs="Browallia New"/>
          <w:sz w:val="28"/>
          <w:szCs w:val="28"/>
          <w:cs/>
        </w:rPr>
        <w:t>การเงิน</w:t>
      </w:r>
    </w:p>
    <w:p w14:paraId="24317D15" w14:textId="77777777" w:rsidR="007410B9" w:rsidRPr="00C57E9F" w:rsidRDefault="007410B9" w:rsidP="00AE6BB0">
      <w:pPr>
        <w:tabs>
          <w:tab w:val="left" w:pos="108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E28BED1" w14:textId="4593BD59" w:rsidR="00B82050" w:rsidRPr="00C57E9F" w:rsidRDefault="0013505C" w:rsidP="00DD7186">
      <w:pPr>
        <w:tabs>
          <w:tab w:val="clear" w:pos="907"/>
          <w:tab w:val="left" w:pos="1080"/>
          <w:tab w:val="left" w:pos="144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ลูกหนี้ตามสัญญาเช่าการเงิน</w:t>
      </w:r>
      <w:r w:rsidR="007410B9" w:rsidRPr="00C57E9F">
        <w:rPr>
          <w:rFonts w:ascii="Browallia New" w:hAnsi="Browallia New" w:cs="Browallia New"/>
          <w:sz w:val="28"/>
          <w:szCs w:val="28"/>
          <w:cs/>
        </w:rPr>
        <w:t xml:space="preserve"> แสดงด้วยจำนวนหนี้คงเ</w:t>
      </w:r>
      <w:r w:rsidRPr="00C57E9F">
        <w:rPr>
          <w:rFonts w:ascii="Browallia New" w:hAnsi="Browallia New" w:cs="Browallia New"/>
          <w:sz w:val="28"/>
          <w:szCs w:val="28"/>
          <w:cs/>
        </w:rPr>
        <w:t>หลือตามสัญญาหักด้วย</w:t>
      </w:r>
      <w:r w:rsidR="005D2F59" w:rsidRPr="00C57E9F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C57E9F">
        <w:rPr>
          <w:rFonts w:ascii="Browallia New" w:hAnsi="Browallia New" w:cs="Browallia New"/>
          <w:sz w:val="28"/>
          <w:szCs w:val="28"/>
          <w:cs/>
        </w:rPr>
        <w:t>ทางการเงิน</w:t>
      </w:r>
      <w:r w:rsidR="00815591" w:rsidRPr="00C57E9F">
        <w:rPr>
          <w:rFonts w:ascii="Browallia New" w:hAnsi="Browallia New" w:cs="Browallia New" w:hint="cs"/>
          <w:sz w:val="28"/>
          <w:szCs w:val="28"/>
          <w:cs/>
        </w:rPr>
        <w:t>รอรับรู้</w:t>
      </w:r>
      <w:r w:rsidR="007410B9" w:rsidRPr="00C57E9F">
        <w:rPr>
          <w:rFonts w:ascii="Browallia New" w:hAnsi="Browallia New" w:cs="Browallia New"/>
          <w:sz w:val="28"/>
          <w:szCs w:val="28"/>
          <w:cs/>
        </w:rPr>
        <w:t>และ</w:t>
      </w:r>
      <w:r w:rsidR="006C051B" w:rsidRPr="00C57E9F">
        <w:rPr>
          <w:rFonts w:ascii="Browallia New" w:hAnsi="Browallia New" w:cs="Browallia New"/>
          <w:sz w:val="28"/>
          <w:szCs w:val="28"/>
        </w:rPr>
        <w:t xml:space="preserve">        </w:t>
      </w:r>
      <w:r w:rsidR="007410B9" w:rsidRPr="00C57E9F">
        <w:rPr>
          <w:rFonts w:ascii="Browallia New" w:hAnsi="Browallia New" w:cs="Browallia New"/>
          <w:sz w:val="28"/>
          <w:szCs w:val="28"/>
          <w:cs/>
        </w:rPr>
        <w:t>ค</w:t>
      </w:r>
      <w:r w:rsidR="00B81850" w:rsidRPr="00C57E9F">
        <w:rPr>
          <w:rFonts w:ascii="Browallia New" w:hAnsi="Browallia New" w:cs="Browallia New"/>
          <w:sz w:val="28"/>
          <w:szCs w:val="28"/>
          <w:cs/>
        </w:rPr>
        <w:t>่าเผื่อหนี้สงสัยจะสูญ บริษัท</w:t>
      </w:r>
      <w:r w:rsidR="007410B9" w:rsidRPr="00C57E9F">
        <w:rPr>
          <w:rFonts w:ascii="Browallia New" w:hAnsi="Browallia New" w:cs="Browallia New"/>
          <w:sz w:val="28"/>
          <w:szCs w:val="28"/>
          <w:cs/>
        </w:rPr>
        <w:t>ตั้งค่าเผื่อหนี้สงสัยจะสูญตามระยะเวลาค้</w:t>
      </w:r>
      <w:r w:rsidRPr="00C57E9F">
        <w:rPr>
          <w:rFonts w:ascii="Browallia New" w:hAnsi="Browallia New" w:cs="Browallia New"/>
          <w:sz w:val="28"/>
          <w:szCs w:val="28"/>
          <w:cs/>
        </w:rPr>
        <w:t>างชำระของลูกหนี้</w:t>
      </w:r>
    </w:p>
    <w:p w14:paraId="4FD3C850" w14:textId="3DCA1AE8" w:rsidR="00DD7186" w:rsidRPr="00C57E9F" w:rsidRDefault="00DD7186" w:rsidP="00DD7186">
      <w:pPr>
        <w:tabs>
          <w:tab w:val="clear" w:pos="907"/>
          <w:tab w:val="left" w:pos="1080"/>
          <w:tab w:val="left" w:pos="144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0D7714B2" w14:textId="2C619F0C" w:rsidR="0003251D" w:rsidRPr="00C57E9F" w:rsidRDefault="0003251D" w:rsidP="00DD7186">
      <w:pPr>
        <w:tabs>
          <w:tab w:val="clear" w:pos="907"/>
          <w:tab w:val="left" w:pos="1080"/>
          <w:tab w:val="left" w:pos="144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381F538C" w14:textId="77777777" w:rsidR="0003251D" w:rsidRPr="00C57E9F" w:rsidRDefault="0003251D" w:rsidP="00DD7186">
      <w:pPr>
        <w:tabs>
          <w:tab w:val="clear" w:pos="907"/>
          <w:tab w:val="left" w:pos="1080"/>
          <w:tab w:val="left" w:pos="144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</w:p>
    <w:p w14:paraId="690FB350" w14:textId="77777777" w:rsidR="00F0086D" w:rsidRPr="00C57E9F" w:rsidRDefault="003B5924" w:rsidP="00CA5B9A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เงินลงทุน</w:t>
      </w:r>
    </w:p>
    <w:p w14:paraId="1A5EF67B" w14:textId="77777777" w:rsidR="00F0086D" w:rsidRPr="00C57E9F" w:rsidRDefault="00F0086D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48228E2C" w14:textId="77777777" w:rsidR="00F0086D" w:rsidRPr="00C57E9F" w:rsidRDefault="00F0086D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และบริษัทจะบันทึกผลกำไรหรือขาดทุนจากก</w:t>
      </w:r>
      <w:r w:rsidR="003E2799" w:rsidRPr="00C57E9F">
        <w:rPr>
          <w:rFonts w:ascii="Browallia New" w:hAnsi="Browallia New" w:cs="Browallia New"/>
          <w:sz w:val="28"/>
          <w:szCs w:val="28"/>
          <w:cs/>
        </w:rPr>
        <w:t>ารจำหน่ายในงบกำไรขาดทุนใน</w:t>
      </w:r>
      <w:r w:rsidR="003E2799"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C57E9F">
        <w:rPr>
          <w:rFonts w:ascii="Browallia New" w:hAnsi="Browallia New" w:cs="Browallia New"/>
          <w:sz w:val="28"/>
          <w:szCs w:val="28"/>
          <w:cs/>
        </w:rPr>
        <w:t>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</w:t>
      </w:r>
      <w:r w:rsidR="003E2799" w:rsidRPr="00C57E9F">
        <w:rPr>
          <w:rFonts w:ascii="Browallia New" w:hAnsi="Browallia New" w:cs="Browallia New"/>
          <w:sz w:val="28"/>
          <w:szCs w:val="28"/>
          <w:cs/>
        </w:rPr>
        <w:t>่าใช้จ่ายในงบกำไรขาดทุน</w:t>
      </w:r>
    </w:p>
    <w:p w14:paraId="095A779D" w14:textId="77777777" w:rsidR="00D15A40" w:rsidRPr="00C57E9F" w:rsidRDefault="00D15A40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6A8FCB9E" w14:textId="210031F7" w:rsidR="00EF3EC8" w:rsidRPr="00C57E9F" w:rsidRDefault="00EF3EC8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6677770F" w14:textId="77777777" w:rsidR="00ED1A07" w:rsidRPr="00C57E9F" w:rsidRDefault="00ED1A07" w:rsidP="00EB68BC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29835A52" w14:textId="7C2537F8" w:rsidR="003E3B24" w:rsidRPr="00C57E9F" w:rsidRDefault="003E3B24" w:rsidP="00AD1DD3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46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การรวมธุรกิจ</w:t>
      </w:r>
    </w:p>
    <w:p w14:paraId="3AE11410" w14:textId="77777777" w:rsidR="009118F2" w:rsidRPr="00C57E9F" w:rsidRDefault="009118F2" w:rsidP="009118F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2D3D639" w14:textId="008440F2" w:rsidR="006C051B" w:rsidRPr="00C57E9F" w:rsidRDefault="003E3B24" w:rsidP="003B0655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บริษัทบันทึกบัญชีสำหรับการรวมธุรกิจโดยถือปฏิบัติตามวิธีซื้อ 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จะวัดมูลค่าส่วนของผู้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6B6A1B75" w14:textId="77777777" w:rsidR="006C051B" w:rsidRPr="00C57E9F" w:rsidRDefault="006C051B" w:rsidP="00AE6BB0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44A863" w14:textId="03534BB9" w:rsidR="00CE2E9A" w:rsidRPr="00C57E9F" w:rsidRDefault="00CE2E9A" w:rsidP="00AE6BB0">
      <w:pPr>
        <w:pStyle w:val="BodyText"/>
        <w:tabs>
          <w:tab w:val="clear" w:pos="454"/>
          <w:tab w:val="left" w:pos="54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</w:t>
      </w:r>
      <w:r w:rsidR="00E507A5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(มูลค่ายุติธรรม)</w:t>
      </w:r>
      <w:r w:rsidR="00E507A5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ของสินทรัพย์ที่ระบุได้ที่ได้มาและหนี้สินที่รับมาซึ่งวัดมูลค่า ณ วันที่ซื้อ</w:t>
      </w:r>
    </w:p>
    <w:p w14:paraId="2D8CAC0F" w14:textId="77777777" w:rsidR="005144A0" w:rsidRPr="00C57E9F" w:rsidRDefault="005144A0" w:rsidP="00AE6BB0">
      <w:pPr>
        <w:pStyle w:val="BodyText"/>
        <w:tabs>
          <w:tab w:val="clear" w:pos="454"/>
          <w:tab w:val="left" w:pos="54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6209D99" w14:textId="77777777" w:rsidR="00CE2E9A" w:rsidRPr="00C57E9F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3C4ACACD" w14:textId="77777777" w:rsidR="00CE2E9A" w:rsidRPr="00C57E9F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C52FA9C" w14:textId="77777777" w:rsidR="00CE2E9A" w:rsidRPr="00C57E9F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ต้นทุนที่เกี่ยวข้องกับการซื้อที่เกิดขึ้นซึ่งเป็นผลมาจากการรวมธุรกิจ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อื่นๆ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ถือเป็นค่าใช้จ่ายเมื่อเกิดขึ้น</w:t>
      </w:r>
    </w:p>
    <w:p w14:paraId="3664E7DF" w14:textId="77777777" w:rsidR="0083474D" w:rsidRPr="00C57E9F" w:rsidRDefault="0083474D" w:rsidP="00AE6BB0">
      <w:pPr>
        <w:pStyle w:val="BodyText"/>
        <w:tabs>
          <w:tab w:val="clear" w:pos="454"/>
          <w:tab w:val="left" w:pos="9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02E80" w14:textId="77777777" w:rsidR="00861FAD" w:rsidRPr="00C57E9F" w:rsidRDefault="00861FAD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บริษัทย่อย</w:t>
      </w:r>
    </w:p>
    <w:p w14:paraId="65A4D231" w14:textId="77777777" w:rsidR="00861FAD" w:rsidRPr="00C57E9F" w:rsidRDefault="00861FA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บริษัทย่อยเป็นกิจก</w:t>
      </w:r>
      <w:r w:rsidR="00EF3EC8" w:rsidRPr="00C57E9F">
        <w:rPr>
          <w:rFonts w:ascii="Browallia New" w:hAnsi="Browallia New" w:cs="Browallia New"/>
          <w:sz w:val="28"/>
          <w:szCs w:val="28"/>
          <w:cs/>
        </w:rPr>
        <w:t>ารที่อยู่ภายใต้การควบคุมของ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 การควบคุมเก</w:t>
      </w:r>
      <w:r w:rsidR="00EF3EC8" w:rsidRPr="00C57E9F">
        <w:rPr>
          <w:rFonts w:ascii="Browallia New" w:hAnsi="Browallia New" w:cs="Browallia New"/>
          <w:sz w:val="28"/>
          <w:szCs w:val="28"/>
          <w:cs/>
        </w:rPr>
        <w:t>ิดขึ้นเมื่อ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F209F01" w14:textId="7F0AC885" w:rsidR="00861FAD" w:rsidRPr="00C57E9F" w:rsidRDefault="00861FA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990C29B" w14:textId="2A7D6B29" w:rsidR="009767E6" w:rsidRPr="00C57E9F" w:rsidRDefault="00861FAD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</w:t>
      </w:r>
      <w:r w:rsidR="00EF3EC8" w:rsidRPr="00C57E9F">
        <w:rPr>
          <w:rFonts w:ascii="Browallia New" w:hAnsi="Browallia New" w:cs="Browallia New"/>
          <w:sz w:val="28"/>
          <w:szCs w:val="28"/>
          <w:cs/>
        </w:rPr>
        <w:t>ให้เป็นนโยบายเดียวกันกับของ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F05A6F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="00555178" w:rsidRPr="00C57E9F">
        <w:rPr>
          <w:rFonts w:ascii="Browallia New" w:hAnsi="Browallia New" w:cs="Browallia New" w:hint="cs"/>
          <w:sz w:val="28"/>
          <w:szCs w:val="28"/>
          <w:cs/>
        </w:rPr>
        <w:t>อำนาจ</w:t>
      </w:r>
      <w:r w:rsidRPr="00C57E9F">
        <w:rPr>
          <w:rFonts w:ascii="Browallia New" w:hAnsi="Browallia New" w:cs="Browallia New"/>
          <w:sz w:val="28"/>
          <w:szCs w:val="28"/>
          <w:cs/>
        </w:rPr>
        <w:t>ควบคุมมียอดคงเหลือติดลบก็ตาม</w:t>
      </w:r>
    </w:p>
    <w:p w14:paraId="2884CF46" w14:textId="72A64A52" w:rsidR="005E397D" w:rsidRPr="00C57E9F" w:rsidRDefault="005E397D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7E18A8" w14:textId="3084E263" w:rsidR="00543368" w:rsidRPr="00C57E9F" w:rsidRDefault="00543368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4EDC575" w14:textId="60BCFD02" w:rsidR="00543368" w:rsidRPr="00C57E9F" w:rsidRDefault="00543368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D4317F5" w14:textId="21FAF0DE" w:rsidR="00543368" w:rsidRPr="00C57E9F" w:rsidRDefault="00543368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2F7267A" w14:textId="77777777" w:rsidR="00543368" w:rsidRPr="00C57E9F" w:rsidRDefault="00543368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F4D6540" w14:textId="6AC291CB" w:rsidR="0051061C" w:rsidRPr="00C57E9F" w:rsidRDefault="0051061C" w:rsidP="00387A20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>การด้อยค่าของ</w:t>
      </w:r>
      <w:r w:rsidR="004B2E23" w:rsidRPr="00C57E9F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</w:p>
    <w:p w14:paraId="37322589" w14:textId="77777777" w:rsidR="00270000" w:rsidRPr="00C57E9F" w:rsidRDefault="00270000" w:rsidP="0027000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9D6D815" w14:textId="67AAC2B7" w:rsidR="00160C03" w:rsidRPr="00C57E9F" w:rsidRDefault="00F15A93" w:rsidP="00160C03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สินทรัพย์ที่มีอายุการให้ประโยชน์ไม่ทราบแน่ชัด เช่น ค่าความนิยม เครื่องหมายการค้าและสิทธิการขยายกิจการในต่างประเทศ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</w:t>
      </w:r>
      <w:r w:rsidR="0043264D" w:rsidRPr="00C57E9F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Pr="00C57E9F">
        <w:rPr>
          <w:rFonts w:ascii="Browallia New" w:hAnsi="Browallia New" w:cs="Browallia New"/>
          <w:sz w:val="28"/>
          <w:szCs w:val="28"/>
          <w:cs/>
        </w:rPr>
        <w:t>ตามบัญชีอาจสูงกว่า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D11207E" w14:textId="77777777" w:rsidR="00BD5C2A" w:rsidRPr="00C57E9F" w:rsidRDefault="00BD5C2A" w:rsidP="00160C03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3189399" w14:textId="070214F6" w:rsidR="005B7E18" w:rsidRPr="00C57E9F" w:rsidRDefault="00812B73" w:rsidP="00387A20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ที่ดิน 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>อาคาร</w:t>
      </w:r>
      <w:r w:rsidR="00F05A6F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C57E9F">
        <w:rPr>
          <w:rFonts w:ascii="Browallia New" w:hAnsi="Browallia New" w:cs="Browallia New"/>
          <w:sz w:val="28"/>
          <w:szCs w:val="28"/>
          <w:cs/>
        </w:rPr>
        <w:t xml:space="preserve">และอุปกรณ์ </w:t>
      </w:r>
    </w:p>
    <w:p w14:paraId="5C7FF00F" w14:textId="77777777" w:rsidR="00D85D7F" w:rsidRPr="00C57E9F" w:rsidRDefault="00D85D7F" w:rsidP="0071319B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39E37E0" w14:textId="399A2ABC" w:rsidR="00D85D7F" w:rsidRPr="00C57E9F" w:rsidRDefault="00D85D7F" w:rsidP="00387A2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ที่ดินแสดงด้วยมูลค่ายุติธรรมซึ่งประเมินโดยผู้ประเมินราคาอิสระ การเปลี่ยนแปลงมูลค่ายุติธรรมของที่ดินรับรู้ในองค์ประกอบอื่นของส่วนผู้ถือหุ้น ในงบแสดงการเปลี่ย</w:t>
      </w:r>
      <w:r w:rsidR="00A411D2" w:rsidRPr="00C57E9F">
        <w:rPr>
          <w:rFonts w:ascii="Browallia New" w:hAnsi="Browallia New" w:cs="Browallia New" w:hint="cs"/>
          <w:sz w:val="28"/>
          <w:szCs w:val="28"/>
          <w:cs/>
        </w:rPr>
        <w:t>น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ซึ่งการประเมินมูลค่าดังกล่าวต้องอาศัยข้อสมมติฐานและการประมาณบางประการ</w:t>
      </w:r>
    </w:p>
    <w:p w14:paraId="386094A0" w14:textId="77777777" w:rsidR="00D85D7F" w:rsidRPr="00C57E9F" w:rsidRDefault="00D85D7F" w:rsidP="00D85D7F">
      <w:pPr>
        <w:pStyle w:val="BodyText2"/>
        <w:tabs>
          <w:tab w:val="left" w:pos="990"/>
        </w:tabs>
        <w:ind w:left="990" w:right="47" w:hanging="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44EB7C" w14:textId="049A6C74" w:rsidR="00F605D9" w:rsidRPr="00C57E9F" w:rsidRDefault="005B7E18" w:rsidP="00946A91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อาคาร</w:t>
      </w:r>
      <w:r w:rsidR="00F05A6F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333BB1B2" w14:textId="169E7D98" w:rsidR="005B7E18" w:rsidRPr="00C57E9F" w:rsidRDefault="008B4EEB" w:rsidP="00D32BD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ค่าเสื่อมราคาคำนวณโดยวิธีเส้นตรงตามอายุการใช้งาน ดังนี้</w:t>
      </w:r>
    </w:p>
    <w:p w14:paraId="141CB8C2" w14:textId="77777777" w:rsidR="004371EF" w:rsidRPr="00C57E9F" w:rsidRDefault="004371EF" w:rsidP="00E57606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4371EF" w:rsidRPr="00C57E9F" w14:paraId="05E14CBC" w14:textId="77777777" w:rsidTr="00804F76">
        <w:tc>
          <w:tcPr>
            <w:tcW w:w="5400" w:type="dxa"/>
          </w:tcPr>
          <w:p w14:paraId="2CE89BB5" w14:textId="77777777" w:rsidR="004371EF" w:rsidRPr="00C57E9F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72AA2F31" w14:textId="77777777" w:rsidR="004371EF" w:rsidRPr="00C57E9F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20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C57E9F" w14:paraId="06D7F299" w14:textId="77777777" w:rsidTr="00804F76">
        <w:tc>
          <w:tcPr>
            <w:tcW w:w="5400" w:type="dxa"/>
          </w:tcPr>
          <w:p w14:paraId="2F498B5C" w14:textId="77777777" w:rsidR="004371EF" w:rsidRPr="00C57E9F" w:rsidRDefault="0080220F" w:rsidP="0041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ส่วนปรับปรุงอาคาร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="004371EF"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ส่วนปรับปรุงพื้นที่เช่า</w:t>
            </w:r>
          </w:p>
        </w:tc>
        <w:tc>
          <w:tcPr>
            <w:tcW w:w="1863" w:type="dxa"/>
          </w:tcPr>
          <w:p w14:paraId="337411B4" w14:textId="77777777" w:rsidR="004371EF" w:rsidRPr="00C57E9F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82CE0"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F82CE0" w:rsidRPr="00C57E9F">
              <w:rPr>
                <w:rFonts w:ascii="Browallia New" w:hAnsi="Browallia New" w:cs="Browallia New"/>
                <w:sz w:val="28"/>
                <w:szCs w:val="28"/>
              </w:rPr>
              <w:t>- 20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BD4C25" w:rsidRPr="00C57E9F" w14:paraId="54F34FD9" w14:textId="77777777" w:rsidTr="00804F76">
        <w:tc>
          <w:tcPr>
            <w:tcW w:w="5400" w:type="dxa"/>
          </w:tcPr>
          <w:p w14:paraId="258280A5" w14:textId="77777777" w:rsidR="00BD4C25" w:rsidRPr="00C57E9F" w:rsidRDefault="00BD4C25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1A8E021A" w14:textId="77777777" w:rsidR="00BD4C25" w:rsidRPr="00C57E9F" w:rsidRDefault="00BD4C25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C57E9F" w14:paraId="790161E5" w14:textId="77777777" w:rsidTr="00804F76">
        <w:tc>
          <w:tcPr>
            <w:tcW w:w="5400" w:type="dxa"/>
          </w:tcPr>
          <w:p w14:paraId="154B1EB6" w14:textId="77777777" w:rsidR="004371EF" w:rsidRPr="00C57E9F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7DE5EEA6" w14:textId="77777777" w:rsidR="004371EF" w:rsidRPr="00C57E9F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="00813263"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C57E9F" w14:paraId="078864BA" w14:textId="77777777" w:rsidTr="00804F76">
        <w:tc>
          <w:tcPr>
            <w:tcW w:w="5400" w:type="dxa"/>
          </w:tcPr>
          <w:p w14:paraId="45157751" w14:textId="77777777" w:rsidR="004371EF" w:rsidRPr="00C57E9F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638F3245" w14:textId="77777777" w:rsidR="004371EF" w:rsidRPr="00C57E9F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13263"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4371EF" w:rsidRPr="00C57E9F" w14:paraId="00214CB3" w14:textId="77777777" w:rsidTr="00804F76">
        <w:tc>
          <w:tcPr>
            <w:tcW w:w="5400" w:type="dxa"/>
          </w:tcPr>
          <w:p w14:paraId="168CD704" w14:textId="77777777" w:rsidR="004371EF" w:rsidRPr="00C57E9F" w:rsidRDefault="004371EF" w:rsidP="0041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342164B5" w14:textId="77777777" w:rsidR="004371EF" w:rsidRPr="00C57E9F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13263"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98A6BB6" w14:textId="77777777" w:rsidR="00D85D7F" w:rsidRPr="00C57E9F" w:rsidRDefault="00D85D7F" w:rsidP="000848A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5EBA88" w14:textId="5971B06F" w:rsidR="0043251E" w:rsidRPr="00C57E9F" w:rsidRDefault="0043251E" w:rsidP="00D32BD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826CB81" w14:textId="77777777" w:rsidR="00B3471A" w:rsidRPr="00C57E9F" w:rsidRDefault="00B3471A" w:rsidP="00D32BD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359E696" w14:textId="7731BA22" w:rsidR="00D32BD6" w:rsidRPr="00C57E9F" w:rsidRDefault="00B3471A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ค่าบำรุงรักษารับรู้เป็นค่าใช้จ่ายในรอบระยะเวลาบัญชีที่เกิดขึ้น</w:t>
      </w:r>
    </w:p>
    <w:p w14:paraId="7AEFD058" w14:textId="77777777" w:rsidR="00D32BD6" w:rsidRPr="00C57E9F" w:rsidRDefault="00D32BD6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FF059B3" w14:textId="4A2F3864" w:rsidR="00226538" w:rsidRPr="00C57E9F" w:rsidRDefault="007004EE" w:rsidP="00E80A64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กำไรและขาดทุนจากการจำหน่ายที่ดิน อาคารและอุปกรณ์ คำนวณโด</w:t>
      </w:r>
      <w:r w:rsidR="00F96F59" w:rsidRPr="00C57E9F">
        <w:rPr>
          <w:rFonts w:ascii="Browallia New" w:hAnsi="Browallia New" w:cs="Browallia New"/>
          <w:sz w:val="28"/>
          <w:szCs w:val="28"/>
          <w:cs/>
        </w:rPr>
        <w:t>ยเปรียบเทียบจากมูลค่าตามบัญชี</w:t>
      </w:r>
      <w:r w:rsidR="00555178" w:rsidRPr="00C57E9F">
        <w:rPr>
          <w:rFonts w:ascii="Browallia New" w:hAnsi="Browallia New" w:cs="Browallia New" w:hint="cs"/>
          <w:sz w:val="28"/>
          <w:szCs w:val="28"/>
          <w:cs/>
        </w:rPr>
        <w:t>กับราคาขาย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555178" w:rsidRPr="00C57E9F">
        <w:rPr>
          <w:rFonts w:ascii="Browallia New" w:hAnsi="Browallia New" w:cs="Browallia New" w:hint="cs"/>
          <w:sz w:val="28"/>
          <w:szCs w:val="28"/>
          <w:cs/>
        </w:rPr>
        <w:t>รับรู้</w:t>
      </w:r>
      <w:r w:rsidR="003D0073" w:rsidRPr="00C57E9F">
        <w:rPr>
          <w:rFonts w:ascii="Browallia New" w:hAnsi="Browallia New" w:cs="Browallia New"/>
          <w:sz w:val="28"/>
          <w:szCs w:val="28"/>
          <w:cs/>
        </w:rPr>
        <w:t>ในงบกำไรขาดทุน</w:t>
      </w:r>
    </w:p>
    <w:p w14:paraId="2057D8A8" w14:textId="736D3EAC" w:rsidR="0096517F" w:rsidRPr="00C57E9F" w:rsidRDefault="0096517F" w:rsidP="00E80A64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10A37EF" w14:textId="40109195" w:rsidR="002839DC" w:rsidRPr="00C57E9F" w:rsidRDefault="002839DC" w:rsidP="00E80A64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6ADDF17" w14:textId="675446A7" w:rsidR="002839DC" w:rsidRPr="00C57E9F" w:rsidRDefault="002839DC" w:rsidP="00E80A64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7275195" w14:textId="77777777" w:rsidR="002839DC" w:rsidRPr="00C57E9F" w:rsidRDefault="002839DC" w:rsidP="00E80A64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6389E57" w14:textId="77777777" w:rsidR="005B7E18" w:rsidRPr="00C57E9F" w:rsidRDefault="005B7E18" w:rsidP="00804F76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สินทรัพย์ไม่มีตัวตน</w:t>
      </w:r>
    </w:p>
    <w:p w14:paraId="151F3451" w14:textId="77777777" w:rsidR="005B7E18" w:rsidRPr="00C57E9F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926D08E" w14:textId="5911CD7A" w:rsidR="00CE2E9A" w:rsidRPr="00C57E9F" w:rsidRDefault="00CE2E9A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โปรแกรมคอมพิวเตอร์และลิขสิทธิ์</w:t>
      </w:r>
    </w:p>
    <w:p w14:paraId="6BDCFA2F" w14:textId="0B2296DC" w:rsidR="00A44D8A" w:rsidRPr="00C57E9F" w:rsidRDefault="005B7E18" w:rsidP="0068402F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สินทรัพย์ไม่มีตัวตน</w:t>
      </w:r>
      <w:r w:rsidR="002C66AE" w:rsidRPr="00C57E9F">
        <w:rPr>
          <w:rFonts w:ascii="Browallia New" w:hAnsi="Browallia New" w:cs="Browallia New"/>
          <w:sz w:val="28"/>
          <w:szCs w:val="28"/>
          <w:cs/>
        </w:rPr>
        <w:t>ซึ่งมีอายุการใช้งานจำกัด</w:t>
      </w:r>
      <w:r w:rsidRPr="00C57E9F">
        <w:rPr>
          <w:rFonts w:ascii="Browallia New" w:hAnsi="Browallia New" w:cs="Browallia New"/>
          <w:sz w:val="28"/>
          <w:szCs w:val="28"/>
          <w:cs/>
        </w:rPr>
        <w:t>แสดงในราคาทุน หักค่าตัดจำหน่ายสะสม และ</w:t>
      </w:r>
      <w:r w:rsidR="00385905" w:rsidRPr="00C57E9F">
        <w:rPr>
          <w:rFonts w:ascii="Browallia New" w:hAnsi="Browallia New" w:cs="Browallia New" w:hint="cs"/>
          <w:sz w:val="28"/>
          <w:szCs w:val="28"/>
          <w:cs/>
        </w:rPr>
        <w:t>ค่าเผื่อ</w:t>
      </w:r>
      <w:r w:rsidRPr="00C57E9F">
        <w:rPr>
          <w:rFonts w:ascii="Browallia New" w:hAnsi="Browallia New" w:cs="Browallia New"/>
          <w:sz w:val="28"/>
          <w:szCs w:val="28"/>
          <w:cs/>
        </w:rPr>
        <w:t>การด้อยค่า (ถ้ามี)</w:t>
      </w:r>
      <w:r w:rsidRPr="00C57E9F">
        <w:rPr>
          <w:rFonts w:ascii="Browallia New" w:hAnsi="Browallia New" w:cs="Browallia New"/>
          <w:sz w:val="28"/>
          <w:szCs w:val="28"/>
        </w:rPr>
        <w:tab/>
      </w:r>
      <w:r w:rsidRPr="00C57E9F">
        <w:rPr>
          <w:rFonts w:ascii="Browallia New" w:hAnsi="Browallia New" w:cs="Browallia New"/>
          <w:i/>
          <w:iCs/>
          <w:sz w:val="28"/>
          <w:szCs w:val="28"/>
        </w:rPr>
        <w:tab/>
      </w:r>
    </w:p>
    <w:p w14:paraId="07D2FEF8" w14:textId="77777777" w:rsidR="003F7DA6" w:rsidRPr="00C57E9F" w:rsidRDefault="003F7DA6" w:rsidP="00E80A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7EE4B6" w14:textId="31E47F52" w:rsidR="005B7E18" w:rsidRPr="00C57E9F" w:rsidRDefault="005B7E18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ค่าตัดจำหน่ายบันทึกเป็นค</w:t>
      </w:r>
      <w:r w:rsidR="00264BC9" w:rsidRPr="00C57E9F">
        <w:rPr>
          <w:rFonts w:ascii="Browallia New" w:hAnsi="Browallia New" w:cs="Browallia New"/>
          <w:sz w:val="28"/>
          <w:szCs w:val="28"/>
          <w:cs/>
        </w:rPr>
        <w:t>่าใช้จ่ายในงบกำไรขาดทุน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</w:t>
      </w:r>
      <w:r w:rsidR="00DF04C2" w:rsidRPr="00C57E9F">
        <w:rPr>
          <w:rFonts w:ascii="Browallia New" w:hAnsi="Browallia New" w:cs="Browallia New"/>
          <w:sz w:val="28"/>
          <w:szCs w:val="28"/>
          <w:cs/>
        </w:rPr>
        <w:t>งสินทรัพย์ไม่มีตัวตน</w:t>
      </w:r>
      <w:r w:rsidR="00DF04C2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218F802" w14:textId="77777777" w:rsidR="005B7E18" w:rsidRPr="00C57E9F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380" w:type="dxa"/>
        <w:tblInd w:w="1908" w:type="dxa"/>
        <w:tblLayout w:type="fixed"/>
        <w:tblLook w:val="0000" w:firstRow="0" w:lastRow="0" w:firstColumn="0" w:lastColumn="0" w:noHBand="0" w:noVBand="0"/>
      </w:tblPr>
      <w:tblGrid>
        <w:gridCol w:w="4329"/>
        <w:gridCol w:w="3051"/>
      </w:tblGrid>
      <w:tr w:rsidR="005B7E18" w:rsidRPr="00C57E9F" w14:paraId="20496957" w14:textId="77777777" w:rsidTr="00804F76">
        <w:tc>
          <w:tcPr>
            <w:tcW w:w="4329" w:type="dxa"/>
          </w:tcPr>
          <w:p w14:paraId="12EF08B2" w14:textId="77777777" w:rsidR="005B7E18" w:rsidRPr="00C57E9F" w:rsidRDefault="005B7E18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</w:p>
        </w:tc>
        <w:tc>
          <w:tcPr>
            <w:tcW w:w="3051" w:type="dxa"/>
          </w:tcPr>
          <w:p w14:paraId="772D4F55" w14:textId="77777777" w:rsidR="005B7E18" w:rsidRPr="00C57E9F" w:rsidRDefault="005B7E18" w:rsidP="0037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1418DA25" w14:textId="77777777" w:rsidR="00B85549" w:rsidRPr="00C57E9F" w:rsidRDefault="00B85549" w:rsidP="00B85549"/>
    <w:p w14:paraId="2B29B413" w14:textId="77777777" w:rsidR="009D3891" w:rsidRPr="00C57E9F" w:rsidRDefault="009D3891" w:rsidP="00AE6BB0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เครื่องหมายการค้า</w:t>
      </w:r>
    </w:p>
    <w:p w14:paraId="79EE0BA6" w14:textId="281961A3" w:rsidR="0051061C" w:rsidRPr="00C57E9F" w:rsidRDefault="0051061C" w:rsidP="00187E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เครื่องหมายการค้าของ</w:t>
      </w:r>
      <w:r w:rsidR="0032185A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เป็นเครื่องหมายการค้าภายใต้ชื่อ “วุฒิศักดิ์” เครื่องหมายการค้าที่ได้มาจากการรวมกิจการจะรับรู้ด้วยมูลค่ายุติธรรม ณ วันรวมธุรกิจ </w:t>
      </w:r>
      <w:r w:rsidR="0032185A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ใช้เครื่องหมายการค้าอย่างต่อเนื่องในเชิงพาณิชย์ และเครื่องหมายการค้าได้รับการประเมินว่ามีอายุการให้ประโยชน์ไม่</w:t>
      </w:r>
      <w:r w:rsidR="002839DC" w:rsidRPr="00C57E9F">
        <w:rPr>
          <w:rFonts w:ascii="Browallia New" w:hAnsi="Browallia New" w:cs="Browallia New" w:hint="cs"/>
          <w:sz w:val="28"/>
          <w:szCs w:val="28"/>
          <w:cs/>
        </w:rPr>
        <w:t>จำกัด</w:t>
      </w:r>
    </w:p>
    <w:p w14:paraId="76187D3A" w14:textId="77777777" w:rsidR="003237A8" w:rsidRPr="00C57E9F" w:rsidRDefault="003237A8" w:rsidP="00AE6BB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89188D" w14:textId="77777777" w:rsidR="00204FFE" w:rsidRPr="00C57E9F" w:rsidRDefault="00204FFE" w:rsidP="00AE6BB0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สิทธิการขยายกิจการในต่างประเทศ</w:t>
      </w:r>
      <w:r w:rsidR="006C27AC" w:rsidRPr="00C57E9F">
        <w:rPr>
          <w:rFonts w:ascii="Browallia New" w:hAnsi="Browallia New" w:cs="Browallia New" w:hint="cs"/>
          <w:i/>
          <w:iCs/>
          <w:sz w:val="28"/>
          <w:szCs w:val="28"/>
          <w:cs/>
        </w:rPr>
        <w:t>และ</w:t>
      </w:r>
      <w:r w:rsidR="008926CC" w:rsidRPr="00C57E9F">
        <w:rPr>
          <w:rFonts w:ascii="Browallia New" w:hAnsi="Browallia New" w:cs="Browallia New" w:hint="cs"/>
          <w:i/>
          <w:iCs/>
          <w:sz w:val="28"/>
          <w:szCs w:val="28"/>
          <w:cs/>
        </w:rPr>
        <w:t>สิน</w:t>
      </w:r>
      <w:r w:rsidR="006C27AC" w:rsidRPr="00C57E9F">
        <w:rPr>
          <w:rFonts w:ascii="Browallia New" w:hAnsi="Browallia New" w:cs="Browallia New" w:hint="cs"/>
          <w:i/>
          <w:iCs/>
          <w:sz w:val="28"/>
          <w:szCs w:val="28"/>
          <w:cs/>
        </w:rPr>
        <w:t>ทรัพย์ทางปัญญา</w:t>
      </w:r>
    </w:p>
    <w:p w14:paraId="4F1E6237" w14:textId="21B7A885" w:rsidR="00F605D9" w:rsidRPr="00C57E9F" w:rsidRDefault="005B5D0D" w:rsidP="003357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สิทธิการขยายกิจการในต่างประเทศ</w:t>
      </w:r>
      <w:r w:rsidR="006C27AC"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926CC" w:rsidRPr="00C57E9F">
        <w:rPr>
          <w:rFonts w:ascii="Browallia New" w:hAnsi="Browallia New" w:cs="Browallia New" w:hint="cs"/>
          <w:sz w:val="28"/>
          <w:szCs w:val="28"/>
          <w:cs/>
        </w:rPr>
        <w:t>สิน</w:t>
      </w:r>
      <w:r w:rsidR="006C27AC" w:rsidRPr="00C57E9F">
        <w:rPr>
          <w:rFonts w:ascii="Browallia New" w:hAnsi="Browallia New" w:cs="Browallia New" w:hint="cs"/>
          <w:sz w:val="28"/>
          <w:szCs w:val="28"/>
          <w:cs/>
        </w:rPr>
        <w:t>ทรัพย์ทางปัญญา</w:t>
      </w:r>
      <w:r w:rsidRPr="00C57E9F">
        <w:rPr>
          <w:rFonts w:ascii="Browallia New" w:hAnsi="Browallia New" w:cs="Browallia New"/>
          <w:sz w:val="28"/>
          <w:szCs w:val="28"/>
          <w:cs/>
        </w:rPr>
        <w:t>มาจากการรวมธุรกิจที่สามารถรับรู้แยกเป็นสินทรัพย์ไม่มีตัวตนรับรู้ด้วยมูลค่ายุติธรรม โดยบริษัท</w:t>
      </w:r>
      <w:r w:rsidR="00DE75F6"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="00EF3EC8" w:rsidRPr="00C57E9F">
        <w:rPr>
          <w:rFonts w:ascii="Browallia New" w:hAnsi="Browallia New" w:cs="Browallia New" w:hint="cs"/>
          <w:sz w:val="28"/>
          <w:szCs w:val="28"/>
          <w:cs/>
        </w:rPr>
        <w:t>จะทดสอบการด้อยค่าทุกปี</w:t>
      </w:r>
      <w:r w:rsidR="003237A8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3237A8" w:rsidRPr="00C57E9F">
        <w:rPr>
          <w:rFonts w:ascii="Browallia New" w:hAnsi="Browallia New" w:cs="Browallia New" w:hint="cs"/>
          <w:sz w:val="28"/>
          <w:szCs w:val="28"/>
          <w:cs/>
        </w:rPr>
        <w:t>สิทธิการขยายกิจการในต่างประเทศและสิน</w:t>
      </w:r>
      <w:r w:rsidR="00AE41C0" w:rsidRPr="00C57E9F">
        <w:rPr>
          <w:rFonts w:ascii="Browallia New" w:hAnsi="Browallia New" w:cs="Browallia New" w:hint="cs"/>
          <w:sz w:val="28"/>
          <w:szCs w:val="28"/>
          <w:cs/>
        </w:rPr>
        <w:t>ทรัพย์ทางปัญญาได้รับการประเมินว่ามีอายุการให้ประโยชน์ไม่จำกัด</w:t>
      </w:r>
    </w:p>
    <w:p w14:paraId="2D88C8BD" w14:textId="77777777" w:rsidR="007A2080" w:rsidRPr="00C57E9F" w:rsidRDefault="007A2080" w:rsidP="00AD78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2B9B0C" w14:textId="048EC150" w:rsidR="004746C5" w:rsidRPr="00C57E9F" w:rsidRDefault="004746C5" w:rsidP="004746C5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ความสัมพันธ์กับลูกค้า</w:t>
      </w:r>
    </w:p>
    <w:p w14:paraId="2192F772" w14:textId="0FE986DF" w:rsidR="004746C5" w:rsidRPr="00C57E9F" w:rsidRDefault="004746C5" w:rsidP="00B64D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ความสัมพันธ์กับลูกค้าที่ได้มาจากการรวมธุรกิจ 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 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</w:t>
      </w:r>
      <w:r w:rsidRPr="00C57E9F">
        <w:rPr>
          <w:rFonts w:ascii="Browallia New" w:hAnsi="Browallia New" w:cs="Browallia New" w:hint="cs"/>
          <w:sz w:val="28"/>
          <w:szCs w:val="28"/>
        </w:rPr>
        <w:t>3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ปี</w:t>
      </w:r>
    </w:p>
    <w:p w14:paraId="68721B33" w14:textId="77777777" w:rsidR="00E5506D" w:rsidRPr="00C57E9F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outlineLvl w:val="0"/>
        <w:rPr>
          <w:rFonts w:ascii="Browallia New" w:hAnsi="Browallia New" w:cs="Browallia New"/>
          <w:sz w:val="24"/>
          <w:szCs w:val="24"/>
        </w:rPr>
      </w:pPr>
    </w:p>
    <w:p w14:paraId="1F1BF47B" w14:textId="77777777" w:rsidR="00EF0DC5" w:rsidRPr="00C57E9F" w:rsidRDefault="00EF0DC5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กำไรหรือขาดทุนจากการดำเนินงานที่ยกเลิก</w:t>
      </w:r>
    </w:p>
    <w:p w14:paraId="0E7ED6DF" w14:textId="77777777" w:rsidR="00EF0DC5" w:rsidRPr="00C57E9F" w:rsidRDefault="00EF0DC5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50B2A268" w14:textId="6B2BA171" w:rsidR="000476AC" w:rsidRPr="00C57E9F" w:rsidRDefault="00EF0DC5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การดำเนิ</w:t>
      </w:r>
      <w:r w:rsidR="00BE01F9" w:rsidRPr="00C57E9F">
        <w:rPr>
          <w:rFonts w:ascii="Browallia New" w:hAnsi="Browallia New" w:cs="Browallia New" w:hint="cs"/>
          <w:sz w:val="28"/>
          <w:szCs w:val="28"/>
          <w:cs/>
        </w:rPr>
        <w:t>น</w:t>
      </w:r>
      <w:r w:rsidRPr="00C57E9F">
        <w:rPr>
          <w:rFonts w:ascii="Browallia New" w:hAnsi="Browallia New" w:cs="Browallia New"/>
          <w:sz w:val="28"/>
          <w:szCs w:val="28"/>
          <w:cs/>
        </w:rPr>
        <w:t>งานที่ยกเลิกเป็นส่วนประกอบของกลุ่มที่ถูกขายหรือจัดประเภทไว้เพื่อขาย กำไรหรือขาดทุนจากการดำเนินงานที่ยกเลิกซึ่งประกอบด้วยจากการวัดมูลค่าของกำไรขาดทุนก่อนและหลังภาษีของการดำเนินงานที่ยกเลิกและการขายสินทรัพย์ที่จัดประเภทไว้เพื่อขาย</w:t>
      </w:r>
    </w:p>
    <w:p w14:paraId="0479CA68" w14:textId="77777777" w:rsidR="00692C3E" w:rsidRPr="00C57E9F" w:rsidRDefault="00692C3E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8BBFF9E" w14:textId="77777777" w:rsidR="00C96B0A" w:rsidRPr="00C57E9F" w:rsidRDefault="00C96B0A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</w:p>
    <w:p w14:paraId="6F4A3074" w14:textId="77777777" w:rsidR="00780987" w:rsidRPr="00C57E9F" w:rsidRDefault="00780987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0C31CD1A" w14:textId="77777777" w:rsidR="00C96B0A" w:rsidRPr="00C57E9F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014FC63E" w14:textId="77777777" w:rsidR="000476AC" w:rsidRPr="00C57E9F" w:rsidRDefault="000476AC" w:rsidP="000476AC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31A7977E" w14:textId="77777777" w:rsidR="00C96B0A" w:rsidRPr="00C57E9F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5E380A68" w14:textId="09E8E8A5" w:rsidR="00700306" w:rsidRPr="00C57E9F" w:rsidRDefault="00C96B0A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เงินกู้ยืมจัดประเภทเป็นหนี้สินหมุนเวียนเมื่อ</w:t>
      </w:r>
      <w:r w:rsidR="00542435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ไม่มีสิทธิอันปราศจากเงื่อนไขให้เลื่อนชำระหนี้ออกไปอีกเป็นเวลาไม่น้อยกว่า</w:t>
      </w:r>
      <w:r w:rsidR="000A11C7" w:rsidRPr="00C57E9F">
        <w:rPr>
          <w:rFonts w:ascii="Browallia New" w:hAnsi="Browallia New" w:cs="Browallia New"/>
          <w:sz w:val="28"/>
          <w:szCs w:val="28"/>
        </w:rPr>
        <w:t xml:space="preserve"> 12 </w:t>
      </w:r>
      <w:r w:rsidRPr="00C57E9F">
        <w:rPr>
          <w:rFonts w:ascii="Browallia New" w:hAnsi="Browallia New" w:cs="Browallia New"/>
          <w:sz w:val="28"/>
          <w:szCs w:val="28"/>
          <w:cs/>
        </w:rPr>
        <w:t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</w:t>
      </w:r>
      <w:r w:rsidR="00A411D2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C54D26E" w14:textId="77777777" w:rsidR="00700306" w:rsidRPr="00C57E9F" w:rsidRDefault="00700306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6009CAEF" w14:textId="26F4119F" w:rsidR="00C96B0A" w:rsidRPr="00C57E9F" w:rsidRDefault="00C96B0A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2D42F5B5" w14:textId="77777777" w:rsidR="00632B22" w:rsidRPr="00C57E9F" w:rsidRDefault="00632B22" w:rsidP="00B7222F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0D1B24D9" w14:textId="77777777" w:rsidR="00F2036C" w:rsidRPr="00C57E9F" w:rsidRDefault="00F2036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สัญญาเช่าระยะยาว - กรณีที่บริษัทเป็นผู้เช่า</w:t>
      </w:r>
    </w:p>
    <w:p w14:paraId="65614650" w14:textId="77777777" w:rsidR="00F2036C" w:rsidRPr="00C57E9F" w:rsidRDefault="00F2036C" w:rsidP="00AE6BB0">
      <w:pPr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6650DA01" w14:textId="553B74D7" w:rsidR="00CA2780" w:rsidRPr="00C57E9F" w:rsidRDefault="00F2036C" w:rsidP="004B7CC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 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ส่วนค่าใช้จ่ายทา</w:t>
      </w:r>
      <w:r w:rsidR="00264BC9" w:rsidRPr="00C57E9F">
        <w:rPr>
          <w:rFonts w:ascii="Browallia New" w:hAnsi="Browallia New" w:cs="Browallia New"/>
          <w:sz w:val="28"/>
          <w:szCs w:val="28"/>
          <w:cs/>
        </w:rPr>
        <w:t>งการเงินจะบันทึกในงบกำไรขาดทุ</w:t>
      </w:r>
      <w:r w:rsidR="00264BC9" w:rsidRPr="00C57E9F">
        <w:rPr>
          <w:rFonts w:ascii="Browallia New" w:hAnsi="Browallia New" w:cs="Browallia New" w:hint="cs"/>
          <w:sz w:val="28"/>
          <w:szCs w:val="28"/>
          <w:cs/>
        </w:rPr>
        <w:t>น</w:t>
      </w:r>
      <w:r w:rsidRPr="00C57E9F">
        <w:rPr>
          <w:rFonts w:ascii="Browallia New" w:hAnsi="Browallia New" w:cs="Browallia New"/>
          <w:sz w:val="28"/>
          <w:szCs w:val="28"/>
          <w:cs/>
        </w:rPr>
        <w:t>ตลอดอายุของสัญญาเช่า สินทรัพย์ภายใต้สัญญาเช่าการเงินจะคิดค่าเสื่อมราคาตลอดอายุการใช้งานของสินทรัพย์นั้น</w:t>
      </w:r>
    </w:p>
    <w:p w14:paraId="64FE2F6C" w14:textId="77777777" w:rsidR="00632B22" w:rsidRPr="00C57E9F" w:rsidRDefault="00632B22" w:rsidP="004B7CC6">
      <w:pPr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65F560EB" w14:textId="49791E06" w:rsidR="00F05A6F" w:rsidRPr="00C57E9F" w:rsidRDefault="00F2036C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C57E9F">
        <w:rPr>
          <w:rFonts w:ascii="Browallia New" w:hAnsi="Browallia New" w:cs="Browallia New"/>
          <w:color w:val="auto"/>
          <w:cs/>
          <w:lang w:val="en-US"/>
        </w:rPr>
        <w:t>สัญญาเช่าสินทรัพย์โดยที่ความเสี่ยง และผลตอบแทนของความเป็นเจ้าของส่วนใหญ่ตกอยู่กับผู้ให้เช่า</w:t>
      </w:r>
      <w:r w:rsidR="00D97B74" w:rsidRPr="00C57E9F">
        <w:rPr>
          <w:rFonts w:ascii="Browallia New" w:hAnsi="Browallia New" w:cs="Browallia New"/>
          <w:color w:val="auto"/>
          <w:lang w:val="en-US"/>
        </w:rPr>
        <w:t xml:space="preserve">        </w:t>
      </w:r>
      <w:r w:rsidRPr="00C57E9F">
        <w:rPr>
          <w:rFonts w:ascii="Browallia New" w:hAnsi="Browallia New" w:cs="Browallia New"/>
          <w:color w:val="auto"/>
          <w:cs/>
          <w:lang w:val="en-US"/>
        </w:rPr>
        <w:t>จะจัดเป็นสัญญาเช่าดำเนินงาน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ค่าใช้จ่ายที่เกิดขึ้นจากการยกเลิกสัญญาเช่าดำเนินงานก่อนหมดอายุ</w:t>
      </w:r>
      <w:r w:rsidR="00D97B74" w:rsidRPr="00C57E9F">
        <w:rPr>
          <w:rFonts w:ascii="Browallia New" w:hAnsi="Browallia New" w:cs="Browallia New"/>
          <w:color w:val="auto"/>
          <w:lang w:val="en-US"/>
        </w:rPr>
        <w:t xml:space="preserve">       </w:t>
      </w:r>
      <w:r w:rsidRPr="00C57E9F">
        <w:rPr>
          <w:rFonts w:ascii="Browallia New" w:hAnsi="Browallia New" w:cs="Browallia New"/>
          <w:color w:val="auto"/>
          <w:cs/>
          <w:lang w:val="en-US"/>
        </w:rPr>
        <w:t xml:space="preserve">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 </w:t>
      </w:r>
    </w:p>
    <w:p w14:paraId="4681A1AC" w14:textId="77777777" w:rsidR="00C43D0D" w:rsidRPr="00C57E9F" w:rsidRDefault="00C43D0D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6AC549E7" w14:textId="77777777" w:rsidR="005B7E18" w:rsidRPr="00C57E9F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ผลประโยชน์ของพนักงาน</w:t>
      </w:r>
    </w:p>
    <w:p w14:paraId="2DB0FFFB" w14:textId="77777777" w:rsidR="005B7E18" w:rsidRPr="00C57E9F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590ABC" w14:textId="77777777" w:rsidR="00B931D8" w:rsidRPr="00C57E9F" w:rsidRDefault="00B931D8" w:rsidP="00AE6BB0">
      <w:pPr>
        <w:tabs>
          <w:tab w:val="clear" w:pos="907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44FDC43C" w14:textId="77777777" w:rsidR="00B931D8" w:rsidRPr="00C57E9F" w:rsidRDefault="00B931D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เงินเดือน ค่าจ้าง โบนัส </w:t>
      </w:r>
      <w:r w:rsidR="00451C90"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57E9F">
        <w:rPr>
          <w:rFonts w:ascii="Browallia New" w:hAnsi="Browallia New" w:cs="Browallia New"/>
          <w:sz w:val="28"/>
          <w:szCs w:val="28"/>
          <w:cs/>
        </w:rPr>
        <w:t>เงินสมทบกองทุนประกันสังคมรับรู้เป็นค่าใช้จ่ายเมื่อเกิดรายการ</w:t>
      </w:r>
    </w:p>
    <w:p w14:paraId="27915CD8" w14:textId="77777777" w:rsidR="002E12F2" w:rsidRPr="00C57E9F" w:rsidRDefault="002E12F2" w:rsidP="0075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674417" w14:textId="77777777" w:rsidR="00BC1F3A" w:rsidRPr="00C57E9F" w:rsidRDefault="00BC1F3A" w:rsidP="003233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ผลประโยชน์หลังออกจากงานของพนักงาน (โครงการสมทบเงิน)</w:t>
      </w:r>
    </w:p>
    <w:p w14:paraId="0A41DE74" w14:textId="24B9F2BA" w:rsidR="006F339B" w:rsidRPr="00C57E9F" w:rsidRDefault="006C57DC" w:rsidP="007C422D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8A6BA2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และบริษัทย่อย </w:t>
      </w:r>
      <w:r w:rsidRPr="00C57E9F">
        <w:rPr>
          <w:rFonts w:ascii="Browallia New" w:hAnsi="Browallia New" w:cs="Browallia New"/>
          <w:sz w:val="28"/>
          <w:szCs w:val="28"/>
          <w:cs/>
        </w:rPr>
        <w:t>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</w:t>
      </w:r>
      <w:r w:rsidR="008A6BA2"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7C660B"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เงินที่บริษัท</w:t>
      </w:r>
      <w:r w:rsidR="007C660B"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CA19F11" w14:textId="77777777" w:rsidR="00F42110" w:rsidRPr="00C57E9F" w:rsidRDefault="00F42110" w:rsidP="007C422D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984E1EE" w14:textId="77777777" w:rsidR="004F20BE" w:rsidRPr="00C57E9F" w:rsidRDefault="004F20BE" w:rsidP="0032333A">
      <w:pPr>
        <w:tabs>
          <w:tab w:val="clear" w:pos="907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09DC4D4B" w14:textId="77777777" w:rsidR="004F20BE" w:rsidRPr="00C57E9F" w:rsidRDefault="004F20BE" w:rsidP="0032333A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บริษัทและบริษัทย่อยมีภาระต้องจ่ายเงินชดเชยให้แก่พนักงานเมื่อออกจากงานตามกฎหมายแรงงาน ซึ่งบริษัทและบริษัทย่อย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3B427CF8" w14:textId="4BCBFDCC" w:rsidR="00D97B74" w:rsidRPr="00C57E9F" w:rsidRDefault="00D97B74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6BD45373" w14:textId="4B924289" w:rsidR="0017620A" w:rsidRPr="00C57E9F" w:rsidRDefault="0017620A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450F6101" w14:textId="7A093807" w:rsidR="0017620A" w:rsidRPr="00C57E9F" w:rsidRDefault="0017620A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4EB76E7C" w14:textId="77777777" w:rsidR="0017620A" w:rsidRPr="00C57E9F" w:rsidRDefault="0017620A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556ED9D6" w14:textId="77777777" w:rsidR="004F20BE" w:rsidRPr="00C57E9F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14E7648A" w14:textId="77777777" w:rsidR="004E4F67" w:rsidRPr="00C57E9F" w:rsidRDefault="004E4F67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78123499" w14:textId="3C75F93D" w:rsidR="004F20BE" w:rsidRPr="00C57E9F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กำไรขาดทุน</w:t>
      </w:r>
      <w:r w:rsidRPr="00C57E9F">
        <w:rPr>
          <w:rFonts w:ascii="Browallia New" w:hAnsi="Browallia New" w:cs="Browallia New"/>
          <w:sz w:val="28"/>
          <w:szCs w:val="28"/>
          <w:cs/>
        </w:rPr>
        <w:t>เบ็ดเสร็จอื่น</w:t>
      </w:r>
    </w:p>
    <w:p w14:paraId="23EF1AB4" w14:textId="77777777" w:rsidR="000A72CD" w:rsidRPr="00C57E9F" w:rsidRDefault="000A72CD" w:rsidP="00F605D9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4D5D11A1" w14:textId="77777777" w:rsidR="005B7E18" w:rsidRPr="00C57E9F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ภาษีเงินได้</w:t>
      </w:r>
    </w:p>
    <w:p w14:paraId="067A1F3D" w14:textId="77777777" w:rsidR="005B7E18" w:rsidRPr="00C57E9F" w:rsidRDefault="005B7E18" w:rsidP="00AE6BB0">
      <w:pPr>
        <w:spacing w:line="240" w:lineRule="auto"/>
        <w:ind w:left="990"/>
        <w:rPr>
          <w:rFonts w:ascii="Browallia New" w:hAnsi="Browallia New" w:cs="Browallia New"/>
          <w:spacing w:val="-6"/>
          <w:sz w:val="22"/>
          <w:szCs w:val="22"/>
        </w:rPr>
      </w:pPr>
    </w:p>
    <w:p w14:paraId="160D2128" w14:textId="6FAC43E9" w:rsidR="00136389" w:rsidRPr="00C57E9F" w:rsidRDefault="00136389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2F15929" w14:textId="77777777" w:rsidR="00FF6FF5" w:rsidRPr="00C57E9F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5B53CA57" w14:textId="77777777" w:rsidR="00136389" w:rsidRPr="00C57E9F" w:rsidRDefault="00136389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ภาษีเงินได้ปัจจุบัน</w:t>
      </w:r>
    </w:p>
    <w:p w14:paraId="38865A6D" w14:textId="7FF639CE" w:rsidR="00136389" w:rsidRPr="00C57E9F" w:rsidRDefault="00136389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</w:t>
      </w:r>
      <w:r w:rsidRPr="00C57E9F">
        <w:rPr>
          <w:rFonts w:ascii="Browallia New" w:hAnsi="Browallia New" w:cs="Browallia New"/>
          <w:sz w:val="28"/>
          <w:szCs w:val="28"/>
          <w:cs/>
        </w:rPr>
        <w:t>ที่ต้องเสียภาษี ซึ่งแตกต่างจากกำไรขาดทุนที่ปราก</w:t>
      </w:r>
      <w:r w:rsidR="001C65B4" w:rsidRPr="00C57E9F">
        <w:rPr>
          <w:rFonts w:ascii="Browallia New" w:hAnsi="Browallia New" w:cs="Browallia New" w:hint="cs"/>
          <w:sz w:val="28"/>
          <w:szCs w:val="28"/>
          <w:cs/>
        </w:rPr>
        <w:t>ฏ</w:t>
      </w:r>
      <w:r w:rsidRPr="00C57E9F">
        <w:rPr>
          <w:rFonts w:ascii="Browallia New" w:hAnsi="Browallia New" w:cs="Browallia New"/>
          <w:sz w:val="28"/>
          <w:szCs w:val="28"/>
          <w:cs/>
        </w:rPr>
        <w:t>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6ECCE24B" w14:textId="77777777" w:rsidR="000820E3" w:rsidRPr="00C57E9F" w:rsidRDefault="000820E3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7F980EC4" w14:textId="77777777" w:rsidR="00044C07" w:rsidRPr="00C57E9F" w:rsidRDefault="00044C07" w:rsidP="00BC1F3A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ภาษีเงินได้รอการตัดบัญชี</w:t>
      </w:r>
    </w:p>
    <w:p w14:paraId="077B5F9B" w14:textId="36F4148F" w:rsidR="00A34FC6" w:rsidRPr="00C57E9F" w:rsidRDefault="00A34FC6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</w:t>
      </w:r>
      <w:r w:rsidRPr="00C57E9F">
        <w:rPr>
          <w:rFonts w:ascii="Browallia New" w:hAnsi="Browallia New" w:cs="Browallia New" w:hint="cs"/>
          <w:spacing w:val="2"/>
          <w:sz w:val="28"/>
          <w:szCs w:val="28"/>
          <w:cs/>
        </w:rPr>
        <w:t>การคำนวณ</w:t>
      </w:r>
      <w:r w:rsidRPr="00C57E9F">
        <w:rPr>
          <w:rFonts w:ascii="Browallia New" w:hAnsi="Browallia New" w:cs="Browallia New"/>
          <w:spacing w:val="2"/>
          <w:sz w:val="28"/>
          <w:szCs w:val="28"/>
          <w:cs/>
        </w:rPr>
        <w:t>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804F76" w:rsidRPr="00C57E9F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   </w:t>
      </w:r>
      <w:r w:rsidRPr="00C57E9F">
        <w:rPr>
          <w:rFonts w:ascii="Browallia New" w:hAnsi="Browallia New" w:cs="Browallia New"/>
          <w:spacing w:val="2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5E686BD0" w14:textId="77777777" w:rsidR="0032333A" w:rsidRPr="00C57E9F" w:rsidRDefault="0032333A" w:rsidP="002638FC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21FF2559" w14:textId="66FCE200" w:rsidR="00A34FC6" w:rsidRPr="00C57E9F" w:rsidRDefault="00A34FC6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C57E9F">
        <w:rPr>
          <w:rFonts w:ascii="Browallia New" w:hAnsi="Browallia New" w:cs="Browallia New"/>
          <w:spacing w:val="2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="00804F76" w:rsidRPr="00C57E9F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pacing w:val="2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FF9BA4B" w14:textId="77777777" w:rsidR="00383DB4" w:rsidRPr="00C57E9F" w:rsidRDefault="00383DB4" w:rsidP="000A72CD">
      <w:pPr>
        <w:pStyle w:val="BodyText"/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2CB79275" w14:textId="77777777" w:rsidR="00F2036C" w:rsidRPr="00C57E9F" w:rsidRDefault="00F2036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รายการบัญชีที่เป็นเงินตราต่างประเทศ</w:t>
      </w:r>
    </w:p>
    <w:p w14:paraId="197A61C8" w14:textId="77777777" w:rsidR="00F2036C" w:rsidRPr="00C57E9F" w:rsidRDefault="00F2036C" w:rsidP="003618EB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522FC492" w14:textId="5885B996" w:rsidR="00D97B74" w:rsidRPr="00C57E9F" w:rsidRDefault="00851C48" w:rsidP="003618EB">
      <w:pPr>
        <w:pStyle w:val="a0"/>
        <w:tabs>
          <w:tab w:val="clear" w:pos="1080"/>
          <w:tab w:val="left" w:pos="540"/>
        </w:tabs>
        <w:ind w:left="99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US"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06879798" w14:textId="77777777" w:rsidR="00782395" w:rsidRPr="00C57E9F" w:rsidRDefault="00782395" w:rsidP="00097A21">
      <w:pPr>
        <w:pStyle w:val="a0"/>
        <w:tabs>
          <w:tab w:val="clear" w:pos="1080"/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5B5ECBB" w14:textId="77777777" w:rsidR="00B9521D" w:rsidRPr="00C57E9F" w:rsidRDefault="00B9521D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สัญญาซื้อขายเงินตราต่างประเทศล่วงหน้า</w:t>
      </w:r>
    </w:p>
    <w:p w14:paraId="7F478B82" w14:textId="77777777" w:rsidR="00B9521D" w:rsidRPr="00C57E9F" w:rsidRDefault="00B9521D" w:rsidP="00AE6BB0">
      <w:pPr>
        <w:tabs>
          <w:tab w:val="left" w:pos="360"/>
          <w:tab w:val="left" w:pos="1440"/>
          <w:tab w:val="right" w:pos="728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6C008AA" w14:textId="67063216" w:rsidR="00272192" w:rsidRPr="00C57E9F" w:rsidRDefault="00B9521D" w:rsidP="00D97B74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เจ้าหนี้ตามสัญญาซื้อขายเงินตราต่างประเทศล่วงหน้า แปลงค่า</w:t>
      </w:r>
      <w:r w:rsidR="00013A8C" w:rsidRPr="00C57E9F">
        <w:rPr>
          <w:rFonts w:ascii="Browallia New" w:hAnsi="Browallia New" w:cs="Browallia New" w:hint="cs"/>
          <w:sz w:val="28"/>
          <w:szCs w:val="28"/>
          <w:cs/>
        </w:rPr>
        <w:t>เป็นเงินบาท</w:t>
      </w:r>
      <w:r w:rsidRPr="00C57E9F">
        <w:rPr>
          <w:rFonts w:ascii="Browallia New" w:hAnsi="Browallia New" w:cs="Browallia New"/>
          <w:sz w:val="28"/>
          <w:szCs w:val="28"/>
          <w:cs/>
        </w:rPr>
        <w:t>ตามอัตราแลกเปลี่ยน ณ วันที่ใน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รายงาน กำไร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ขาดทุนที่ยังไม่เกิดขึ้นจากการแปลงค่าเงินตราต่างประเทศดังกล่าวจะถูกบันทึกในงบกำไรขาดทุน </w:t>
      </w:r>
    </w:p>
    <w:p w14:paraId="104D50F2" w14:textId="77777777" w:rsidR="0071299A" w:rsidRPr="00C57E9F" w:rsidRDefault="0071299A" w:rsidP="00370DD5">
      <w:pPr>
        <w:tabs>
          <w:tab w:val="clear" w:pos="227"/>
          <w:tab w:val="clear" w:pos="454"/>
          <w:tab w:val="left" w:pos="990"/>
        </w:tabs>
        <w:spacing w:line="240" w:lineRule="auto"/>
        <w:ind w:left="990"/>
        <w:outlineLvl w:val="0"/>
        <w:rPr>
          <w:rFonts w:ascii="Browallia New" w:hAnsi="Browallia New" w:cs="Browallia New"/>
          <w:sz w:val="28"/>
          <w:szCs w:val="28"/>
        </w:rPr>
      </w:pPr>
    </w:p>
    <w:p w14:paraId="40194723" w14:textId="77777777" w:rsidR="00851C48" w:rsidRPr="00C57E9F" w:rsidRDefault="00851C4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>การจ่ายเงินปันผล</w:t>
      </w:r>
    </w:p>
    <w:p w14:paraId="24CADA6A" w14:textId="77777777" w:rsidR="00851C48" w:rsidRPr="00C57E9F" w:rsidRDefault="00851C48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58F314C" w14:textId="0266249F" w:rsidR="007C028B" w:rsidRPr="00C57E9F" w:rsidRDefault="00851C48" w:rsidP="00E57606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23978AD5" w14:textId="77777777" w:rsidR="001B1FE3" w:rsidRPr="00C57E9F" w:rsidRDefault="001B1FE3" w:rsidP="00E57606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39664A3" w14:textId="77777777" w:rsidR="003034E9" w:rsidRPr="00C57E9F" w:rsidRDefault="003034E9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</w:p>
    <w:p w14:paraId="2B9F949D" w14:textId="77777777" w:rsidR="00F05A6F" w:rsidRPr="00C57E9F" w:rsidRDefault="00F05A6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4151BE3" w14:textId="77777777" w:rsidR="00DA22F6" w:rsidRPr="00C57E9F" w:rsidRDefault="003034E9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กำไร</w:t>
      </w:r>
      <w:r w:rsidRPr="00C57E9F">
        <w:rPr>
          <w:rFonts w:ascii="Browallia New" w:hAnsi="Browallia New" w:cs="Browallia New"/>
          <w:sz w:val="28"/>
          <w:szCs w:val="28"/>
          <w:cs/>
        </w:rPr>
        <w:t>ต่อหุ้น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ขั้นพื้นฐาน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คำนวณโดยการหารกำไร</w:t>
      </w:r>
      <w:r w:rsidR="00AE73DA" w:rsidRPr="00C57E9F">
        <w:rPr>
          <w:rFonts w:ascii="Browallia New" w:hAnsi="Browallia New" w:cs="Browallia New"/>
          <w:sz w:val="28"/>
          <w:szCs w:val="28"/>
        </w:rPr>
        <w:t xml:space="preserve"> (</w:t>
      </w:r>
      <w:r w:rsidR="00B36D50" w:rsidRPr="00C57E9F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="00AE73DA" w:rsidRPr="00C57E9F">
        <w:rPr>
          <w:rFonts w:ascii="Browallia New" w:hAnsi="Browallia New" w:cs="Browallia New"/>
          <w:sz w:val="28"/>
          <w:szCs w:val="28"/>
        </w:rPr>
        <w:t xml:space="preserve">) </w:t>
      </w:r>
      <w:r w:rsidRPr="00C57E9F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7AA51921" w14:textId="3130354C" w:rsidR="00E71553" w:rsidRPr="00C57E9F" w:rsidRDefault="00E7155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C63DDE" w14:textId="77777777" w:rsidR="0004419C" w:rsidRPr="00C57E9F" w:rsidRDefault="0004419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กำไรต่อหุ้นปรับลด</w:t>
      </w:r>
    </w:p>
    <w:p w14:paraId="68405BA4" w14:textId="77777777" w:rsidR="00DA22F6" w:rsidRPr="00C57E9F" w:rsidRDefault="00DA22F6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9D089E" w14:textId="36EDF294" w:rsidR="009457CF" w:rsidRPr="00C57E9F" w:rsidRDefault="009457CF" w:rsidP="00945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 xml:space="preserve">กำไรต่อหุ้นปรับลด คำนวณโดยกำไร </w:t>
      </w:r>
      <w:r w:rsidRPr="00C57E9F">
        <w:rPr>
          <w:rFonts w:ascii="Browallia New" w:hAnsi="Browallia New" w:cs="Browallia New"/>
          <w:sz w:val="28"/>
          <w:szCs w:val="28"/>
        </w:rPr>
        <w:t>(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C57E9F">
        <w:rPr>
          <w:rFonts w:ascii="Browallia New" w:hAnsi="Browallia New" w:cs="Browallia New"/>
          <w:sz w:val="28"/>
          <w:szCs w:val="28"/>
        </w:rPr>
        <w:t xml:space="preserve">) 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สำหรับปีหารด้วยจำนวนหุ้นสามัญ บวกจำนวนหุ้นสามัญเทียบเท่าของใบสำคัญแสดงสิทธิ โดยถัวเฉลี่ยถ่วงน้ำหนักในระหว่าง</w:t>
      </w:r>
      <w:r w:rsidR="0071299A"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4864C895" w14:textId="77777777" w:rsidR="00011FFD" w:rsidRPr="00C57E9F" w:rsidRDefault="00011FFD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7F8F96" w14:textId="2003708E" w:rsidR="0035421F" w:rsidRPr="00C57E9F" w:rsidRDefault="0035421F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ส่วนงานดำเนินงาน</w:t>
      </w:r>
    </w:p>
    <w:p w14:paraId="3F01CD9B" w14:textId="77777777" w:rsidR="00AE18C2" w:rsidRPr="00C57E9F" w:rsidRDefault="00AE18C2" w:rsidP="00AE18C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CC83D8E" w14:textId="35D5AD1D" w:rsidR="0035421F" w:rsidRPr="00C57E9F" w:rsidRDefault="0035421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2394748" w14:textId="77777777" w:rsidR="007437CD" w:rsidRPr="00C57E9F" w:rsidRDefault="007437CD" w:rsidP="000A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4131EB" w14:textId="77777777" w:rsidR="00136389" w:rsidRPr="00C57E9F" w:rsidRDefault="00136389" w:rsidP="00CB61C1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4024F36A" w14:textId="77777777" w:rsidR="003A60B9" w:rsidRPr="00C57E9F" w:rsidRDefault="003A60B9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9B0AB0" w14:textId="6601B5E3" w:rsidR="00136389" w:rsidRPr="00C57E9F" w:rsidRDefault="00136389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บริษัทและบริษัทย่อยจะบันทึกประมาณการหนี้สินและค่าใช้จ่ายไว้ในงบการเงิน เมื่อบริษัทและบริษัทย่อย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C57E9F">
        <w:rPr>
          <w:rFonts w:ascii="Browallia New" w:hAnsi="Browallia New" w:cs="Browallia New"/>
          <w:sz w:val="28"/>
          <w:szCs w:val="28"/>
          <w:cs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5BD5EE7C" w14:textId="77777777" w:rsidR="00DD3049" w:rsidRPr="00C57E9F" w:rsidRDefault="00DD3049" w:rsidP="002C6D45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5E6C0A" w14:textId="77777777" w:rsidR="00335074" w:rsidRPr="00C57E9F" w:rsidRDefault="00917381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ประมาณการทาง</w:t>
      </w:r>
      <w:r w:rsidR="00335074"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บัญชีที่สำคัญ ข้อสมมติฐาน </w:t>
      </w:r>
      <w:r w:rsidR="001F3A47" w:rsidRPr="00C57E9F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en-GB"/>
        </w:rPr>
        <w:t>และ</w:t>
      </w:r>
      <w:r w:rsidR="00335074"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การใช้ดุลยพินิจ </w:t>
      </w:r>
    </w:p>
    <w:p w14:paraId="19638836" w14:textId="77777777" w:rsidR="00335074" w:rsidRPr="00C57E9F" w:rsidRDefault="00335074" w:rsidP="00AE6BB0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A6D4B86" w14:textId="1FB11B36" w:rsidR="00C65EEA" w:rsidRPr="00C57E9F" w:rsidRDefault="00C65EE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804F76" w:rsidRPr="00C57E9F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ซึ่งผลที่เกิดขึ้นจริงอาจแตกต่างจากจำนวนที่ได้ประมาณการไว้</w:t>
      </w:r>
    </w:p>
    <w:p w14:paraId="3B965AA4" w14:textId="1FD8E281" w:rsidR="003C7800" w:rsidRPr="00C57E9F" w:rsidRDefault="003C780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7640D6" w14:textId="79A237A4" w:rsidR="00C802D0" w:rsidRPr="00C57E9F" w:rsidRDefault="00C802D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3D8FFA" w14:textId="57C95E55" w:rsidR="00C802D0" w:rsidRPr="00C57E9F" w:rsidRDefault="00C802D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34CE06" w14:textId="7BD0B2A3" w:rsidR="00C802D0" w:rsidRPr="00C57E9F" w:rsidRDefault="00C802D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621E17" w14:textId="1F290A09" w:rsidR="00C802D0" w:rsidRPr="00C57E9F" w:rsidRDefault="00C802D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72BF29" w14:textId="411C2ABD" w:rsidR="00C802D0" w:rsidRPr="00C57E9F" w:rsidRDefault="00C802D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A059E4" w14:textId="77777777" w:rsidR="00C802D0" w:rsidRPr="00C57E9F" w:rsidRDefault="00C802D0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DD3B13" w14:textId="77777777" w:rsidR="007968D3" w:rsidRPr="00C57E9F" w:rsidRDefault="007968D3" w:rsidP="00190F4C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1A301D40" w14:textId="77777777" w:rsidR="00335074" w:rsidRPr="00C57E9F" w:rsidRDefault="00335074" w:rsidP="00BC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</w:t>
      </w:r>
      <w:r w:rsidR="00906575" w:rsidRPr="00C57E9F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มีดังนี้</w:t>
      </w:r>
    </w:p>
    <w:p w14:paraId="66888122" w14:textId="77777777" w:rsidR="004E4F67" w:rsidRPr="00C57E9F" w:rsidRDefault="004E4F67" w:rsidP="00AE6BB0">
      <w:p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8C97F9C" w14:textId="497DEB3B" w:rsidR="00335074" w:rsidRPr="00C57E9F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การด้อยค่าของลูกหนี้</w:t>
      </w:r>
    </w:p>
    <w:p w14:paraId="65318825" w14:textId="77777777" w:rsidR="00C65EEA" w:rsidRPr="00C57E9F" w:rsidRDefault="00C65EEA" w:rsidP="00AE6BB0">
      <w:pPr>
        <w:tabs>
          <w:tab w:val="clear" w:pos="454"/>
          <w:tab w:val="clear" w:pos="680"/>
          <w:tab w:val="clear" w:pos="907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3840D2AD" w14:textId="44DEC500" w:rsidR="00B06D0C" w:rsidRPr="00C57E9F" w:rsidRDefault="00335074" w:rsidP="00D97B7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บันทึกค่าเผื่อหนี้สงสัยจะสูญเพื่อให้สะท้อนถึงการด้อยค่าของลูกหนี้อันเกิดมาจากการที่</w:t>
      </w:r>
      <w:r w:rsidR="003E6B17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ไม่มีความสามารถในการชำระหนี้ ค่าเผื่อหนี้สงสัยจะสูญนั้นเป็นการประเมินบนพื้นฐานจากความไม่แน่นอนในการรับชำระหนี้และ</w:t>
      </w:r>
      <w:r w:rsidR="00076D8F" w:rsidRPr="00C57E9F">
        <w:rPr>
          <w:rFonts w:ascii="Browallia New" w:hAnsi="Browallia New" w:cs="Browallia New" w:hint="cs"/>
          <w:sz w:val="28"/>
          <w:szCs w:val="28"/>
          <w:cs/>
        </w:rPr>
        <w:t>พิจารณาโดย</w:t>
      </w:r>
      <w:r w:rsidRPr="00C57E9F">
        <w:rPr>
          <w:rFonts w:ascii="Browallia New" w:hAnsi="Browallia New" w:cs="Browallia New"/>
          <w:sz w:val="28"/>
          <w:szCs w:val="28"/>
          <w:cs/>
        </w:rPr>
        <w:t>ผู้บริหาร</w:t>
      </w:r>
    </w:p>
    <w:p w14:paraId="5A5F52C7" w14:textId="77777777" w:rsidR="00E57606" w:rsidRPr="00C57E9F" w:rsidRDefault="00E57606" w:rsidP="00AE6BB0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CC9AA88" w14:textId="3996FFB6" w:rsidR="00C65EEA" w:rsidRPr="00C57E9F" w:rsidRDefault="00C65EE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การด้อยค่าเงินลงทุน</w:t>
      </w:r>
    </w:p>
    <w:p w14:paraId="0FA00C9C" w14:textId="77777777" w:rsidR="00C65EEA" w:rsidRPr="00C57E9F" w:rsidRDefault="00C65EE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0A10710D" w14:textId="57CE7348" w:rsidR="00C65EEA" w:rsidRPr="00C57E9F" w:rsidRDefault="00C65EEA" w:rsidP="00D97B7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C4079E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15E63195" w14:textId="77777777" w:rsidR="0060579E" w:rsidRPr="00C57E9F" w:rsidRDefault="0060579E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52F9F65" w14:textId="7EA8EFC9" w:rsidR="00335074" w:rsidRPr="00C57E9F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3F02DEC7" w14:textId="77777777" w:rsidR="00335074" w:rsidRPr="00C57E9F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71AC8953" w14:textId="57F44703" w:rsidR="002638FC" w:rsidRPr="00C57E9F" w:rsidRDefault="00335074" w:rsidP="004F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ต่างๆ</w:t>
      </w:r>
      <w:proofErr w:type="spellEnd"/>
    </w:p>
    <w:p w14:paraId="52D8B259" w14:textId="77777777" w:rsidR="00322BBA" w:rsidRPr="00C57E9F" w:rsidRDefault="00322BBA" w:rsidP="004F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343DDF6" w14:textId="0D7C85AF" w:rsidR="00335074" w:rsidRPr="00C57E9F" w:rsidRDefault="00F84D23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อาคาร</w:t>
      </w:r>
      <w:r w:rsidR="00335074" w:rsidRPr="00C57E9F">
        <w:rPr>
          <w:rFonts w:ascii="Browallia New" w:hAnsi="Browallia New" w:cs="Browallia New"/>
          <w:sz w:val="28"/>
          <w:szCs w:val="28"/>
          <w:cs/>
        </w:rPr>
        <w:t xml:space="preserve">และอุปกรณ์ </w:t>
      </w:r>
      <w:r w:rsidR="00445759" w:rsidRPr="00C57E9F">
        <w:rPr>
          <w:rFonts w:ascii="Browallia New" w:hAnsi="Browallia New" w:cs="Browallia New" w:hint="cs"/>
          <w:sz w:val="28"/>
          <w:szCs w:val="28"/>
          <w:cs/>
        </w:rPr>
        <w:t>และสินทรัพย์ไม่มีตัวตน</w:t>
      </w:r>
    </w:p>
    <w:p w14:paraId="6DA6F557" w14:textId="77777777" w:rsidR="00335074" w:rsidRPr="00C57E9F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45856F76" w14:textId="012D66D3" w:rsidR="000A5EDD" w:rsidRPr="00C57E9F" w:rsidRDefault="00335074" w:rsidP="00707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ฝ่ายบริหารเป็นผู้ประมาณการของอายุการใช้งานและมูลค่าซากของอาคารและอุปกรณ์</w:t>
      </w:r>
      <w:r w:rsidR="006A0723"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และสินทรัพย์ไม่มีตัวตน</w:t>
      </w:r>
      <w:r w:rsidRPr="00C57E9F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9329B7"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F34A3" w:rsidRPr="00C57E9F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โดยจะทบทวนค่าเสื่อมราคา</w:t>
      </w:r>
      <w:r w:rsidR="006A0723" w:rsidRPr="00C57E9F">
        <w:rPr>
          <w:rFonts w:ascii="Browallia New" w:hAnsi="Browallia New" w:cs="Browallia New" w:hint="cs"/>
          <w:sz w:val="28"/>
          <w:szCs w:val="28"/>
          <w:cs/>
        </w:rPr>
        <w:t>และค่าตัดจำหน่าย</w:t>
      </w:r>
      <w:r w:rsidRPr="00C57E9F">
        <w:rPr>
          <w:rFonts w:ascii="Browallia New" w:hAnsi="Browallia New" w:cs="Browallia New"/>
          <w:sz w:val="28"/>
          <w:szCs w:val="28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18CFF1D2" w14:textId="77777777" w:rsidR="00707E21" w:rsidRPr="00C57E9F" w:rsidRDefault="00707E21" w:rsidP="00707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12171B" w14:textId="34F5DBD7" w:rsidR="00075271" w:rsidRPr="00C57E9F" w:rsidRDefault="00075271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ค่าความนิยม และสินทรัพย์ไม่มีตัวตน </w:t>
      </w:r>
      <w:r w:rsidRPr="00C57E9F">
        <w:rPr>
          <w:rFonts w:ascii="Browallia New" w:hAnsi="Browallia New" w:cs="Browallia New"/>
          <w:sz w:val="28"/>
          <w:szCs w:val="28"/>
        </w:rPr>
        <w:t xml:space="preserve">   </w:t>
      </w:r>
    </w:p>
    <w:p w14:paraId="1D0D3A5B" w14:textId="77777777" w:rsidR="00075271" w:rsidRPr="00C57E9F" w:rsidRDefault="00075271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7E8ADFD9" w14:textId="224F784B" w:rsidR="00FA2B4C" w:rsidRPr="00C57E9F" w:rsidRDefault="00075271" w:rsidP="00383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ด้อยค่าในภายหลัง ฝ่ายบริหารจำเป็นต้องประมาณการกระแสเงินสดที่คาดว่าจะได้รับในอนาคตของสินทรัพย์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นั้นๆ</w:t>
      </w:r>
      <w:proofErr w:type="spellEnd"/>
    </w:p>
    <w:p w14:paraId="14CBCC91" w14:textId="77777777" w:rsidR="0088403F" w:rsidRPr="00C57E9F" w:rsidRDefault="0088403F" w:rsidP="00383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/>
        <w:jc w:val="thaiDistribute"/>
        <w:rPr>
          <w:rFonts w:ascii="Browallia New" w:hAnsi="Browallia New" w:cs="Browallia New"/>
          <w:sz w:val="20"/>
          <w:szCs w:val="20"/>
        </w:rPr>
      </w:pPr>
    </w:p>
    <w:p w14:paraId="3DB8DDCF" w14:textId="329706F2" w:rsidR="00335074" w:rsidRPr="00C57E9F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</w:t>
      </w:r>
    </w:p>
    <w:p w14:paraId="78223539" w14:textId="77777777" w:rsidR="00335074" w:rsidRPr="00C57E9F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15ADBD65" w14:textId="0B1506C4" w:rsidR="00FF6176" w:rsidRPr="00C57E9F" w:rsidRDefault="00335074" w:rsidP="0002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เมื่อพบว่ามูลค่ายุติธรรมของ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สินทรัพย์</w:t>
      </w:r>
      <w:r w:rsidRPr="00C57E9F">
        <w:rPr>
          <w:rFonts w:ascii="Browallia New" w:hAnsi="Browallia New" w:cs="Browallia New"/>
          <w:sz w:val="28"/>
          <w:szCs w:val="28"/>
          <w:cs/>
        </w:rPr>
        <w:t>ดังกล่าวลดลง</w:t>
      </w:r>
      <w:r w:rsidR="00F84D23" w:rsidRPr="00C57E9F">
        <w:rPr>
          <w:rFonts w:ascii="Browallia New" w:hAnsi="Browallia New" w:cs="Browallia New" w:hint="cs"/>
          <w:sz w:val="28"/>
          <w:szCs w:val="28"/>
          <w:cs/>
        </w:rPr>
        <w:t>ต่ำกว่าทุน</w:t>
      </w:r>
      <w:r w:rsidRPr="00C57E9F">
        <w:rPr>
          <w:rFonts w:ascii="Browallia New" w:hAnsi="Browallia New" w:cs="Browallia New"/>
          <w:sz w:val="28"/>
          <w:szCs w:val="28"/>
          <w:cs/>
        </w:rPr>
        <w:t>อย่างมีสาระสำคัญ หรือเป็นระยะเวลานาน ซึ่งความมีสาระสำคัญและระยะเวลานั้นขึ้นอยู่กับ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ดุลยพินิจของฝ่ายบริหาร</w:t>
      </w:r>
    </w:p>
    <w:p w14:paraId="67440847" w14:textId="20657FE9" w:rsidR="00022012" w:rsidRPr="00C57E9F" w:rsidRDefault="00022012" w:rsidP="0002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70E8D4D3" w14:textId="77777777" w:rsidR="00A01BEE" w:rsidRPr="00C57E9F" w:rsidRDefault="00A01BEE" w:rsidP="0002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3B3E996" w14:textId="472C8CF8" w:rsidR="00335074" w:rsidRPr="00C57E9F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3814FE34" w14:textId="77777777" w:rsidR="00335074" w:rsidRPr="00C57E9F" w:rsidRDefault="00335074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868DB26" w14:textId="6F74486B" w:rsidR="00335074" w:rsidRPr="00C57E9F" w:rsidRDefault="00335074" w:rsidP="006011A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หนี้สินตามโครงการผลประโยชน์หลังออกจากงานของพนักงานประมาณการตามหลักคณิตศาสตร์ประกันภัย 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อย่างไรก็ตาม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1BA2042B" w14:textId="77777777" w:rsidR="00D75B3E" w:rsidRPr="00C57E9F" w:rsidRDefault="00D75B3E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24CFDF71" w14:textId="3F678A1E" w:rsidR="00834917" w:rsidRPr="00C57E9F" w:rsidRDefault="00834917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การรับรู้รายได้</w:t>
      </w:r>
    </w:p>
    <w:p w14:paraId="55BBBF13" w14:textId="1518688E" w:rsidR="00E33C18" w:rsidRPr="00C57E9F" w:rsidRDefault="00E33C18" w:rsidP="00E33C1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646FDE1C" w14:textId="2CC5EC00" w:rsidR="00D04638" w:rsidRPr="00C57E9F" w:rsidRDefault="00691E2F" w:rsidP="00691E2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โดยบริษัทแยกรับรู้รายได้จากการขายสินค้า รับรู้รายได้ ณ เวลาใดเวลาหนึ่ง และรายได้จากการให้บริการทางการแพทย์ รับรู้ตลอดช่วงเวลาหนึ่งเมื่อได้ให้บริการแล้ว</w:t>
      </w:r>
    </w:p>
    <w:p w14:paraId="650B3EBA" w14:textId="77777777" w:rsidR="00040CE2" w:rsidRPr="00C57E9F" w:rsidRDefault="00040CE2" w:rsidP="0062499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314C461" w14:textId="24133261" w:rsidR="003F744A" w:rsidRPr="00C57E9F" w:rsidRDefault="003F744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</w:t>
      </w:r>
    </w:p>
    <w:p w14:paraId="0EBEA3BE" w14:textId="77777777" w:rsidR="003F744A" w:rsidRPr="00C57E9F" w:rsidRDefault="003F744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67AB3A67" w14:textId="77777777" w:rsidR="00440530" w:rsidRPr="00C57E9F" w:rsidRDefault="003F744A" w:rsidP="00541AA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</w:t>
      </w:r>
      <w:r w:rsidR="001C65B4" w:rsidRPr="00C57E9F">
        <w:rPr>
          <w:rFonts w:ascii="Browallia New" w:hAnsi="Browallia New" w:cs="Browallia New" w:hint="cs"/>
          <w:sz w:val="28"/>
          <w:szCs w:val="28"/>
          <w:cs/>
        </w:rPr>
        <w:t>ฎ</w:t>
      </w:r>
      <w:r w:rsidRPr="00C57E9F">
        <w:rPr>
          <w:rFonts w:ascii="Browallia New" w:hAnsi="Browallia New" w:cs="Browallia New"/>
          <w:sz w:val="28"/>
          <w:szCs w:val="28"/>
          <w:cs/>
        </w:rPr>
        <w:t>หมายหรือข้อจำกัดทางด้านเศรษฐกิจหรือความไม่แน่นอนของ</w:t>
      </w:r>
      <w:proofErr w:type="spellStart"/>
      <w:r w:rsidR="00485D6A" w:rsidRPr="00C57E9F">
        <w:rPr>
          <w:rFonts w:ascii="Browallia New" w:hAnsi="Browallia New" w:cs="Browallia New" w:hint="cs"/>
          <w:sz w:val="28"/>
          <w:szCs w:val="28"/>
          <w:cs/>
        </w:rPr>
        <w:t>กฏหมาย</w:t>
      </w:r>
      <w:proofErr w:type="spellEnd"/>
      <w:r w:rsidR="00485D6A" w:rsidRPr="00C57E9F">
        <w:rPr>
          <w:rFonts w:ascii="Browallia New" w:hAnsi="Browallia New" w:cs="Browallia New" w:hint="cs"/>
          <w:sz w:val="28"/>
          <w:szCs w:val="28"/>
          <w:cs/>
        </w:rPr>
        <w:t>ภาษีอากร</w:t>
      </w:r>
    </w:p>
    <w:p w14:paraId="0E0B83AF" w14:textId="6F608FF8" w:rsidR="00333AF6" w:rsidRPr="00C57E9F" w:rsidRDefault="00EB3004" w:rsidP="004F3A7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 New" w:hAnsi="Browallia New" w:cs="Browallia New"/>
          <w:sz w:val="24"/>
          <w:szCs w:val="24"/>
        </w:rPr>
      </w:pPr>
      <w:r w:rsidRPr="00C57E9F">
        <w:rPr>
          <w:rFonts w:ascii="Browallia New" w:hAnsi="Browallia New" w:cs="Browallia New"/>
          <w:sz w:val="28"/>
          <w:szCs w:val="28"/>
        </w:rPr>
        <w:t xml:space="preserve"> </w:t>
      </w:r>
    </w:p>
    <w:p w14:paraId="28CAC143" w14:textId="3CABF332" w:rsidR="00C96B0A" w:rsidRPr="00C57E9F" w:rsidRDefault="003F744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คดีฟ้องร้อง</w:t>
      </w:r>
    </w:p>
    <w:p w14:paraId="0564DF64" w14:textId="77777777" w:rsidR="00AB728D" w:rsidRPr="00C57E9F" w:rsidRDefault="00AB728D" w:rsidP="00AB728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6CC6FA6" w14:textId="425FAD94" w:rsidR="0097441C" w:rsidRPr="00C57E9F" w:rsidRDefault="00AB728D" w:rsidP="00EC03B3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</w:t>
      </w:r>
      <w:r w:rsidR="00710925" w:rsidRPr="00C57E9F">
        <w:rPr>
          <w:rFonts w:ascii="Browallia New" w:hAnsi="Browallia New" w:cs="Browallia New" w:hint="cs"/>
          <w:sz w:val="28"/>
          <w:szCs w:val="28"/>
          <w:cs/>
        </w:rPr>
        <w:t xml:space="preserve">ว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ผลที่เกิดขึ้นจริงอาจแตกต่างไปจากที่ได้มีการประมาณการไว้</w:t>
      </w:r>
    </w:p>
    <w:p w14:paraId="6B92D8BC" w14:textId="77777777" w:rsidR="00770FD3" w:rsidRPr="00C57E9F" w:rsidRDefault="00770FD3" w:rsidP="00EC03B3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 New" w:hAnsi="Browallia New" w:cs="Browallia New"/>
          <w:sz w:val="28"/>
          <w:szCs w:val="28"/>
        </w:rPr>
      </w:pPr>
    </w:p>
    <w:p w14:paraId="6AF04781" w14:textId="77777777" w:rsidR="0097441C" w:rsidRPr="00C57E9F" w:rsidRDefault="0097441C" w:rsidP="0097441C">
      <w:pPr>
        <w:pStyle w:val="ListParagraph"/>
        <w:numPr>
          <w:ilvl w:val="1"/>
          <w:numId w:val="3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75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มูลค่ายุติธรรมและหนี้สินทางการเงิน</w:t>
      </w:r>
    </w:p>
    <w:p w14:paraId="1EF40671" w14:textId="77777777" w:rsidR="0097441C" w:rsidRPr="00C57E9F" w:rsidRDefault="0097441C" w:rsidP="0097441C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34F34935" w14:textId="6018E4EA" w:rsidR="008003CB" w:rsidRPr="00C57E9F" w:rsidRDefault="0097441C" w:rsidP="00915A9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C57E9F">
        <w:rPr>
          <w:rFonts w:ascii="Browallia New" w:hAnsi="Browallia New" w:cs="Browallia New"/>
          <w:sz w:val="28"/>
          <w:szCs w:val="28"/>
          <w:cs/>
        </w:rPr>
        <w:t>วัดมูลค่าโดยใช้เทคนิคการประเมินมูลค่า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ต่างๆ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ผู้บริหารของ</w:t>
      </w:r>
      <w:r w:rsidR="00542435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มีการใช้ดุลยพินิจในการเลือกเทคนิคการประเมินมูลค่าและสมมติฐานที่มาจากประสบการณ์และข้อมูลในอดีตในช่วงวันสิ้นปีบัญชี</w:t>
      </w:r>
    </w:p>
    <w:p w14:paraId="3612D208" w14:textId="77777777" w:rsidR="006D7682" w:rsidRPr="00C57E9F" w:rsidRDefault="006D7682" w:rsidP="00915A9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77777777" w:rsidR="005753E0" w:rsidRPr="00C57E9F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รายกา</w:t>
      </w:r>
      <w:r w:rsidR="00FF001F" w:rsidRPr="00C57E9F">
        <w:rPr>
          <w:rFonts w:ascii="Browallia New" w:hAnsi="Browallia New" w:cs="Browallia New"/>
          <w:sz w:val="28"/>
          <w:szCs w:val="28"/>
          <w:u w:val="single"/>
          <w:cs/>
        </w:rPr>
        <w:t>ร</w:t>
      </w: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กับบุคคลและบริษัทที่เกี่ยวข้องกัน</w:t>
      </w:r>
    </w:p>
    <w:p w14:paraId="0EFE35A7" w14:textId="77777777" w:rsidR="005753E0" w:rsidRPr="00C57E9F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308DBCE7" w:rsidR="00ED0B2B" w:rsidRPr="00C57E9F" w:rsidRDefault="005753E0" w:rsidP="00C1769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DF5CCBD" w14:textId="77777777" w:rsidR="00C17696" w:rsidRPr="00C57E9F" w:rsidRDefault="00C17696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4"/>
          <w:szCs w:val="4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3420"/>
        <w:gridCol w:w="2790"/>
      </w:tblGrid>
      <w:tr w:rsidR="005753E0" w:rsidRPr="00C57E9F" w14:paraId="3AFDABD5" w14:textId="77777777" w:rsidTr="003B467F">
        <w:trPr>
          <w:tblHeader/>
        </w:trPr>
        <w:tc>
          <w:tcPr>
            <w:tcW w:w="2970" w:type="dxa"/>
            <w:vAlign w:val="bottom"/>
          </w:tcPr>
          <w:p w14:paraId="39BC5C5B" w14:textId="77777777" w:rsidR="005753E0" w:rsidRPr="00C57E9F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lastRenderedPageBreak/>
              <w:t>ชื่อ</w:t>
            </w:r>
          </w:p>
        </w:tc>
        <w:tc>
          <w:tcPr>
            <w:tcW w:w="3420" w:type="dxa"/>
            <w:vAlign w:val="bottom"/>
          </w:tcPr>
          <w:p w14:paraId="0A2FE5E7" w14:textId="77777777" w:rsidR="005753E0" w:rsidRPr="00C57E9F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790" w:type="dxa"/>
            <w:vAlign w:val="bottom"/>
          </w:tcPr>
          <w:p w14:paraId="6A939666" w14:textId="77777777" w:rsidR="005753E0" w:rsidRPr="00C57E9F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5753E0" w:rsidRPr="00C57E9F" w14:paraId="23FBA088" w14:textId="77777777" w:rsidTr="003B467F">
        <w:tc>
          <w:tcPr>
            <w:tcW w:w="2970" w:type="dxa"/>
          </w:tcPr>
          <w:p w14:paraId="30B5EFFC" w14:textId="77777777" w:rsidR="005753E0" w:rsidRPr="00C57E9F" w:rsidRDefault="005753E0" w:rsidP="00AE6BB0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420" w:type="dxa"/>
          </w:tcPr>
          <w:p w14:paraId="4EC455B6" w14:textId="77777777" w:rsidR="005753E0" w:rsidRPr="00C57E9F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14:paraId="5D1905AD" w14:textId="77777777" w:rsidR="005753E0" w:rsidRPr="00C57E9F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E59C7" w:rsidRPr="00C57E9F" w14:paraId="7E43E9E3" w14:textId="77777777" w:rsidTr="003B467F">
        <w:tc>
          <w:tcPr>
            <w:tcW w:w="2970" w:type="dxa"/>
          </w:tcPr>
          <w:p w14:paraId="0F5CF7ED" w14:textId="11AE7079" w:rsidR="002E59C7" w:rsidRPr="00C57E9F" w:rsidRDefault="002E59C7" w:rsidP="003B467F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เค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แอนด์ ดับบลิว (ประเทศไทย)</w:t>
            </w:r>
            <w:r w:rsidR="003B467F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3420" w:type="dxa"/>
          </w:tcPr>
          <w:p w14:paraId="7CA00407" w14:textId="77777777" w:rsidR="002E59C7" w:rsidRPr="00C57E9F" w:rsidRDefault="002E59C7" w:rsidP="00166FC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2790" w:type="dxa"/>
          </w:tcPr>
          <w:p w14:paraId="13D36407" w14:textId="77777777" w:rsidR="002E59C7" w:rsidRPr="00C57E9F" w:rsidRDefault="002E59C7" w:rsidP="00166FC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ถือหุ้นโดยญาติกรรมการบริษัท</w:t>
            </w:r>
            <w:r w:rsidR="004D6EAC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</w:p>
          <w:p w14:paraId="21C784F2" w14:textId="45597668" w:rsidR="004D6EAC" w:rsidRPr="00C57E9F" w:rsidRDefault="004D6EAC" w:rsidP="00166FC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E9759F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กรรมการร่วมกันกับบริษัทย่อย</w:t>
            </w:r>
          </w:p>
        </w:tc>
      </w:tr>
      <w:tr w:rsidR="00166FC0" w:rsidRPr="00C57E9F" w14:paraId="5FF8B7BD" w14:textId="77777777" w:rsidTr="003B467F">
        <w:tc>
          <w:tcPr>
            <w:tcW w:w="2970" w:type="dxa"/>
          </w:tcPr>
          <w:p w14:paraId="0E70AF97" w14:textId="77777777" w:rsidR="00166FC0" w:rsidRPr="00C57E9F" w:rsidRDefault="00166FC0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3420" w:type="dxa"/>
          </w:tcPr>
          <w:p w14:paraId="140CECBB" w14:textId="77777777" w:rsidR="00166FC0" w:rsidRPr="00C57E9F" w:rsidRDefault="00166FC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</w:t>
            </w:r>
          </w:p>
        </w:tc>
        <w:tc>
          <w:tcPr>
            <w:tcW w:w="2790" w:type="dxa"/>
          </w:tcPr>
          <w:p w14:paraId="4EE2703D" w14:textId="77777777" w:rsidR="00166FC0" w:rsidRPr="00C57E9F" w:rsidRDefault="00166FC0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ถือหุ้นโดยบริษัท</w:t>
            </w:r>
          </w:p>
        </w:tc>
      </w:tr>
      <w:tr w:rsidR="003A573D" w:rsidRPr="00C57E9F" w14:paraId="397B1814" w14:textId="77777777" w:rsidTr="003B467F">
        <w:tc>
          <w:tcPr>
            <w:tcW w:w="2970" w:type="dxa"/>
            <w:shd w:val="clear" w:color="auto" w:fill="auto"/>
          </w:tcPr>
          <w:p w14:paraId="726CE445" w14:textId="061FF3DA" w:rsidR="003A573D" w:rsidRPr="00C57E9F" w:rsidRDefault="003A573D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</w:t>
            </w:r>
            <w:r w:rsidR="00066992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วีเอสเอ โฮลด</w:t>
            </w:r>
            <w:proofErr w:type="spellStart"/>
            <w:r w:rsidR="00066992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ิ้ง</w:t>
            </w:r>
            <w:proofErr w:type="spellEnd"/>
            <w:r w:rsidR="00066992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567E2D37" w14:textId="5AEA3893" w:rsidR="003A573D" w:rsidRPr="00C57E9F" w:rsidRDefault="00D2556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บริหารจัดการ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แฟ</w:t>
            </w:r>
            <w:proofErr w:type="spellEnd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รนไช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ส์</w:t>
            </w:r>
            <w:proofErr w:type="spellEnd"/>
          </w:p>
        </w:tc>
        <w:tc>
          <w:tcPr>
            <w:tcW w:w="2790" w:type="dxa"/>
            <w:shd w:val="clear" w:color="auto" w:fill="auto"/>
          </w:tcPr>
          <w:p w14:paraId="41998473" w14:textId="525101B8" w:rsidR="003A573D" w:rsidRPr="00C57E9F" w:rsidRDefault="0006699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  <w:r w:rsidR="00E82B64" w:rsidRPr="00C57E9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82B64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(สิ้นสุดเดือนมีนาคม </w:t>
            </w:r>
            <w:r w:rsidR="00E82B64" w:rsidRPr="00C57E9F">
              <w:rPr>
                <w:rFonts w:ascii="Browallia New" w:hAnsi="Browallia New" w:cs="Browallia New"/>
                <w:sz w:val="22"/>
                <w:szCs w:val="22"/>
              </w:rPr>
              <w:t xml:space="preserve">2561) </w:t>
            </w:r>
          </w:p>
        </w:tc>
      </w:tr>
      <w:tr w:rsidR="00066992" w:rsidRPr="00C57E9F" w14:paraId="1DA1E4AB" w14:textId="77777777" w:rsidTr="003B467F">
        <w:tc>
          <w:tcPr>
            <w:tcW w:w="2970" w:type="dxa"/>
            <w:shd w:val="clear" w:color="auto" w:fill="auto"/>
          </w:tcPr>
          <w:p w14:paraId="61D9BBA8" w14:textId="583824B9" w:rsidR="00066992" w:rsidRPr="00C57E9F" w:rsidRDefault="00345877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="00066992"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บอน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  <w:r w:rsidR="00066992"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ซอง จำกัด</w:t>
            </w:r>
          </w:p>
        </w:tc>
        <w:tc>
          <w:tcPr>
            <w:tcW w:w="3420" w:type="dxa"/>
            <w:shd w:val="clear" w:color="auto" w:fill="auto"/>
          </w:tcPr>
          <w:p w14:paraId="790114F6" w14:textId="388ED8D7" w:rsidR="00066992" w:rsidRPr="00C57E9F" w:rsidRDefault="00AC41CF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  <w:r w:rsidR="00D25560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สินค้าเภสัชภัณฑ์</w:t>
            </w:r>
          </w:p>
        </w:tc>
        <w:tc>
          <w:tcPr>
            <w:tcW w:w="2790" w:type="dxa"/>
            <w:shd w:val="clear" w:color="auto" w:fill="auto"/>
          </w:tcPr>
          <w:p w14:paraId="398E2804" w14:textId="4F817DC4" w:rsidR="00066992" w:rsidRPr="00C57E9F" w:rsidRDefault="0006699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ย่อย</w:t>
            </w:r>
          </w:p>
        </w:tc>
      </w:tr>
      <w:tr w:rsidR="004E073B" w:rsidRPr="00C57E9F" w14:paraId="27292FA7" w14:textId="77777777" w:rsidTr="003B467F">
        <w:tc>
          <w:tcPr>
            <w:tcW w:w="2970" w:type="dxa"/>
            <w:shd w:val="clear" w:color="auto" w:fill="auto"/>
          </w:tcPr>
          <w:p w14:paraId="2CCDCB62" w14:textId="5E2B34F0" w:rsidR="004E073B" w:rsidRPr="00C57E9F" w:rsidRDefault="004E073B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ดี ดรีม จำกัด</w:t>
            </w:r>
          </w:p>
        </w:tc>
        <w:tc>
          <w:tcPr>
            <w:tcW w:w="3420" w:type="dxa"/>
            <w:shd w:val="clear" w:color="auto" w:fill="auto"/>
          </w:tcPr>
          <w:p w14:paraId="6E003E2C" w14:textId="5D35199F" w:rsidR="004E073B" w:rsidRPr="00C57E9F" w:rsidRDefault="00D2556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ให้คำปรึกษาด้านการบริหารจัดการ</w:t>
            </w:r>
          </w:p>
        </w:tc>
        <w:tc>
          <w:tcPr>
            <w:tcW w:w="2790" w:type="dxa"/>
            <w:shd w:val="clear" w:color="auto" w:fill="auto"/>
          </w:tcPr>
          <w:p w14:paraId="1A5E1A71" w14:textId="4C2215A5" w:rsidR="004E073B" w:rsidRPr="00C57E9F" w:rsidRDefault="0069707A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</w:p>
        </w:tc>
      </w:tr>
      <w:tr w:rsidR="00844016" w:rsidRPr="00C57E9F" w14:paraId="06ACA452" w14:textId="77777777" w:rsidTr="003B467F">
        <w:tc>
          <w:tcPr>
            <w:tcW w:w="2970" w:type="dxa"/>
            <w:shd w:val="clear" w:color="auto" w:fill="auto"/>
          </w:tcPr>
          <w:p w14:paraId="23ED2943" w14:textId="6154EEA1" w:rsidR="00844016" w:rsidRPr="00C57E9F" w:rsidRDefault="00844016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อัล</w:t>
            </w:r>
            <w:proofErr w:type="spellEnd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เทอร์เมด 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แคร์</w:t>
            </w:r>
            <w:proofErr w:type="spellEnd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5C54A80F" w14:textId="4F11CA3E" w:rsidR="00844016" w:rsidRPr="00C57E9F" w:rsidRDefault="0091583C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  <w:r w:rsidR="0010095C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สินค้าเภสัชภัณ</w:t>
            </w:r>
            <w:r w:rsidR="009343E4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ฑ์และ</w:t>
            </w:r>
            <w:r w:rsidR="00AD25B0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2790" w:type="dxa"/>
            <w:shd w:val="clear" w:color="auto" w:fill="auto"/>
          </w:tcPr>
          <w:p w14:paraId="36C0348C" w14:textId="653EA34F" w:rsidR="00844016" w:rsidRPr="00C57E9F" w:rsidRDefault="00902D1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</w:t>
            </w:r>
            <w:r w:rsidR="00DD2327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และผู้ถือหุ้นร่วมกันกับบริษัทย่อย</w:t>
            </w:r>
          </w:p>
        </w:tc>
      </w:tr>
      <w:tr w:rsidR="004E073B" w:rsidRPr="00C57E9F" w14:paraId="4822A703" w14:textId="77777777" w:rsidTr="003B467F">
        <w:tc>
          <w:tcPr>
            <w:tcW w:w="2970" w:type="dxa"/>
            <w:shd w:val="clear" w:color="auto" w:fill="auto"/>
          </w:tcPr>
          <w:p w14:paraId="244C8D59" w14:textId="3F3C578D" w:rsidR="004E073B" w:rsidRPr="00C57E9F" w:rsidRDefault="00172013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นายสันติ สาทิพย์พง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ษ์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14:paraId="27D74522" w14:textId="55212C21" w:rsidR="004E073B" w:rsidRPr="00C57E9F" w:rsidRDefault="00AF6C66" w:rsidP="00AF6C6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0883ECDE" w14:textId="26065C7C" w:rsidR="004E073B" w:rsidRPr="00C57E9F" w:rsidRDefault="00172013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  <w:r w:rsidR="00E82B64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(สิ้นสุดเดือนมีนาคม </w:t>
            </w:r>
            <w:r w:rsidR="00E82B64" w:rsidRPr="00C57E9F">
              <w:rPr>
                <w:rFonts w:ascii="Browallia New" w:hAnsi="Browallia New" w:cs="Browallia New"/>
                <w:sz w:val="22"/>
                <w:szCs w:val="22"/>
              </w:rPr>
              <w:t>2561)</w:t>
            </w:r>
          </w:p>
        </w:tc>
      </w:tr>
      <w:tr w:rsidR="006C1406" w:rsidRPr="00C57E9F" w14:paraId="796CE44A" w14:textId="77777777" w:rsidTr="003B467F">
        <w:tc>
          <w:tcPr>
            <w:tcW w:w="2970" w:type="dxa"/>
            <w:hideMark/>
          </w:tcPr>
          <w:p w14:paraId="5E4B04D7" w14:textId="102CED30" w:rsidR="006C1406" w:rsidRPr="00C57E9F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คุณณกรณ์ กรณ์หิรัญ</w:t>
            </w:r>
          </w:p>
        </w:tc>
        <w:tc>
          <w:tcPr>
            <w:tcW w:w="3420" w:type="dxa"/>
            <w:hideMark/>
          </w:tcPr>
          <w:p w14:paraId="7F059A52" w14:textId="14F41D88" w:rsidR="006C1406" w:rsidRPr="00C57E9F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14FE436A" w14:textId="12B55541" w:rsidR="006C1406" w:rsidRPr="00C57E9F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  <w:r w:rsidR="000A72CD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0A72CD" w:rsidRPr="00C57E9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82B64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สิ้นสุดเดือน</w:t>
            </w:r>
            <w:r w:rsidR="000A72CD"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มกราคม</w:t>
            </w:r>
            <w:r w:rsidR="000A72CD" w:rsidRPr="00C57E9F">
              <w:rPr>
                <w:rFonts w:ascii="Browallia New" w:hAnsi="Browallia New" w:cs="Browallia New"/>
                <w:sz w:val="22"/>
                <w:szCs w:val="22"/>
              </w:rPr>
              <w:t xml:space="preserve"> 2562)</w:t>
            </w:r>
          </w:p>
        </w:tc>
      </w:tr>
      <w:tr w:rsidR="006C1406" w:rsidRPr="00C57E9F" w14:paraId="2EC66969" w14:textId="77777777" w:rsidTr="003B467F">
        <w:tc>
          <w:tcPr>
            <w:tcW w:w="2970" w:type="dxa"/>
            <w:hideMark/>
          </w:tcPr>
          <w:p w14:paraId="617EE038" w14:textId="3AC78D4A" w:rsidR="006C1406" w:rsidRPr="00C57E9F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คุณจักรกริสน์ โลหะเจริญทรัพย์</w:t>
            </w:r>
          </w:p>
        </w:tc>
        <w:tc>
          <w:tcPr>
            <w:tcW w:w="3420" w:type="dxa"/>
            <w:hideMark/>
          </w:tcPr>
          <w:p w14:paraId="5B6CAF91" w14:textId="2E94A09F" w:rsidR="006C1406" w:rsidRPr="00C57E9F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739824BD" w14:textId="78CA44AA" w:rsidR="006C1406" w:rsidRPr="00C57E9F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6C1406" w:rsidRPr="00C57E9F" w14:paraId="0A7A1EE0" w14:textId="77777777" w:rsidTr="003B467F">
        <w:tc>
          <w:tcPr>
            <w:tcW w:w="2970" w:type="dxa"/>
          </w:tcPr>
          <w:p w14:paraId="0CC6B9A3" w14:textId="1E3B483D" w:rsidR="006C1406" w:rsidRPr="00C57E9F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คุณปรีชา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นันท์นฤมิต</w:t>
            </w:r>
          </w:p>
        </w:tc>
        <w:tc>
          <w:tcPr>
            <w:tcW w:w="3420" w:type="dxa"/>
          </w:tcPr>
          <w:p w14:paraId="3ECC698C" w14:textId="68616581" w:rsidR="006C1406" w:rsidRPr="00C57E9F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</w:tcPr>
          <w:p w14:paraId="42F9F6B4" w14:textId="796FCC1A" w:rsidR="006C1406" w:rsidRPr="00C57E9F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</w:t>
            </w:r>
          </w:p>
        </w:tc>
      </w:tr>
      <w:tr w:rsidR="006C1406" w:rsidRPr="00C57E9F" w14:paraId="4CD71F76" w14:textId="77777777" w:rsidTr="003B467F">
        <w:tc>
          <w:tcPr>
            <w:tcW w:w="2970" w:type="dxa"/>
            <w:hideMark/>
          </w:tcPr>
          <w:p w14:paraId="09FF35CB" w14:textId="08F78E93" w:rsidR="006C1406" w:rsidRPr="00C57E9F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คุณสุชาณี 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วรฤ</w:t>
            </w:r>
            <w:proofErr w:type="spellEnd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ทธินภา</w:t>
            </w:r>
          </w:p>
        </w:tc>
        <w:tc>
          <w:tcPr>
            <w:tcW w:w="3420" w:type="dxa"/>
            <w:hideMark/>
          </w:tcPr>
          <w:p w14:paraId="1EBF6BFD" w14:textId="055DF2D3" w:rsidR="006C1406" w:rsidRPr="00C57E9F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309E8813" w14:textId="2F516953" w:rsidR="006C1406" w:rsidRPr="00C57E9F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ญาติกรรมการ</w:t>
            </w:r>
          </w:p>
        </w:tc>
      </w:tr>
    </w:tbl>
    <w:p w14:paraId="14DF4786" w14:textId="77777777" w:rsidR="00CA5CAD" w:rsidRPr="00C57E9F" w:rsidRDefault="00CA5CAD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CF1992C" w14:textId="29C782FC" w:rsidR="00E507A5" w:rsidRPr="00C57E9F" w:rsidRDefault="005753E0" w:rsidP="00D61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864008" w:rsidRPr="00C57E9F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C57E9F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E919CB" w:rsidRPr="00C57E9F">
        <w:rPr>
          <w:rFonts w:ascii="Browallia New" w:hAnsi="Browallia New" w:cs="Browallia New"/>
          <w:sz w:val="28"/>
          <w:szCs w:val="28"/>
          <w:cs/>
        </w:rPr>
        <w:t xml:space="preserve">ปีสิ้นสุดวันที่ </w:t>
      </w:r>
      <w:r w:rsidR="00E919CB" w:rsidRPr="00C57E9F">
        <w:rPr>
          <w:rFonts w:ascii="Browallia New" w:hAnsi="Browallia New" w:cs="Browallia New"/>
          <w:sz w:val="28"/>
          <w:szCs w:val="28"/>
        </w:rPr>
        <w:t>31</w:t>
      </w:r>
      <w:r w:rsidR="00E919CB"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A7417B" w:rsidRPr="00C57E9F">
        <w:rPr>
          <w:rFonts w:ascii="Browallia New" w:hAnsi="Browallia New" w:cs="Browallia New"/>
          <w:sz w:val="28"/>
          <w:szCs w:val="28"/>
        </w:rPr>
        <w:t>6</w:t>
      </w:r>
      <w:r w:rsidR="003C2302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3B467F" w:rsidRPr="00C57E9F">
        <w:rPr>
          <w:rFonts w:ascii="Browallia New" w:hAnsi="Browallia New" w:cs="Browallia New"/>
          <w:sz w:val="28"/>
          <w:szCs w:val="28"/>
        </w:rPr>
        <w:t>6</w:t>
      </w:r>
      <w:r w:rsidR="003C2302" w:rsidRPr="00C57E9F">
        <w:rPr>
          <w:rFonts w:ascii="Browallia New" w:hAnsi="Browallia New" w:cs="Browallia New"/>
          <w:sz w:val="28"/>
          <w:szCs w:val="28"/>
        </w:rPr>
        <w:t>1</w:t>
      </w:r>
      <w:r w:rsidR="00804F76" w:rsidRPr="00C57E9F">
        <w:rPr>
          <w:rFonts w:ascii="Browallia New" w:hAnsi="Browallia New" w:cs="Browallia New" w:hint="cs"/>
          <w:sz w:val="28"/>
          <w:szCs w:val="28"/>
          <w:cs/>
        </w:rPr>
        <w:t xml:space="preserve">    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5F8D7D3" w14:textId="77777777" w:rsidR="00012C4C" w:rsidRPr="00C57E9F" w:rsidRDefault="00012C4C" w:rsidP="00D61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748BE67" w14:textId="77777777" w:rsidR="00D61B26" w:rsidRPr="00C57E9F" w:rsidRDefault="00D61B26" w:rsidP="00D61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1983"/>
        <w:gridCol w:w="1084"/>
        <w:gridCol w:w="1023"/>
        <w:gridCol w:w="1042"/>
        <w:gridCol w:w="1078"/>
      </w:tblGrid>
      <w:tr w:rsidR="00BC7478" w:rsidRPr="00C57E9F" w14:paraId="1AD4633B" w14:textId="77777777" w:rsidTr="003B467F">
        <w:trPr>
          <w:tblHeader/>
        </w:trPr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1364188C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20E6883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27" w:type="dxa"/>
            <w:gridSpan w:val="4"/>
            <w:tcBorders>
              <w:top w:val="nil"/>
            </w:tcBorders>
            <w:shd w:val="clear" w:color="auto" w:fill="auto"/>
          </w:tcPr>
          <w:p w14:paraId="7DCC1F29" w14:textId="77777777" w:rsidR="00BC7478" w:rsidRPr="00C57E9F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BC7478" w:rsidRPr="00C57E9F" w14:paraId="61FCD0E1" w14:textId="77777777" w:rsidTr="003B467F">
        <w:trPr>
          <w:tblHeader/>
        </w:trPr>
        <w:tc>
          <w:tcPr>
            <w:tcW w:w="2721" w:type="dxa"/>
            <w:shd w:val="clear" w:color="auto" w:fill="auto"/>
          </w:tcPr>
          <w:p w14:paraId="60EF983C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62B032C7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14:paraId="1C98D53C" w14:textId="77777777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shd w:val="clear" w:color="auto" w:fill="auto"/>
          </w:tcPr>
          <w:p w14:paraId="2E392994" w14:textId="77777777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7478" w:rsidRPr="00C57E9F" w14:paraId="376C8FB7" w14:textId="77777777" w:rsidTr="003B467F">
        <w:trPr>
          <w:tblHeader/>
        </w:trPr>
        <w:tc>
          <w:tcPr>
            <w:tcW w:w="2721" w:type="dxa"/>
            <w:shd w:val="clear" w:color="auto" w:fill="auto"/>
          </w:tcPr>
          <w:p w14:paraId="3AE637D5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14:paraId="2CF8B607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5C6C079A" w14:textId="77777777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C7478" w:rsidRPr="00C57E9F" w14:paraId="2D58CF5E" w14:textId="77777777" w:rsidTr="003B467F">
        <w:trPr>
          <w:tblHeader/>
        </w:trPr>
        <w:tc>
          <w:tcPr>
            <w:tcW w:w="2721" w:type="dxa"/>
            <w:shd w:val="clear" w:color="auto" w:fill="auto"/>
          </w:tcPr>
          <w:p w14:paraId="5AD2211E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4A4D5A3C" w14:textId="77777777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4" w:type="dxa"/>
            <w:shd w:val="clear" w:color="auto" w:fill="auto"/>
          </w:tcPr>
          <w:p w14:paraId="148B7D93" w14:textId="7BBC78D9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C2C36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23" w:type="dxa"/>
            <w:shd w:val="clear" w:color="auto" w:fill="auto"/>
          </w:tcPr>
          <w:p w14:paraId="465D38B5" w14:textId="112105D9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964AA" w:rsidRPr="00C57E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C2C36"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42" w:type="dxa"/>
            <w:shd w:val="clear" w:color="auto" w:fill="auto"/>
          </w:tcPr>
          <w:p w14:paraId="01555C76" w14:textId="410EFAE1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C2C36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14:paraId="42C8D323" w14:textId="0BC2EF24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964AA" w:rsidRPr="00C57E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C2C36"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BC7478" w:rsidRPr="00C57E9F" w14:paraId="67A71475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3180C6F" w14:textId="77777777" w:rsidR="00BC7478" w:rsidRPr="00C57E9F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CA1DC83" w14:textId="77777777" w:rsidR="00BC7478" w:rsidRPr="00C57E9F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38954D6E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2C84582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81F702E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91F7A64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7478" w:rsidRPr="00C57E9F" w14:paraId="4B71174E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FC8CD4F" w14:textId="77777777" w:rsidR="00BC7478" w:rsidRPr="00C57E9F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5790C65" w14:textId="77777777" w:rsidR="00BC7478" w:rsidRPr="00C57E9F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FDD371D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49824C2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BC6FC6B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BCE7BD2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2017D" w:rsidRPr="00C57E9F" w14:paraId="0D2E655B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C97FA61" w14:textId="47F906B4" w:rsidR="00C2017D" w:rsidRPr="00C57E9F" w:rsidRDefault="00C2017D" w:rsidP="0032001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D6D3C6B" w14:textId="77777777" w:rsidR="00C2017D" w:rsidRPr="00C57E9F" w:rsidRDefault="00C2017D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62B3C543" w14:textId="0E8F088F" w:rsidR="00C2017D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="00C2017D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5A386DD" w14:textId="5CCDFACC" w:rsidR="00C2017D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0D7998DE" w14:textId="2F075068" w:rsidR="00C2017D" w:rsidRPr="00C57E9F" w:rsidRDefault="00C2017D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1,144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CEA2231" w14:textId="62DF94D8" w:rsidR="00C2017D" w:rsidRPr="00C57E9F" w:rsidRDefault="00C2017D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</w:tr>
      <w:tr w:rsidR="00C2017D" w:rsidRPr="00C57E9F" w14:paraId="59B7F510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4B843E0" w14:textId="17207DFC" w:rsidR="00C2017D" w:rsidRPr="00C57E9F" w:rsidRDefault="00C2017D" w:rsidP="00C2017D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C10BCD1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592892F6" w14:textId="11DD567B" w:rsidR="00C2017D" w:rsidRPr="00C57E9F" w:rsidRDefault="00C2017D" w:rsidP="00C2017D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1,030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049ADD15" w14:textId="7D4E1C28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15,021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44202FD1" w14:textId="0BDA4E1B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1,030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1D73FD1" w14:textId="365DFF88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15,021</w:t>
            </w:r>
          </w:p>
        </w:tc>
      </w:tr>
      <w:tr w:rsidR="00320017" w:rsidRPr="00C57E9F" w14:paraId="2F331DE2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141533D" w14:textId="6F066492" w:rsidR="00320017" w:rsidRPr="00C57E9F" w:rsidRDefault="00320017" w:rsidP="00320017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 w:firstLine="15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" w:name="_Hlk30430465"/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222F844" w14:textId="77777777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529B2FE1" w14:textId="734B5C7C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3,433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688B49D" w14:textId="389B2B2F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2,439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585B7C2" w14:textId="340AC843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5E78DAE" w14:textId="60E30353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1"/>
      <w:tr w:rsidR="00C2017D" w:rsidRPr="00C57E9F" w14:paraId="27B68ECD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70E407D" w14:textId="77777777" w:rsidR="00C2017D" w:rsidRPr="00C57E9F" w:rsidRDefault="00C2017D" w:rsidP="00C2017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8CCEFFF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FFBC1" w14:textId="2D27FCE8" w:rsidR="00C2017D" w:rsidRPr="00C57E9F" w:rsidRDefault="00C2017D" w:rsidP="00C201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4,463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9E717" w14:textId="33D47F45" w:rsidR="00C2017D" w:rsidRPr="00C57E9F" w:rsidRDefault="00C2017D" w:rsidP="00C201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17,460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33E3C" w14:textId="5F2804DD" w:rsidR="00C2017D" w:rsidRPr="00C57E9F" w:rsidRDefault="00C2017D" w:rsidP="00C201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2,174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77EC2" w14:textId="38AAC333" w:rsidR="00C2017D" w:rsidRPr="00C57E9F" w:rsidRDefault="00C2017D" w:rsidP="00C201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15,571</w:t>
            </w:r>
          </w:p>
        </w:tc>
      </w:tr>
      <w:tr w:rsidR="00C2017D" w:rsidRPr="00C57E9F" w14:paraId="25256BB8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21911C66" w14:textId="77777777" w:rsidR="00C2017D" w:rsidRPr="00C57E9F" w:rsidRDefault="00C2017D" w:rsidP="00C2017D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6FB4B4C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47F13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BB4EC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8A458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58468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2017D" w:rsidRPr="00C57E9F" w14:paraId="574BA158" w14:textId="77777777" w:rsidTr="003B467F">
        <w:trPr>
          <w:trHeight w:val="308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7A22579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12844C35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86C3809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AAEA69B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493A7388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26EFF79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64F35BAC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B798563" w14:textId="56EB7589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FFEE754" w14:textId="67066BFF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00FD5C7C" w14:textId="10FED031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12D1A1CB" w14:textId="111EB5ED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8AAB0" w14:textId="069348A6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8DAED" w14:textId="0A0F59DE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</w:tr>
      <w:tr w:rsidR="00C2017D" w:rsidRPr="00C57E9F" w14:paraId="145387AF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710C610" w14:textId="77777777" w:rsidR="00C2017D" w:rsidRPr="00C57E9F" w:rsidRDefault="00C2017D" w:rsidP="00C2017D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98B3D9D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775CB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ECAB5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3530C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5F6A3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2017D" w:rsidRPr="00C57E9F" w14:paraId="29BB3FC6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3890E74" w14:textId="77777777" w:rsidR="00C2017D" w:rsidRPr="00C57E9F" w:rsidRDefault="00C2017D" w:rsidP="00C2017D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1BFC55BB" w14:textId="6209DB66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19564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CE87B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F97A3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94A12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76CA0431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F8A615B" w14:textId="36063530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AC58C0B" w14:textId="2F32C42D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179A4D60" w14:textId="6AB1919A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15972B60" w14:textId="5D89ACE4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7D0FF" w14:textId="1CE478F9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9BFA6" w14:textId="09F74110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</w:tr>
      <w:tr w:rsidR="00C2017D" w:rsidRPr="00C57E9F" w14:paraId="1C0B0FB3" w14:textId="77777777" w:rsidTr="0041794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3F0FB12E" w14:textId="77777777" w:rsidR="00C2017D" w:rsidRPr="00C57E9F" w:rsidRDefault="00C2017D" w:rsidP="00C2017D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80D0268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241AD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E40EB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D649E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9D4F2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2017D" w:rsidRPr="00C57E9F" w14:paraId="360596A4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F65F9F3" w14:textId="77777777" w:rsidR="00C2017D" w:rsidRPr="00C57E9F" w:rsidRDefault="00C2017D" w:rsidP="00C2017D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632DAC3" w14:textId="77777777" w:rsidR="00C2017D" w:rsidRPr="00C57E9F" w:rsidRDefault="00C2017D" w:rsidP="00C2017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F2B80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4C455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CF43A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23EF1" w14:textId="77777777" w:rsidR="00C2017D" w:rsidRPr="00C57E9F" w:rsidRDefault="00C2017D" w:rsidP="00C2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20017" w:rsidRPr="00C57E9F" w14:paraId="030445E7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F70EB6C" w14:textId="7ECB4374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7A04398A" w14:textId="4361D38A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062E4" w14:textId="1DAE01C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87E6CC3" w14:textId="6258AF58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F6DEC" w14:textId="7997ACD5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582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8E4F5" w14:textId="1E33CEA6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391</w:t>
            </w:r>
          </w:p>
        </w:tc>
      </w:tr>
      <w:tr w:rsidR="00320017" w:rsidRPr="00C57E9F" w14:paraId="1C1E7B60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BC44312" w14:textId="016E8715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234DCFD3" w14:textId="2CF2F80C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A93A9" w14:textId="74886CC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2B6FBB93" w14:textId="171F5228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BAF92" w14:textId="1C4DADD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B6495" w14:textId="198D71EF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20017" w:rsidRPr="00C57E9F" w14:paraId="36D09281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65436EF" w14:textId="6B908035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7CC455F" w14:textId="21EAAE08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DF91F" w14:textId="610F06E6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B9AE929" w14:textId="309DF9C6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FADFF" w14:textId="6370AABA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30340" w14:textId="5C980588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</w:tr>
      <w:tr w:rsidR="00320017" w:rsidRPr="00C57E9F" w14:paraId="316E1193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741E388D" w14:textId="7F6F4D6A" w:rsidR="00320017" w:rsidRPr="00C57E9F" w:rsidRDefault="00320017" w:rsidP="0032001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66C6711" w14:textId="77777777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ADC1B" w14:textId="3D978A1C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69AC4FC" w14:textId="5AE803E1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3D4D5" w14:textId="06DA41E1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2,626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8CEB1" w14:textId="5E2649E7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1,773</w:t>
            </w:r>
          </w:p>
        </w:tc>
      </w:tr>
      <w:tr w:rsidR="0031230F" w:rsidRPr="00C57E9F" w14:paraId="07D2D32D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55FA598D" w14:textId="77777777" w:rsidR="0031230F" w:rsidRPr="00C57E9F" w:rsidRDefault="0031230F" w:rsidP="00320017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04A5DA1" w14:textId="77777777" w:rsidR="0031230F" w:rsidRPr="00C57E9F" w:rsidRDefault="0031230F" w:rsidP="0031230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6A714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48FF1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30B6F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A76F7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30F" w:rsidRPr="00C57E9F" w14:paraId="038EE579" w14:textId="77777777" w:rsidTr="004D4DD2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3DFC1920" w14:textId="77777777" w:rsidR="0031230F" w:rsidRPr="00C57E9F" w:rsidRDefault="0031230F" w:rsidP="0031230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0B5CA7CF" w14:textId="77777777" w:rsidR="0031230F" w:rsidRPr="00C57E9F" w:rsidRDefault="0031230F" w:rsidP="0031230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E791A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8D088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4D570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CEFF8" w14:textId="77777777" w:rsidR="0031230F" w:rsidRPr="00C57E9F" w:rsidRDefault="0031230F" w:rsidP="0031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54715B3F" w14:textId="77777777" w:rsidTr="004D4DD2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C06077C" w14:textId="0AEB931E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2E59E030" w14:textId="516DE7EC" w:rsidR="00320017" w:rsidRPr="00C57E9F" w:rsidRDefault="00320017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4.50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6.15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48FA577F" w14:textId="7CAC9B78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46FB769B" w14:textId="05C5C44F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1FF7C" w14:textId="03185AFB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18,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31675" w14:textId="0D88229B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  <w:tr w:rsidR="005847D6" w:rsidRPr="00C57E9F" w14:paraId="17CE4DDB" w14:textId="77777777" w:rsidTr="004D4DD2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BC66A70" w14:textId="77777777" w:rsidR="005847D6" w:rsidRPr="00C57E9F" w:rsidRDefault="005847D6" w:rsidP="005847D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25EE0968" w14:textId="77777777" w:rsidR="005847D6" w:rsidRPr="00C57E9F" w:rsidRDefault="005847D6" w:rsidP="005847D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37EB8F88" w14:textId="77777777" w:rsidR="005847D6" w:rsidRPr="00C57E9F" w:rsidRDefault="005847D6" w:rsidP="005847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2EE2973" w14:textId="77777777" w:rsidR="005847D6" w:rsidRPr="00C57E9F" w:rsidRDefault="005847D6" w:rsidP="005847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5B900D5" w14:textId="77777777" w:rsidR="005847D6" w:rsidRPr="00C57E9F" w:rsidRDefault="005847D6" w:rsidP="0058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561E657" w14:textId="77777777" w:rsidR="005847D6" w:rsidRPr="00C57E9F" w:rsidRDefault="005847D6" w:rsidP="0058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7D6" w:rsidRPr="00C57E9F" w14:paraId="37CBCF49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08D9184" w14:textId="77777777" w:rsidR="005847D6" w:rsidRPr="00C57E9F" w:rsidRDefault="005847D6" w:rsidP="005847D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2144F51" w14:textId="77777777" w:rsidR="005847D6" w:rsidRPr="00C57E9F" w:rsidRDefault="005847D6" w:rsidP="005847D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033B283" w14:textId="77777777" w:rsidR="005847D6" w:rsidRPr="00C57E9F" w:rsidRDefault="005847D6" w:rsidP="005847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A542E7E" w14:textId="77777777" w:rsidR="005847D6" w:rsidRPr="00C57E9F" w:rsidRDefault="005847D6" w:rsidP="005847D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A888EFC" w14:textId="77777777" w:rsidR="005847D6" w:rsidRPr="00C57E9F" w:rsidRDefault="005847D6" w:rsidP="0058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3E23303" w14:textId="77777777" w:rsidR="005847D6" w:rsidRPr="00C57E9F" w:rsidRDefault="005847D6" w:rsidP="00584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3B4320B3" w14:textId="77777777" w:rsidTr="00685BA7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0DBEB27" w14:textId="0F56C3ED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2FD90385" w14:textId="052BAAF9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3368E2AE" w14:textId="7C46C0ED" w:rsidR="00320017" w:rsidRPr="00C57E9F" w:rsidRDefault="00320017" w:rsidP="0032001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9CCED20" w14:textId="3D6C745B" w:rsidR="00320017" w:rsidRPr="00C57E9F" w:rsidRDefault="00320017" w:rsidP="0032001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1BC25" w14:textId="3ED9219B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18,269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B90EA" w14:textId="68E59824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21,140</w:t>
            </w:r>
          </w:p>
        </w:tc>
      </w:tr>
      <w:tr w:rsidR="00B9758F" w:rsidRPr="00C57E9F" w14:paraId="6CE76B68" w14:textId="77777777" w:rsidTr="006361F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A9B419F" w14:textId="475FC78A" w:rsidR="00B9758F" w:rsidRPr="00C57E9F" w:rsidRDefault="00B9758F" w:rsidP="00B9758F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1315EC1" w14:textId="7E81B398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3E0D04D4" w14:textId="2F127680" w:rsidR="00B9758F" w:rsidRPr="00C57E9F" w:rsidRDefault="00B9758F" w:rsidP="00B97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22,132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147F1661" w14:textId="7BF73BF5" w:rsidR="00B9758F" w:rsidRPr="00C57E9F" w:rsidRDefault="00B9758F" w:rsidP="00B97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26,019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A8A4726" w14:textId="2AEAFB7F" w:rsidR="00B9758F" w:rsidRPr="00C57E9F" w:rsidRDefault="00B9758F" w:rsidP="00B97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18,492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5D87AAF" w14:textId="32474282" w:rsidR="00B9758F" w:rsidRPr="00C57E9F" w:rsidRDefault="00B9758F" w:rsidP="00B97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19,795</w:t>
            </w:r>
          </w:p>
        </w:tc>
      </w:tr>
      <w:tr w:rsidR="00B9758F" w:rsidRPr="00C57E9F" w14:paraId="19236C6B" w14:textId="77777777" w:rsidTr="005834F2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33241A1A" w14:textId="77777777" w:rsidR="00B9758F" w:rsidRPr="00C57E9F" w:rsidRDefault="00B9758F" w:rsidP="00B9758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B0A1F01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42EC0" w14:textId="7258E8BC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22,132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236DF" w14:textId="6A3FC607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26,019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FC88C" w14:textId="13BF0CDC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36,761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DA444" w14:textId="2311AA4B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40,935</w:t>
            </w:r>
          </w:p>
        </w:tc>
      </w:tr>
      <w:tr w:rsidR="00B9758F" w:rsidRPr="00C57E9F" w14:paraId="48522E40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7F0302AF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318AEE28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F54AA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FD952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0F748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B4C7E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58F" w:rsidRPr="00C57E9F" w14:paraId="4B73B279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3C53B19" w14:textId="77777777" w:rsidR="00B9758F" w:rsidRPr="00C57E9F" w:rsidRDefault="00B9758F" w:rsidP="00B9758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1078EC80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5A9BE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D9D2F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1900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FD177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58F" w:rsidRPr="00C57E9F" w14:paraId="32A328D6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8CA21B3" w14:textId="468CC850" w:rsidR="00B9758F" w:rsidRPr="00C57E9F" w:rsidRDefault="00B9758F" w:rsidP="00B9758F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D7BBA59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8DEDE" w14:textId="57E56523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18,718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AD21F" w14:textId="2B9CE8C4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33,538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BE9A0" w14:textId="64AC4BDE" w:rsidR="00B9758F" w:rsidRPr="00C57E9F" w:rsidRDefault="00B9758F" w:rsidP="00B9758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18,290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43FD" w14:textId="77BEC467" w:rsidR="00B9758F" w:rsidRPr="00C57E9F" w:rsidRDefault="00B9758F" w:rsidP="00B975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33,191</w:t>
            </w:r>
          </w:p>
        </w:tc>
      </w:tr>
      <w:tr w:rsidR="00B9758F" w:rsidRPr="00C57E9F" w14:paraId="2DBA168B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629592A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0B4E8DCE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2E0BD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4A8C0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A8B6B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34E27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58F" w:rsidRPr="00C57E9F" w14:paraId="76A8A737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0BBF4744" w14:textId="754CFC1E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ขายสินทรัพย์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441DBC4B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D52C0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C70DC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26AFC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F0ED5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1DDCA11B" w14:textId="77777777" w:rsidTr="00685BA7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6B992DFC" w14:textId="25710782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72" w:hanging="12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6E860465" w14:textId="7C39BC65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6638D9B" w14:textId="543F9B94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43C30F9" w14:textId="6A55A955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FAD1B" w14:textId="7305B444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0A6D2" w14:textId="5CA2FBA4" w:rsidR="00320017" w:rsidRPr="00C57E9F" w:rsidRDefault="00320017" w:rsidP="003200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9758F" w:rsidRPr="00C57E9F" w14:paraId="2C807261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31DAC0FA" w14:textId="77777777" w:rsidR="00B9758F" w:rsidRPr="00C57E9F" w:rsidRDefault="00B9758F" w:rsidP="00320017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302A032C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C88C58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CF23E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63266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87940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58F" w:rsidRPr="00C57E9F" w14:paraId="378C7EA7" w14:textId="77777777" w:rsidTr="003B467F">
        <w:trPr>
          <w:trHeight w:val="333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6FFAD4F" w14:textId="77777777" w:rsidR="00B9758F" w:rsidRPr="00C57E9F" w:rsidRDefault="00B9758F" w:rsidP="00B9758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9A88F3C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28BBAFA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590DBEB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1518AB5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0430E68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5BF923A1" w14:textId="77777777" w:rsidTr="00685BA7">
        <w:trPr>
          <w:trHeight w:val="333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A5B9E6D" w14:textId="77777777" w:rsidR="00320017" w:rsidRPr="00C57E9F" w:rsidRDefault="00320017" w:rsidP="00320017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120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585DB2" w14:textId="4CD9CB5D" w:rsidR="00320017" w:rsidRPr="00C57E9F" w:rsidRDefault="00320017" w:rsidP="00320017">
            <w:pPr>
              <w:tabs>
                <w:tab w:val="clear" w:pos="2580"/>
                <w:tab w:val="left" w:pos="113"/>
              </w:tabs>
              <w:spacing w:line="240" w:lineRule="auto"/>
              <w:ind w:right="72"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A62D673" w14:textId="62E364F2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ม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US"/>
              </w:rPr>
              <w:t>/</w:t>
            </w:r>
          </w:p>
          <w:p w14:paraId="580F3760" w14:textId="2E213108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D6D19A6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CC432D" w14:textId="48B6F1F5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C4A4997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3A055D" w14:textId="4D7DC062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1ECAFD3" w14:textId="60218B0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E5EED39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223933" w14:textId="2AC2CDD3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20017" w:rsidRPr="00C57E9F" w14:paraId="4ACDB2CD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3E3A277" w14:textId="526C30A3" w:rsidR="00320017" w:rsidRPr="00C57E9F" w:rsidRDefault="00320017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EDC61E1" w14:textId="3D7AE55F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7A3ECDA" w14:textId="6CC5F410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6C22145" w14:textId="2B9BC876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5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082FEC6" w14:textId="28843D53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237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C74E04D" w14:textId="186809A9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20017" w:rsidRPr="00C57E9F" w14:paraId="0D91C71F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5164CCC" w14:textId="31C8601A" w:rsidR="00320017" w:rsidRPr="00C57E9F" w:rsidRDefault="00320017" w:rsidP="00320017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38D1D74" w14:textId="77777777" w:rsidR="00320017" w:rsidRPr="00C57E9F" w:rsidRDefault="00320017" w:rsidP="00320017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67AFC1D5" w14:textId="2C2F8B68" w:rsidR="00320017" w:rsidRPr="00C57E9F" w:rsidRDefault="00320017" w:rsidP="003200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CABE849" w14:textId="7B937728" w:rsidR="00320017" w:rsidRPr="00C57E9F" w:rsidRDefault="00320017" w:rsidP="003200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49FB258A" w14:textId="25A58803" w:rsidR="00320017" w:rsidRPr="00C57E9F" w:rsidRDefault="00320017" w:rsidP="003200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273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2DC03FD" w14:textId="4E8980EA" w:rsidR="00320017" w:rsidRPr="00C57E9F" w:rsidRDefault="00320017" w:rsidP="0032001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9758F" w:rsidRPr="00C57E9F" w14:paraId="3F6813B7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B471303" w14:textId="5C7FFC43" w:rsidR="00B9758F" w:rsidRPr="00C57E9F" w:rsidRDefault="00B9758F" w:rsidP="00B9758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0B126D1" w14:textId="77777777" w:rsidR="00B9758F" w:rsidRPr="00C57E9F" w:rsidRDefault="00B9758F" w:rsidP="00B9758F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072AF9C5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16BCA5E1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5E345BC3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9B13C6E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9758F" w:rsidRPr="00C57E9F" w14:paraId="4B210EAE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0607489" w14:textId="77777777" w:rsidR="00B9758F" w:rsidRPr="00C57E9F" w:rsidRDefault="00B9758F" w:rsidP="00B9758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F63AE5F" w14:textId="77777777" w:rsidR="00B9758F" w:rsidRPr="00C57E9F" w:rsidRDefault="00B9758F" w:rsidP="00B9758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6E253D10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5A484C0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3858FFE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5F1DFBD" w14:textId="77777777" w:rsidR="00B9758F" w:rsidRPr="00C57E9F" w:rsidRDefault="00B9758F" w:rsidP="00B9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7E6E97E9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3378DA3" w14:textId="1EAFE6BC" w:rsidR="00320017" w:rsidRPr="00C57E9F" w:rsidRDefault="00320017" w:rsidP="00320017">
            <w:pPr>
              <w:spacing w:line="240" w:lineRule="auto"/>
              <w:ind w:left="-24" w:firstLine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54190EA" w14:textId="2A3F39A8" w:rsidR="00320017" w:rsidRPr="00C57E9F" w:rsidRDefault="00320017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F612DA9" w14:textId="573D29D0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3E217F44" w14:textId="44583298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61C297F" w14:textId="71EDCD0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250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170C627" w14:textId="7B7A9208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362E90" w:rsidRPr="00C57E9F" w14:paraId="147FB697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E3D0BD1" w14:textId="7B8B517B" w:rsidR="00362E90" w:rsidRPr="00C57E9F" w:rsidRDefault="00362E90" w:rsidP="00320017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16FB2C44" w14:textId="7CE892FB" w:rsidR="00362E90" w:rsidRPr="00C57E9F" w:rsidRDefault="00362E90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94,737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CDDF04A" w14:textId="67AF468A" w:rsidR="00362E90" w:rsidRPr="00C57E9F" w:rsidRDefault="00362E90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9581A94" w14:textId="53F13488" w:rsidR="00362E90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400757C" w14:textId="377230B5" w:rsidR="00362E90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947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0A7E819" w14:textId="4BFE9B09" w:rsidR="00362E90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62E90" w:rsidRPr="00C57E9F" w14:paraId="273F69F9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C25735B" w14:textId="104BFE57" w:rsidR="00362E90" w:rsidRPr="00C57E9F" w:rsidRDefault="00362E90" w:rsidP="00362E90">
            <w:pPr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3C73B95" w14:textId="77777777" w:rsidR="00362E90" w:rsidRPr="00C57E9F" w:rsidRDefault="00362E90" w:rsidP="00362E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D458E94" w14:textId="4A3218BD" w:rsidR="00362E90" w:rsidRPr="00C57E9F" w:rsidRDefault="00362E90" w:rsidP="00362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3,348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07BC098" w14:textId="5C0528AA" w:rsidR="00362E90" w:rsidRPr="00C57E9F" w:rsidRDefault="00362E90" w:rsidP="00362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3,348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569878BC" w14:textId="732C541F" w:rsidR="00362E90" w:rsidRPr="00C57E9F" w:rsidRDefault="00362E90" w:rsidP="00362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3,348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25CA555" w14:textId="6278B051" w:rsidR="00362E90" w:rsidRPr="00C57E9F" w:rsidRDefault="00362E90" w:rsidP="00362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</w:tr>
      <w:tr w:rsidR="00362E90" w:rsidRPr="00C57E9F" w14:paraId="19B8ED08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6D142DC" w14:textId="77777777" w:rsidR="00362E90" w:rsidRPr="00C57E9F" w:rsidRDefault="00362E90" w:rsidP="00362E90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4FEBDBF" w14:textId="77777777" w:rsidR="00362E90" w:rsidRPr="00C57E9F" w:rsidRDefault="00362E90" w:rsidP="00362E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241B3" w14:textId="7EEBE71E" w:rsidR="00362E90" w:rsidRPr="00C57E9F" w:rsidRDefault="00362E90" w:rsidP="00362E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4,295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F266E" w14:textId="4CF5F512" w:rsidR="00362E90" w:rsidRPr="00C57E9F" w:rsidRDefault="00362E90" w:rsidP="00362E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1F87F" w14:textId="4B110FA8" w:rsidR="00362E90" w:rsidRPr="00C57E9F" w:rsidRDefault="00362E90" w:rsidP="00362E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4,545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6CBE5" w14:textId="5745E714" w:rsidR="00362E90" w:rsidRPr="00C57E9F" w:rsidRDefault="00362E90" w:rsidP="00362E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3,948</w:t>
            </w:r>
          </w:p>
        </w:tc>
      </w:tr>
      <w:tr w:rsidR="00362E90" w:rsidRPr="00C57E9F" w14:paraId="0CC6DCFD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66A0167" w14:textId="77777777" w:rsidR="00362E90" w:rsidRPr="00C57E9F" w:rsidRDefault="00362E90" w:rsidP="00362E90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BC4C0C9" w14:textId="77777777" w:rsidR="00362E90" w:rsidRPr="00C57E9F" w:rsidRDefault="00362E90" w:rsidP="00362E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62495DF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14963DFE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2D4F2AB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E6E6935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2E90" w:rsidRPr="00C57E9F" w14:paraId="6D085842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4189B5E" w14:textId="77777777" w:rsidR="00362E90" w:rsidRPr="00C57E9F" w:rsidRDefault="00362E90" w:rsidP="00362E9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F0D4D98" w14:textId="77777777" w:rsidR="00362E90" w:rsidRPr="00C57E9F" w:rsidRDefault="00362E90" w:rsidP="00362E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C66C85D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4E217346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45015F3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F66FD18" w14:textId="77777777" w:rsidR="00362E90" w:rsidRPr="00C57E9F" w:rsidRDefault="00362E90" w:rsidP="0036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3F1C75B4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42ED44F" w14:textId="5266C6A6" w:rsidR="00320017" w:rsidRPr="00C57E9F" w:rsidRDefault="00320017" w:rsidP="00320017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393D01D" w14:textId="63FCCCA9" w:rsidR="00320017" w:rsidRPr="00C57E9F" w:rsidRDefault="00320017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4.50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18A3B44A" w14:textId="016093C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B4846DC" w14:textId="32B87D3D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ED346CD" w14:textId="64EF8B1C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237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0A50215C" w14:textId="406E51AF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</w:tr>
      <w:tr w:rsidR="00E300DB" w:rsidRPr="00C57E9F" w14:paraId="6F86A7F7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0B18A28" w14:textId="1432C50D" w:rsidR="00E300DB" w:rsidRPr="00C57E9F" w:rsidRDefault="00E300DB" w:rsidP="00E300DB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60DEDB4" w14:textId="451E17B5" w:rsidR="00E300DB" w:rsidRPr="00C57E9F" w:rsidRDefault="00E300DB" w:rsidP="00E300D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4.50 – </w:t>
            </w:r>
            <w:r w:rsidR="00A61BFD" w:rsidRPr="00C57E9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.00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0F65160B" w14:textId="7F885456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1,746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340B5D05" w14:textId="0FCEF0F1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4,775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2FC450F" w14:textId="54B8A1B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1,746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2F22BCA" w14:textId="6E103278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2,721</w:t>
            </w:r>
          </w:p>
        </w:tc>
      </w:tr>
      <w:tr w:rsidR="00320017" w:rsidRPr="00C57E9F" w14:paraId="2E765395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1DC4578" w14:textId="014149A6" w:rsidR="00320017" w:rsidRPr="00C57E9F" w:rsidRDefault="00320017" w:rsidP="00320017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กรรมการบริษัทย่อย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A61E695" w14:textId="7B2170A6" w:rsidR="00320017" w:rsidRPr="00C57E9F" w:rsidRDefault="00320017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8.00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58D7C1BC" w14:textId="3A8EAAE6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83040CE" w14:textId="0469DC51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1E33142D" w14:textId="632A249E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899C70F" w14:textId="3A98E79B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300DB" w:rsidRPr="00C57E9F" w14:paraId="408455B8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C713966" w14:textId="77777777" w:rsidR="00E300DB" w:rsidRPr="00C57E9F" w:rsidRDefault="00E300DB" w:rsidP="00E300D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EB3AF5B" w14:textId="77777777" w:rsidR="00E300DB" w:rsidRPr="00C57E9F" w:rsidRDefault="00E300DB" w:rsidP="00E300D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E5B23D3" w14:textId="2214D22F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1,79</w:t>
            </w:r>
            <w:r w:rsidR="005E7C98" w:rsidRPr="00C57E9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97A59E8" w14:textId="14D677AC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4,775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5D7BD53" w14:textId="64EF3E19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1,983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086DACA" w14:textId="39CDD3BC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2,842</w:t>
            </w:r>
          </w:p>
        </w:tc>
      </w:tr>
      <w:tr w:rsidR="00E300DB" w:rsidRPr="00C57E9F" w14:paraId="325B0760" w14:textId="77777777" w:rsidTr="00232D33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2FD9419F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3CB73911" w14:textId="77777777" w:rsidR="00E300DB" w:rsidRPr="00C57E9F" w:rsidRDefault="00E300DB" w:rsidP="00E300D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27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C1525E1" w14:textId="77777777" w:rsidR="00E300DB" w:rsidRPr="00C57E9F" w:rsidRDefault="00E300DB" w:rsidP="00E300DB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</w:tr>
      <w:tr w:rsidR="00E300DB" w:rsidRPr="00C57E9F" w14:paraId="53240A5E" w14:textId="77777777" w:rsidTr="003B467F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936B129" w14:textId="77777777" w:rsidR="00E300DB" w:rsidRPr="00C57E9F" w:rsidRDefault="00E300DB" w:rsidP="00E300DB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2375014" w14:textId="77777777" w:rsidR="00E300DB" w:rsidRPr="00C57E9F" w:rsidRDefault="00E300DB" w:rsidP="00E300D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F07F578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F60CD23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FAAC208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4E292BD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20017" w:rsidRPr="00C57E9F" w14:paraId="65A94A32" w14:textId="77777777" w:rsidTr="00685BA7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8AE8A59" w14:textId="77777777" w:rsidR="00320017" w:rsidRPr="00C57E9F" w:rsidRDefault="00320017" w:rsidP="00320017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AFE35C6" w14:textId="716F874E" w:rsidR="00320017" w:rsidRPr="00C57E9F" w:rsidRDefault="00320017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1561C4AC" w14:textId="13B7210E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2C2C8DC" w14:textId="6D583D59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5A0799C" w14:textId="760A2902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8663FC5" w14:textId="631DEE06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</w:tr>
      <w:tr w:rsidR="00E300DB" w:rsidRPr="00C57E9F" w14:paraId="7934AD46" w14:textId="77777777" w:rsidTr="00204DC9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5AA23CC" w14:textId="13753032" w:rsidR="00E300DB" w:rsidRPr="00C57E9F" w:rsidRDefault="00E300DB" w:rsidP="00E300DB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B2C336F" w14:textId="11C69AAD" w:rsidR="00E300DB" w:rsidRPr="00C57E9F" w:rsidRDefault="00E300DB" w:rsidP="00E300D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9BDF97F" w14:textId="37DE8E1D" w:rsidR="00E300DB" w:rsidRPr="00C57E9F" w:rsidRDefault="004622ED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2,491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819649E" w14:textId="0B288E48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2,274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5135AF07" w14:textId="2DE712CF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3889123" w14:textId="14C960F3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2,274</w:t>
            </w:r>
          </w:p>
        </w:tc>
      </w:tr>
      <w:tr w:rsidR="00320017" w:rsidRPr="00C57E9F" w14:paraId="48683420" w14:textId="77777777" w:rsidTr="00685BA7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A905401" w14:textId="77777777" w:rsidR="00320017" w:rsidRPr="00C57E9F" w:rsidRDefault="00320017" w:rsidP="00320017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DF37D28" w14:textId="77777777" w:rsidR="00320017" w:rsidRPr="00C57E9F" w:rsidRDefault="00320017" w:rsidP="0032001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01155CB9" w14:textId="735615BE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B92DBFB" w14:textId="644E819E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C0DFD8F" w14:textId="7ED42C3B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FC51FF7" w14:textId="0E4157AA" w:rsidR="00320017" w:rsidRPr="00C57E9F" w:rsidRDefault="00320017" w:rsidP="003200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E300DB" w:rsidRPr="00C57E9F" w14:paraId="2D837B8A" w14:textId="77777777" w:rsidTr="003B467F">
        <w:trPr>
          <w:trHeight w:val="360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8C1235F" w14:textId="77777777" w:rsidR="00E300DB" w:rsidRPr="00C57E9F" w:rsidRDefault="00E300DB" w:rsidP="00E300D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476B440" w14:textId="77777777" w:rsidR="00E300DB" w:rsidRPr="00C57E9F" w:rsidRDefault="00E300DB" w:rsidP="00E300D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8EDD2B2" w14:textId="3504DB44" w:rsidR="00E300DB" w:rsidRPr="00C57E9F" w:rsidRDefault="004622ED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8A92A" w14:textId="2566CE4A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2,274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53E9A6F" w14:textId="3CF9E6FF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2,980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DB756A2" w14:textId="7C2460B4" w:rsidR="00E300DB" w:rsidRPr="00C57E9F" w:rsidRDefault="00E300DB" w:rsidP="00E300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2,758</w:t>
            </w:r>
          </w:p>
        </w:tc>
      </w:tr>
      <w:tr w:rsidR="00E300DB" w:rsidRPr="00C57E9F" w14:paraId="72739CC0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8272C2F" w14:textId="77777777" w:rsidR="00E300DB" w:rsidRPr="00C57E9F" w:rsidRDefault="00E300DB" w:rsidP="00E300DB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1D6D2C2" w14:textId="77777777" w:rsidR="00E300DB" w:rsidRPr="00C57E9F" w:rsidRDefault="00E300DB" w:rsidP="00E300DB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95FFB20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231B944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89D50DA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6338B4B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00DB" w:rsidRPr="00C57E9F" w14:paraId="5A95A859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8517027" w14:textId="77777777" w:rsidR="00E300DB" w:rsidRPr="00C57E9F" w:rsidRDefault="00E300DB" w:rsidP="00E300DB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748727E" w14:textId="77777777" w:rsidR="00E300DB" w:rsidRPr="00C57E9F" w:rsidRDefault="00E300DB" w:rsidP="00E300DB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15D1BF2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C05FA64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C63A23F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5543583" w14:textId="77777777" w:rsidR="00E300DB" w:rsidRPr="00C57E9F" w:rsidRDefault="00E300DB" w:rsidP="00E30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10A" w:rsidRPr="00C57E9F" w14:paraId="3DFB4CC8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3A683C4B" w14:textId="77777777" w:rsidR="00EA310A" w:rsidRPr="00C57E9F" w:rsidRDefault="00EA310A" w:rsidP="00EA310A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BDDDA8B" w14:textId="77777777" w:rsidR="00EA310A" w:rsidRPr="00C57E9F" w:rsidRDefault="00EA310A" w:rsidP="00EA310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915E369" w14:textId="6DD4233E" w:rsidR="00EA310A" w:rsidRPr="00C57E9F" w:rsidRDefault="00EA310A" w:rsidP="00E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17,690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7C1EF9C" w14:textId="5F998251" w:rsidR="00EA310A" w:rsidRPr="00C57E9F" w:rsidRDefault="00EA310A" w:rsidP="00E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17,952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61223EA" w14:textId="7D902FEE" w:rsidR="00EA310A" w:rsidRPr="00C57E9F" w:rsidRDefault="00320017" w:rsidP="00E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  <w:r w:rsidR="00EA310A" w:rsidRPr="00C57E9F">
              <w:rPr>
                <w:rFonts w:ascii="Browallia New" w:hAnsi="Browallia New" w:cs="Browallia New"/>
                <w:sz w:val="24"/>
                <w:szCs w:val="24"/>
              </w:rPr>
              <w:t>,358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0F8A5BE" w14:textId="363CA38E" w:rsidR="00EA310A" w:rsidRPr="00C57E9F" w:rsidRDefault="00EA310A" w:rsidP="00E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10,540</w:t>
            </w:r>
          </w:p>
        </w:tc>
      </w:tr>
      <w:tr w:rsidR="00EA310A" w:rsidRPr="00C57E9F" w14:paraId="31475363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CBD5791" w14:textId="77777777" w:rsidR="00EA310A" w:rsidRPr="00C57E9F" w:rsidRDefault="00EA310A" w:rsidP="00EA310A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6D53762" w14:textId="77777777" w:rsidR="00EA310A" w:rsidRPr="00C57E9F" w:rsidRDefault="00EA310A" w:rsidP="00EA310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CBA7F0C" w14:textId="7E5905D8" w:rsidR="00EA310A" w:rsidRPr="00C57E9F" w:rsidRDefault="00EA310A" w:rsidP="00EA3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9A8BE0A" w14:textId="1F293B77" w:rsidR="00EA310A" w:rsidRPr="00C57E9F" w:rsidRDefault="00EA310A" w:rsidP="00EA3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1,516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98F2E78" w14:textId="2D6B56CF" w:rsidR="00EA310A" w:rsidRPr="00C57E9F" w:rsidRDefault="00EA310A" w:rsidP="00EA3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4F68B35" w14:textId="4F5B4A6A" w:rsidR="00EA310A" w:rsidRPr="00C57E9F" w:rsidRDefault="00EA310A" w:rsidP="00EA3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1,138</w:t>
            </w:r>
          </w:p>
        </w:tc>
      </w:tr>
      <w:tr w:rsidR="00EA310A" w:rsidRPr="00C57E9F" w14:paraId="1F532BFF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856BC6F" w14:textId="77777777" w:rsidR="00EA310A" w:rsidRPr="00C57E9F" w:rsidRDefault="00EA310A" w:rsidP="00EA310A">
            <w:pPr>
              <w:pStyle w:val="a3"/>
              <w:tabs>
                <w:tab w:val="clear" w:pos="1080"/>
              </w:tabs>
              <w:ind w:left="175" w:right="-113" w:hanging="19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2879C08" w14:textId="77777777" w:rsidR="00EA310A" w:rsidRPr="00C57E9F" w:rsidRDefault="00EA310A" w:rsidP="00EA310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779B11A" w14:textId="38422748" w:rsidR="00EA310A" w:rsidRPr="00C57E9F" w:rsidRDefault="00EA310A" w:rsidP="00EA31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18,324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28C1640" w14:textId="0BDAF623" w:rsidR="00EA310A" w:rsidRPr="00C57E9F" w:rsidRDefault="00EA310A" w:rsidP="00EA31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19,468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33E6CFD" w14:textId="06482A99" w:rsidR="00EA310A" w:rsidRPr="00C57E9F" w:rsidRDefault="00EA310A" w:rsidP="00EA31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10,505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CE81AA5" w14:textId="7C429773" w:rsidR="00EA310A" w:rsidRPr="00C57E9F" w:rsidRDefault="00EA310A" w:rsidP="00EA31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11,678</w:t>
            </w:r>
          </w:p>
        </w:tc>
      </w:tr>
    </w:tbl>
    <w:p w14:paraId="5C2A7ED9" w14:textId="6334F75E" w:rsidR="005753E0" w:rsidRPr="00C57E9F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="00EB2345" w:rsidRPr="00C57E9F">
        <w:rPr>
          <w:rFonts w:ascii="Browallia New" w:hAnsi="Browallia New" w:cs="Browallia New"/>
          <w:sz w:val="28"/>
          <w:szCs w:val="28"/>
        </w:rPr>
        <w:t>31</w:t>
      </w:r>
      <w:r w:rsidR="00EB2345"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C02968" w:rsidRPr="00C57E9F">
        <w:rPr>
          <w:rFonts w:ascii="Browallia New" w:hAnsi="Browallia New" w:cs="Browallia New"/>
          <w:sz w:val="28"/>
          <w:szCs w:val="28"/>
        </w:rPr>
        <w:t>25</w:t>
      </w:r>
      <w:r w:rsidR="009D1150" w:rsidRPr="00C57E9F">
        <w:rPr>
          <w:rFonts w:ascii="Browallia New" w:hAnsi="Browallia New" w:cs="Browallia New"/>
          <w:sz w:val="28"/>
          <w:szCs w:val="28"/>
        </w:rPr>
        <w:t>6</w:t>
      </w:r>
      <w:r w:rsidR="001C2C36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C02968" w:rsidRPr="00C57E9F">
        <w:rPr>
          <w:rFonts w:ascii="Browallia New" w:hAnsi="Browallia New" w:cs="Browallia New"/>
          <w:sz w:val="28"/>
          <w:szCs w:val="28"/>
        </w:rPr>
        <w:t>25</w:t>
      </w:r>
      <w:r w:rsidR="00661C1F" w:rsidRPr="00C57E9F">
        <w:rPr>
          <w:rFonts w:ascii="Browallia New" w:hAnsi="Browallia New" w:cs="Browallia New"/>
          <w:sz w:val="28"/>
          <w:szCs w:val="28"/>
        </w:rPr>
        <w:t>6</w:t>
      </w:r>
      <w:r w:rsidR="001C2C36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98EEF05" w14:textId="77777777" w:rsidR="00F77A2C" w:rsidRPr="00C57E9F" w:rsidRDefault="00F77A2C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5753E0" w:rsidRPr="00C57E9F" w14:paraId="104B1BF6" w14:textId="77777777" w:rsidTr="00B964AA">
        <w:trPr>
          <w:tblHeader/>
        </w:trPr>
        <w:tc>
          <w:tcPr>
            <w:tcW w:w="4158" w:type="dxa"/>
          </w:tcPr>
          <w:p w14:paraId="75772677" w14:textId="77777777" w:rsidR="005753E0" w:rsidRPr="00C57E9F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0" w:type="dxa"/>
            <w:gridSpan w:val="8"/>
          </w:tcPr>
          <w:p w14:paraId="770B871B" w14:textId="77777777" w:rsidR="005753E0" w:rsidRPr="00C57E9F" w:rsidRDefault="005753E0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5753E0" w:rsidRPr="00C57E9F" w14:paraId="2FCE8DFA" w14:textId="77777777" w:rsidTr="00B964AA">
        <w:trPr>
          <w:tblHeader/>
        </w:trPr>
        <w:tc>
          <w:tcPr>
            <w:tcW w:w="4158" w:type="dxa"/>
          </w:tcPr>
          <w:p w14:paraId="2C7C574D" w14:textId="77777777" w:rsidR="005753E0" w:rsidRPr="00C57E9F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32" w:type="dxa"/>
            <w:gridSpan w:val="3"/>
          </w:tcPr>
          <w:p w14:paraId="392E01E2" w14:textId="77777777" w:rsidR="005753E0" w:rsidRPr="00C57E9F" w:rsidRDefault="005753E0" w:rsidP="00254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350B1DEF" w14:textId="77777777" w:rsidR="005753E0" w:rsidRPr="00C57E9F" w:rsidRDefault="005753E0" w:rsidP="0025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90" w:type="dxa"/>
            <w:gridSpan w:val="3"/>
          </w:tcPr>
          <w:p w14:paraId="068823B5" w14:textId="77777777" w:rsidR="005753E0" w:rsidRPr="00C57E9F" w:rsidRDefault="005753E0" w:rsidP="00A45F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77DC3" w:rsidRPr="00C57E9F" w14:paraId="72AEF2D3" w14:textId="77777777" w:rsidTr="00B964AA">
        <w:trPr>
          <w:tblHeader/>
        </w:trPr>
        <w:tc>
          <w:tcPr>
            <w:tcW w:w="4158" w:type="dxa"/>
          </w:tcPr>
          <w:p w14:paraId="222984A4" w14:textId="77777777" w:rsidR="00D77DC3" w:rsidRPr="00C57E9F" w:rsidRDefault="00D77DC3" w:rsidP="00D77DC3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DD252BC" w14:textId="0F813069" w:rsidR="00D77DC3" w:rsidRPr="00C57E9F" w:rsidRDefault="00D77DC3" w:rsidP="00D77DC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243" w:type="dxa"/>
            <w:vAlign w:val="bottom"/>
          </w:tcPr>
          <w:p w14:paraId="78BCB0E3" w14:textId="77777777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79DAF650" w14:textId="385DB5D2" w:rsidR="00D77DC3" w:rsidRPr="00C57E9F" w:rsidRDefault="00D77DC3" w:rsidP="00D77DC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237" w:type="dxa"/>
            <w:vAlign w:val="bottom"/>
          </w:tcPr>
          <w:p w14:paraId="60285305" w14:textId="77777777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605DFAE" w14:textId="5DE05907" w:rsidR="00D77DC3" w:rsidRPr="00C57E9F" w:rsidRDefault="00D77DC3" w:rsidP="00D77DC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266" w:type="dxa"/>
            <w:vAlign w:val="bottom"/>
          </w:tcPr>
          <w:p w14:paraId="2A62C92A" w14:textId="77777777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9" w:type="dxa"/>
            <w:vAlign w:val="bottom"/>
          </w:tcPr>
          <w:p w14:paraId="2ACC1784" w14:textId="3DFBA6B4" w:rsidR="00D77DC3" w:rsidRPr="00C57E9F" w:rsidRDefault="00D77DC3" w:rsidP="00D77DC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841732" w:rsidRPr="00C57E9F" w14:paraId="6C2094DB" w14:textId="77777777" w:rsidTr="00B964AA">
        <w:tc>
          <w:tcPr>
            <w:tcW w:w="4158" w:type="dxa"/>
            <w:vAlign w:val="center"/>
          </w:tcPr>
          <w:p w14:paraId="3CA67A9E" w14:textId="4F33321C" w:rsidR="00841732" w:rsidRPr="00C57E9F" w:rsidRDefault="00FD5A79" w:rsidP="006173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59BAE3E0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1C4F877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C7CE33E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E269EA9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AA18AC4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556515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113B558" w14:textId="77777777" w:rsidR="00841732" w:rsidRPr="00C57E9F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81AA5" w:rsidRPr="00C57E9F" w14:paraId="3B2BFD36" w14:textId="77777777" w:rsidTr="00B964AA">
        <w:tc>
          <w:tcPr>
            <w:tcW w:w="4158" w:type="dxa"/>
            <w:vAlign w:val="center"/>
          </w:tcPr>
          <w:p w14:paraId="38933F29" w14:textId="134F7B73" w:rsidR="00981AA5" w:rsidRPr="00C57E9F" w:rsidRDefault="00981AA5" w:rsidP="00320017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03EADE71" w14:textId="45BA1871" w:rsidR="00981AA5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6440A8" w14:textId="77777777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511624B" w14:textId="6D63DD7D" w:rsidR="00981AA5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6F4BB5A" w14:textId="77777777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5C438F2" w14:textId="05D4202D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266" w:type="dxa"/>
          </w:tcPr>
          <w:p w14:paraId="33C9802B" w14:textId="77777777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446CCCF" w14:textId="043B72D6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</w:tr>
      <w:tr w:rsidR="00981AA5" w:rsidRPr="00C57E9F" w14:paraId="28F0339D" w14:textId="77777777" w:rsidTr="00B964AA">
        <w:tc>
          <w:tcPr>
            <w:tcW w:w="4158" w:type="dxa"/>
          </w:tcPr>
          <w:p w14:paraId="38FB95FD" w14:textId="0A317E19" w:rsidR="00981AA5" w:rsidRPr="00C57E9F" w:rsidRDefault="00981AA5" w:rsidP="00981AA5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6B5D6AA" w14:textId="3A6D83E9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238</w:t>
            </w:r>
          </w:p>
        </w:tc>
        <w:tc>
          <w:tcPr>
            <w:tcW w:w="243" w:type="dxa"/>
            <w:shd w:val="clear" w:color="auto" w:fill="auto"/>
          </w:tcPr>
          <w:p w14:paraId="28F903BD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11242D" w14:textId="7BC1E1AC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237" w:type="dxa"/>
          </w:tcPr>
          <w:p w14:paraId="50A5CD3B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3BF2615" w14:textId="35E30E01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266" w:type="dxa"/>
          </w:tcPr>
          <w:p w14:paraId="57249858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1F541F5" w14:textId="77B13775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981AA5" w:rsidRPr="00C57E9F" w14:paraId="7CFBEC85" w14:textId="77777777" w:rsidTr="004B68E6">
        <w:tc>
          <w:tcPr>
            <w:tcW w:w="4158" w:type="dxa"/>
            <w:vAlign w:val="center"/>
          </w:tcPr>
          <w:p w14:paraId="13FA460E" w14:textId="77777777" w:rsidR="00981AA5" w:rsidRPr="00C57E9F" w:rsidRDefault="00981AA5" w:rsidP="00320017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3386" w14:textId="166A64A1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243" w:type="dxa"/>
            <w:shd w:val="clear" w:color="auto" w:fill="auto"/>
          </w:tcPr>
          <w:p w14:paraId="4FEB4424" w14:textId="77777777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F638" w14:textId="6B1BFAD6" w:rsidR="00981AA5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36F6D5A" w14:textId="77777777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74C2F992" w14:textId="6DE40136" w:rsidR="00981AA5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6ED5B1C" w14:textId="77777777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ACD31CB" w14:textId="64A97ACA" w:rsidR="00981AA5" w:rsidRPr="00C57E9F" w:rsidRDefault="00981AA5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81AA5" w:rsidRPr="00C57E9F" w14:paraId="71241041" w14:textId="77777777" w:rsidTr="004B68E6">
        <w:tc>
          <w:tcPr>
            <w:tcW w:w="4158" w:type="dxa"/>
            <w:vAlign w:val="center"/>
          </w:tcPr>
          <w:p w14:paraId="67AD97DC" w14:textId="705D9B18" w:rsidR="00981AA5" w:rsidRPr="00C57E9F" w:rsidRDefault="00981AA5" w:rsidP="00981AA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A7C258" w14:textId="0AA325F2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377</w:t>
            </w:r>
          </w:p>
        </w:tc>
        <w:tc>
          <w:tcPr>
            <w:tcW w:w="243" w:type="dxa"/>
            <w:shd w:val="clear" w:color="auto" w:fill="auto"/>
          </w:tcPr>
          <w:p w14:paraId="03D76145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8BB497D" w14:textId="676503C5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237" w:type="dxa"/>
          </w:tcPr>
          <w:p w14:paraId="43FF2DCE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F8D192B" w14:textId="3CAC3A1E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266" w:type="dxa"/>
          </w:tcPr>
          <w:p w14:paraId="530B5E96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883C5" w14:textId="54D877D1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</w:tr>
      <w:tr w:rsidR="00981AA5" w:rsidRPr="00C57E9F" w14:paraId="0B7F62CF" w14:textId="77777777" w:rsidTr="00325001">
        <w:tc>
          <w:tcPr>
            <w:tcW w:w="4158" w:type="dxa"/>
            <w:vAlign w:val="center"/>
          </w:tcPr>
          <w:p w14:paraId="5951A260" w14:textId="0A082F0C" w:rsidR="00981AA5" w:rsidRPr="00C57E9F" w:rsidRDefault="00981AA5" w:rsidP="00981AA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95" w:type="dxa"/>
            <w:vAlign w:val="bottom"/>
          </w:tcPr>
          <w:p w14:paraId="2BCF1E22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3" w:type="dxa"/>
          </w:tcPr>
          <w:p w14:paraId="43C3CF59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4" w:type="dxa"/>
            <w:vAlign w:val="bottom"/>
          </w:tcPr>
          <w:p w14:paraId="49F670BC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7" w:type="dxa"/>
          </w:tcPr>
          <w:p w14:paraId="0E4FA940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11CC4A2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</w:rPr>
            </w:pPr>
          </w:p>
        </w:tc>
        <w:tc>
          <w:tcPr>
            <w:tcW w:w="266" w:type="dxa"/>
          </w:tcPr>
          <w:p w14:paraId="67B04028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9" w:type="dxa"/>
            <w:vAlign w:val="bottom"/>
          </w:tcPr>
          <w:p w14:paraId="6F9A3F68" w14:textId="77777777" w:rsidR="00981AA5" w:rsidRPr="00C57E9F" w:rsidRDefault="00981AA5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</w:tr>
      <w:tr w:rsidR="0084667B" w:rsidRPr="00C57E9F" w14:paraId="7C4EB4A5" w14:textId="77777777" w:rsidTr="00325001">
        <w:tc>
          <w:tcPr>
            <w:tcW w:w="4158" w:type="dxa"/>
            <w:vAlign w:val="center"/>
          </w:tcPr>
          <w:p w14:paraId="64B74B1F" w14:textId="0EBF6979" w:rsidR="0084667B" w:rsidRPr="00C57E9F" w:rsidRDefault="0084667B" w:rsidP="00981AA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ลูกหนี้อื่น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66C9CF68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726BF3E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4838E08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55ECA0F2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1E74E29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AE6A76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B371C8A" w14:textId="77777777" w:rsidR="0084667B" w:rsidRPr="00C57E9F" w:rsidRDefault="0084667B" w:rsidP="009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AE2" w:rsidRPr="00C57E9F" w14:paraId="6F74C36A" w14:textId="77777777" w:rsidTr="00377AE2">
        <w:tc>
          <w:tcPr>
            <w:tcW w:w="4158" w:type="dxa"/>
            <w:vAlign w:val="center"/>
          </w:tcPr>
          <w:p w14:paraId="5D4945B1" w14:textId="73BB6205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5F0389A4" w14:textId="16B3F8FF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A65DAA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43" w:type="dxa"/>
          </w:tcPr>
          <w:p w14:paraId="25C43976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</w:tcPr>
          <w:p w14:paraId="73DD3862" w14:textId="697EB629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8C9039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29C42D4" w14:textId="0482A726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91,344</w:t>
            </w:r>
          </w:p>
        </w:tc>
        <w:tc>
          <w:tcPr>
            <w:tcW w:w="266" w:type="dxa"/>
          </w:tcPr>
          <w:p w14:paraId="5FBC799C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C923128" w14:textId="1334187F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377AE2" w:rsidRPr="00C57E9F" w14:paraId="595AA5E4" w14:textId="77777777" w:rsidTr="00377AE2">
        <w:tc>
          <w:tcPr>
            <w:tcW w:w="4158" w:type="dxa"/>
            <w:vAlign w:val="center"/>
          </w:tcPr>
          <w:p w14:paraId="70EB0EC0" w14:textId="7907E172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4A1CCD2" w14:textId="3EAAC645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E3B4B83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3CCB568" w14:textId="7D386D19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F58484C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C91" w14:textId="556828FF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(91,303)</w:t>
            </w:r>
          </w:p>
        </w:tc>
        <w:tc>
          <w:tcPr>
            <w:tcW w:w="266" w:type="dxa"/>
          </w:tcPr>
          <w:p w14:paraId="5E83D25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2282686" w14:textId="5D4CF95A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77AE2" w:rsidRPr="00C57E9F" w14:paraId="58BDF0DB" w14:textId="77777777" w:rsidTr="00AB0DC8">
        <w:tc>
          <w:tcPr>
            <w:tcW w:w="4158" w:type="dxa"/>
            <w:vAlign w:val="center"/>
          </w:tcPr>
          <w:p w14:paraId="036FA885" w14:textId="39507E87" w:rsidR="00377AE2" w:rsidRPr="00377AE2" w:rsidRDefault="00377AE2" w:rsidP="00377AE2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AE2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6DA0A2D2" w14:textId="6AD1A790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A65DAA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43" w:type="dxa"/>
          </w:tcPr>
          <w:p w14:paraId="46934E72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C354482" w14:textId="221FA06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291E19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C700" w14:textId="6474BC69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266" w:type="dxa"/>
          </w:tcPr>
          <w:p w14:paraId="00EA3BD9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3506963A" w14:textId="6C995005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377AE2" w:rsidRPr="00C57E9F" w14:paraId="4484A3A5" w14:textId="77777777" w:rsidTr="00AB0DC8">
        <w:tc>
          <w:tcPr>
            <w:tcW w:w="4158" w:type="dxa"/>
            <w:vAlign w:val="center"/>
          </w:tcPr>
          <w:p w14:paraId="67727850" w14:textId="22F23D6A" w:rsidR="00377AE2" w:rsidRPr="00377AE2" w:rsidRDefault="00377AE2" w:rsidP="00377AE2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7AE2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2D7E9172" w14:textId="7EEAAFD1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5DAA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243" w:type="dxa"/>
          </w:tcPr>
          <w:p w14:paraId="6B9E89F8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</w:tcPr>
          <w:p w14:paraId="3C1FDAD7" w14:textId="15557D14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D1B4BB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0B355F24" w14:textId="518F175A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98F9483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441346A" w14:textId="6DF0E604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77AE2" w:rsidRPr="00C57E9F" w14:paraId="6B995B08" w14:textId="77777777" w:rsidTr="00685BA7">
        <w:tc>
          <w:tcPr>
            <w:tcW w:w="4158" w:type="dxa"/>
            <w:vAlign w:val="center"/>
          </w:tcPr>
          <w:p w14:paraId="344A8DA5" w14:textId="0C4CA91B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 w:hanging="2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B28B33B" w14:textId="096991DD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243" w:type="dxa"/>
          </w:tcPr>
          <w:p w14:paraId="5370B26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</w:tcPr>
          <w:p w14:paraId="2579F131" w14:textId="36795ADB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226A65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FC91527" w14:textId="7FD55FE1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266" w:type="dxa"/>
          </w:tcPr>
          <w:p w14:paraId="503D4B1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75931B" w14:textId="458B89FA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377AE2" w:rsidRPr="00C57E9F" w14:paraId="4FABAEDE" w14:textId="77777777" w:rsidTr="00CF787C">
        <w:tc>
          <w:tcPr>
            <w:tcW w:w="4158" w:type="dxa"/>
            <w:vAlign w:val="center"/>
          </w:tcPr>
          <w:p w14:paraId="469E8221" w14:textId="77777777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9F2F72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900010A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603491C1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5BC890FF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86F787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76CD09C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148BBBAE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AE2" w:rsidRPr="00C57E9F" w14:paraId="3E1CE892" w14:textId="77777777" w:rsidTr="00EE34F2">
        <w:tc>
          <w:tcPr>
            <w:tcW w:w="4158" w:type="dxa"/>
            <w:vAlign w:val="center"/>
          </w:tcPr>
          <w:p w14:paraId="5422B293" w14:textId="457E9562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 xml:space="preserve">เงินให้กู้ยืมระยะสั้นและดอกเบี้ยค้างรับ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2299AE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128602B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4FE19B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32CDE3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B54C27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DB404D9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E2AE195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AE2" w:rsidRPr="00C57E9F" w14:paraId="04911815" w14:textId="77777777" w:rsidTr="0061449B">
        <w:tc>
          <w:tcPr>
            <w:tcW w:w="4158" w:type="dxa"/>
            <w:vAlign w:val="center"/>
          </w:tcPr>
          <w:p w14:paraId="001EB3EA" w14:textId="3514D72A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 w:firstLine="15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34E8D7C6" w14:textId="2824926F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3AA9082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176C1B1" w14:textId="6EB30D00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3F15D71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vAlign w:val="bottom"/>
          </w:tcPr>
          <w:p w14:paraId="3D9AB675" w14:textId="5A276A53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3,045</w:t>
            </w:r>
          </w:p>
        </w:tc>
        <w:tc>
          <w:tcPr>
            <w:tcW w:w="266" w:type="dxa"/>
          </w:tcPr>
          <w:p w14:paraId="73566A63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553C4788" w14:textId="6D32F2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77AE2" w:rsidRPr="00C57E9F" w14:paraId="006F4ED0" w14:textId="77777777" w:rsidTr="00EE34F2">
        <w:tc>
          <w:tcPr>
            <w:tcW w:w="4158" w:type="dxa"/>
            <w:vAlign w:val="center"/>
          </w:tcPr>
          <w:p w14:paraId="12874994" w14:textId="3539D4EF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6B1E7F4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3" w:type="dxa"/>
          </w:tcPr>
          <w:p w14:paraId="0C053F01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404EC109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7" w:type="dxa"/>
          </w:tcPr>
          <w:p w14:paraId="28504E89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vAlign w:val="bottom"/>
          </w:tcPr>
          <w:p w14:paraId="2BE1B69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66" w:type="dxa"/>
          </w:tcPr>
          <w:p w14:paraId="0D256F28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702617E3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</w:tr>
      <w:tr w:rsidR="00377AE2" w:rsidRPr="00C57E9F" w14:paraId="2338D3A8" w14:textId="77777777" w:rsidTr="00B964AA">
        <w:tc>
          <w:tcPr>
            <w:tcW w:w="4158" w:type="dxa"/>
            <w:vAlign w:val="center"/>
          </w:tcPr>
          <w:p w14:paraId="1A985077" w14:textId="229FC4C2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เงินให้กู้ยืม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บริษัท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ย่อยที่กำหนดชำระ</w:t>
            </w:r>
          </w:p>
        </w:tc>
        <w:tc>
          <w:tcPr>
            <w:tcW w:w="995" w:type="dxa"/>
            <w:vAlign w:val="bottom"/>
          </w:tcPr>
          <w:p w14:paraId="6053969B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C5AD0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78C7F0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F2D97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68D562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72E677D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A44FA0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AE2" w:rsidRPr="00C57E9F" w14:paraId="23F387FC" w14:textId="77777777" w:rsidTr="00B964AA">
        <w:tc>
          <w:tcPr>
            <w:tcW w:w="4158" w:type="dxa"/>
            <w:vAlign w:val="center"/>
          </w:tcPr>
          <w:p w14:paraId="5C15AB23" w14:textId="7DD1BCAC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ภายในหนึ่งปี</w:t>
            </w:r>
          </w:p>
        </w:tc>
        <w:tc>
          <w:tcPr>
            <w:tcW w:w="995" w:type="dxa"/>
            <w:vAlign w:val="bottom"/>
          </w:tcPr>
          <w:p w14:paraId="46534B2F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783261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23160B9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B58568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6FB364E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E5F24F3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3197D95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AE2" w:rsidRPr="00C57E9F" w14:paraId="480B6650" w14:textId="77777777" w:rsidTr="004B68E6">
        <w:tc>
          <w:tcPr>
            <w:tcW w:w="4158" w:type="dxa"/>
            <w:vAlign w:val="center"/>
          </w:tcPr>
          <w:p w14:paraId="32C941CA" w14:textId="663B6B22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6DEDBB05" w14:textId="35446861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42CAA72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5093CC60" w14:textId="7D9BD74E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1146D78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7B87255" w14:textId="4DF17D01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268,000</w:t>
            </w:r>
          </w:p>
        </w:tc>
        <w:tc>
          <w:tcPr>
            <w:tcW w:w="266" w:type="dxa"/>
          </w:tcPr>
          <w:p w14:paraId="1A06E346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549B758" w14:textId="3E17EE02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48,000</w:t>
            </w:r>
          </w:p>
        </w:tc>
      </w:tr>
      <w:tr w:rsidR="00377AE2" w:rsidRPr="00C57E9F" w14:paraId="5F6E76AF" w14:textId="77777777" w:rsidTr="005110D9">
        <w:tc>
          <w:tcPr>
            <w:tcW w:w="4158" w:type="dxa"/>
            <w:vAlign w:val="center"/>
          </w:tcPr>
          <w:p w14:paraId="6D79AB52" w14:textId="74CC69C9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6FAE65B1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3" w:type="dxa"/>
          </w:tcPr>
          <w:p w14:paraId="10802FB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20B32F1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7" w:type="dxa"/>
          </w:tcPr>
          <w:p w14:paraId="1521396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6A3EDEC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66" w:type="dxa"/>
          </w:tcPr>
          <w:p w14:paraId="49EB57D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6495BC87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</w:tr>
      <w:tr w:rsidR="00377AE2" w:rsidRPr="00C57E9F" w14:paraId="38995860" w14:textId="77777777" w:rsidTr="0029419C">
        <w:tc>
          <w:tcPr>
            <w:tcW w:w="4158" w:type="dxa"/>
            <w:vAlign w:val="center"/>
          </w:tcPr>
          <w:p w14:paraId="2BCC0A24" w14:textId="2F814176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เงินให้กู้ยืม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บริษั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ทย่อย</w:t>
            </w:r>
          </w:p>
        </w:tc>
        <w:tc>
          <w:tcPr>
            <w:tcW w:w="995" w:type="dxa"/>
            <w:vAlign w:val="bottom"/>
          </w:tcPr>
          <w:p w14:paraId="4DADD68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10ADB05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8812596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D8BAC01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2528B4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B56E92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25F99BA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AE2" w:rsidRPr="00C57E9F" w14:paraId="0A67603A" w14:textId="77777777" w:rsidTr="004B68E6">
        <w:tc>
          <w:tcPr>
            <w:tcW w:w="4158" w:type="dxa"/>
            <w:vAlign w:val="center"/>
          </w:tcPr>
          <w:p w14:paraId="6DE0329D" w14:textId="07DAE874" w:rsidR="00377AE2" w:rsidRPr="00C57E9F" w:rsidRDefault="00377AE2" w:rsidP="00377AE2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4D02A5C6" w14:textId="36074F6B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E76C4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4F3F353D" w14:textId="5AF45549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6EA3EB3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3743531" w14:textId="458DF87B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100,000</w:t>
            </w:r>
          </w:p>
        </w:tc>
        <w:tc>
          <w:tcPr>
            <w:tcW w:w="266" w:type="dxa"/>
          </w:tcPr>
          <w:p w14:paraId="3C295C50" w14:textId="77777777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9C735CB" w14:textId="37128B8F" w:rsidR="00377AE2" w:rsidRPr="00C57E9F" w:rsidRDefault="00377AE2" w:rsidP="0037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699,961</w:t>
            </w:r>
          </w:p>
        </w:tc>
      </w:tr>
    </w:tbl>
    <w:p w14:paraId="64FE7D14" w14:textId="2C888327" w:rsidR="00B803CD" w:rsidRPr="00CA28A8" w:rsidRDefault="00646C9B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  <w:r w:rsidRPr="00C57E9F">
        <w:rPr>
          <w:rFonts w:ascii="Browallia New" w:hAnsi="Browallia New" w:cs="Browallia New" w:hint="cs"/>
          <w:sz w:val="24"/>
          <w:szCs w:val="24"/>
          <w:cs/>
        </w:rPr>
        <w:t xml:space="preserve">        </w:t>
      </w:r>
    </w:p>
    <w:p w14:paraId="52A154B4" w14:textId="53861829" w:rsidR="000926DB" w:rsidRPr="00CA28A8" w:rsidRDefault="00E500D1" w:rsidP="00CE090F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16"/>
          <w:szCs w:val="16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AB3215" w:rsidRPr="00C57E9F">
        <w:rPr>
          <w:rFonts w:ascii="Browallia New" w:hAnsi="Browallia New" w:cs="Browallia New"/>
          <w:sz w:val="28"/>
          <w:szCs w:val="28"/>
        </w:rPr>
        <w:t>6</w:t>
      </w:r>
      <w:r w:rsidR="00D77DC3" w:rsidRPr="00C57E9F">
        <w:rPr>
          <w:rFonts w:ascii="Browallia New" w:hAnsi="Browallia New" w:cs="Browallia New"/>
          <w:sz w:val="28"/>
          <w:szCs w:val="28"/>
        </w:rPr>
        <w:t>2</w:t>
      </w:r>
      <w:r w:rsidR="00775936"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775936" w:rsidRPr="00C57E9F">
        <w:rPr>
          <w:rFonts w:ascii="Browallia New" w:hAnsi="Browallia New" w:cs="Browallia New"/>
          <w:sz w:val="28"/>
          <w:szCs w:val="28"/>
        </w:rPr>
        <w:t>25</w:t>
      </w:r>
      <w:r w:rsidR="004B68E6" w:rsidRPr="00C57E9F">
        <w:rPr>
          <w:rFonts w:ascii="Browallia New" w:hAnsi="Browallia New" w:cs="Browallia New"/>
          <w:sz w:val="28"/>
          <w:szCs w:val="28"/>
        </w:rPr>
        <w:t>6</w:t>
      </w:r>
      <w:r w:rsidR="00D77DC3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</w:t>
      </w:r>
      <w:r w:rsidR="00EF7996" w:rsidRPr="00C57E9F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กู้ยืม</w:t>
      </w:r>
      <w:r w:rsidR="006D2DB2" w:rsidRPr="00C57E9F">
        <w:rPr>
          <w:rFonts w:ascii="Browallia New" w:hAnsi="Browallia New" w:cs="Browallia New" w:hint="cs"/>
          <w:sz w:val="28"/>
          <w:szCs w:val="28"/>
          <w:cs/>
        </w:rPr>
        <w:t>แก่</w:t>
      </w:r>
      <w:r w:rsidR="00775936" w:rsidRPr="00C57E9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97DC8" w:rsidRPr="00C57E9F">
        <w:rPr>
          <w:rFonts w:ascii="Browallia New" w:hAnsi="Browallia New" w:cs="Browallia New" w:hint="cs"/>
          <w:sz w:val="28"/>
          <w:szCs w:val="28"/>
          <w:cs/>
        </w:rPr>
        <w:t xml:space="preserve">ย่อย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  <w:r w:rsidR="00097DC8" w:rsidRPr="00C57E9F">
        <w:rPr>
          <w:rFonts w:ascii="Browallia New" w:hAnsi="Browallia New" w:cs="Browallia New"/>
          <w:sz w:val="28"/>
          <w:szCs w:val="28"/>
          <w:cs/>
        </w:rPr>
        <w:br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AD24A8" w:rsidRPr="00C57E9F" w14:paraId="16B6C45E" w14:textId="77777777" w:rsidTr="004B68E6">
        <w:trPr>
          <w:tblHeader/>
        </w:trPr>
        <w:tc>
          <w:tcPr>
            <w:tcW w:w="4140" w:type="dxa"/>
          </w:tcPr>
          <w:p w14:paraId="31D26A4C" w14:textId="165DAD3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7044B3E8" w14:textId="77777777" w:rsidR="00AD24A8" w:rsidRPr="00C57E9F" w:rsidRDefault="00AD24A8" w:rsidP="00BA05AD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D24A8" w:rsidRPr="00C57E9F" w14:paraId="6AEA4657" w14:textId="77777777" w:rsidTr="004B68E6">
        <w:trPr>
          <w:tblHeader/>
        </w:trPr>
        <w:tc>
          <w:tcPr>
            <w:tcW w:w="4140" w:type="dxa"/>
          </w:tcPr>
          <w:p w14:paraId="7C981200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70F7919E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649A51E8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</w:tcPr>
          <w:p w14:paraId="0F4526B2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77DC3" w:rsidRPr="00C57E9F" w14:paraId="11CAE6BD" w14:textId="77777777" w:rsidTr="004B68E6">
        <w:trPr>
          <w:tblHeader/>
        </w:trPr>
        <w:tc>
          <w:tcPr>
            <w:tcW w:w="4140" w:type="dxa"/>
          </w:tcPr>
          <w:p w14:paraId="389962FA" w14:textId="77777777" w:rsidR="00D77DC3" w:rsidRPr="00C57E9F" w:rsidRDefault="00D77DC3" w:rsidP="00D77DC3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6F5E5" w14:textId="5358996C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1C453AB" w14:textId="77777777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A9C2B" w14:textId="47ABBBB0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2ED5D751" w14:textId="77777777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5CB21305" w14:textId="57DBFB1E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3690836E" w14:textId="77777777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D9EB" w14:textId="3006D758" w:rsidR="00D77DC3" w:rsidRPr="00C57E9F" w:rsidRDefault="00D77DC3" w:rsidP="00D77D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2561</w:t>
            </w:r>
          </w:p>
        </w:tc>
      </w:tr>
      <w:tr w:rsidR="00AD24A8" w:rsidRPr="00C57E9F" w14:paraId="2ED4E377" w14:textId="77777777" w:rsidTr="004B68E6">
        <w:trPr>
          <w:trHeight w:val="279"/>
        </w:trPr>
        <w:tc>
          <w:tcPr>
            <w:tcW w:w="4140" w:type="dxa"/>
            <w:vAlign w:val="bottom"/>
          </w:tcPr>
          <w:p w14:paraId="30029663" w14:textId="77777777" w:rsidR="00AD24A8" w:rsidRPr="00C57E9F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6E501081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0961C14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9BFDE70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0C57137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1950E7E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E59C480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4D447D8" w14:textId="77777777" w:rsidR="00AD24A8" w:rsidRPr="00C57E9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0017" w:rsidRPr="00C57E9F" w14:paraId="34D66434" w14:textId="77777777" w:rsidTr="004B68E6">
        <w:trPr>
          <w:trHeight w:val="279"/>
        </w:trPr>
        <w:tc>
          <w:tcPr>
            <w:tcW w:w="4140" w:type="dxa"/>
            <w:vAlign w:val="bottom"/>
          </w:tcPr>
          <w:p w14:paraId="38271656" w14:textId="77777777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</w:tcPr>
          <w:p w14:paraId="4E90AD5E" w14:textId="526217DF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F57DDF8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8EB3F60" w14:textId="77EB78C2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EAF5E7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7E88951" w14:textId="2C8870C3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747,961</w:t>
            </w:r>
          </w:p>
        </w:tc>
        <w:tc>
          <w:tcPr>
            <w:tcW w:w="266" w:type="dxa"/>
            <w:shd w:val="clear" w:color="auto" w:fill="auto"/>
          </w:tcPr>
          <w:p w14:paraId="1EE8BF92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20A0107" w14:textId="7BFF7938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1,014,714</w:t>
            </w:r>
          </w:p>
        </w:tc>
      </w:tr>
      <w:tr w:rsidR="00320017" w:rsidRPr="00C57E9F" w14:paraId="4D8543C2" w14:textId="77777777" w:rsidTr="00685BA7">
        <w:tc>
          <w:tcPr>
            <w:tcW w:w="4140" w:type="dxa"/>
            <w:vAlign w:val="bottom"/>
          </w:tcPr>
          <w:p w14:paraId="1FCEDFA2" w14:textId="77777777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</w:p>
        </w:tc>
        <w:tc>
          <w:tcPr>
            <w:tcW w:w="995" w:type="dxa"/>
            <w:shd w:val="clear" w:color="auto" w:fill="auto"/>
          </w:tcPr>
          <w:p w14:paraId="5E65FAEE" w14:textId="1C093049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9585554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CCE3B54" w14:textId="3C72AAF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C6C7C1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AEA0078" w14:textId="608CBBE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E20CEC4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90081" w14:textId="12DA5880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64,635</w:t>
            </w:r>
          </w:p>
        </w:tc>
      </w:tr>
      <w:tr w:rsidR="00320017" w:rsidRPr="00C57E9F" w14:paraId="63E78E6E" w14:textId="77777777" w:rsidTr="00685BA7">
        <w:tc>
          <w:tcPr>
            <w:tcW w:w="4140" w:type="dxa"/>
            <w:vAlign w:val="bottom"/>
          </w:tcPr>
          <w:p w14:paraId="0C853CBA" w14:textId="054D2818" w:rsidR="00320017" w:rsidRPr="00C57E9F" w:rsidRDefault="00320017" w:rsidP="00320017">
            <w:pPr>
              <w:tabs>
                <w:tab w:val="clear" w:pos="454"/>
                <w:tab w:val="clear" w:pos="680"/>
                <w:tab w:val="left" w:pos="57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 xml:space="preserve">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995" w:type="dxa"/>
            <w:shd w:val="clear" w:color="auto" w:fill="auto"/>
          </w:tcPr>
          <w:p w14:paraId="6E77577A" w14:textId="12345D35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63CE17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6E6426A" w14:textId="565B186D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A8EB24D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2F5B0CFD" w14:textId="1F5AD158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30E17A8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EAE6863" w14:textId="5D81E36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19,000</w:t>
            </w:r>
          </w:p>
        </w:tc>
      </w:tr>
      <w:tr w:rsidR="00320017" w:rsidRPr="00C57E9F" w14:paraId="7F31C5DF" w14:textId="77777777" w:rsidTr="004B68E6">
        <w:tc>
          <w:tcPr>
            <w:tcW w:w="4140" w:type="dxa"/>
            <w:vAlign w:val="bottom"/>
          </w:tcPr>
          <w:p w14:paraId="45500474" w14:textId="51C33175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 xml:space="preserve">  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995" w:type="dxa"/>
            <w:shd w:val="clear" w:color="auto" w:fill="auto"/>
          </w:tcPr>
          <w:p w14:paraId="29C79E99" w14:textId="587BB3F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1C1FDB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FF1150" w14:textId="4156D532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B481475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745CA03" w14:textId="11A7067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(32,313)</w:t>
            </w:r>
          </w:p>
        </w:tc>
        <w:tc>
          <w:tcPr>
            <w:tcW w:w="266" w:type="dxa"/>
            <w:shd w:val="clear" w:color="auto" w:fill="auto"/>
          </w:tcPr>
          <w:p w14:paraId="6B639227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EAE3CB" w14:textId="5AFE4D32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(87,060)</w:t>
            </w:r>
          </w:p>
        </w:tc>
      </w:tr>
      <w:tr w:rsidR="00320017" w:rsidRPr="00C57E9F" w14:paraId="1376E544" w14:textId="77777777" w:rsidTr="0091322D">
        <w:tc>
          <w:tcPr>
            <w:tcW w:w="4140" w:type="dxa"/>
            <w:vAlign w:val="bottom"/>
          </w:tcPr>
          <w:p w14:paraId="62E832BD" w14:textId="541E14A4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ตัดจำหน่ายค่าธรรมเนียมทางการเงิน</w:t>
            </w:r>
          </w:p>
          <w:p w14:paraId="040F1F98" w14:textId="15EB06D1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 xml:space="preserve">         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95" w:type="dxa"/>
            <w:shd w:val="clear" w:color="auto" w:fill="auto"/>
          </w:tcPr>
          <w:p w14:paraId="2474718D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3BC5A3" w14:textId="1D38BB4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19D9A1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2645A75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BEC00A" w14:textId="2234E5E6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1DA3592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B45F849" w14:textId="442402B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2,582</w:t>
            </w:r>
          </w:p>
        </w:tc>
        <w:tc>
          <w:tcPr>
            <w:tcW w:w="266" w:type="dxa"/>
            <w:shd w:val="clear" w:color="auto" w:fill="auto"/>
          </w:tcPr>
          <w:p w14:paraId="6652BE9E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6792C9" w14:textId="1C9F4709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1,391</w:t>
            </w:r>
          </w:p>
        </w:tc>
      </w:tr>
      <w:tr w:rsidR="00320017" w:rsidRPr="00C57E9F" w14:paraId="1E0866D8" w14:textId="77777777" w:rsidTr="0091322D">
        <w:tc>
          <w:tcPr>
            <w:tcW w:w="4140" w:type="dxa"/>
            <w:vAlign w:val="bottom"/>
          </w:tcPr>
          <w:p w14:paraId="7A137FC7" w14:textId="3B38860F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919EADB" w14:textId="0F3CC9FB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53AD3F" w14:textId="695E631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F2A33FC" w14:textId="040015F9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192C2E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0AE42" w14:textId="248C02ED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(350,230)</w:t>
            </w:r>
          </w:p>
        </w:tc>
        <w:tc>
          <w:tcPr>
            <w:tcW w:w="266" w:type="dxa"/>
            <w:shd w:val="clear" w:color="auto" w:fill="auto"/>
          </w:tcPr>
          <w:p w14:paraId="63EA1A1A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848AA" w14:textId="2574DA4B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(264,719)</w:t>
            </w:r>
          </w:p>
        </w:tc>
      </w:tr>
      <w:tr w:rsidR="00320017" w:rsidRPr="00C57E9F" w14:paraId="780D81F8" w14:textId="77777777" w:rsidTr="008B5231">
        <w:tc>
          <w:tcPr>
            <w:tcW w:w="4140" w:type="dxa"/>
            <w:vAlign w:val="bottom"/>
          </w:tcPr>
          <w:p w14:paraId="74F743AA" w14:textId="77777777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CEBD288" w14:textId="43EA54DE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F89C54" w14:textId="650B718B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591EBBB" w14:textId="48E0652B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0D14AA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E8C49" w14:textId="752711A9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368,000</w:t>
            </w:r>
          </w:p>
        </w:tc>
        <w:tc>
          <w:tcPr>
            <w:tcW w:w="266" w:type="dxa"/>
            <w:shd w:val="clear" w:color="auto" w:fill="auto"/>
          </w:tcPr>
          <w:p w14:paraId="2EB88DC9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41383" w14:textId="0EE747A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747,961</w:t>
            </w:r>
          </w:p>
        </w:tc>
      </w:tr>
      <w:tr w:rsidR="00320017" w:rsidRPr="00C57E9F" w14:paraId="2C8DEFD1" w14:textId="77777777" w:rsidTr="004B68E6">
        <w:tc>
          <w:tcPr>
            <w:tcW w:w="4140" w:type="dxa"/>
            <w:vAlign w:val="bottom"/>
          </w:tcPr>
          <w:p w14:paraId="13F45512" w14:textId="0332CA33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95" w:type="dxa"/>
            <w:shd w:val="clear" w:color="auto" w:fill="auto"/>
          </w:tcPr>
          <w:p w14:paraId="1F7052A2" w14:textId="509C9ADE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1EC215" w14:textId="030FD0B2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E086011" w14:textId="09AD2771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5A4E1B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D734B29" w14:textId="77EF7DAD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(268,000)</w:t>
            </w:r>
          </w:p>
        </w:tc>
        <w:tc>
          <w:tcPr>
            <w:tcW w:w="266" w:type="dxa"/>
            <w:shd w:val="clear" w:color="auto" w:fill="auto"/>
          </w:tcPr>
          <w:p w14:paraId="0B172636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2218F95" w14:textId="59B5051F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(48,000)</w:t>
            </w:r>
          </w:p>
        </w:tc>
      </w:tr>
      <w:tr w:rsidR="00320017" w:rsidRPr="00C57E9F" w14:paraId="55F8F839" w14:textId="77777777" w:rsidTr="004B68E6">
        <w:tc>
          <w:tcPr>
            <w:tcW w:w="4140" w:type="dxa"/>
            <w:vAlign w:val="bottom"/>
          </w:tcPr>
          <w:p w14:paraId="68F6F6AE" w14:textId="77777777" w:rsidR="00320017" w:rsidRPr="00C57E9F" w:rsidRDefault="00320017" w:rsidP="003200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626652" w14:textId="22EE20C0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FC5453" w14:textId="10C5DF0F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D3BA349" w14:textId="64982FB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F3E4A9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98099F" w14:textId="03E0C025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100,000</w:t>
            </w:r>
          </w:p>
        </w:tc>
        <w:tc>
          <w:tcPr>
            <w:tcW w:w="266" w:type="dxa"/>
            <w:shd w:val="clear" w:color="auto" w:fill="auto"/>
          </w:tcPr>
          <w:p w14:paraId="29B61DFC" w14:textId="77777777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AA924E3" w14:textId="1092513A" w:rsidR="00320017" w:rsidRPr="00C57E9F" w:rsidRDefault="00320017" w:rsidP="0032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699,961</w:t>
            </w:r>
          </w:p>
        </w:tc>
      </w:tr>
    </w:tbl>
    <w:p w14:paraId="44B6788E" w14:textId="68118588" w:rsidR="004A75B8" w:rsidRPr="00C57E9F" w:rsidRDefault="004A75B8" w:rsidP="004A75B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1738527"/>
      <w:bookmarkStart w:id="3" w:name="_Hlk1738540"/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บริษัทยังไม่ได้รับรู้รายได้ดอกเบี้ยของเงินให้กู้ยืมแก่บริษัทย่อยบางส่วนในงบการเงิน เนื่องจากยังมีความไม่แน่นอนในการรับชำระ </w:t>
      </w:r>
    </w:p>
    <w:p w14:paraId="7CAAEF97" w14:textId="77777777" w:rsidR="004A75B8" w:rsidRPr="00C57E9F" w:rsidRDefault="004A75B8" w:rsidP="009A32E1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62DC241" w14:textId="10537ADE" w:rsidR="009A32E1" w:rsidRPr="00C57E9F" w:rsidRDefault="007E2220" w:rsidP="009A32E1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ใน</w:t>
      </w:r>
      <w:r w:rsidR="00CE62A5" w:rsidRPr="00C57E9F">
        <w:rPr>
          <w:rFonts w:ascii="Browallia New" w:hAnsi="Browallia New" w:cs="Browallia New" w:hint="cs"/>
          <w:sz w:val="28"/>
          <w:szCs w:val="28"/>
          <w:cs/>
        </w:rPr>
        <w:t>ระหว่าง</w:t>
      </w:r>
      <w:r w:rsidR="008B6FB5"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="00972A81" w:rsidRPr="00C57E9F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061F80"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="00061F80"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8B6FB5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B6FB5" w:rsidRPr="00C57E9F">
        <w:rPr>
          <w:rFonts w:ascii="Browallia New" w:hAnsi="Browallia New" w:cs="Browallia New"/>
          <w:sz w:val="28"/>
          <w:szCs w:val="28"/>
        </w:rPr>
        <w:t>256</w:t>
      </w:r>
      <w:r w:rsidR="005340A9" w:rsidRPr="00C57E9F">
        <w:rPr>
          <w:rFonts w:ascii="Browallia New" w:hAnsi="Browallia New" w:cs="Browallia New"/>
          <w:sz w:val="28"/>
          <w:szCs w:val="28"/>
        </w:rPr>
        <w:t xml:space="preserve">2 </w:t>
      </w:r>
      <w:r w:rsidR="005340A9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5340A9" w:rsidRPr="00C57E9F">
        <w:rPr>
          <w:rFonts w:ascii="Browallia New" w:hAnsi="Browallia New" w:cs="Browallia New"/>
          <w:sz w:val="28"/>
          <w:szCs w:val="28"/>
        </w:rPr>
        <w:t>2561</w:t>
      </w:r>
      <w:r w:rsidR="008B6FB5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9A32E1" w:rsidRPr="00C57E9F">
        <w:rPr>
          <w:rFonts w:ascii="Browallia New" w:hAnsi="Browallia New" w:cs="Browallia New" w:hint="cs"/>
          <w:sz w:val="28"/>
          <w:szCs w:val="28"/>
          <w:cs/>
        </w:rPr>
        <w:t>บริษัทบันทึกค่าเผื่อการด้อยค่าเงินให้กู้ยืมบริษัทย่อยจำนวน</w:t>
      </w:r>
      <w:r w:rsidR="00A570DC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37436" w:rsidRPr="00C57E9F">
        <w:rPr>
          <w:rFonts w:ascii="Browallia New" w:hAnsi="Browallia New" w:cs="Browallia New"/>
          <w:sz w:val="28"/>
          <w:szCs w:val="28"/>
        </w:rPr>
        <w:t xml:space="preserve">350.23 </w:t>
      </w:r>
      <w:r w:rsidR="00A37436"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2661CA"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9A32E1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A32E1" w:rsidRPr="00C57E9F">
        <w:rPr>
          <w:rFonts w:ascii="Browallia New" w:hAnsi="Browallia New" w:cs="Browallia New"/>
          <w:sz w:val="28"/>
          <w:szCs w:val="28"/>
        </w:rPr>
        <w:t xml:space="preserve">264.72 </w:t>
      </w:r>
      <w:r w:rsidR="009A32E1"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2661CA" w:rsidRPr="00C57E9F">
        <w:rPr>
          <w:rFonts w:ascii="Browallia New" w:hAnsi="Browallia New" w:cs="Browallia New" w:hint="cs"/>
          <w:sz w:val="28"/>
          <w:szCs w:val="28"/>
          <w:cs/>
        </w:rPr>
        <w:t xml:space="preserve"> ตามลำดับ</w:t>
      </w:r>
      <w:r w:rsidR="009A32E1" w:rsidRPr="00C57E9F">
        <w:rPr>
          <w:rFonts w:ascii="Browallia New" w:hAnsi="Browallia New" w:cs="Browallia New" w:hint="cs"/>
          <w:sz w:val="28"/>
          <w:szCs w:val="28"/>
          <w:cs/>
        </w:rPr>
        <w:t xml:space="preserve"> เนื่องจากมูลค่าที่คาดว่าจะได้รับคืนต่ำกว่ามูลค่าตามบัญชี </w:t>
      </w:r>
      <w:r w:rsidR="00074C23" w:rsidRPr="00C57E9F">
        <w:rPr>
          <w:rFonts w:ascii="Browallia New" w:hAnsi="Browallia New" w:cs="Browallia New" w:hint="cs"/>
          <w:sz w:val="28"/>
          <w:szCs w:val="28"/>
          <w:cs/>
        </w:rPr>
        <w:t xml:space="preserve">      </w:t>
      </w:r>
      <w:r w:rsidR="009A32E1" w:rsidRPr="00C57E9F">
        <w:rPr>
          <w:rFonts w:ascii="Browallia New" w:hAnsi="Browallia New" w:cs="Browallia New" w:hint="cs"/>
          <w:sz w:val="28"/>
          <w:szCs w:val="28"/>
          <w:cs/>
        </w:rPr>
        <w:t xml:space="preserve">(มูลค่าที่คาดว่าจะได้รับคืนตามที่ได้เปิดเผยไว้ในหมายเหตุ </w:t>
      </w:r>
      <w:r w:rsidR="00074C23" w:rsidRPr="00C57E9F">
        <w:rPr>
          <w:rFonts w:ascii="Browallia New" w:hAnsi="Browallia New" w:cs="Browallia New"/>
          <w:sz w:val="28"/>
          <w:szCs w:val="28"/>
        </w:rPr>
        <w:t xml:space="preserve">17 </w:t>
      </w:r>
      <w:r w:rsidR="00074C23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9A32E1" w:rsidRPr="00C57E9F">
        <w:rPr>
          <w:rFonts w:ascii="Browallia New" w:hAnsi="Browallia New" w:cs="Browallia New"/>
          <w:sz w:val="28"/>
          <w:szCs w:val="28"/>
        </w:rPr>
        <w:t>18)</w:t>
      </w:r>
    </w:p>
    <w:p w14:paraId="6D9D54FC" w14:textId="3C6431C2" w:rsidR="00BF117D" w:rsidRPr="00C57E9F" w:rsidRDefault="00BF117D" w:rsidP="009A32E1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5699C22" w14:textId="4559999E" w:rsidR="00E44A82" w:rsidRPr="00C57E9F" w:rsidRDefault="00E44A82" w:rsidP="00E44A8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</w:rPr>
        <w:t xml:space="preserve">2561 </w:t>
      </w:r>
      <w:r w:rsidRPr="00C57E9F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ค่าเผื่อการด้อยค่าเงินให้กู้ยืมบริษัทย่อย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5F9786D0" w14:textId="77777777" w:rsidR="00E44A82" w:rsidRPr="00C57E9F" w:rsidRDefault="00E44A82" w:rsidP="00E44A8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87"/>
        <w:gridCol w:w="990"/>
        <w:gridCol w:w="288"/>
        <w:gridCol w:w="1071"/>
        <w:gridCol w:w="288"/>
        <w:gridCol w:w="1068"/>
        <w:gridCol w:w="255"/>
        <w:gridCol w:w="1137"/>
      </w:tblGrid>
      <w:tr w:rsidR="00E44A82" w:rsidRPr="00C57E9F" w14:paraId="511ADB4B" w14:textId="77777777" w:rsidTr="00685BA7">
        <w:tc>
          <w:tcPr>
            <w:tcW w:w="3987" w:type="dxa"/>
          </w:tcPr>
          <w:p w14:paraId="531BB7D2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97" w:type="dxa"/>
            <w:gridSpan w:val="7"/>
          </w:tcPr>
          <w:p w14:paraId="6967E075" w14:textId="77777777" w:rsidR="00E44A82" w:rsidRPr="00C57E9F" w:rsidRDefault="00E44A82" w:rsidP="00685BA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44A82" w:rsidRPr="00C57E9F" w14:paraId="36B26844" w14:textId="77777777" w:rsidTr="00685BA7">
        <w:tc>
          <w:tcPr>
            <w:tcW w:w="3987" w:type="dxa"/>
          </w:tcPr>
          <w:p w14:paraId="0E5BB094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6E91D98E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6C541AD6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7196867D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44A82" w:rsidRPr="00C57E9F" w14:paraId="1958A394" w14:textId="77777777" w:rsidTr="00685BA7">
        <w:tc>
          <w:tcPr>
            <w:tcW w:w="3987" w:type="dxa"/>
          </w:tcPr>
          <w:p w14:paraId="7556C01B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4CFFC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657BB9E8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DE6F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88" w:type="dxa"/>
            <w:vAlign w:val="bottom"/>
          </w:tcPr>
          <w:p w14:paraId="1B3D2A68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A8B5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0CA4E1D4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2CBA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44A82" w:rsidRPr="00C57E9F" w14:paraId="0EA91634" w14:textId="77777777" w:rsidTr="00685BA7">
        <w:tc>
          <w:tcPr>
            <w:tcW w:w="3987" w:type="dxa"/>
            <w:vAlign w:val="bottom"/>
          </w:tcPr>
          <w:p w14:paraId="78882D98" w14:textId="77777777" w:rsidR="00E44A82" w:rsidRPr="00C57E9F" w:rsidRDefault="00E44A82" w:rsidP="00685BA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A0F57" w14:textId="77777777" w:rsidR="00E44A82" w:rsidRPr="00C57E9F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033B3E79" w14:textId="77777777" w:rsidR="00E44A82" w:rsidRPr="00C57E9F" w:rsidRDefault="00E44A82" w:rsidP="00685BA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2D84E79" w14:textId="77777777" w:rsidR="00E44A82" w:rsidRPr="00C57E9F" w:rsidRDefault="00E44A82" w:rsidP="00685B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" w:type="dxa"/>
          </w:tcPr>
          <w:p w14:paraId="0F473960" w14:textId="77777777" w:rsidR="00E44A82" w:rsidRPr="00C57E9F" w:rsidRDefault="00E44A82" w:rsidP="00685BA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3A70D1F2" w14:textId="77777777" w:rsidR="00E44A82" w:rsidRPr="00C57E9F" w:rsidRDefault="00E44A82" w:rsidP="006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53301FD" w14:textId="77777777" w:rsidR="00E44A82" w:rsidRPr="00C57E9F" w:rsidRDefault="00E44A82" w:rsidP="00685BA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60E00EEA" w14:textId="77777777" w:rsidR="00E44A82" w:rsidRPr="00C57E9F" w:rsidRDefault="00E44A82" w:rsidP="006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086E" w:rsidRPr="00C57E9F" w14:paraId="17EA3A21" w14:textId="77777777" w:rsidTr="00685BA7">
        <w:tc>
          <w:tcPr>
            <w:tcW w:w="3987" w:type="dxa"/>
            <w:vAlign w:val="bottom"/>
          </w:tcPr>
          <w:p w14:paraId="07C591A6" w14:textId="77777777" w:rsidR="0009086E" w:rsidRPr="00C57E9F" w:rsidRDefault="0009086E" w:rsidP="00685BA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</w:tcPr>
          <w:p w14:paraId="41714F18" w14:textId="460C4735" w:rsidR="0009086E" w:rsidRPr="00C57E9F" w:rsidRDefault="0009086E" w:rsidP="000908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2F411A1" w14:textId="77777777" w:rsidR="0009086E" w:rsidRPr="00C57E9F" w:rsidRDefault="0009086E" w:rsidP="00685BA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8551305" w14:textId="0B86040F" w:rsidR="0009086E" w:rsidRPr="00C57E9F" w:rsidRDefault="0009086E" w:rsidP="000908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2C7963C" w14:textId="77777777" w:rsidR="0009086E" w:rsidRPr="00C57E9F" w:rsidRDefault="0009086E" w:rsidP="00685BA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4DDB5975" w14:textId="668471EE" w:rsidR="0009086E" w:rsidRPr="00C57E9F" w:rsidRDefault="0009086E" w:rsidP="006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264,719</w:t>
            </w:r>
          </w:p>
        </w:tc>
        <w:tc>
          <w:tcPr>
            <w:tcW w:w="255" w:type="dxa"/>
          </w:tcPr>
          <w:p w14:paraId="7303B94A" w14:textId="77777777" w:rsidR="0009086E" w:rsidRPr="00C57E9F" w:rsidRDefault="0009086E" w:rsidP="00685BA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70E83947" w14:textId="533AE4F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9086E" w:rsidRPr="00C57E9F" w14:paraId="3C38031E" w14:textId="77777777" w:rsidTr="00685BA7">
        <w:tc>
          <w:tcPr>
            <w:tcW w:w="3987" w:type="dxa"/>
            <w:vAlign w:val="bottom"/>
          </w:tcPr>
          <w:p w14:paraId="0FC4B5AB" w14:textId="77777777" w:rsidR="0009086E" w:rsidRPr="00C57E9F" w:rsidRDefault="0009086E" w:rsidP="00685BA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</w:tcPr>
          <w:p w14:paraId="087A2503" w14:textId="124A5753" w:rsidR="0009086E" w:rsidRPr="00C57E9F" w:rsidRDefault="0009086E" w:rsidP="000908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0EA86EE" w14:textId="77777777" w:rsidR="0009086E" w:rsidRPr="00C57E9F" w:rsidRDefault="0009086E" w:rsidP="00685BA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047440F" w14:textId="24B1322F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90AC6FE" w14:textId="77777777" w:rsidR="0009086E" w:rsidRPr="00C57E9F" w:rsidRDefault="0009086E" w:rsidP="00685BA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0D80EC6C" w14:textId="61840CB0" w:rsidR="0009086E" w:rsidRPr="00C57E9F" w:rsidRDefault="00E759AC" w:rsidP="006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09086E"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255" w:type="dxa"/>
          </w:tcPr>
          <w:p w14:paraId="25FA9F29" w14:textId="77777777" w:rsidR="0009086E" w:rsidRPr="00C57E9F" w:rsidRDefault="0009086E" w:rsidP="00685BA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1AB8BD04" w14:textId="7DFD09DB" w:rsidR="0009086E" w:rsidRPr="00C57E9F" w:rsidRDefault="0009086E" w:rsidP="00685B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264,719</w:t>
            </w:r>
          </w:p>
        </w:tc>
      </w:tr>
      <w:tr w:rsidR="0009086E" w:rsidRPr="00C57E9F" w14:paraId="1611825B" w14:textId="77777777" w:rsidTr="00685BA7">
        <w:tc>
          <w:tcPr>
            <w:tcW w:w="3987" w:type="dxa"/>
            <w:vAlign w:val="bottom"/>
          </w:tcPr>
          <w:p w14:paraId="48A54489" w14:textId="77777777" w:rsidR="0009086E" w:rsidRPr="00C57E9F" w:rsidRDefault="0009086E" w:rsidP="00685BA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4310AB" w14:textId="54F844D5" w:rsidR="0009086E" w:rsidRPr="00C57E9F" w:rsidRDefault="0009086E" w:rsidP="000908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2E31BE1" w14:textId="77777777" w:rsidR="0009086E" w:rsidRPr="00C57E9F" w:rsidRDefault="0009086E" w:rsidP="00685BA7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4DB16393" w14:textId="3C767673" w:rsidR="0009086E" w:rsidRPr="00C57E9F" w:rsidRDefault="0009086E" w:rsidP="000908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2945DA44" w14:textId="77777777" w:rsidR="0009086E" w:rsidRPr="00C57E9F" w:rsidRDefault="0009086E" w:rsidP="00685BA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D330B3" w14:textId="30F7E4BE" w:rsidR="0009086E" w:rsidRPr="00C57E9F" w:rsidRDefault="00E759AC" w:rsidP="00685B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614</w:t>
            </w:r>
            <w:r w:rsidR="0009086E"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  <w:tc>
          <w:tcPr>
            <w:tcW w:w="255" w:type="dxa"/>
          </w:tcPr>
          <w:p w14:paraId="7C004699" w14:textId="77777777" w:rsidR="0009086E" w:rsidRPr="00C57E9F" w:rsidRDefault="0009086E" w:rsidP="00685BA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A15A49" w14:textId="1EE662C3" w:rsidR="0009086E" w:rsidRPr="00C57E9F" w:rsidRDefault="0009086E" w:rsidP="00685B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264,719</w:t>
            </w:r>
          </w:p>
        </w:tc>
      </w:tr>
    </w:tbl>
    <w:p w14:paraId="1709BECB" w14:textId="77777777" w:rsidR="00822681" w:rsidRPr="00C57E9F" w:rsidRDefault="00822681" w:rsidP="0009086E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3548CBA" w14:textId="42452185" w:rsidR="00116A9D" w:rsidRPr="00C57E9F" w:rsidRDefault="00462096" w:rsidP="007C5D39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12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2561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บริษัทได้ปรับปรุงโครงสร้างสัญญาเงินกู้ยืมกับบริษัทย่อย</w:t>
      </w:r>
      <w:r w:rsidR="00BC5DEF" w:rsidRPr="00C57E9F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โดยมีการเปลี่ยนแปลงดังนี้</w:t>
      </w:r>
    </w:p>
    <w:p w14:paraId="2C5660CC" w14:textId="77777777" w:rsidR="00A643CC" w:rsidRPr="00C57E9F" w:rsidRDefault="00A643CC" w:rsidP="00D11F1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7" w:type="dxa"/>
        <w:tblInd w:w="450" w:type="dxa"/>
        <w:tblLook w:val="04A0" w:firstRow="1" w:lastRow="0" w:firstColumn="1" w:lastColumn="0" w:noHBand="0" w:noVBand="1"/>
      </w:tblPr>
      <w:tblGrid>
        <w:gridCol w:w="2997"/>
        <w:gridCol w:w="2970"/>
        <w:gridCol w:w="2970"/>
      </w:tblGrid>
      <w:tr w:rsidR="00462096" w:rsidRPr="00C57E9F" w14:paraId="42A8DF4F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4F10" w14:textId="77777777" w:rsidR="00462096" w:rsidRPr="00C57E9F" w:rsidRDefault="00462096" w:rsidP="00EE4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bookmarkStart w:id="4" w:name="_Hlk529553712"/>
            <w:bookmarkEnd w:id="2"/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เงื่อนไขในสัญญา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F68D" w14:textId="77777777" w:rsidR="00462096" w:rsidRPr="00C57E9F" w:rsidRDefault="00462096" w:rsidP="00EE4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เดิม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(ปี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2560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13B9E" w14:textId="77777777" w:rsidR="00462096" w:rsidRPr="00C57E9F" w:rsidRDefault="00462096" w:rsidP="00EE4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ใหม่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(ปี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2561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)</w:t>
            </w:r>
          </w:p>
        </w:tc>
      </w:tr>
      <w:tr w:rsidR="00D77DC3" w:rsidRPr="00C57E9F" w14:paraId="00CE95BB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71D8" w14:textId="77777777" w:rsidR="00D77DC3" w:rsidRPr="00C57E9F" w:rsidRDefault="00D77DC3" w:rsidP="00D77DC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2642E" w14:textId="77777777" w:rsidR="00D77DC3" w:rsidRPr="00C57E9F" w:rsidRDefault="00D77DC3" w:rsidP="00D77DC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8A042A" w14:textId="77777777" w:rsidR="00D77DC3" w:rsidRPr="00C57E9F" w:rsidRDefault="00D77DC3" w:rsidP="00D77DC3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462096" w:rsidRPr="00C57E9F" w14:paraId="39367297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BB67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จำนวนสัญญาเงินกู้ยืม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1593B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4 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ฉบับ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E8D4C0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3 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ฉบับ</w:t>
            </w:r>
          </w:p>
        </w:tc>
      </w:tr>
      <w:tr w:rsidR="00462096" w:rsidRPr="00C57E9F" w14:paraId="40DDA009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6D51A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จำนวนเงินกู้ตามสัญญา (ล้านบาท)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A3F3A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1,034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188CC7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1,157</w:t>
            </w:r>
          </w:p>
        </w:tc>
      </w:tr>
      <w:tr w:rsidR="00462096" w:rsidRPr="00C57E9F" w14:paraId="3EA27F3E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48C6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ดอกเบี้ยและ</w:t>
            </w:r>
            <w:proofErr w:type="spellStart"/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อื่นๆ</w:t>
            </w:r>
            <w:proofErr w:type="spellEnd"/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 (ล้านบาท)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7CB0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123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F964F3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</w:tr>
      <w:tr w:rsidR="00462096" w:rsidRPr="00C57E9F" w14:paraId="7872228D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83381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การชำระคืน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CCEBB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แบ่งชำระเป็น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62 - 65 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งวด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A0F2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แบ่งชำระเป็น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12 - 47 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งวด</w:t>
            </w:r>
          </w:p>
        </w:tc>
      </w:tr>
      <w:tr w:rsidR="00462096" w:rsidRPr="00C57E9F" w14:paraId="18F24DD9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475BB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อัตราดอกเบี้ย</w:t>
            </w:r>
          </w:p>
          <w:p w14:paraId="3945602D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75EA3" w14:textId="4547D078" w:rsidR="00462096" w:rsidRPr="00C57E9F" w:rsidRDefault="00462096" w:rsidP="009621FA">
            <w:pPr>
              <w:tabs>
                <w:tab w:val="clear" w:pos="227"/>
              </w:tabs>
              <w:spacing w:line="240" w:lineRule="auto"/>
              <w:ind w:left="183" w:hanging="18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MLR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ลบด้วยอัตราร้อยละ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0.10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ต่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อ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 (เท่ากับร้อยละ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6.15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ต่อปี)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466736" w14:textId="19BD77E2" w:rsidR="00462096" w:rsidRPr="00C57E9F" w:rsidRDefault="00462096" w:rsidP="009621FA">
            <w:pPr>
              <w:tabs>
                <w:tab w:val="clear" w:pos="227"/>
              </w:tabs>
              <w:spacing w:line="240" w:lineRule="auto"/>
              <w:ind w:left="141" w:hanging="11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MLR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ลบด้วยอัตราร้อยละ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0.10</w:t>
            </w: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ต่อปี (เท่ากับร้อยละ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6.15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ต่อปี)</w:t>
            </w:r>
          </w:p>
        </w:tc>
      </w:tr>
      <w:tr w:rsidR="00462096" w:rsidRPr="00C57E9F" w14:paraId="3600D044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13F65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เริ่มชำระงวดแรก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DD0F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เดือนกันยายน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2560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725A58" w14:textId="77777777" w:rsidR="00462096" w:rsidRPr="00C57E9F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เดือนกันยายน </w:t>
            </w:r>
            <w:r w:rsidRPr="00C57E9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2561</w:t>
            </w:r>
          </w:p>
        </w:tc>
      </w:tr>
      <w:tr w:rsidR="006E4E5E" w:rsidRPr="00C57E9F" w14:paraId="59FF986A" w14:textId="77777777" w:rsidTr="006E4E5E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DCF06" w14:textId="77777777" w:rsidR="006E4E5E" w:rsidRPr="00C57E9F" w:rsidRDefault="006E4E5E" w:rsidP="006E4E5E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หลักประกัน</w:t>
            </w:r>
          </w:p>
          <w:p w14:paraId="50B53119" w14:textId="41A18024" w:rsidR="006E4E5E" w:rsidRPr="00C57E9F" w:rsidRDefault="006E4E5E" w:rsidP="006E4E5E">
            <w:pPr>
              <w:spacing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79A0" w14:textId="5B4B0B9A" w:rsidR="006E4E5E" w:rsidRPr="00C57E9F" w:rsidRDefault="006E4E5E" w:rsidP="00D74FB3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</w:t>
            </w:r>
            <w:r w:rsidRPr="00C57E9F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แห่ง</w:t>
            </w:r>
            <w:r w:rsidR="00050EA4" w:rsidRPr="00C57E9F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ห</w:t>
            </w:r>
            <w:r w:rsidR="00062592" w:rsidRPr="00C57E9F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นึ่ง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2BDE65" w14:textId="7C1DB938" w:rsidR="006E4E5E" w:rsidRPr="00C57E9F" w:rsidRDefault="006E4E5E" w:rsidP="00D74FB3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</w:t>
            </w:r>
            <w:r w:rsidR="00050EA4" w:rsidRPr="00C57E9F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แห่ง</w:t>
            </w:r>
            <w:r w:rsidR="00062592" w:rsidRPr="00C57E9F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หนึ่ง</w:t>
            </w:r>
          </w:p>
        </w:tc>
      </w:tr>
      <w:bookmarkEnd w:id="4"/>
    </w:tbl>
    <w:p w14:paraId="582CD703" w14:textId="77777777" w:rsidR="00C82CA4" w:rsidRPr="00C57E9F" w:rsidRDefault="00C82CA4" w:rsidP="00C8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559A14" w14:textId="759109AB" w:rsidR="001B26C4" w:rsidRPr="00C57E9F" w:rsidRDefault="00462096" w:rsidP="00C8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บริษัทได้รับชำระหนี้เงินกู้ยืมงวดแรกจำนวน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(รวมดอกเบี้ย)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ในเดือนกันยายน </w:t>
      </w:r>
      <w:r w:rsidRPr="00C57E9F">
        <w:rPr>
          <w:rFonts w:ascii="Browallia New" w:hAnsi="Browallia New" w:cs="Browallia New" w:hint="cs"/>
          <w:sz w:val="28"/>
          <w:szCs w:val="28"/>
          <w:lang w:val="en-GB"/>
        </w:rPr>
        <w:t>2561</w:t>
      </w:r>
      <w:bookmarkEnd w:id="3"/>
    </w:p>
    <w:p w14:paraId="4515DC4C" w14:textId="72B136DC" w:rsidR="00C82CA4" w:rsidRPr="00C57E9F" w:rsidRDefault="00C82CA4" w:rsidP="00C8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3927B4E" w14:textId="77777777" w:rsidR="00C82CA4" w:rsidRPr="00C57E9F" w:rsidRDefault="00C82CA4" w:rsidP="00C8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995"/>
        <w:gridCol w:w="243"/>
        <w:gridCol w:w="994"/>
        <w:gridCol w:w="237"/>
        <w:gridCol w:w="11"/>
        <w:gridCol w:w="986"/>
        <w:gridCol w:w="266"/>
        <w:gridCol w:w="1039"/>
      </w:tblGrid>
      <w:tr w:rsidR="00E500D1" w:rsidRPr="00C57E9F" w14:paraId="5B26786B" w14:textId="77777777" w:rsidTr="004B68E6">
        <w:trPr>
          <w:tblHeader/>
        </w:trPr>
        <w:tc>
          <w:tcPr>
            <w:tcW w:w="4139" w:type="dxa"/>
            <w:shd w:val="clear" w:color="auto" w:fill="auto"/>
          </w:tcPr>
          <w:p w14:paraId="555C7940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1" w:type="dxa"/>
            <w:gridSpan w:val="8"/>
            <w:shd w:val="clear" w:color="auto" w:fill="auto"/>
          </w:tcPr>
          <w:p w14:paraId="57A474EC" w14:textId="77777777" w:rsidR="00E500D1" w:rsidRPr="00C57E9F" w:rsidRDefault="00E500D1" w:rsidP="0061737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500D1" w:rsidRPr="00C57E9F" w14:paraId="3A6022DB" w14:textId="77777777" w:rsidTr="004B68E6">
        <w:trPr>
          <w:tblHeader/>
        </w:trPr>
        <w:tc>
          <w:tcPr>
            <w:tcW w:w="4139" w:type="dxa"/>
            <w:shd w:val="clear" w:color="auto" w:fill="auto"/>
          </w:tcPr>
          <w:p w14:paraId="6DE69648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03A33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9657BAF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6DB83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8230A" w:rsidRPr="00C57E9F" w14:paraId="03184814" w14:textId="77777777" w:rsidTr="004B68E6">
        <w:trPr>
          <w:tblHeader/>
        </w:trPr>
        <w:tc>
          <w:tcPr>
            <w:tcW w:w="4139" w:type="dxa"/>
            <w:shd w:val="clear" w:color="auto" w:fill="auto"/>
          </w:tcPr>
          <w:p w14:paraId="1526058D" w14:textId="77777777" w:rsidR="0038230A" w:rsidRPr="00C57E9F" w:rsidRDefault="0038230A" w:rsidP="0038230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AB77" w14:textId="071E4023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1EBBD" w14:textId="77777777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DA713" w14:textId="4593DE56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8F4F95" w14:textId="77777777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CC23" w14:textId="1D3EED1A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3FB8" w14:textId="77777777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49FC" w14:textId="25FA52F8" w:rsidR="0038230A" w:rsidRPr="00C57E9F" w:rsidRDefault="0038230A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0E4FE1" w:rsidRPr="00C57E9F" w14:paraId="53BC8911" w14:textId="77777777" w:rsidTr="000E4FE1">
        <w:trPr>
          <w:tblHeader/>
        </w:trPr>
        <w:tc>
          <w:tcPr>
            <w:tcW w:w="4139" w:type="dxa"/>
            <w:shd w:val="clear" w:color="auto" w:fill="auto"/>
          </w:tcPr>
          <w:p w14:paraId="24D9EC5D" w14:textId="77777777" w:rsidR="000E4FE1" w:rsidRPr="00C57E9F" w:rsidRDefault="000E4FE1" w:rsidP="0038230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D7D4E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0B27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ADA3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DF1138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BA4645D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2784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7C3BA" w14:textId="77777777" w:rsidR="000E4FE1" w:rsidRPr="00C57E9F" w:rsidRDefault="000E4FE1" w:rsidP="0038230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00D1" w:rsidRPr="00C57E9F" w14:paraId="17C05D9C" w14:textId="77777777" w:rsidTr="004B68E6">
        <w:trPr>
          <w:trHeight w:val="279"/>
        </w:trPr>
        <w:tc>
          <w:tcPr>
            <w:tcW w:w="4139" w:type="dxa"/>
            <w:shd w:val="clear" w:color="auto" w:fill="auto"/>
            <w:vAlign w:val="center"/>
          </w:tcPr>
          <w:p w14:paraId="5591E0BC" w14:textId="77777777" w:rsidR="00E500D1" w:rsidRPr="00C57E9F" w:rsidRDefault="00E500D1" w:rsidP="006173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867725A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39AC050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079D5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DE9FC6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1A415AB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E01770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5F01E1E" w14:textId="77777777" w:rsidR="00E500D1" w:rsidRPr="00C57E9F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0A35" w:rsidRPr="00C57E9F" w14:paraId="755A436C" w14:textId="77777777" w:rsidTr="004B68E6">
        <w:tc>
          <w:tcPr>
            <w:tcW w:w="4139" w:type="dxa"/>
            <w:shd w:val="clear" w:color="auto" w:fill="auto"/>
          </w:tcPr>
          <w:p w14:paraId="2EA0C595" w14:textId="112AC3C9" w:rsidR="006C0A35" w:rsidRPr="00C57E9F" w:rsidRDefault="006C0A35" w:rsidP="0009086E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C8B6E0" w14:textId="35E9C787" w:rsidR="006C0A35" w:rsidRPr="00C57E9F" w:rsidRDefault="0009086E" w:rsidP="0009086E">
            <w:pPr>
              <w:spacing w:line="240" w:lineRule="auto"/>
              <w:ind w:left="18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1C8FBB" w14:textId="77777777" w:rsidR="006C0A35" w:rsidRPr="00C57E9F" w:rsidRDefault="006C0A35" w:rsidP="0009086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1DC2E967" w14:textId="53BB92E8" w:rsidR="006C0A35" w:rsidRPr="00C57E9F" w:rsidRDefault="0009086E" w:rsidP="0009086E">
            <w:pPr>
              <w:spacing w:line="240" w:lineRule="auto"/>
              <w:ind w:left="18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80E09E" w14:textId="77777777" w:rsidR="006C0A35" w:rsidRPr="00C57E9F" w:rsidRDefault="006C0A35" w:rsidP="0009086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0360330" w14:textId="1C61A7CB" w:rsidR="006C0A35" w:rsidRPr="00C57E9F" w:rsidRDefault="00320017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6C0A35" w:rsidRPr="00C57E9F">
              <w:rPr>
                <w:rFonts w:ascii="Browallia New" w:hAnsi="Browallia New" w:cs="Browallia New"/>
                <w:sz w:val="28"/>
                <w:szCs w:val="28"/>
              </w:rPr>
              <w:t>,434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3251097" w14:textId="77777777" w:rsidR="006C0A35" w:rsidRPr="00C57E9F" w:rsidRDefault="006C0A35" w:rsidP="0009086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FFA6DFC" w14:textId="50BBB235" w:rsidR="006C0A35" w:rsidRPr="00C57E9F" w:rsidRDefault="006C0A35" w:rsidP="0009086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12,655</w:t>
            </w:r>
          </w:p>
        </w:tc>
      </w:tr>
      <w:tr w:rsidR="006C0A35" w:rsidRPr="00C57E9F" w14:paraId="128278D5" w14:textId="77777777" w:rsidTr="004B68E6">
        <w:tc>
          <w:tcPr>
            <w:tcW w:w="4139" w:type="dxa"/>
            <w:shd w:val="clear" w:color="auto" w:fill="auto"/>
          </w:tcPr>
          <w:p w14:paraId="49D3F520" w14:textId="7847B48D" w:rsidR="006C0A35" w:rsidRPr="00C57E9F" w:rsidRDefault="006C0A35" w:rsidP="006C0A35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36FA317" w14:textId="2CCD4852" w:rsidR="006C0A35" w:rsidRPr="00C57E9F" w:rsidRDefault="006C0A35" w:rsidP="006C0A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74,569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D09AB9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9CC7E39" w14:textId="3BDFB7C5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135ACD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28F3B52" w14:textId="6271F06B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73,909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BE39242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46E9CCF" w14:textId="4BB06DD3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85,978</w:t>
            </w:r>
          </w:p>
        </w:tc>
      </w:tr>
      <w:tr w:rsidR="006C0A35" w:rsidRPr="00C57E9F" w14:paraId="04DF9FAD" w14:textId="77777777" w:rsidTr="004B68E6">
        <w:tc>
          <w:tcPr>
            <w:tcW w:w="4139" w:type="dxa"/>
            <w:shd w:val="clear" w:color="auto" w:fill="auto"/>
          </w:tcPr>
          <w:p w14:paraId="37434729" w14:textId="77777777" w:rsidR="006C0A35" w:rsidRPr="00C57E9F" w:rsidRDefault="006C0A35" w:rsidP="006C0A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0DC311" w14:textId="5A5C4F00" w:rsidR="006C0A35" w:rsidRPr="00C57E9F" w:rsidRDefault="006C0A35" w:rsidP="006C0A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74,569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12E7A" w14:textId="77777777" w:rsidR="006C0A35" w:rsidRPr="00C57E9F" w:rsidRDefault="006C0A35" w:rsidP="006C0A35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60ED37" w14:textId="1099E101" w:rsidR="006C0A35" w:rsidRPr="00C57E9F" w:rsidRDefault="006C0A35" w:rsidP="006C0A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3792A39" w14:textId="77777777" w:rsidR="006C0A35" w:rsidRPr="00C57E9F" w:rsidRDefault="006C0A35" w:rsidP="006C0A35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5C558" w14:textId="48212B96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76,343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808562" w14:textId="77777777" w:rsidR="006C0A35" w:rsidRPr="00C57E9F" w:rsidRDefault="006C0A35" w:rsidP="006C0A35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89ADDB" w14:textId="4A7217EF" w:rsidR="006C0A35" w:rsidRPr="00C57E9F" w:rsidRDefault="006C0A35" w:rsidP="006C0A3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98,633</w:t>
            </w:r>
          </w:p>
        </w:tc>
      </w:tr>
      <w:tr w:rsidR="006C0A35" w:rsidRPr="00C57E9F" w14:paraId="74E59E87" w14:textId="77777777" w:rsidTr="004B68E6">
        <w:tc>
          <w:tcPr>
            <w:tcW w:w="4139" w:type="dxa"/>
            <w:shd w:val="clear" w:color="auto" w:fill="auto"/>
            <w:vAlign w:val="center"/>
          </w:tcPr>
          <w:p w14:paraId="7D6B63C7" w14:textId="2C5B85F9" w:rsidR="006C0A35" w:rsidRPr="00C57E9F" w:rsidRDefault="006C0A35" w:rsidP="006C0A3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DFD6FC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547479A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A92D8C7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E93319E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FE366BE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01E97A0B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4FBA493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0A35" w:rsidRPr="00C57E9F" w14:paraId="74CEEB71" w14:textId="77777777" w:rsidTr="004B68E6">
        <w:tc>
          <w:tcPr>
            <w:tcW w:w="4139" w:type="dxa"/>
            <w:shd w:val="clear" w:color="auto" w:fill="auto"/>
            <w:vAlign w:val="center"/>
          </w:tcPr>
          <w:p w14:paraId="08BE08B5" w14:textId="35879CD0" w:rsidR="006C0A35" w:rsidRPr="00C57E9F" w:rsidRDefault="006C0A35" w:rsidP="006C0A3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D60C39E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43D89A0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7D5711A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260D234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76CF3FA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9D8848D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262010C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0A35" w:rsidRPr="00C57E9F" w14:paraId="01FC7DF2" w14:textId="77777777" w:rsidTr="004B68E6">
        <w:tc>
          <w:tcPr>
            <w:tcW w:w="4139" w:type="dxa"/>
            <w:shd w:val="clear" w:color="auto" w:fill="auto"/>
          </w:tcPr>
          <w:p w14:paraId="3A261ED7" w14:textId="28C8F5B9" w:rsidR="006C0A35" w:rsidRPr="00C57E9F" w:rsidRDefault="006C0A35" w:rsidP="0009086E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379E3C9" w14:textId="03B305F1" w:rsidR="006C0A35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6249360" w14:textId="77777777" w:rsidR="006C0A35" w:rsidRPr="00C57E9F" w:rsidRDefault="006C0A35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369F4B" w14:textId="791AA593" w:rsidR="006C0A35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89DCC8" w14:textId="77777777" w:rsidR="006C0A35" w:rsidRPr="00C57E9F" w:rsidRDefault="006C0A35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19E7CB03" w14:textId="07937CA9" w:rsidR="006C0A35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C63EA35" w14:textId="77777777" w:rsidR="006C0A35" w:rsidRPr="00C57E9F" w:rsidRDefault="006C0A35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1CF554" w14:textId="0EF7E167" w:rsidR="006C0A35" w:rsidRPr="00C57E9F" w:rsidRDefault="006C0A35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</w:tr>
      <w:tr w:rsidR="006C0A35" w:rsidRPr="00C57E9F" w14:paraId="0ED8A48F" w14:textId="77777777" w:rsidTr="004B68E6">
        <w:tc>
          <w:tcPr>
            <w:tcW w:w="4139" w:type="dxa"/>
            <w:shd w:val="clear" w:color="auto" w:fill="auto"/>
          </w:tcPr>
          <w:p w14:paraId="27FF8D04" w14:textId="0E2ABC54" w:rsidR="006C0A35" w:rsidRPr="00C57E9F" w:rsidRDefault="006C0A35" w:rsidP="006C0A35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1D1A28E" w14:textId="67ED5784" w:rsidR="006C0A35" w:rsidRPr="00C57E9F" w:rsidRDefault="00E66EF8" w:rsidP="00A9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115,001</w:t>
            </w:r>
          </w:p>
        </w:tc>
        <w:tc>
          <w:tcPr>
            <w:tcW w:w="243" w:type="dxa"/>
            <w:shd w:val="clear" w:color="auto" w:fill="auto"/>
          </w:tcPr>
          <w:p w14:paraId="3255DBBB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DB6CFA" w14:textId="61C3518C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92,880</w:t>
            </w:r>
          </w:p>
        </w:tc>
        <w:tc>
          <w:tcPr>
            <w:tcW w:w="237" w:type="dxa"/>
            <w:shd w:val="clear" w:color="auto" w:fill="auto"/>
          </w:tcPr>
          <w:p w14:paraId="56F076B4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206C6F5" w14:textId="506ACC79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114,934</w:t>
            </w:r>
          </w:p>
        </w:tc>
        <w:tc>
          <w:tcPr>
            <w:tcW w:w="266" w:type="dxa"/>
            <w:shd w:val="clear" w:color="auto" w:fill="auto"/>
          </w:tcPr>
          <w:p w14:paraId="390B909A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BB7377E" w14:textId="568EF47F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92,837</w:t>
            </w:r>
          </w:p>
        </w:tc>
      </w:tr>
      <w:tr w:rsidR="0009086E" w:rsidRPr="00C57E9F" w14:paraId="64567BAB" w14:textId="77777777" w:rsidTr="00685BA7">
        <w:tc>
          <w:tcPr>
            <w:tcW w:w="4139" w:type="dxa"/>
            <w:shd w:val="clear" w:color="auto" w:fill="auto"/>
          </w:tcPr>
          <w:p w14:paraId="282DB5E0" w14:textId="57BFFF17" w:rsidR="0009086E" w:rsidRPr="00C57E9F" w:rsidRDefault="0009086E" w:rsidP="0009086E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A7277D" w14:textId="5D5C4E61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A2F3CD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6FD006" w14:textId="09DE8366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58C33C6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3EAAF23F" w14:textId="2A042E6B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F1C2105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52B9741" w14:textId="4546A24C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09086E" w:rsidRPr="00C57E9F" w14:paraId="3A879DB2" w14:textId="77777777" w:rsidTr="00685BA7">
        <w:tc>
          <w:tcPr>
            <w:tcW w:w="4139" w:type="dxa"/>
            <w:shd w:val="clear" w:color="auto" w:fill="auto"/>
          </w:tcPr>
          <w:p w14:paraId="082C0A26" w14:textId="0A649071" w:rsidR="0009086E" w:rsidRPr="00C57E9F" w:rsidRDefault="0009086E" w:rsidP="0009086E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E06E9" w14:textId="3A6A58C5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4,652</w:t>
            </w:r>
          </w:p>
        </w:tc>
        <w:tc>
          <w:tcPr>
            <w:tcW w:w="243" w:type="dxa"/>
            <w:shd w:val="clear" w:color="auto" w:fill="auto"/>
          </w:tcPr>
          <w:p w14:paraId="0FABC77A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05AF4" w14:textId="3BA9F2EC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2,494</w:t>
            </w:r>
          </w:p>
        </w:tc>
        <w:tc>
          <w:tcPr>
            <w:tcW w:w="237" w:type="dxa"/>
            <w:shd w:val="clear" w:color="auto" w:fill="auto"/>
          </w:tcPr>
          <w:p w14:paraId="2A7E0EFF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203A2" w14:textId="206DF273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224420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C7D82" w14:textId="65C94ECB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C0A35" w:rsidRPr="00C57E9F" w14:paraId="386350C6" w14:textId="77777777" w:rsidTr="00B933B4">
        <w:tc>
          <w:tcPr>
            <w:tcW w:w="4139" w:type="dxa"/>
            <w:shd w:val="clear" w:color="auto" w:fill="auto"/>
          </w:tcPr>
          <w:p w14:paraId="52899E97" w14:textId="7DCE36A6" w:rsidR="006C0A35" w:rsidRPr="00C57E9F" w:rsidRDefault="006C0A35" w:rsidP="006C0A35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95D921" w14:textId="729E4A2A" w:rsidR="006C0A35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119,653</w:t>
            </w:r>
          </w:p>
        </w:tc>
        <w:tc>
          <w:tcPr>
            <w:tcW w:w="243" w:type="dxa"/>
            <w:shd w:val="clear" w:color="auto" w:fill="auto"/>
          </w:tcPr>
          <w:p w14:paraId="03B78B67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6B9BAD" w14:textId="76C43A32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95,374</w:t>
            </w:r>
          </w:p>
        </w:tc>
        <w:tc>
          <w:tcPr>
            <w:tcW w:w="237" w:type="dxa"/>
            <w:shd w:val="clear" w:color="auto" w:fill="auto"/>
          </w:tcPr>
          <w:p w14:paraId="42400A99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DE365C0" w14:textId="75B8EF4C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114,934</w:t>
            </w:r>
          </w:p>
        </w:tc>
        <w:tc>
          <w:tcPr>
            <w:tcW w:w="266" w:type="dxa"/>
            <w:shd w:val="clear" w:color="auto" w:fill="auto"/>
          </w:tcPr>
          <w:p w14:paraId="07C34C3F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50CA07" w14:textId="769BAAD5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92,922</w:t>
            </w:r>
          </w:p>
        </w:tc>
      </w:tr>
      <w:tr w:rsidR="00A96397" w:rsidRPr="00C57E9F" w14:paraId="3AB1E48B" w14:textId="77777777" w:rsidTr="00A96397">
        <w:tc>
          <w:tcPr>
            <w:tcW w:w="4139" w:type="dxa"/>
            <w:shd w:val="clear" w:color="auto" w:fill="auto"/>
          </w:tcPr>
          <w:p w14:paraId="7FE5DA40" w14:textId="77777777" w:rsidR="00A96397" w:rsidRPr="00C57E9F" w:rsidRDefault="00A96397" w:rsidP="006C0A35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2FF2D3DE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1B6C6FD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BFC9B7F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4E62AD6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060318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AB1A821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C8BCFDC" w14:textId="77777777" w:rsidR="00A96397" w:rsidRPr="00C57E9F" w:rsidRDefault="00A96397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0A35" w:rsidRPr="00C57E9F" w14:paraId="2C7E422E" w14:textId="77777777" w:rsidTr="00A96397">
        <w:tc>
          <w:tcPr>
            <w:tcW w:w="4139" w:type="dxa"/>
          </w:tcPr>
          <w:p w14:paraId="0B0FE748" w14:textId="77777777" w:rsidR="006C0A35" w:rsidRPr="00C57E9F" w:rsidRDefault="006C0A35" w:rsidP="006C0A35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เงินกู้ยืมและดอกเบี้ยค้างจ่ายจากบุคคลและ</w:t>
            </w:r>
          </w:p>
          <w:p w14:paraId="62F4C25F" w14:textId="7C287524" w:rsidR="006C0A35" w:rsidRPr="00C57E9F" w:rsidRDefault="006C0A35" w:rsidP="006C0A35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62D1A27B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533F13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57A76F14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5D2E6D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ACAF57A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37EFAF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7F2E66A" w14:textId="77777777" w:rsidR="006C0A35" w:rsidRPr="00C57E9F" w:rsidRDefault="006C0A35" w:rsidP="006C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086E" w:rsidRPr="00C57E9F" w14:paraId="6A121D5F" w14:textId="77777777" w:rsidTr="00685BA7">
        <w:tc>
          <w:tcPr>
            <w:tcW w:w="4139" w:type="dxa"/>
          </w:tcPr>
          <w:p w14:paraId="29CF829A" w14:textId="493AEEF2" w:rsidR="0009086E" w:rsidRPr="00C57E9F" w:rsidRDefault="0009086E" w:rsidP="0009086E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8D2216B" w14:textId="199C619A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058C6AF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</w:tcPr>
          <w:p w14:paraId="78CB05FB" w14:textId="19C453D0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B1694B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74212681" w14:textId="5B897806" w:rsidR="0009086E" w:rsidRPr="00A65DAA" w:rsidRDefault="00C66326" w:rsidP="00C57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A65DAA"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  <w:t xml:space="preserve">     </w:t>
            </w:r>
            <w:r w:rsidR="00CB0F50" w:rsidRPr="00A65DAA">
              <w:rPr>
                <w:rFonts w:ascii="Browallia New" w:hAnsi="Browallia New" w:cs="Browallia New"/>
                <w:sz w:val="28"/>
                <w:szCs w:val="28"/>
                <w:highlight w:val="yellow"/>
              </w:rPr>
              <w:t>17,163</w:t>
            </w:r>
          </w:p>
        </w:tc>
        <w:tc>
          <w:tcPr>
            <w:tcW w:w="266" w:type="dxa"/>
          </w:tcPr>
          <w:p w14:paraId="36CF0EE9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07BD7C9" w14:textId="3337C76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9086E" w:rsidRPr="00C57E9F" w14:paraId="40519171" w14:textId="77777777" w:rsidTr="00685BA7">
        <w:tc>
          <w:tcPr>
            <w:tcW w:w="4139" w:type="dxa"/>
          </w:tcPr>
          <w:p w14:paraId="12658390" w14:textId="2E51A960" w:rsidR="0009086E" w:rsidRPr="00C57E9F" w:rsidRDefault="0009086E" w:rsidP="0009086E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B74EB13" w14:textId="5CDD1A1F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243" w:type="dxa"/>
            <w:shd w:val="clear" w:color="auto" w:fill="auto"/>
          </w:tcPr>
          <w:p w14:paraId="2F6B27D9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</w:tcPr>
          <w:p w14:paraId="3CE4718B" w14:textId="1ADCED42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E4C6CD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3DAB7021" w14:textId="135DF23B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4F96AAA" w14:textId="7777777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F7E034E" w14:textId="03206E37" w:rsidR="0009086E" w:rsidRPr="00C57E9F" w:rsidRDefault="0009086E" w:rsidP="0009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C37B0" w:rsidRPr="00C57E9F" w14:paraId="3A3B177A" w14:textId="77777777" w:rsidTr="004B68E6">
        <w:tc>
          <w:tcPr>
            <w:tcW w:w="4139" w:type="dxa"/>
          </w:tcPr>
          <w:p w14:paraId="53FDC02B" w14:textId="77777777" w:rsidR="00CC37B0" w:rsidRPr="00C57E9F" w:rsidRDefault="00CC37B0" w:rsidP="00CC37B0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8B9" w14:textId="6C2CF0E3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28,763</w:t>
            </w:r>
          </w:p>
        </w:tc>
        <w:tc>
          <w:tcPr>
            <w:tcW w:w="243" w:type="dxa"/>
            <w:shd w:val="clear" w:color="auto" w:fill="auto"/>
          </w:tcPr>
          <w:p w14:paraId="593B48A6" w14:textId="7777777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EE12B" w14:textId="165C1D6F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237" w:type="dxa"/>
            <w:shd w:val="clear" w:color="auto" w:fill="auto"/>
          </w:tcPr>
          <w:p w14:paraId="1CF118CC" w14:textId="7777777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10C58" w14:textId="56611DC3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28,763</w:t>
            </w:r>
          </w:p>
        </w:tc>
        <w:tc>
          <w:tcPr>
            <w:tcW w:w="266" w:type="dxa"/>
          </w:tcPr>
          <w:p w14:paraId="08537BB1" w14:textId="7777777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5BCE21D" w14:textId="5F0D284C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  <w:tr w:rsidR="00CC37B0" w:rsidRPr="00C57E9F" w14:paraId="4CA821F3" w14:textId="77777777" w:rsidTr="004B68E6">
        <w:trPr>
          <w:trHeight w:val="56"/>
        </w:trPr>
        <w:tc>
          <w:tcPr>
            <w:tcW w:w="4139" w:type="dxa"/>
          </w:tcPr>
          <w:p w14:paraId="08006BDB" w14:textId="77777777" w:rsidR="00CC37B0" w:rsidRPr="00C57E9F" w:rsidRDefault="00CC37B0" w:rsidP="00CC37B0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365D72" w14:textId="13222D54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38,763</w:t>
            </w:r>
          </w:p>
        </w:tc>
        <w:tc>
          <w:tcPr>
            <w:tcW w:w="243" w:type="dxa"/>
            <w:shd w:val="clear" w:color="auto" w:fill="auto"/>
          </w:tcPr>
          <w:p w14:paraId="27AB8A53" w14:textId="7777777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AE6568F" w14:textId="66E1E7B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237" w:type="dxa"/>
            <w:shd w:val="clear" w:color="auto" w:fill="auto"/>
          </w:tcPr>
          <w:p w14:paraId="7193A5EE" w14:textId="7777777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519093" w14:textId="2999BC18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45,926</w:t>
            </w:r>
          </w:p>
        </w:tc>
        <w:tc>
          <w:tcPr>
            <w:tcW w:w="266" w:type="dxa"/>
          </w:tcPr>
          <w:p w14:paraId="7C242DA4" w14:textId="77777777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F7EF68" w14:textId="16CFE1D9" w:rsidR="00CC37B0" w:rsidRPr="00C57E9F" w:rsidRDefault="00CC37B0" w:rsidP="00CC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</w:tbl>
    <w:p w14:paraId="08109C54" w14:textId="77777777" w:rsidR="003B0770" w:rsidRPr="00C57E9F" w:rsidRDefault="003B0770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EFD89E" w14:textId="5FEF26FC" w:rsidR="00EF7996" w:rsidRPr="00C57E9F" w:rsidRDefault="00EF7996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F05054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272227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="00A52F5C"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52F5C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A52F5C" w:rsidRPr="00C57E9F">
        <w:rPr>
          <w:rFonts w:ascii="Browallia New" w:hAnsi="Browallia New" w:cs="Browallia New"/>
          <w:sz w:val="28"/>
          <w:szCs w:val="28"/>
        </w:rPr>
        <w:t>25</w:t>
      </w:r>
      <w:r w:rsidR="0040102F" w:rsidRPr="00C57E9F">
        <w:rPr>
          <w:rFonts w:ascii="Browallia New" w:hAnsi="Browallia New" w:cs="Browallia New"/>
          <w:sz w:val="28"/>
          <w:szCs w:val="28"/>
        </w:rPr>
        <w:t>6</w:t>
      </w:r>
      <w:r w:rsidR="00272227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รายการเคลื่อนไหวของเงินกู้ยืม</w:t>
      </w:r>
      <w:r w:rsidR="00724039" w:rsidRPr="00C57E9F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724039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ไม่รวมดอกเบี้ย</w:t>
      </w:r>
      <w:r w:rsidR="00724039" w:rsidRPr="00C57E9F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มีดังต่อไปนี้</w:t>
      </w:r>
    </w:p>
    <w:p w14:paraId="0855FDBE" w14:textId="77777777" w:rsidR="00B47DF1" w:rsidRPr="00C57E9F" w:rsidRDefault="00B47DF1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95"/>
        <w:gridCol w:w="243"/>
        <w:gridCol w:w="1003"/>
        <w:gridCol w:w="237"/>
        <w:gridCol w:w="11"/>
        <w:gridCol w:w="985"/>
        <w:gridCol w:w="266"/>
        <w:gridCol w:w="1048"/>
      </w:tblGrid>
      <w:tr w:rsidR="00BC7478" w:rsidRPr="00C57E9F" w14:paraId="64FDCEEA" w14:textId="77777777" w:rsidTr="0040102F">
        <w:tc>
          <w:tcPr>
            <w:tcW w:w="4122" w:type="dxa"/>
            <w:shd w:val="clear" w:color="auto" w:fill="auto"/>
          </w:tcPr>
          <w:p w14:paraId="37728C00" w14:textId="77777777" w:rsidR="00BC7478" w:rsidRPr="00C57E9F" w:rsidRDefault="00BC7478" w:rsidP="00BC747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8" w:type="dxa"/>
            <w:gridSpan w:val="8"/>
            <w:shd w:val="clear" w:color="auto" w:fill="auto"/>
          </w:tcPr>
          <w:p w14:paraId="4071B371" w14:textId="77777777" w:rsidR="00BC7478" w:rsidRPr="00C57E9F" w:rsidRDefault="00BC7478" w:rsidP="00BC7478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7478" w:rsidRPr="00C57E9F" w14:paraId="44CA553F" w14:textId="77777777" w:rsidTr="0040102F">
        <w:trPr>
          <w:tblHeader/>
        </w:trPr>
        <w:tc>
          <w:tcPr>
            <w:tcW w:w="4122" w:type="dxa"/>
            <w:shd w:val="clear" w:color="auto" w:fill="auto"/>
          </w:tcPr>
          <w:p w14:paraId="77F7D12E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0BA4F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798586A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4D41E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72227" w:rsidRPr="00C57E9F" w14:paraId="0900F56C" w14:textId="77777777" w:rsidTr="0040102F">
        <w:trPr>
          <w:tblHeader/>
        </w:trPr>
        <w:tc>
          <w:tcPr>
            <w:tcW w:w="4122" w:type="dxa"/>
            <w:shd w:val="clear" w:color="auto" w:fill="auto"/>
          </w:tcPr>
          <w:p w14:paraId="21351D44" w14:textId="77777777" w:rsidR="00272227" w:rsidRPr="00C57E9F" w:rsidRDefault="00272227" w:rsidP="0027222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8935" w14:textId="3B3C5223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5F04" w14:textId="77777777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EF19" w14:textId="578D45E1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6527955" w14:textId="77777777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9743" w14:textId="6A8F13B9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88F99" w14:textId="77777777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CB82" w14:textId="7AA9C59C" w:rsidR="00272227" w:rsidRPr="00C57E9F" w:rsidRDefault="00272227" w:rsidP="002722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BC7478" w:rsidRPr="00C57E9F" w14:paraId="306E897A" w14:textId="77777777" w:rsidTr="0040102F">
        <w:trPr>
          <w:trHeight w:val="279"/>
        </w:trPr>
        <w:tc>
          <w:tcPr>
            <w:tcW w:w="4122" w:type="dxa"/>
            <w:shd w:val="clear" w:color="auto" w:fill="auto"/>
            <w:vAlign w:val="bottom"/>
          </w:tcPr>
          <w:p w14:paraId="04D3F6BF" w14:textId="77777777" w:rsidR="00BC7478" w:rsidRPr="00C57E9F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2ADADF0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BF6C500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4F071A8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7452029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1EF8E8D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1E3C7FE8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203A21A" w14:textId="77777777" w:rsidR="00BC7478" w:rsidRPr="00C57E9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735D" w:rsidRPr="00C57E9F" w14:paraId="1B68D0F1" w14:textId="77777777" w:rsidTr="0040102F">
        <w:trPr>
          <w:trHeight w:val="279"/>
        </w:trPr>
        <w:tc>
          <w:tcPr>
            <w:tcW w:w="4122" w:type="dxa"/>
            <w:shd w:val="clear" w:color="auto" w:fill="auto"/>
            <w:vAlign w:val="bottom"/>
          </w:tcPr>
          <w:p w14:paraId="1B9CD27B" w14:textId="77777777" w:rsidR="0040735D" w:rsidRPr="00C57E9F" w:rsidRDefault="0040735D" w:rsidP="0040735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A438542" w14:textId="1F87130A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243" w:type="dxa"/>
            <w:shd w:val="clear" w:color="auto" w:fill="auto"/>
          </w:tcPr>
          <w:p w14:paraId="3B5C273E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95A4F70" w14:textId="6D088A33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237" w:type="dxa"/>
            <w:shd w:val="clear" w:color="auto" w:fill="auto"/>
          </w:tcPr>
          <w:p w14:paraId="78A65453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FFDEFC9" w14:textId="66801F3A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  <w:tc>
          <w:tcPr>
            <w:tcW w:w="266" w:type="dxa"/>
            <w:shd w:val="clear" w:color="auto" w:fill="auto"/>
          </w:tcPr>
          <w:p w14:paraId="6BE4C0C4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41BBC" w14:textId="2C6C86FF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  <w:tr w:rsidR="0040735D" w:rsidRPr="00C57E9F" w14:paraId="44877425" w14:textId="77777777" w:rsidTr="0040102F">
        <w:tc>
          <w:tcPr>
            <w:tcW w:w="4122" w:type="dxa"/>
            <w:shd w:val="clear" w:color="auto" w:fill="auto"/>
            <w:vAlign w:val="bottom"/>
          </w:tcPr>
          <w:p w14:paraId="1F2478A2" w14:textId="77777777" w:rsidR="0040735D" w:rsidRPr="00C57E9F" w:rsidRDefault="0040735D" w:rsidP="0040735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534927A" w14:textId="1BF22B32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28,400</w:t>
            </w:r>
          </w:p>
        </w:tc>
        <w:tc>
          <w:tcPr>
            <w:tcW w:w="243" w:type="dxa"/>
            <w:shd w:val="clear" w:color="auto" w:fill="auto"/>
          </w:tcPr>
          <w:p w14:paraId="5CE431ED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95C489C" w14:textId="7BAAAD1A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237" w:type="dxa"/>
            <w:shd w:val="clear" w:color="auto" w:fill="auto"/>
          </w:tcPr>
          <w:p w14:paraId="245A57A6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38E14004" w14:textId="5C3ADC39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32,000</w:t>
            </w:r>
          </w:p>
        </w:tc>
        <w:tc>
          <w:tcPr>
            <w:tcW w:w="266" w:type="dxa"/>
            <w:shd w:val="clear" w:color="auto" w:fill="auto"/>
          </w:tcPr>
          <w:p w14:paraId="3461A296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20A712C3" w14:textId="5A83ADD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</w:tr>
      <w:tr w:rsidR="0040735D" w:rsidRPr="00C57E9F" w14:paraId="6B1C970C" w14:textId="77777777" w:rsidTr="0040102F">
        <w:tc>
          <w:tcPr>
            <w:tcW w:w="4122" w:type="dxa"/>
            <w:shd w:val="clear" w:color="auto" w:fill="auto"/>
            <w:vAlign w:val="bottom"/>
          </w:tcPr>
          <w:p w14:paraId="1B7F76DA" w14:textId="1D905AAC" w:rsidR="0040735D" w:rsidRPr="00C57E9F" w:rsidRDefault="0040735D" w:rsidP="0040735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3FF40A5" w14:textId="346FD85C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(34,400)</w:t>
            </w:r>
          </w:p>
        </w:tc>
        <w:tc>
          <w:tcPr>
            <w:tcW w:w="243" w:type="dxa"/>
            <w:shd w:val="clear" w:color="auto" w:fill="auto"/>
          </w:tcPr>
          <w:p w14:paraId="725FBD4D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DEE1820" w14:textId="5DBFB1E9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(108,900)</w:t>
            </w:r>
          </w:p>
        </w:tc>
        <w:tc>
          <w:tcPr>
            <w:tcW w:w="237" w:type="dxa"/>
            <w:shd w:val="clear" w:color="auto" w:fill="auto"/>
          </w:tcPr>
          <w:p w14:paraId="122065DC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7FF0616A" w14:textId="591F539E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(29,500)</w:t>
            </w:r>
          </w:p>
        </w:tc>
        <w:tc>
          <w:tcPr>
            <w:tcW w:w="266" w:type="dxa"/>
            <w:shd w:val="clear" w:color="auto" w:fill="auto"/>
          </w:tcPr>
          <w:p w14:paraId="43D61E10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84C1DB6" w14:textId="08B0FCB5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(46,700)</w:t>
            </w:r>
          </w:p>
        </w:tc>
      </w:tr>
      <w:tr w:rsidR="0040735D" w:rsidRPr="00C57E9F" w14:paraId="6EFE70C9" w14:textId="77777777" w:rsidTr="0040102F">
        <w:tc>
          <w:tcPr>
            <w:tcW w:w="4122" w:type="dxa"/>
            <w:shd w:val="clear" w:color="auto" w:fill="auto"/>
            <w:vAlign w:val="bottom"/>
          </w:tcPr>
          <w:p w14:paraId="42DB8F96" w14:textId="77777777" w:rsidR="0040735D" w:rsidRPr="00C57E9F" w:rsidRDefault="0040735D" w:rsidP="0040735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C203A71" w14:textId="41CC07EE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243" w:type="dxa"/>
            <w:shd w:val="clear" w:color="auto" w:fill="auto"/>
          </w:tcPr>
          <w:p w14:paraId="7B6EEFCB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9F22A91" w14:textId="1E190E0A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237" w:type="dxa"/>
            <w:shd w:val="clear" w:color="auto" w:fill="auto"/>
          </w:tcPr>
          <w:p w14:paraId="0A57E534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00BE46" w14:textId="21D7B73B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42,000</w:t>
            </w:r>
          </w:p>
        </w:tc>
        <w:tc>
          <w:tcPr>
            <w:tcW w:w="266" w:type="dxa"/>
            <w:shd w:val="clear" w:color="auto" w:fill="auto"/>
          </w:tcPr>
          <w:p w14:paraId="5C908115" w14:textId="77777777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EB4F3EC" w14:textId="08DB58F0" w:rsidR="0040735D" w:rsidRPr="00C57E9F" w:rsidRDefault="0040735D" w:rsidP="00407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</w:tr>
    </w:tbl>
    <w:p w14:paraId="54D4C4F8" w14:textId="77777777" w:rsidR="000222DB" w:rsidRPr="00C57E9F" w:rsidRDefault="000222DB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032DD6F" w14:textId="65BD6815" w:rsidR="00813F26" w:rsidRPr="00C57E9F" w:rsidRDefault="00813F26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="00DA617A" w:rsidRPr="00C57E9F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3C6367" w:rsidRPr="00C57E9F">
        <w:rPr>
          <w:rFonts w:ascii="Browallia New" w:hAnsi="Browallia New" w:cs="Browallia New" w:hint="cs"/>
          <w:sz w:val="28"/>
          <w:szCs w:val="28"/>
          <w:cs/>
        </w:rPr>
        <w:t>บุคคลและบริษัทที่เกี่ยวข้อง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292C02" w:rsidRPr="00C57E9F">
        <w:rPr>
          <w:rFonts w:ascii="Browallia New" w:hAnsi="Browallia New" w:cs="Browallia New"/>
          <w:sz w:val="28"/>
          <w:szCs w:val="28"/>
        </w:rPr>
        <w:t>6.00</w:t>
      </w:r>
      <w:r w:rsidR="00417182" w:rsidRPr="00C57E9F">
        <w:rPr>
          <w:rFonts w:ascii="Browallia New" w:hAnsi="Browallia New" w:cs="Browallia New"/>
          <w:sz w:val="28"/>
          <w:szCs w:val="28"/>
        </w:rPr>
        <w:t xml:space="preserve"> – </w:t>
      </w:r>
      <w:r w:rsidR="00CE2341" w:rsidRPr="00C57E9F">
        <w:rPr>
          <w:rFonts w:ascii="Browallia New" w:hAnsi="Browallia New" w:cs="Browallia New"/>
          <w:sz w:val="28"/>
          <w:szCs w:val="28"/>
        </w:rPr>
        <w:t>12</w:t>
      </w:r>
      <w:r w:rsidR="00F27E98" w:rsidRPr="00C57E9F">
        <w:rPr>
          <w:rFonts w:ascii="Browallia New" w:hAnsi="Browallia New" w:cs="Browallia New"/>
          <w:sz w:val="28"/>
          <w:szCs w:val="28"/>
        </w:rPr>
        <w:t>.</w:t>
      </w:r>
      <w:r w:rsidR="003829D5" w:rsidRPr="00C57E9F">
        <w:rPr>
          <w:rFonts w:ascii="Browallia New" w:hAnsi="Browallia New" w:cs="Browallia New"/>
          <w:sz w:val="28"/>
          <w:szCs w:val="28"/>
        </w:rPr>
        <w:t>00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ต่อปี (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40102F" w:rsidRPr="00C57E9F">
        <w:rPr>
          <w:rFonts w:ascii="Browallia New" w:hAnsi="Browallia New" w:cs="Browallia New"/>
          <w:sz w:val="28"/>
          <w:szCs w:val="28"/>
        </w:rPr>
        <w:t>6</w:t>
      </w:r>
      <w:r w:rsidR="0056517C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: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30534B" w:rsidRPr="00C57E9F">
        <w:rPr>
          <w:rFonts w:ascii="Browallia New" w:hAnsi="Browallia New" w:cs="Browallia New"/>
          <w:sz w:val="28"/>
          <w:szCs w:val="28"/>
        </w:rPr>
        <w:t>4.00</w:t>
      </w:r>
      <w:r w:rsidR="000574CD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574CD" w:rsidRPr="00C57E9F">
        <w:rPr>
          <w:rFonts w:ascii="Browallia New" w:hAnsi="Browallia New" w:cs="Browallia New"/>
          <w:sz w:val="28"/>
          <w:szCs w:val="28"/>
        </w:rPr>
        <w:t xml:space="preserve">– </w:t>
      </w:r>
      <w:r w:rsidR="0056517C" w:rsidRPr="00C57E9F">
        <w:rPr>
          <w:rFonts w:ascii="Browallia New" w:hAnsi="Browallia New" w:cs="Browallia New"/>
          <w:sz w:val="28"/>
          <w:szCs w:val="28"/>
        </w:rPr>
        <w:t>6</w:t>
      </w:r>
      <w:r w:rsidR="0040102F" w:rsidRPr="00C57E9F">
        <w:rPr>
          <w:rFonts w:ascii="Browallia New" w:hAnsi="Browallia New" w:cs="Browallia New"/>
          <w:sz w:val="28"/>
          <w:szCs w:val="28"/>
        </w:rPr>
        <w:t>.00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2A65ADCA" w14:textId="2754E4C3" w:rsidR="00813F26" w:rsidRPr="00C57E9F" w:rsidRDefault="00813F26" w:rsidP="00813F26">
      <w:pPr>
        <w:rPr>
          <w:rFonts w:ascii="Browallia New" w:hAnsi="Browallia New" w:cs="Browallia New"/>
          <w:sz w:val="28"/>
          <w:szCs w:val="28"/>
        </w:rPr>
      </w:pPr>
    </w:p>
    <w:tbl>
      <w:tblPr>
        <w:tblW w:w="8895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4104"/>
        <w:gridCol w:w="1020"/>
        <w:gridCol w:w="240"/>
        <w:gridCol w:w="996"/>
        <w:gridCol w:w="240"/>
        <w:gridCol w:w="972"/>
        <w:gridCol w:w="264"/>
        <w:gridCol w:w="1059"/>
      </w:tblGrid>
      <w:tr w:rsidR="00813F26" w:rsidRPr="00C57E9F" w14:paraId="5829EBF1" w14:textId="77777777" w:rsidTr="009621FA">
        <w:trPr>
          <w:tblHeader/>
        </w:trPr>
        <w:tc>
          <w:tcPr>
            <w:tcW w:w="4104" w:type="dxa"/>
          </w:tcPr>
          <w:p w14:paraId="494443F9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91" w:type="dxa"/>
            <w:gridSpan w:val="7"/>
          </w:tcPr>
          <w:p w14:paraId="5AF084F7" w14:textId="77777777" w:rsidR="00813F26" w:rsidRPr="00C57E9F" w:rsidRDefault="00813F26" w:rsidP="00A875CD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13F26" w:rsidRPr="00C57E9F" w14:paraId="41D2303C" w14:textId="77777777" w:rsidTr="009621FA">
        <w:trPr>
          <w:tblHeader/>
        </w:trPr>
        <w:tc>
          <w:tcPr>
            <w:tcW w:w="4104" w:type="dxa"/>
          </w:tcPr>
          <w:p w14:paraId="5B4D7230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45227C05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6FCAAD3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</w:tcPr>
          <w:p w14:paraId="363246C8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6517C" w:rsidRPr="00C57E9F" w14:paraId="2E77E786" w14:textId="77777777" w:rsidTr="009621FA">
        <w:trPr>
          <w:tblHeader/>
        </w:trPr>
        <w:tc>
          <w:tcPr>
            <w:tcW w:w="4104" w:type="dxa"/>
          </w:tcPr>
          <w:p w14:paraId="379155E0" w14:textId="77777777" w:rsidR="0056517C" w:rsidRPr="00C57E9F" w:rsidRDefault="0056517C" w:rsidP="0056517C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83150" w14:textId="7C75E96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2A8BA15" w14:textId="7777777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78050" w14:textId="46DCE858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0" w:type="dxa"/>
            <w:vAlign w:val="bottom"/>
          </w:tcPr>
          <w:p w14:paraId="6B0237E1" w14:textId="7777777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F26A321" w14:textId="380072E2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184D1483" w14:textId="7777777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B22A" w14:textId="43F3D670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13F26" w:rsidRPr="00C57E9F" w14:paraId="754EAEDD" w14:textId="77777777" w:rsidTr="009621FA">
        <w:trPr>
          <w:trHeight w:val="279"/>
        </w:trPr>
        <w:tc>
          <w:tcPr>
            <w:tcW w:w="4104" w:type="dxa"/>
            <w:vAlign w:val="center"/>
          </w:tcPr>
          <w:p w14:paraId="48F9D998" w14:textId="77777777" w:rsidR="00813F26" w:rsidRPr="00C57E9F" w:rsidRDefault="00813F26" w:rsidP="00A875C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20" w:type="dxa"/>
            <w:vAlign w:val="bottom"/>
          </w:tcPr>
          <w:p w14:paraId="341D74DC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18F130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6" w:type="dxa"/>
            <w:vAlign w:val="bottom"/>
          </w:tcPr>
          <w:p w14:paraId="7CE9B366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C943EA6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E34440A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6231663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B1EBD3D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3F26" w:rsidRPr="00C57E9F" w14:paraId="042AD469" w14:textId="77777777" w:rsidTr="009621FA">
        <w:tc>
          <w:tcPr>
            <w:tcW w:w="4104" w:type="dxa"/>
          </w:tcPr>
          <w:p w14:paraId="66974F17" w14:textId="77777777" w:rsidR="00813F26" w:rsidRPr="00C57E9F" w:rsidRDefault="00813F26" w:rsidP="00A875CD">
            <w:pPr>
              <w:tabs>
                <w:tab w:val="clear" w:pos="227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020" w:type="dxa"/>
            <w:vAlign w:val="bottom"/>
          </w:tcPr>
          <w:p w14:paraId="55C21A78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27E43C4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6" w:type="dxa"/>
            <w:vAlign w:val="bottom"/>
          </w:tcPr>
          <w:p w14:paraId="10FA6556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10E5162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54FED5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</w:tcPr>
          <w:p w14:paraId="50C11050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9" w:type="dxa"/>
            <w:vAlign w:val="bottom"/>
          </w:tcPr>
          <w:p w14:paraId="199BAC39" w14:textId="77777777" w:rsidR="00813F26" w:rsidRPr="00C57E9F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6517C" w:rsidRPr="00C57E9F" w14:paraId="1B30F6B3" w14:textId="77777777" w:rsidTr="009621FA">
        <w:tc>
          <w:tcPr>
            <w:tcW w:w="4104" w:type="dxa"/>
            <w:vAlign w:val="bottom"/>
          </w:tcPr>
          <w:p w14:paraId="7A23817B" w14:textId="77777777" w:rsidR="0056517C" w:rsidRPr="00C57E9F" w:rsidRDefault="0056517C" w:rsidP="0056517C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F2B3482" w14:textId="1FE2BE5B" w:rsidR="0056517C" w:rsidRPr="00C57E9F" w:rsidRDefault="00DE7EC8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3,167</w:t>
            </w:r>
          </w:p>
        </w:tc>
        <w:tc>
          <w:tcPr>
            <w:tcW w:w="240" w:type="dxa"/>
            <w:shd w:val="clear" w:color="auto" w:fill="auto"/>
          </w:tcPr>
          <w:p w14:paraId="778A3D8F" w14:textId="77777777" w:rsidR="0056517C" w:rsidRPr="00C57E9F" w:rsidRDefault="0056517C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D688B17" w14:textId="021FBCBF" w:rsidR="0056517C" w:rsidRPr="00C57E9F" w:rsidRDefault="0056517C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6,841</w:t>
            </w:r>
          </w:p>
        </w:tc>
        <w:tc>
          <w:tcPr>
            <w:tcW w:w="240" w:type="dxa"/>
          </w:tcPr>
          <w:p w14:paraId="7EACB9CF" w14:textId="77777777" w:rsidR="0056517C" w:rsidRPr="00C57E9F" w:rsidRDefault="0056517C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3612CD7" w14:textId="454E23B2" w:rsidR="0056517C" w:rsidRPr="00C57E9F" w:rsidRDefault="00D1094F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57E41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64" w:type="dxa"/>
          </w:tcPr>
          <w:p w14:paraId="02020AA7" w14:textId="77777777" w:rsidR="0056517C" w:rsidRPr="00C57E9F" w:rsidRDefault="0056517C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9" w:type="dxa"/>
            <w:tcBorders>
              <w:bottom w:val="single" w:sz="12" w:space="0" w:color="auto"/>
            </w:tcBorders>
            <w:vAlign w:val="bottom"/>
          </w:tcPr>
          <w:p w14:paraId="235F5447" w14:textId="0A169AD2" w:rsidR="0056517C" w:rsidRPr="00C57E9F" w:rsidRDefault="0056517C" w:rsidP="00565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5,084</w:t>
            </w:r>
          </w:p>
        </w:tc>
      </w:tr>
    </w:tbl>
    <w:p w14:paraId="2D34F772" w14:textId="640599D8" w:rsidR="009E2CE4" w:rsidRPr="00C57E9F" w:rsidRDefault="009E2CE4" w:rsidP="001D7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00B58BC" w14:textId="77777777" w:rsidR="006E1078" w:rsidRPr="00C57E9F" w:rsidRDefault="006E1078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เงินสดและรายการเทียบเท่าเงินสด</w:t>
      </w:r>
    </w:p>
    <w:p w14:paraId="0E57EE68" w14:textId="77777777" w:rsidR="00050F55" w:rsidRPr="00C57E9F" w:rsidRDefault="00050F55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tbl>
      <w:tblPr>
        <w:tblW w:w="88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16"/>
        <w:gridCol w:w="987"/>
        <w:gridCol w:w="249"/>
        <w:gridCol w:w="1011"/>
        <w:gridCol w:w="237"/>
        <w:gridCol w:w="960"/>
        <w:gridCol w:w="240"/>
        <w:gridCol w:w="1065"/>
      </w:tblGrid>
      <w:tr w:rsidR="006E1078" w:rsidRPr="00C57E9F" w14:paraId="0120BC24" w14:textId="77777777" w:rsidTr="009621FA">
        <w:tc>
          <w:tcPr>
            <w:tcW w:w="4116" w:type="dxa"/>
          </w:tcPr>
          <w:p w14:paraId="5E61C88C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49" w:type="dxa"/>
            <w:gridSpan w:val="7"/>
          </w:tcPr>
          <w:p w14:paraId="6857889C" w14:textId="77777777" w:rsidR="006E1078" w:rsidRPr="00C57E9F" w:rsidRDefault="006E1078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E1078" w:rsidRPr="00C57E9F" w14:paraId="38AA276D" w14:textId="77777777" w:rsidTr="009621FA">
        <w:tc>
          <w:tcPr>
            <w:tcW w:w="4116" w:type="dxa"/>
          </w:tcPr>
          <w:p w14:paraId="5FDE6108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</w:tcPr>
          <w:p w14:paraId="713D5356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8B2F0F8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tcBorders>
              <w:bottom w:val="single" w:sz="4" w:space="0" w:color="auto"/>
            </w:tcBorders>
          </w:tcPr>
          <w:p w14:paraId="63D33521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6517C" w:rsidRPr="00C57E9F" w14:paraId="60CDBC6B" w14:textId="77777777" w:rsidTr="009621FA">
        <w:tc>
          <w:tcPr>
            <w:tcW w:w="4116" w:type="dxa"/>
          </w:tcPr>
          <w:p w14:paraId="72B764C6" w14:textId="77777777" w:rsidR="0056517C" w:rsidRPr="00C57E9F" w:rsidRDefault="0056517C" w:rsidP="0056517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1FA84" w14:textId="797D31A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611453B9" w14:textId="7777777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CBBC5" w14:textId="79FC5EF8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261C5886" w14:textId="7777777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CBFF" w14:textId="62EC0C1A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6AABBC5" w14:textId="77777777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24F01" w14:textId="55DFF5D4" w:rsidR="0056517C" w:rsidRPr="00C57E9F" w:rsidRDefault="0056517C" w:rsidP="0056517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6E1078" w:rsidRPr="00C57E9F" w14:paraId="6CF7BB92" w14:textId="77777777" w:rsidTr="009621FA">
        <w:trPr>
          <w:trHeight w:val="370"/>
        </w:trPr>
        <w:tc>
          <w:tcPr>
            <w:tcW w:w="4116" w:type="dxa"/>
          </w:tcPr>
          <w:p w14:paraId="4FC233CE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84A44FE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445B857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1BDA2F2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320E060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F4CA122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9CE9987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45E49367" w14:textId="77777777" w:rsidR="006E1078" w:rsidRPr="00C57E9F" w:rsidRDefault="006E1078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2146" w:rsidRPr="00C57E9F" w14:paraId="5A22EDF9" w14:textId="77777777" w:rsidTr="009621FA">
        <w:tc>
          <w:tcPr>
            <w:tcW w:w="4116" w:type="dxa"/>
          </w:tcPr>
          <w:p w14:paraId="76E3B21E" w14:textId="77777777" w:rsidR="00152146" w:rsidRPr="00C57E9F" w:rsidRDefault="00152146" w:rsidP="00152146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987" w:type="dxa"/>
            <w:shd w:val="clear" w:color="auto" w:fill="auto"/>
          </w:tcPr>
          <w:p w14:paraId="18352043" w14:textId="01389568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1,080</w:t>
            </w:r>
          </w:p>
        </w:tc>
        <w:tc>
          <w:tcPr>
            <w:tcW w:w="249" w:type="dxa"/>
            <w:shd w:val="clear" w:color="auto" w:fill="auto"/>
          </w:tcPr>
          <w:p w14:paraId="49236B74" w14:textId="77777777" w:rsidR="00152146" w:rsidRPr="00C57E9F" w:rsidRDefault="00152146" w:rsidP="0015214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EDE150F" w14:textId="06F37A86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1,294</w:t>
            </w:r>
          </w:p>
        </w:tc>
        <w:tc>
          <w:tcPr>
            <w:tcW w:w="237" w:type="dxa"/>
          </w:tcPr>
          <w:p w14:paraId="58DACB12" w14:textId="77777777" w:rsidR="00152146" w:rsidRPr="00C57E9F" w:rsidRDefault="00152146" w:rsidP="0015214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5CAD5DA9" w14:textId="613F4962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240" w:type="dxa"/>
          </w:tcPr>
          <w:p w14:paraId="01EEFA5C" w14:textId="77777777" w:rsidR="00152146" w:rsidRPr="00C57E9F" w:rsidRDefault="00152146" w:rsidP="0015214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4807465B" w14:textId="5E114CA2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318</w:t>
            </w:r>
          </w:p>
        </w:tc>
      </w:tr>
      <w:tr w:rsidR="00152146" w:rsidRPr="00C57E9F" w14:paraId="5CA0EA7B" w14:textId="77777777" w:rsidTr="009621FA">
        <w:tc>
          <w:tcPr>
            <w:tcW w:w="4116" w:type="dxa"/>
          </w:tcPr>
          <w:p w14:paraId="09103CEE" w14:textId="77777777" w:rsidR="00152146" w:rsidRPr="00C57E9F" w:rsidRDefault="00152146" w:rsidP="00152146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987" w:type="dxa"/>
            <w:shd w:val="clear" w:color="auto" w:fill="auto"/>
          </w:tcPr>
          <w:p w14:paraId="4EFE3746" w14:textId="77777777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99B56D8" w14:textId="77777777" w:rsidR="00152146" w:rsidRPr="00C57E9F" w:rsidRDefault="00152146" w:rsidP="0015214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75F4ADA" w14:textId="77777777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DC75162" w14:textId="77777777" w:rsidR="00152146" w:rsidRPr="00C57E9F" w:rsidRDefault="00152146" w:rsidP="0015214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3289DB51" w14:textId="77777777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DAF8D89" w14:textId="77777777" w:rsidR="00152146" w:rsidRPr="00C57E9F" w:rsidRDefault="00152146" w:rsidP="0015214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02D5BC2E" w14:textId="77777777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52146" w:rsidRPr="00C57E9F" w14:paraId="5A25B770" w14:textId="77777777" w:rsidTr="009621FA">
        <w:tc>
          <w:tcPr>
            <w:tcW w:w="4116" w:type="dxa"/>
          </w:tcPr>
          <w:p w14:paraId="24504C40" w14:textId="77777777" w:rsidR="00152146" w:rsidRPr="00C57E9F" w:rsidRDefault="00152146" w:rsidP="00152146">
            <w:pPr>
              <w:tabs>
                <w:tab w:val="num" w:pos="540"/>
              </w:tabs>
              <w:spacing w:line="240" w:lineRule="auto"/>
              <w:ind w:left="720" w:hanging="3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987" w:type="dxa"/>
            <w:shd w:val="clear" w:color="auto" w:fill="auto"/>
          </w:tcPr>
          <w:p w14:paraId="3789FC61" w14:textId="45FEB2D7" w:rsidR="00152146" w:rsidRPr="00C57E9F" w:rsidRDefault="00615ABC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27,841</w:t>
            </w:r>
          </w:p>
        </w:tc>
        <w:tc>
          <w:tcPr>
            <w:tcW w:w="249" w:type="dxa"/>
            <w:shd w:val="clear" w:color="auto" w:fill="auto"/>
          </w:tcPr>
          <w:p w14:paraId="43A3F9DE" w14:textId="77777777" w:rsidR="00152146" w:rsidRPr="00C57E9F" w:rsidRDefault="00152146" w:rsidP="0015214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4B59152" w14:textId="45B011C3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34,073</w:t>
            </w:r>
          </w:p>
        </w:tc>
        <w:tc>
          <w:tcPr>
            <w:tcW w:w="237" w:type="dxa"/>
          </w:tcPr>
          <w:p w14:paraId="449497D5" w14:textId="77777777" w:rsidR="00152146" w:rsidRPr="00C57E9F" w:rsidRDefault="00152146" w:rsidP="0015214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1391A431" w14:textId="53EF23DF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21,948</w:t>
            </w:r>
          </w:p>
        </w:tc>
        <w:tc>
          <w:tcPr>
            <w:tcW w:w="240" w:type="dxa"/>
          </w:tcPr>
          <w:p w14:paraId="5554AF29" w14:textId="77777777" w:rsidR="00152146" w:rsidRPr="00C57E9F" w:rsidRDefault="00152146" w:rsidP="0015214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CD09D0D" w14:textId="58B5C4DB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29,594</w:t>
            </w:r>
          </w:p>
        </w:tc>
      </w:tr>
      <w:tr w:rsidR="00152146" w:rsidRPr="00C57E9F" w14:paraId="3E82C52E" w14:textId="77777777" w:rsidTr="009621FA">
        <w:tc>
          <w:tcPr>
            <w:tcW w:w="4116" w:type="dxa"/>
          </w:tcPr>
          <w:p w14:paraId="73FB3AF8" w14:textId="77777777" w:rsidR="00152146" w:rsidRPr="00C57E9F" w:rsidRDefault="00152146" w:rsidP="00152146">
            <w:pPr>
              <w:tabs>
                <w:tab w:val="num" w:pos="540"/>
              </w:tabs>
              <w:spacing w:line="240" w:lineRule="auto"/>
              <w:ind w:left="3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987" w:type="dxa"/>
            <w:shd w:val="clear" w:color="auto" w:fill="auto"/>
          </w:tcPr>
          <w:p w14:paraId="081242E5" w14:textId="4EFFD3C4" w:rsidR="00152146" w:rsidRPr="00C57E9F" w:rsidRDefault="00615ABC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5,375</w:t>
            </w:r>
          </w:p>
        </w:tc>
        <w:tc>
          <w:tcPr>
            <w:tcW w:w="249" w:type="dxa"/>
            <w:shd w:val="clear" w:color="auto" w:fill="auto"/>
          </w:tcPr>
          <w:p w14:paraId="3F9CF5FA" w14:textId="77777777" w:rsidR="00152146" w:rsidRPr="00C57E9F" w:rsidRDefault="00152146" w:rsidP="0015214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39546CC" w14:textId="0EA650B1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43,659</w:t>
            </w:r>
          </w:p>
        </w:tc>
        <w:tc>
          <w:tcPr>
            <w:tcW w:w="237" w:type="dxa"/>
          </w:tcPr>
          <w:p w14:paraId="10C9C4D2" w14:textId="77777777" w:rsidR="00152146" w:rsidRPr="00C57E9F" w:rsidRDefault="00152146" w:rsidP="0015214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2790756C" w14:textId="183FF1BD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1,894</w:t>
            </w:r>
          </w:p>
        </w:tc>
        <w:tc>
          <w:tcPr>
            <w:tcW w:w="240" w:type="dxa"/>
          </w:tcPr>
          <w:p w14:paraId="6BF56E7F" w14:textId="77777777" w:rsidR="00152146" w:rsidRPr="00C57E9F" w:rsidRDefault="00152146" w:rsidP="0015214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419CFC2B" w14:textId="504DF5E0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25,478</w:t>
            </w:r>
          </w:p>
        </w:tc>
      </w:tr>
      <w:tr w:rsidR="00152146" w:rsidRPr="00C57E9F" w14:paraId="5702B55E" w14:textId="77777777" w:rsidTr="009621FA">
        <w:tc>
          <w:tcPr>
            <w:tcW w:w="4116" w:type="dxa"/>
          </w:tcPr>
          <w:p w14:paraId="39D33B18" w14:textId="77777777" w:rsidR="00152146" w:rsidRPr="00C57E9F" w:rsidRDefault="00152146" w:rsidP="00C66326">
            <w:pPr>
              <w:tabs>
                <w:tab w:val="left" w:pos="1260"/>
              </w:tabs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87" w:type="dxa"/>
            <w:shd w:val="clear" w:color="auto" w:fill="auto"/>
          </w:tcPr>
          <w:p w14:paraId="778EE933" w14:textId="136A360C" w:rsidR="00152146" w:rsidRPr="00C57E9F" w:rsidRDefault="00615ABC" w:rsidP="00C6632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92</w:t>
            </w:r>
          </w:p>
        </w:tc>
        <w:tc>
          <w:tcPr>
            <w:tcW w:w="249" w:type="dxa"/>
            <w:shd w:val="clear" w:color="auto" w:fill="auto"/>
          </w:tcPr>
          <w:p w14:paraId="40952F6E" w14:textId="77777777" w:rsidR="00152146" w:rsidRPr="00C57E9F" w:rsidRDefault="00152146" w:rsidP="00C6632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6496A00" w14:textId="1D724A87" w:rsidR="00152146" w:rsidRPr="00C57E9F" w:rsidRDefault="00152146" w:rsidP="00C6632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39745013" w14:textId="77777777" w:rsidR="00152146" w:rsidRPr="00C57E9F" w:rsidRDefault="00152146" w:rsidP="00C6632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3E30CD15" w14:textId="387A7750" w:rsidR="00152146" w:rsidRPr="00C57E9F" w:rsidRDefault="00C66326" w:rsidP="00C6632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3872D8" w14:textId="77777777" w:rsidR="00152146" w:rsidRPr="00C57E9F" w:rsidRDefault="00152146" w:rsidP="00C6632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D9ACEF8" w14:textId="61EAF390" w:rsidR="00152146" w:rsidRPr="00C57E9F" w:rsidRDefault="00C66326" w:rsidP="00C6632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52146" w:rsidRPr="00C57E9F" w14:paraId="086FDE61" w14:textId="77777777" w:rsidTr="009621FA">
        <w:tc>
          <w:tcPr>
            <w:tcW w:w="4116" w:type="dxa"/>
            <w:vAlign w:val="center"/>
          </w:tcPr>
          <w:p w14:paraId="1DF4B69C" w14:textId="77777777" w:rsidR="00152146" w:rsidRPr="00C57E9F" w:rsidRDefault="00152146" w:rsidP="0015214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0E41E2" w14:textId="15F15F37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34,388</w:t>
            </w:r>
          </w:p>
        </w:tc>
        <w:tc>
          <w:tcPr>
            <w:tcW w:w="249" w:type="dxa"/>
            <w:shd w:val="clear" w:color="auto" w:fill="auto"/>
          </w:tcPr>
          <w:p w14:paraId="4E025251" w14:textId="77777777" w:rsidR="00152146" w:rsidRPr="00C57E9F" w:rsidRDefault="00152146" w:rsidP="00152146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CD7C0" w14:textId="44A1E7AC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79,117</w:t>
            </w:r>
          </w:p>
        </w:tc>
        <w:tc>
          <w:tcPr>
            <w:tcW w:w="237" w:type="dxa"/>
          </w:tcPr>
          <w:p w14:paraId="4F8DB0EC" w14:textId="77777777" w:rsidR="00152146" w:rsidRPr="00C57E9F" w:rsidRDefault="00152146" w:rsidP="0015214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</w:tcBorders>
          </w:tcPr>
          <w:p w14:paraId="09C93537" w14:textId="68299D53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24,111</w:t>
            </w:r>
          </w:p>
        </w:tc>
        <w:tc>
          <w:tcPr>
            <w:tcW w:w="240" w:type="dxa"/>
          </w:tcPr>
          <w:p w14:paraId="070B2C8A" w14:textId="77777777" w:rsidR="00152146" w:rsidRPr="00C57E9F" w:rsidRDefault="00152146" w:rsidP="0015214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</w:tcPr>
          <w:p w14:paraId="52B86E64" w14:textId="46855929" w:rsidR="00152146" w:rsidRPr="00C57E9F" w:rsidRDefault="00152146" w:rsidP="0015214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55,390</w:t>
            </w:r>
          </w:p>
        </w:tc>
      </w:tr>
    </w:tbl>
    <w:p w14:paraId="4AAC3E5A" w14:textId="77777777" w:rsidR="00436999" w:rsidRPr="00C57E9F" w:rsidRDefault="00436999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E7F5A86" w14:textId="563AA9E5" w:rsidR="00B53396" w:rsidRPr="00C57E9F" w:rsidRDefault="005753E0" w:rsidP="001D2DE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ind w:hanging="599"/>
        <w:jc w:val="thaiDistribute"/>
        <w:rPr>
          <w:rFonts w:ascii="Browallia New" w:eastAsia="Cordia New" w:hAnsi="Browallia New" w:cs="Browallia New"/>
          <w:sz w:val="28"/>
          <w:szCs w:val="28"/>
          <w:u w:val="single"/>
          <w:lang w:val="th-TH" w:eastAsia="th-TH"/>
        </w:rPr>
      </w:pPr>
      <w:r w:rsidRPr="00C57E9F">
        <w:rPr>
          <w:rFonts w:ascii="Browallia New" w:eastAsia="Cordia New" w:hAnsi="Browallia New" w:cs="Browallia New"/>
          <w:sz w:val="28"/>
          <w:szCs w:val="28"/>
          <w:u w:val="single"/>
          <w:cs/>
          <w:lang w:val="th-TH" w:eastAsia="th-TH"/>
        </w:rPr>
        <w:t>ลูกหนี้การค้า</w:t>
      </w:r>
    </w:p>
    <w:p w14:paraId="2394A949" w14:textId="77777777" w:rsidR="001D2DE1" w:rsidRPr="00C57E9F" w:rsidRDefault="001D2DE1" w:rsidP="001D2D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ind w:left="644"/>
        <w:jc w:val="thaiDistribute"/>
        <w:rPr>
          <w:rFonts w:ascii="Browallia New" w:eastAsia="Cordia New" w:hAnsi="Browallia New" w:cs="Browallia New"/>
          <w:sz w:val="28"/>
          <w:szCs w:val="28"/>
          <w:u w:val="single"/>
          <w:lang w:eastAsia="th-TH"/>
        </w:rPr>
      </w:pPr>
    </w:p>
    <w:p w14:paraId="089A9E93" w14:textId="60A5DE2D" w:rsidR="005753E0" w:rsidRPr="00C57E9F" w:rsidRDefault="005753E0" w:rsidP="00070329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B96D45" w:rsidRPr="00C57E9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C02968" w:rsidRPr="00C57E9F">
        <w:rPr>
          <w:rFonts w:ascii="Browallia New" w:hAnsi="Browallia New" w:cs="Browallia New"/>
          <w:sz w:val="28"/>
          <w:szCs w:val="28"/>
        </w:rPr>
        <w:t>25</w:t>
      </w:r>
      <w:r w:rsidR="007D53B8" w:rsidRPr="00C57E9F">
        <w:rPr>
          <w:rFonts w:ascii="Browallia New" w:hAnsi="Browallia New" w:cs="Browallia New"/>
          <w:sz w:val="28"/>
          <w:szCs w:val="28"/>
        </w:rPr>
        <w:t>6</w:t>
      </w:r>
      <w:r w:rsidR="0056517C" w:rsidRPr="00C57E9F">
        <w:rPr>
          <w:rFonts w:ascii="Browallia New" w:hAnsi="Browallia New" w:cs="Browallia New"/>
          <w:sz w:val="28"/>
          <w:szCs w:val="28"/>
        </w:rPr>
        <w:t>2</w:t>
      </w:r>
      <w:r w:rsidR="00B96D45"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AD09E5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56517C" w:rsidRPr="00C57E9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C57E9F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3987"/>
        <w:gridCol w:w="1017"/>
        <w:gridCol w:w="283"/>
        <w:gridCol w:w="1076"/>
        <w:gridCol w:w="283"/>
        <w:gridCol w:w="1067"/>
        <w:gridCol w:w="266"/>
        <w:gridCol w:w="1082"/>
      </w:tblGrid>
      <w:tr w:rsidR="005753E0" w:rsidRPr="00C57E9F" w14:paraId="5FADD557" w14:textId="77777777" w:rsidTr="007343EE">
        <w:tc>
          <w:tcPr>
            <w:tcW w:w="3987" w:type="dxa"/>
          </w:tcPr>
          <w:p w14:paraId="676BB54E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74" w:type="dxa"/>
            <w:gridSpan w:val="7"/>
          </w:tcPr>
          <w:p w14:paraId="2A176C98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C57E9F" w14:paraId="0DB5B488" w14:textId="77777777" w:rsidTr="007343EE">
        <w:trPr>
          <w:trHeight w:val="351"/>
        </w:trPr>
        <w:tc>
          <w:tcPr>
            <w:tcW w:w="3987" w:type="dxa"/>
          </w:tcPr>
          <w:p w14:paraId="2ADE4771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A071E" w:rsidRPr="00C57E9F" w14:paraId="5D4D6496" w14:textId="77777777" w:rsidTr="007343EE">
        <w:trPr>
          <w:trHeight w:val="351"/>
        </w:trPr>
        <w:tc>
          <w:tcPr>
            <w:tcW w:w="3987" w:type="dxa"/>
          </w:tcPr>
          <w:p w14:paraId="0EDB7ECE" w14:textId="77777777" w:rsidR="00BA071E" w:rsidRPr="00C57E9F" w:rsidRDefault="00BA071E" w:rsidP="00BA07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59C5D8F" w14:textId="59A1E47F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14:paraId="2ABDFDAF" w14:textId="77777777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5B9E808" w14:textId="34ADF1B2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83" w:type="dxa"/>
            <w:vAlign w:val="bottom"/>
          </w:tcPr>
          <w:p w14:paraId="5807635B" w14:textId="77777777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E7B7BD7" w14:textId="68912981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66" w:type="dxa"/>
            <w:vAlign w:val="bottom"/>
          </w:tcPr>
          <w:p w14:paraId="524AC284" w14:textId="77777777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91532DF" w14:textId="1A5AA183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633F47" w:rsidRPr="00C57E9F" w14:paraId="043E26BB" w14:textId="77777777" w:rsidTr="007343EE">
        <w:trPr>
          <w:trHeight w:val="89"/>
        </w:trPr>
        <w:tc>
          <w:tcPr>
            <w:tcW w:w="3987" w:type="dxa"/>
          </w:tcPr>
          <w:p w14:paraId="7D18A495" w14:textId="77777777" w:rsidR="00633F47" w:rsidRPr="00C57E9F" w:rsidRDefault="00633F47" w:rsidP="00633F4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56EDD05" w14:textId="77777777" w:rsidR="00633F47" w:rsidRPr="00C57E9F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1CA13" w14:textId="77777777" w:rsidR="00633F47" w:rsidRPr="00C57E9F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6" w:type="dxa"/>
            <w:vAlign w:val="bottom"/>
          </w:tcPr>
          <w:p w14:paraId="20524320" w14:textId="77777777" w:rsidR="00633F47" w:rsidRPr="00C57E9F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5DECC" w14:textId="77777777" w:rsidR="00633F47" w:rsidRPr="00C57E9F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3A0E61E" w14:textId="77777777" w:rsidR="00633F47" w:rsidRPr="00C57E9F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6EA8D49A" w14:textId="77777777" w:rsidR="00633F47" w:rsidRPr="00C57E9F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DF111A1" w14:textId="77777777" w:rsidR="00633F47" w:rsidRPr="00C57E9F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94E92" w:rsidRPr="00C57E9F" w14:paraId="6C8F04E3" w14:textId="77777777" w:rsidTr="007343EE">
        <w:trPr>
          <w:trHeight w:val="113"/>
        </w:trPr>
        <w:tc>
          <w:tcPr>
            <w:tcW w:w="3987" w:type="dxa"/>
          </w:tcPr>
          <w:p w14:paraId="5F609438" w14:textId="77777777" w:rsidR="00894E92" w:rsidRPr="00C57E9F" w:rsidRDefault="00894E92" w:rsidP="00894E9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</w:tcPr>
          <w:p w14:paraId="172322B4" w14:textId="1566CECD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171,576</w:t>
            </w:r>
          </w:p>
        </w:tc>
        <w:tc>
          <w:tcPr>
            <w:tcW w:w="283" w:type="dxa"/>
            <w:shd w:val="clear" w:color="auto" w:fill="auto"/>
          </w:tcPr>
          <w:p w14:paraId="39F71E9F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85E7B53" w14:textId="33F61860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246,112</w:t>
            </w:r>
          </w:p>
        </w:tc>
        <w:tc>
          <w:tcPr>
            <w:tcW w:w="283" w:type="dxa"/>
          </w:tcPr>
          <w:p w14:paraId="3BADF685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BD71E37" w14:textId="495E9CFD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154,760</w:t>
            </w:r>
          </w:p>
        </w:tc>
        <w:tc>
          <w:tcPr>
            <w:tcW w:w="266" w:type="dxa"/>
          </w:tcPr>
          <w:p w14:paraId="26AEEBEA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F9D31DF" w14:textId="7E9C7A78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221,035</w:t>
            </w:r>
          </w:p>
        </w:tc>
      </w:tr>
      <w:tr w:rsidR="00894E92" w:rsidRPr="00C57E9F" w14:paraId="6C509E61" w14:textId="77777777" w:rsidTr="007343EE">
        <w:trPr>
          <w:trHeight w:val="113"/>
        </w:trPr>
        <w:tc>
          <w:tcPr>
            <w:tcW w:w="3987" w:type="dxa"/>
          </w:tcPr>
          <w:p w14:paraId="45BB603E" w14:textId="77777777" w:rsidR="00894E92" w:rsidRPr="00C57E9F" w:rsidRDefault="00894E92" w:rsidP="00894E9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17" w:type="dxa"/>
            <w:shd w:val="clear" w:color="auto" w:fill="auto"/>
          </w:tcPr>
          <w:p w14:paraId="4067F407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0991A6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D2576BA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C2CC30D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D78BF53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4E92" w:rsidRPr="00C57E9F" w14:paraId="78626358" w14:textId="77777777" w:rsidTr="007343EE">
        <w:trPr>
          <w:trHeight w:val="113"/>
        </w:trPr>
        <w:tc>
          <w:tcPr>
            <w:tcW w:w="3987" w:type="dxa"/>
          </w:tcPr>
          <w:p w14:paraId="6BD8D729" w14:textId="77777777" w:rsidR="00894E92" w:rsidRPr="00C57E9F" w:rsidRDefault="00894E92" w:rsidP="00894E92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78C33DB2" w14:textId="2418579B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163,896</w:t>
            </w:r>
          </w:p>
        </w:tc>
        <w:tc>
          <w:tcPr>
            <w:tcW w:w="283" w:type="dxa"/>
            <w:shd w:val="clear" w:color="auto" w:fill="auto"/>
          </w:tcPr>
          <w:p w14:paraId="7522D4F7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450F8F2" w14:textId="0311EB80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285,987</w:t>
            </w:r>
          </w:p>
        </w:tc>
        <w:tc>
          <w:tcPr>
            <w:tcW w:w="283" w:type="dxa"/>
          </w:tcPr>
          <w:p w14:paraId="416B4770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BA06044" w14:textId="4DB96A81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140,427</w:t>
            </w:r>
          </w:p>
        </w:tc>
        <w:tc>
          <w:tcPr>
            <w:tcW w:w="266" w:type="dxa"/>
          </w:tcPr>
          <w:p w14:paraId="6299DC9B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3B10039" w14:textId="54134939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262,864</w:t>
            </w:r>
          </w:p>
        </w:tc>
      </w:tr>
      <w:tr w:rsidR="00894E92" w:rsidRPr="00C57E9F" w14:paraId="1C57DF6F" w14:textId="77777777" w:rsidTr="007343EE">
        <w:trPr>
          <w:trHeight w:val="113"/>
        </w:trPr>
        <w:tc>
          <w:tcPr>
            <w:tcW w:w="3987" w:type="dxa"/>
          </w:tcPr>
          <w:p w14:paraId="718A2299" w14:textId="77777777" w:rsidR="00894E92" w:rsidRPr="00C57E9F" w:rsidRDefault="00894E92" w:rsidP="00894E92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6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5B5E3CB2" w14:textId="6EABCBD1" w:rsidR="00894E92" w:rsidRPr="00C57E9F" w:rsidRDefault="00C921D5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84,138</w:t>
            </w:r>
          </w:p>
        </w:tc>
        <w:tc>
          <w:tcPr>
            <w:tcW w:w="283" w:type="dxa"/>
            <w:shd w:val="clear" w:color="auto" w:fill="auto"/>
          </w:tcPr>
          <w:p w14:paraId="494B4EE8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91EF6BE" w14:textId="6184520F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55,108</w:t>
            </w:r>
          </w:p>
        </w:tc>
        <w:tc>
          <w:tcPr>
            <w:tcW w:w="283" w:type="dxa"/>
          </w:tcPr>
          <w:p w14:paraId="63ECB668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1E9664" w14:textId="5D37B379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72,714</w:t>
            </w:r>
          </w:p>
        </w:tc>
        <w:tc>
          <w:tcPr>
            <w:tcW w:w="266" w:type="dxa"/>
          </w:tcPr>
          <w:p w14:paraId="2F7C2F4E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A2F86EC" w14:textId="02ED04D3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53,945</w:t>
            </w:r>
          </w:p>
        </w:tc>
      </w:tr>
      <w:tr w:rsidR="00894E92" w:rsidRPr="00C57E9F" w14:paraId="7A96F69F" w14:textId="77777777" w:rsidTr="007343EE">
        <w:trPr>
          <w:trHeight w:val="113"/>
        </w:trPr>
        <w:tc>
          <w:tcPr>
            <w:tcW w:w="3987" w:type="dxa"/>
          </w:tcPr>
          <w:p w14:paraId="722354AD" w14:textId="77777777" w:rsidR="00894E92" w:rsidRPr="00C57E9F" w:rsidRDefault="00894E92" w:rsidP="00894E92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50746942" w14:textId="13E5DF9D" w:rsidR="00894E92" w:rsidRPr="00C57E9F" w:rsidRDefault="00C921D5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35,333</w:t>
            </w:r>
          </w:p>
        </w:tc>
        <w:tc>
          <w:tcPr>
            <w:tcW w:w="283" w:type="dxa"/>
            <w:shd w:val="clear" w:color="auto" w:fill="auto"/>
          </w:tcPr>
          <w:p w14:paraId="1CF6DEEC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5D2C453" w14:textId="2C4CEB02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31,350</w:t>
            </w:r>
          </w:p>
        </w:tc>
        <w:tc>
          <w:tcPr>
            <w:tcW w:w="283" w:type="dxa"/>
          </w:tcPr>
          <w:p w14:paraId="41C26DA8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F5A723" w14:textId="3CED164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31,994</w:t>
            </w:r>
          </w:p>
        </w:tc>
        <w:tc>
          <w:tcPr>
            <w:tcW w:w="266" w:type="dxa"/>
          </w:tcPr>
          <w:p w14:paraId="1D19D324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C5D55D" w14:textId="59DEC275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31,109</w:t>
            </w:r>
          </w:p>
        </w:tc>
      </w:tr>
      <w:tr w:rsidR="00894E92" w:rsidRPr="00C57E9F" w14:paraId="51229EEC" w14:textId="77777777" w:rsidTr="007343EE">
        <w:trPr>
          <w:trHeight w:val="113"/>
        </w:trPr>
        <w:tc>
          <w:tcPr>
            <w:tcW w:w="3987" w:type="dxa"/>
          </w:tcPr>
          <w:p w14:paraId="0C80278E" w14:textId="77777777" w:rsidR="00894E92" w:rsidRPr="00C57E9F" w:rsidRDefault="00894E92" w:rsidP="00894E92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2B7A2B75" w14:textId="3971D4FB" w:rsidR="00894E92" w:rsidRPr="00C57E9F" w:rsidRDefault="00082197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98,761</w:t>
            </w:r>
          </w:p>
        </w:tc>
        <w:tc>
          <w:tcPr>
            <w:tcW w:w="283" w:type="dxa"/>
            <w:shd w:val="clear" w:color="auto" w:fill="auto"/>
          </w:tcPr>
          <w:p w14:paraId="08E1FC2D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0940790" w14:textId="1DE0893D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99,420</w:t>
            </w:r>
          </w:p>
        </w:tc>
        <w:tc>
          <w:tcPr>
            <w:tcW w:w="283" w:type="dxa"/>
          </w:tcPr>
          <w:p w14:paraId="29F30883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6B9A6453" w14:textId="6E7C7C27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7,696</w:t>
            </w:r>
          </w:p>
        </w:tc>
        <w:tc>
          <w:tcPr>
            <w:tcW w:w="266" w:type="dxa"/>
          </w:tcPr>
          <w:p w14:paraId="1D07C315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DD3CB14" w14:textId="51D6D800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8,367</w:t>
            </w:r>
          </w:p>
        </w:tc>
      </w:tr>
      <w:tr w:rsidR="00894E92" w:rsidRPr="00C57E9F" w14:paraId="35E030FE" w14:textId="77777777" w:rsidTr="007343EE">
        <w:trPr>
          <w:trHeight w:val="113"/>
        </w:trPr>
        <w:tc>
          <w:tcPr>
            <w:tcW w:w="3987" w:type="dxa"/>
          </w:tcPr>
          <w:p w14:paraId="3837A9B6" w14:textId="77777777" w:rsidR="00894E92" w:rsidRPr="00C57E9F" w:rsidRDefault="00894E92" w:rsidP="00894E9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A768D20" w14:textId="48CC57C0" w:rsidR="00894E92" w:rsidRPr="00C57E9F" w:rsidRDefault="00082197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553,704</w:t>
            </w:r>
          </w:p>
        </w:tc>
        <w:tc>
          <w:tcPr>
            <w:tcW w:w="283" w:type="dxa"/>
            <w:shd w:val="clear" w:color="auto" w:fill="auto"/>
          </w:tcPr>
          <w:p w14:paraId="4110CE94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CD1E852" w14:textId="49FDB703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717,977</w:t>
            </w:r>
          </w:p>
        </w:tc>
        <w:tc>
          <w:tcPr>
            <w:tcW w:w="283" w:type="dxa"/>
          </w:tcPr>
          <w:p w14:paraId="5BCA627C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E3120EF" w14:textId="38B3E69E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407,591</w:t>
            </w:r>
          </w:p>
        </w:tc>
        <w:tc>
          <w:tcPr>
            <w:tcW w:w="266" w:type="dxa"/>
          </w:tcPr>
          <w:p w14:paraId="3DC974A0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48BE514" w14:textId="3A294C25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577,320</w:t>
            </w:r>
          </w:p>
        </w:tc>
      </w:tr>
      <w:tr w:rsidR="00894E92" w:rsidRPr="00C57E9F" w14:paraId="626B22A6" w14:textId="77777777" w:rsidTr="007343EE">
        <w:trPr>
          <w:trHeight w:val="113"/>
        </w:trPr>
        <w:tc>
          <w:tcPr>
            <w:tcW w:w="3987" w:type="dxa"/>
          </w:tcPr>
          <w:p w14:paraId="74C45C82" w14:textId="77777777" w:rsidR="00894E92" w:rsidRPr="00C57E9F" w:rsidRDefault="00894E92" w:rsidP="00894E9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7ECD2BE4" w:rsidR="00894E92" w:rsidRPr="00C57E9F" w:rsidRDefault="00082197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00594" w:rsidRPr="00C57E9F">
              <w:rPr>
                <w:rFonts w:ascii="Browallia New" w:hAnsi="Browallia New" w:cs="Browallia New"/>
                <w:sz w:val="28"/>
                <w:szCs w:val="28"/>
              </w:rPr>
              <w:t>92,115)</w:t>
            </w:r>
          </w:p>
        </w:tc>
        <w:tc>
          <w:tcPr>
            <w:tcW w:w="283" w:type="dxa"/>
            <w:shd w:val="clear" w:color="auto" w:fill="auto"/>
          </w:tcPr>
          <w:p w14:paraId="0FF6F34C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FE06C66" w14:textId="2562BD5E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(93,595)</w:t>
            </w:r>
          </w:p>
        </w:tc>
        <w:tc>
          <w:tcPr>
            <w:tcW w:w="283" w:type="dxa"/>
          </w:tcPr>
          <w:p w14:paraId="2FAB4AF7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967AB43" w14:textId="68A31E60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(248)</w:t>
            </w:r>
          </w:p>
        </w:tc>
        <w:tc>
          <w:tcPr>
            <w:tcW w:w="266" w:type="dxa"/>
          </w:tcPr>
          <w:p w14:paraId="792218C1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CA823" w14:textId="5D5B009B" w:rsidR="00894E92" w:rsidRPr="00C57E9F" w:rsidRDefault="00894E92" w:rsidP="0089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</w:tr>
      <w:tr w:rsidR="00894E92" w:rsidRPr="00C57E9F" w14:paraId="38FE87BB" w14:textId="77777777" w:rsidTr="007343EE">
        <w:trPr>
          <w:trHeight w:val="267"/>
        </w:trPr>
        <w:tc>
          <w:tcPr>
            <w:tcW w:w="3987" w:type="dxa"/>
          </w:tcPr>
          <w:p w14:paraId="431D35A3" w14:textId="77777777" w:rsidR="00894E92" w:rsidRPr="00C57E9F" w:rsidRDefault="00894E92" w:rsidP="00894E9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5E5FDAF7" w:rsidR="00894E92" w:rsidRPr="00C57E9F" w:rsidRDefault="00100594" w:rsidP="00894E92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461,589</w:t>
            </w:r>
          </w:p>
        </w:tc>
        <w:tc>
          <w:tcPr>
            <w:tcW w:w="283" w:type="dxa"/>
            <w:shd w:val="clear" w:color="auto" w:fill="auto"/>
          </w:tcPr>
          <w:p w14:paraId="4D16940D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63A92F5" w14:textId="5807795E" w:rsidR="00894E92" w:rsidRPr="00C57E9F" w:rsidRDefault="00894E92" w:rsidP="00894E92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624,382</w:t>
            </w:r>
          </w:p>
        </w:tc>
        <w:tc>
          <w:tcPr>
            <w:tcW w:w="283" w:type="dxa"/>
          </w:tcPr>
          <w:p w14:paraId="4024B1D9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54D1470E" w:rsidR="00894E92" w:rsidRPr="00C57E9F" w:rsidRDefault="00894E92" w:rsidP="00894E92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407,343</w:t>
            </w:r>
          </w:p>
        </w:tc>
        <w:tc>
          <w:tcPr>
            <w:tcW w:w="266" w:type="dxa"/>
          </w:tcPr>
          <w:p w14:paraId="368254A5" w14:textId="77777777" w:rsidR="00894E92" w:rsidRPr="00C57E9F" w:rsidRDefault="00894E92" w:rsidP="00894E9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0F603DA" w14:textId="073319FF" w:rsidR="00894E92" w:rsidRPr="00C57E9F" w:rsidRDefault="00894E92" w:rsidP="00894E92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574,444</w:t>
            </w:r>
          </w:p>
        </w:tc>
      </w:tr>
    </w:tbl>
    <w:p w14:paraId="0612F339" w14:textId="7ACF3A8B" w:rsidR="000B440D" w:rsidRPr="00C57E9F" w:rsidRDefault="00D75B3E" w:rsidP="00D75B3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</w:rPr>
        <w:tab/>
      </w:r>
      <w:r w:rsidRPr="00C57E9F">
        <w:rPr>
          <w:rFonts w:ascii="Browallia New" w:hAnsi="Browallia New" w:cs="Browallia New"/>
          <w:sz w:val="28"/>
          <w:szCs w:val="28"/>
        </w:rPr>
        <w:tab/>
      </w:r>
    </w:p>
    <w:p w14:paraId="7B05DAEE" w14:textId="2AACE728" w:rsidR="004708BA" w:rsidRPr="00C57E9F" w:rsidRDefault="004708BA" w:rsidP="00D75B3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2CA566" w14:textId="77777777" w:rsidR="004708BA" w:rsidRPr="00C57E9F" w:rsidRDefault="004708BA" w:rsidP="00D75B3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A9D9FE" w14:textId="6250B619" w:rsidR="005E05D5" w:rsidRPr="00C57E9F" w:rsidRDefault="005E05D5" w:rsidP="009621FA">
      <w:pPr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ในระหว่างปีสิ้นสุดวันที่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7D53B8" w:rsidRPr="00C57E9F">
        <w:rPr>
          <w:rFonts w:ascii="Browallia New" w:hAnsi="Browallia New" w:cs="Browallia New"/>
          <w:sz w:val="28"/>
          <w:szCs w:val="28"/>
        </w:rPr>
        <w:t>6</w:t>
      </w:r>
      <w:r w:rsidR="00BA071E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7343EE" w:rsidRPr="00C57E9F">
        <w:rPr>
          <w:rFonts w:ascii="Browallia New" w:hAnsi="Browallia New" w:cs="Browallia New"/>
          <w:sz w:val="28"/>
          <w:szCs w:val="28"/>
        </w:rPr>
        <w:t>6</w:t>
      </w:r>
      <w:r w:rsidR="00BA071E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รายการเคลื่อนไหวของค่าเผื่อหนี้สงสัยจะสูญ มีดังต่อไปนี้</w:t>
      </w:r>
    </w:p>
    <w:p w14:paraId="6A1C9C91" w14:textId="77777777" w:rsidR="005E05D5" w:rsidRPr="00C57E9F" w:rsidRDefault="005E05D5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87"/>
        <w:gridCol w:w="990"/>
        <w:gridCol w:w="288"/>
        <w:gridCol w:w="1071"/>
        <w:gridCol w:w="288"/>
        <w:gridCol w:w="1068"/>
        <w:gridCol w:w="255"/>
        <w:gridCol w:w="1137"/>
      </w:tblGrid>
      <w:tr w:rsidR="005E05D5" w:rsidRPr="00C57E9F" w14:paraId="4E8631B1" w14:textId="77777777" w:rsidTr="009621FA">
        <w:tc>
          <w:tcPr>
            <w:tcW w:w="3987" w:type="dxa"/>
          </w:tcPr>
          <w:p w14:paraId="66AF68D3" w14:textId="77777777" w:rsidR="005E05D5" w:rsidRPr="00C57E9F" w:rsidRDefault="005E05D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97" w:type="dxa"/>
            <w:gridSpan w:val="7"/>
          </w:tcPr>
          <w:p w14:paraId="7255540B" w14:textId="77777777" w:rsidR="005E05D5" w:rsidRPr="00C57E9F" w:rsidRDefault="005E05D5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E05D5" w:rsidRPr="00C57E9F" w14:paraId="06CB743D" w14:textId="77777777" w:rsidTr="009621FA">
        <w:tc>
          <w:tcPr>
            <w:tcW w:w="3987" w:type="dxa"/>
          </w:tcPr>
          <w:p w14:paraId="0D2D2B58" w14:textId="77777777" w:rsidR="005E05D5" w:rsidRPr="00C57E9F" w:rsidRDefault="005E05D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18E492DB" w14:textId="77777777" w:rsidR="005E05D5" w:rsidRPr="00C57E9F" w:rsidRDefault="005E05D5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3E2A4C4" w14:textId="77777777" w:rsidR="005E05D5" w:rsidRPr="00C57E9F" w:rsidRDefault="005E05D5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78D7B86F" w14:textId="77777777" w:rsidR="005E05D5" w:rsidRPr="00C57E9F" w:rsidRDefault="005E05D5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A071E" w:rsidRPr="00C57E9F" w14:paraId="5C841E75" w14:textId="77777777" w:rsidTr="009621FA">
        <w:tc>
          <w:tcPr>
            <w:tcW w:w="3987" w:type="dxa"/>
          </w:tcPr>
          <w:p w14:paraId="4636E9A7" w14:textId="77777777" w:rsidR="00BA071E" w:rsidRPr="00C57E9F" w:rsidRDefault="00BA071E" w:rsidP="00BA071E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E8CED" w14:textId="5D348B35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1A613119" w14:textId="77777777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4D1F" w14:textId="369D4C7A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88" w:type="dxa"/>
            <w:vAlign w:val="bottom"/>
          </w:tcPr>
          <w:p w14:paraId="698C6B36" w14:textId="77777777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E55C" w14:textId="053EAA01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6FE0E617" w14:textId="77777777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8013C" w14:textId="0F72B0E4" w:rsidR="00BA071E" w:rsidRPr="00C57E9F" w:rsidRDefault="00BA071E" w:rsidP="00BA07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A95DF6" w:rsidRPr="00C57E9F" w14:paraId="6C09638B" w14:textId="77777777" w:rsidTr="009621FA">
        <w:tc>
          <w:tcPr>
            <w:tcW w:w="3987" w:type="dxa"/>
            <w:vAlign w:val="bottom"/>
          </w:tcPr>
          <w:p w14:paraId="5391492B" w14:textId="77777777" w:rsidR="00A95DF6" w:rsidRPr="00C57E9F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0C839" w14:textId="77777777" w:rsidR="00A95DF6" w:rsidRPr="00C57E9F" w:rsidRDefault="00A95DF6" w:rsidP="008521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FDDEC4" w14:textId="77777777" w:rsidR="00A95DF6" w:rsidRPr="00C57E9F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D57D78C" w14:textId="77777777" w:rsidR="00A95DF6" w:rsidRPr="00C57E9F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" w:type="dxa"/>
          </w:tcPr>
          <w:p w14:paraId="0DF5079B" w14:textId="77777777" w:rsidR="00A95DF6" w:rsidRPr="00C57E9F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0C316E73" w14:textId="77777777" w:rsidR="00A95DF6" w:rsidRPr="00C57E9F" w:rsidRDefault="00A95DF6" w:rsidP="0056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F66DA89" w14:textId="77777777" w:rsidR="00A95DF6" w:rsidRPr="00C57E9F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07DAB2C8" w14:textId="77777777" w:rsidR="00A95DF6" w:rsidRPr="00C57E9F" w:rsidRDefault="00A95DF6" w:rsidP="0056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7897" w:rsidRPr="00C57E9F" w14:paraId="3687394D" w14:textId="77777777" w:rsidTr="009621FA">
        <w:tc>
          <w:tcPr>
            <w:tcW w:w="3987" w:type="dxa"/>
            <w:vAlign w:val="bottom"/>
          </w:tcPr>
          <w:p w14:paraId="3F3CB0E0" w14:textId="77777777" w:rsidR="00447897" w:rsidRPr="00C57E9F" w:rsidRDefault="00447897" w:rsidP="0044789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5A5213" w14:textId="1C5FB855" w:rsidR="00447897" w:rsidRPr="00C57E9F" w:rsidRDefault="00447897" w:rsidP="007D51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93,595</w:t>
            </w:r>
          </w:p>
        </w:tc>
        <w:tc>
          <w:tcPr>
            <w:tcW w:w="288" w:type="dxa"/>
          </w:tcPr>
          <w:p w14:paraId="220B6E6F" w14:textId="77777777" w:rsidR="00447897" w:rsidRPr="00C57E9F" w:rsidRDefault="00447897" w:rsidP="0044789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B984F66" w14:textId="667B5F51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90,334</w:t>
            </w:r>
          </w:p>
        </w:tc>
        <w:tc>
          <w:tcPr>
            <w:tcW w:w="288" w:type="dxa"/>
          </w:tcPr>
          <w:p w14:paraId="0D2AC2F1" w14:textId="77777777" w:rsidR="00447897" w:rsidRPr="00C57E9F" w:rsidRDefault="00447897" w:rsidP="0044789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3C854495" w14:textId="08CB0305" w:rsidR="00447897" w:rsidRPr="00C57E9F" w:rsidRDefault="00447897" w:rsidP="0044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2,876</w:t>
            </w:r>
          </w:p>
        </w:tc>
        <w:tc>
          <w:tcPr>
            <w:tcW w:w="255" w:type="dxa"/>
          </w:tcPr>
          <w:p w14:paraId="5FA4E856" w14:textId="77777777" w:rsidR="00447897" w:rsidRPr="00C57E9F" w:rsidRDefault="00447897" w:rsidP="0044789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54720DC6" w14:textId="05633E7A" w:rsidR="00447897" w:rsidRPr="00C57E9F" w:rsidRDefault="00447897" w:rsidP="0044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1,300</w:t>
            </w:r>
          </w:p>
        </w:tc>
      </w:tr>
      <w:tr w:rsidR="00447897" w:rsidRPr="00C57E9F" w14:paraId="04F6A42B" w14:textId="77777777" w:rsidTr="009621FA">
        <w:tc>
          <w:tcPr>
            <w:tcW w:w="3987" w:type="dxa"/>
            <w:vAlign w:val="bottom"/>
          </w:tcPr>
          <w:p w14:paraId="7CAE06AD" w14:textId="77777777" w:rsidR="00447897" w:rsidRPr="00C57E9F" w:rsidRDefault="00447897" w:rsidP="0044789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431488" w14:textId="726155C2" w:rsidR="00447897" w:rsidRPr="00C57E9F" w:rsidRDefault="007D51DA" w:rsidP="007D51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1,293</w:t>
            </w:r>
          </w:p>
        </w:tc>
        <w:tc>
          <w:tcPr>
            <w:tcW w:w="288" w:type="dxa"/>
          </w:tcPr>
          <w:p w14:paraId="17777EA6" w14:textId="77777777" w:rsidR="00447897" w:rsidRPr="00C57E9F" w:rsidRDefault="00447897" w:rsidP="0044789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E426697" w14:textId="26048EF4" w:rsidR="00447897" w:rsidRPr="00C57E9F" w:rsidRDefault="00447897" w:rsidP="0044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4,141</w:t>
            </w:r>
          </w:p>
        </w:tc>
        <w:tc>
          <w:tcPr>
            <w:tcW w:w="288" w:type="dxa"/>
          </w:tcPr>
          <w:p w14:paraId="3466A937" w14:textId="77777777" w:rsidR="00447897" w:rsidRPr="00C57E9F" w:rsidRDefault="00447897" w:rsidP="0044789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61766E35" w14:textId="2CA58BFB" w:rsidR="00447897" w:rsidRPr="00C57E9F" w:rsidRDefault="00C66326" w:rsidP="00C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55" w:type="dxa"/>
          </w:tcPr>
          <w:p w14:paraId="176ECF2F" w14:textId="77777777" w:rsidR="00447897" w:rsidRPr="00C57E9F" w:rsidRDefault="00447897" w:rsidP="0044789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110EEF15" w14:textId="4B60719C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1,786</w:t>
            </w:r>
          </w:p>
        </w:tc>
      </w:tr>
      <w:tr w:rsidR="00447897" w:rsidRPr="00C57E9F" w14:paraId="226D255C" w14:textId="77777777" w:rsidTr="009621FA">
        <w:tc>
          <w:tcPr>
            <w:tcW w:w="3987" w:type="dxa"/>
            <w:vAlign w:val="bottom"/>
          </w:tcPr>
          <w:p w14:paraId="0504A731" w14:textId="77777777" w:rsidR="00447897" w:rsidRPr="00C57E9F" w:rsidRDefault="00447897" w:rsidP="0044789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กลับรายการค่าเผื่อหนี้สงสัยจะสูญ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8EC4AA" w14:textId="0317F92D" w:rsidR="00447897" w:rsidRPr="00C57E9F" w:rsidRDefault="00447897" w:rsidP="007D51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D51DA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2,773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8" w:type="dxa"/>
          </w:tcPr>
          <w:p w14:paraId="661B7AA2" w14:textId="77777777" w:rsidR="00447897" w:rsidRPr="00C57E9F" w:rsidRDefault="00447897" w:rsidP="0044789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73C80A1" w14:textId="17ECE908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(880)</w:t>
            </w:r>
          </w:p>
        </w:tc>
        <w:tc>
          <w:tcPr>
            <w:tcW w:w="288" w:type="dxa"/>
          </w:tcPr>
          <w:p w14:paraId="771F69EA" w14:textId="77777777" w:rsidR="00447897" w:rsidRPr="00C57E9F" w:rsidRDefault="00447897" w:rsidP="0044789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0B2F3683" w14:textId="74166C00" w:rsidR="00447897" w:rsidRPr="00C57E9F" w:rsidRDefault="00447897" w:rsidP="00447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(2,628)</w:t>
            </w:r>
          </w:p>
        </w:tc>
        <w:tc>
          <w:tcPr>
            <w:tcW w:w="255" w:type="dxa"/>
          </w:tcPr>
          <w:p w14:paraId="2D4B06D9" w14:textId="77777777" w:rsidR="00447897" w:rsidRPr="00C57E9F" w:rsidRDefault="00447897" w:rsidP="0044789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25282B5" w14:textId="4DF35CB7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(210)</w:t>
            </w:r>
          </w:p>
        </w:tc>
      </w:tr>
      <w:tr w:rsidR="00447897" w:rsidRPr="00C57E9F" w14:paraId="78790390" w14:textId="77777777" w:rsidTr="009621FA">
        <w:tc>
          <w:tcPr>
            <w:tcW w:w="3987" w:type="dxa"/>
            <w:vAlign w:val="bottom"/>
          </w:tcPr>
          <w:p w14:paraId="503EF876" w14:textId="77777777" w:rsidR="00447897" w:rsidRPr="00C57E9F" w:rsidRDefault="00447897" w:rsidP="0044789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CEAFFF" w14:textId="258FB8A6" w:rsidR="00447897" w:rsidRPr="00C57E9F" w:rsidRDefault="00447897" w:rsidP="007D51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D51DA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2,115</w:t>
            </w:r>
          </w:p>
        </w:tc>
        <w:tc>
          <w:tcPr>
            <w:tcW w:w="288" w:type="dxa"/>
          </w:tcPr>
          <w:p w14:paraId="0642770C" w14:textId="77777777" w:rsidR="00447897" w:rsidRPr="00C57E9F" w:rsidRDefault="00447897" w:rsidP="00447897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EDDBDAF" w14:textId="76B488D5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93,595</w:t>
            </w:r>
          </w:p>
        </w:tc>
        <w:tc>
          <w:tcPr>
            <w:tcW w:w="288" w:type="dxa"/>
          </w:tcPr>
          <w:p w14:paraId="5BC2B080" w14:textId="77777777" w:rsidR="00447897" w:rsidRPr="00C57E9F" w:rsidRDefault="00447897" w:rsidP="0044789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F9F4BE" w14:textId="1B3A389C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255" w:type="dxa"/>
          </w:tcPr>
          <w:p w14:paraId="4E2EF97C" w14:textId="77777777" w:rsidR="00447897" w:rsidRPr="00C57E9F" w:rsidRDefault="00447897" w:rsidP="0044789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25E96D" w14:textId="0C38B9AA" w:rsidR="00447897" w:rsidRPr="00C57E9F" w:rsidRDefault="00447897" w:rsidP="004478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2,876</w:t>
            </w:r>
          </w:p>
        </w:tc>
      </w:tr>
    </w:tbl>
    <w:p w14:paraId="107230A5" w14:textId="77777777" w:rsidR="00E931C5" w:rsidRPr="00C57E9F" w:rsidRDefault="00E931C5" w:rsidP="00943AFA">
      <w:pPr>
        <w:pStyle w:val="CordiaNew"/>
        <w:tabs>
          <w:tab w:val="clear" w:pos="4153"/>
          <w:tab w:val="left" w:pos="414"/>
        </w:tabs>
        <w:ind w:left="644"/>
        <w:rPr>
          <w:rFonts w:ascii="Browallia New" w:hAnsi="Browallia New" w:cs="Browallia New"/>
          <w:sz w:val="28"/>
          <w:szCs w:val="28"/>
        </w:rPr>
      </w:pPr>
    </w:p>
    <w:p w14:paraId="2B5B666D" w14:textId="77777777" w:rsidR="00070329" w:rsidRPr="00C57E9F" w:rsidRDefault="00070329" w:rsidP="00070329">
      <w:pPr>
        <w:pStyle w:val="CordiaNew"/>
        <w:numPr>
          <w:ilvl w:val="0"/>
          <w:numId w:val="16"/>
        </w:numPr>
        <w:tabs>
          <w:tab w:val="clear" w:pos="4153"/>
          <w:tab w:val="left" w:pos="414"/>
        </w:tabs>
        <w:ind w:hanging="572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สัญญาขายสิทธิ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ส์</w:t>
      </w:r>
      <w:proofErr w:type="spellEnd"/>
    </w:p>
    <w:p w14:paraId="6C7523E2" w14:textId="77777777" w:rsidR="00070329" w:rsidRPr="00C57E9F" w:rsidRDefault="00070329" w:rsidP="00070329">
      <w:pPr>
        <w:pStyle w:val="CordiaNew"/>
        <w:tabs>
          <w:tab w:val="clear" w:pos="4153"/>
          <w:tab w:val="left" w:pos="414"/>
        </w:tabs>
        <w:ind w:left="644"/>
        <w:rPr>
          <w:rFonts w:ascii="Browallia New" w:hAnsi="Browallia New" w:cs="Browallia New"/>
          <w:sz w:val="28"/>
          <w:szCs w:val="28"/>
        </w:rPr>
      </w:pPr>
    </w:p>
    <w:p w14:paraId="0383B1B3" w14:textId="0663D227" w:rsidR="00FD2EA5" w:rsidRPr="00C57E9F" w:rsidRDefault="00070329" w:rsidP="004708BA">
      <w:pPr>
        <w:pStyle w:val="CordiaNew"/>
        <w:tabs>
          <w:tab w:val="clear" w:pos="4153"/>
          <w:tab w:val="left" w:pos="810"/>
        </w:tabs>
        <w:ind w:left="450" w:firstLine="27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 w:rsidRPr="00C57E9F">
        <w:rPr>
          <w:rFonts w:ascii="Browallia New" w:hAnsi="Browallia New" w:cs="Browallia New"/>
          <w:sz w:val="28"/>
          <w:szCs w:val="28"/>
        </w:rPr>
        <w:t xml:space="preserve">2560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</w:t>
      </w:r>
      <w:r w:rsidRPr="00C57E9F">
        <w:rPr>
          <w:rFonts w:ascii="Browallia New" w:hAnsi="Browallia New" w:cs="Browallia New"/>
          <w:sz w:val="28"/>
          <w:szCs w:val="28"/>
          <w:cs/>
        </w:rPr>
        <w:t>ริษัทย่อยทางอ้อมทำสัญญาขายสิทธิ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และขายสินทรัพย์ ธุรกิจ</w:t>
      </w:r>
      <w:r w:rsidRPr="00C57E9F">
        <w:rPr>
          <w:rFonts w:ascii="Browallia New" w:hAnsi="Browallia New" w:cs="Browallia New"/>
          <w:sz w:val="28"/>
          <w:szCs w:val="28"/>
        </w:rPr>
        <w:t xml:space="preserve"> “</w:t>
      </w:r>
      <w:r w:rsidRPr="00C57E9F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Pr="00C57E9F">
        <w:rPr>
          <w:rFonts w:ascii="Browallia New" w:hAnsi="Browallia New" w:cs="Browallia New"/>
          <w:sz w:val="28"/>
          <w:szCs w:val="28"/>
        </w:rPr>
        <w:t>”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(“</w:t>
      </w:r>
      <w:r w:rsidRPr="00C57E9F">
        <w:rPr>
          <w:rFonts w:ascii="Browallia New" w:hAnsi="Browallia New" w:cs="Browallia New"/>
          <w:sz w:val="28"/>
          <w:szCs w:val="28"/>
          <w:cs/>
        </w:rPr>
        <w:t>สาขา</w:t>
      </w:r>
      <w:r w:rsidRPr="00C57E9F">
        <w:rPr>
          <w:rFonts w:ascii="Browallia New" w:hAnsi="Browallia New" w:cs="Browallia New"/>
          <w:sz w:val="28"/>
          <w:szCs w:val="28"/>
        </w:rPr>
        <w:t>”)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55 </w:t>
      </w:r>
      <w:r w:rsidRPr="00C57E9F">
        <w:rPr>
          <w:rFonts w:ascii="Browallia New" w:hAnsi="Browallia New" w:cs="Browallia New"/>
          <w:sz w:val="28"/>
          <w:szCs w:val="28"/>
          <w:cs/>
        </w:rPr>
        <w:t>สาขา สัญญาขายสิทธิ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มีระยะเวลาประมาณ </w:t>
      </w:r>
      <w:r w:rsidRPr="00C57E9F">
        <w:rPr>
          <w:rFonts w:ascii="Browallia New" w:hAnsi="Browallia New" w:cs="Browallia New"/>
          <w:sz w:val="28"/>
          <w:szCs w:val="28"/>
        </w:rPr>
        <w:t xml:space="preserve">8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Pr="00C57E9F">
        <w:rPr>
          <w:rFonts w:ascii="Browallia New" w:hAnsi="Browallia New" w:cs="Browallia New"/>
          <w:sz w:val="28"/>
          <w:szCs w:val="28"/>
        </w:rPr>
        <w:t>4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บริษัทย่อยทางอ้อมได้รับค่าสิทธิร้อยละ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6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และค่าการตลาดร้อยละ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>4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34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>สาขา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จะเริ่มจ่ายชำระค่าสิทธิหลังจากวันที่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C57E9F">
        <w:rPr>
          <w:rFonts w:ascii="Browallia New" w:hAnsi="Browallia New" w:cs="Browallia New"/>
          <w:sz w:val="28"/>
          <w:szCs w:val="28"/>
        </w:rPr>
        <w:t xml:space="preserve"> 21 </w:t>
      </w:r>
      <w:r w:rsidRPr="00C57E9F">
        <w:rPr>
          <w:rFonts w:ascii="Browallia New" w:hAnsi="Browallia New" w:cs="Browallia New"/>
          <w:sz w:val="28"/>
          <w:szCs w:val="28"/>
          <w:cs/>
        </w:rPr>
        <w:t>สาขา บริษัทย่อยทางอ้อมรับประกันผลตอบแทนกำไรจากการดำเนินงานของสาขา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Pr="00C57E9F">
        <w:rPr>
          <w:rFonts w:ascii="Browallia New" w:hAnsi="Browallia New" w:cs="Browallia New"/>
          <w:sz w:val="28"/>
          <w:szCs w:val="28"/>
        </w:rPr>
        <w:t>17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Pr="00C57E9F">
        <w:rPr>
          <w:rFonts w:ascii="Browallia New" w:hAnsi="Browallia New" w:cs="Browallia New"/>
          <w:sz w:val="28"/>
          <w:szCs w:val="28"/>
        </w:rPr>
        <w:t>10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0843844" w14:textId="77777777" w:rsidR="00FD2EA5" w:rsidRPr="00C57E9F" w:rsidRDefault="00FD2EA5" w:rsidP="00070329">
      <w:pPr>
        <w:spacing w:line="240" w:lineRule="auto"/>
        <w:jc w:val="thaiDistribute"/>
        <w:rPr>
          <w:rFonts w:ascii="Browallia New" w:hAnsi="Browallia New" w:cs="Browallia New"/>
          <w:sz w:val="19"/>
          <w:szCs w:val="19"/>
        </w:rPr>
      </w:pPr>
    </w:p>
    <w:p w14:paraId="69139C36" w14:textId="3392A80B" w:rsidR="002F3C70" w:rsidRPr="00C57E9F" w:rsidRDefault="00070329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สัญญาขายสิทธิ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และขายสินทรัพย์และหนี้สินของสาขา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C57E9F">
        <w:rPr>
          <w:rFonts w:ascii="Browallia New" w:hAnsi="Browallia New" w:cs="Browallia New"/>
          <w:sz w:val="28"/>
          <w:szCs w:val="28"/>
        </w:rPr>
        <w:t>449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C57E9F">
        <w:rPr>
          <w:rFonts w:ascii="Browallia New" w:hAnsi="Browallia New" w:cs="Browallia New"/>
          <w:sz w:val="28"/>
          <w:szCs w:val="28"/>
        </w:rPr>
        <w:t xml:space="preserve">(480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C57E9F">
        <w:rPr>
          <w:rFonts w:ascii="Browallia New" w:hAnsi="Browallia New" w:cs="Browallia New"/>
          <w:sz w:val="28"/>
          <w:szCs w:val="28"/>
        </w:rPr>
        <w:t>)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357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โดยมีผลกำไรจำนวน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308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และอีก </w:t>
      </w:r>
      <w:r w:rsidRPr="00C57E9F">
        <w:rPr>
          <w:rFonts w:ascii="Browallia New" w:hAnsi="Browallia New" w:cs="Browallia New"/>
          <w:sz w:val="28"/>
          <w:szCs w:val="28"/>
        </w:rPr>
        <w:t xml:space="preserve">92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เกี่ยว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รวมอยู่ในรายได้รับล่วงหน้า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C57E9F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และเมื่อได้ให้บริการแล้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ว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บริษัทย่อยทางอ้อมไม่สามารถปันส่วนรายได้รับล่วงหน้าให้แก่ภาระดังกล่าวได้อย่างเหมาะสม รวมถึงอยู่ระหว่างการโต้แย้งตามสัญญา ทำให้ไม่สามารถระบุได้ว่าการบริการได้เกิดขึ้นแล้ว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ดังนั้นจึงยังไม่มีการรับรู้รายได้ในงบกำไรขาดทุน</w:t>
      </w:r>
    </w:p>
    <w:p w14:paraId="1C457B79" w14:textId="68645889" w:rsidR="00246056" w:rsidRPr="00C57E9F" w:rsidRDefault="00246056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CA55CE7" w14:textId="1EEA01A8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24E47B3" w14:textId="6021644F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C121312" w14:textId="5C729AB7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3A63E04" w14:textId="0BA5E9A3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700BEF2" w14:textId="72AA349C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6B137B1" w14:textId="57B22DE2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99713DC" w14:textId="63E1DA2D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A7BE8D5" w14:textId="2EA01037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D9AE9D8" w14:textId="4B09D178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2B5C5CE" w14:textId="2272482E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547C61C" w14:textId="7D87D8E4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988FEC" w14:textId="77777777" w:rsidR="0043219E" w:rsidRPr="00C57E9F" w:rsidRDefault="0043219E" w:rsidP="0024605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4BA2340" w14:textId="77777777" w:rsidR="00070329" w:rsidRPr="00C57E9F" w:rsidRDefault="00070329" w:rsidP="00070329">
      <w:pPr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C57E9F">
        <w:rPr>
          <w:rFonts w:ascii="Browallia New" w:hAnsi="Browallia New" w:cs="Browallia New"/>
          <w:sz w:val="28"/>
          <w:szCs w:val="28"/>
        </w:rPr>
        <w:t xml:space="preserve"> 2561 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และรับรู้กำไรจากการขายสินทรัพย์</w:t>
      </w:r>
      <w:r w:rsidRPr="00C57E9F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ดังนี้</w:t>
      </w:r>
    </w:p>
    <w:p w14:paraId="13E70207" w14:textId="77777777" w:rsidR="00070329" w:rsidRPr="00C57E9F" w:rsidRDefault="00070329" w:rsidP="00070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eastAsia="th-TH"/>
        </w:rPr>
      </w:pP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6390"/>
        <w:gridCol w:w="260"/>
        <w:gridCol w:w="2216"/>
      </w:tblGrid>
      <w:tr w:rsidR="00070329" w:rsidRPr="00C57E9F" w14:paraId="7061EB06" w14:textId="77777777" w:rsidTr="00685BA7">
        <w:trPr>
          <w:trHeight w:val="355"/>
        </w:trPr>
        <w:tc>
          <w:tcPr>
            <w:tcW w:w="6390" w:type="dxa"/>
          </w:tcPr>
          <w:p w14:paraId="20458DBA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275AE17A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6488D50B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070329" w:rsidRPr="00C57E9F" w14:paraId="3975153F" w14:textId="77777777" w:rsidTr="00685BA7">
        <w:trPr>
          <w:trHeight w:val="392"/>
        </w:trPr>
        <w:tc>
          <w:tcPr>
            <w:tcW w:w="6390" w:type="dxa"/>
          </w:tcPr>
          <w:p w14:paraId="778231D3" w14:textId="77777777" w:rsidR="00070329" w:rsidRPr="00C57E9F" w:rsidRDefault="00070329" w:rsidP="00685BA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58BE542D" w14:textId="77777777" w:rsidR="00070329" w:rsidRPr="00C57E9F" w:rsidRDefault="00070329" w:rsidP="00685BA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18B02B2D" w14:textId="77777777" w:rsidR="00070329" w:rsidRPr="00C57E9F" w:rsidRDefault="00070329" w:rsidP="00685BA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0329" w:rsidRPr="00C57E9F" w14:paraId="759D92CD" w14:textId="77777777" w:rsidTr="00685BA7">
        <w:trPr>
          <w:trHeight w:val="323"/>
        </w:trPr>
        <w:tc>
          <w:tcPr>
            <w:tcW w:w="6390" w:type="dxa"/>
          </w:tcPr>
          <w:p w14:paraId="5BBCD8B1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6D1F117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6F1AE3AF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0329" w:rsidRPr="00C57E9F" w14:paraId="52D3E8A8" w14:textId="77777777" w:rsidTr="00685BA7">
        <w:trPr>
          <w:trHeight w:val="323"/>
        </w:trPr>
        <w:tc>
          <w:tcPr>
            <w:tcW w:w="6390" w:type="dxa"/>
          </w:tcPr>
          <w:p w14:paraId="3915C7C5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139DAFCE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236E2025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5,961</w:t>
            </w:r>
          </w:p>
        </w:tc>
      </w:tr>
      <w:tr w:rsidR="00070329" w:rsidRPr="00C57E9F" w14:paraId="368B3786" w14:textId="77777777" w:rsidTr="00685BA7">
        <w:trPr>
          <w:trHeight w:val="355"/>
        </w:trPr>
        <w:tc>
          <w:tcPr>
            <w:tcW w:w="6390" w:type="dxa"/>
            <w:hideMark/>
          </w:tcPr>
          <w:p w14:paraId="26915E3C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31D8D82C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66E9E88C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150,312</w:t>
            </w:r>
          </w:p>
        </w:tc>
      </w:tr>
      <w:tr w:rsidR="00070329" w:rsidRPr="00C57E9F" w14:paraId="1D3FF016" w14:textId="77777777" w:rsidTr="00685BA7">
        <w:trPr>
          <w:trHeight w:val="355"/>
        </w:trPr>
        <w:tc>
          <w:tcPr>
            <w:tcW w:w="6390" w:type="dxa"/>
            <w:hideMark/>
          </w:tcPr>
          <w:p w14:paraId="15DDE267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7C435145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3D91CBB0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(113,041)</w:t>
            </w:r>
          </w:p>
        </w:tc>
      </w:tr>
      <w:tr w:rsidR="00070329" w:rsidRPr="00C57E9F" w14:paraId="6224E35B" w14:textId="77777777" w:rsidTr="00685BA7">
        <w:trPr>
          <w:trHeight w:val="380"/>
        </w:trPr>
        <w:tc>
          <w:tcPr>
            <w:tcW w:w="6390" w:type="dxa"/>
          </w:tcPr>
          <w:p w14:paraId="38EA4AF8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0F4AD0CE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443937F7" w14:textId="77777777" w:rsidR="00070329" w:rsidRPr="00C57E9F" w:rsidRDefault="00070329" w:rsidP="00685B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(2,599)</w:t>
            </w:r>
          </w:p>
        </w:tc>
      </w:tr>
      <w:tr w:rsidR="00070329" w:rsidRPr="00C57E9F" w14:paraId="59450107" w14:textId="77777777" w:rsidTr="00685BA7">
        <w:trPr>
          <w:trHeight w:val="380"/>
        </w:trPr>
        <w:tc>
          <w:tcPr>
            <w:tcW w:w="6390" w:type="dxa"/>
            <w:hideMark/>
          </w:tcPr>
          <w:p w14:paraId="3C331817" w14:textId="77777777" w:rsidR="00070329" w:rsidRPr="00C57E9F" w:rsidRDefault="00070329" w:rsidP="00685BA7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0F2FF1C4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D5AA3A7" w14:textId="77777777" w:rsidR="00070329" w:rsidRPr="00C57E9F" w:rsidRDefault="00070329" w:rsidP="00685BA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40,633</w:t>
            </w:r>
          </w:p>
        </w:tc>
      </w:tr>
      <w:tr w:rsidR="00070329" w:rsidRPr="00C57E9F" w14:paraId="6AF56B21" w14:textId="77777777" w:rsidTr="00685BA7">
        <w:trPr>
          <w:trHeight w:val="380"/>
        </w:trPr>
        <w:tc>
          <w:tcPr>
            <w:tcW w:w="6390" w:type="dxa"/>
          </w:tcPr>
          <w:p w14:paraId="47454EB2" w14:textId="6629A3BF" w:rsidR="00E33ABF" w:rsidRPr="00C57E9F" w:rsidRDefault="00E33ABF" w:rsidP="0086452F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48E8E4BF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99C4450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70329" w:rsidRPr="00C57E9F" w14:paraId="1835C59E" w14:textId="77777777" w:rsidTr="00685BA7">
        <w:trPr>
          <w:trHeight w:val="367"/>
        </w:trPr>
        <w:tc>
          <w:tcPr>
            <w:tcW w:w="6390" w:type="dxa"/>
          </w:tcPr>
          <w:p w14:paraId="641BC86C" w14:textId="77777777" w:rsidR="00070329" w:rsidRPr="00C57E9F" w:rsidRDefault="00070329" w:rsidP="00685BA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18E4C5C2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B8353E2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357,009</w:t>
            </w:r>
          </w:p>
        </w:tc>
      </w:tr>
      <w:tr w:rsidR="00070329" w:rsidRPr="00C57E9F" w14:paraId="3F45EDBB" w14:textId="77777777" w:rsidTr="00685BA7">
        <w:trPr>
          <w:trHeight w:val="367"/>
        </w:trPr>
        <w:tc>
          <w:tcPr>
            <w:tcW w:w="6390" w:type="dxa"/>
          </w:tcPr>
          <w:p w14:paraId="61EB00EF" w14:textId="77777777" w:rsidR="00070329" w:rsidRPr="00C57E9F" w:rsidRDefault="00070329" w:rsidP="00685BA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0F8FB60E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747F9C6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40,633)</w:t>
            </w:r>
          </w:p>
        </w:tc>
      </w:tr>
      <w:tr w:rsidR="00070329" w:rsidRPr="00C57E9F" w14:paraId="222BCA33" w14:textId="77777777" w:rsidTr="00685BA7">
        <w:trPr>
          <w:trHeight w:val="392"/>
        </w:trPr>
        <w:tc>
          <w:tcPr>
            <w:tcW w:w="6390" w:type="dxa"/>
          </w:tcPr>
          <w:p w14:paraId="78BDFFBD" w14:textId="77777777" w:rsidR="00070329" w:rsidRPr="00C57E9F" w:rsidRDefault="00070329" w:rsidP="00685BA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2C08E993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6CF5863D" w14:textId="77777777" w:rsidR="00070329" w:rsidRPr="00C57E9F" w:rsidRDefault="00070329" w:rsidP="00685B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(9,179)</w:t>
            </w:r>
          </w:p>
        </w:tc>
      </w:tr>
      <w:tr w:rsidR="00070329" w:rsidRPr="00C57E9F" w14:paraId="0DFB64D0" w14:textId="77777777" w:rsidTr="00685BA7">
        <w:trPr>
          <w:trHeight w:val="404"/>
        </w:trPr>
        <w:tc>
          <w:tcPr>
            <w:tcW w:w="6390" w:type="dxa"/>
          </w:tcPr>
          <w:p w14:paraId="04F8B9B5" w14:textId="77777777" w:rsidR="00070329" w:rsidRPr="00C57E9F" w:rsidRDefault="00070329" w:rsidP="00685BA7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54F90A8D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116AD18" w14:textId="77777777" w:rsidR="00070329" w:rsidRPr="00C57E9F" w:rsidRDefault="00070329" w:rsidP="00685BA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307,197</w:t>
            </w:r>
          </w:p>
        </w:tc>
      </w:tr>
    </w:tbl>
    <w:p w14:paraId="5F9F38F4" w14:textId="77777777" w:rsidR="001F74A4" w:rsidRPr="00C57E9F" w:rsidRDefault="001F74A4" w:rsidP="00070329">
      <w:pPr>
        <w:spacing w:line="240" w:lineRule="auto"/>
        <w:ind w:left="426" w:firstLine="6"/>
        <w:jc w:val="thaiDistribute"/>
        <w:rPr>
          <w:rFonts w:ascii="Browallia New" w:hAnsi="Browallia New" w:cs="Browallia New"/>
          <w:sz w:val="28"/>
          <w:szCs w:val="28"/>
        </w:rPr>
      </w:pPr>
    </w:p>
    <w:p w14:paraId="0057330B" w14:textId="338A6707" w:rsidR="00070329" w:rsidRPr="00C57E9F" w:rsidRDefault="00070329" w:rsidP="00070329">
      <w:pPr>
        <w:spacing w:line="240" w:lineRule="auto"/>
        <w:ind w:left="426"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ปัจจุบัน 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บริษัทย่อยทางอ้อมอยู่ระหว่างการตรวจสอบรายการขายและรายการโอนสินทรัพย์และหนี้สินเนื่องจาก</w:t>
      </w:r>
      <w:r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ได้แก่ สินค้าที่โอนไปยัง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และเงินมัดจำ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รายการดังกล่าวถูกบันทึกเป็น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91.82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2C4DD84E" w14:textId="77777777" w:rsidR="00070329" w:rsidRPr="00C57E9F" w:rsidRDefault="00070329" w:rsidP="00070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lang w:val="en-GB"/>
        </w:rPr>
      </w:pPr>
    </w:p>
    <w:p w14:paraId="417001BA" w14:textId="77777777" w:rsidR="00070329" w:rsidRPr="00C57E9F" w:rsidRDefault="00070329" w:rsidP="00070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>ผลการดำเนินงานของการดำเนินงานที่ยกเลิก</w:t>
      </w:r>
      <w:r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 มีรายละเอียดดังต่อไปนี้</w:t>
      </w:r>
      <w:r w:rsidRPr="00C57E9F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00FF1930" w14:textId="77777777" w:rsidR="00070329" w:rsidRPr="00C57E9F" w:rsidRDefault="00070329" w:rsidP="0007032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6" w:type="dxa"/>
        <w:tblInd w:w="450" w:type="dxa"/>
        <w:tblLook w:val="04A0" w:firstRow="1" w:lastRow="0" w:firstColumn="1" w:lastColumn="0" w:noHBand="0" w:noVBand="1"/>
      </w:tblPr>
      <w:tblGrid>
        <w:gridCol w:w="5397"/>
        <w:gridCol w:w="1655"/>
        <w:gridCol w:w="236"/>
        <w:gridCol w:w="1628"/>
      </w:tblGrid>
      <w:tr w:rsidR="00070329" w:rsidRPr="00C57E9F" w14:paraId="033D569F" w14:textId="77777777" w:rsidTr="00685BA7">
        <w:trPr>
          <w:trHeight w:val="304"/>
        </w:trPr>
        <w:tc>
          <w:tcPr>
            <w:tcW w:w="5400" w:type="dxa"/>
          </w:tcPr>
          <w:p w14:paraId="5575E708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16" w:type="dxa"/>
            <w:gridSpan w:val="3"/>
          </w:tcPr>
          <w:p w14:paraId="272CF846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425064" w:rsidRPr="00C57E9F" w14:paraId="1A1A543E" w14:textId="77777777" w:rsidTr="00425064">
        <w:trPr>
          <w:trHeight w:val="335"/>
        </w:trPr>
        <w:tc>
          <w:tcPr>
            <w:tcW w:w="5400" w:type="dxa"/>
          </w:tcPr>
          <w:p w14:paraId="6330C649" w14:textId="77777777" w:rsidR="00425064" w:rsidRPr="00C57E9F" w:rsidRDefault="00425064" w:rsidP="00685BA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4CC6CDEB" w14:textId="00D22ACF" w:rsidR="00425064" w:rsidRPr="00C57E9F" w:rsidRDefault="00425064" w:rsidP="00AF019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D69D05" w14:textId="77777777" w:rsidR="00425064" w:rsidRPr="00C57E9F" w:rsidRDefault="00425064" w:rsidP="00AF019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4" w:type="dxa"/>
          </w:tcPr>
          <w:p w14:paraId="6133C506" w14:textId="33D87DC5" w:rsidR="00425064" w:rsidRPr="00C57E9F" w:rsidRDefault="00425064" w:rsidP="006F56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0329" w:rsidRPr="00C57E9F" w14:paraId="5ACBDFC2" w14:textId="77777777" w:rsidTr="00AF0199">
        <w:trPr>
          <w:trHeight w:val="335"/>
        </w:trPr>
        <w:tc>
          <w:tcPr>
            <w:tcW w:w="5400" w:type="dxa"/>
          </w:tcPr>
          <w:p w14:paraId="7F1E98EC" w14:textId="77777777" w:rsidR="00070329" w:rsidRPr="00C57E9F" w:rsidRDefault="00070329" w:rsidP="00685BA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3DDA419" w14:textId="19C1059E" w:rsidR="00070329" w:rsidRPr="00C57E9F" w:rsidRDefault="00070329" w:rsidP="00AF019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78ED316A" w14:textId="77777777" w:rsidR="00070329" w:rsidRPr="00C57E9F" w:rsidRDefault="00070329" w:rsidP="00AF019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8" w:type="dxa"/>
          </w:tcPr>
          <w:p w14:paraId="3E8DA3A6" w14:textId="77777777" w:rsidR="00070329" w:rsidRPr="00C57E9F" w:rsidRDefault="00070329" w:rsidP="006F56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070329" w:rsidRPr="00C57E9F" w14:paraId="60BABE0A" w14:textId="77777777" w:rsidTr="00685BA7">
        <w:trPr>
          <w:trHeight w:val="276"/>
        </w:trPr>
        <w:tc>
          <w:tcPr>
            <w:tcW w:w="5400" w:type="dxa"/>
          </w:tcPr>
          <w:p w14:paraId="5A54081E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656" w:type="dxa"/>
          </w:tcPr>
          <w:p w14:paraId="64C83D4A" w14:textId="77777777" w:rsidR="00070329" w:rsidRPr="00C57E9F" w:rsidRDefault="00070329" w:rsidP="00AF019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70E42A47" w14:textId="77777777" w:rsidR="00070329" w:rsidRPr="00C57E9F" w:rsidRDefault="00070329" w:rsidP="00AF019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</w:tcPr>
          <w:p w14:paraId="7C36E34B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0329" w:rsidRPr="00C57E9F" w14:paraId="763296A4" w14:textId="77777777" w:rsidTr="00685BA7">
        <w:trPr>
          <w:trHeight w:val="276"/>
        </w:trPr>
        <w:tc>
          <w:tcPr>
            <w:tcW w:w="5400" w:type="dxa"/>
          </w:tcPr>
          <w:p w14:paraId="771960F8" w14:textId="77777777" w:rsidR="00070329" w:rsidRPr="00C57E9F" w:rsidRDefault="00070329" w:rsidP="00685BA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56" w:type="dxa"/>
          </w:tcPr>
          <w:p w14:paraId="23A9F40B" w14:textId="1D014924" w:rsidR="00070329" w:rsidRPr="00C57E9F" w:rsidRDefault="00070329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4A041DD7" w14:textId="77777777" w:rsidR="00070329" w:rsidRPr="00C57E9F" w:rsidRDefault="00070329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628" w:type="dxa"/>
          </w:tcPr>
          <w:p w14:paraId="1AF9A4C3" w14:textId="77777777" w:rsidR="00070329" w:rsidRPr="00C57E9F" w:rsidRDefault="00070329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68,075</w:t>
            </w:r>
          </w:p>
        </w:tc>
      </w:tr>
      <w:tr w:rsidR="00D4088F" w:rsidRPr="00C57E9F" w14:paraId="6F701E2F" w14:textId="77777777" w:rsidTr="00685BA7">
        <w:trPr>
          <w:trHeight w:val="335"/>
        </w:trPr>
        <w:tc>
          <w:tcPr>
            <w:tcW w:w="5400" w:type="dxa"/>
            <w:hideMark/>
          </w:tcPr>
          <w:p w14:paraId="0DCA0E90" w14:textId="77777777" w:rsidR="00D4088F" w:rsidRPr="00C57E9F" w:rsidRDefault="00D4088F" w:rsidP="00D4088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656" w:type="dxa"/>
          </w:tcPr>
          <w:p w14:paraId="1B9D5CE4" w14:textId="555FA0E3" w:rsidR="00D4088F" w:rsidRPr="00C57E9F" w:rsidRDefault="00D4088F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7F01619A" w14:textId="77777777" w:rsidR="00D4088F" w:rsidRPr="00C57E9F" w:rsidRDefault="00D4088F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8" w:type="dxa"/>
          </w:tcPr>
          <w:p w14:paraId="730A5BC9" w14:textId="77777777" w:rsidR="00D4088F" w:rsidRPr="00C57E9F" w:rsidRDefault="00D4088F" w:rsidP="00D408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(67,376)</w:t>
            </w:r>
          </w:p>
        </w:tc>
      </w:tr>
      <w:tr w:rsidR="00D4088F" w:rsidRPr="00C57E9F" w14:paraId="5257D55E" w14:textId="77777777" w:rsidTr="00685BA7">
        <w:trPr>
          <w:trHeight w:val="304"/>
        </w:trPr>
        <w:tc>
          <w:tcPr>
            <w:tcW w:w="5400" w:type="dxa"/>
          </w:tcPr>
          <w:p w14:paraId="3B42EE21" w14:textId="77777777" w:rsidR="00D4088F" w:rsidRPr="00C57E9F" w:rsidRDefault="00D4088F" w:rsidP="00D4088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56" w:type="dxa"/>
          </w:tcPr>
          <w:p w14:paraId="11B647F9" w14:textId="50AC0C81" w:rsidR="00D4088F" w:rsidRPr="00C57E9F" w:rsidRDefault="00D4088F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18F3E916" w14:textId="77777777" w:rsidR="00D4088F" w:rsidRPr="00C57E9F" w:rsidRDefault="00D4088F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8" w:type="dxa"/>
          </w:tcPr>
          <w:p w14:paraId="6041AB5C" w14:textId="77777777" w:rsidR="00D4088F" w:rsidRPr="00C57E9F" w:rsidRDefault="00D4088F" w:rsidP="00D4088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699</w:t>
            </w:r>
          </w:p>
        </w:tc>
      </w:tr>
      <w:tr w:rsidR="00D4088F" w:rsidRPr="00C57E9F" w14:paraId="35AAA62D" w14:textId="77777777" w:rsidTr="00685BA7">
        <w:trPr>
          <w:trHeight w:val="304"/>
        </w:trPr>
        <w:tc>
          <w:tcPr>
            <w:tcW w:w="5400" w:type="dxa"/>
            <w:vAlign w:val="center"/>
          </w:tcPr>
          <w:p w14:paraId="0EA15509" w14:textId="77777777" w:rsidR="00D4088F" w:rsidRPr="00C57E9F" w:rsidRDefault="00D4088F" w:rsidP="00D4088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</w:tcPr>
          <w:p w14:paraId="5E480499" w14:textId="73687F89" w:rsidR="00D4088F" w:rsidRPr="00C57E9F" w:rsidRDefault="00D4088F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BE5429E" w14:textId="77777777" w:rsidR="00D4088F" w:rsidRPr="00C57E9F" w:rsidRDefault="00D4088F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8" w:type="dxa"/>
          </w:tcPr>
          <w:p w14:paraId="7539637D" w14:textId="77777777" w:rsidR="00D4088F" w:rsidRPr="00C57E9F" w:rsidRDefault="00D4088F" w:rsidP="00D4088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</w:tr>
      <w:tr w:rsidR="00D4088F" w:rsidRPr="00C57E9F" w14:paraId="3F961141" w14:textId="77777777" w:rsidTr="00685BA7">
        <w:trPr>
          <w:trHeight w:val="304"/>
        </w:trPr>
        <w:tc>
          <w:tcPr>
            <w:tcW w:w="5400" w:type="dxa"/>
            <w:vAlign w:val="center"/>
          </w:tcPr>
          <w:p w14:paraId="6EB5D83F" w14:textId="77777777" w:rsidR="00D4088F" w:rsidRPr="00C57E9F" w:rsidRDefault="00D4088F" w:rsidP="00D4088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656" w:type="dxa"/>
          </w:tcPr>
          <w:p w14:paraId="5135E92A" w14:textId="0AF1A056" w:rsidR="00D4088F" w:rsidRPr="00C57E9F" w:rsidRDefault="00D4088F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1C3EC8E7" w14:textId="77777777" w:rsidR="00D4088F" w:rsidRPr="00C57E9F" w:rsidRDefault="00D4088F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8" w:type="dxa"/>
          </w:tcPr>
          <w:p w14:paraId="2FADF4D3" w14:textId="77777777" w:rsidR="00D4088F" w:rsidRPr="00C57E9F" w:rsidRDefault="00D4088F" w:rsidP="00D4088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(999)</w:t>
            </w:r>
          </w:p>
        </w:tc>
      </w:tr>
      <w:tr w:rsidR="00D4088F" w:rsidRPr="00C57E9F" w14:paraId="56401394" w14:textId="77777777" w:rsidTr="00685BA7">
        <w:trPr>
          <w:trHeight w:val="335"/>
        </w:trPr>
        <w:tc>
          <w:tcPr>
            <w:tcW w:w="5400" w:type="dxa"/>
          </w:tcPr>
          <w:p w14:paraId="7B20B2D7" w14:textId="77777777" w:rsidR="00D4088F" w:rsidRPr="00C57E9F" w:rsidRDefault="00D4088F" w:rsidP="00D4088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56" w:type="dxa"/>
          </w:tcPr>
          <w:p w14:paraId="3079E635" w14:textId="72A0B691" w:rsidR="00D4088F" w:rsidRPr="00C57E9F" w:rsidRDefault="00D4088F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F813BB8" w14:textId="77777777" w:rsidR="00D4088F" w:rsidRPr="00C57E9F" w:rsidRDefault="00D4088F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8" w:type="dxa"/>
          </w:tcPr>
          <w:p w14:paraId="2BDCF216" w14:textId="77777777" w:rsidR="00D4088F" w:rsidRPr="00C57E9F" w:rsidRDefault="00D4088F" w:rsidP="00D4088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(2,429)</w:t>
            </w:r>
          </w:p>
        </w:tc>
      </w:tr>
      <w:tr w:rsidR="00D4088F" w:rsidRPr="00C57E9F" w14:paraId="2C508469" w14:textId="77777777" w:rsidTr="00685BA7">
        <w:trPr>
          <w:trHeight w:val="346"/>
        </w:trPr>
        <w:tc>
          <w:tcPr>
            <w:tcW w:w="5400" w:type="dxa"/>
            <w:vAlign w:val="center"/>
            <w:hideMark/>
          </w:tcPr>
          <w:p w14:paraId="733BE995" w14:textId="77777777" w:rsidR="00D4088F" w:rsidRPr="00C57E9F" w:rsidRDefault="00D4088F" w:rsidP="00D4088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ขาดทุนสำหรับปี</w:t>
            </w:r>
            <w:r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656" w:type="dxa"/>
          </w:tcPr>
          <w:p w14:paraId="5C7CEAA5" w14:textId="1A88C2C7" w:rsidR="00D4088F" w:rsidRPr="00C57E9F" w:rsidRDefault="00D4088F" w:rsidP="00AF01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3F429CF9" w14:textId="77777777" w:rsidR="00D4088F" w:rsidRPr="00C57E9F" w:rsidRDefault="00D4088F" w:rsidP="00AF0199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8" w:type="dxa"/>
            <w:vAlign w:val="bottom"/>
          </w:tcPr>
          <w:p w14:paraId="798CDEE9" w14:textId="77777777" w:rsidR="00D4088F" w:rsidRPr="00C57E9F" w:rsidRDefault="00D4088F" w:rsidP="00D4088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(2,704)</w:t>
            </w:r>
          </w:p>
        </w:tc>
      </w:tr>
    </w:tbl>
    <w:p w14:paraId="27F47C0C" w14:textId="77777777" w:rsidR="00070329" w:rsidRPr="00C57E9F" w:rsidRDefault="00070329" w:rsidP="0007032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47B245" w14:textId="77777777" w:rsidR="00070329" w:rsidRPr="00C57E9F" w:rsidRDefault="00070329" w:rsidP="0007032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คณะกรรมการบริษัทมีหนังสือลงวันที่ </w:t>
      </w:r>
      <w:r w:rsidRPr="00C57E9F">
        <w:rPr>
          <w:rFonts w:ascii="Browallia New" w:hAnsi="Browallia New" w:cs="Browallia New"/>
          <w:sz w:val="28"/>
          <w:szCs w:val="28"/>
        </w:rPr>
        <w:t>13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ทํา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นิติกรรมเกี่ยวกับการ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จําหน่าย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สินทรัพย์ของบริษัทย่อยทางอ้อม อย่างไรก็ตาม ที่ประชุมคณะกรรมการบริษัทย่อยทางอ้อม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>20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ยังดำเนินการให้สัตยาบันการลงนาม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สัญญาจำหน่ายสิทธิ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 xml:space="preserve">21 </w:t>
      </w:r>
      <w:r w:rsidRPr="00C57E9F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7E8F0011" w14:textId="77777777" w:rsidR="00070329" w:rsidRPr="00C57E9F" w:rsidRDefault="00070329" w:rsidP="0007032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0287CF" w14:textId="77777777" w:rsidR="00070329" w:rsidRPr="00C57E9F" w:rsidRDefault="00070329" w:rsidP="0007032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จากเหตุการณ์ดังกล่าว บริษัทย่อย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</w:t>
      </w:r>
      <w:r w:rsidRPr="00C57E9F">
        <w:rPr>
          <w:rFonts w:ascii="Browallia New" w:hAnsi="Browallia New" w:cs="Browallia New"/>
          <w:sz w:val="28"/>
          <w:szCs w:val="28"/>
          <w:cs/>
        </w:rPr>
        <w:t>เพื่อฟ้องร้องผู้รับสิทธิ ปัจจุบันคดีความยังอยู่ในกระบวนการพิจารณาของศาลชั้นต้น</w:t>
      </w:r>
    </w:p>
    <w:p w14:paraId="2F20DEF3" w14:textId="77777777" w:rsidR="00070329" w:rsidRPr="00C57E9F" w:rsidRDefault="00070329" w:rsidP="0007032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B15E673" w14:textId="051491AE" w:rsidR="00070329" w:rsidRPr="00C57E9F" w:rsidRDefault="00070329" w:rsidP="0007032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นอกจากนี้ ผู้รับสิทธิได้ยื่นฟ้องบริษัทย่อยทางอ้อม ในข้อหาผิดสัญญาขายสิทธิ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</w:t>
      </w:r>
    </w:p>
    <w:p w14:paraId="07AB5D2E" w14:textId="77777777" w:rsidR="00E40D0E" w:rsidRPr="00C57E9F" w:rsidRDefault="00E40D0E" w:rsidP="0007032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954D134" w14:textId="5307FA93" w:rsidR="005753E0" w:rsidRPr="00C57E9F" w:rsidRDefault="005753E0" w:rsidP="0050177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0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สินค้าคงเหลือ</w:t>
      </w:r>
    </w:p>
    <w:p w14:paraId="183143E8" w14:textId="77777777" w:rsidR="00B41F2D" w:rsidRPr="00C57E9F" w:rsidRDefault="00B41F2D" w:rsidP="00B41F2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91" w:type="dxa"/>
        <w:tblInd w:w="450" w:type="dxa"/>
        <w:tblLook w:val="01E0" w:firstRow="1" w:lastRow="1" w:firstColumn="1" w:lastColumn="1" w:noHBand="0" w:noVBand="0"/>
      </w:tblPr>
      <w:tblGrid>
        <w:gridCol w:w="3870"/>
        <w:gridCol w:w="1071"/>
        <w:gridCol w:w="285"/>
        <w:gridCol w:w="1065"/>
        <w:gridCol w:w="285"/>
        <w:gridCol w:w="1065"/>
        <w:gridCol w:w="267"/>
        <w:gridCol w:w="1083"/>
      </w:tblGrid>
      <w:tr w:rsidR="005753E0" w:rsidRPr="00C57E9F" w14:paraId="63524E21" w14:textId="77777777" w:rsidTr="003C0CB5">
        <w:tc>
          <w:tcPr>
            <w:tcW w:w="3870" w:type="dxa"/>
          </w:tcPr>
          <w:p w14:paraId="5BE9950B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1" w:type="dxa"/>
            <w:gridSpan w:val="7"/>
          </w:tcPr>
          <w:p w14:paraId="2B07BFB5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C57E9F" w14:paraId="3ED2DCC8" w14:textId="77777777" w:rsidTr="003C0CB5">
        <w:tc>
          <w:tcPr>
            <w:tcW w:w="3870" w:type="dxa"/>
          </w:tcPr>
          <w:p w14:paraId="678C3DD9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C57E9F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16E5C" w:rsidRPr="00C57E9F" w14:paraId="347179DE" w14:textId="77777777" w:rsidTr="003C0CB5">
        <w:trPr>
          <w:trHeight w:val="351"/>
        </w:trPr>
        <w:tc>
          <w:tcPr>
            <w:tcW w:w="3870" w:type="dxa"/>
          </w:tcPr>
          <w:p w14:paraId="3A6CB55B" w14:textId="77777777" w:rsidR="00B16E5C" w:rsidRPr="00C57E9F" w:rsidRDefault="00B16E5C" w:rsidP="00B16E5C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1FF88164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5" w:type="dxa"/>
            <w:vAlign w:val="bottom"/>
          </w:tcPr>
          <w:p w14:paraId="0C0C6AEE" w14:textId="77777777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36EF36B" w14:textId="63BC07E8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85" w:type="dxa"/>
            <w:vAlign w:val="bottom"/>
          </w:tcPr>
          <w:p w14:paraId="627D2A3C" w14:textId="77777777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6CA1BE1" w14:textId="4DA490E0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67" w:type="dxa"/>
            <w:vAlign w:val="bottom"/>
          </w:tcPr>
          <w:p w14:paraId="429C9002" w14:textId="77777777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B4D6D94" w14:textId="434D7F2B" w:rsidR="00B16E5C" w:rsidRPr="00C57E9F" w:rsidRDefault="00B16E5C" w:rsidP="00B16E5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B55677" w:rsidRPr="00C57E9F" w14:paraId="3C63F99D" w14:textId="77777777" w:rsidTr="00B55677">
        <w:trPr>
          <w:trHeight w:val="185"/>
        </w:trPr>
        <w:tc>
          <w:tcPr>
            <w:tcW w:w="3870" w:type="dxa"/>
          </w:tcPr>
          <w:p w14:paraId="681E8261" w14:textId="77777777" w:rsidR="00B55677" w:rsidRPr="00C57E9F" w:rsidRDefault="00B55677" w:rsidP="0050449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71" w:type="dxa"/>
            <w:shd w:val="clear" w:color="auto" w:fill="auto"/>
          </w:tcPr>
          <w:p w14:paraId="757CA34B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49916F34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B63FA93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590CDB0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F2FD58B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9201208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E60A342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677" w:rsidRPr="00C57E9F" w14:paraId="025F42BA" w14:textId="77777777" w:rsidTr="00B55677">
        <w:trPr>
          <w:trHeight w:val="185"/>
        </w:trPr>
        <w:tc>
          <w:tcPr>
            <w:tcW w:w="3870" w:type="dxa"/>
          </w:tcPr>
          <w:p w14:paraId="0BAB6557" w14:textId="7ED648D5" w:rsidR="00B55677" w:rsidRPr="00C57E9F" w:rsidRDefault="00B55677" w:rsidP="0050449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</w:rPr>
            </w:pPr>
            <w:r w:rsidRPr="00C57E9F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1071" w:type="dxa"/>
            <w:shd w:val="clear" w:color="auto" w:fill="auto"/>
          </w:tcPr>
          <w:p w14:paraId="495B7B91" w14:textId="3E4DD082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3,754</w:t>
            </w:r>
          </w:p>
        </w:tc>
        <w:tc>
          <w:tcPr>
            <w:tcW w:w="285" w:type="dxa"/>
          </w:tcPr>
          <w:p w14:paraId="55A05605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310F0AF" w14:textId="05D59E3D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6,548</w:t>
            </w:r>
          </w:p>
        </w:tc>
        <w:tc>
          <w:tcPr>
            <w:tcW w:w="285" w:type="dxa"/>
          </w:tcPr>
          <w:p w14:paraId="3BEE2E82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B7B0F44" w14:textId="627913B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3,754</w:t>
            </w:r>
          </w:p>
        </w:tc>
        <w:tc>
          <w:tcPr>
            <w:tcW w:w="267" w:type="dxa"/>
          </w:tcPr>
          <w:p w14:paraId="7B056C9B" w14:textId="77777777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A246C66" w14:textId="60F93A2D" w:rsidR="00B55677" w:rsidRPr="00C57E9F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3,110</w:t>
            </w:r>
          </w:p>
        </w:tc>
      </w:tr>
      <w:tr w:rsidR="0050449E" w:rsidRPr="00C57E9F" w14:paraId="14AB2871" w14:textId="77777777" w:rsidTr="003C0CB5">
        <w:trPr>
          <w:trHeight w:val="113"/>
        </w:trPr>
        <w:tc>
          <w:tcPr>
            <w:tcW w:w="3870" w:type="dxa"/>
            <w:vAlign w:val="center"/>
          </w:tcPr>
          <w:p w14:paraId="6245290A" w14:textId="77777777" w:rsidR="0050449E" w:rsidRPr="00C57E9F" w:rsidRDefault="0050449E" w:rsidP="0050449E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071" w:type="dxa"/>
            <w:shd w:val="clear" w:color="auto" w:fill="auto"/>
          </w:tcPr>
          <w:p w14:paraId="12445434" w14:textId="56426CFF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93378B" w:rsidRPr="00C57E9F">
              <w:rPr>
                <w:rFonts w:ascii="Browallia New" w:hAnsi="Browallia New" w:cs="Browallia New"/>
                <w:sz w:val="28"/>
                <w:szCs w:val="28"/>
              </w:rPr>
              <w:t>8,470</w:t>
            </w:r>
          </w:p>
        </w:tc>
        <w:tc>
          <w:tcPr>
            <w:tcW w:w="285" w:type="dxa"/>
          </w:tcPr>
          <w:p w14:paraId="625F141F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7493E32B" w14:textId="0CF18912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612,046</w:t>
            </w:r>
          </w:p>
        </w:tc>
        <w:tc>
          <w:tcPr>
            <w:tcW w:w="285" w:type="dxa"/>
          </w:tcPr>
          <w:p w14:paraId="687ED6C3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501F7A4" w14:textId="063F2ED7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432,232</w:t>
            </w:r>
          </w:p>
        </w:tc>
        <w:tc>
          <w:tcPr>
            <w:tcW w:w="267" w:type="dxa"/>
          </w:tcPr>
          <w:p w14:paraId="178631A3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22AF2A4" w14:textId="1186767E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476,823</w:t>
            </w:r>
          </w:p>
        </w:tc>
      </w:tr>
      <w:tr w:rsidR="0050449E" w:rsidRPr="00C57E9F" w14:paraId="5332BDD7" w14:textId="77777777" w:rsidTr="003C0CB5">
        <w:trPr>
          <w:trHeight w:val="171"/>
        </w:trPr>
        <w:tc>
          <w:tcPr>
            <w:tcW w:w="3870" w:type="dxa"/>
            <w:vAlign w:val="center"/>
          </w:tcPr>
          <w:p w14:paraId="053B26A2" w14:textId="163A5C94" w:rsidR="0050449E" w:rsidRPr="00C57E9F" w:rsidRDefault="0050449E" w:rsidP="0050449E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71" w:type="dxa"/>
            <w:shd w:val="clear" w:color="auto" w:fill="auto"/>
          </w:tcPr>
          <w:p w14:paraId="4945D571" w14:textId="2FE3455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4,34</w:t>
            </w:r>
            <w:r w:rsidR="00AC36B4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5" w:type="dxa"/>
          </w:tcPr>
          <w:p w14:paraId="171A198F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F533DB1" w14:textId="47A8CD38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30,267</w:t>
            </w:r>
          </w:p>
        </w:tc>
        <w:tc>
          <w:tcPr>
            <w:tcW w:w="285" w:type="dxa"/>
          </w:tcPr>
          <w:p w14:paraId="177298BA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259E0DA" w14:textId="33447E10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3,150</w:t>
            </w:r>
          </w:p>
        </w:tc>
        <w:tc>
          <w:tcPr>
            <w:tcW w:w="267" w:type="dxa"/>
          </w:tcPr>
          <w:p w14:paraId="6D13D765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D3B337B" w14:textId="42240C84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3,860</w:t>
            </w:r>
          </w:p>
        </w:tc>
      </w:tr>
      <w:tr w:rsidR="0050449E" w:rsidRPr="00C57E9F" w14:paraId="56679047" w14:textId="77777777" w:rsidTr="003C0CB5">
        <w:trPr>
          <w:trHeight w:val="173"/>
        </w:trPr>
        <w:tc>
          <w:tcPr>
            <w:tcW w:w="3870" w:type="dxa"/>
          </w:tcPr>
          <w:p w14:paraId="5CA9B7DF" w14:textId="77777777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071" w:type="dxa"/>
            <w:shd w:val="clear" w:color="auto" w:fill="auto"/>
          </w:tcPr>
          <w:p w14:paraId="75FFCCE3" w14:textId="5B724C50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11,178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5C81A04" w14:textId="62BA97DA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8,822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5E5E7C0" w14:textId="4219B46A" w:rsidR="0050449E" w:rsidRPr="00C57E9F" w:rsidRDefault="00D4088F" w:rsidP="00D4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="0050449E"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56CF9E" w14:textId="3F7928D7" w:rsidR="0050449E" w:rsidRPr="00C57E9F" w:rsidRDefault="00D4088F" w:rsidP="00D4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0449E" w:rsidRPr="00C57E9F" w14:paraId="47E8323B" w14:textId="77777777" w:rsidTr="00441398">
        <w:trPr>
          <w:trHeight w:val="173"/>
        </w:trPr>
        <w:tc>
          <w:tcPr>
            <w:tcW w:w="3870" w:type="dxa"/>
          </w:tcPr>
          <w:p w14:paraId="5E16D041" w14:textId="77777777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C402D00" w14:textId="401CF340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627,74</w:t>
            </w:r>
            <w:r w:rsidR="009C6726" w:rsidRPr="00C57E9F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53AC6DD" w14:textId="1A5B1C24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657,683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39271B6" w14:textId="6A81C0E6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439,136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168AE01" w14:textId="4A4686C0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483,793</w:t>
            </w:r>
          </w:p>
        </w:tc>
      </w:tr>
      <w:tr w:rsidR="0050449E" w:rsidRPr="00C57E9F" w14:paraId="4D6D36BD" w14:textId="77777777" w:rsidTr="00441398">
        <w:trPr>
          <w:trHeight w:val="173"/>
        </w:trPr>
        <w:tc>
          <w:tcPr>
            <w:tcW w:w="3870" w:type="dxa"/>
          </w:tcPr>
          <w:p w14:paraId="31DBE16B" w14:textId="77777777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071" w:type="dxa"/>
            <w:shd w:val="clear" w:color="auto" w:fill="auto"/>
          </w:tcPr>
          <w:p w14:paraId="5B63937F" w14:textId="5AC801DD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</w:t>
            </w:r>
            <w:r w:rsidR="00262641" w:rsidRPr="00C57E9F">
              <w:rPr>
                <w:rFonts w:ascii="Browallia New" w:hAnsi="Browallia New" w:cs="Browallia New"/>
                <w:sz w:val="28"/>
                <w:szCs w:val="28"/>
              </w:rPr>
              <w:t>7,948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3EAE499" w14:textId="345355CA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(28,562)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42CB22" w14:textId="7FFF4C78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(20,204)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DA927EB" w14:textId="0EAC4799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(13,553)</w:t>
            </w:r>
          </w:p>
        </w:tc>
      </w:tr>
      <w:tr w:rsidR="0050449E" w:rsidRPr="00C57E9F" w14:paraId="63597C56" w14:textId="77777777" w:rsidTr="003C0CB5">
        <w:trPr>
          <w:trHeight w:val="173"/>
        </w:trPr>
        <w:tc>
          <w:tcPr>
            <w:tcW w:w="3870" w:type="dxa"/>
          </w:tcPr>
          <w:p w14:paraId="71D9DEBA" w14:textId="77777777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565FA4D8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589,796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7C0EEF82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629,121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532C3930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418,932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50449E" w:rsidRPr="00C57E9F" w:rsidRDefault="0050449E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024375E1" w:rsidR="0050449E" w:rsidRPr="00C57E9F" w:rsidRDefault="0050449E" w:rsidP="0050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470,240</w:t>
            </w:r>
          </w:p>
        </w:tc>
      </w:tr>
    </w:tbl>
    <w:p w14:paraId="0D382C2A" w14:textId="77777777" w:rsidR="00D26937" w:rsidRPr="00C57E9F" w:rsidRDefault="00D26937" w:rsidP="00D26937">
      <w:pPr>
        <w:pStyle w:val="CordiaNew"/>
        <w:tabs>
          <w:tab w:val="clear" w:pos="4153"/>
          <w:tab w:val="left" w:pos="426"/>
        </w:tabs>
        <w:ind w:firstLine="70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E56B8FE" w14:textId="77777777" w:rsidR="00FE6B0B" w:rsidRPr="00C57E9F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 มีดังต่อไปนี้</w:t>
      </w:r>
    </w:p>
    <w:p w14:paraId="4003DB97" w14:textId="77777777" w:rsidR="00FE6B0B" w:rsidRPr="00C57E9F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tbl>
      <w:tblPr>
        <w:tblW w:w="8976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873"/>
        <w:gridCol w:w="1080"/>
        <w:gridCol w:w="279"/>
        <w:gridCol w:w="1080"/>
        <w:gridCol w:w="240"/>
        <w:gridCol w:w="1092"/>
        <w:gridCol w:w="240"/>
        <w:gridCol w:w="1092"/>
      </w:tblGrid>
      <w:tr w:rsidR="00FE6B0B" w:rsidRPr="00C57E9F" w14:paraId="4128332F" w14:textId="77777777" w:rsidTr="00501778">
        <w:tc>
          <w:tcPr>
            <w:tcW w:w="3873" w:type="dxa"/>
          </w:tcPr>
          <w:p w14:paraId="6F0BF83C" w14:textId="77777777" w:rsidR="001D05BE" w:rsidRPr="00C57E9F" w:rsidRDefault="001D05BE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393F0178" w14:textId="77777777" w:rsidR="00FE6B0B" w:rsidRPr="00C57E9F" w:rsidRDefault="00FE6B0B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E6B0B" w:rsidRPr="00C57E9F" w14:paraId="7F0CC6D4" w14:textId="77777777" w:rsidTr="00501778">
        <w:tc>
          <w:tcPr>
            <w:tcW w:w="3873" w:type="dxa"/>
          </w:tcPr>
          <w:p w14:paraId="3E405CB4" w14:textId="77777777" w:rsidR="00FE6B0B" w:rsidRPr="00C57E9F" w:rsidRDefault="00FE6B0B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46313BEF" w14:textId="77777777" w:rsidR="00FE6B0B" w:rsidRPr="00C57E9F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9D511CB" w14:textId="77777777" w:rsidR="00FE6B0B" w:rsidRPr="00C57E9F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bottom w:val="single" w:sz="4" w:space="0" w:color="auto"/>
            </w:tcBorders>
          </w:tcPr>
          <w:p w14:paraId="2E188E03" w14:textId="77777777" w:rsidR="00FE6B0B" w:rsidRPr="00C57E9F" w:rsidRDefault="00FE6B0B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E3098" w:rsidRPr="00C57E9F" w14:paraId="12F79989" w14:textId="77777777" w:rsidTr="00501778">
        <w:tc>
          <w:tcPr>
            <w:tcW w:w="3873" w:type="dxa"/>
          </w:tcPr>
          <w:p w14:paraId="2834A6A2" w14:textId="77777777" w:rsidR="00DE3098" w:rsidRPr="00C57E9F" w:rsidRDefault="00DE3098" w:rsidP="00DE3098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52D2" w14:textId="4823F477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401AFE15" w14:textId="77777777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24385" w14:textId="3E6B2CC3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0" w:type="dxa"/>
            <w:vAlign w:val="bottom"/>
          </w:tcPr>
          <w:p w14:paraId="143521A2" w14:textId="77777777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EEF" w14:textId="72338566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97631AC" w14:textId="77777777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6E13" w14:textId="131A4748" w:rsidR="00DE3098" w:rsidRPr="00C57E9F" w:rsidRDefault="00DE3098" w:rsidP="00DE309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A95DF6" w:rsidRPr="00C57E9F" w14:paraId="2A9B64F1" w14:textId="77777777" w:rsidTr="00501778">
        <w:trPr>
          <w:trHeight w:val="293"/>
        </w:trPr>
        <w:tc>
          <w:tcPr>
            <w:tcW w:w="3873" w:type="dxa"/>
            <w:vAlign w:val="bottom"/>
          </w:tcPr>
          <w:p w14:paraId="3FC9CCF3" w14:textId="77777777" w:rsidR="00A95DF6" w:rsidRPr="00C57E9F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C85840" w14:textId="77777777" w:rsidR="00A95DF6" w:rsidRPr="00C57E9F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0FEE5E27" w14:textId="77777777" w:rsidR="00A95DF6" w:rsidRPr="00C57E9F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9EBBE9" w14:textId="77777777" w:rsidR="00A95DF6" w:rsidRPr="00C57E9F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529BA6E5" w14:textId="77777777" w:rsidR="00A95DF6" w:rsidRPr="00C57E9F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385E8372" w14:textId="77777777" w:rsidR="00A95DF6" w:rsidRPr="00C57E9F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1CE5879B" w14:textId="77777777" w:rsidR="00A95DF6" w:rsidRPr="00C57E9F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2C8FFAF5" w14:textId="77777777" w:rsidR="00A95DF6" w:rsidRPr="00C57E9F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6CE3" w:rsidRPr="00C57E9F" w14:paraId="24003575" w14:textId="77777777" w:rsidTr="00501778">
        <w:tc>
          <w:tcPr>
            <w:tcW w:w="3873" w:type="dxa"/>
            <w:vAlign w:val="bottom"/>
          </w:tcPr>
          <w:p w14:paraId="267C4685" w14:textId="77777777" w:rsidR="00CE6CE3" w:rsidRPr="00C57E9F" w:rsidRDefault="00CE6CE3" w:rsidP="00CE6CE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AA3569" w14:textId="2F04CE82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28,562</w:t>
            </w:r>
          </w:p>
        </w:tc>
        <w:tc>
          <w:tcPr>
            <w:tcW w:w="279" w:type="dxa"/>
          </w:tcPr>
          <w:p w14:paraId="04CFAF80" w14:textId="77777777" w:rsidR="00CE6CE3" w:rsidRPr="00C57E9F" w:rsidRDefault="00CE6CE3" w:rsidP="00CE6CE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C7760" w14:textId="0A2E4C2E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11,721</w:t>
            </w:r>
          </w:p>
        </w:tc>
        <w:tc>
          <w:tcPr>
            <w:tcW w:w="240" w:type="dxa"/>
          </w:tcPr>
          <w:p w14:paraId="5DCC685A" w14:textId="77777777" w:rsidR="00CE6CE3" w:rsidRPr="00C57E9F" w:rsidRDefault="00CE6CE3" w:rsidP="00CE6CE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05CC33AB" w14:textId="7606D762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13,553</w:t>
            </w:r>
          </w:p>
        </w:tc>
        <w:tc>
          <w:tcPr>
            <w:tcW w:w="240" w:type="dxa"/>
          </w:tcPr>
          <w:p w14:paraId="05E6DAFA" w14:textId="77777777" w:rsidR="00CE6CE3" w:rsidRPr="00C57E9F" w:rsidRDefault="00CE6CE3" w:rsidP="00CE6CE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046B509C" w14:textId="48AA7989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5,779</w:t>
            </w:r>
          </w:p>
        </w:tc>
      </w:tr>
      <w:tr w:rsidR="00CE6CE3" w:rsidRPr="00C57E9F" w14:paraId="1B844FF6" w14:textId="77777777" w:rsidTr="00501778">
        <w:tc>
          <w:tcPr>
            <w:tcW w:w="3873" w:type="dxa"/>
            <w:vAlign w:val="bottom"/>
          </w:tcPr>
          <w:p w14:paraId="370F999A" w14:textId="17516CF6" w:rsidR="00CE6CE3" w:rsidRPr="00C57E9F" w:rsidRDefault="00CE6CE3" w:rsidP="00CE6CE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48973" w14:textId="6F72B85C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27F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4,694</w:t>
            </w:r>
          </w:p>
        </w:tc>
        <w:tc>
          <w:tcPr>
            <w:tcW w:w="279" w:type="dxa"/>
          </w:tcPr>
          <w:p w14:paraId="3399FF2F" w14:textId="77777777" w:rsidR="00CE6CE3" w:rsidRPr="00C57E9F" w:rsidRDefault="00CE6CE3" w:rsidP="00CE6CE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DF7209" w14:textId="2D2D2E92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17,203</w:t>
            </w:r>
          </w:p>
        </w:tc>
        <w:tc>
          <w:tcPr>
            <w:tcW w:w="240" w:type="dxa"/>
          </w:tcPr>
          <w:p w14:paraId="58269371" w14:textId="77777777" w:rsidR="00CE6CE3" w:rsidRPr="00C57E9F" w:rsidRDefault="00CE6CE3" w:rsidP="00CE6CE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AF33D87" w14:textId="5E24F1E8" w:rsidR="00CE6CE3" w:rsidRPr="00C57E9F" w:rsidRDefault="00CE6CE3" w:rsidP="00CE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6,651</w:t>
            </w:r>
          </w:p>
        </w:tc>
        <w:tc>
          <w:tcPr>
            <w:tcW w:w="240" w:type="dxa"/>
          </w:tcPr>
          <w:p w14:paraId="408C37F7" w14:textId="77777777" w:rsidR="00CE6CE3" w:rsidRPr="00C57E9F" w:rsidRDefault="00CE6CE3" w:rsidP="00CE6CE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5E4BC2FD" w14:textId="4F05696A" w:rsidR="00CE6CE3" w:rsidRPr="00C57E9F" w:rsidRDefault="00CE6CE3" w:rsidP="00CE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7,774</w:t>
            </w:r>
          </w:p>
        </w:tc>
      </w:tr>
      <w:tr w:rsidR="00CE6CE3" w:rsidRPr="00C57E9F" w14:paraId="633D92F3" w14:textId="77777777" w:rsidTr="00501778">
        <w:tc>
          <w:tcPr>
            <w:tcW w:w="3873" w:type="dxa"/>
            <w:vAlign w:val="bottom"/>
          </w:tcPr>
          <w:p w14:paraId="3DFC40FF" w14:textId="38D2C31B" w:rsidR="00CE6CE3" w:rsidRPr="00C57E9F" w:rsidRDefault="00CE6CE3" w:rsidP="00D4088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กลับรายการค่าเผื่อสินค้าเสื่อมคุณภาพ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64C0F" w14:textId="2086F838" w:rsidR="00CE6CE3" w:rsidRPr="00C57E9F" w:rsidRDefault="00CE6CE3" w:rsidP="00D4088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(5,308)</w:t>
            </w:r>
          </w:p>
        </w:tc>
        <w:tc>
          <w:tcPr>
            <w:tcW w:w="279" w:type="dxa"/>
          </w:tcPr>
          <w:p w14:paraId="36B091A0" w14:textId="77777777" w:rsidR="00CE6CE3" w:rsidRPr="00C57E9F" w:rsidRDefault="00CE6CE3" w:rsidP="00D4088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CF671D" w14:textId="396050CF" w:rsidR="00CE6CE3" w:rsidRPr="00C57E9F" w:rsidRDefault="00CE6CE3" w:rsidP="00D4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(362)</w:t>
            </w:r>
          </w:p>
        </w:tc>
        <w:tc>
          <w:tcPr>
            <w:tcW w:w="240" w:type="dxa"/>
          </w:tcPr>
          <w:p w14:paraId="65B3A205" w14:textId="77777777" w:rsidR="00CE6CE3" w:rsidRPr="00C57E9F" w:rsidRDefault="00CE6CE3" w:rsidP="00D4088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75B7588" w14:textId="1A9F5A4E" w:rsidR="00CE6CE3" w:rsidRPr="00C57E9F" w:rsidRDefault="00D4088F" w:rsidP="00D4088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B8A278" w14:textId="77777777" w:rsidR="00CE6CE3" w:rsidRPr="00C57E9F" w:rsidRDefault="00CE6CE3" w:rsidP="00D4088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283DBB0C" w14:textId="4C76A24F" w:rsidR="00CE6CE3" w:rsidRPr="00C57E9F" w:rsidRDefault="00D4088F" w:rsidP="00D4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E6CE3" w:rsidRPr="00C57E9F" w14:paraId="2A758064" w14:textId="77777777" w:rsidTr="00501778">
        <w:tc>
          <w:tcPr>
            <w:tcW w:w="3873" w:type="dxa"/>
            <w:vAlign w:val="bottom"/>
          </w:tcPr>
          <w:p w14:paraId="4C3B5B14" w14:textId="77777777" w:rsidR="00CE6CE3" w:rsidRPr="00C57E9F" w:rsidRDefault="00CE6CE3" w:rsidP="00CE6CE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C21F033" w14:textId="4461AE74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37,94</w:t>
            </w:r>
            <w:r w:rsidR="00D05D77" w:rsidRPr="00C57E9F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5D089783" w14:textId="77777777" w:rsidR="00CE6CE3" w:rsidRPr="00C57E9F" w:rsidRDefault="00CE6CE3" w:rsidP="00CE6CE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DA96544" w14:textId="3F08F0C3" w:rsidR="00CE6CE3" w:rsidRPr="00C57E9F" w:rsidRDefault="00CE6CE3" w:rsidP="00CE6CE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28,562</w:t>
            </w:r>
          </w:p>
        </w:tc>
        <w:tc>
          <w:tcPr>
            <w:tcW w:w="240" w:type="dxa"/>
          </w:tcPr>
          <w:p w14:paraId="569EB206" w14:textId="77777777" w:rsidR="00CE6CE3" w:rsidRPr="00C57E9F" w:rsidRDefault="00CE6CE3" w:rsidP="00CE6CE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208598" w14:textId="44AB5AC7" w:rsidR="00CE6CE3" w:rsidRPr="00C57E9F" w:rsidRDefault="00CE6CE3" w:rsidP="00CE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20,204</w:t>
            </w:r>
          </w:p>
        </w:tc>
        <w:tc>
          <w:tcPr>
            <w:tcW w:w="240" w:type="dxa"/>
          </w:tcPr>
          <w:p w14:paraId="77B1E3E5" w14:textId="77777777" w:rsidR="00CE6CE3" w:rsidRPr="00C57E9F" w:rsidRDefault="00CE6CE3" w:rsidP="00CE6CE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E80B38F" w14:textId="1B648BEB" w:rsidR="00CE6CE3" w:rsidRPr="00C57E9F" w:rsidRDefault="00CE6CE3" w:rsidP="00CE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13,553</w:t>
            </w:r>
          </w:p>
        </w:tc>
      </w:tr>
    </w:tbl>
    <w:p w14:paraId="1A6E1FA1" w14:textId="75D6CCA4" w:rsidR="00AA25F6" w:rsidRPr="00C57E9F" w:rsidRDefault="00AA25F6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C75ABCF" w14:textId="065D7953" w:rsidR="007A754A" w:rsidRPr="00C57E9F" w:rsidRDefault="007A754A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B041C73" w14:textId="77C44390" w:rsidR="00D67696" w:rsidRPr="00C57E9F" w:rsidRDefault="00D67696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F60D8B5" w14:textId="01667917" w:rsidR="00D67696" w:rsidRPr="00C57E9F" w:rsidRDefault="00D67696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34018F5" w14:textId="77777777" w:rsidR="00D67696" w:rsidRPr="00C57E9F" w:rsidRDefault="00D67696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AAC0C70" w14:textId="77777777" w:rsidR="007A754A" w:rsidRPr="00C57E9F" w:rsidRDefault="007A754A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9309B74" w14:textId="2C9975E0" w:rsidR="003F7FE6" w:rsidRPr="00C57E9F" w:rsidRDefault="00852153" w:rsidP="003F7F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ลูกหนี้</w:t>
      </w:r>
      <w:r w:rsidR="00DD1EB0" w:rsidRPr="00C57E9F">
        <w:rPr>
          <w:rFonts w:ascii="Browallia New" w:hAnsi="Browallia New" w:cs="Browallia New"/>
          <w:sz w:val="28"/>
          <w:szCs w:val="28"/>
          <w:u w:val="single"/>
          <w:cs/>
        </w:rPr>
        <w:t>ตามสัญญาเช่าการเงิน</w:t>
      </w:r>
    </w:p>
    <w:p w14:paraId="629F02F6" w14:textId="77777777" w:rsidR="002E0B6F" w:rsidRPr="00C57E9F" w:rsidRDefault="002E0B6F" w:rsidP="002E0B6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59" w:type="dxa"/>
        <w:tblInd w:w="360" w:type="dxa"/>
        <w:tblLook w:val="01E0" w:firstRow="1" w:lastRow="1" w:firstColumn="1" w:lastColumn="1" w:noHBand="0" w:noVBand="0"/>
      </w:tblPr>
      <w:tblGrid>
        <w:gridCol w:w="4023"/>
        <w:gridCol w:w="1071"/>
        <w:gridCol w:w="285"/>
        <w:gridCol w:w="1077"/>
        <w:gridCol w:w="285"/>
        <w:gridCol w:w="1065"/>
        <w:gridCol w:w="267"/>
        <w:gridCol w:w="1086"/>
      </w:tblGrid>
      <w:tr w:rsidR="00A1554E" w:rsidRPr="00C57E9F" w14:paraId="41CFAC8D" w14:textId="77777777" w:rsidTr="00956715">
        <w:tc>
          <w:tcPr>
            <w:tcW w:w="4023" w:type="dxa"/>
          </w:tcPr>
          <w:p w14:paraId="184D0322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5D7DE539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1554E" w:rsidRPr="00C57E9F" w14:paraId="402673E4" w14:textId="77777777" w:rsidTr="00956715">
        <w:tc>
          <w:tcPr>
            <w:tcW w:w="4023" w:type="dxa"/>
          </w:tcPr>
          <w:p w14:paraId="571B65D4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E503B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2F8B596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B0046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56715" w:rsidRPr="00C57E9F" w14:paraId="575A06F9" w14:textId="77777777" w:rsidTr="00956715">
        <w:trPr>
          <w:trHeight w:val="351"/>
        </w:trPr>
        <w:tc>
          <w:tcPr>
            <w:tcW w:w="4023" w:type="dxa"/>
          </w:tcPr>
          <w:p w14:paraId="1E38D257" w14:textId="77777777" w:rsidR="00956715" w:rsidRPr="00C57E9F" w:rsidRDefault="00956715" w:rsidP="00956715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A0549" w14:textId="6B880679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5" w:type="dxa"/>
            <w:vAlign w:val="bottom"/>
          </w:tcPr>
          <w:p w14:paraId="20D98568" w14:textId="77777777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FAFFC" w14:textId="68DCC450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85" w:type="dxa"/>
            <w:vAlign w:val="bottom"/>
          </w:tcPr>
          <w:p w14:paraId="476F4225" w14:textId="77777777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4958FD" w14:textId="0C1BEC02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67" w:type="dxa"/>
            <w:vAlign w:val="bottom"/>
          </w:tcPr>
          <w:p w14:paraId="22E7A9B2" w14:textId="77777777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5C597" w14:textId="1345E26A" w:rsidR="00956715" w:rsidRPr="00C57E9F" w:rsidRDefault="00956715" w:rsidP="0095671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52425" w:rsidRPr="00C57E9F" w14:paraId="29826B4A" w14:textId="77777777" w:rsidTr="00956715">
        <w:trPr>
          <w:trHeight w:val="203"/>
        </w:trPr>
        <w:tc>
          <w:tcPr>
            <w:tcW w:w="4023" w:type="dxa"/>
          </w:tcPr>
          <w:p w14:paraId="33CA657C" w14:textId="77777777" w:rsidR="00452425" w:rsidRPr="00C57E9F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76A41684" w14:textId="77777777" w:rsidR="00452425" w:rsidRPr="00C57E9F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000C94E" w14:textId="77777777" w:rsidR="00452425" w:rsidRPr="00C57E9F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093778DA" w14:textId="77777777" w:rsidR="00452425" w:rsidRPr="00C57E9F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3023E98F" w14:textId="77777777" w:rsidR="00452425" w:rsidRPr="00C57E9F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6CC3ECC9" w14:textId="77777777" w:rsidR="00452425" w:rsidRPr="00C57E9F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5FD30E" w14:textId="77777777" w:rsidR="00452425" w:rsidRPr="00C57E9F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E30999F" w14:textId="77777777" w:rsidR="00452425" w:rsidRPr="00C57E9F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554E" w:rsidRPr="00C57E9F" w14:paraId="00DF9F66" w14:textId="77777777" w:rsidTr="00956715">
        <w:trPr>
          <w:trHeight w:val="113"/>
        </w:trPr>
        <w:tc>
          <w:tcPr>
            <w:tcW w:w="4023" w:type="dxa"/>
            <w:hideMark/>
          </w:tcPr>
          <w:p w14:paraId="0B5AB98C" w14:textId="77777777" w:rsidR="00A1554E" w:rsidRPr="00C57E9F" w:rsidRDefault="00A1554E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71" w:type="dxa"/>
            <w:shd w:val="clear" w:color="auto" w:fill="auto"/>
          </w:tcPr>
          <w:p w14:paraId="328CE429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6219CA7D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7A1633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0B24E82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37AC2F9" w14:textId="77777777" w:rsidR="00A1554E" w:rsidRPr="00C57E9F" w:rsidRDefault="00A1554E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79673BF" w14:textId="77777777" w:rsidR="00A1554E" w:rsidRPr="00C57E9F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1E31D17" w14:textId="77777777" w:rsidR="00A1554E" w:rsidRPr="00C57E9F" w:rsidRDefault="00A1554E" w:rsidP="006B3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C2FB4" w:rsidRPr="00C57E9F" w14:paraId="53307B95" w14:textId="77777777" w:rsidTr="00956715">
        <w:trPr>
          <w:trHeight w:val="171"/>
        </w:trPr>
        <w:tc>
          <w:tcPr>
            <w:tcW w:w="4023" w:type="dxa"/>
            <w:hideMark/>
          </w:tcPr>
          <w:p w14:paraId="1DF2CDB2" w14:textId="7777777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71" w:type="dxa"/>
            <w:shd w:val="clear" w:color="auto" w:fill="auto"/>
          </w:tcPr>
          <w:p w14:paraId="06C9F4A3" w14:textId="761A94B2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9,512</w:t>
            </w:r>
          </w:p>
        </w:tc>
        <w:tc>
          <w:tcPr>
            <w:tcW w:w="285" w:type="dxa"/>
          </w:tcPr>
          <w:p w14:paraId="0CBAC2C9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3CF3F45" w14:textId="1085EDB1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12,537</w:t>
            </w:r>
          </w:p>
        </w:tc>
        <w:tc>
          <w:tcPr>
            <w:tcW w:w="285" w:type="dxa"/>
          </w:tcPr>
          <w:p w14:paraId="70BB1CA2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5465DEC" w14:textId="75212149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9,512</w:t>
            </w:r>
          </w:p>
        </w:tc>
        <w:tc>
          <w:tcPr>
            <w:tcW w:w="267" w:type="dxa"/>
          </w:tcPr>
          <w:p w14:paraId="078E164E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0FA7391" w14:textId="66C4512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12,537</w:t>
            </w:r>
          </w:p>
        </w:tc>
      </w:tr>
      <w:tr w:rsidR="009C2FB4" w:rsidRPr="00C57E9F" w14:paraId="04942568" w14:textId="77777777" w:rsidTr="00956715">
        <w:trPr>
          <w:trHeight w:val="173"/>
        </w:trPr>
        <w:tc>
          <w:tcPr>
            <w:tcW w:w="4023" w:type="dxa"/>
            <w:hideMark/>
          </w:tcPr>
          <w:p w14:paraId="0601F15A" w14:textId="3CE386CD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C498" w14:textId="1E64F2E3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3,262</w:t>
            </w:r>
          </w:p>
        </w:tc>
        <w:tc>
          <w:tcPr>
            <w:tcW w:w="285" w:type="dxa"/>
          </w:tcPr>
          <w:p w14:paraId="4D46A5DA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58399" w14:textId="7CFC6834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10,099</w:t>
            </w:r>
          </w:p>
        </w:tc>
        <w:tc>
          <w:tcPr>
            <w:tcW w:w="285" w:type="dxa"/>
          </w:tcPr>
          <w:p w14:paraId="2DA65189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2BD26" w14:textId="6ADB42A5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3,262</w:t>
            </w:r>
          </w:p>
        </w:tc>
        <w:tc>
          <w:tcPr>
            <w:tcW w:w="267" w:type="dxa"/>
          </w:tcPr>
          <w:p w14:paraId="786F4679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F90D5" w14:textId="146A3E54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10,099</w:t>
            </w:r>
          </w:p>
        </w:tc>
      </w:tr>
      <w:tr w:rsidR="009C2FB4" w:rsidRPr="00C57E9F" w14:paraId="15C7591B" w14:textId="77777777" w:rsidTr="00956715">
        <w:trPr>
          <w:trHeight w:val="173"/>
        </w:trPr>
        <w:tc>
          <w:tcPr>
            <w:tcW w:w="4023" w:type="dxa"/>
            <w:hideMark/>
          </w:tcPr>
          <w:p w14:paraId="426BBB15" w14:textId="7777777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E63A" w14:textId="5CF763F2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12,774</w:t>
            </w:r>
          </w:p>
        </w:tc>
        <w:tc>
          <w:tcPr>
            <w:tcW w:w="285" w:type="dxa"/>
          </w:tcPr>
          <w:p w14:paraId="0331117F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C78E120" w14:textId="7A36947A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22,636</w:t>
            </w:r>
          </w:p>
        </w:tc>
        <w:tc>
          <w:tcPr>
            <w:tcW w:w="285" w:type="dxa"/>
          </w:tcPr>
          <w:p w14:paraId="14612DA5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</w:tcPr>
          <w:p w14:paraId="6F20D311" w14:textId="119E2522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12,774</w:t>
            </w:r>
          </w:p>
        </w:tc>
        <w:tc>
          <w:tcPr>
            <w:tcW w:w="267" w:type="dxa"/>
          </w:tcPr>
          <w:p w14:paraId="594E36B6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2895CC32" w14:textId="4AE5EB5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22,636</w:t>
            </w:r>
          </w:p>
        </w:tc>
      </w:tr>
      <w:tr w:rsidR="009C2FB4" w:rsidRPr="00C57E9F" w14:paraId="701B5D8E" w14:textId="77777777" w:rsidTr="00956715">
        <w:trPr>
          <w:trHeight w:val="173"/>
        </w:trPr>
        <w:tc>
          <w:tcPr>
            <w:tcW w:w="4023" w:type="dxa"/>
          </w:tcPr>
          <w:p w14:paraId="1DFD24C6" w14:textId="245D4724" w:rsidR="009C2FB4" w:rsidRPr="00C57E9F" w:rsidRDefault="009C2FB4" w:rsidP="00E5136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3787B93" w14:textId="24111238" w:rsidR="009C2FB4" w:rsidRPr="00C57E9F" w:rsidRDefault="00E51364" w:rsidP="00E5136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5" w:type="dxa"/>
          </w:tcPr>
          <w:p w14:paraId="1029805C" w14:textId="77777777" w:rsidR="009C2FB4" w:rsidRPr="00C57E9F" w:rsidRDefault="009C2FB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32E079D" w14:textId="1AEAFF0A" w:rsidR="009C2FB4" w:rsidRPr="00C57E9F" w:rsidRDefault="009C2FB4" w:rsidP="00E5136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(495)</w:t>
            </w:r>
          </w:p>
        </w:tc>
        <w:tc>
          <w:tcPr>
            <w:tcW w:w="285" w:type="dxa"/>
          </w:tcPr>
          <w:p w14:paraId="37E6E2BC" w14:textId="77777777" w:rsidR="009C2FB4" w:rsidRPr="00C57E9F" w:rsidRDefault="009C2FB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F9511D3" w14:textId="58142BA3" w:rsidR="009C2FB4" w:rsidRPr="00C57E9F" w:rsidRDefault="00E51364" w:rsidP="00E5136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D9A918" w14:textId="77777777" w:rsidR="009C2FB4" w:rsidRPr="00C57E9F" w:rsidRDefault="009C2FB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D389E3D" w14:textId="718245BD" w:rsidR="009C2FB4" w:rsidRPr="00C57E9F" w:rsidRDefault="009C2FB4" w:rsidP="00E5136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(495)</w:t>
            </w:r>
          </w:p>
        </w:tc>
      </w:tr>
      <w:tr w:rsidR="009C2FB4" w:rsidRPr="00C57E9F" w14:paraId="2D3E22B2" w14:textId="77777777" w:rsidTr="00956715">
        <w:trPr>
          <w:trHeight w:val="173"/>
        </w:trPr>
        <w:tc>
          <w:tcPr>
            <w:tcW w:w="4023" w:type="dxa"/>
            <w:hideMark/>
          </w:tcPr>
          <w:p w14:paraId="1BB22A77" w14:textId="7777777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13DFEA" w14:textId="5D8B9721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(950)</w:t>
            </w:r>
          </w:p>
        </w:tc>
        <w:tc>
          <w:tcPr>
            <w:tcW w:w="285" w:type="dxa"/>
          </w:tcPr>
          <w:p w14:paraId="1E81CED4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4E8650B" w14:textId="4446D9B5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(2,397)</w:t>
            </w:r>
          </w:p>
        </w:tc>
        <w:tc>
          <w:tcPr>
            <w:tcW w:w="285" w:type="dxa"/>
          </w:tcPr>
          <w:p w14:paraId="12794285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0F9B4F8" w14:textId="136AD68B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(950)</w:t>
            </w:r>
          </w:p>
        </w:tc>
        <w:tc>
          <w:tcPr>
            <w:tcW w:w="267" w:type="dxa"/>
          </w:tcPr>
          <w:p w14:paraId="16A060F8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21B4B987" w14:textId="2DBA5B66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(2,397)</w:t>
            </w:r>
          </w:p>
        </w:tc>
      </w:tr>
      <w:tr w:rsidR="009C2FB4" w:rsidRPr="00C57E9F" w14:paraId="6ADE2B97" w14:textId="77777777" w:rsidTr="00956715">
        <w:trPr>
          <w:trHeight w:val="173"/>
        </w:trPr>
        <w:tc>
          <w:tcPr>
            <w:tcW w:w="4023" w:type="dxa"/>
            <w:hideMark/>
          </w:tcPr>
          <w:p w14:paraId="43C5D869" w14:textId="7777777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C1481" w14:textId="40A01041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11,824</w:t>
            </w:r>
          </w:p>
        </w:tc>
        <w:tc>
          <w:tcPr>
            <w:tcW w:w="285" w:type="dxa"/>
          </w:tcPr>
          <w:p w14:paraId="227B62F8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09038" w14:textId="6D1ABBA2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19,744</w:t>
            </w:r>
          </w:p>
        </w:tc>
        <w:tc>
          <w:tcPr>
            <w:tcW w:w="285" w:type="dxa"/>
          </w:tcPr>
          <w:p w14:paraId="2EF9A32A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54E9C" w14:textId="223BF05E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11,824</w:t>
            </w:r>
          </w:p>
        </w:tc>
        <w:tc>
          <w:tcPr>
            <w:tcW w:w="267" w:type="dxa"/>
          </w:tcPr>
          <w:p w14:paraId="12D59409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DD2F" w14:textId="615115B8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19,744</w:t>
            </w:r>
          </w:p>
        </w:tc>
      </w:tr>
      <w:tr w:rsidR="009C2FB4" w:rsidRPr="00C57E9F" w14:paraId="3DDD9A1F" w14:textId="77777777" w:rsidTr="00956715">
        <w:trPr>
          <w:trHeight w:val="173"/>
        </w:trPr>
        <w:tc>
          <w:tcPr>
            <w:tcW w:w="4023" w:type="dxa"/>
            <w:hideMark/>
          </w:tcPr>
          <w:p w14:paraId="683B1FB0" w14:textId="7777777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B8911" w14:textId="26509DC8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(8,638)</w:t>
            </w:r>
          </w:p>
        </w:tc>
        <w:tc>
          <w:tcPr>
            <w:tcW w:w="285" w:type="dxa"/>
          </w:tcPr>
          <w:p w14:paraId="6A061AC1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D4631" w14:textId="359D2F9C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(10,266)</w:t>
            </w:r>
          </w:p>
        </w:tc>
        <w:tc>
          <w:tcPr>
            <w:tcW w:w="285" w:type="dxa"/>
          </w:tcPr>
          <w:p w14:paraId="54BA84BD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336AE" w14:textId="576803BC" w:rsidR="009C2FB4" w:rsidRPr="00C57E9F" w:rsidRDefault="009C2FB4" w:rsidP="009C2FB4">
            <w:pPr>
              <w:tabs>
                <w:tab w:val="clear" w:pos="227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(8,638)</w:t>
            </w:r>
          </w:p>
        </w:tc>
        <w:tc>
          <w:tcPr>
            <w:tcW w:w="267" w:type="dxa"/>
          </w:tcPr>
          <w:p w14:paraId="4ED579E4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20102" w14:textId="7EBB207C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(10,266)</w:t>
            </w:r>
          </w:p>
        </w:tc>
      </w:tr>
      <w:tr w:rsidR="009C2FB4" w:rsidRPr="00C57E9F" w14:paraId="25F995E3" w14:textId="77777777" w:rsidTr="00956715">
        <w:trPr>
          <w:trHeight w:val="173"/>
        </w:trPr>
        <w:tc>
          <w:tcPr>
            <w:tcW w:w="4023" w:type="dxa"/>
            <w:hideMark/>
          </w:tcPr>
          <w:p w14:paraId="796E5C6B" w14:textId="77777777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9DC67D0" w14:textId="0C0C627E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3,186</w:t>
            </w:r>
          </w:p>
        </w:tc>
        <w:tc>
          <w:tcPr>
            <w:tcW w:w="285" w:type="dxa"/>
          </w:tcPr>
          <w:p w14:paraId="3787629E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FDF08E2" w14:textId="6A3853F4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9,478</w:t>
            </w:r>
          </w:p>
        </w:tc>
        <w:tc>
          <w:tcPr>
            <w:tcW w:w="285" w:type="dxa"/>
          </w:tcPr>
          <w:p w14:paraId="0A64BCDE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AE404D" w14:textId="3E293EBB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3,186</w:t>
            </w:r>
          </w:p>
        </w:tc>
        <w:tc>
          <w:tcPr>
            <w:tcW w:w="267" w:type="dxa"/>
          </w:tcPr>
          <w:p w14:paraId="18E5B7E5" w14:textId="77777777" w:rsidR="009C2FB4" w:rsidRPr="00C57E9F" w:rsidRDefault="009C2FB4" w:rsidP="009C2F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C9193" w14:textId="6BDA43C8" w:rsidR="009C2FB4" w:rsidRPr="00C57E9F" w:rsidRDefault="009C2FB4" w:rsidP="009C2F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9,478</w:t>
            </w:r>
          </w:p>
        </w:tc>
      </w:tr>
    </w:tbl>
    <w:p w14:paraId="140A57A8" w14:textId="77777777" w:rsidR="00930BA8" w:rsidRPr="00C57E9F" w:rsidRDefault="00930BA8" w:rsidP="00D75B3E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3D4511" w14:textId="06194F78" w:rsidR="00B41F2D" w:rsidRPr="00C57E9F" w:rsidRDefault="00A1554E" w:rsidP="00D75B3E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บริษัทได้ทำสัญญาให้เช่าเครื่องมือแพทย์กับลูกค้า มีระยะเวลา </w:t>
      </w:r>
      <w:r w:rsidR="000F3074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- 4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3F8B2AA5" w14:textId="58EFE537" w:rsidR="00855E25" w:rsidRPr="00C57E9F" w:rsidRDefault="00855E25" w:rsidP="00D75B3E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6776B6" w14:textId="77777777" w:rsidR="00855E25" w:rsidRPr="00C57E9F" w:rsidRDefault="00855E25" w:rsidP="00855E25">
      <w:pPr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</w:rPr>
        <w:t xml:space="preserve">2561 </w:t>
      </w:r>
      <w:r w:rsidRPr="00C57E9F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รายการเคลื่อนไหวของค่าเผื่อหนี้สงสัยจะสูญ มีดังต่อไปนี้</w:t>
      </w:r>
    </w:p>
    <w:p w14:paraId="2441F20B" w14:textId="77777777" w:rsidR="00855E25" w:rsidRPr="00C57E9F" w:rsidRDefault="00855E25" w:rsidP="00855E25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87"/>
        <w:gridCol w:w="990"/>
        <w:gridCol w:w="288"/>
        <w:gridCol w:w="1071"/>
        <w:gridCol w:w="288"/>
        <w:gridCol w:w="1068"/>
        <w:gridCol w:w="255"/>
        <w:gridCol w:w="1137"/>
      </w:tblGrid>
      <w:tr w:rsidR="00855E25" w:rsidRPr="00C57E9F" w14:paraId="5A67C925" w14:textId="77777777" w:rsidTr="00B7222F">
        <w:tc>
          <w:tcPr>
            <w:tcW w:w="3987" w:type="dxa"/>
          </w:tcPr>
          <w:p w14:paraId="10EF663E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97" w:type="dxa"/>
            <w:gridSpan w:val="7"/>
          </w:tcPr>
          <w:p w14:paraId="4B320E9F" w14:textId="77777777" w:rsidR="00855E25" w:rsidRPr="00C57E9F" w:rsidRDefault="00855E25" w:rsidP="00B7222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55E25" w:rsidRPr="00C57E9F" w14:paraId="3D4C79A7" w14:textId="77777777" w:rsidTr="00B7222F">
        <w:tc>
          <w:tcPr>
            <w:tcW w:w="3987" w:type="dxa"/>
          </w:tcPr>
          <w:p w14:paraId="5A9C730C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3EF66EB3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0F018C9E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497C36BB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5E25" w:rsidRPr="00C57E9F" w14:paraId="5B9DECF3" w14:textId="77777777" w:rsidTr="00B7222F">
        <w:tc>
          <w:tcPr>
            <w:tcW w:w="3987" w:type="dxa"/>
          </w:tcPr>
          <w:p w14:paraId="39E3CDB7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7BB58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07BB2552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36221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88" w:type="dxa"/>
            <w:vAlign w:val="bottom"/>
          </w:tcPr>
          <w:p w14:paraId="7E284D53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51FA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77F4C227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94663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55E25" w:rsidRPr="00C57E9F" w14:paraId="5BC01771" w14:textId="77777777" w:rsidTr="00B7222F">
        <w:tc>
          <w:tcPr>
            <w:tcW w:w="3987" w:type="dxa"/>
            <w:vAlign w:val="bottom"/>
          </w:tcPr>
          <w:p w14:paraId="54980DD4" w14:textId="77777777" w:rsidR="00855E25" w:rsidRPr="00C57E9F" w:rsidRDefault="00855E25" w:rsidP="00B722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5758E7" w14:textId="77777777" w:rsidR="00855E25" w:rsidRPr="00C57E9F" w:rsidRDefault="00855E25" w:rsidP="00B72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9FA7C6B" w14:textId="77777777" w:rsidR="00855E25" w:rsidRPr="00C57E9F" w:rsidRDefault="00855E25" w:rsidP="00B7222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984014C" w14:textId="77777777" w:rsidR="00855E25" w:rsidRPr="00C57E9F" w:rsidRDefault="00855E25" w:rsidP="00B722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" w:type="dxa"/>
          </w:tcPr>
          <w:p w14:paraId="78326DCA" w14:textId="77777777" w:rsidR="00855E25" w:rsidRPr="00C57E9F" w:rsidRDefault="00855E25" w:rsidP="00B722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41AACC87" w14:textId="77777777" w:rsidR="00855E25" w:rsidRPr="00C57E9F" w:rsidRDefault="00855E25" w:rsidP="00B7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075317B" w14:textId="77777777" w:rsidR="00855E25" w:rsidRPr="00C57E9F" w:rsidRDefault="00855E25" w:rsidP="00B722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AF81EBD" w14:textId="77777777" w:rsidR="00855E25" w:rsidRPr="00C57E9F" w:rsidRDefault="00855E25" w:rsidP="00B7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2386" w:rsidRPr="00C57E9F" w14:paraId="6B22D4B4" w14:textId="77777777" w:rsidTr="00B7222F">
        <w:tc>
          <w:tcPr>
            <w:tcW w:w="3987" w:type="dxa"/>
            <w:vAlign w:val="bottom"/>
          </w:tcPr>
          <w:p w14:paraId="735041A2" w14:textId="77777777" w:rsidR="00C82386" w:rsidRPr="00C57E9F" w:rsidRDefault="00C82386" w:rsidP="00E5136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F2E028" w14:textId="374276E4" w:rsidR="00C82386" w:rsidRPr="00C57E9F" w:rsidRDefault="00C82386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  <w:tc>
          <w:tcPr>
            <w:tcW w:w="288" w:type="dxa"/>
          </w:tcPr>
          <w:p w14:paraId="488E458F" w14:textId="77777777" w:rsidR="00C82386" w:rsidRPr="00C57E9F" w:rsidRDefault="00C82386" w:rsidP="00E5136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0F4F6D" w14:textId="570BC9C0" w:rsidR="00C82386" w:rsidRPr="00C57E9F" w:rsidRDefault="00E5136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766BF39" w14:textId="77777777" w:rsidR="00C82386" w:rsidRPr="00C57E9F" w:rsidRDefault="00C82386" w:rsidP="00E5136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0BC2B125" w14:textId="5CD21376" w:rsidR="00C82386" w:rsidRPr="00C57E9F" w:rsidRDefault="00C82386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  <w:tc>
          <w:tcPr>
            <w:tcW w:w="255" w:type="dxa"/>
          </w:tcPr>
          <w:p w14:paraId="47129E33" w14:textId="77777777" w:rsidR="00C82386" w:rsidRPr="00C57E9F" w:rsidRDefault="00C82386" w:rsidP="00E5136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04BE87D" w14:textId="53831A29" w:rsidR="00C82386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82386" w:rsidRPr="00C57E9F" w14:paraId="6B614EBA" w14:textId="77777777" w:rsidTr="00B7222F">
        <w:tc>
          <w:tcPr>
            <w:tcW w:w="3987" w:type="dxa"/>
            <w:vAlign w:val="bottom"/>
          </w:tcPr>
          <w:p w14:paraId="324700AB" w14:textId="77777777" w:rsidR="00C82386" w:rsidRPr="00C57E9F" w:rsidRDefault="00C82386" w:rsidP="00E5136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F15C96" w14:textId="2540A808" w:rsidR="00C82386" w:rsidRPr="00C57E9F" w:rsidRDefault="00E5136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E79D6BD" w14:textId="77777777" w:rsidR="00C82386" w:rsidRPr="00C57E9F" w:rsidRDefault="00C82386" w:rsidP="00E5136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2FC7E1" w14:textId="65A32203" w:rsidR="00C82386" w:rsidRPr="00C57E9F" w:rsidRDefault="00C82386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288" w:type="dxa"/>
          </w:tcPr>
          <w:p w14:paraId="0B13FDED" w14:textId="77777777" w:rsidR="00C82386" w:rsidRPr="00C57E9F" w:rsidRDefault="00C82386" w:rsidP="00E5136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190111E4" w14:textId="7ADC6522" w:rsidR="00C82386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918126C" w14:textId="77777777" w:rsidR="00C82386" w:rsidRPr="00C57E9F" w:rsidRDefault="00C82386" w:rsidP="00E5136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0B8794BA" w14:textId="4C701758" w:rsidR="00C82386" w:rsidRPr="00C57E9F" w:rsidRDefault="00C82386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</w:tr>
      <w:tr w:rsidR="00C82386" w:rsidRPr="00C57E9F" w14:paraId="599AF9B0" w14:textId="77777777" w:rsidTr="00B7222F">
        <w:tc>
          <w:tcPr>
            <w:tcW w:w="3987" w:type="dxa"/>
            <w:vAlign w:val="bottom"/>
          </w:tcPr>
          <w:p w14:paraId="0F162764" w14:textId="77777777" w:rsidR="00C82386" w:rsidRPr="00C57E9F" w:rsidRDefault="00C82386" w:rsidP="00E5136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กลับรายการค่าเผื่อหนี้สงสัยจะสูญ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F1D781" w14:textId="742B0B46" w:rsidR="00C82386" w:rsidRPr="00C57E9F" w:rsidRDefault="00C82386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(495)</w:t>
            </w:r>
          </w:p>
        </w:tc>
        <w:tc>
          <w:tcPr>
            <w:tcW w:w="288" w:type="dxa"/>
          </w:tcPr>
          <w:p w14:paraId="5BE56832" w14:textId="77777777" w:rsidR="00C82386" w:rsidRPr="00C57E9F" w:rsidRDefault="00C82386" w:rsidP="00E5136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ADB3B6E" w14:textId="468C2613" w:rsidR="00C82386" w:rsidRPr="00C57E9F" w:rsidRDefault="00E5136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1783A8B4" w14:textId="77777777" w:rsidR="00C82386" w:rsidRPr="00C57E9F" w:rsidRDefault="00C82386" w:rsidP="00E5136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30EBCEA5" w14:textId="51ED053F" w:rsidR="00C82386" w:rsidRPr="00C57E9F" w:rsidRDefault="00C82386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(495)</w:t>
            </w:r>
          </w:p>
        </w:tc>
        <w:tc>
          <w:tcPr>
            <w:tcW w:w="255" w:type="dxa"/>
          </w:tcPr>
          <w:p w14:paraId="61634DD5" w14:textId="77777777" w:rsidR="00C82386" w:rsidRPr="00C57E9F" w:rsidRDefault="00C82386" w:rsidP="00E5136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9ADBF91" w14:textId="728E064C" w:rsidR="00C82386" w:rsidRPr="00C57E9F" w:rsidRDefault="00E5136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82386" w:rsidRPr="00C57E9F" w14:paraId="2E9E0A32" w14:textId="77777777" w:rsidTr="00B7222F">
        <w:tc>
          <w:tcPr>
            <w:tcW w:w="3987" w:type="dxa"/>
            <w:vAlign w:val="bottom"/>
          </w:tcPr>
          <w:p w14:paraId="2969B0E0" w14:textId="77777777" w:rsidR="00C82386" w:rsidRPr="00C57E9F" w:rsidRDefault="00C82386" w:rsidP="00C8238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6B35658" w14:textId="192FD68E" w:rsidR="00C82386" w:rsidRPr="00C57E9F" w:rsidRDefault="00E5136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3904470F" w14:textId="77777777" w:rsidR="00C82386" w:rsidRPr="00C57E9F" w:rsidRDefault="00C82386" w:rsidP="00C82386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26E329" w14:textId="02F7DCB6" w:rsidR="00C82386" w:rsidRPr="00C57E9F" w:rsidRDefault="00C82386" w:rsidP="00C823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288" w:type="dxa"/>
          </w:tcPr>
          <w:p w14:paraId="12E59E7F" w14:textId="77777777" w:rsidR="00C82386" w:rsidRPr="00C57E9F" w:rsidRDefault="00C82386" w:rsidP="00C8238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DFE38B2" w14:textId="04691389" w:rsidR="00C82386" w:rsidRPr="00C57E9F" w:rsidRDefault="00E51364" w:rsidP="00E513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CD1ADDF" w14:textId="77777777" w:rsidR="00C82386" w:rsidRPr="00C57E9F" w:rsidRDefault="00C82386" w:rsidP="00C8238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3084078" w14:textId="3F7E24AA" w:rsidR="00C82386" w:rsidRPr="00C57E9F" w:rsidRDefault="00C82386" w:rsidP="00C823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</w:tr>
    </w:tbl>
    <w:p w14:paraId="66CA03D5" w14:textId="77777777" w:rsidR="000222DB" w:rsidRPr="00C57E9F" w:rsidRDefault="000222DB" w:rsidP="00E51364">
      <w:pPr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42510D2" w14:textId="77777777" w:rsidR="00A05EB4" w:rsidRPr="00C57E9F" w:rsidRDefault="00A05EB4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เงินฝากธนาคารที่มีข้อจำกัดในการใช้</w:t>
      </w:r>
    </w:p>
    <w:p w14:paraId="7D033EC0" w14:textId="77777777" w:rsidR="00A05EB4" w:rsidRPr="00C57E9F" w:rsidRDefault="00A05EB4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8B37BA" w14:textId="1D7C2ED0" w:rsidR="001B348D" w:rsidRPr="00C57E9F" w:rsidRDefault="001B348D" w:rsidP="00C84CC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F3B63" w:rsidRPr="00C57E9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56715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EF30B4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5F3B63" w:rsidRPr="00C57E9F">
        <w:rPr>
          <w:rFonts w:ascii="Browallia New" w:hAnsi="Browallia New" w:cs="Browallia New"/>
          <w:sz w:val="28"/>
          <w:szCs w:val="28"/>
        </w:rPr>
        <w:t>25</w:t>
      </w:r>
      <w:r w:rsidR="003F5614" w:rsidRPr="00C57E9F">
        <w:rPr>
          <w:rFonts w:ascii="Browallia New" w:hAnsi="Browallia New" w:cs="Browallia New"/>
          <w:sz w:val="28"/>
          <w:szCs w:val="28"/>
        </w:rPr>
        <w:t>6</w:t>
      </w:r>
      <w:r w:rsidR="00956715" w:rsidRPr="00C57E9F">
        <w:rPr>
          <w:rFonts w:ascii="Browallia New" w:hAnsi="Browallia New" w:cs="Browallia New"/>
          <w:sz w:val="28"/>
          <w:szCs w:val="28"/>
        </w:rPr>
        <w:t>1</w:t>
      </w:r>
      <w:r w:rsidR="00EF30B4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3871F9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บริษัทมีเงินฝากออมทรัพย์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E17FAB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A6287" w:rsidRPr="00C57E9F">
        <w:rPr>
          <w:rFonts w:ascii="Browallia New" w:hAnsi="Browallia New" w:cs="Browallia New"/>
          <w:sz w:val="28"/>
          <w:szCs w:val="28"/>
        </w:rPr>
        <w:t>15.7</w:t>
      </w:r>
      <w:r w:rsidR="00DD4D01" w:rsidRPr="00C57E9F">
        <w:rPr>
          <w:rFonts w:ascii="Browallia New" w:hAnsi="Browallia New" w:cs="Browallia New"/>
          <w:sz w:val="28"/>
          <w:szCs w:val="28"/>
        </w:rPr>
        <w:t>5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EF30B4"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495958" w:rsidRPr="00C57E9F">
        <w:rPr>
          <w:rFonts w:ascii="Browallia New" w:hAnsi="Browallia New" w:cs="Browallia New"/>
          <w:sz w:val="28"/>
          <w:szCs w:val="28"/>
          <w:lang w:val="en-GB"/>
        </w:rPr>
        <w:t xml:space="preserve">15.69 </w:t>
      </w:r>
      <w:r w:rsidR="00EF30B4"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547774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547774" w:rsidRPr="00C57E9F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272F3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ซึ่ง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มีข้อจำกัดในการใช้เนื่องจากนำไปค้ำประกันตามสัญญาเงินกู้ </w:t>
      </w:r>
    </w:p>
    <w:p w14:paraId="05DE4FB6" w14:textId="756ED96B" w:rsidR="00E3105C" w:rsidRPr="00C57E9F" w:rsidRDefault="00E3105C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897E471" w14:textId="3623A595" w:rsidR="000B302A" w:rsidRPr="00C57E9F" w:rsidRDefault="000B302A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0941980" w14:textId="1CA30B35" w:rsidR="000B302A" w:rsidRPr="00C57E9F" w:rsidRDefault="000B302A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5F1C393" w14:textId="16E8B7A5" w:rsidR="000B302A" w:rsidRPr="00C57E9F" w:rsidRDefault="000B302A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D54610B" w14:textId="713E9B23" w:rsidR="000B302A" w:rsidRPr="00C57E9F" w:rsidRDefault="000B302A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9D28993" w14:textId="77777777" w:rsidR="000B302A" w:rsidRPr="00C57E9F" w:rsidRDefault="000B302A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1184D8" w14:textId="03ADF5EE" w:rsidR="00C04DF6" w:rsidRPr="00C57E9F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เงินลงทุนในบริษัทย่อย</w:t>
      </w:r>
    </w:p>
    <w:p w14:paraId="2A22360D" w14:textId="77777777" w:rsidR="00417310" w:rsidRPr="00C57E9F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54"/>
        <w:gridCol w:w="870"/>
        <w:gridCol w:w="839"/>
        <w:gridCol w:w="810"/>
        <w:gridCol w:w="846"/>
        <w:gridCol w:w="954"/>
        <w:gridCol w:w="930"/>
        <w:gridCol w:w="823"/>
        <w:gridCol w:w="791"/>
        <w:gridCol w:w="21"/>
      </w:tblGrid>
      <w:tr w:rsidR="00351638" w:rsidRPr="00C57E9F" w14:paraId="4D80D842" w14:textId="77777777" w:rsidTr="003F5614">
        <w:trPr>
          <w:cantSplit/>
          <w:trHeight w:val="124"/>
        </w:trPr>
        <w:tc>
          <w:tcPr>
            <w:tcW w:w="2254" w:type="dxa"/>
            <w:shd w:val="clear" w:color="auto" w:fill="auto"/>
          </w:tcPr>
          <w:p w14:paraId="7D80538E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F126FB0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1538B94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1E8209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566F61DE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19" w:type="dxa"/>
            <w:gridSpan w:val="5"/>
            <w:shd w:val="clear" w:color="auto" w:fill="auto"/>
          </w:tcPr>
          <w:p w14:paraId="0A0A703F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C57E9F" w14:paraId="0FC153F7" w14:textId="77777777" w:rsidTr="003F5614">
        <w:trPr>
          <w:gridAfter w:val="1"/>
          <w:wAfter w:w="21" w:type="dxa"/>
          <w:cantSplit/>
        </w:trPr>
        <w:tc>
          <w:tcPr>
            <w:tcW w:w="2254" w:type="dxa"/>
            <w:shd w:val="clear" w:color="auto" w:fill="auto"/>
          </w:tcPr>
          <w:p w14:paraId="62F53EBB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63" w:type="dxa"/>
            <w:gridSpan w:val="8"/>
            <w:shd w:val="clear" w:color="auto" w:fill="auto"/>
          </w:tcPr>
          <w:p w14:paraId="75747534" w14:textId="77777777" w:rsidR="00351638" w:rsidRPr="00C57E9F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C57E9F" w14:paraId="6781C6CE" w14:textId="77777777" w:rsidTr="003F5614">
        <w:trPr>
          <w:gridAfter w:val="1"/>
          <w:wAfter w:w="21" w:type="dxa"/>
          <w:cantSplit/>
        </w:trPr>
        <w:tc>
          <w:tcPr>
            <w:tcW w:w="2254" w:type="dxa"/>
            <w:shd w:val="clear" w:color="auto" w:fill="auto"/>
          </w:tcPr>
          <w:p w14:paraId="06BED8D1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6290723C" w14:textId="77777777" w:rsidR="00351638" w:rsidRPr="00C57E9F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5A7B5D5C" w14:textId="77777777" w:rsidR="00351638" w:rsidRPr="00C57E9F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884" w:type="dxa"/>
            <w:gridSpan w:val="2"/>
            <w:shd w:val="clear" w:color="auto" w:fill="auto"/>
          </w:tcPr>
          <w:p w14:paraId="49B96C09" w14:textId="77777777" w:rsidR="00351638" w:rsidRPr="00C57E9F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69727866" w14:textId="77777777" w:rsidR="00351638" w:rsidRPr="00C57E9F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495958" w:rsidRPr="00C57E9F" w14:paraId="791C99BC" w14:textId="77777777" w:rsidTr="003F5614">
        <w:trPr>
          <w:cantSplit/>
        </w:trPr>
        <w:tc>
          <w:tcPr>
            <w:tcW w:w="2254" w:type="dxa"/>
            <w:shd w:val="clear" w:color="auto" w:fill="auto"/>
          </w:tcPr>
          <w:p w14:paraId="78B4C04C" w14:textId="77777777" w:rsidR="00495958" w:rsidRPr="00C57E9F" w:rsidRDefault="00495958" w:rsidP="00495958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14:paraId="4942204A" w14:textId="1E01C8DA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39" w:type="dxa"/>
            <w:shd w:val="clear" w:color="auto" w:fill="auto"/>
          </w:tcPr>
          <w:p w14:paraId="08DD9A51" w14:textId="51D1418E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14:paraId="3875CA53" w14:textId="2BFAB1A5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46" w:type="dxa"/>
            <w:shd w:val="clear" w:color="auto" w:fill="auto"/>
          </w:tcPr>
          <w:p w14:paraId="19DFB523" w14:textId="361CB63A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954" w:type="dxa"/>
            <w:shd w:val="clear" w:color="auto" w:fill="auto"/>
          </w:tcPr>
          <w:p w14:paraId="3634B12B" w14:textId="10839CAF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930" w:type="dxa"/>
            <w:shd w:val="clear" w:color="auto" w:fill="auto"/>
          </w:tcPr>
          <w:p w14:paraId="1E7D93F7" w14:textId="48159489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23" w:type="dxa"/>
            <w:shd w:val="clear" w:color="auto" w:fill="auto"/>
          </w:tcPr>
          <w:p w14:paraId="52A2404C" w14:textId="469E3956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35898E15" w14:textId="0D5A51BB" w:rsidR="00495958" w:rsidRPr="00C57E9F" w:rsidRDefault="00495958" w:rsidP="004959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</w:tr>
      <w:tr w:rsidR="00351638" w:rsidRPr="00C57E9F" w14:paraId="7B72B882" w14:textId="77777777" w:rsidTr="00A450B7">
        <w:trPr>
          <w:cantSplit/>
        </w:trPr>
        <w:tc>
          <w:tcPr>
            <w:tcW w:w="2254" w:type="dxa"/>
            <w:shd w:val="clear" w:color="auto" w:fill="auto"/>
          </w:tcPr>
          <w:p w14:paraId="5942C6E5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71D513EF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66AA260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3E3FBBE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2C3D6AB6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B3394EB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4E4DC2E" w14:textId="77777777" w:rsidR="00351638" w:rsidRPr="00C57E9F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2ADF9E43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5FC74A1A" w14:textId="77777777" w:rsidR="00351638" w:rsidRPr="00C57E9F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54BF6" w:rsidRPr="00C57E9F" w14:paraId="035531AF" w14:textId="77777777" w:rsidTr="00B7222F">
        <w:trPr>
          <w:cantSplit/>
          <w:trHeight w:val="149"/>
        </w:trPr>
        <w:tc>
          <w:tcPr>
            <w:tcW w:w="2254" w:type="dxa"/>
            <w:shd w:val="clear" w:color="auto" w:fill="auto"/>
            <w:vAlign w:val="bottom"/>
          </w:tcPr>
          <w:p w14:paraId="7B1D5719" w14:textId="77777777" w:rsidR="00A54BF6" w:rsidRPr="00C57E9F" w:rsidRDefault="00A54BF6" w:rsidP="00A54BF6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70" w:type="dxa"/>
            <w:shd w:val="clear" w:color="auto" w:fill="auto"/>
          </w:tcPr>
          <w:p w14:paraId="2FA34E4C" w14:textId="46665A3C" w:rsidR="00A54BF6" w:rsidRPr="00C57E9F" w:rsidRDefault="00A54BF6" w:rsidP="00A54BF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39" w:type="dxa"/>
            <w:shd w:val="clear" w:color="auto" w:fill="auto"/>
          </w:tcPr>
          <w:p w14:paraId="26FF88F6" w14:textId="2C76C7C5" w:rsidR="00A54BF6" w:rsidRPr="00C57E9F" w:rsidRDefault="00A54BF6" w:rsidP="00A54BF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36068E" w14:textId="63DA8C22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A6507A" w14:textId="50CC04B4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26A1875" w14:textId="3DDD3DB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B392CED" w14:textId="5D3E8115" w:rsidR="00A54BF6" w:rsidRPr="00C57E9F" w:rsidRDefault="00A54BF6" w:rsidP="00A54BF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23" w:type="dxa"/>
            <w:shd w:val="clear" w:color="auto" w:fill="auto"/>
          </w:tcPr>
          <w:p w14:paraId="7B7D5391" w14:textId="41EAEE2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1FBC8DB" w14:textId="7A71DD49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</w:tr>
      <w:tr w:rsidR="00E51364" w:rsidRPr="00C57E9F" w14:paraId="42E63C4D" w14:textId="77777777" w:rsidTr="00685BA7">
        <w:trPr>
          <w:cantSplit/>
        </w:trPr>
        <w:tc>
          <w:tcPr>
            <w:tcW w:w="2254" w:type="dxa"/>
            <w:shd w:val="clear" w:color="auto" w:fill="auto"/>
            <w:vAlign w:val="bottom"/>
          </w:tcPr>
          <w:p w14:paraId="765FBBEC" w14:textId="77777777" w:rsidR="00E51364" w:rsidRPr="00C57E9F" w:rsidRDefault="00E51364" w:rsidP="00E51364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สยาม</w:t>
            </w:r>
            <w:proofErr w:type="spellStart"/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สเนล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1B9332A" w14:textId="7D4339DE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20,000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8ECA85A" w14:textId="5BD127DA" w:rsidR="00E51364" w:rsidRPr="00C57E9F" w:rsidRDefault="00E51364" w:rsidP="00E5136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035339" w14:textId="01F2CE62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9C72F9" w14:textId="0273EEAA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8F375F4" w14:textId="3497ACE6" w:rsidR="00E51364" w:rsidRPr="00C57E9F" w:rsidRDefault="00E51364" w:rsidP="00E5136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F00CDA8" w14:textId="1BA675E2" w:rsidR="00E51364" w:rsidRPr="00C57E9F" w:rsidRDefault="00E51364" w:rsidP="00E5136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CDE92D3" w14:textId="5823BE60" w:rsidR="00E51364" w:rsidRPr="00C57E9F" w:rsidRDefault="00E51364" w:rsidP="00E5136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1B39EF6" w14:textId="4289589B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E51364" w:rsidRPr="00C57E9F" w14:paraId="0173DE21" w14:textId="77777777" w:rsidTr="00685BA7">
        <w:trPr>
          <w:cantSplit/>
        </w:trPr>
        <w:tc>
          <w:tcPr>
            <w:tcW w:w="2254" w:type="dxa"/>
            <w:shd w:val="clear" w:color="auto" w:fill="auto"/>
            <w:vAlign w:val="bottom"/>
          </w:tcPr>
          <w:p w14:paraId="5C035A0B" w14:textId="77777777" w:rsidR="00E51364" w:rsidRPr="00C57E9F" w:rsidRDefault="00E51364" w:rsidP="00E51364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ิ้ง</w:t>
            </w:r>
            <w:proofErr w:type="spellEnd"/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</w:t>
            </w:r>
          </w:p>
          <w:p w14:paraId="15A43642" w14:textId="219FFC85" w:rsidR="00E51364" w:rsidRPr="00C57E9F" w:rsidRDefault="00E51364" w:rsidP="00E51364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7C2451C" w14:textId="087208BC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1,818,906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2E239C8" w14:textId="554874AF" w:rsidR="00E51364" w:rsidRPr="00C57E9F" w:rsidRDefault="00E51364" w:rsidP="00E5136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1,598,906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CF9C1A" w14:textId="453A5E44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56.00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A4613E" w14:textId="26AEA02C" w:rsidR="00E51364" w:rsidRPr="00C57E9F" w:rsidRDefault="00E51364" w:rsidP="00E5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63.70</w:t>
            </w:r>
          </w:p>
        </w:tc>
        <w:tc>
          <w:tcPr>
            <w:tcW w:w="954" w:type="dxa"/>
            <w:shd w:val="clear" w:color="auto" w:fill="auto"/>
          </w:tcPr>
          <w:p w14:paraId="14438EE7" w14:textId="77777777" w:rsidR="00E51364" w:rsidRPr="00C57E9F" w:rsidRDefault="00E51364" w:rsidP="00E5136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7ECE025D" w:rsidR="00E51364" w:rsidRPr="00C57E9F" w:rsidRDefault="00E51364" w:rsidP="00E5136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930" w:type="dxa"/>
            <w:shd w:val="clear" w:color="auto" w:fill="auto"/>
          </w:tcPr>
          <w:p w14:paraId="19B4B4F7" w14:textId="77777777" w:rsidR="00E51364" w:rsidRPr="00C57E9F" w:rsidRDefault="00E51364" w:rsidP="00E5136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448F314F" w:rsidR="00E51364" w:rsidRPr="00C57E9F" w:rsidRDefault="00E51364" w:rsidP="00E513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8EF3DC1" w14:textId="77777777" w:rsidR="00E51364" w:rsidRPr="00C57E9F" w:rsidRDefault="00E51364" w:rsidP="00E5136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6D60DB" w14:textId="25B12BEF" w:rsidR="00E51364" w:rsidRPr="00C57E9F" w:rsidRDefault="00E51364" w:rsidP="00E5136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B083A4C" w14:textId="77777777" w:rsidR="00E51364" w:rsidRPr="00C57E9F" w:rsidRDefault="00E51364" w:rsidP="00E51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2988DA" w14:textId="10E0CC3F" w:rsidR="00E51364" w:rsidRPr="00C57E9F" w:rsidRDefault="00E51364" w:rsidP="00E513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54BF6" w:rsidRPr="00C57E9F" w14:paraId="39998FB4" w14:textId="77777777" w:rsidTr="00B7222F">
        <w:trPr>
          <w:cantSplit/>
        </w:trPr>
        <w:tc>
          <w:tcPr>
            <w:tcW w:w="2254" w:type="dxa"/>
            <w:shd w:val="clear" w:color="auto" w:fill="auto"/>
          </w:tcPr>
          <w:p w14:paraId="568E9195" w14:textId="77777777" w:rsidR="00A54BF6" w:rsidRPr="00C57E9F" w:rsidRDefault="00A54BF6" w:rsidP="00A54BF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673E2E9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6D4E00F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A46A00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18377EF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0B9D086F" w14:textId="4EB02A78" w:rsidR="00A54BF6" w:rsidRPr="00C57E9F" w:rsidRDefault="00A54BF6" w:rsidP="00A54B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2,281,595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259406D" w14:textId="39A30812" w:rsidR="00A54BF6" w:rsidRPr="00C57E9F" w:rsidRDefault="00A54BF6" w:rsidP="00A54BF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2,281,595</w:t>
            </w:r>
          </w:p>
        </w:tc>
        <w:tc>
          <w:tcPr>
            <w:tcW w:w="823" w:type="dxa"/>
            <w:shd w:val="clear" w:color="auto" w:fill="auto"/>
          </w:tcPr>
          <w:p w14:paraId="55094E9E" w14:textId="3E79671E" w:rsidR="00A54BF6" w:rsidRPr="00C57E9F" w:rsidRDefault="00A54BF6" w:rsidP="00A54BF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119E601" w14:textId="08CC5364" w:rsidR="00A54BF6" w:rsidRPr="00C57E9F" w:rsidRDefault="00A54BF6" w:rsidP="00A54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15,000</w:t>
            </w:r>
          </w:p>
        </w:tc>
      </w:tr>
      <w:tr w:rsidR="00A54BF6" w:rsidRPr="00C57E9F" w14:paraId="6DFBADEC" w14:textId="77777777" w:rsidTr="006361F6">
        <w:trPr>
          <w:cantSplit/>
        </w:trPr>
        <w:tc>
          <w:tcPr>
            <w:tcW w:w="2254" w:type="dxa"/>
            <w:shd w:val="clear" w:color="auto" w:fill="auto"/>
          </w:tcPr>
          <w:p w14:paraId="532AAFFA" w14:textId="558C1AB9" w:rsidR="00A54BF6" w:rsidRPr="00C57E9F" w:rsidRDefault="00A54BF6" w:rsidP="00A54BF6">
            <w:pPr>
              <w:tabs>
                <w:tab w:val="clear" w:pos="227"/>
                <w:tab w:val="left" w:pos="252"/>
                <w:tab w:val="left" w:pos="851"/>
                <w:tab w:val="left" w:pos="1418"/>
                <w:tab w:val="left" w:pos="1985"/>
              </w:tabs>
              <w:spacing w:line="240" w:lineRule="auto"/>
              <w:ind w:left="252" w:right="-57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7ADDD84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417E6AC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F92688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480545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1A46635" w14:textId="26B29A1E" w:rsidR="00A54BF6" w:rsidRPr="00C57E9F" w:rsidRDefault="00A54BF6" w:rsidP="00A54BF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67FC" w:rsidRPr="00C57E9F">
              <w:rPr>
                <w:rFonts w:ascii="Browallia New" w:hAnsi="Browallia New" w:cs="Browallia New"/>
                <w:sz w:val="22"/>
                <w:szCs w:val="22"/>
              </w:rPr>
              <w:t>2,222,204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0" w:type="dxa"/>
            <w:shd w:val="clear" w:color="auto" w:fill="auto"/>
          </w:tcPr>
          <w:p w14:paraId="0D38E757" w14:textId="117DAC5E" w:rsidR="00A54BF6" w:rsidRPr="00C57E9F" w:rsidRDefault="00A54BF6" w:rsidP="00A54BF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(2,212,004)</w:t>
            </w:r>
          </w:p>
        </w:tc>
        <w:tc>
          <w:tcPr>
            <w:tcW w:w="823" w:type="dxa"/>
            <w:shd w:val="clear" w:color="auto" w:fill="auto"/>
          </w:tcPr>
          <w:p w14:paraId="5B0FA861" w14:textId="77777777" w:rsidR="00A54BF6" w:rsidRPr="00C57E9F" w:rsidRDefault="00A54BF6" w:rsidP="00A54BF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02BB7ECA" w14:textId="77777777" w:rsidR="00A54BF6" w:rsidRPr="00C57E9F" w:rsidRDefault="00A54BF6" w:rsidP="00A54BF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54BF6" w:rsidRPr="00C57E9F" w14:paraId="0BCFD1B6" w14:textId="77777777" w:rsidTr="006361F6">
        <w:trPr>
          <w:cantSplit/>
        </w:trPr>
        <w:tc>
          <w:tcPr>
            <w:tcW w:w="2254" w:type="dxa"/>
            <w:shd w:val="clear" w:color="auto" w:fill="auto"/>
          </w:tcPr>
          <w:p w14:paraId="6B4C2CD2" w14:textId="77777777" w:rsidR="00A54BF6" w:rsidRPr="00C57E9F" w:rsidRDefault="00A54BF6" w:rsidP="00A54BF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4606F65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29E6050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1C91B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0ED0E2A" w14:textId="77777777" w:rsidR="00A54BF6" w:rsidRPr="00C57E9F" w:rsidRDefault="00A54BF6" w:rsidP="00A5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14536C0" w14:textId="26CD04E1" w:rsidR="00A54BF6" w:rsidRPr="00C57E9F" w:rsidRDefault="008511CA" w:rsidP="00A54BF6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000013" w:rsidRPr="00C57E9F">
              <w:rPr>
                <w:rFonts w:ascii="Browallia New" w:hAnsi="Browallia New" w:cs="Browallia New"/>
                <w:sz w:val="22"/>
                <w:szCs w:val="22"/>
              </w:rPr>
              <w:t>,391</w:t>
            </w:r>
          </w:p>
        </w:tc>
        <w:tc>
          <w:tcPr>
            <w:tcW w:w="930" w:type="dxa"/>
            <w:shd w:val="clear" w:color="auto" w:fill="auto"/>
          </w:tcPr>
          <w:p w14:paraId="17524742" w14:textId="0F1CEB37" w:rsidR="00A54BF6" w:rsidRPr="00C57E9F" w:rsidRDefault="00A54BF6" w:rsidP="00A54BF6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69,591</w:t>
            </w:r>
          </w:p>
        </w:tc>
        <w:tc>
          <w:tcPr>
            <w:tcW w:w="823" w:type="dxa"/>
            <w:shd w:val="clear" w:color="auto" w:fill="auto"/>
          </w:tcPr>
          <w:p w14:paraId="4A846AD8" w14:textId="77777777" w:rsidR="00A54BF6" w:rsidRPr="00C57E9F" w:rsidRDefault="00A54BF6" w:rsidP="00A54BF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5503BF54" w14:textId="77777777" w:rsidR="00A54BF6" w:rsidRPr="00C57E9F" w:rsidRDefault="00A54BF6" w:rsidP="00A54BF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3CBA9126" w14:textId="77777777" w:rsidR="00956715" w:rsidRPr="00C57E9F" w:rsidRDefault="00956715" w:rsidP="0011043B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73A3D9" w14:textId="00E4D551" w:rsidR="003A1A70" w:rsidRPr="00C57E9F" w:rsidRDefault="00094EF9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29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บริษัทย่อยแห่งหนึ่งมีมติจัดสรรหุ้นเพิ่มทุนให้แก่ผู้ถือหุ้นเดิมตามสัดส่วนการถือหุ้นในอัตราส่วน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>4</w:t>
      </w:r>
      <w:r w:rsidR="0018028C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หุ้นเดิมต่อ</w:t>
      </w:r>
      <w:r w:rsidR="0018028C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3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หุ้นใหม่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</w:rPr>
        <w:t xml:space="preserve">14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สิงหาคม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</w:rPr>
        <w:t>15/2561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มีมติจองซื้อหุ้นสามัญเพิ่มทุนของบริษัทย่อย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ดังกล่าว</w:t>
      </w:r>
      <w:r w:rsidR="003A1A70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>จำนวน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</w:rPr>
        <w:t xml:space="preserve">43.65 </w:t>
      </w:r>
      <w:r w:rsidR="003A1A70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</w:rPr>
        <w:t xml:space="preserve">10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="00F35A3D" w:rsidRPr="00C57E9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974AC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ในระหว่างไตรมาส </w:t>
      </w:r>
      <w:r w:rsidR="00B974AC" w:rsidRPr="00C57E9F">
        <w:rPr>
          <w:rFonts w:ascii="Browallia New" w:hAnsi="Browallia New" w:cs="Browallia New"/>
          <w:spacing w:val="-4"/>
          <w:sz w:val="28"/>
          <w:szCs w:val="28"/>
        </w:rPr>
        <w:t xml:space="preserve">3 </w:t>
      </w:r>
      <w:r w:rsidR="00B974AC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ของปี </w:t>
      </w:r>
      <w:r w:rsidR="00B974AC" w:rsidRPr="00C57E9F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="00B974AC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บริษั</w:t>
      </w:r>
      <w:r w:rsidR="00377476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ทชำระค่าหุ้นเพิ่มทุนในบริษัทย่อย</w:t>
      </w:r>
      <w:r w:rsidR="00B0575F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B0575F" w:rsidRPr="00C57E9F">
        <w:rPr>
          <w:rFonts w:ascii="Browallia New" w:hAnsi="Browallia New" w:cs="Browallia New"/>
          <w:spacing w:val="-4"/>
          <w:sz w:val="28"/>
          <w:szCs w:val="28"/>
        </w:rPr>
        <w:t xml:space="preserve">436.50 </w:t>
      </w:r>
      <w:r w:rsidR="00B0575F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</w:p>
    <w:p w14:paraId="6B7BED3C" w14:textId="77777777" w:rsidR="00D24D80" w:rsidRPr="00C57E9F" w:rsidRDefault="00D24D80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A2D3CA7" w14:textId="77777777" w:rsidR="00CF3CD4" w:rsidRPr="00C57E9F" w:rsidRDefault="003F7FE6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526927" w:rsidRPr="00C57E9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56018D" w:rsidRPr="00C57E9F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ได้รับชำระค่าหุ้นเพิ่มทุนจากผู้ถือหุ้นรายอื่นเพียงบางส่วน ทำให้</w:t>
      </w:r>
      <w:r w:rsidR="0056018D" w:rsidRPr="00C57E9F">
        <w:rPr>
          <w:rFonts w:ascii="Browallia New" w:hAnsi="Browallia New" w:cs="Browallia New" w:hint="cs"/>
          <w:sz w:val="28"/>
          <w:szCs w:val="28"/>
          <w:cs/>
        </w:rPr>
        <w:t>สัดส่วนการลงทุน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ในบริษัทย่อยเพิ่มขึ้นจากร้อยละ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50.17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เป็นร้อยละ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63.70 </w:t>
      </w:r>
      <w:r w:rsidR="0056018D" w:rsidRPr="00C57E9F">
        <w:rPr>
          <w:rFonts w:ascii="Browallia New" w:hAnsi="Browallia New" w:cs="Browallia New" w:hint="cs"/>
          <w:sz w:val="28"/>
          <w:szCs w:val="28"/>
          <w:cs/>
        </w:rPr>
        <w:t>และบันทึก</w:t>
      </w:r>
      <w:r w:rsidR="00621EBC" w:rsidRPr="00C57E9F">
        <w:rPr>
          <w:rFonts w:ascii="Browallia New" w:hAnsi="Browallia New" w:cs="Browallia New" w:hint="cs"/>
          <w:sz w:val="28"/>
          <w:szCs w:val="28"/>
          <w:cs/>
        </w:rPr>
        <w:t>ส่วนต่าง</w:t>
      </w:r>
      <w:r w:rsidR="0056018D" w:rsidRPr="00C57E9F">
        <w:rPr>
          <w:rFonts w:ascii="Browallia New" w:hAnsi="Browallia New" w:cs="Browallia New" w:hint="cs"/>
          <w:sz w:val="28"/>
          <w:szCs w:val="28"/>
          <w:cs/>
        </w:rPr>
        <w:t>จากการเปลี่ยนแปลงสัดส่วนเงินลงทุนในบริษัทย่อย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="00450275" w:rsidRPr="00C57E9F">
        <w:rPr>
          <w:rFonts w:ascii="Browallia New" w:hAnsi="Browallia New" w:cs="Browallia New"/>
          <w:sz w:val="28"/>
          <w:szCs w:val="28"/>
          <w:lang w:val="en-GB"/>
        </w:rPr>
        <w:t>11.32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ในงบการเงินรวม </w:t>
      </w:r>
      <w:r w:rsidR="00E86222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และเมื่อวันที่ </w:t>
      </w:r>
      <w:r w:rsidR="00E86222" w:rsidRPr="00C57E9F">
        <w:rPr>
          <w:rFonts w:ascii="Browallia New" w:hAnsi="Browallia New" w:cs="Browallia New"/>
          <w:sz w:val="28"/>
          <w:szCs w:val="28"/>
        </w:rPr>
        <w:t xml:space="preserve">15 </w:t>
      </w:r>
      <w:r w:rsidR="00E86222" w:rsidRPr="00C57E9F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E86222"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="00E86222" w:rsidRPr="00C57E9F">
        <w:rPr>
          <w:rFonts w:ascii="Browallia New" w:hAnsi="Browallia New" w:cs="Browallia New" w:hint="cs"/>
          <w:sz w:val="28"/>
          <w:szCs w:val="28"/>
          <w:cs/>
        </w:rPr>
        <w:t xml:space="preserve">ที่ประชุมวิสามัญผู้ถือหุ้นบริษัทย่อยดังกล่าว มีมติขยายระยะเวลาการจัดสรรหุ้นเพิ่มทุนส่วนที่เหลือและเรียกชำระเงินค่าหุ้นภายในวันที่ </w:t>
      </w:r>
      <w:r w:rsidR="00E86222" w:rsidRPr="00C57E9F">
        <w:rPr>
          <w:rFonts w:ascii="Browallia New" w:hAnsi="Browallia New" w:cs="Browallia New"/>
          <w:sz w:val="28"/>
          <w:szCs w:val="28"/>
        </w:rPr>
        <w:t xml:space="preserve">30 </w:t>
      </w:r>
      <w:r w:rsidR="00E86222" w:rsidRPr="00C57E9F"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 w:rsidR="00E86222" w:rsidRPr="00C57E9F">
        <w:rPr>
          <w:rFonts w:ascii="Browallia New" w:hAnsi="Browallia New" w:cs="Browallia New"/>
          <w:sz w:val="28"/>
          <w:szCs w:val="28"/>
        </w:rPr>
        <w:t>2562</w:t>
      </w:r>
    </w:p>
    <w:p w14:paraId="0D2C71D3" w14:textId="77777777" w:rsidR="00CF3CD4" w:rsidRPr="00C57E9F" w:rsidRDefault="00CF3CD4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91804AA" w14:textId="75FBAE5D" w:rsidR="00D07682" w:rsidRPr="00C57E9F" w:rsidRDefault="003A1A70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37B6D"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837B6D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21EBC" w:rsidRPr="00C57E9F">
        <w:rPr>
          <w:rFonts w:ascii="Browallia New" w:hAnsi="Browallia New" w:cs="Browallia New"/>
          <w:spacing w:val="-4"/>
          <w:sz w:val="28"/>
          <w:szCs w:val="28"/>
        </w:rPr>
        <w:t>256</w:t>
      </w:r>
      <w:r w:rsidR="00DB785F" w:rsidRPr="00C57E9F">
        <w:rPr>
          <w:rFonts w:ascii="Browallia New" w:hAnsi="Browallia New" w:cs="Browallia New"/>
          <w:spacing w:val="-4"/>
          <w:sz w:val="28"/>
          <w:szCs w:val="28"/>
        </w:rPr>
        <w:t>2</w:t>
      </w:r>
      <w:r w:rsidR="00C47D67" w:rsidRPr="00C57E9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47D67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 </w:t>
      </w:r>
      <w:r w:rsidR="00C47D67" w:rsidRPr="00C57E9F">
        <w:rPr>
          <w:rFonts w:ascii="Browallia New" w:hAnsi="Browallia New" w:cs="Browallia New"/>
          <w:spacing w:val="-4"/>
          <w:sz w:val="28"/>
          <w:szCs w:val="28"/>
        </w:rPr>
        <w:t>2561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 เงินลงทุนในบริษัทย่อย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873CCC" w:rsidRPr="00C57E9F">
        <w:rPr>
          <w:rFonts w:ascii="Browallia New" w:hAnsi="Browallia New" w:cs="Browallia New" w:hint="cs"/>
          <w:spacing w:val="-4"/>
          <w:sz w:val="28"/>
          <w:szCs w:val="28"/>
        </w:rPr>
        <w:t>2</w:t>
      </w:r>
      <w:r w:rsidR="00873CCC" w:rsidRPr="00C57E9F">
        <w:rPr>
          <w:rFonts w:ascii="Browallia New" w:hAnsi="Browallia New" w:cs="Browallia New"/>
          <w:spacing w:val="-4"/>
          <w:sz w:val="28"/>
          <w:szCs w:val="28"/>
        </w:rPr>
        <w:t>,2</w:t>
      </w:r>
      <w:r w:rsidR="00873CCC" w:rsidRPr="00C57E9F">
        <w:rPr>
          <w:rFonts w:ascii="Browallia New" w:hAnsi="Browallia New" w:cs="Browallia New" w:hint="cs"/>
          <w:spacing w:val="-4"/>
          <w:sz w:val="28"/>
          <w:szCs w:val="28"/>
        </w:rPr>
        <w:t>12</w:t>
      </w:r>
      <w:r w:rsidRPr="00C57E9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>นำไปวางเป็นหลักประกัน เพื่อค้ำประกันวงเงินกู้ยืมระยะยาวจากสถาบันการเงิน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ให้กับบริษัท</w:t>
      </w:r>
      <w:r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 (หมายเหตุ </w:t>
      </w:r>
      <w:r w:rsidR="00DC32E9" w:rsidRPr="00C57E9F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C3095F" w:rsidRPr="00C57E9F">
        <w:rPr>
          <w:rFonts w:ascii="Browallia New" w:hAnsi="Browallia New" w:cs="Browallia New"/>
          <w:spacing w:val="-4"/>
          <w:sz w:val="28"/>
          <w:szCs w:val="28"/>
        </w:rPr>
        <w:t>2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25E8D186" w14:textId="77777777" w:rsidR="000C23F5" w:rsidRPr="00C57E9F" w:rsidRDefault="000C23F5" w:rsidP="00FD749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609B44E" w14:textId="0C0ABC46" w:rsidR="0031657C" w:rsidRPr="00C57E9F" w:rsidRDefault="00D9126C" w:rsidP="00DA7AB9">
      <w:pPr>
        <w:tabs>
          <w:tab w:val="clear" w:pos="454"/>
          <w:tab w:val="clear" w:pos="680"/>
          <w:tab w:val="left" w:pos="666"/>
        </w:tabs>
        <w:spacing w:line="240" w:lineRule="auto"/>
        <w:ind w:left="432" w:hanging="27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lang w:val="en-GB"/>
        </w:rPr>
        <w:tab/>
      </w:r>
      <w:r w:rsidR="0031657C" w:rsidRPr="00C57E9F">
        <w:rPr>
          <w:rFonts w:ascii="Browallia New" w:hAnsi="Browallia New" w:cs="Browallia New"/>
          <w:sz w:val="28"/>
          <w:szCs w:val="28"/>
          <w:cs/>
        </w:rPr>
        <w:t>สำหรับ</w:t>
      </w:r>
      <w:r w:rsidR="0031657C"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="0031657C" w:rsidRPr="00C57E9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1657C" w:rsidRPr="00C57E9F">
        <w:rPr>
          <w:rFonts w:ascii="Browallia New" w:hAnsi="Browallia New" w:cs="Browallia New"/>
          <w:sz w:val="28"/>
          <w:szCs w:val="28"/>
        </w:rPr>
        <w:t>31</w:t>
      </w:r>
      <w:r w:rsidR="0031657C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1657C"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31657C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449E3" w:rsidRPr="00C57E9F">
        <w:rPr>
          <w:rFonts w:ascii="Browallia New" w:hAnsi="Browallia New" w:cs="Browallia New"/>
          <w:sz w:val="28"/>
          <w:szCs w:val="28"/>
        </w:rPr>
        <w:t>25</w:t>
      </w:r>
      <w:r w:rsidR="005F3B63" w:rsidRPr="00C57E9F">
        <w:rPr>
          <w:rFonts w:ascii="Browallia New" w:hAnsi="Browallia New" w:cs="Browallia New"/>
          <w:sz w:val="28"/>
          <w:szCs w:val="28"/>
        </w:rPr>
        <w:t>6</w:t>
      </w:r>
      <w:r w:rsidR="00873CCC" w:rsidRPr="00C57E9F">
        <w:rPr>
          <w:rFonts w:ascii="Browallia New" w:hAnsi="Browallia New" w:cs="Browallia New"/>
          <w:sz w:val="28"/>
          <w:szCs w:val="28"/>
        </w:rPr>
        <w:t>2</w:t>
      </w:r>
      <w:r w:rsidR="00265089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265089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265089" w:rsidRPr="00C57E9F">
        <w:rPr>
          <w:rFonts w:ascii="Browallia New" w:hAnsi="Browallia New" w:cs="Browallia New"/>
          <w:sz w:val="28"/>
          <w:szCs w:val="28"/>
        </w:rPr>
        <w:t>25</w:t>
      </w:r>
      <w:r w:rsidR="003F5614" w:rsidRPr="00C57E9F">
        <w:rPr>
          <w:rFonts w:ascii="Browallia New" w:hAnsi="Browallia New" w:cs="Browallia New"/>
          <w:sz w:val="28"/>
          <w:szCs w:val="28"/>
        </w:rPr>
        <w:t>6</w:t>
      </w:r>
      <w:r w:rsidR="00873CCC" w:rsidRPr="00C57E9F">
        <w:rPr>
          <w:rFonts w:ascii="Browallia New" w:hAnsi="Browallia New" w:cs="Browallia New"/>
          <w:sz w:val="28"/>
          <w:szCs w:val="28"/>
        </w:rPr>
        <w:t>1</w:t>
      </w:r>
      <w:r w:rsidR="0031657C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31657C" w:rsidRPr="00C57E9F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เงินลงทุนในบริษัทย่อยมีการเปลี่ยนแปลง ดังนี้</w:t>
      </w:r>
    </w:p>
    <w:p w14:paraId="6D5718BB" w14:textId="77777777" w:rsidR="0031657C" w:rsidRPr="00C57E9F" w:rsidRDefault="0031657C" w:rsidP="00AE6BB0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889" w:type="dxa"/>
        <w:tblInd w:w="426" w:type="dxa"/>
        <w:tblLook w:val="01E0" w:firstRow="1" w:lastRow="1" w:firstColumn="1" w:lastColumn="1" w:noHBand="0" w:noVBand="0"/>
      </w:tblPr>
      <w:tblGrid>
        <w:gridCol w:w="6054"/>
        <w:gridCol w:w="1276"/>
        <w:gridCol w:w="283"/>
        <w:gridCol w:w="1276"/>
      </w:tblGrid>
      <w:tr w:rsidR="00321723" w:rsidRPr="00C57E9F" w14:paraId="0DA5476A" w14:textId="77777777" w:rsidTr="003F5614">
        <w:tc>
          <w:tcPr>
            <w:tcW w:w="6054" w:type="dxa"/>
          </w:tcPr>
          <w:p w14:paraId="415CBCA3" w14:textId="77777777" w:rsidR="00321723" w:rsidRPr="00C57E9F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3"/>
            <w:hideMark/>
          </w:tcPr>
          <w:p w14:paraId="1DBD990D" w14:textId="77777777" w:rsidR="00321723" w:rsidRPr="00C57E9F" w:rsidRDefault="00321723" w:rsidP="00AE6BB0">
            <w:pPr>
              <w:spacing w:line="240" w:lineRule="auto"/>
              <w:ind w:right="-108" w:hanging="9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 :</w:t>
            </w:r>
            <w:proofErr w:type="gramEnd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1723" w:rsidRPr="00C57E9F" w14:paraId="79474CA5" w14:textId="77777777" w:rsidTr="003F5614">
        <w:tc>
          <w:tcPr>
            <w:tcW w:w="6054" w:type="dxa"/>
          </w:tcPr>
          <w:p w14:paraId="18B1701F" w14:textId="77777777" w:rsidR="00321723" w:rsidRPr="00C57E9F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A271B18" w14:textId="77777777" w:rsidR="00321723" w:rsidRPr="00C57E9F" w:rsidRDefault="00321723" w:rsidP="00AE6BB0">
            <w:pPr>
              <w:spacing w:line="240" w:lineRule="auto"/>
              <w:ind w:right="-108" w:hanging="9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321723" w:rsidRPr="00C57E9F" w14:paraId="3861F8F3" w14:textId="77777777" w:rsidTr="003F5614">
        <w:trPr>
          <w:trHeight w:val="95"/>
        </w:trPr>
        <w:tc>
          <w:tcPr>
            <w:tcW w:w="6054" w:type="dxa"/>
          </w:tcPr>
          <w:p w14:paraId="3F54497B" w14:textId="77777777" w:rsidR="00321723" w:rsidRPr="00C57E9F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93D11F" w14:textId="1468243D" w:rsidR="00321723" w:rsidRPr="00C57E9F" w:rsidRDefault="005F3B63" w:rsidP="004C0E2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73CCC" w:rsidRPr="00C57E9F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CA5926" w14:textId="77777777" w:rsidR="00321723" w:rsidRPr="00C57E9F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AB3D6" w14:textId="77B4F716" w:rsidR="00321723" w:rsidRPr="00C57E9F" w:rsidRDefault="005F3B63" w:rsidP="004C0E2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F5614" w:rsidRPr="00C57E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73CCC"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321723" w:rsidRPr="00C57E9F" w14:paraId="3E6C0BF1" w14:textId="77777777" w:rsidTr="003F5614">
        <w:trPr>
          <w:trHeight w:val="95"/>
        </w:trPr>
        <w:tc>
          <w:tcPr>
            <w:tcW w:w="6054" w:type="dxa"/>
          </w:tcPr>
          <w:p w14:paraId="219864CF" w14:textId="77777777" w:rsidR="00321723" w:rsidRPr="00C57E9F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602D91" w14:textId="77777777" w:rsidR="00321723" w:rsidRPr="00C57E9F" w:rsidRDefault="00321723" w:rsidP="009F2D2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AC101BE" w14:textId="77777777" w:rsidR="00321723" w:rsidRPr="00C57E9F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96CCFC8" w14:textId="77777777" w:rsidR="00321723" w:rsidRPr="00C57E9F" w:rsidRDefault="00321723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E223A" w:rsidRPr="00C57E9F" w14:paraId="4912C988" w14:textId="77777777" w:rsidTr="003F5614">
        <w:tc>
          <w:tcPr>
            <w:tcW w:w="6054" w:type="dxa"/>
            <w:hideMark/>
          </w:tcPr>
          <w:p w14:paraId="5212DFB0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</w:tcPr>
          <w:p w14:paraId="391C3330" w14:textId="5B8D974C" w:rsidR="00BE223A" w:rsidRPr="00C57E9F" w:rsidRDefault="00BE223A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  <w:tc>
          <w:tcPr>
            <w:tcW w:w="283" w:type="dxa"/>
          </w:tcPr>
          <w:p w14:paraId="09E48086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33E1E" w14:textId="5BC8F93D" w:rsidR="00BE223A" w:rsidRPr="00C57E9F" w:rsidRDefault="00BE223A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</w:tr>
      <w:tr w:rsidR="00BE223A" w:rsidRPr="00C57E9F" w14:paraId="145DD33D" w14:textId="77777777" w:rsidTr="003F5614">
        <w:tc>
          <w:tcPr>
            <w:tcW w:w="6054" w:type="dxa"/>
            <w:hideMark/>
          </w:tcPr>
          <w:p w14:paraId="70CA4EEE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เงินลงทุนเพิ่ม</w:t>
            </w:r>
          </w:p>
        </w:tc>
        <w:tc>
          <w:tcPr>
            <w:tcW w:w="1276" w:type="dxa"/>
          </w:tcPr>
          <w:p w14:paraId="1C42E937" w14:textId="39BD39FA" w:rsidR="00BE223A" w:rsidRPr="00C57E9F" w:rsidRDefault="00E51364" w:rsidP="00E5136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="00BE223A"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DF9940F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B1DC50" w14:textId="480E7E50" w:rsidR="00BE223A" w:rsidRPr="00C57E9F" w:rsidRDefault="00BE223A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436,500</w:t>
            </w:r>
          </w:p>
        </w:tc>
      </w:tr>
      <w:tr w:rsidR="00BE223A" w:rsidRPr="00C57E9F" w14:paraId="16D71866" w14:textId="77777777" w:rsidTr="003F5614">
        <w:tc>
          <w:tcPr>
            <w:tcW w:w="6054" w:type="dxa"/>
          </w:tcPr>
          <w:p w14:paraId="456BA562" w14:textId="02551A15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B474BF" w14:textId="67E8874D" w:rsidR="00BE223A" w:rsidRPr="00C57E9F" w:rsidRDefault="00BE223A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916E9" w:rsidRPr="00C57E9F">
              <w:rPr>
                <w:rFonts w:ascii="Browallia New" w:hAnsi="Browallia New" w:cs="Browallia New"/>
                <w:sz w:val="28"/>
                <w:szCs w:val="28"/>
              </w:rPr>
              <w:t>10,200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FFFFFF" w:themeFill="background1"/>
          </w:tcPr>
          <w:p w14:paraId="1EEF9C8E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55ACE7" w14:textId="6C9C4D5D" w:rsidR="00BE223A" w:rsidRPr="00C57E9F" w:rsidRDefault="00BE223A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(436,500)</w:t>
            </w:r>
          </w:p>
        </w:tc>
      </w:tr>
      <w:tr w:rsidR="00BE223A" w:rsidRPr="00C57E9F" w14:paraId="188FE4DC" w14:textId="77777777" w:rsidTr="003F5614">
        <w:tc>
          <w:tcPr>
            <w:tcW w:w="6054" w:type="dxa"/>
            <w:hideMark/>
          </w:tcPr>
          <w:p w14:paraId="54CFCBE8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CE6EBB" w14:textId="342FD665" w:rsidR="00BE223A" w:rsidRPr="00C57E9F" w:rsidRDefault="00C916E9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59,</w:t>
            </w:r>
            <w:r w:rsidR="00C9552F" w:rsidRPr="00C57E9F">
              <w:rPr>
                <w:rFonts w:ascii="Browallia New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283" w:type="dxa"/>
          </w:tcPr>
          <w:p w14:paraId="047AC18C" w14:textId="77777777" w:rsidR="00BE223A" w:rsidRPr="00C57E9F" w:rsidRDefault="00BE223A" w:rsidP="00BE223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45FC184" w14:textId="4350C938" w:rsidR="00BE223A" w:rsidRPr="00C57E9F" w:rsidRDefault="00BE223A" w:rsidP="00BE223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</w:tr>
    </w:tbl>
    <w:p w14:paraId="60F567C2" w14:textId="77777777" w:rsidR="009A7932" w:rsidRPr="00C57E9F" w:rsidRDefault="009A7932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1B4BA65" w14:textId="58F76C05" w:rsidR="00F509D4" w:rsidRPr="00C57E9F" w:rsidRDefault="007E7A3B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</w:rPr>
        <w:t xml:space="preserve">2561 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บริษัทบันทึกค่าเผื่อการด้อยค่าเงินลงทุนในบริษัท</w:t>
      </w:r>
      <w:r w:rsidR="00F509D4" w:rsidRPr="00C57E9F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จำนวน</w:t>
      </w:r>
      <w:r w:rsidR="00F509D4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453946" w:rsidRPr="00C57E9F">
        <w:rPr>
          <w:rFonts w:ascii="Browallia New" w:hAnsi="Browallia New" w:cs="Browallia New"/>
          <w:sz w:val="28"/>
          <w:szCs w:val="28"/>
        </w:rPr>
        <w:t>10.20</w:t>
      </w:r>
      <w:r w:rsidR="00F509D4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509D4" w:rsidRPr="00C57E9F">
        <w:rPr>
          <w:rFonts w:ascii="Browallia New" w:hAnsi="Browallia New" w:cs="Browallia New" w:hint="cs"/>
          <w:sz w:val="28"/>
          <w:szCs w:val="28"/>
          <w:cs/>
        </w:rPr>
        <w:t>ล้านบา</w:t>
      </w:r>
      <w:r w:rsidR="00797BBA" w:rsidRPr="00C57E9F">
        <w:rPr>
          <w:rFonts w:ascii="Browallia New" w:hAnsi="Browallia New" w:cs="Browallia New" w:hint="cs"/>
          <w:sz w:val="28"/>
          <w:szCs w:val="28"/>
          <w:cs/>
        </w:rPr>
        <w:t xml:space="preserve">ท และ </w:t>
      </w:r>
      <w:r w:rsidR="00797BBA" w:rsidRPr="00C57E9F">
        <w:rPr>
          <w:rFonts w:ascii="Browallia New" w:hAnsi="Browallia New" w:cs="Browallia New"/>
          <w:sz w:val="28"/>
          <w:szCs w:val="28"/>
        </w:rPr>
        <w:t xml:space="preserve">436.50 </w:t>
      </w:r>
      <w:r w:rsidR="00797BBA"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A702A6" w:rsidRPr="00C57E9F"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เนื่องจากมูลค่าที่</w:t>
      </w:r>
      <w:r w:rsidR="00B043B5" w:rsidRPr="00C57E9F">
        <w:rPr>
          <w:rFonts w:ascii="Browallia New" w:hAnsi="Browallia New" w:cs="Browallia New" w:hint="cs"/>
          <w:sz w:val="28"/>
          <w:szCs w:val="28"/>
          <w:cs/>
        </w:rPr>
        <w:t>คาดว่</w:t>
      </w:r>
      <w:r w:rsidR="006D39A4" w:rsidRPr="00C57E9F">
        <w:rPr>
          <w:rFonts w:ascii="Browallia New" w:hAnsi="Browallia New" w:cs="Browallia New" w:hint="cs"/>
          <w:sz w:val="28"/>
          <w:szCs w:val="28"/>
          <w:cs/>
        </w:rPr>
        <w:t>า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จะได้รับคืนต่ำกว่ามูลค่</w:t>
      </w:r>
      <w:r w:rsidR="00F509D4" w:rsidRPr="00C57E9F">
        <w:rPr>
          <w:rFonts w:ascii="Browallia New" w:hAnsi="Browallia New" w:cs="Browallia New" w:hint="cs"/>
          <w:sz w:val="28"/>
          <w:szCs w:val="28"/>
          <w:cs/>
        </w:rPr>
        <w:t>าตาม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บัญชีของเงินลงทุน</w:t>
      </w:r>
      <w:r w:rsidR="00F509D4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594384" w:rsidRPr="00C57E9F">
        <w:rPr>
          <w:rFonts w:ascii="Browallia New" w:hAnsi="Browallia New" w:cs="Browallia New"/>
          <w:sz w:val="28"/>
          <w:szCs w:val="28"/>
        </w:rPr>
        <w:t>(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มูลค่าที่คาดว่าจะได้รับคืน</w:t>
      </w:r>
      <w:r w:rsidR="0010012B" w:rsidRPr="00C57E9F">
        <w:rPr>
          <w:rFonts w:ascii="Browallia New" w:hAnsi="Browallia New" w:cs="Browallia New" w:hint="cs"/>
          <w:sz w:val="28"/>
          <w:szCs w:val="28"/>
          <w:cs/>
        </w:rPr>
        <w:t xml:space="preserve">สำหรับปี </w:t>
      </w:r>
      <w:r w:rsidR="0010012B" w:rsidRPr="00C57E9F">
        <w:rPr>
          <w:rFonts w:ascii="Browallia New" w:hAnsi="Browallia New" w:cs="Browallia New"/>
          <w:sz w:val="28"/>
          <w:szCs w:val="28"/>
        </w:rPr>
        <w:t>2561</w:t>
      </w:r>
      <w:r w:rsidR="005B2E5D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509D4" w:rsidRPr="00C57E9F">
        <w:rPr>
          <w:rFonts w:ascii="Browallia New" w:hAnsi="Browallia New" w:cs="Browallia New"/>
          <w:sz w:val="28"/>
          <w:szCs w:val="28"/>
          <w:cs/>
        </w:rPr>
        <w:t>ได้เปิดเผยไว้ในหมายเหตุ</w:t>
      </w:r>
      <w:r w:rsidR="00744E49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509D4" w:rsidRPr="00C57E9F">
        <w:rPr>
          <w:rFonts w:ascii="Browallia New" w:hAnsi="Browallia New" w:cs="Browallia New"/>
          <w:sz w:val="28"/>
          <w:szCs w:val="28"/>
        </w:rPr>
        <w:t>1</w:t>
      </w:r>
      <w:r w:rsidR="00450275" w:rsidRPr="00C57E9F">
        <w:rPr>
          <w:rFonts w:ascii="Browallia New" w:hAnsi="Browallia New" w:cs="Browallia New"/>
          <w:sz w:val="28"/>
          <w:szCs w:val="28"/>
        </w:rPr>
        <w:t>8</w:t>
      </w:r>
      <w:r w:rsidR="00594384" w:rsidRPr="00C57E9F">
        <w:rPr>
          <w:rFonts w:ascii="Browallia New" w:hAnsi="Browallia New" w:cs="Browallia New"/>
          <w:sz w:val="28"/>
          <w:szCs w:val="28"/>
        </w:rPr>
        <w:t>)</w:t>
      </w:r>
    </w:p>
    <w:p w14:paraId="0A820C0E" w14:textId="3A151921" w:rsidR="003A1A70" w:rsidRPr="00C57E9F" w:rsidRDefault="003A1A70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2A8075" w14:textId="7B3A4F53" w:rsidR="003A1A70" w:rsidRPr="00C57E9F" w:rsidRDefault="0082578F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</w:t>
      </w:r>
      <w:proofErr w:type="spellStart"/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ิ้ง</w:t>
      </w:r>
      <w:proofErr w:type="spellEnd"/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 xml:space="preserve"> จำกัด (มหาชน)</w:t>
      </w:r>
    </w:p>
    <w:p w14:paraId="078EFCA6" w14:textId="77777777" w:rsidR="003A1A70" w:rsidRPr="00C57E9F" w:rsidRDefault="003A1A70" w:rsidP="003A1A7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93CB10" w14:textId="6941F98B" w:rsidR="003A1A70" w:rsidRPr="00C57E9F" w:rsidRDefault="0082578F" w:rsidP="003A1A70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 w:rsidR="003A1A70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A1A70" w:rsidRPr="00C57E9F">
        <w:rPr>
          <w:rFonts w:ascii="Browallia New" w:hAnsi="Browallia New" w:cs="Browallia New" w:hint="cs"/>
          <w:sz w:val="28"/>
          <w:szCs w:val="28"/>
          <w:cs/>
        </w:rPr>
        <w:t>มี</w:t>
      </w:r>
      <w:r w:rsidR="004B2AA2" w:rsidRPr="00C57E9F">
        <w:rPr>
          <w:rFonts w:ascii="Browallia New" w:hAnsi="Browallia New" w:cs="Browallia New" w:hint="cs"/>
          <w:sz w:val="28"/>
          <w:szCs w:val="28"/>
          <w:cs/>
        </w:rPr>
        <w:t>ผล</w:t>
      </w:r>
      <w:r w:rsidR="003A1A70" w:rsidRPr="00C57E9F">
        <w:rPr>
          <w:rFonts w:ascii="Browallia New" w:hAnsi="Browallia New" w:cs="Browallia New" w:hint="cs"/>
          <w:sz w:val="28"/>
          <w:szCs w:val="28"/>
          <w:cs/>
        </w:rPr>
        <w:t xml:space="preserve">ขาดทุนสะสมเป็นจำนวนเงิน </w:t>
      </w:r>
      <w:r w:rsidR="00745C2D" w:rsidRPr="00C57E9F">
        <w:rPr>
          <w:rFonts w:ascii="Browallia New" w:hAnsi="Browallia New" w:cs="Browallia New"/>
          <w:sz w:val="28"/>
          <w:szCs w:val="28"/>
        </w:rPr>
        <w:t>5,0</w:t>
      </w:r>
      <w:r w:rsidR="0043549E" w:rsidRPr="00C57E9F">
        <w:rPr>
          <w:rFonts w:ascii="Browallia New" w:hAnsi="Browallia New" w:cs="Browallia New"/>
          <w:sz w:val="28"/>
          <w:szCs w:val="28"/>
        </w:rPr>
        <w:t>1</w:t>
      </w:r>
      <w:r w:rsidR="004E4E38" w:rsidRPr="00C57E9F">
        <w:rPr>
          <w:rFonts w:ascii="Browallia New" w:hAnsi="Browallia New" w:cs="Browallia New"/>
          <w:sz w:val="28"/>
          <w:szCs w:val="28"/>
        </w:rPr>
        <w:t>5</w:t>
      </w:r>
      <w:r w:rsidR="003A1A70"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รวมถึงมีหนี้สินหมุนเวียนมากกว่า</w:t>
      </w:r>
      <w:r w:rsidR="003A1A70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สินทรัพย์หมุนเวียน ณ วันที่ </w:t>
      </w:r>
      <w:r w:rsidR="00E34D77"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E34D77"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17138" w:rsidRPr="00C57E9F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3A1A70" w:rsidRPr="00C57E9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3A1A70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7B352D" w:rsidRPr="00C57E9F">
        <w:rPr>
          <w:rFonts w:ascii="Browallia New" w:hAnsi="Browallia New" w:cs="Browallia New"/>
          <w:sz w:val="28"/>
          <w:szCs w:val="28"/>
        </w:rPr>
        <w:t xml:space="preserve">841 </w:t>
      </w:r>
      <w:r w:rsidR="003A1A70"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</w:t>
      </w:r>
      <w:r w:rsidR="00B15BB8" w:rsidRPr="00C57E9F">
        <w:rPr>
          <w:rFonts w:ascii="Browallia New" w:hAnsi="Browallia New" w:cs="Browallia New" w:hint="cs"/>
          <w:sz w:val="28"/>
          <w:szCs w:val="28"/>
          <w:cs/>
        </w:rPr>
        <w:t>อย่างไรก็ตาม บริษัทอยู่ระหว่างการ</w:t>
      </w:r>
      <w:r w:rsidR="005A0E3D" w:rsidRPr="00C57E9F">
        <w:rPr>
          <w:rFonts w:ascii="Browallia New" w:hAnsi="Browallia New" w:cs="Browallia New" w:hint="cs"/>
          <w:sz w:val="28"/>
          <w:szCs w:val="28"/>
          <w:cs/>
        </w:rPr>
        <w:t>ดำเนินการขายหุ้น</w:t>
      </w:r>
      <w:r w:rsidR="00EB70E3" w:rsidRPr="00C57E9F">
        <w:rPr>
          <w:rFonts w:ascii="Browallia New" w:hAnsi="Browallia New" w:cs="Browallia New" w:hint="cs"/>
          <w:sz w:val="28"/>
          <w:szCs w:val="28"/>
          <w:cs/>
        </w:rPr>
        <w:t>ของบริษัท ดับบลิวซีไอ โฮลด</w:t>
      </w:r>
      <w:proofErr w:type="spellStart"/>
      <w:r w:rsidR="00EB70E3"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="00EB70E3"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</w:t>
      </w:r>
      <w:r w:rsidR="004B73A5" w:rsidRPr="00C57E9F">
        <w:rPr>
          <w:rFonts w:ascii="Browallia New" w:hAnsi="Browallia New" w:cs="Browallia New" w:hint="cs"/>
          <w:sz w:val="28"/>
          <w:szCs w:val="28"/>
          <w:cs/>
        </w:rPr>
        <w:t xml:space="preserve"> ตามที่กล่าวไว้ในหมายเหตุ </w:t>
      </w:r>
      <w:r w:rsidR="004B73A5" w:rsidRPr="00C57E9F">
        <w:rPr>
          <w:rFonts w:ascii="Browallia New" w:hAnsi="Browallia New" w:cs="Browallia New"/>
          <w:sz w:val="28"/>
          <w:szCs w:val="28"/>
        </w:rPr>
        <w:t>1</w:t>
      </w:r>
    </w:p>
    <w:p w14:paraId="059798E8" w14:textId="77777777" w:rsidR="00B15BB8" w:rsidRPr="00C57E9F" w:rsidRDefault="00B15BB8" w:rsidP="003A1A7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299821" w14:textId="50FC0431" w:rsidR="00A342A8" w:rsidRPr="00C57E9F" w:rsidRDefault="00722598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กุมภาพันธ์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ที่ประชุมวิสามัญผู้ถือหุ้น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 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ได้มีมติขยายระยะเวลาการจัดสรรหุ้นเพิ่มทุนส่วนที่เหลือ และเรียกชำระเงินค่าหุ้นภายในวันที่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(ตามมติอนุมัติ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       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การเพิ่มทุนเมื่อวันที่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 xml:space="preserve">29 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C57E9F">
        <w:rPr>
          <w:rFonts w:ascii="Browallia New" w:hAnsi="Browallia New" w:cs="Browallia New"/>
          <w:spacing w:val="-4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</w:p>
    <w:p w14:paraId="59BE879D" w14:textId="77777777" w:rsidR="00A342A8" w:rsidRPr="00C57E9F" w:rsidRDefault="00A342A8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D30083B" w14:textId="25B6C0DC" w:rsidR="00BE201B" w:rsidRPr="00C57E9F" w:rsidRDefault="00BE201B" w:rsidP="00AA346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>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ที่ประชุมคณะกรรมการบริษัท อี ฟอร์ แอล เอม จำกัด (มหาชน) ครั้งที่ </w:t>
      </w:r>
      <w:r w:rsidRPr="00C57E9F">
        <w:rPr>
          <w:rFonts w:ascii="Browallia New" w:hAnsi="Browallia New" w:cs="Browallia New"/>
          <w:sz w:val="28"/>
          <w:szCs w:val="28"/>
        </w:rPr>
        <w:t>3/2562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มีมติอนุมัติให้บริษัทสละสิทธิการจองซื้อหุ้นสามัญเพิ่มทุนของบริษัท 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 ซึ่งเป็นบริษัทย่อยของบริษัทตามสัดส่วนการถือหุ้น จำนวน</w:t>
      </w:r>
      <w:r w:rsidRPr="00C57E9F">
        <w:rPr>
          <w:rFonts w:ascii="Browallia New" w:hAnsi="Browallia New" w:cs="Browallia New"/>
          <w:sz w:val="28"/>
          <w:szCs w:val="28"/>
        </w:rPr>
        <w:t xml:space="preserve"> 42,882,808 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หุ้น โดยยังคงรักษาสัดส่วนการเป็นผู้ถือหุ้นใหญ่ ในสัดส่วนไม่ต่ำกว่าร้อยละ </w:t>
      </w:r>
      <w:r w:rsidRPr="00C57E9F">
        <w:rPr>
          <w:rFonts w:ascii="Browallia New" w:hAnsi="Browallia New" w:cs="Browallia New"/>
          <w:sz w:val="28"/>
          <w:szCs w:val="28"/>
        </w:rPr>
        <w:t>50.17</w:t>
      </w:r>
    </w:p>
    <w:p w14:paraId="6F118578" w14:textId="77777777" w:rsidR="006A2EAA" w:rsidRPr="00C57E9F" w:rsidRDefault="006A2EAA" w:rsidP="00AA346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1C050E8" w14:textId="72B9781D" w:rsidR="00BE201B" w:rsidRPr="00C57E9F" w:rsidRDefault="00847CE0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4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 ดับบลิวซีไอ โฮลด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จำกัด (มหาชน) ได้รับชำระเงินค่าหุ้นสามัญเพิ่มทุนที่เสนอขายแก่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ผู้ถือหุ้นเดิม </w:t>
      </w:r>
      <w:r w:rsidRPr="00C57E9F">
        <w:rPr>
          <w:rFonts w:ascii="Browallia New" w:hAnsi="Browallia New" w:cs="Browallia New"/>
          <w:sz w:val="28"/>
          <w:szCs w:val="28"/>
          <w:cs/>
        </w:rPr>
        <w:t>รวมเป็นเงินทั้งสิ้น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จํานวน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220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ล้านบาท แบ่งออกเป็นหุ้นสามัญ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จํานวน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 xml:space="preserve">22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ทำให้สัดส่วนการลงทุนในบริษัทย่อยลดลงจากร้อยละ </w:t>
      </w:r>
      <w:r w:rsidRPr="00C57E9F">
        <w:rPr>
          <w:rFonts w:ascii="Browallia New" w:hAnsi="Browallia New" w:cs="Browallia New"/>
          <w:sz w:val="28"/>
          <w:szCs w:val="28"/>
        </w:rPr>
        <w:t xml:space="preserve">63.70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เป็นร้อยละ </w:t>
      </w:r>
      <w:r w:rsidRPr="00C57E9F">
        <w:rPr>
          <w:rFonts w:ascii="Browallia New" w:hAnsi="Browallia New" w:cs="Browallia New"/>
          <w:sz w:val="28"/>
          <w:szCs w:val="28"/>
        </w:rPr>
        <w:t xml:space="preserve">56.00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และบันทึกผลต่างจากการเปลี่ยนแปลงสัดส่วนเงินลงทุนในบริษัทย่อย 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170.16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ในงบแสดงการเปลี่ยนแปลงส่วนของผู้ถือหุ้น</w:t>
      </w:r>
    </w:p>
    <w:p w14:paraId="4C5DC962" w14:textId="77777777" w:rsidR="005915FE" w:rsidRPr="00C57E9F" w:rsidRDefault="005915FE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7DDFBF0" w14:textId="77777777" w:rsidR="008A75D7" w:rsidRPr="00C57E9F" w:rsidRDefault="008A75D7" w:rsidP="008A75D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ในการประชุมวิสามัญผู้ถือหุ้น ของบริษัท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Pr="00C57E9F">
        <w:rPr>
          <w:rFonts w:ascii="Browallia New" w:hAnsi="Browallia New" w:cs="Browallia New"/>
          <w:sz w:val="28"/>
          <w:szCs w:val="28"/>
        </w:rPr>
        <w:t>2/2561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>29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ที่ประชุมมีมติอนุมัติตามรายละเอียดดังนี้</w:t>
      </w:r>
    </w:p>
    <w:p w14:paraId="0A16EAFA" w14:textId="77777777" w:rsidR="008A75D7" w:rsidRPr="00C57E9F" w:rsidRDefault="008A75D7" w:rsidP="008A75D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C41228F" w14:textId="77777777" w:rsidR="008A75D7" w:rsidRPr="00C57E9F" w:rsidRDefault="008A75D7" w:rsidP="008A75D7">
      <w:pPr>
        <w:pStyle w:val="Preformatted"/>
        <w:numPr>
          <w:ilvl w:val="0"/>
          <w:numId w:val="23"/>
        </w:numPr>
        <w:tabs>
          <w:tab w:val="clear" w:pos="0"/>
          <w:tab w:val="clear" w:pos="959"/>
          <w:tab w:val="clear" w:pos="1665"/>
          <w:tab w:val="left" w:pos="1440"/>
        </w:tabs>
        <w:ind w:left="1440" w:hanging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5" w:name="_Hlk521921577"/>
      <w:r w:rsidRPr="00C57E9F">
        <w:rPr>
          <w:rFonts w:ascii="Browallia New" w:hAnsi="Browallia New" w:cs="Browallia New"/>
          <w:sz w:val="28"/>
          <w:szCs w:val="28"/>
          <w:cs/>
        </w:rPr>
        <w:t>แปรสภาพบริษัทจากบริษัทจำกัด เป็นบริษัทมหาชนจำกัด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(ดำเนินการแล้วเมื่อวันที่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23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กรกฎาคม 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) </w:t>
      </w:r>
    </w:p>
    <w:p w14:paraId="59D78218" w14:textId="77777777" w:rsidR="008A75D7" w:rsidRPr="00C57E9F" w:rsidRDefault="008A75D7" w:rsidP="008A75D7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bookmarkEnd w:id="5"/>
    <w:p w14:paraId="3BA6AAC3" w14:textId="48B9D17C" w:rsidR="008A75D7" w:rsidRPr="00C57E9F" w:rsidRDefault="008A75D7" w:rsidP="008A75D7">
      <w:pPr>
        <w:pStyle w:val="Preformatted"/>
        <w:numPr>
          <w:ilvl w:val="0"/>
          <w:numId w:val="23"/>
        </w:numPr>
        <w:tabs>
          <w:tab w:val="clear" w:pos="0"/>
          <w:tab w:val="clear" w:pos="959"/>
          <w:tab w:val="clear" w:pos="1665"/>
          <w:tab w:val="left" w:pos="1449"/>
          <w:tab w:val="num" w:pos="1836"/>
        </w:tabs>
        <w:ind w:left="1440" w:hanging="3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เพิ่มทุนจดทะเบียนของบริษัทจำนวน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870,000,020 </w:t>
      </w:r>
      <w:r w:rsidRPr="00C57E9F">
        <w:rPr>
          <w:rFonts w:ascii="Browallia New" w:hAnsi="Browallia New" w:cs="Browallia New"/>
          <w:sz w:val="28"/>
          <w:szCs w:val="28"/>
          <w:cs/>
        </w:rPr>
        <w:t>บาท</w:t>
      </w:r>
      <w:r w:rsidR="00F02EDE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จากเดิม </w:t>
      </w:r>
      <w:r w:rsidRPr="00C57E9F">
        <w:rPr>
          <w:rFonts w:ascii="Browallia New" w:hAnsi="Browallia New" w:cs="Browallia New"/>
          <w:sz w:val="28"/>
          <w:szCs w:val="28"/>
        </w:rPr>
        <w:t xml:space="preserve">1,160,000,000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 w:rsidRPr="00C57E9F">
        <w:rPr>
          <w:rFonts w:ascii="Browallia New" w:hAnsi="Browallia New" w:cs="Browallia New"/>
          <w:sz w:val="28"/>
          <w:szCs w:val="28"/>
        </w:rPr>
        <w:t xml:space="preserve"> 2,030,000,020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87,000,002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หุ้น มูลค่าหุ้นที่ตราไว้หุ้นละ </w:t>
      </w:r>
      <w:r w:rsidRPr="00C57E9F">
        <w:rPr>
          <w:rFonts w:ascii="Browallia New" w:hAnsi="Browallia New" w:cs="Browallia New"/>
          <w:sz w:val="28"/>
          <w:szCs w:val="28"/>
        </w:rPr>
        <w:t xml:space="preserve">10 </w:t>
      </w:r>
      <w:r w:rsidRPr="00C57E9F">
        <w:rPr>
          <w:rFonts w:ascii="Browallia New" w:hAnsi="Browallia New" w:cs="Browallia New"/>
          <w:sz w:val="28"/>
          <w:szCs w:val="28"/>
          <w:cs/>
        </w:rPr>
        <w:t>บาท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(ดำเนินการแล้วเมื่อวันที่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20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) </w:t>
      </w:r>
    </w:p>
    <w:p w14:paraId="43DF9847" w14:textId="77777777" w:rsidR="008E7E06" w:rsidRPr="00C57E9F" w:rsidRDefault="008E7E06" w:rsidP="008E7E06">
      <w:pPr>
        <w:pStyle w:val="Preformatted"/>
        <w:tabs>
          <w:tab w:val="clear" w:pos="0"/>
          <w:tab w:val="clear" w:pos="959"/>
          <w:tab w:val="left" w:pos="144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F1BEBB" w14:textId="2953FF41" w:rsidR="008A75D7" w:rsidRPr="00C57E9F" w:rsidRDefault="008A75D7" w:rsidP="008A75D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โดยวัตถุประสงค์ของการเพิ่มทุนนั้นเพื่อปรับโครงสร้างทุน และโครงสร้างหนี้ ซึ่งจะนำเงินเพิ่มทุนบางส่วนไปชำระหนี้ให้กับบริษัทใหญ่ตามแผนการชำระหนี้</w:t>
      </w:r>
    </w:p>
    <w:p w14:paraId="59DA5C24" w14:textId="31C1B42A" w:rsidR="00E15CAA" w:rsidRPr="00C57E9F" w:rsidRDefault="00E15CAA" w:rsidP="008A75D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2989D8" w14:textId="279A2240" w:rsidR="00FF6CB6" w:rsidRPr="00C57E9F" w:rsidRDefault="00FF6CB6" w:rsidP="008A75D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F20B19D" w14:textId="77777777" w:rsidR="00FF6CB6" w:rsidRPr="00C57E9F" w:rsidRDefault="00FF6CB6" w:rsidP="008A75D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518BD3" w14:textId="3EFD0EBE" w:rsidR="00E15CAA" w:rsidRPr="00C57E9F" w:rsidRDefault="00E15CAA" w:rsidP="008A75D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8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Pr="00C57E9F">
        <w:rPr>
          <w:rFonts w:ascii="Browallia New" w:hAnsi="Browallia New" w:cs="Browallia New"/>
          <w:sz w:val="28"/>
          <w:szCs w:val="28"/>
        </w:rPr>
        <w:t xml:space="preserve">2561 </w:t>
      </w:r>
      <w:r w:rsidRPr="00C57E9F">
        <w:rPr>
          <w:rFonts w:ascii="Browallia New" w:hAnsi="Browallia New" w:cs="Browallia New"/>
          <w:sz w:val="28"/>
          <w:szCs w:val="28"/>
          <w:cs/>
        </w:rPr>
        <w:t>ที่ประชุมกรรมการบริษัท ดับบลิวซีไอ โฮลด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จำกัด (มหาชน) มีมติพิจารณาปรับโครงสร้างการถือหุ้นในบริษัทย่อย และ บริษัทย่อยทางอ้อม โดยซื้อหุ้นสามัญทั้งหมด ของบริษัท วุฒิศักดิ์ คอสเมติกอ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ินเต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อร์ จำกัด บริษัท ดับบลิว เวล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เนส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จำกัด และ บริษัท ดับบลิว. เอส. 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เซอร์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จีรี่ </w:t>
      </w:r>
      <w:r w:rsidRPr="00C57E9F">
        <w:rPr>
          <w:rFonts w:ascii="Browallia New" w:hAnsi="Browallia New" w:cs="Browallia New"/>
          <w:sz w:val="28"/>
          <w:szCs w:val="28"/>
        </w:rPr>
        <w:t xml:space="preserve">2014 </w:t>
      </w:r>
      <w:r w:rsidRPr="00C57E9F">
        <w:rPr>
          <w:rFonts w:ascii="Browallia New" w:hAnsi="Browallia New" w:cs="Browallia New"/>
          <w:sz w:val="28"/>
          <w:szCs w:val="28"/>
          <w:cs/>
        </w:rPr>
        <w:t>จำกัด จาก บริษัท วุฒิศักดิ์ คลินิก อินเตอร์กรุ๊ป จำกัด ในราคาตามมูลค่า (</w:t>
      </w:r>
      <w:r w:rsidRPr="00C57E9F">
        <w:rPr>
          <w:rFonts w:ascii="Browallia New" w:hAnsi="Browallia New" w:cs="Browallia New"/>
          <w:sz w:val="28"/>
          <w:szCs w:val="28"/>
        </w:rPr>
        <w:t xml:space="preserve">par value) </w:t>
      </w:r>
      <w:r w:rsidRPr="00C57E9F">
        <w:rPr>
          <w:rFonts w:ascii="Browallia New" w:hAnsi="Browallia New" w:cs="Browallia New"/>
          <w:sz w:val="28"/>
          <w:szCs w:val="28"/>
          <w:cs/>
        </w:rPr>
        <w:t>เพื่อให้ธุรกิจมีความเหมาะสมในการดำเนินงาน</w:t>
      </w:r>
    </w:p>
    <w:p w14:paraId="74F84479" w14:textId="77777777" w:rsidR="00651272" w:rsidRPr="00C57E9F" w:rsidRDefault="00651272" w:rsidP="006A05D5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5E7A9E3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บริษัท วุฒิศักดิ์ คอสเมติกอ</w:t>
      </w:r>
      <w:proofErr w:type="spellStart"/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ินเต</w:t>
      </w:r>
      <w:proofErr w:type="spellEnd"/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อร์ จำกัด</w:t>
      </w:r>
    </w:p>
    <w:p w14:paraId="136D493A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29EEECA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ที่ประชุมคณะกรรมการของบริษัท วุฒิศักดิ์ คอสเมติกอ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ินเต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>อร์ จำกัด (</w:t>
      </w:r>
      <w:r w:rsidRPr="00C57E9F">
        <w:rPr>
          <w:rFonts w:ascii="Browallia New" w:hAnsi="Browallia New" w:cs="Browallia New"/>
          <w:sz w:val="28"/>
          <w:szCs w:val="28"/>
        </w:rPr>
        <w:t>“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Pr="00C57E9F">
        <w:rPr>
          <w:rFonts w:ascii="Browallia New" w:hAnsi="Browallia New" w:cs="Browallia New"/>
          <w:sz w:val="28"/>
          <w:szCs w:val="28"/>
        </w:rPr>
        <w:t>”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) ครั้งที่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2/2562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18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มีมติอนุมัติให้เพิ่มทุนของบริษัทจำนวน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10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ล้านหุ้น มูลค่าที่ตราไว้หุ้นละ </w:t>
      </w:r>
      <w:r w:rsidRPr="00C57E9F">
        <w:rPr>
          <w:rFonts w:ascii="Browallia New" w:hAnsi="Browallia New" w:cs="Browallia New"/>
          <w:sz w:val="28"/>
          <w:szCs w:val="28"/>
        </w:rPr>
        <w:t>10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ซึ่งบริษัทย่อยทางอ้อมได้รับเงินชำระค่าหุ้นเรียบร้อยแล้ว 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4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รวมเป็นเงิน </w:t>
      </w:r>
      <w:r w:rsidRPr="00C57E9F">
        <w:rPr>
          <w:rFonts w:ascii="Browallia New" w:hAnsi="Browallia New" w:cs="Browallia New"/>
          <w:sz w:val="28"/>
          <w:szCs w:val="28"/>
        </w:rPr>
        <w:t>100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ล้านบาท การเพิ่มทุนดังกล่าวได้รับอนุมัติจากที่ประชุมผู้ถือหุ้นของบริษัทย่อยทางอ้อม ครั้งที่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3/2562 </w:t>
      </w:r>
      <w:r w:rsidRPr="00C57E9F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12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C57E9F">
        <w:rPr>
          <w:rFonts w:ascii="Browallia New" w:hAnsi="Browallia New" w:cs="Browallia New"/>
          <w:sz w:val="28"/>
          <w:szCs w:val="28"/>
        </w:rPr>
        <w:t>2562</w:t>
      </w:r>
    </w:p>
    <w:p w14:paraId="063BA87B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39BB3C25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 ดับบลิว โกลบอล จำกัด</w:t>
      </w:r>
    </w:p>
    <w:p w14:paraId="5EFF1987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7B8331D2" w14:textId="6111FFD5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10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ที่ประชุมคณะกรรมการของ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ครั้งที่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6/2562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มีมติอนุมัติให้ลงทุนในหุ้นสามัญของบริษัท ดับบลิว โกลบอล จำกัด </w:t>
      </w:r>
      <w:r w:rsidRPr="00C57E9F">
        <w:rPr>
          <w:rFonts w:ascii="Browallia New" w:hAnsi="Browallia New" w:cs="Browallia New"/>
          <w:sz w:val="28"/>
          <w:szCs w:val="28"/>
          <w:cs/>
        </w:rPr>
        <w:t>(</w:t>
      </w:r>
      <w:r w:rsidRPr="00C57E9F">
        <w:rPr>
          <w:rFonts w:ascii="Browallia New" w:hAnsi="Browallia New" w:cs="Browallia New"/>
          <w:sz w:val="28"/>
          <w:szCs w:val="28"/>
        </w:rPr>
        <w:t>“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Pr="00C57E9F">
        <w:rPr>
          <w:rFonts w:ascii="Browallia New" w:hAnsi="Browallia New" w:cs="Browallia New"/>
          <w:sz w:val="28"/>
          <w:szCs w:val="28"/>
        </w:rPr>
        <w:t>”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(ทุนจดทะเบียน </w:t>
      </w:r>
      <w:r w:rsidRPr="00C57E9F">
        <w:rPr>
          <w:rFonts w:ascii="Browallia New" w:hAnsi="Browallia New" w:cs="Browallia New"/>
          <w:sz w:val="28"/>
          <w:szCs w:val="28"/>
        </w:rPr>
        <w:t xml:space="preserve">10,000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หุ้น จำนวนเงิน </w:t>
      </w:r>
      <w:r w:rsidRPr="00C57E9F">
        <w:rPr>
          <w:rFonts w:ascii="Browallia New" w:hAnsi="Browallia New" w:cs="Browallia New"/>
          <w:sz w:val="28"/>
          <w:szCs w:val="28"/>
        </w:rPr>
        <w:t xml:space="preserve">100,000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บาท) เพื่อรองรับการขยายธุรกิจในต่างประเทศ ซึ่งมีการเรียกชำระค่าหุ้น 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9,997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มูลค่าหุ้นละ </w:t>
      </w:r>
      <w:r w:rsidRPr="00C57E9F">
        <w:rPr>
          <w:rFonts w:ascii="Browallia New" w:hAnsi="Browallia New" w:cs="Browallia New"/>
          <w:sz w:val="28"/>
          <w:szCs w:val="28"/>
        </w:rPr>
        <w:t xml:space="preserve">10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บาท รวมเป็นเงิน </w:t>
      </w:r>
      <w:r w:rsidRPr="00C57E9F">
        <w:rPr>
          <w:rFonts w:ascii="Browallia New" w:hAnsi="Browallia New" w:cs="Browallia New"/>
          <w:sz w:val="28"/>
          <w:szCs w:val="28"/>
        </w:rPr>
        <w:t xml:space="preserve">99,970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บาท เรียบร้อยแล้วใน</w:t>
      </w:r>
      <w:r w:rsidR="00651272" w:rsidRPr="00C57E9F">
        <w:rPr>
          <w:rFonts w:ascii="Browallia New" w:hAnsi="Browallia New" w:cs="Browallia New" w:hint="cs"/>
          <w:sz w:val="28"/>
          <w:szCs w:val="28"/>
          <w:cs/>
        </w:rPr>
        <w:t>ระหว่างปี</w:t>
      </w:r>
    </w:p>
    <w:p w14:paraId="731B4710" w14:textId="77777777" w:rsidR="00E92A5C" w:rsidRPr="00C57E9F" w:rsidRDefault="00E92A5C" w:rsidP="00C23102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788221BA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</w:rPr>
      </w:pPr>
      <w:r w:rsidRPr="00C57E9F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 xml:space="preserve">บริษัท </w:t>
      </w:r>
      <w:proofErr w:type="spellStart"/>
      <w:r w:rsidRPr="00C57E9F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สเปซเ</w:t>
      </w:r>
      <w:proofErr w:type="spellEnd"/>
      <w:r w:rsidRPr="00C57E9F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มด จำกัด</w:t>
      </w:r>
    </w:p>
    <w:p w14:paraId="3354D295" w14:textId="77777777" w:rsidR="00E92A5C" w:rsidRPr="00C57E9F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892D206" w14:textId="651EA19A" w:rsidR="00847CE0" w:rsidRPr="00C57E9F" w:rsidRDefault="00E92A5C" w:rsidP="00E92A5C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ที่ประชุม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ผู้ถือหุ้นของบริษัท 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สเปซเ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มด จำกัด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ประจำปี </w:t>
      </w:r>
      <w:r w:rsidRPr="00C57E9F">
        <w:rPr>
          <w:rFonts w:ascii="Browallia New" w:hAnsi="Browallia New" w:cs="Browallia New"/>
          <w:sz w:val="28"/>
          <w:szCs w:val="28"/>
        </w:rPr>
        <w:t>2562 </w:t>
      </w:r>
      <w:r w:rsidRPr="00C57E9F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C57E9F">
        <w:rPr>
          <w:rFonts w:ascii="Browallia New" w:hAnsi="Browallia New" w:cs="Browallia New"/>
          <w:sz w:val="28"/>
          <w:szCs w:val="28"/>
        </w:rPr>
        <w:t> 30 </w:t>
      </w:r>
      <w:r w:rsidRPr="00C57E9F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C57E9F">
        <w:rPr>
          <w:rFonts w:ascii="Browallia New" w:hAnsi="Browallia New" w:cs="Browallia New"/>
          <w:sz w:val="28"/>
          <w:szCs w:val="28"/>
        </w:rPr>
        <w:t> 2562 </w:t>
      </w:r>
      <w:r w:rsidRPr="00C57E9F">
        <w:rPr>
          <w:rFonts w:ascii="Browallia New" w:hAnsi="Browallia New" w:cs="Browallia New"/>
          <w:sz w:val="28"/>
          <w:szCs w:val="28"/>
          <w:cs/>
        </w:rPr>
        <w:t>มี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มติ</w:t>
      </w:r>
      <w:r w:rsidRPr="00C57E9F">
        <w:rPr>
          <w:rFonts w:ascii="Browallia New" w:hAnsi="Browallia New" w:cs="Browallia New"/>
          <w:sz w:val="28"/>
          <w:szCs w:val="28"/>
          <w:cs/>
        </w:rPr>
        <w:t>อนุมัติการจ่ายเงินปันผลจากกำไรของผลการดำเนินงานสำหรับปี</w:t>
      </w:r>
      <w:r w:rsidRPr="00C57E9F">
        <w:rPr>
          <w:rFonts w:ascii="Browallia New" w:hAnsi="Browallia New" w:cs="Browallia New"/>
          <w:sz w:val="28"/>
          <w:szCs w:val="28"/>
        </w:rPr>
        <w:t> 2561 </w:t>
      </w:r>
      <w:r w:rsidRPr="00C57E9F">
        <w:rPr>
          <w:rFonts w:ascii="Browallia New" w:hAnsi="Browallia New" w:cs="Browallia New"/>
          <w:sz w:val="28"/>
          <w:szCs w:val="28"/>
          <w:cs/>
        </w:rPr>
        <w:t>จำนวนรวม</w:t>
      </w:r>
      <w:r w:rsidRPr="00C57E9F">
        <w:rPr>
          <w:rFonts w:ascii="Browallia New" w:hAnsi="Browallia New" w:cs="Browallia New"/>
          <w:sz w:val="28"/>
          <w:szCs w:val="28"/>
        </w:rPr>
        <w:t> 15 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 โดยจ่ายปันผลเป็นเงินสด</w:t>
      </w:r>
      <w:r w:rsidR="002B77A8" w:rsidRPr="00C57E9F">
        <w:rPr>
          <w:rFonts w:ascii="Browallia New" w:hAnsi="Browallia New" w:cs="Browallia New"/>
          <w:sz w:val="28"/>
          <w:szCs w:val="28"/>
        </w:rPr>
        <w:t xml:space="preserve">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ในอัตรา</w:t>
      </w:r>
      <w:r w:rsidRPr="00C57E9F">
        <w:rPr>
          <w:rFonts w:ascii="Browallia New" w:hAnsi="Browallia New" w:cs="Browallia New"/>
          <w:sz w:val="28"/>
          <w:szCs w:val="28"/>
        </w:rPr>
        <w:t> 30 </w:t>
      </w:r>
      <w:r w:rsidRPr="00C57E9F">
        <w:rPr>
          <w:rFonts w:ascii="Browallia New" w:hAnsi="Browallia New" w:cs="Browallia New"/>
          <w:sz w:val="28"/>
          <w:szCs w:val="28"/>
          <w:cs/>
        </w:rPr>
        <w:t>บาทต่อหุ้น</w:t>
      </w:r>
    </w:p>
    <w:p w14:paraId="40AA8852" w14:textId="77777777" w:rsidR="00AA3463" w:rsidRPr="00C57E9F" w:rsidRDefault="00AA3463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95F612" w14:textId="414B82F1" w:rsidR="008A3E49" w:rsidRPr="00C57E9F" w:rsidRDefault="008A3E49" w:rsidP="00AE6BB0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Style w:val="hps"/>
          <w:rFonts w:ascii="Browallia New" w:hAnsi="Browallia New" w:cs="Browallia New"/>
          <w:sz w:val="28"/>
          <w:szCs w:val="28"/>
          <w:u w:val="single"/>
          <w:cs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 xml:space="preserve">ส่วนได้เสียที่ไม่มีอำนาจควบคุม </w:t>
      </w:r>
    </w:p>
    <w:p w14:paraId="53130DAB" w14:textId="77777777" w:rsidR="00AA3463" w:rsidRPr="00C57E9F" w:rsidRDefault="00AA3463" w:rsidP="002E0B6F">
      <w:pPr>
        <w:spacing w:line="240" w:lineRule="auto"/>
        <w:ind w:left="450" w:hanging="18"/>
        <w:rPr>
          <w:rFonts w:ascii="Browallia New" w:hAnsi="Browallia New" w:cs="Browallia New"/>
          <w:sz w:val="28"/>
          <w:szCs w:val="28"/>
          <w:lang w:val="en-GB"/>
        </w:rPr>
      </w:pPr>
    </w:p>
    <w:p w14:paraId="610DD8C5" w14:textId="693C8DA6" w:rsidR="008A3E49" w:rsidRPr="00C57E9F" w:rsidRDefault="008A3E49" w:rsidP="002E0B6F">
      <w:pPr>
        <w:spacing w:line="240" w:lineRule="auto"/>
        <w:ind w:left="450" w:hanging="18"/>
        <w:rPr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บริษัทย่อยที่มีส่วนได้เสียที่ไม่มีอำนาจควบคุมที่เป็นสาระสำคัญ</w:t>
      </w:r>
    </w:p>
    <w:p w14:paraId="6B41DB4D" w14:textId="77777777" w:rsidR="008A3E49" w:rsidRPr="00C57E9F" w:rsidRDefault="008A3E49" w:rsidP="00AE6BB0">
      <w:pPr>
        <w:spacing w:line="240" w:lineRule="auto"/>
        <w:ind w:left="36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024"/>
        <w:gridCol w:w="950"/>
        <w:gridCol w:w="40"/>
        <w:gridCol w:w="900"/>
        <w:gridCol w:w="999"/>
        <w:gridCol w:w="1056"/>
        <w:gridCol w:w="40"/>
        <w:gridCol w:w="999"/>
        <w:gridCol w:w="1026"/>
        <w:gridCol w:w="40"/>
      </w:tblGrid>
      <w:tr w:rsidR="008A3E49" w:rsidRPr="00C57E9F" w14:paraId="0F8EF7E8" w14:textId="77777777" w:rsidTr="00902A32">
        <w:trPr>
          <w:cantSplit/>
        </w:trPr>
        <w:tc>
          <w:tcPr>
            <w:tcW w:w="3024" w:type="dxa"/>
          </w:tcPr>
          <w:p w14:paraId="5886FBBA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D73F7FE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FDBAEA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vAlign w:val="bottom"/>
            <w:hideMark/>
          </w:tcPr>
          <w:p w14:paraId="44F89593" w14:textId="77777777" w:rsidR="008A3E49" w:rsidRPr="00C57E9F" w:rsidRDefault="008A3E49" w:rsidP="00AE6BB0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8A3E49" w:rsidRPr="00C57E9F" w14:paraId="75B0E934" w14:textId="77777777" w:rsidTr="00902A32">
        <w:trPr>
          <w:cantSplit/>
        </w:trPr>
        <w:tc>
          <w:tcPr>
            <w:tcW w:w="3024" w:type="dxa"/>
          </w:tcPr>
          <w:p w14:paraId="7AC9280A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121200A5" w14:textId="4D3DE3A0" w:rsidR="008A3E49" w:rsidRPr="00C57E9F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</w:t>
            </w:r>
            <w:r w:rsidR="00C053F4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053F4"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2095" w:type="dxa"/>
            <w:gridSpan w:val="3"/>
            <w:vAlign w:val="bottom"/>
            <w:hideMark/>
          </w:tcPr>
          <w:p w14:paraId="57AF7AE7" w14:textId="77777777" w:rsidR="008A3E49" w:rsidRPr="00C57E9F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กำไรขาดทุนเบ็ดเสร็จจัดสรรให้ส่วนได้เสียที่ไม่มีอำนาจควบคุม</w:t>
            </w:r>
          </w:p>
        </w:tc>
        <w:tc>
          <w:tcPr>
            <w:tcW w:w="2065" w:type="dxa"/>
            <w:gridSpan w:val="3"/>
            <w:vAlign w:val="bottom"/>
            <w:hideMark/>
          </w:tcPr>
          <w:p w14:paraId="020ADC45" w14:textId="77777777" w:rsidR="008A3E49" w:rsidRPr="00C57E9F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2B77A8" w:rsidRPr="00C57E9F" w14:paraId="720D8166" w14:textId="77777777" w:rsidTr="00902A32">
        <w:trPr>
          <w:gridAfter w:val="1"/>
          <w:wAfter w:w="40" w:type="dxa"/>
          <w:cantSplit/>
        </w:trPr>
        <w:tc>
          <w:tcPr>
            <w:tcW w:w="3024" w:type="dxa"/>
            <w:vAlign w:val="bottom"/>
            <w:hideMark/>
          </w:tcPr>
          <w:p w14:paraId="1EEF5B31" w14:textId="77777777" w:rsidR="002B77A8" w:rsidRPr="00C57E9F" w:rsidRDefault="002B77A8" w:rsidP="002B77A8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950" w:type="dxa"/>
            <w:vAlign w:val="bottom"/>
            <w:hideMark/>
          </w:tcPr>
          <w:p w14:paraId="5F8A358C" w14:textId="3166E597" w:rsidR="002B77A8" w:rsidRPr="00C57E9F" w:rsidRDefault="002B77A8" w:rsidP="002B77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  <w:hideMark/>
          </w:tcPr>
          <w:p w14:paraId="54353864" w14:textId="52D44D72" w:rsidR="002B77A8" w:rsidRPr="00C57E9F" w:rsidRDefault="002B77A8" w:rsidP="002B77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18C129D3" w14:textId="6FFC3656" w:rsidR="002B77A8" w:rsidRPr="00C57E9F" w:rsidRDefault="002B77A8" w:rsidP="002B77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456E40CB" w14:textId="31EE7445" w:rsidR="002B77A8" w:rsidRPr="00C57E9F" w:rsidRDefault="002B77A8" w:rsidP="002B77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  <w:hideMark/>
          </w:tcPr>
          <w:p w14:paraId="31B88DFA" w14:textId="43CA403A" w:rsidR="002B77A8" w:rsidRPr="00C57E9F" w:rsidRDefault="002B77A8" w:rsidP="002B77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026" w:type="dxa"/>
            <w:shd w:val="clear" w:color="auto" w:fill="auto"/>
            <w:vAlign w:val="bottom"/>
            <w:hideMark/>
          </w:tcPr>
          <w:p w14:paraId="102B8EAF" w14:textId="70C47038" w:rsidR="002B77A8" w:rsidRPr="00C57E9F" w:rsidRDefault="002B77A8" w:rsidP="002B77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8A3E49" w:rsidRPr="00C57E9F" w14:paraId="1CF2B841" w14:textId="77777777" w:rsidTr="00902A32">
        <w:trPr>
          <w:gridAfter w:val="1"/>
          <w:wAfter w:w="40" w:type="dxa"/>
          <w:cantSplit/>
        </w:trPr>
        <w:tc>
          <w:tcPr>
            <w:tcW w:w="3024" w:type="dxa"/>
          </w:tcPr>
          <w:p w14:paraId="0B2A1E3E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vAlign w:val="bottom"/>
          </w:tcPr>
          <w:p w14:paraId="69D6F17C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75FB0E64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B640532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728142D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279AC0FD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EA7E0D" w14:textId="77777777" w:rsidR="008A3E49" w:rsidRPr="00C57E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164F7" w:rsidRPr="00C57E9F" w14:paraId="310C9ECF" w14:textId="77777777" w:rsidTr="00902A32">
        <w:trPr>
          <w:gridAfter w:val="1"/>
          <w:wAfter w:w="40" w:type="dxa"/>
          <w:cantSplit/>
        </w:trPr>
        <w:tc>
          <w:tcPr>
            <w:tcW w:w="3024" w:type="dxa"/>
          </w:tcPr>
          <w:p w14:paraId="26934F16" w14:textId="2685D539" w:rsidR="000164F7" w:rsidRPr="00C57E9F" w:rsidRDefault="000164F7" w:rsidP="000164F7">
            <w:pPr>
              <w:tabs>
                <w:tab w:val="clear" w:pos="2580"/>
                <w:tab w:val="left" w:pos="360"/>
              </w:tabs>
              <w:spacing w:line="240" w:lineRule="auto"/>
              <w:ind w:left="227" w:right="-420" w:hanging="2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ิ้ง</w:t>
            </w:r>
            <w:proofErr w:type="spellEnd"/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950" w:type="dxa"/>
            <w:shd w:val="clear" w:color="auto" w:fill="auto"/>
          </w:tcPr>
          <w:p w14:paraId="7C4DBEAE" w14:textId="65F13CD2" w:rsidR="000164F7" w:rsidRPr="00C57E9F" w:rsidRDefault="000164F7" w:rsidP="000164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44.00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4D99022F" w14:textId="6581F208" w:rsidR="000164F7" w:rsidRPr="00C57E9F" w:rsidRDefault="000164F7" w:rsidP="000164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36.30</w:t>
            </w:r>
          </w:p>
        </w:tc>
        <w:tc>
          <w:tcPr>
            <w:tcW w:w="999" w:type="dxa"/>
            <w:shd w:val="clear" w:color="auto" w:fill="auto"/>
          </w:tcPr>
          <w:p w14:paraId="01F5B15A" w14:textId="41936BF2" w:rsidR="000164F7" w:rsidRPr="00C57E9F" w:rsidRDefault="000164F7" w:rsidP="000164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(</w:t>
            </w:r>
            <w:r w:rsidR="00E50E6F"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308,087</w:t>
            </w: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056" w:type="dxa"/>
            <w:shd w:val="clear" w:color="auto" w:fill="auto"/>
          </w:tcPr>
          <w:p w14:paraId="49A168DD" w14:textId="78115EFA" w:rsidR="000164F7" w:rsidRPr="00C57E9F" w:rsidRDefault="000164F7" w:rsidP="000164F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(148,807)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5040D5B5" w14:textId="6186ACD7" w:rsidR="000164F7" w:rsidRPr="00C57E9F" w:rsidRDefault="000164F7" w:rsidP="000164F7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(</w:t>
            </w:r>
            <w:r w:rsidR="00E50E6F"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420,599</w:t>
            </w: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2534F0D" w14:textId="0F3B9E99" w:rsidR="000164F7" w:rsidRPr="00C57E9F" w:rsidRDefault="000164F7" w:rsidP="000164F7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(167,452)</w:t>
            </w:r>
          </w:p>
        </w:tc>
      </w:tr>
      <w:tr w:rsidR="000164F7" w:rsidRPr="00C57E9F" w14:paraId="4AEACFAE" w14:textId="77777777" w:rsidTr="00902A32">
        <w:trPr>
          <w:gridAfter w:val="1"/>
          <w:wAfter w:w="40" w:type="dxa"/>
          <w:cantSplit/>
        </w:trPr>
        <w:tc>
          <w:tcPr>
            <w:tcW w:w="3024" w:type="dxa"/>
            <w:hideMark/>
          </w:tcPr>
          <w:p w14:paraId="4C35330E" w14:textId="77777777" w:rsidR="000164F7" w:rsidRPr="00C57E9F" w:rsidRDefault="000164F7" w:rsidP="000164F7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สยาม</w:t>
            </w:r>
            <w:proofErr w:type="spellStart"/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สเนล</w:t>
            </w:r>
            <w:proofErr w:type="spellEnd"/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50" w:type="dxa"/>
            <w:shd w:val="clear" w:color="auto" w:fill="auto"/>
          </w:tcPr>
          <w:p w14:paraId="2FF48158" w14:textId="693C71B3" w:rsidR="000164F7" w:rsidRPr="00C57E9F" w:rsidRDefault="000164F7" w:rsidP="000164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5212DDF7" w14:textId="452EFE03" w:rsidR="000164F7" w:rsidRPr="00C57E9F" w:rsidRDefault="000164F7" w:rsidP="000164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999" w:type="dxa"/>
            <w:shd w:val="clear" w:color="auto" w:fill="auto"/>
          </w:tcPr>
          <w:p w14:paraId="38DA3422" w14:textId="0AD86F94" w:rsidR="000164F7" w:rsidRPr="00C57E9F" w:rsidRDefault="000164F7" w:rsidP="000164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(9,82</w:t>
            </w:r>
            <w:r w:rsidR="0092488D" w:rsidRPr="00C57E9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shd w:val="clear" w:color="auto" w:fill="auto"/>
          </w:tcPr>
          <w:p w14:paraId="260EC94E" w14:textId="4D75A544" w:rsidR="000164F7" w:rsidRPr="00C57E9F" w:rsidRDefault="000164F7" w:rsidP="000164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(3,687)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204D7DB8" w14:textId="06A1A4E0" w:rsidR="000164F7" w:rsidRPr="00C57E9F" w:rsidRDefault="000164F7" w:rsidP="000164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(8,11</w:t>
            </w:r>
            <w:r w:rsidR="00F2525B"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4</w:t>
            </w: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57DCC127" w14:textId="7D401CEF" w:rsidR="000164F7" w:rsidRPr="00C57E9F" w:rsidRDefault="000164F7" w:rsidP="000164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1,709</w:t>
            </w:r>
          </w:p>
        </w:tc>
      </w:tr>
      <w:tr w:rsidR="000164F7" w:rsidRPr="00C57E9F" w14:paraId="3B56B8DD" w14:textId="77777777" w:rsidTr="00902A32">
        <w:trPr>
          <w:gridAfter w:val="1"/>
          <w:wAfter w:w="40" w:type="dxa"/>
          <w:cantSplit/>
        </w:trPr>
        <w:tc>
          <w:tcPr>
            <w:tcW w:w="3024" w:type="dxa"/>
            <w:shd w:val="clear" w:color="auto" w:fill="auto"/>
            <w:hideMark/>
          </w:tcPr>
          <w:p w14:paraId="2D2E303C" w14:textId="77777777" w:rsidR="000164F7" w:rsidRPr="00C57E9F" w:rsidRDefault="000164F7" w:rsidP="000164F7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950" w:type="dxa"/>
            <w:shd w:val="clear" w:color="auto" w:fill="auto"/>
          </w:tcPr>
          <w:p w14:paraId="5FFD4875" w14:textId="77777777" w:rsidR="000164F7" w:rsidRPr="00C57E9F" w:rsidRDefault="000164F7" w:rsidP="000164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12D1A878" w14:textId="77777777" w:rsidR="000164F7" w:rsidRPr="00C57E9F" w:rsidRDefault="000164F7" w:rsidP="000164F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38AFA8" w14:textId="5DD7152F" w:rsidR="000164F7" w:rsidRPr="00C57E9F" w:rsidRDefault="000164F7" w:rsidP="000164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  <w:t>(</w:t>
            </w:r>
            <w:r w:rsidR="00E50E6F" w:rsidRPr="00DD2D61"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  <w:t>317,910</w:t>
            </w: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9B76C03" w14:textId="3551F2B4" w:rsidR="000164F7" w:rsidRPr="00C57E9F" w:rsidRDefault="000164F7" w:rsidP="000164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(152,494)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3CB7A0D5" w14:textId="22782E0A" w:rsidR="000164F7" w:rsidRPr="00C57E9F" w:rsidRDefault="000164F7" w:rsidP="000164F7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(</w:t>
            </w:r>
            <w:r w:rsidR="00E50E6F"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428,713</w:t>
            </w:r>
            <w:r w:rsidRPr="00DD2D6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A1DAE0" w14:textId="1FA2F65C" w:rsidR="000164F7" w:rsidRPr="00C57E9F" w:rsidRDefault="000164F7" w:rsidP="000164F7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(165,743)</w:t>
            </w:r>
          </w:p>
        </w:tc>
      </w:tr>
    </w:tbl>
    <w:p w14:paraId="7524D1C1" w14:textId="74B5967C" w:rsidR="000164F7" w:rsidRPr="00C57E9F" w:rsidRDefault="000164F7" w:rsidP="00B7388F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5B02C3" w14:textId="77777777" w:rsidR="00026876" w:rsidRPr="00C57E9F" w:rsidRDefault="00026876" w:rsidP="00B7388F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D33901" w14:textId="4446422E" w:rsidR="0023179B" w:rsidRPr="00C57E9F" w:rsidRDefault="00CD5E00" w:rsidP="002D63B0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สรุปข้อมูลทางการเงินของ</w:t>
      </w:r>
      <w:r w:rsidR="0082578F" w:rsidRPr="00C57E9F">
        <w:rPr>
          <w:rFonts w:ascii="Browallia New" w:hAnsi="Browallia New" w:cs="Browallia New"/>
          <w:sz w:val="28"/>
          <w:szCs w:val="28"/>
          <w:cs/>
          <w:lang w:val="en-GB"/>
        </w:rPr>
        <w:t>บริษัท ดับบลิวซีไอ โฮลด</w:t>
      </w:r>
      <w:proofErr w:type="spellStart"/>
      <w:r w:rsidR="0082578F" w:rsidRPr="00C57E9F">
        <w:rPr>
          <w:rFonts w:ascii="Browallia New" w:hAnsi="Browallia New" w:cs="Browallia New"/>
          <w:sz w:val="28"/>
          <w:szCs w:val="28"/>
          <w:cs/>
          <w:lang w:val="en-GB"/>
        </w:rPr>
        <w:t>ิ้ง</w:t>
      </w:r>
      <w:proofErr w:type="spellEnd"/>
      <w:r w:rsidR="0082578F"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จำกัด (มหาชน)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สยาม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สเนล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จำกัด ก่อนการตัดราย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ระหว่างกัน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และรายการปรับปรุงอื่นในการจัดทำงบการเงินรวม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B4847CA" w14:textId="77777777" w:rsidR="0023179B" w:rsidRPr="00C57E9F" w:rsidRDefault="0023179B" w:rsidP="001A7A60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8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598"/>
        <w:gridCol w:w="1157"/>
        <w:gridCol w:w="242"/>
        <w:gridCol w:w="1196"/>
        <w:gridCol w:w="236"/>
        <w:gridCol w:w="1171"/>
        <w:gridCol w:w="242"/>
        <w:gridCol w:w="1238"/>
      </w:tblGrid>
      <w:tr w:rsidR="00CE33BA" w:rsidRPr="00C57E9F" w14:paraId="41810B9D" w14:textId="77777777" w:rsidTr="00F672E1">
        <w:tc>
          <w:tcPr>
            <w:tcW w:w="3598" w:type="dxa"/>
          </w:tcPr>
          <w:p w14:paraId="638238C2" w14:textId="77777777" w:rsidR="00CE33BA" w:rsidRPr="00C57E9F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82" w:type="dxa"/>
            <w:gridSpan w:val="7"/>
          </w:tcPr>
          <w:p w14:paraId="15C85567" w14:textId="77777777" w:rsidR="00CE33BA" w:rsidRPr="00C57E9F" w:rsidRDefault="00CE33BA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E33BA" w:rsidRPr="00C57E9F" w14:paraId="2C73A760" w14:textId="77777777" w:rsidTr="00F672E1">
        <w:tc>
          <w:tcPr>
            <w:tcW w:w="3598" w:type="dxa"/>
          </w:tcPr>
          <w:p w14:paraId="0EA74C8C" w14:textId="77777777" w:rsidR="00CE33BA" w:rsidRPr="00C57E9F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</w:tcPr>
          <w:p w14:paraId="18804C0F" w14:textId="77777777" w:rsidR="00F672E1" w:rsidRPr="00C57E9F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4330476A" w14:textId="28A68D1D" w:rsidR="00CE33BA" w:rsidRPr="00C57E9F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2E307BF6" w14:textId="77777777" w:rsidR="00CE33BA" w:rsidRPr="00C57E9F" w:rsidRDefault="00CE33BA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</w:tcPr>
          <w:p w14:paraId="4F95D4F3" w14:textId="77777777" w:rsidR="00F672E1" w:rsidRPr="00C57E9F" w:rsidRDefault="00F672E1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51046AA" w14:textId="0CF2899C" w:rsidR="00CE33BA" w:rsidRPr="00C57E9F" w:rsidRDefault="00CE33BA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</w:t>
            </w:r>
            <w:proofErr w:type="spellStart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3F44B0" w:rsidRPr="00C57E9F" w14:paraId="277CE64C" w14:textId="77777777" w:rsidTr="00F672E1">
        <w:tc>
          <w:tcPr>
            <w:tcW w:w="3598" w:type="dxa"/>
          </w:tcPr>
          <w:p w14:paraId="6BE8C984" w14:textId="77777777" w:rsidR="003F44B0" w:rsidRPr="00C57E9F" w:rsidRDefault="003F44B0" w:rsidP="003F44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BD45" w14:textId="5D16BE6F" w:rsidR="003F44B0" w:rsidRPr="00C57E9F" w:rsidRDefault="003F44B0" w:rsidP="003F44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5E74E4B2" w14:textId="77777777" w:rsidR="003F44B0" w:rsidRPr="00C57E9F" w:rsidRDefault="003F44B0" w:rsidP="003F44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5855" w14:textId="19B2E9D8" w:rsidR="003F44B0" w:rsidRPr="00C57E9F" w:rsidRDefault="003F44B0" w:rsidP="003F44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68277C49" w14:textId="77777777" w:rsidR="003F44B0" w:rsidRPr="00C57E9F" w:rsidRDefault="003F44B0" w:rsidP="003F44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DA54" w14:textId="7AF018CB" w:rsidR="003F44B0" w:rsidRPr="00C57E9F" w:rsidRDefault="003F44B0" w:rsidP="003F44B0">
            <w:pPr>
              <w:tabs>
                <w:tab w:val="clear" w:pos="907"/>
              </w:tabs>
              <w:spacing w:line="240" w:lineRule="auto"/>
              <w:ind w:left="-96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42" w:type="dxa"/>
            <w:vAlign w:val="bottom"/>
          </w:tcPr>
          <w:p w14:paraId="6CDFB23D" w14:textId="77777777" w:rsidR="003F44B0" w:rsidRPr="00C57E9F" w:rsidRDefault="003F44B0" w:rsidP="003F44B0">
            <w:pPr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C5B350" w14:textId="49852631" w:rsidR="003F44B0" w:rsidRPr="00C57E9F" w:rsidRDefault="003F44B0" w:rsidP="003F44B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</w:tr>
      <w:tr w:rsidR="00C45C75" w:rsidRPr="00C57E9F" w14:paraId="2A430BDF" w14:textId="77777777" w:rsidTr="00F672E1">
        <w:trPr>
          <w:trHeight w:val="341"/>
        </w:trPr>
        <w:tc>
          <w:tcPr>
            <w:tcW w:w="3598" w:type="dxa"/>
          </w:tcPr>
          <w:p w14:paraId="7D9BAA1A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7D9A600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53C21FE5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94E827C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3F0B746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B3C54F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6FA5291C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E2706F7" w14:textId="77777777" w:rsidR="00C45C75" w:rsidRPr="00C57E9F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D0D42" w:rsidRPr="00C57E9F" w14:paraId="648FB43C" w14:textId="77777777" w:rsidTr="00F672E1">
        <w:tc>
          <w:tcPr>
            <w:tcW w:w="3598" w:type="dxa"/>
            <w:vAlign w:val="bottom"/>
          </w:tcPr>
          <w:p w14:paraId="692B3131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90B1412" w14:textId="2FA12239" w:rsidR="00CD0D42" w:rsidRPr="00C57E9F" w:rsidRDefault="008468C6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C92DA4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,941</w:t>
            </w:r>
          </w:p>
        </w:tc>
        <w:tc>
          <w:tcPr>
            <w:tcW w:w="242" w:type="dxa"/>
          </w:tcPr>
          <w:p w14:paraId="790DC642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07BDC5F" w14:textId="793348FA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267,959</w:t>
            </w:r>
          </w:p>
        </w:tc>
        <w:tc>
          <w:tcPr>
            <w:tcW w:w="236" w:type="dxa"/>
          </w:tcPr>
          <w:p w14:paraId="4AC1EEDE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F5A9FF" w14:textId="7F4D63F5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5,964</w:t>
            </w:r>
          </w:p>
        </w:tc>
        <w:tc>
          <w:tcPr>
            <w:tcW w:w="242" w:type="dxa"/>
            <w:vAlign w:val="bottom"/>
          </w:tcPr>
          <w:p w14:paraId="47874BF7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C7A22A4" w14:textId="5E8BC1E8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10,902</w:t>
            </w:r>
          </w:p>
        </w:tc>
      </w:tr>
      <w:tr w:rsidR="00CD0D42" w:rsidRPr="00C57E9F" w14:paraId="3ADB825F" w14:textId="77777777" w:rsidTr="00F672E1">
        <w:tc>
          <w:tcPr>
            <w:tcW w:w="3598" w:type="dxa"/>
            <w:vAlign w:val="bottom"/>
          </w:tcPr>
          <w:p w14:paraId="780246A6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D3AE1" w14:textId="2F2213DE" w:rsidR="00CD0D42" w:rsidRPr="00C57E9F" w:rsidRDefault="00CC096A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="00110C1B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,808</w:t>
            </w:r>
          </w:p>
        </w:tc>
        <w:tc>
          <w:tcPr>
            <w:tcW w:w="242" w:type="dxa"/>
          </w:tcPr>
          <w:p w14:paraId="35A884DC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CFDAB77" w14:textId="3F83A8FD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1,448,659</w:t>
            </w:r>
          </w:p>
        </w:tc>
        <w:tc>
          <w:tcPr>
            <w:tcW w:w="236" w:type="dxa"/>
          </w:tcPr>
          <w:p w14:paraId="4AA7A8E8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79A5C" w14:textId="225AE920" w:rsidR="00CD0D42" w:rsidRPr="00C57E9F" w:rsidRDefault="00CD0D42" w:rsidP="00CD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1,64</w:t>
            </w:r>
            <w:r w:rsidR="00456F61" w:rsidRPr="00C57E9F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2" w:type="dxa"/>
            <w:vAlign w:val="bottom"/>
          </w:tcPr>
          <w:p w14:paraId="47B9793D" w14:textId="77777777" w:rsidR="00CD0D42" w:rsidRPr="00C57E9F" w:rsidRDefault="00CD0D42" w:rsidP="00CD0D42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</w:tcBorders>
            <w:vAlign w:val="bottom"/>
          </w:tcPr>
          <w:p w14:paraId="316CED61" w14:textId="329AD5CC" w:rsidR="00CD0D42" w:rsidRPr="00C57E9F" w:rsidRDefault="00CD0D42" w:rsidP="00CD0D42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18,512</w:t>
            </w:r>
          </w:p>
        </w:tc>
      </w:tr>
      <w:tr w:rsidR="00CD0D42" w:rsidRPr="00C57E9F" w14:paraId="58F0E260" w14:textId="77777777" w:rsidTr="00F672E1">
        <w:tc>
          <w:tcPr>
            <w:tcW w:w="3598" w:type="dxa"/>
            <w:vAlign w:val="bottom"/>
          </w:tcPr>
          <w:p w14:paraId="12255214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รวมสินทรัพย์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CCA7B65" w14:textId="2DC9AF88" w:rsidR="00CD0D42" w:rsidRPr="00C57E9F" w:rsidRDefault="00110C1B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1,237,</w:t>
            </w:r>
            <w:r w:rsidR="003B5795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242" w:type="dxa"/>
          </w:tcPr>
          <w:p w14:paraId="3EEC9906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5B75206" w14:textId="38F6C9A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1,716,618</w:t>
            </w:r>
          </w:p>
        </w:tc>
        <w:tc>
          <w:tcPr>
            <w:tcW w:w="236" w:type="dxa"/>
          </w:tcPr>
          <w:p w14:paraId="34D277AA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45732D" w14:textId="7A88CA23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7,61</w:t>
            </w:r>
            <w:r w:rsidR="00456F61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42" w:type="dxa"/>
            <w:vAlign w:val="bottom"/>
          </w:tcPr>
          <w:p w14:paraId="48604496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0341405" w14:textId="7908B7E4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29,414</w:t>
            </w:r>
          </w:p>
        </w:tc>
      </w:tr>
      <w:tr w:rsidR="00CD0D42" w:rsidRPr="00C57E9F" w14:paraId="476018BF" w14:textId="77777777" w:rsidTr="00F672E1">
        <w:trPr>
          <w:trHeight w:hRule="exact" w:val="304"/>
        </w:trPr>
        <w:tc>
          <w:tcPr>
            <w:tcW w:w="3598" w:type="dxa"/>
            <w:vAlign w:val="bottom"/>
          </w:tcPr>
          <w:p w14:paraId="3943994C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15CD751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</w:tcPr>
          <w:p w14:paraId="11BD2F0C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6" w:type="dxa"/>
            <w:vAlign w:val="bottom"/>
          </w:tcPr>
          <w:p w14:paraId="21C29323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</w:tcPr>
          <w:p w14:paraId="40936CE6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C57C75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1D448A98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985A6E2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CD0D42" w:rsidRPr="00C57E9F" w14:paraId="33DB8BBF" w14:textId="77777777" w:rsidTr="00F672E1">
        <w:tc>
          <w:tcPr>
            <w:tcW w:w="3598" w:type="dxa"/>
            <w:vAlign w:val="bottom"/>
          </w:tcPr>
          <w:p w14:paraId="53379434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63D777E" w14:textId="77168C51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1,108,</w:t>
            </w:r>
            <w:r w:rsidR="00255FAF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242" w:type="dxa"/>
          </w:tcPr>
          <w:p w14:paraId="4F1DE621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9125329" w14:textId="6EA2DA0A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858,193</w:t>
            </w:r>
          </w:p>
        </w:tc>
        <w:tc>
          <w:tcPr>
            <w:tcW w:w="236" w:type="dxa"/>
          </w:tcPr>
          <w:p w14:paraId="5F0D1732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3FC810" w14:textId="696BFFAC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25,270</w:t>
            </w:r>
          </w:p>
        </w:tc>
        <w:tc>
          <w:tcPr>
            <w:tcW w:w="242" w:type="dxa"/>
            <w:vAlign w:val="bottom"/>
          </w:tcPr>
          <w:p w14:paraId="6DEABAB1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10910EF" w14:textId="5E839C4A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27,025</w:t>
            </w:r>
          </w:p>
        </w:tc>
      </w:tr>
      <w:tr w:rsidR="00CD0D42" w:rsidRPr="00C57E9F" w14:paraId="5FAE4613" w14:textId="77777777" w:rsidTr="00F672E1">
        <w:tc>
          <w:tcPr>
            <w:tcW w:w="3598" w:type="dxa"/>
            <w:vAlign w:val="bottom"/>
          </w:tcPr>
          <w:p w14:paraId="088CFFF2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AD6C" w14:textId="5F71803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</w:t>
            </w:r>
            <w:r w:rsidR="003B5795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118,</w:t>
            </w:r>
            <w:r w:rsidR="00BA44D7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242" w:type="dxa"/>
          </w:tcPr>
          <w:p w14:paraId="5360DF26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65DA99E" w14:textId="7893B1AF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1,360,526</w:t>
            </w:r>
          </w:p>
        </w:tc>
        <w:tc>
          <w:tcPr>
            <w:tcW w:w="236" w:type="dxa"/>
          </w:tcPr>
          <w:p w14:paraId="1240F30F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94610" w14:textId="77F238AD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2,285</w:t>
            </w:r>
          </w:p>
        </w:tc>
        <w:tc>
          <w:tcPr>
            <w:tcW w:w="242" w:type="dxa"/>
            <w:vAlign w:val="bottom"/>
          </w:tcPr>
          <w:p w14:paraId="3EC1B5D2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</w:tcBorders>
            <w:vAlign w:val="bottom"/>
          </w:tcPr>
          <w:p w14:paraId="2869033F" w14:textId="7A0FA376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2,285</w:t>
            </w:r>
          </w:p>
        </w:tc>
      </w:tr>
      <w:tr w:rsidR="00CD0D42" w:rsidRPr="00C57E9F" w14:paraId="36386FCF" w14:textId="77777777" w:rsidTr="00F672E1">
        <w:tc>
          <w:tcPr>
            <w:tcW w:w="3598" w:type="dxa"/>
            <w:vAlign w:val="bottom"/>
          </w:tcPr>
          <w:p w14:paraId="3BC33DF7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รวมหนี้สิน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C2CF842" w14:textId="5A956B95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</w:t>
            </w:r>
            <w:r w:rsidR="00255FAF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44D7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27,29</w:t>
            </w:r>
            <w:r w:rsidR="00A86EA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42" w:type="dxa"/>
          </w:tcPr>
          <w:p w14:paraId="743CD969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6D7E63" w14:textId="551470BF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2,218,719</w:t>
            </w:r>
          </w:p>
        </w:tc>
        <w:tc>
          <w:tcPr>
            <w:tcW w:w="236" w:type="dxa"/>
          </w:tcPr>
          <w:p w14:paraId="4C9695DF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007A28" w14:textId="0529750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27,555</w:t>
            </w:r>
          </w:p>
        </w:tc>
        <w:tc>
          <w:tcPr>
            <w:tcW w:w="242" w:type="dxa"/>
            <w:vAlign w:val="bottom"/>
          </w:tcPr>
          <w:p w14:paraId="555B2AD2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5868F69" w14:textId="44FEEB3D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29,310</w:t>
            </w:r>
          </w:p>
        </w:tc>
      </w:tr>
      <w:tr w:rsidR="00CD0D42" w:rsidRPr="00C57E9F" w14:paraId="6B074F5B" w14:textId="77777777" w:rsidTr="003F44B0">
        <w:trPr>
          <w:trHeight w:val="330"/>
        </w:trPr>
        <w:tc>
          <w:tcPr>
            <w:tcW w:w="3598" w:type="dxa"/>
            <w:vAlign w:val="bottom"/>
          </w:tcPr>
          <w:p w14:paraId="2E2628AC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8F32B79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</w:tcPr>
          <w:p w14:paraId="73D78464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6" w:type="dxa"/>
            <w:tcBorders>
              <w:top w:val="single" w:sz="12" w:space="0" w:color="auto"/>
            </w:tcBorders>
            <w:vAlign w:val="bottom"/>
          </w:tcPr>
          <w:p w14:paraId="2DFEDC73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55C05D0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57D4D4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028CA1CF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single" w:sz="12" w:space="0" w:color="auto"/>
              <w:left w:val="nil"/>
            </w:tcBorders>
            <w:vAlign w:val="bottom"/>
          </w:tcPr>
          <w:p w14:paraId="68283F0A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D0D42" w:rsidRPr="00C57E9F" w14:paraId="76EEDCD2" w14:textId="77777777" w:rsidTr="00F672E1">
        <w:tc>
          <w:tcPr>
            <w:tcW w:w="3598" w:type="dxa"/>
            <w:vAlign w:val="bottom"/>
          </w:tcPr>
          <w:p w14:paraId="127C360B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ส่วนของผู้ถือหุ้นของบริษัท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23211B2" w14:textId="0794BB28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5E49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554,145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15DDC15E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single" w:sz="12" w:space="0" w:color="auto"/>
            </w:tcBorders>
            <w:vAlign w:val="bottom"/>
          </w:tcPr>
          <w:p w14:paraId="774FF59B" w14:textId="0C363811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(319,838)</w:t>
            </w:r>
          </w:p>
        </w:tc>
        <w:tc>
          <w:tcPr>
            <w:tcW w:w="236" w:type="dxa"/>
          </w:tcPr>
          <w:p w14:paraId="518E3FEE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9377AC8" w14:textId="6FAAB544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(10,171)</w:t>
            </w:r>
          </w:p>
        </w:tc>
        <w:tc>
          <w:tcPr>
            <w:tcW w:w="242" w:type="dxa"/>
            <w:vAlign w:val="bottom"/>
          </w:tcPr>
          <w:p w14:paraId="406E2505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single" w:sz="12" w:space="0" w:color="auto"/>
            </w:tcBorders>
            <w:vAlign w:val="bottom"/>
          </w:tcPr>
          <w:p w14:paraId="5C8F0CE7" w14:textId="0293694B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</w:p>
        </w:tc>
      </w:tr>
      <w:tr w:rsidR="00CD0D42" w:rsidRPr="00C57E9F" w14:paraId="00ADA593" w14:textId="77777777" w:rsidTr="003F44B0">
        <w:trPr>
          <w:trHeight w:val="339"/>
        </w:trPr>
        <w:tc>
          <w:tcPr>
            <w:tcW w:w="3598" w:type="dxa"/>
            <w:vAlign w:val="bottom"/>
          </w:tcPr>
          <w:p w14:paraId="449A5B80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</w:tcPr>
          <w:p w14:paraId="70B51709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</w:tcPr>
          <w:p w14:paraId="6E41B6CB" w14:textId="77777777" w:rsidR="00CD0D42" w:rsidRPr="00C57E9F" w:rsidRDefault="00CD0D42" w:rsidP="00CD0D4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6" w:type="dxa"/>
            <w:tcBorders>
              <w:top w:val="single" w:sz="12" w:space="0" w:color="auto"/>
            </w:tcBorders>
          </w:tcPr>
          <w:p w14:paraId="6A0E73C4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7C274E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0FCB3E8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798E7337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single" w:sz="12" w:space="0" w:color="auto"/>
              <w:left w:val="nil"/>
            </w:tcBorders>
            <w:vAlign w:val="bottom"/>
          </w:tcPr>
          <w:p w14:paraId="68E6FE10" w14:textId="77777777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D0D42" w:rsidRPr="00C57E9F" w14:paraId="518D1AA6" w14:textId="77777777" w:rsidTr="00F672E1">
        <w:tc>
          <w:tcPr>
            <w:tcW w:w="3598" w:type="dxa"/>
            <w:vAlign w:val="bottom"/>
          </w:tcPr>
          <w:p w14:paraId="20B5B240" w14:textId="77777777" w:rsidR="00CD0D42" w:rsidRPr="00C57E9F" w:rsidRDefault="00CD0D42" w:rsidP="00CD0D4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14:paraId="7583FD6A" w14:textId="4F621AD2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5E49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435,400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639DD1BD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12" w:space="0" w:color="auto"/>
            </w:tcBorders>
          </w:tcPr>
          <w:p w14:paraId="38843C6B" w14:textId="17118E23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(182,263)</w:t>
            </w:r>
          </w:p>
        </w:tc>
        <w:tc>
          <w:tcPr>
            <w:tcW w:w="236" w:type="dxa"/>
          </w:tcPr>
          <w:p w14:paraId="440E98E8" w14:textId="77777777" w:rsidR="00CD0D42" w:rsidRPr="00C57E9F" w:rsidRDefault="00CD0D42" w:rsidP="00CD0D4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F0CD36B" w14:textId="23A1803D" w:rsidR="00CD0D42" w:rsidRPr="00C57E9F" w:rsidRDefault="00CD0D42" w:rsidP="00CD0D4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(9,773)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17B997" w14:textId="77777777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B37AA4C" w14:textId="6C3B0576" w:rsidR="00CD0D42" w:rsidRPr="00C57E9F" w:rsidRDefault="00CD0D42" w:rsidP="00CD0D42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</w:tr>
    </w:tbl>
    <w:p w14:paraId="1A2E3B00" w14:textId="77777777" w:rsidR="001A691E" w:rsidRPr="00C57E9F" w:rsidRDefault="001A691E" w:rsidP="00360DC8">
      <w:pPr>
        <w:spacing w:after="120"/>
        <w:rPr>
          <w:sz w:val="28"/>
          <w:szCs w:val="28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4"/>
        <w:gridCol w:w="1191"/>
        <w:gridCol w:w="236"/>
        <w:gridCol w:w="1188"/>
        <w:gridCol w:w="236"/>
        <w:gridCol w:w="1165"/>
        <w:gridCol w:w="236"/>
        <w:gridCol w:w="1243"/>
      </w:tblGrid>
      <w:tr w:rsidR="00F672E1" w:rsidRPr="00C57E9F" w14:paraId="0154B6BC" w14:textId="77777777" w:rsidTr="00CC30FB">
        <w:tc>
          <w:tcPr>
            <w:tcW w:w="3604" w:type="dxa"/>
          </w:tcPr>
          <w:p w14:paraId="23916C3A" w14:textId="77777777" w:rsidR="00F672E1" w:rsidRPr="00C57E9F" w:rsidRDefault="00F672E1" w:rsidP="006361F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1CF1BFB8" w14:textId="77777777" w:rsidR="00F672E1" w:rsidRPr="00C57E9F" w:rsidRDefault="00F672E1" w:rsidP="006361F6">
            <w:pPr>
              <w:tabs>
                <w:tab w:val="left" w:pos="540"/>
              </w:tabs>
              <w:spacing w:line="240" w:lineRule="auto"/>
              <w:ind w:left="34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672E1" w:rsidRPr="00C57E9F" w14:paraId="1B81A3A2" w14:textId="77777777" w:rsidTr="00C330E1">
        <w:tc>
          <w:tcPr>
            <w:tcW w:w="3604" w:type="dxa"/>
          </w:tcPr>
          <w:p w14:paraId="29F30950" w14:textId="77777777" w:rsidR="00F672E1" w:rsidRPr="00C57E9F" w:rsidRDefault="00F672E1" w:rsidP="006361F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6BB912AF" w14:textId="77777777" w:rsidR="00F672E1" w:rsidRPr="00C57E9F" w:rsidRDefault="00F672E1" w:rsidP="006361F6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360EBA00" w14:textId="77777777" w:rsidR="00F672E1" w:rsidRPr="00C57E9F" w:rsidRDefault="00F672E1" w:rsidP="006361F6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6E025BF4" w14:textId="77777777" w:rsidR="00F672E1" w:rsidRPr="00C57E9F" w:rsidRDefault="00F672E1" w:rsidP="006361F6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6B8E8431" w14:textId="77777777" w:rsidR="00F672E1" w:rsidRPr="00C57E9F" w:rsidRDefault="00F672E1" w:rsidP="006361F6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5724303" w14:textId="77777777" w:rsidR="00F672E1" w:rsidRPr="00C57E9F" w:rsidRDefault="00F672E1" w:rsidP="006361F6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</w:t>
            </w:r>
            <w:proofErr w:type="spellStart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915427" w:rsidRPr="00C57E9F" w14:paraId="020B7DFD" w14:textId="77777777" w:rsidTr="0095721D">
        <w:tc>
          <w:tcPr>
            <w:tcW w:w="3604" w:type="dxa"/>
          </w:tcPr>
          <w:p w14:paraId="576F33A6" w14:textId="77777777" w:rsidR="00915427" w:rsidRPr="00C57E9F" w:rsidRDefault="00915427" w:rsidP="009154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D512D" w14:textId="1BD795D1" w:rsidR="00915427" w:rsidRPr="00C57E9F" w:rsidRDefault="00915427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C01E70" w14:textId="77777777" w:rsidR="00915427" w:rsidRPr="00C57E9F" w:rsidRDefault="00915427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8886" w14:textId="52FDB55E" w:rsidR="00915427" w:rsidRPr="00C57E9F" w:rsidRDefault="00915427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40EE74B7" w14:textId="77777777" w:rsidR="00915427" w:rsidRPr="00C57E9F" w:rsidRDefault="00915427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69DF" w14:textId="6A724E22" w:rsidR="00915427" w:rsidRPr="00C57E9F" w:rsidRDefault="00915427" w:rsidP="00915427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05EA5E3E" w14:textId="77777777" w:rsidR="00915427" w:rsidRPr="00C57E9F" w:rsidRDefault="00915427" w:rsidP="00915427">
            <w:pPr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B2E15EB" w14:textId="780A1767" w:rsidR="00915427" w:rsidRPr="00C57E9F" w:rsidRDefault="00915427" w:rsidP="00915427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</w:tr>
      <w:tr w:rsidR="0095721D" w:rsidRPr="00C57E9F" w14:paraId="4D62F7C4" w14:textId="77777777" w:rsidTr="00C330E1">
        <w:tc>
          <w:tcPr>
            <w:tcW w:w="3604" w:type="dxa"/>
          </w:tcPr>
          <w:p w14:paraId="6F1FF4BA" w14:textId="77777777" w:rsidR="0095721D" w:rsidRPr="00C57E9F" w:rsidRDefault="0095721D" w:rsidP="009154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7FC6AD3" w14:textId="77777777" w:rsidR="0095721D" w:rsidRPr="00C57E9F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9ADFD1" w14:textId="77777777" w:rsidR="0095721D" w:rsidRPr="00C57E9F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589337B" w14:textId="77777777" w:rsidR="0095721D" w:rsidRPr="00C57E9F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8FEBB" w14:textId="77777777" w:rsidR="0095721D" w:rsidRPr="00C57E9F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1A107F4" w14:textId="77777777" w:rsidR="0095721D" w:rsidRPr="00C57E9F" w:rsidRDefault="0095721D" w:rsidP="00915427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BAE212" w14:textId="77777777" w:rsidR="0095721D" w:rsidRPr="00C57E9F" w:rsidRDefault="0095721D" w:rsidP="00915427">
            <w:pPr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left w:val="nil"/>
            </w:tcBorders>
            <w:vAlign w:val="bottom"/>
          </w:tcPr>
          <w:p w14:paraId="717FC2D9" w14:textId="77777777" w:rsidR="0095721D" w:rsidRPr="00C57E9F" w:rsidRDefault="0095721D" w:rsidP="00915427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B3E7E" w:rsidRPr="00C57E9F" w14:paraId="6ADC80E6" w14:textId="77777777" w:rsidTr="0095721D">
        <w:tc>
          <w:tcPr>
            <w:tcW w:w="3604" w:type="dxa"/>
            <w:vAlign w:val="bottom"/>
          </w:tcPr>
          <w:p w14:paraId="490DF201" w14:textId="77777777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9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709E51C" w14:textId="5DDBE319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180,1</w:t>
            </w:r>
            <w:r w:rsidR="00BC076C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236" w:type="dxa"/>
          </w:tcPr>
          <w:p w14:paraId="11A7275C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vAlign w:val="bottom"/>
          </w:tcPr>
          <w:p w14:paraId="549DB323" w14:textId="3C6E9CD3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211,090</w:t>
            </w:r>
          </w:p>
        </w:tc>
        <w:tc>
          <w:tcPr>
            <w:tcW w:w="236" w:type="dxa"/>
          </w:tcPr>
          <w:p w14:paraId="40EE20D4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A6E3A10" w14:textId="47600FB8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14,997</w:t>
            </w:r>
          </w:p>
        </w:tc>
        <w:tc>
          <w:tcPr>
            <w:tcW w:w="236" w:type="dxa"/>
            <w:vAlign w:val="bottom"/>
          </w:tcPr>
          <w:p w14:paraId="41B63182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left w:val="nil"/>
              <w:bottom w:val="single" w:sz="12" w:space="0" w:color="auto"/>
            </w:tcBorders>
            <w:vAlign w:val="bottom"/>
          </w:tcPr>
          <w:p w14:paraId="05961CD3" w14:textId="26234C5B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21,975</w:t>
            </w:r>
          </w:p>
        </w:tc>
      </w:tr>
      <w:tr w:rsidR="00FB3E7E" w:rsidRPr="00C57E9F" w14:paraId="1DAABD4E" w14:textId="77777777" w:rsidTr="00CC30FB">
        <w:tc>
          <w:tcPr>
            <w:tcW w:w="3604" w:type="dxa"/>
            <w:vAlign w:val="bottom"/>
          </w:tcPr>
          <w:p w14:paraId="2849E4E0" w14:textId="77777777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5DE3FD0" w14:textId="1B842729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7791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396,168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2A42F19F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653C192E" w14:textId="7A8310B5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(238,467)</w:t>
            </w:r>
          </w:p>
        </w:tc>
        <w:tc>
          <w:tcPr>
            <w:tcW w:w="236" w:type="dxa"/>
          </w:tcPr>
          <w:p w14:paraId="4D9EF14C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59BC68D" w14:textId="1F432F6A" w:rsidR="00FB3E7E" w:rsidRPr="00C57E9F" w:rsidRDefault="00FB3E7E" w:rsidP="00FB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(10,224)</w:t>
            </w:r>
          </w:p>
        </w:tc>
        <w:tc>
          <w:tcPr>
            <w:tcW w:w="236" w:type="dxa"/>
            <w:vAlign w:val="bottom"/>
          </w:tcPr>
          <w:p w14:paraId="241CF62D" w14:textId="77777777" w:rsidR="00FB3E7E" w:rsidRPr="00C57E9F" w:rsidRDefault="00FB3E7E" w:rsidP="00FB3E7E">
            <w:pPr>
              <w:tabs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top w:val="single" w:sz="12" w:space="0" w:color="auto"/>
              <w:left w:val="nil"/>
            </w:tcBorders>
            <w:vAlign w:val="bottom"/>
          </w:tcPr>
          <w:p w14:paraId="061CE5DB" w14:textId="333510A8" w:rsidR="00FB3E7E" w:rsidRPr="00C57E9F" w:rsidRDefault="00FB3E7E" w:rsidP="00FB3E7E">
            <w:pPr>
              <w:tabs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(3,837)</w:t>
            </w:r>
          </w:p>
        </w:tc>
      </w:tr>
      <w:tr w:rsidR="00FB3E7E" w:rsidRPr="00C57E9F" w14:paraId="46012376" w14:textId="77777777" w:rsidTr="00CC30FB">
        <w:tc>
          <w:tcPr>
            <w:tcW w:w="3604" w:type="dxa"/>
            <w:vAlign w:val="bottom"/>
          </w:tcPr>
          <w:p w14:paraId="3A2D1C66" w14:textId="77777777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3E55" w14:textId="6057ECC4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3B3E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A55E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11,275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E0F3571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88225EA" w14:textId="1124E997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(135,892)</w:t>
            </w:r>
          </w:p>
        </w:tc>
        <w:tc>
          <w:tcPr>
            <w:tcW w:w="236" w:type="dxa"/>
          </w:tcPr>
          <w:p w14:paraId="23F55136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937DF" w14:textId="68E38031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(9,824)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122C7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540120C" w14:textId="15CCCF75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(3,687)</w:t>
            </w:r>
          </w:p>
        </w:tc>
      </w:tr>
      <w:tr w:rsidR="00FB3E7E" w:rsidRPr="00C57E9F" w14:paraId="54D21C80" w14:textId="77777777" w:rsidTr="00CC30FB">
        <w:tc>
          <w:tcPr>
            <w:tcW w:w="3604" w:type="dxa"/>
            <w:vAlign w:val="bottom"/>
          </w:tcPr>
          <w:p w14:paraId="34BA3C30" w14:textId="77777777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7A3BA81" w14:textId="3A1BA0A6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77A8B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A55E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07,443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0F36C221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2C2289B" w14:textId="502206D1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(374,359)</w:t>
            </w:r>
          </w:p>
        </w:tc>
        <w:tc>
          <w:tcPr>
            <w:tcW w:w="236" w:type="dxa"/>
          </w:tcPr>
          <w:p w14:paraId="2D9C9A20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BD192F7" w14:textId="438713BB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(20,048)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009A9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367F8305" w14:textId="6D3F677C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(7,524)</w:t>
            </w:r>
          </w:p>
        </w:tc>
      </w:tr>
      <w:tr w:rsidR="00FB3E7E" w:rsidRPr="00C57E9F" w14:paraId="34E5FAD3" w14:textId="77777777" w:rsidTr="00CC30FB">
        <w:tc>
          <w:tcPr>
            <w:tcW w:w="3604" w:type="dxa"/>
            <w:vAlign w:val="bottom"/>
          </w:tcPr>
          <w:p w14:paraId="1B9C317F" w14:textId="77777777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2238431" w14:textId="77777777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932857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237F5199" w14:textId="77777777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6A12B4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E5C5F1B" w14:textId="77777777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B94EE0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top w:val="single" w:sz="12" w:space="0" w:color="auto"/>
              <w:left w:val="nil"/>
            </w:tcBorders>
            <w:shd w:val="clear" w:color="auto" w:fill="auto"/>
            <w:vAlign w:val="bottom"/>
          </w:tcPr>
          <w:p w14:paraId="4813A677" w14:textId="77777777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3E7E" w:rsidRPr="00C57E9F" w14:paraId="0A92B090" w14:textId="77777777" w:rsidTr="00CC30FB">
        <w:tc>
          <w:tcPr>
            <w:tcW w:w="3604" w:type="dxa"/>
            <w:vAlign w:val="bottom"/>
          </w:tcPr>
          <w:p w14:paraId="75D43116" w14:textId="248AAA00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กำไรขาดทุนเบ็ดเสร็จรวมของผู้ถือหุ้น         ของบริษัท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6C2149" w14:textId="11EE38C6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A55E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396,168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1745D6F2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6D53CB31" w14:textId="446C6C46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(246,327)</w:t>
            </w:r>
          </w:p>
        </w:tc>
        <w:tc>
          <w:tcPr>
            <w:tcW w:w="236" w:type="dxa"/>
          </w:tcPr>
          <w:p w14:paraId="42A7095E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D1F2AA6" w14:textId="73218365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(10,224)</w:t>
            </w:r>
          </w:p>
        </w:tc>
        <w:tc>
          <w:tcPr>
            <w:tcW w:w="236" w:type="dxa"/>
            <w:vAlign w:val="bottom"/>
          </w:tcPr>
          <w:p w14:paraId="4FB3F16E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left w:val="nil"/>
            </w:tcBorders>
            <w:vAlign w:val="bottom"/>
          </w:tcPr>
          <w:p w14:paraId="4541DB9B" w14:textId="3471F1CA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(3,837)</w:t>
            </w:r>
          </w:p>
        </w:tc>
      </w:tr>
      <w:tr w:rsidR="00FB3E7E" w:rsidRPr="00C57E9F" w14:paraId="218F51D0" w14:textId="77777777" w:rsidTr="00CC30FB">
        <w:tc>
          <w:tcPr>
            <w:tcW w:w="3604" w:type="dxa"/>
            <w:vAlign w:val="bottom"/>
          </w:tcPr>
          <w:p w14:paraId="388C4354" w14:textId="1682EF5D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กำไรขาดทุนเบ็ดเสร็จรวมของส่วนได้เสีย       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BE23" w14:textId="541A33AA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77A8B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958DC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11,275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292E2FA4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BE661D8" w14:textId="0E8285EF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(140,371)</w:t>
            </w:r>
          </w:p>
        </w:tc>
        <w:tc>
          <w:tcPr>
            <w:tcW w:w="236" w:type="dxa"/>
          </w:tcPr>
          <w:p w14:paraId="00448F50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9CA5" w14:textId="0010283D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(9,824)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842B5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C43D6AD" w14:textId="1255A209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(3,687)</w:t>
            </w:r>
          </w:p>
        </w:tc>
      </w:tr>
      <w:tr w:rsidR="00FB3E7E" w:rsidRPr="00C57E9F" w14:paraId="138F47D0" w14:textId="77777777" w:rsidTr="00CC30FB">
        <w:tc>
          <w:tcPr>
            <w:tcW w:w="3604" w:type="dxa"/>
            <w:vAlign w:val="bottom"/>
          </w:tcPr>
          <w:p w14:paraId="12425D6D" w14:textId="77777777" w:rsidR="00FB3E7E" w:rsidRPr="00C57E9F" w:rsidRDefault="00FB3E7E" w:rsidP="00FB3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706CF4E" w14:textId="1338BD4A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958DC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707,443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B4B995B" w14:textId="77777777" w:rsidR="00FB3E7E" w:rsidRPr="00C57E9F" w:rsidRDefault="00FB3E7E" w:rsidP="00FB3E7E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4736D7" w14:textId="4058E6C2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(386,698)</w:t>
            </w:r>
          </w:p>
        </w:tc>
        <w:tc>
          <w:tcPr>
            <w:tcW w:w="236" w:type="dxa"/>
          </w:tcPr>
          <w:p w14:paraId="2D0F9678" w14:textId="77777777" w:rsidR="00FB3E7E" w:rsidRPr="00C57E9F" w:rsidRDefault="00FB3E7E" w:rsidP="00FB3E7E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A0C548E" w14:textId="0083B56C" w:rsidR="00FB3E7E" w:rsidRPr="00C57E9F" w:rsidRDefault="00FB3E7E" w:rsidP="00FB3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(20,048)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4B90E" w14:textId="7777777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740C3662" w14:textId="7A35E9F7" w:rsidR="00FB3E7E" w:rsidRPr="00C57E9F" w:rsidRDefault="00FB3E7E" w:rsidP="00FB3E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(7,524)</w:t>
            </w:r>
          </w:p>
        </w:tc>
      </w:tr>
    </w:tbl>
    <w:p w14:paraId="3F692CE2" w14:textId="6BA61C51" w:rsidR="00360DC8" w:rsidRPr="00C57E9F" w:rsidRDefault="00360DC8" w:rsidP="00D038CF">
      <w:pPr>
        <w:ind w:firstLine="706"/>
        <w:rPr>
          <w:sz w:val="36"/>
          <w:szCs w:val="36"/>
        </w:rPr>
      </w:pPr>
    </w:p>
    <w:p w14:paraId="5E993A1F" w14:textId="3757AA47" w:rsidR="00FB3E7E" w:rsidRPr="00C57E9F" w:rsidRDefault="00FB3E7E" w:rsidP="00D038CF">
      <w:pPr>
        <w:ind w:firstLine="706"/>
        <w:rPr>
          <w:sz w:val="36"/>
          <w:szCs w:val="36"/>
        </w:rPr>
      </w:pPr>
    </w:p>
    <w:p w14:paraId="392C38AA" w14:textId="77777777" w:rsidR="00FB3E7E" w:rsidRPr="00C57E9F" w:rsidRDefault="00FB3E7E" w:rsidP="00D038CF">
      <w:pPr>
        <w:ind w:firstLine="706"/>
        <w:rPr>
          <w:sz w:val="36"/>
          <w:szCs w:val="36"/>
        </w:rPr>
      </w:pPr>
    </w:p>
    <w:tbl>
      <w:tblPr>
        <w:tblW w:w="910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57"/>
        <w:gridCol w:w="1167"/>
        <w:gridCol w:w="237"/>
        <w:gridCol w:w="1176"/>
        <w:gridCol w:w="240"/>
        <w:gridCol w:w="1164"/>
        <w:gridCol w:w="240"/>
        <w:gridCol w:w="1227"/>
      </w:tblGrid>
      <w:tr w:rsidR="00C118E0" w:rsidRPr="00C57E9F" w14:paraId="4DBFEA02" w14:textId="77777777" w:rsidTr="00954C9E">
        <w:tc>
          <w:tcPr>
            <w:tcW w:w="3657" w:type="dxa"/>
          </w:tcPr>
          <w:p w14:paraId="05DE4BED" w14:textId="5EDC2C80" w:rsidR="00C118E0" w:rsidRPr="00C57E9F" w:rsidRDefault="00C118E0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shd w:val="clear" w:color="auto" w:fill="auto"/>
          </w:tcPr>
          <w:p w14:paraId="3B83E39E" w14:textId="608A7C57" w:rsidR="00C118E0" w:rsidRPr="00C57E9F" w:rsidRDefault="00C118E0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36857" w:rsidRPr="00C57E9F" w14:paraId="4525E446" w14:textId="77777777" w:rsidTr="00954C9E">
        <w:tc>
          <w:tcPr>
            <w:tcW w:w="3657" w:type="dxa"/>
          </w:tcPr>
          <w:p w14:paraId="683C808A" w14:textId="77777777" w:rsidR="00336857" w:rsidRPr="00C57E9F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0A67873E" w14:textId="775E83A5" w:rsidR="00336857" w:rsidRPr="00C57E9F" w:rsidRDefault="0082578F" w:rsidP="002E0B6F">
            <w:pPr>
              <w:tabs>
                <w:tab w:val="clear" w:pos="454"/>
                <w:tab w:val="clear" w:pos="680"/>
                <w:tab w:val="left" w:pos="258"/>
              </w:tabs>
              <w:spacing w:line="240" w:lineRule="auto"/>
              <w:ind w:left="-102" w:right="-8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240" w:type="dxa"/>
          </w:tcPr>
          <w:p w14:paraId="40BC01CE" w14:textId="77777777" w:rsidR="00336857" w:rsidRPr="00C57E9F" w:rsidRDefault="00336857" w:rsidP="002E0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535CE93" w14:textId="77777777" w:rsidR="00972487" w:rsidRPr="00C57E9F" w:rsidRDefault="0097248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F435523" w14:textId="7609E8D3" w:rsidR="00336857" w:rsidRPr="00C57E9F" w:rsidRDefault="0033685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</w:t>
            </w:r>
            <w:proofErr w:type="spellStart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8D373B" w:rsidRPr="00C57E9F" w14:paraId="15104FE2" w14:textId="77777777" w:rsidTr="00954C9E">
        <w:tc>
          <w:tcPr>
            <w:tcW w:w="3657" w:type="dxa"/>
          </w:tcPr>
          <w:p w14:paraId="1E496B4A" w14:textId="77777777" w:rsidR="008D373B" w:rsidRPr="00C57E9F" w:rsidRDefault="008D373B" w:rsidP="008D373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E58" w14:textId="45613FE2" w:rsidR="008D373B" w:rsidRPr="00C57E9F" w:rsidRDefault="008D373B" w:rsidP="008D373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E83DBE2" w14:textId="77777777" w:rsidR="008D373B" w:rsidRPr="00C57E9F" w:rsidRDefault="008D373B" w:rsidP="008D373B">
            <w:pPr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7437F" w14:textId="0A2D3840" w:rsidR="008D373B" w:rsidRPr="00C57E9F" w:rsidRDefault="008D373B" w:rsidP="008D373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240" w:type="dxa"/>
            <w:vAlign w:val="bottom"/>
          </w:tcPr>
          <w:p w14:paraId="4D052EA3" w14:textId="77777777" w:rsidR="008D373B" w:rsidRPr="00C57E9F" w:rsidRDefault="008D373B" w:rsidP="008D373B">
            <w:pPr>
              <w:tabs>
                <w:tab w:val="clear" w:pos="907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F256" w14:textId="325E8822" w:rsidR="008D373B" w:rsidRPr="00C57E9F" w:rsidRDefault="008D373B" w:rsidP="008D373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8FC641" w14:textId="77777777" w:rsidR="008D373B" w:rsidRPr="00C57E9F" w:rsidRDefault="008D373B" w:rsidP="008D373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B56C80" w14:textId="6BEDCA85" w:rsidR="008D373B" w:rsidRPr="00C57E9F" w:rsidRDefault="008D373B" w:rsidP="008D373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</w:tr>
      <w:tr w:rsidR="00336857" w:rsidRPr="00C57E9F" w14:paraId="6F41B49C" w14:textId="77777777" w:rsidTr="00954C9E">
        <w:tc>
          <w:tcPr>
            <w:tcW w:w="3657" w:type="dxa"/>
            <w:vAlign w:val="bottom"/>
          </w:tcPr>
          <w:p w14:paraId="361DAD63" w14:textId="77777777" w:rsidR="00336857" w:rsidRPr="00C57E9F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868F" w14:textId="77777777" w:rsidR="00336857" w:rsidRPr="00C57E9F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E3DC64" w14:textId="77777777" w:rsidR="00336857" w:rsidRPr="00C57E9F" w:rsidRDefault="00336857" w:rsidP="0033685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88AA3E6" w14:textId="77777777" w:rsidR="00336857" w:rsidRPr="00C57E9F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69BE718A" w14:textId="77777777" w:rsidR="00336857" w:rsidRPr="00C57E9F" w:rsidRDefault="00336857" w:rsidP="0033685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A3CF" w14:textId="422BEB87" w:rsidR="00336857" w:rsidRPr="00C57E9F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61970C85" w14:textId="77777777" w:rsidR="00336857" w:rsidRPr="00C57E9F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</w:tcBorders>
            <w:vAlign w:val="bottom"/>
          </w:tcPr>
          <w:p w14:paraId="7AC83FBA" w14:textId="77777777" w:rsidR="00336857" w:rsidRPr="00C57E9F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62E6" w:rsidRPr="00C57E9F" w14:paraId="691C404B" w14:textId="77777777" w:rsidTr="00954C9E">
        <w:tc>
          <w:tcPr>
            <w:tcW w:w="3657" w:type="dxa"/>
            <w:vAlign w:val="bottom"/>
          </w:tcPr>
          <w:p w14:paraId="7FAEA1C8" w14:textId="1D9FAC01" w:rsidR="005262E6" w:rsidRPr="00C57E9F" w:rsidRDefault="005262E6" w:rsidP="005262E6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กิจกรรมดำเนินงาน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816885" w14:textId="1A9B97E1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</w:t>
            </w:r>
            <w:r w:rsidR="00E077B4" w:rsidRPr="00C57E9F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B4" w:rsidRPr="00C57E9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E47BDA" w:rsidRPr="00C57E9F">
              <w:rPr>
                <w:rFonts w:ascii="Browallia New" w:hAnsi="Browallia New" w:cs="Browallia New"/>
                <w:sz w:val="28"/>
                <w:szCs w:val="28"/>
              </w:rPr>
              <w:t>04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2493A1B1" w14:textId="77777777" w:rsidR="005262E6" w:rsidRPr="00C57E9F" w:rsidRDefault="005262E6" w:rsidP="005262E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EAEC1F1" w14:textId="2D0BFCE6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(289,045)</w:t>
            </w:r>
          </w:p>
        </w:tc>
        <w:tc>
          <w:tcPr>
            <w:tcW w:w="240" w:type="dxa"/>
          </w:tcPr>
          <w:p w14:paraId="21530EB3" w14:textId="77777777" w:rsidR="005262E6" w:rsidRPr="00C57E9F" w:rsidRDefault="005262E6" w:rsidP="005262E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A679BD5" w14:textId="0D1E543E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1,788</w:t>
            </w:r>
          </w:p>
        </w:tc>
        <w:tc>
          <w:tcPr>
            <w:tcW w:w="240" w:type="dxa"/>
            <w:vAlign w:val="bottom"/>
          </w:tcPr>
          <w:p w14:paraId="43D1F3B3" w14:textId="77777777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left w:val="nil"/>
            </w:tcBorders>
            <w:vAlign w:val="bottom"/>
          </w:tcPr>
          <w:p w14:paraId="687EF224" w14:textId="384F5377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2,092</w:t>
            </w:r>
          </w:p>
        </w:tc>
      </w:tr>
      <w:tr w:rsidR="005262E6" w:rsidRPr="00C57E9F" w14:paraId="32ED0347" w14:textId="77777777" w:rsidTr="00954C9E">
        <w:tc>
          <w:tcPr>
            <w:tcW w:w="3657" w:type="dxa"/>
            <w:vAlign w:val="bottom"/>
          </w:tcPr>
          <w:p w14:paraId="7BDB68B1" w14:textId="77777777" w:rsidR="005262E6" w:rsidRPr="00C57E9F" w:rsidRDefault="005262E6" w:rsidP="005262E6">
            <w:pPr>
              <w:tabs>
                <w:tab w:val="clear" w:pos="454"/>
                <w:tab w:val="clear" w:pos="680"/>
              </w:tabs>
              <w:spacing w:line="240" w:lineRule="auto"/>
              <w:ind w:left="252" w:right="-90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เงินสดสุทธิจาก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ใช้ไปใน) กิจกรรมการลงทุน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B4C3A46" w14:textId="106E540B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0BB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4,595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7" w:type="dxa"/>
          </w:tcPr>
          <w:p w14:paraId="26645F88" w14:textId="77777777" w:rsidR="005262E6" w:rsidRPr="00C57E9F" w:rsidRDefault="005262E6" w:rsidP="005262E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3B19E8C" w14:textId="3FF1D873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(12,134)</w:t>
            </w:r>
          </w:p>
        </w:tc>
        <w:tc>
          <w:tcPr>
            <w:tcW w:w="240" w:type="dxa"/>
          </w:tcPr>
          <w:p w14:paraId="001C5F45" w14:textId="77777777" w:rsidR="005262E6" w:rsidRPr="00C57E9F" w:rsidRDefault="005262E6" w:rsidP="005262E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B7F77A9" w14:textId="79BBD38F" w:rsidR="005262E6" w:rsidRPr="00C57E9F" w:rsidRDefault="00B73C8D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240" w:type="dxa"/>
            <w:vAlign w:val="bottom"/>
          </w:tcPr>
          <w:p w14:paraId="441E84EF" w14:textId="77777777" w:rsidR="005262E6" w:rsidRPr="00C57E9F" w:rsidRDefault="005262E6" w:rsidP="005262E6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nil"/>
            </w:tcBorders>
            <w:vAlign w:val="bottom"/>
          </w:tcPr>
          <w:p w14:paraId="61DE9452" w14:textId="16F042A7" w:rsidR="005262E6" w:rsidRPr="00C57E9F" w:rsidRDefault="00AC5E09" w:rsidP="00AC5E09">
            <w:pPr>
              <w:tabs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="005262E6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62E6" w:rsidRPr="00C57E9F" w14:paraId="6E1C11FE" w14:textId="77777777" w:rsidTr="00954C9E">
        <w:tc>
          <w:tcPr>
            <w:tcW w:w="3657" w:type="dxa"/>
            <w:vAlign w:val="bottom"/>
          </w:tcPr>
          <w:p w14:paraId="49A38D70" w14:textId="77777777" w:rsidR="005262E6" w:rsidRPr="00C57E9F" w:rsidRDefault="005262E6" w:rsidP="005262E6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ใช้ไปใน) กิจกรรมจัดหาเงิน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E8F1" w14:textId="14338912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174,7</w:t>
            </w:r>
            <w:r w:rsidR="00DC358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237" w:type="dxa"/>
          </w:tcPr>
          <w:p w14:paraId="20762491" w14:textId="77777777" w:rsidR="005262E6" w:rsidRPr="00C57E9F" w:rsidRDefault="005262E6" w:rsidP="005262E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F659F4C" w14:textId="3C0985E6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298,492</w:t>
            </w:r>
          </w:p>
        </w:tc>
        <w:tc>
          <w:tcPr>
            <w:tcW w:w="240" w:type="dxa"/>
          </w:tcPr>
          <w:p w14:paraId="289D1189" w14:textId="77777777" w:rsidR="005262E6" w:rsidRPr="00C57E9F" w:rsidRDefault="005262E6" w:rsidP="005262E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700A" w14:textId="15746D1C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F7211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2,061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14:paraId="6DF4FD1B" w14:textId="77777777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left w:val="nil"/>
              <w:bottom w:val="single" w:sz="4" w:space="0" w:color="auto"/>
            </w:tcBorders>
            <w:vAlign w:val="bottom"/>
          </w:tcPr>
          <w:p w14:paraId="6A9EEDF7" w14:textId="37313D0A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(3,412)</w:t>
            </w:r>
          </w:p>
        </w:tc>
      </w:tr>
      <w:tr w:rsidR="005262E6" w:rsidRPr="00C57E9F" w14:paraId="5BA33843" w14:textId="77777777" w:rsidTr="00954C9E">
        <w:tc>
          <w:tcPr>
            <w:tcW w:w="3657" w:type="dxa"/>
            <w:vAlign w:val="bottom"/>
          </w:tcPr>
          <w:p w14:paraId="45EB2161" w14:textId="149C642E" w:rsidR="005262E6" w:rsidRPr="00C57E9F" w:rsidRDefault="005262E6" w:rsidP="005262E6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 (จ่าย) 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6C537D" w14:textId="59595F22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0BB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0BB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DC358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7" w:type="dxa"/>
          </w:tcPr>
          <w:p w14:paraId="1ECBC6AB" w14:textId="77777777" w:rsidR="005262E6" w:rsidRPr="00C57E9F" w:rsidRDefault="005262E6" w:rsidP="005262E6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9142F3" w14:textId="5462A564" w:rsidR="005262E6" w:rsidRPr="00C57E9F" w:rsidRDefault="005262E6" w:rsidP="005262E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(2,687)</w:t>
            </w:r>
          </w:p>
        </w:tc>
        <w:tc>
          <w:tcPr>
            <w:tcW w:w="240" w:type="dxa"/>
          </w:tcPr>
          <w:p w14:paraId="01C219EE" w14:textId="77777777" w:rsidR="005262E6" w:rsidRPr="00C57E9F" w:rsidRDefault="005262E6" w:rsidP="005262E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69750A" w14:textId="7F805FF9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(82)</w:t>
            </w:r>
          </w:p>
        </w:tc>
        <w:tc>
          <w:tcPr>
            <w:tcW w:w="240" w:type="dxa"/>
            <w:vAlign w:val="bottom"/>
          </w:tcPr>
          <w:p w14:paraId="7EBBAF3D" w14:textId="77777777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013EA742" w14:textId="76FF76A1" w:rsidR="005262E6" w:rsidRPr="00C57E9F" w:rsidRDefault="005262E6" w:rsidP="005262E6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(1,320)</w:t>
            </w:r>
          </w:p>
        </w:tc>
      </w:tr>
    </w:tbl>
    <w:p w14:paraId="19E0E9D0" w14:textId="4ED0887F" w:rsidR="00AF1B07" w:rsidRPr="00C57E9F" w:rsidRDefault="000926DB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  </w:t>
      </w:r>
    </w:p>
    <w:p w14:paraId="1437284A" w14:textId="68E78E60" w:rsidR="005753E0" w:rsidRPr="00C57E9F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เงินลงทุนในบริษัทอื่น</w:t>
      </w:r>
    </w:p>
    <w:p w14:paraId="685C6090" w14:textId="77777777" w:rsidR="001E401B" w:rsidRPr="00C57E9F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3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76"/>
        <w:gridCol w:w="900"/>
        <w:gridCol w:w="900"/>
        <w:gridCol w:w="990"/>
        <w:gridCol w:w="962"/>
        <w:gridCol w:w="1018"/>
        <w:gridCol w:w="990"/>
      </w:tblGrid>
      <w:tr w:rsidR="005753E0" w:rsidRPr="00C57E9F" w14:paraId="0E6F6DE4" w14:textId="77777777" w:rsidTr="00DA7AB9">
        <w:trPr>
          <w:cantSplit/>
          <w:trHeight w:val="124"/>
        </w:trPr>
        <w:tc>
          <w:tcPr>
            <w:tcW w:w="3276" w:type="dxa"/>
          </w:tcPr>
          <w:p w14:paraId="6B7D1A7D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08" w:type="dxa"/>
            <w:gridSpan w:val="2"/>
          </w:tcPr>
          <w:p w14:paraId="352CB02D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753E0" w:rsidRPr="00C57E9F" w14:paraId="791F69CC" w14:textId="77777777" w:rsidTr="00DA7AB9">
        <w:trPr>
          <w:cantSplit/>
        </w:trPr>
        <w:tc>
          <w:tcPr>
            <w:tcW w:w="3276" w:type="dxa"/>
          </w:tcPr>
          <w:p w14:paraId="63D78F81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6"/>
          </w:tcPr>
          <w:p w14:paraId="5FA9333C" w14:textId="77777777" w:rsidR="005753E0" w:rsidRPr="00C57E9F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C57E9F" w14:paraId="6581872B" w14:textId="77777777" w:rsidTr="00DA7AB9">
        <w:trPr>
          <w:cantSplit/>
        </w:trPr>
        <w:tc>
          <w:tcPr>
            <w:tcW w:w="3276" w:type="dxa"/>
          </w:tcPr>
          <w:p w14:paraId="452AB19E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C57E9F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C57E9F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2008" w:type="dxa"/>
            <w:gridSpan w:val="2"/>
          </w:tcPr>
          <w:p w14:paraId="59C7EAA4" w14:textId="77777777" w:rsidR="005753E0" w:rsidRPr="00C57E9F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E46597" w:rsidRPr="00C57E9F" w14:paraId="44F8F664" w14:textId="77777777" w:rsidTr="00DA7AB9">
        <w:trPr>
          <w:cantSplit/>
        </w:trPr>
        <w:tc>
          <w:tcPr>
            <w:tcW w:w="3276" w:type="dxa"/>
          </w:tcPr>
          <w:p w14:paraId="352B648C" w14:textId="77777777" w:rsidR="00E46597" w:rsidRPr="00C57E9F" w:rsidRDefault="00E46597" w:rsidP="00E46597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6A0051A4" w:rsidR="00E46597" w:rsidRPr="00C57E9F" w:rsidRDefault="00E46597" w:rsidP="00E465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14:paraId="5F7050F7" w14:textId="5A29FCAE" w:rsidR="00E46597" w:rsidRPr="00C57E9F" w:rsidRDefault="00E46597" w:rsidP="00E465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72DF0206" w14:textId="6FB2D5B5" w:rsidR="00E46597" w:rsidRPr="00C57E9F" w:rsidRDefault="00E46597" w:rsidP="00E465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962" w:type="dxa"/>
          </w:tcPr>
          <w:p w14:paraId="705D8867" w14:textId="11D32650" w:rsidR="00E46597" w:rsidRPr="00C57E9F" w:rsidRDefault="00E46597" w:rsidP="00E465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14:paraId="4F46CABB" w14:textId="0FD2EDBE" w:rsidR="00E46597" w:rsidRPr="00C57E9F" w:rsidRDefault="00E46597" w:rsidP="00E465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69DC56C0" w14:textId="5C4380F2" w:rsidR="00E46597" w:rsidRPr="00C57E9F" w:rsidRDefault="00E46597" w:rsidP="00E465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5753E0" w:rsidRPr="00C57E9F" w14:paraId="1C21A779" w14:textId="77777777" w:rsidTr="00DA7AB9">
        <w:trPr>
          <w:cantSplit/>
        </w:trPr>
        <w:tc>
          <w:tcPr>
            <w:tcW w:w="3276" w:type="dxa"/>
          </w:tcPr>
          <w:p w14:paraId="1E1130B9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8" w:type="dxa"/>
          </w:tcPr>
          <w:p w14:paraId="3372CF1E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808957" w14:textId="77777777" w:rsidR="005753E0" w:rsidRPr="00C57E9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4F66" w:rsidRPr="00C57E9F" w14:paraId="264038C0" w14:textId="77777777" w:rsidTr="00DA7AB9">
        <w:trPr>
          <w:cantSplit/>
        </w:trPr>
        <w:tc>
          <w:tcPr>
            <w:tcW w:w="3276" w:type="dxa"/>
            <w:vAlign w:val="bottom"/>
          </w:tcPr>
          <w:p w14:paraId="522290C4" w14:textId="77777777" w:rsidR="00AC4F66" w:rsidRPr="00C57E9F" w:rsidRDefault="00AC4F66" w:rsidP="00AC4F6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4AF00CB4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673FE491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90" w:type="dxa"/>
            <w:vAlign w:val="bottom"/>
          </w:tcPr>
          <w:p w14:paraId="43A9C1F9" w14:textId="1930794D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12.00</w:t>
            </w:r>
          </w:p>
        </w:tc>
        <w:tc>
          <w:tcPr>
            <w:tcW w:w="962" w:type="dxa"/>
            <w:vAlign w:val="bottom"/>
          </w:tcPr>
          <w:p w14:paraId="628338C2" w14:textId="6618B805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12.00</w:t>
            </w:r>
          </w:p>
        </w:tc>
        <w:tc>
          <w:tcPr>
            <w:tcW w:w="1018" w:type="dxa"/>
            <w:vAlign w:val="bottom"/>
          </w:tcPr>
          <w:p w14:paraId="5F25595E" w14:textId="5D5893AC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  <w:tc>
          <w:tcPr>
            <w:tcW w:w="990" w:type="dxa"/>
            <w:vAlign w:val="bottom"/>
          </w:tcPr>
          <w:p w14:paraId="36E264C2" w14:textId="11669C25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</w:tr>
      <w:tr w:rsidR="00AC4F66" w:rsidRPr="00C57E9F" w14:paraId="4139E5CA" w14:textId="77777777" w:rsidTr="00DA7AB9">
        <w:trPr>
          <w:cantSplit/>
        </w:trPr>
        <w:tc>
          <w:tcPr>
            <w:tcW w:w="3276" w:type="dxa"/>
            <w:vAlign w:val="bottom"/>
          </w:tcPr>
          <w:p w14:paraId="08CDE22A" w14:textId="77777777" w:rsidR="00AC4F66" w:rsidRPr="00C57E9F" w:rsidRDefault="00AC4F66" w:rsidP="00AC4F6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อิเมจิแมก</w:t>
            </w:r>
            <w:proofErr w:type="spellStart"/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ซ์</w:t>
            </w:r>
            <w:proofErr w:type="spellEnd"/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5D6A1283" w14:textId="2880EFF0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093F3510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58E367C6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52B7874B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1018" w:type="dxa"/>
            <w:vAlign w:val="bottom"/>
          </w:tcPr>
          <w:p w14:paraId="0340508F" w14:textId="65CE338B" w:rsidR="00AC4F66" w:rsidRPr="00C57E9F" w:rsidRDefault="00AC4F66" w:rsidP="00AC4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  <w:tc>
          <w:tcPr>
            <w:tcW w:w="990" w:type="dxa"/>
            <w:vAlign w:val="bottom"/>
          </w:tcPr>
          <w:p w14:paraId="555F39D1" w14:textId="2E57EEAC" w:rsidR="00AC4F66" w:rsidRPr="00C57E9F" w:rsidRDefault="00AC4F66" w:rsidP="00AC4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</w:tr>
      <w:tr w:rsidR="00AC4F66" w:rsidRPr="00C57E9F" w14:paraId="0D57038A" w14:textId="77777777" w:rsidTr="00DA7AB9">
        <w:trPr>
          <w:cantSplit/>
        </w:trPr>
        <w:tc>
          <w:tcPr>
            <w:tcW w:w="3276" w:type="dxa"/>
            <w:vAlign w:val="bottom"/>
          </w:tcPr>
          <w:p w14:paraId="65313F36" w14:textId="77777777" w:rsidR="00AC4F66" w:rsidRPr="00C57E9F" w:rsidRDefault="00AC4F66" w:rsidP="00AC4F6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AC4F66" w:rsidRPr="00C57E9F" w:rsidRDefault="00AC4F66" w:rsidP="00AC4F6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FFDC204" w14:textId="7E6C1545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0" w:type="dxa"/>
            <w:shd w:val="clear" w:color="auto" w:fill="auto"/>
          </w:tcPr>
          <w:p w14:paraId="1508CAC1" w14:textId="24409093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</w:tr>
      <w:tr w:rsidR="00AC4F66" w:rsidRPr="00C57E9F" w14:paraId="0B088323" w14:textId="77777777" w:rsidTr="00DA7AB9">
        <w:trPr>
          <w:cantSplit/>
        </w:trPr>
        <w:tc>
          <w:tcPr>
            <w:tcW w:w="3276" w:type="dxa"/>
            <w:vAlign w:val="bottom"/>
          </w:tcPr>
          <w:p w14:paraId="5E2F8C2A" w14:textId="4B016AFF" w:rsidR="00AC4F66" w:rsidRPr="00C57E9F" w:rsidRDefault="00AC4F66" w:rsidP="00AC4F6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AC4F66" w:rsidRPr="00C57E9F" w:rsidRDefault="00AC4F66" w:rsidP="00AC4F6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AC4F66" w:rsidRPr="00C57E9F" w:rsidRDefault="00AC4F66" w:rsidP="00A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22B6402" w14:textId="5BF72062" w:rsidR="00AC4F66" w:rsidRPr="00C57E9F" w:rsidRDefault="00AC4F66" w:rsidP="00AC4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5A877CB" w14:textId="11A3EB28" w:rsidR="00AC4F66" w:rsidRPr="00C57E9F" w:rsidRDefault="00AC4F66" w:rsidP="00AC4F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C4F66" w:rsidRPr="00C57E9F" w14:paraId="256197C2" w14:textId="77777777" w:rsidTr="00DA7AB9">
        <w:trPr>
          <w:cantSplit/>
        </w:trPr>
        <w:tc>
          <w:tcPr>
            <w:tcW w:w="3276" w:type="dxa"/>
          </w:tcPr>
          <w:p w14:paraId="609B87C4" w14:textId="77777777" w:rsidR="00AC4F66" w:rsidRPr="00C57E9F" w:rsidRDefault="00AC4F66" w:rsidP="00AC4F6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AC4F66" w:rsidRPr="00C57E9F" w:rsidRDefault="00AC4F66" w:rsidP="00AC4F6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AC4F66" w:rsidRPr="00C57E9F" w:rsidRDefault="00AC4F66" w:rsidP="00AC4F6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AC4F66" w:rsidRPr="00C57E9F" w:rsidRDefault="00AC4F66" w:rsidP="00AC4F6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AC4F66" w:rsidRPr="00C57E9F" w:rsidRDefault="00AC4F66" w:rsidP="00AC4F6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6D0FC25" w14:textId="4397052B" w:rsidR="00AC4F66" w:rsidRPr="00C57E9F" w:rsidRDefault="00E03C5A" w:rsidP="00E03C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="00AC4F66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5FB2C" w14:textId="23210E00" w:rsidR="00AC4F66" w:rsidRPr="00C57E9F" w:rsidRDefault="00E03C5A" w:rsidP="00E03C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AC4F66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BACB2DD" w14:textId="77777777" w:rsidR="00255371" w:rsidRPr="00C57E9F" w:rsidRDefault="00F706AF" w:rsidP="00F706AF">
      <w:pPr>
        <w:tabs>
          <w:tab w:val="clear" w:pos="454"/>
          <w:tab w:val="clear" w:pos="680"/>
          <w:tab w:val="left" w:pos="709"/>
        </w:tabs>
        <w:ind w:left="706" w:hanging="139"/>
        <w:jc w:val="thaiDistribute"/>
        <w:rPr>
          <w:rFonts w:ascii="Browallia New" w:hAnsi="Browallia New" w:cs="Browallia New"/>
          <w:caps/>
          <w:sz w:val="28"/>
          <w:szCs w:val="28"/>
          <w:lang w:eastAsia="zh-HK"/>
        </w:rPr>
      </w:pPr>
      <w:r w:rsidRPr="00C57E9F">
        <w:rPr>
          <w:rFonts w:ascii="Browallia New" w:hAnsi="Browallia New" w:cs="Browallia New"/>
          <w:caps/>
          <w:sz w:val="28"/>
          <w:szCs w:val="28"/>
          <w:lang w:eastAsia="zh-HK"/>
        </w:rPr>
        <w:t xml:space="preserve">  </w:t>
      </w:r>
    </w:p>
    <w:p w14:paraId="20EE72FF" w14:textId="0C6577AC" w:rsidR="00BC4FD4" w:rsidRPr="00C57E9F" w:rsidRDefault="00BC4FD4" w:rsidP="00747399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เนื่องจากผู้บริหารพิจารณาว่ามูลค่าที่</w:t>
      </w:r>
      <w:r w:rsidR="00301FAC" w:rsidRPr="00C57E9F">
        <w:rPr>
          <w:rFonts w:ascii="Browallia New" w:hAnsi="Browallia New" w:cs="Browallia New" w:hint="cs"/>
          <w:sz w:val="28"/>
          <w:szCs w:val="28"/>
          <w:cs/>
        </w:rPr>
        <w:t>คาดว่า</w:t>
      </w:r>
      <w:r w:rsidRPr="00C57E9F">
        <w:rPr>
          <w:rFonts w:ascii="Browallia New" w:hAnsi="Browallia New" w:cs="Browallia New"/>
          <w:sz w:val="28"/>
          <w:szCs w:val="28"/>
          <w:cs/>
        </w:rPr>
        <w:t>จะ</w:t>
      </w:r>
      <w:r w:rsidR="00F706AF" w:rsidRPr="00C57E9F">
        <w:rPr>
          <w:rFonts w:ascii="Browallia New" w:hAnsi="Browallia New" w:cs="Browallia New"/>
          <w:sz w:val="28"/>
          <w:szCs w:val="28"/>
        </w:rPr>
        <w:t xml:space="preserve">   </w:t>
      </w:r>
      <w:r w:rsidRPr="00C57E9F">
        <w:rPr>
          <w:rFonts w:ascii="Browallia New" w:hAnsi="Browallia New" w:cs="Browallia New"/>
          <w:sz w:val="28"/>
          <w:szCs w:val="28"/>
          <w:cs/>
        </w:rPr>
        <w:t>ได้รับคืนต่ำกว่ามูลค่า</w:t>
      </w:r>
      <w:r w:rsidR="00C053F4" w:rsidRPr="00C57E9F">
        <w:rPr>
          <w:rFonts w:ascii="Browallia New" w:hAnsi="Browallia New" w:cs="Browallia New" w:hint="cs"/>
          <w:sz w:val="28"/>
          <w:szCs w:val="28"/>
          <w:cs/>
        </w:rPr>
        <w:t>ตาม</w:t>
      </w:r>
      <w:r w:rsidRPr="00C57E9F">
        <w:rPr>
          <w:rFonts w:ascii="Browallia New" w:hAnsi="Browallia New" w:cs="Browallia New"/>
          <w:sz w:val="28"/>
          <w:szCs w:val="28"/>
          <w:cs/>
        </w:rPr>
        <w:t>บัญชีของเงินลงทุน</w:t>
      </w:r>
    </w:p>
    <w:p w14:paraId="2FA323D8" w14:textId="77777777" w:rsidR="00AF4885" w:rsidRPr="00C57E9F" w:rsidRDefault="00AF4885" w:rsidP="004A74DD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985B022" w14:textId="73D5C202" w:rsidR="001B38C5" w:rsidRPr="00C57E9F" w:rsidRDefault="007A7327" w:rsidP="00747399">
      <w:pPr>
        <w:pStyle w:val="Preformatted"/>
        <w:numPr>
          <w:ilvl w:val="0"/>
          <w:numId w:val="16"/>
        </w:numPr>
        <w:tabs>
          <w:tab w:val="clear" w:pos="0"/>
          <w:tab w:val="clear" w:pos="644"/>
          <w:tab w:val="clear" w:pos="959"/>
        </w:tabs>
        <w:ind w:left="420" w:hanging="42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เงินให้กู้ยืม </w:t>
      </w:r>
      <w:r w:rsidR="00EA340B" w:rsidRPr="00C57E9F">
        <w:rPr>
          <w:rFonts w:ascii="Browallia New" w:hAnsi="Browallia New" w:cs="Browallia New"/>
          <w:sz w:val="28"/>
          <w:szCs w:val="28"/>
          <w:u w:val="single"/>
          <w:lang w:val="en-GB"/>
        </w:rPr>
        <w:t>–</w:t>
      </w:r>
      <w:r w:rsidRPr="00C57E9F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บริษัทอื่น</w:t>
      </w:r>
    </w:p>
    <w:p w14:paraId="6162FA71" w14:textId="6A80C846" w:rsidR="00EA340B" w:rsidRPr="00C57E9F" w:rsidRDefault="00EA340B" w:rsidP="00EA340B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3AD8FA5" w14:textId="52B286C2" w:rsidR="0093319D" w:rsidRPr="00C57E9F" w:rsidRDefault="009A2A3B" w:rsidP="0093319D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ย่อยทางอ้อมแห่งหนึ่งให้เงินกู้ยืมแก่บริษัทอื่นจำนวน 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100.00 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ล้านบาท </w:t>
      </w:r>
      <w:r w:rsidR="0093319D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และดอกเบี้ยค้างรับจำนวน </w:t>
      </w:r>
      <w:r w:rsidR="0093319D" w:rsidRPr="00C57E9F">
        <w:rPr>
          <w:rFonts w:ascii="Browallia New" w:hAnsi="Browallia New" w:cs="Browallia New" w:hint="cs"/>
          <w:sz w:val="28"/>
          <w:szCs w:val="28"/>
        </w:rPr>
        <w:t xml:space="preserve">3.28 </w:t>
      </w:r>
      <w:r w:rsidR="0093319D"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โดยมีอัตราดอกเบี้ยร้อยละ 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6.50 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ต่อปี ในรูปแบบตั๋วสัญญาใช้เงินและถึงกำหนดรับชำระแล้ว อย่างไรก็ตามในระหว่างปี บริษัทย่อยทางอ้อมได้รับชำระดอกเบี้ยแล้วจำนวน 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4.79 </w:t>
      </w:r>
      <w:r w:rsidR="0093319D"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ล้านบาท และปัจจุบันอยู่ในระหว่างการเจรจาเปลี่ยนแปลงเงื่อนไขการรับชำระหนี้ โดยมีข้อตกลงว่า กรรมการของบริษัทดังกล่าวจะเป็นผู้ค้ำประกันตั๋วสัญญาใช้เงิน </w:t>
      </w:r>
    </w:p>
    <w:p w14:paraId="746C819C" w14:textId="77777777" w:rsidR="0093319D" w:rsidRPr="00C57E9F" w:rsidRDefault="0093319D" w:rsidP="0093319D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935CF5D" w14:textId="77777777" w:rsidR="0093319D" w:rsidRPr="00C57E9F" w:rsidRDefault="0093319D" w:rsidP="00F00AA8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นอกจากนี้ ในระหว่างปี บริษัทย่อยทางอ้อมได้จ่ายเงินประกันเพิ่มเติมเพื่อเข้าทำรายการตรวจสอบสถานะแห่งสิทธิเกี่ยวกับการจัดงานมิสยูนิ</w:t>
      </w:r>
      <w:proofErr w:type="spellStart"/>
      <w:r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เวิร์ส</w:t>
      </w:r>
      <w:proofErr w:type="spellEnd"/>
      <w:r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ให้แก่บริษัทดังกล่าวจำนวน </w:t>
      </w:r>
      <w:r w:rsidRPr="00C57E9F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4.80 </w:t>
      </w:r>
      <w:r w:rsidRPr="00C57E9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ล้านบาท (รวมอยู่ในสินทรัพย์หมุนเวียนในงบการ    เงินรวม)</w:t>
      </w:r>
    </w:p>
    <w:p w14:paraId="6072B280" w14:textId="78E15F63" w:rsidR="009A2A3B" w:rsidRPr="00C57E9F" w:rsidRDefault="009A2A3B" w:rsidP="00F00AA8">
      <w:pPr>
        <w:pStyle w:val="CordiaNew"/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sectPr w:rsidR="009A2A3B" w:rsidRPr="00C57E9F" w:rsidSect="002439F2">
          <w:footerReference w:type="default" r:id="rId11"/>
          <w:footerReference w:type="first" r:id="rId12"/>
          <w:pgSz w:w="11909" w:h="16834" w:code="9"/>
          <w:pgMar w:top="1440" w:right="1136" w:bottom="1259" w:left="1418" w:header="992" w:footer="460" w:gutter="0"/>
          <w:pgNumType w:start="9"/>
          <w:cols w:space="720"/>
          <w:docGrid w:linePitch="245"/>
        </w:sectPr>
      </w:pPr>
    </w:p>
    <w:p w14:paraId="50E6F510" w14:textId="7F13D542" w:rsidR="00903D86" w:rsidRPr="00C57E9F" w:rsidRDefault="00946BD3" w:rsidP="00903D8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57E9F">
        <w:rPr>
          <w:rFonts w:ascii="Browallia New" w:hAnsi="Browallia New" w:cs="Browallia New"/>
          <w:sz w:val="28"/>
          <w:szCs w:val="28"/>
          <w:u w:val="single"/>
          <w:cs/>
        </w:rPr>
        <w:t>อาคารและอุปกรณ์</w:t>
      </w:r>
    </w:p>
    <w:p w14:paraId="71FC245B" w14:textId="77777777" w:rsidR="001E4098" w:rsidRPr="00C57E9F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</w:rPr>
      </w:pPr>
    </w:p>
    <w:tbl>
      <w:tblPr>
        <w:tblW w:w="1422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50"/>
        <w:gridCol w:w="920"/>
        <w:gridCol w:w="199"/>
        <w:gridCol w:w="1182"/>
        <w:gridCol w:w="24"/>
        <w:gridCol w:w="94"/>
        <w:gridCol w:w="86"/>
        <w:gridCol w:w="966"/>
        <w:gridCol w:w="26"/>
        <w:gridCol w:w="177"/>
        <w:gridCol w:w="967"/>
        <w:gridCol w:w="27"/>
        <w:gridCol w:w="1318"/>
        <w:gridCol w:w="22"/>
        <w:gridCol w:w="1398"/>
        <w:gridCol w:w="1170"/>
        <w:gridCol w:w="10"/>
        <w:gridCol w:w="1160"/>
        <w:gridCol w:w="88"/>
        <w:gridCol w:w="1258"/>
      </w:tblGrid>
      <w:tr w:rsidR="00247E94" w:rsidRPr="00C57E9F" w14:paraId="3F9D5952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4D1B77DF" w14:textId="77777777" w:rsidR="00247E94" w:rsidRPr="00C57E9F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color w:val="0000FF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D27403" w14:textId="77777777" w:rsidR="00247E94" w:rsidRPr="00C57E9F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9" w:type="dxa"/>
            <w:gridSpan w:val="4"/>
            <w:shd w:val="clear" w:color="auto" w:fill="auto"/>
          </w:tcPr>
          <w:p w14:paraId="71B9744C" w14:textId="77777777" w:rsidR="00247E94" w:rsidRPr="00C57E9F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2AF864F" w14:textId="77777777" w:rsidR="00247E94" w:rsidRPr="00C57E9F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18" w:type="dxa"/>
            <w:gridSpan w:val="10"/>
            <w:shd w:val="clear" w:color="auto" w:fill="auto"/>
            <w:hideMark/>
          </w:tcPr>
          <w:p w14:paraId="52C08AE5" w14:textId="77777777" w:rsidR="00247E94" w:rsidRPr="00C57E9F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247E94" w:rsidRPr="00C57E9F" w14:paraId="72E95E02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1278685F" w14:textId="77777777" w:rsidR="00247E94" w:rsidRPr="00C57E9F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2" w:type="dxa"/>
            <w:gridSpan w:val="20"/>
            <w:shd w:val="clear" w:color="auto" w:fill="auto"/>
          </w:tcPr>
          <w:p w14:paraId="3048C63A" w14:textId="77777777" w:rsidR="00247E94" w:rsidRPr="00C57E9F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47E94" w:rsidRPr="00C57E9F" w14:paraId="2DB6F0E1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7DC862BE" w14:textId="77777777" w:rsidR="00247E94" w:rsidRPr="00C57E9F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810225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F3C074D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CF10836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5D4E78A" w14:textId="77777777" w:rsidR="00247E94" w:rsidRPr="00C57E9F" w:rsidRDefault="00247E94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3C396F1" w14:textId="1BACC1EC" w:rsidR="00247E94" w:rsidRPr="00C57E9F" w:rsidRDefault="00B01B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เครื่องมือและ</w:t>
            </w:r>
            <w:r w:rsidR="00247E94"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1824E22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FC12C3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68CDAF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AA787EA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สินทรัพย์ระหว่าง</w:t>
            </w:r>
          </w:p>
          <w:p w14:paraId="081617F1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2A13CCF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A6BD40" w14:textId="77777777" w:rsidR="00247E94" w:rsidRPr="00C57E9F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87381E" w:rsidRPr="00C57E9F" w14:paraId="416AD29C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71019851" w14:textId="77777777" w:rsidR="0087381E" w:rsidRPr="00C57E9F" w:rsidRDefault="0087381E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3D5721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D4488FE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94869B7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A0C6B9E" w14:textId="77777777" w:rsidR="0087381E" w:rsidRPr="00C57E9F" w:rsidRDefault="0087381E" w:rsidP="008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498979F1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A1801F8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61064C1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DF61BE6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59933F3" w14:textId="77777777" w:rsidR="0087381E" w:rsidRPr="00C57E9F" w:rsidRDefault="0087381E" w:rsidP="0087381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47E94" w:rsidRPr="00C57E9F" w14:paraId="0A37A941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5E43BD28" w14:textId="77777777" w:rsidR="00247E94" w:rsidRPr="00C57E9F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BC8411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6236687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7212787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DF641C2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B456F8A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1D4E697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9EE016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D076C6D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D799E5" w14:textId="77777777" w:rsidR="00247E94" w:rsidRPr="00C57E9F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0233" w:rsidRPr="00C57E9F" w14:paraId="0F3D1C10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1464EBE5" w14:textId="4BBE297B" w:rsidR="00330233" w:rsidRPr="00C57E9F" w:rsidRDefault="00330233" w:rsidP="0033023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BA7C64" w14:textId="778AF997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5342FE1D" w14:textId="29960C65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186,599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C1B8D0E" w14:textId="7C663FF3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238,051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FF28DA" w14:textId="79B0557E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207,201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CF1A12" w14:textId="7CCCCBAA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288,287</w:t>
            </w:r>
          </w:p>
        </w:tc>
        <w:tc>
          <w:tcPr>
            <w:tcW w:w="1398" w:type="dxa"/>
            <w:shd w:val="clear" w:color="auto" w:fill="auto"/>
          </w:tcPr>
          <w:p w14:paraId="0E280D71" w14:textId="57AE3390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146,060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19866EB" w14:textId="50FD106D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27,216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EB1080F" w14:textId="176BFBC5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288EF441" w14:textId="24A663B3" w:rsidR="00330233" w:rsidRPr="00C57E9F" w:rsidRDefault="00330233" w:rsidP="003302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1,176,625</w:t>
            </w:r>
          </w:p>
        </w:tc>
      </w:tr>
      <w:tr w:rsidR="00744A91" w:rsidRPr="00C57E9F" w14:paraId="14877080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7299D04" w14:textId="77777777" w:rsidR="00744A91" w:rsidRPr="00C57E9F" w:rsidRDefault="00744A91" w:rsidP="00744A9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2796C1C" w14:textId="528D5EDA" w:rsidR="00744A91" w:rsidRPr="00C57E9F" w:rsidRDefault="00744A91" w:rsidP="00744A9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73536DB" w14:textId="0E7AE148" w:rsidR="00744A91" w:rsidRPr="00C57E9F" w:rsidRDefault="00744A91" w:rsidP="00744A9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F862A61" w14:textId="1B21329E" w:rsidR="00744A91" w:rsidRPr="00C57E9F" w:rsidRDefault="00744A91" w:rsidP="00744A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5,090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19149545" w14:textId="639F985C" w:rsidR="00744A91" w:rsidRPr="00C57E9F" w:rsidRDefault="00744A91" w:rsidP="00744A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3,505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5AF3D3A" w14:textId="7CA4EDC4" w:rsidR="00744A91" w:rsidRPr="00C57E9F" w:rsidRDefault="00744A91" w:rsidP="00744A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262</w:t>
            </w:r>
          </w:p>
        </w:tc>
        <w:tc>
          <w:tcPr>
            <w:tcW w:w="1398" w:type="dxa"/>
            <w:shd w:val="clear" w:color="auto" w:fill="auto"/>
          </w:tcPr>
          <w:p w14:paraId="6ECCA6A5" w14:textId="5E426B11" w:rsidR="00744A91" w:rsidRPr="00C57E9F" w:rsidRDefault="00744A91" w:rsidP="00744A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1,264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C21FA35" w14:textId="1B8F1DDE" w:rsidR="00744A91" w:rsidRPr="00C57E9F" w:rsidRDefault="00744A91" w:rsidP="00744A9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6A66BB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8,702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7E889D3D" w14:textId="3B810420" w:rsidR="00744A91" w:rsidRPr="00C57E9F" w:rsidRDefault="00744A91" w:rsidP="00744A9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A053321" w14:textId="5F881F4F" w:rsidR="00744A91" w:rsidRPr="00C57E9F" w:rsidRDefault="00744A91" w:rsidP="00744A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18,823</w:t>
            </w:r>
          </w:p>
        </w:tc>
      </w:tr>
      <w:tr w:rsidR="00644108" w:rsidRPr="00C57E9F" w14:paraId="64DE8E9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41A826A" w14:textId="33FAA615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ปรับมูลค่า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809F5F8" w14:textId="0425F1D2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82,800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12E26A7" w14:textId="1A1022BE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28D9C60" w14:textId="23F3C0EB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1DB4E233" w14:textId="07CC3480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F567167" w14:textId="5CEED01F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1398" w:type="dxa"/>
            <w:shd w:val="clear" w:color="auto" w:fill="auto"/>
          </w:tcPr>
          <w:p w14:paraId="72496311" w14:textId="04DD9601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046A7D8A" w14:textId="290918D3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045EBC14" w14:textId="68DF5B5E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161ED6F" w14:textId="5BC12008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82,800</w:t>
            </w:r>
          </w:p>
        </w:tc>
      </w:tr>
      <w:tr w:rsidR="00644108" w:rsidRPr="00C57E9F" w14:paraId="432711A1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2AF3AD7A" w14:textId="77777777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152E607" w14:textId="03ACF44E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44F8A09" w14:textId="30AF47FA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A6F5FE6" w14:textId="0D098312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DBED238" w14:textId="40F60E40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(1,233)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C939C1C" w14:textId="3A8D7661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(55)</w:t>
            </w:r>
          </w:p>
        </w:tc>
        <w:tc>
          <w:tcPr>
            <w:tcW w:w="1398" w:type="dxa"/>
            <w:shd w:val="clear" w:color="auto" w:fill="auto"/>
          </w:tcPr>
          <w:p w14:paraId="45D8E258" w14:textId="60034BDE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(21,730)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C7033B2" w14:textId="18F5F9D6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677BF274" w14:textId="19278109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9112E39" w14:textId="1B8DF0F1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(23,018)</w:t>
            </w:r>
          </w:p>
        </w:tc>
      </w:tr>
      <w:tr w:rsidR="00644108" w:rsidRPr="00C57E9F" w14:paraId="3FB524F4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79EAEFA2" w14:textId="1600F570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ตัดจำหน่ายสินทรัพย์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F81ED9" w14:textId="38BBCC58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DC4548D" w14:textId="33ECC00E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FECB0BD" w14:textId="1C90B5DA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(85,120)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664524E4" w14:textId="06C11A24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5A51DC4" w14:textId="39148C94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(29,700)</w:t>
            </w:r>
          </w:p>
        </w:tc>
        <w:tc>
          <w:tcPr>
            <w:tcW w:w="1398" w:type="dxa"/>
            <w:shd w:val="clear" w:color="auto" w:fill="auto"/>
          </w:tcPr>
          <w:p w14:paraId="2A73A100" w14:textId="6461D7C4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(2,065)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0F44AB4" w14:textId="33E955D9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26E29CBB" w14:textId="286D90F1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EA37465" w14:textId="0E5E3449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(116,885)</w:t>
            </w:r>
          </w:p>
        </w:tc>
      </w:tr>
      <w:tr w:rsidR="00644108" w:rsidRPr="00C57E9F" w14:paraId="3BCAC0D5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CDC2DEC" w14:textId="77777777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DA87CF" w14:textId="1807F446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B98D835" w14:textId="2E4F4C3F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1AB3215" w14:textId="5A51D9A0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FAD3EC0" w14:textId="1116A539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3,084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44D0D8A" w14:textId="54E5E346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1398" w:type="dxa"/>
            <w:shd w:val="clear" w:color="auto" w:fill="auto"/>
          </w:tcPr>
          <w:p w14:paraId="3B0D2D0B" w14:textId="28C590E7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0385C489" w14:textId="5297B0A5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DD15E76" w14:textId="30958DE0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421B288" w14:textId="74708D82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3,084</w:t>
            </w:r>
          </w:p>
        </w:tc>
      </w:tr>
      <w:tr w:rsidR="00644108" w:rsidRPr="00C57E9F" w14:paraId="21938B38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6C4E2F2" w14:textId="7FB731BC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จัดประเภทเป็น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4332E2" w14:textId="7E33C242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F03E131" w14:textId="48E73F37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2E2ED85" w14:textId="6A70FDF7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(53,038)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6BEBD31" w14:textId="25F1E52B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E6CCB47" w14:textId="4BF15A38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(47,089)</w:t>
            </w:r>
          </w:p>
        </w:tc>
        <w:tc>
          <w:tcPr>
            <w:tcW w:w="1398" w:type="dxa"/>
            <w:shd w:val="clear" w:color="auto" w:fill="auto"/>
          </w:tcPr>
          <w:p w14:paraId="2EBF51C3" w14:textId="051EE7A5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(14,357)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CB08020" w14:textId="3527AD3E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1A30471C" w14:textId="52F96601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924BDD6" w14:textId="44CB092F" w:rsidR="00644108" w:rsidRPr="00C57E9F" w:rsidRDefault="00644108" w:rsidP="0064410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(114,484)</w:t>
            </w:r>
          </w:p>
        </w:tc>
      </w:tr>
      <w:tr w:rsidR="00644108" w:rsidRPr="00C57E9F" w14:paraId="1B1664FD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C547269" w14:textId="0E737756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B60779" w14:textId="3C2C1B3A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166,000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849AB5D" w14:textId="031D6108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186,599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D3FD2BF" w14:textId="19202508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104,983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484B990" w14:textId="0139756F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212,557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CF8A6C" w14:textId="145ADF6B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211,705</w:t>
            </w:r>
          </w:p>
        </w:tc>
        <w:tc>
          <w:tcPr>
            <w:tcW w:w="1398" w:type="dxa"/>
            <w:shd w:val="clear" w:color="auto" w:fill="auto"/>
          </w:tcPr>
          <w:p w14:paraId="1EFE4B85" w14:textId="7D39D945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109,172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A3F194" w14:textId="2F5129C3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35,918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58778073" w14:textId="57BBD91B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7B8792C4" w14:textId="5C84D4A5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1,026,945</w:t>
            </w:r>
          </w:p>
        </w:tc>
      </w:tr>
      <w:tr w:rsidR="00644108" w:rsidRPr="00C57E9F" w14:paraId="0036A98A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52CF415" w14:textId="3B4F0570" w:rsidR="00644108" w:rsidRPr="00C57E9F" w:rsidRDefault="00644108" w:rsidP="0064410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9CAFFB" w14:textId="71232F44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5E180EAB" w14:textId="6DD94733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BF791D5" w14:textId="438D6756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6,166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3A27ECE" w14:textId="1017E1D1" w:rsidR="00644108" w:rsidRPr="006A66BB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A66BB">
              <w:rPr>
                <w:rFonts w:ascii="Browallia New" w:hAnsi="Browallia New" w:cs="Browallia New" w:hint="cs"/>
                <w:sz w:val="20"/>
                <w:szCs w:val="20"/>
                <w:highlight w:val="yellow"/>
                <w:cs/>
              </w:rPr>
              <w:t xml:space="preserve">            </w:t>
            </w:r>
            <w:r w:rsidRPr="006A66BB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39,683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E78A4A" w14:textId="288EDA3E" w:rsidR="00644108" w:rsidRPr="006A66BB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A66BB">
              <w:rPr>
                <w:rFonts w:ascii="Browallia New" w:hAnsi="Browallia New" w:cs="Browallia New" w:hint="cs"/>
                <w:sz w:val="20"/>
                <w:szCs w:val="20"/>
                <w:highlight w:val="yellow"/>
                <w:cs/>
              </w:rPr>
              <w:t xml:space="preserve">            </w:t>
            </w:r>
            <w:r w:rsidRPr="006A66BB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 xml:space="preserve">      6,240</w:t>
            </w:r>
          </w:p>
        </w:tc>
        <w:tc>
          <w:tcPr>
            <w:tcW w:w="1398" w:type="dxa"/>
            <w:shd w:val="clear" w:color="auto" w:fill="auto"/>
          </w:tcPr>
          <w:p w14:paraId="0CB1107A" w14:textId="0B574AFA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2,490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FD1D8C1" w14:textId="7EBE2582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0756C69" w14:textId="54217B53" w:rsidR="00644108" w:rsidRPr="00C57E9F" w:rsidRDefault="00644108" w:rsidP="0064410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3CCBB35" w14:textId="2384EFDA" w:rsidR="00644108" w:rsidRPr="00C57E9F" w:rsidRDefault="00644108" w:rsidP="0064410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54,780</w:t>
            </w:r>
          </w:p>
        </w:tc>
      </w:tr>
      <w:tr w:rsidR="008D1C68" w:rsidRPr="00C57E9F" w14:paraId="3AA7E6E3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C12B8F9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54EF7E3" w14:textId="13031BA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1886FA5" w14:textId="662B250C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A2FDEEA" w14:textId="20391DA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98785E9" w14:textId="227CFD84" w:rsidR="008D1C68" w:rsidRPr="006A66BB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A66BB">
              <w:rPr>
                <w:rFonts w:ascii="Browallia New" w:hAnsi="Browallia New" w:cs="Browallia New" w:hint="cs"/>
                <w:sz w:val="20"/>
                <w:szCs w:val="20"/>
                <w:highlight w:val="yellow"/>
                <w:cs/>
              </w:rPr>
              <w:t xml:space="preserve">            </w:t>
            </w:r>
            <w:r w:rsidRPr="006A66BB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(3,558)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F28F963" w14:textId="692E1E11" w:rsidR="008D1C68" w:rsidRPr="006A66BB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A66BB">
              <w:rPr>
                <w:rFonts w:ascii="Browallia New" w:hAnsi="Browallia New" w:cs="Browallia New" w:hint="cs"/>
                <w:sz w:val="20"/>
                <w:szCs w:val="20"/>
                <w:highlight w:val="yellow"/>
                <w:cs/>
              </w:rPr>
              <w:t xml:space="preserve">            </w:t>
            </w:r>
            <w:r w:rsidRPr="006A66BB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 xml:space="preserve">  (10,422)</w:t>
            </w:r>
          </w:p>
        </w:tc>
        <w:tc>
          <w:tcPr>
            <w:tcW w:w="1398" w:type="dxa"/>
            <w:shd w:val="clear" w:color="auto" w:fill="auto"/>
          </w:tcPr>
          <w:p w14:paraId="51F41837" w14:textId="29445D2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(31,870)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51DA3D" w14:textId="188BE8F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0B2E0AFD" w14:textId="1C0CA1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0684190" w14:textId="2B9B1E4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(45,850)</w:t>
            </w:r>
          </w:p>
        </w:tc>
      </w:tr>
      <w:tr w:rsidR="008D1C68" w:rsidRPr="00C57E9F" w14:paraId="3C4F299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D4A96E4" w14:textId="796E01A2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18B7CE6" w14:textId="1B05552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F4355C0" w14:textId="20669B5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053D8A8F" w14:textId="1B634CC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(32,506)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4F94154" w14:textId="4EA0E666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94C01E5" w14:textId="446D522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1398" w:type="dxa"/>
            <w:shd w:val="clear" w:color="auto" w:fill="auto"/>
          </w:tcPr>
          <w:p w14:paraId="43F16184" w14:textId="30F5280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(209)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E36EF0E" w14:textId="3048B50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C7DA75B" w14:textId="089445B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B8A1B89" w14:textId="77C01708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(32,715)</w:t>
            </w:r>
          </w:p>
        </w:tc>
      </w:tr>
      <w:tr w:rsidR="008D1C68" w:rsidRPr="00C57E9F" w14:paraId="5301AEC3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182AC07E" w14:textId="221E3BCA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276403" w14:textId="1F40948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166,000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1349071" w14:textId="0B8FCEC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186,800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08963897" w14:textId="26FD3F54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78,643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6059DF3" w14:textId="5C733D7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248,682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0892362" w14:textId="4C0A417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66BB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>207,523</w:t>
            </w:r>
          </w:p>
        </w:tc>
        <w:tc>
          <w:tcPr>
            <w:tcW w:w="1398" w:type="dxa"/>
            <w:shd w:val="clear" w:color="auto" w:fill="auto"/>
          </w:tcPr>
          <w:p w14:paraId="481F319B" w14:textId="407F664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79,583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6FBEDA54" w14:textId="7282792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35,918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07CAAC40" w14:textId="126F513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053EBDBD" w14:textId="538CA3A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1,003,160</w:t>
            </w:r>
          </w:p>
        </w:tc>
      </w:tr>
      <w:tr w:rsidR="008D1C68" w:rsidRPr="00C57E9F" w14:paraId="7635EC95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029A440A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330D4E6" w14:textId="1151E69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3646E46" w14:textId="0CE3918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EE7416E" w14:textId="3D1294C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8C5F62B" w14:textId="126162A8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D81CE53" w14:textId="0C2F6C7B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398" w:type="dxa"/>
            <w:shd w:val="clear" w:color="auto" w:fill="auto"/>
          </w:tcPr>
          <w:p w14:paraId="57D525FC" w14:textId="6C7629D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1F1A9A" w14:textId="45F1E8A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6F4C488E" w14:textId="56CE5DD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5C885BC8" w14:textId="042D3EC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8D1C68" w:rsidRPr="00C57E9F" w14:paraId="0E1B43C5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0DC203AC" w14:textId="77777777" w:rsidR="008D1C68" w:rsidRPr="00C57E9F" w:rsidRDefault="008D1C68" w:rsidP="008D1C68">
            <w:pPr>
              <w:pStyle w:val="Heading6"/>
              <w:ind w:left="162" w:hanging="18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3948E" w14:textId="1A2275D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7536F8D4" w14:textId="51D2AC2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8F4D6C6" w14:textId="525995B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3E04A36" w14:textId="5692A1E4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0E8BE31F" w14:textId="47EC7D60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398" w:type="dxa"/>
            <w:shd w:val="clear" w:color="auto" w:fill="auto"/>
          </w:tcPr>
          <w:p w14:paraId="2794C626" w14:textId="201E5D4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118267E4" w14:textId="5478248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2D83F43" w14:textId="4438DCB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4CFFD856" w14:textId="3F308A5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8D1C68" w:rsidRPr="00C57E9F" w14:paraId="3B4600A5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7039EF4" w14:textId="69E29F89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F5CDEE" w14:textId="1704453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0EA14C1" w14:textId="19E02BE5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53,824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F2AFC2A" w14:textId="4800ACA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128,769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3F18BF1C" w14:textId="5CEC994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72,082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686592" w14:textId="7BC0F00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230,686</w:t>
            </w:r>
          </w:p>
        </w:tc>
        <w:tc>
          <w:tcPr>
            <w:tcW w:w="1398" w:type="dxa"/>
            <w:shd w:val="clear" w:color="auto" w:fill="auto"/>
          </w:tcPr>
          <w:p w14:paraId="470D680E" w14:textId="33C49E4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125,880</w:t>
            </w:r>
          </w:p>
        </w:tc>
        <w:tc>
          <w:tcPr>
            <w:tcW w:w="1170" w:type="dxa"/>
            <w:shd w:val="clear" w:color="auto" w:fill="auto"/>
          </w:tcPr>
          <w:p w14:paraId="685DCF01" w14:textId="18F8AE9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8,991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71DB451C" w14:textId="366F067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3F724A8" w14:textId="5C586E3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620,232</w:t>
            </w:r>
          </w:p>
        </w:tc>
      </w:tr>
      <w:tr w:rsidR="008D1C68" w:rsidRPr="00C57E9F" w14:paraId="47AB3F5F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DF166F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08D93E" w14:textId="623CA03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B82F77E" w14:textId="4ADB75B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11,070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A5D59B1" w14:textId="603F9A2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11,354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A46A8A1" w14:textId="0309147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43,002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3BFED58" w14:textId="0E622A3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20,330</w:t>
            </w:r>
          </w:p>
        </w:tc>
        <w:tc>
          <w:tcPr>
            <w:tcW w:w="1398" w:type="dxa"/>
            <w:shd w:val="clear" w:color="auto" w:fill="auto"/>
          </w:tcPr>
          <w:p w14:paraId="25014667" w14:textId="66F945E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10,603</w:t>
            </w:r>
          </w:p>
        </w:tc>
        <w:tc>
          <w:tcPr>
            <w:tcW w:w="1170" w:type="dxa"/>
            <w:shd w:val="clear" w:color="auto" w:fill="auto"/>
          </w:tcPr>
          <w:p w14:paraId="3CF69397" w14:textId="03FCD225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4,271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A88EE35" w14:textId="1E2A7E8D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22745BD" w14:textId="5F45B2C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100,630</w:t>
            </w:r>
          </w:p>
        </w:tc>
      </w:tr>
      <w:tr w:rsidR="008D1C68" w:rsidRPr="00C57E9F" w14:paraId="319667C9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0FAB05F1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0FADA4" w14:textId="3788F15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785442C" w14:textId="30F3AD4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E950C6D" w14:textId="0F4B85B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(26)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0A6D2A" w14:textId="5F54854E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(462)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60ACD9B" w14:textId="488AEF6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(7,881)</w:t>
            </w:r>
          </w:p>
        </w:tc>
        <w:tc>
          <w:tcPr>
            <w:tcW w:w="1398" w:type="dxa"/>
            <w:shd w:val="clear" w:color="auto" w:fill="auto"/>
          </w:tcPr>
          <w:p w14:paraId="277E9BFC" w14:textId="150F3C1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(21,651)</w:t>
            </w:r>
          </w:p>
        </w:tc>
        <w:tc>
          <w:tcPr>
            <w:tcW w:w="1170" w:type="dxa"/>
            <w:shd w:val="clear" w:color="auto" w:fill="auto"/>
          </w:tcPr>
          <w:p w14:paraId="3F32E2DF" w14:textId="78B2423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1E365410" w14:textId="404E7A7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543B57E" w14:textId="1DBD893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(30,020)</w:t>
            </w:r>
          </w:p>
        </w:tc>
      </w:tr>
      <w:tr w:rsidR="008D1C68" w:rsidRPr="00C57E9F" w14:paraId="0EB49F6B" w14:textId="77777777" w:rsidTr="00685BA7">
        <w:trPr>
          <w:cantSplit/>
        </w:trPr>
        <w:tc>
          <w:tcPr>
            <w:tcW w:w="2880" w:type="dxa"/>
            <w:shd w:val="clear" w:color="auto" w:fill="auto"/>
          </w:tcPr>
          <w:p w14:paraId="62C18ED4" w14:textId="49BCE0FA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ค่าเสื่อมราคาสำหรับส่วนที่ตัดจ่าย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69134DB" w14:textId="1138415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BA5873A" w14:textId="59E909D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841BBD3" w14:textId="20C89BA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(53,824)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CCF5BF4" w14:textId="136CA76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A07725D" w14:textId="4A5ED64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(51)</w:t>
            </w:r>
          </w:p>
        </w:tc>
        <w:tc>
          <w:tcPr>
            <w:tcW w:w="1398" w:type="dxa"/>
            <w:shd w:val="clear" w:color="auto" w:fill="auto"/>
          </w:tcPr>
          <w:p w14:paraId="7ABB21A3" w14:textId="334F8D6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(1,932)</w:t>
            </w:r>
          </w:p>
        </w:tc>
        <w:tc>
          <w:tcPr>
            <w:tcW w:w="1170" w:type="dxa"/>
            <w:shd w:val="clear" w:color="auto" w:fill="auto"/>
          </w:tcPr>
          <w:p w14:paraId="780671D5" w14:textId="3C043FC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A49EFE4" w14:textId="19B8038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184CCE0" w14:textId="436C44E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(55,807)</w:t>
            </w:r>
          </w:p>
        </w:tc>
      </w:tr>
      <w:tr w:rsidR="008D1C68" w:rsidRPr="00C57E9F" w14:paraId="37E79887" w14:textId="77777777" w:rsidTr="00685BA7">
        <w:trPr>
          <w:cantSplit/>
        </w:trPr>
        <w:tc>
          <w:tcPr>
            <w:tcW w:w="2880" w:type="dxa"/>
            <w:shd w:val="clear" w:color="auto" w:fill="auto"/>
          </w:tcPr>
          <w:p w14:paraId="6386AA59" w14:textId="41CBBD1A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จัดประเภทเป็น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04213D0" w14:textId="29A502C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1FEF997" w14:textId="74650D7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DB9E653" w14:textId="63C1D7F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(39,057)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FC60181" w14:textId="54CE214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A347560" w14:textId="02DEDE0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(44,010)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987B09B" w14:textId="3AF8B8D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(13,095)</w:t>
            </w:r>
          </w:p>
        </w:tc>
        <w:tc>
          <w:tcPr>
            <w:tcW w:w="1170" w:type="dxa"/>
            <w:shd w:val="clear" w:color="auto" w:fill="auto"/>
          </w:tcPr>
          <w:p w14:paraId="358EDDC9" w14:textId="3AD87FF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44DF39B1" w14:textId="4C0116D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2B514B1" w14:textId="60D57764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(96,162)</w:t>
            </w:r>
          </w:p>
        </w:tc>
      </w:tr>
      <w:tr w:rsidR="008D1C68" w:rsidRPr="00C57E9F" w14:paraId="4475557F" w14:textId="77777777" w:rsidTr="00685BA7">
        <w:trPr>
          <w:cantSplit/>
        </w:trPr>
        <w:tc>
          <w:tcPr>
            <w:tcW w:w="2880" w:type="dxa"/>
            <w:shd w:val="clear" w:color="auto" w:fill="auto"/>
            <w:hideMark/>
          </w:tcPr>
          <w:p w14:paraId="59746BD3" w14:textId="7FA5B333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5950D2" w14:textId="7F38927D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177E79F5" w14:textId="3858BE9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64,894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A197488" w14:textId="3F93B5F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47,216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D987F03" w14:textId="20B79C4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114,622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E4D8EBA" w14:textId="3EF3B67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199,074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0693A21" w14:textId="26AD0A65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99,805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7E58B" w14:textId="5774798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13,262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E5DF25E" w14:textId="3D0717A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527D723" w14:textId="5423D01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538,873</w:t>
            </w:r>
          </w:p>
        </w:tc>
      </w:tr>
      <w:tr w:rsidR="008D1C68" w:rsidRPr="00C57E9F" w14:paraId="3E2A2C69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45DC5AC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753DD5" w14:textId="0BD97D2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8D2193A" w14:textId="31A2373A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10,992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F1EA1DB" w14:textId="372D768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8,270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5343BF5" w14:textId="6629C7D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46,010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FECE0F9" w14:textId="6BE3EA3A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7,212</w:t>
            </w:r>
          </w:p>
        </w:tc>
        <w:tc>
          <w:tcPr>
            <w:tcW w:w="1398" w:type="dxa"/>
            <w:shd w:val="clear" w:color="auto" w:fill="auto"/>
          </w:tcPr>
          <w:p w14:paraId="7D7F886B" w14:textId="219DA79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4,016</w:t>
            </w:r>
          </w:p>
        </w:tc>
        <w:tc>
          <w:tcPr>
            <w:tcW w:w="1170" w:type="dxa"/>
            <w:shd w:val="clear" w:color="auto" w:fill="auto"/>
          </w:tcPr>
          <w:p w14:paraId="20A17A84" w14:textId="3832EA5A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5,743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6DE5E75A" w14:textId="28C7F63A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7E959E3" w14:textId="1A3DE77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82,243</w:t>
            </w:r>
          </w:p>
        </w:tc>
      </w:tr>
      <w:tr w:rsidR="008D1C68" w:rsidRPr="00C57E9F" w14:paraId="21A537F4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470BDC65" w14:textId="60B90943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D12ED1A" w14:textId="490194E4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A1ED330" w14:textId="614537E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B98C2FD" w14:textId="139ED41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E7D22A0" w14:textId="4F3A59F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(2,623)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1A62F3D" w14:textId="0C9AC8CE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(10,047)</w:t>
            </w:r>
          </w:p>
        </w:tc>
        <w:tc>
          <w:tcPr>
            <w:tcW w:w="1398" w:type="dxa"/>
            <w:shd w:val="clear" w:color="auto" w:fill="auto"/>
          </w:tcPr>
          <w:p w14:paraId="4F6F0C34" w14:textId="54A5624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(31,274)</w:t>
            </w:r>
          </w:p>
        </w:tc>
        <w:tc>
          <w:tcPr>
            <w:tcW w:w="1170" w:type="dxa"/>
            <w:shd w:val="clear" w:color="auto" w:fill="auto"/>
          </w:tcPr>
          <w:p w14:paraId="723406F2" w14:textId="29871CB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0FB6CDF" w14:textId="47578E3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88C83B2" w14:textId="04F6B835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(43,944)</w:t>
            </w:r>
          </w:p>
        </w:tc>
      </w:tr>
      <w:tr w:rsidR="008D1C68" w:rsidRPr="00C57E9F" w14:paraId="3476ACB3" w14:textId="77777777" w:rsidTr="00685BA7">
        <w:trPr>
          <w:cantSplit/>
        </w:trPr>
        <w:tc>
          <w:tcPr>
            <w:tcW w:w="2880" w:type="dxa"/>
            <w:shd w:val="clear" w:color="auto" w:fill="auto"/>
          </w:tcPr>
          <w:p w14:paraId="7D0ABCB4" w14:textId="55C18F6F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ค่าเสื่อมราคาสำหรับส่วนที่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FF64AC4" w14:textId="57AE2B2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69F00F8" w14:textId="4932F993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CF4F3AC" w14:textId="439D611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(15,138)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3C34F58F" w14:textId="192D03B4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6BD5440" w14:textId="1954A5D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1398" w:type="dxa"/>
            <w:shd w:val="clear" w:color="auto" w:fill="auto"/>
          </w:tcPr>
          <w:p w14:paraId="38560B45" w14:textId="5F6A39D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(151)</w:t>
            </w:r>
          </w:p>
        </w:tc>
        <w:tc>
          <w:tcPr>
            <w:tcW w:w="1170" w:type="dxa"/>
            <w:shd w:val="clear" w:color="auto" w:fill="auto"/>
          </w:tcPr>
          <w:p w14:paraId="57FB1EBF" w14:textId="0456545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7D76691" w14:textId="1DCF11E3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D86B911" w14:textId="2BEDEE3C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(15,289)</w:t>
            </w:r>
          </w:p>
        </w:tc>
      </w:tr>
      <w:tr w:rsidR="008D1C68" w:rsidRPr="00C57E9F" w14:paraId="01BFB64C" w14:textId="77777777" w:rsidTr="00685BA7">
        <w:trPr>
          <w:cantSplit/>
        </w:trPr>
        <w:tc>
          <w:tcPr>
            <w:tcW w:w="2880" w:type="dxa"/>
            <w:shd w:val="clear" w:color="auto" w:fill="auto"/>
            <w:hideMark/>
          </w:tcPr>
          <w:p w14:paraId="7A4637D0" w14:textId="4F041DC4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D81D3F" w14:textId="648D8589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7E6EF4C" w14:textId="2448D574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75,886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17728BA" w14:textId="19318036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40,348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362338B" w14:textId="1B104C85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158,009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96062BF" w14:textId="5B5446EF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196,239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B8E79F" w14:textId="4B3216A4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72,396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A7502" w14:textId="73C8414D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19,005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3987BB0C" w14:textId="53702099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1F95BA" w14:textId="0F9F73CA" w:rsidR="008D1C68" w:rsidRPr="00C57E9F" w:rsidRDefault="008D1C68" w:rsidP="008D1C68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561,883</w:t>
            </w:r>
          </w:p>
        </w:tc>
      </w:tr>
      <w:tr w:rsidR="008D1C68" w:rsidRPr="00C57E9F" w14:paraId="25983A6E" w14:textId="77777777" w:rsidTr="00A30C8B">
        <w:trPr>
          <w:cantSplit/>
        </w:trPr>
        <w:tc>
          <w:tcPr>
            <w:tcW w:w="2880" w:type="dxa"/>
            <w:shd w:val="clear" w:color="auto" w:fill="auto"/>
          </w:tcPr>
          <w:p w14:paraId="223B312E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DA74C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EBE993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10878D1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D0FDFC9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5091796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8DA88D2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BFA407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5D045BCF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B43080B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1C68" w:rsidRPr="00C57E9F" w14:paraId="2398414B" w14:textId="77777777" w:rsidTr="00A30C8B">
        <w:trPr>
          <w:cantSplit/>
        </w:trPr>
        <w:tc>
          <w:tcPr>
            <w:tcW w:w="2880" w:type="dxa"/>
            <w:shd w:val="clear" w:color="auto" w:fill="auto"/>
          </w:tcPr>
          <w:p w14:paraId="570F7A3F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D1A186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102E54F8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C7E65E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818A83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4F9F02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637F5F49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77602B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6B113A3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24B08A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1C68" w:rsidRPr="00C57E9F" w14:paraId="7FDA8AF6" w14:textId="77777777" w:rsidTr="00A30C8B">
        <w:trPr>
          <w:cantSplit/>
        </w:trPr>
        <w:tc>
          <w:tcPr>
            <w:tcW w:w="2880" w:type="dxa"/>
            <w:shd w:val="clear" w:color="auto" w:fill="auto"/>
          </w:tcPr>
          <w:p w14:paraId="527DFBF6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37F5B7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BDA5627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32280CDB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581FC9C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6C4B85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63E119B4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A3F36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5BD3DD6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FA13E8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1C68" w:rsidRPr="00C57E9F" w14:paraId="2AD9C369" w14:textId="77777777" w:rsidTr="00A30C8B">
        <w:trPr>
          <w:cantSplit/>
        </w:trPr>
        <w:tc>
          <w:tcPr>
            <w:tcW w:w="2880" w:type="dxa"/>
            <w:shd w:val="clear" w:color="auto" w:fill="auto"/>
          </w:tcPr>
          <w:p w14:paraId="2E478212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55C2EF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5D240EDC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B5AE510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9127A2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4E597E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701D330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F907B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C26B9CB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B26501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1C68" w:rsidRPr="00C57E9F" w14:paraId="7A66C2A2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63E7D8DF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077DB45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9" w:type="dxa"/>
            <w:gridSpan w:val="4"/>
            <w:shd w:val="clear" w:color="auto" w:fill="auto"/>
          </w:tcPr>
          <w:p w14:paraId="2123D45D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696B5A5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418" w:type="dxa"/>
            <w:gridSpan w:val="10"/>
            <w:shd w:val="clear" w:color="auto" w:fill="auto"/>
            <w:hideMark/>
          </w:tcPr>
          <w:p w14:paraId="0EC36E2F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8D1C68" w:rsidRPr="00C57E9F" w14:paraId="4F849037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5345BE95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  <w:shd w:val="clear" w:color="auto" w:fill="auto"/>
          </w:tcPr>
          <w:p w14:paraId="35AD2C2D" w14:textId="77777777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D1C68" w:rsidRPr="00C57E9F" w14:paraId="0EDF41DE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2B9D6DF7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906A5B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C4D05CB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1E40355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3608B67" w14:textId="77777777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9D0B8BF" w14:textId="729E0C4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4C586C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6E8E354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65DAEA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18C3534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</w:t>
            </w:r>
          </w:p>
          <w:p w14:paraId="7AE1B878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6ED6B8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303146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8D1C68" w:rsidRPr="00C57E9F" w14:paraId="2965A18E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307D48D0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5F2EE6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B971781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E6D838E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A5CDAAB" w14:textId="77777777" w:rsidR="008D1C68" w:rsidRPr="00C57E9F" w:rsidRDefault="008D1C68" w:rsidP="008D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73DA42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2CFDB7D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B242A65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57B3250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462E29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606EE4EE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25EEA9CE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F51A9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90A6CD3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FFD9D30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F841FA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ABFA5E2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54BA2F2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70192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4C407D9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6DC01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17EB8B59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9516FAE" w14:textId="3E30DBD5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4362B4B" w14:textId="224DBCA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D27C839" w14:textId="1B4A525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A38DC5E" w14:textId="0D44C18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32,288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26ADBB1" w14:textId="5C805BAF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87ACB19" w14:textId="0DC691CE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79CE67F4" w14:textId="0A87F1FF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7705BB" w14:textId="7D2057C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3723CE25" w14:textId="38ECCC54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3A83AFA" w14:textId="6F67969E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32,288</w:t>
            </w:r>
          </w:p>
        </w:tc>
      </w:tr>
      <w:tr w:rsidR="008D1C68" w:rsidRPr="00C57E9F" w14:paraId="3D8F1857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424D98FE" w14:textId="77777777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F322F0" w14:textId="43549A6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B9022C9" w14:textId="1FB4DD1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54,284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73934B70" w14:textId="78930D4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27,137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74C20065" w14:textId="2CAC4A7C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1961482" w14:textId="183E0F86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59D95C6" w14:textId="608EE726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87788B" w14:textId="5B4DE91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D281509" w14:textId="706EB5A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5BBB802" w14:textId="623AEBE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81,421</w:t>
            </w:r>
          </w:p>
        </w:tc>
      </w:tr>
      <w:tr w:rsidR="008D1C68" w:rsidRPr="00C57E9F" w14:paraId="5FAA1993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E1CAFC0" w14:textId="3839F21F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8F3668" w14:textId="5C298ED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A2735EF" w14:textId="4159F186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D4CD8EF" w14:textId="3293819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(24,087)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82B0AC3" w14:textId="13543A72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648AEAF" w14:textId="0572CE2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1D62533B" w14:textId="0A3FF4C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01FC83D" w14:textId="6EA560B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3E51A2C7" w14:textId="6A975CF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DE853B" w14:textId="4BD61724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(24,087)</w:t>
            </w:r>
          </w:p>
        </w:tc>
      </w:tr>
      <w:tr w:rsidR="008D1C68" w:rsidRPr="00C57E9F" w14:paraId="524D2BF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7BAC1951" w14:textId="68CA4F39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543303" w14:textId="6C36BA1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D35B3DB" w14:textId="0A8DE2FE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54,284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041DA7D" w14:textId="0049EDA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35,338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9679FB0" w14:textId="1D1A1973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65F835" w14:textId="2C34D9D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DEFD7DB" w14:textId="5260F7AC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38B4CA" w14:textId="40F9CC5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B7C871F" w14:textId="032AA14E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3586CA7" w14:textId="157AD29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89,622</w:t>
            </w:r>
          </w:p>
        </w:tc>
      </w:tr>
      <w:tr w:rsidR="008D1C68" w:rsidRPr="00C57E9F" w14:paraId="0325BA60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759B9E41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E131E6B" w14:textId="5E361FF6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E82E3FB" w14:textId="5D75116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13,340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E7110CA" w14:textId="6F2AACD5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5,861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29DF1EB" w14:textId="4107A59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56AAB9" w14:textId="6987F2F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57E059B1" w14:textId="20DB4C4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DB703" w14:textId="61115416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8C2D484" w14:textId="03D67A2A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55FB168" w14:textId="5619618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19,201</w:t>
            </w:r>
          </w:p>
        </w:tc>
      </w:tr>
      <w:tr w:rsidR="008D1C68" w:rsidRPr="00C57E9F" w14:paraId="3B237FE6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596BB550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17A000" w14:textId="063063F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961D3A0" w14:textId="0978DCB2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(4,210)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90080BB" w14:textId="7CB74ED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(3,902)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3577D72" w14:textId="19B8CD5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E744D63" w14:textId="7347112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2EC9BA0A" w14:textId="62776C0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F2DAC4" w14:textId="3D4DD81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7EBF4F77" w14:textId="266A016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C588643" w14:textId="4BC5490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(8,112)</w:t>
            </w:r>
          </w:p>
        </w:tc>
      </w:tr>
      <w:tr w:rsidR="008D1C68" w:rsidRPr="00C57E9F" w14:paraId="6B22FC95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5BEE5FF0" w14:textId="366AFF2F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E35BAB" w14:textId="74A23B36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7409506" w14:textId="0EC6834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63,414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3A1E238" w14:textId="70A7DE0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37,297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4704C6B" w14:textId="1575345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330890D" w14:textId="5CAE68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18068BF2" w14:textId="27814A3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337CAF" w14:textId="18D6121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8432123" w14:textId="4EE0904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25B1435" w14:textId="180D085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100,711</w:t>
            </w:r>
          </w:p>
        </w:tc>
      </w:tr>
      <w:tr w:rsidR="008D1C68" w:rsidRPr="00C57E9F" w14:paraId="7D7DE0ED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840DD56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77F3CD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3D0C4DB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6B1CE70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ED85089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B9672CE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35BF3D47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9E8A9D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13856E4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796A48F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374E41CC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12AE319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5731C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D1DE7F4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F583FC0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79286DC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0B4C8529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119D2434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4829C1B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1ABA102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204CA478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4AF0D7C6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503EFD69" w14:textId="5D0D2F8B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B8C77DE" w14:textId="4705725B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166,000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6DF4780" w14:textId="3700DFDB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67,421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EC7011E" w14:textId="3798A362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22,429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6382D368" w14:textId="75C0C3BC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97,935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CF53232" w14:textId="7F21FB07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12,631</w:t>
            </w:r>
          </w:p>
        </w:tc>
        <w:tc>
          <w:tcPr>
            <w:tcW w:w="1398" w:type="dxa"/>
            <w:shd w:val="clear" w:color="auto" w:fill="auto"/>
          </w:tcPr>
          <w:p w14:paraId="559373D7" w14:textId="55A845EF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9,367</w:t>
            </w:r>
          </w:p>
        </w:tc>
        <w:tc>
          <w:tcPr>
            <w:tcW w:w="1170" w:type="dxa"/>
            <w:shd w:val="clear" w:color="auto" w:fill="auto"/>
          </w:tcPr>
          <w:p w14:paraId="14CFEA7B" w14:textId="338FCE8C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22,656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07632F54" w14:textId="2EF399D7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031B574D" w14:textId="5261A3CC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398,450</w:t>
            </w:r>
          </w:p>
        </w:tc>
      </w:tr>
      <w:tr w:rsidR="008D1C68" w:rsidRPr="00C57E9F" w14:paraId="35958F1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492A69E" w14:textId="53C7CFE9" w:rsidR="008D1C68" w:rsidRPr="00C57E9F" w:rsidRDefault="008D1C68" w:rsidP="008D1C68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90EC427" w14:textId="06D5A905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166,000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687F452" w14:textId="4DC1EB79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47,500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8B4B3B2" w14:textId="237365D0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5E9F8F" w14:textId="1D15A2C6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90,673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41C205E" w14:textId="621240F9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11,284</w:t>
            </w:r>
          </w:p>
        </w:tc>
        <w:tc>
          <w:tcPr>
            <w:tcW w:w="1398" w:type="dxa"/>
            <w:shd w:val="clear" w:color="auto" w:fill="auto"/>
          </w:tcPr>
          <w:p w14:paraId="261293D0" w14:textId="71536F63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7,187</w:t>
            </w:r>
          </w:p>
        </w:tc>
        <w:tc>
          <w:tcPr>
            <w:tcW w:w="1170" w:type="dxa"/>
            <w:shd w:val="clear" w:color="auto" w:fill="auto"/>
          </w:tcPr>
          <w:p w14:paraId="31BD47FD" w14:textId="28E52E7D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16,913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457F7BF1" w14:textId="7B353F42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46C2ADE2" w14:textId="44C8BC9D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340,566</w:t>
            </w:r>
          </w:p>
        </w:tc>
      </w:tr>
      <w:tr w:rsidR="008D1C68" w:rsidRPr="00C57E9F" w14:paraId="3ABA6840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459E6275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33EFD4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2B84833D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5AB923B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2159774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1603BEB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3E78D1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1CD30D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DD93A77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51A4CF88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709E84F7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1C3E42E8" w14:textId="4FD01B83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170" w:type="dxa"/>
            <w:gridSpan w:val="2"/>
            <w:tcBorders>
              <w:left w:val="nil"/>
            </w:tcBorders>
            <w:shd w:val="clear" w:color="auto" w:fill="auto"/>
          </w:tcPr>
          <w:p w14:paraId="1B998817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C068A9B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2005B9C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2C760E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5DCCFE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632109C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580822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2E0E568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771B627E" w14:textId="777777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32DC59EE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0C5FE80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5F8FD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B3DD994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ED0CA2C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AE8D7C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1AB707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90690B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BEBD17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0CFB99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6C0FBD41" w14:textId="1AE4B17E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81,728</w:t>
            </w:r>
          </w:p>
        </w:tc>
      </w:tr>
      <w:tr w:rsidR="008D1C68" w:rsidRPr="00C57E9F" w14:paraId="7431D924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A72C7EB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06C4EA6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6120CB2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D7DF310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E283F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3ED0AF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7CBACE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BB60D9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23324C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2F15D8FB" w14:textId="527A016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18,902</w:t>
            </w:r>
          </w:p>
        </w:tc>
      </w:tr>
      <w:tr w:rsidR="008D1C68" w:rsidRPr="00C57E9F" w14:paraId="51A94987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3764309E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9A9DEAA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24CFDB4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51B08A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0926F54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69CC178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6B6EB2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22688A8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1F97B9A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1AB94C1A" w14:textId="2D954D20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100,630</w:t>
            </w:r>
          </w:p>
        </w:tc>
      </w:tr>
      <w:tr w:rsidR="008D1C68" w:rsidRPr="00C57E9F" w14:paraId="29B904A2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6768FD7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79161A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951CBF8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20AD1EB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642402A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485C7A8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2B496AD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A93DE9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5D0358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2FA3607A" w14:textId="777777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028FD067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39F38C4D" w14:textId="3A88FAC1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  <w:tcBorders>
              <w:left w:val="nil"/>
            </w:tcBorders>
            <w:shd w:val="clear" w:color="auto" w:fill="auto"/>
          </w:tcPr>
          <w:p w14:paraId="4F5A2A75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11BA517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C995459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1145B0E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99F535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2072578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D95166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B8891D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015059C0" w14:textId="77777777" w:rsidR="008D1C68" w:rsidRPr="00C57E9F" w:rsidRDefault="008D1C68" w:rsidP="008D1C68">
            <w:pPr>
              <w:spacing w:line="240" w:lineRule="auto"/>
              <w:ind w:right="-4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37977761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23AB4FE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3E54BF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F45CDCC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3F4DD9B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E6681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933F998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9FB21B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724A7AF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2E5B789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062E419A" w14:textId="72576024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63,062</w:t>
            </w:r>
          </w:p>
        </w:tc>
      </w:tr>
      <w:tr w:rsidR="008D1C68" w:rsidRPr="00C57E9F" w14:paraId="73E6886E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8CB9430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00C802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A05D502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CC99739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CBB5C5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AD17DD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1D6A3C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257274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48A718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5E335F94" w14:textId="1D1041F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19,181</w:t>
            </w:r>
          </w:p>
        </w:tc>
      </w:tr>
      <w:tr w:rsidR="008D1C68" w:rsidRPr="00C57E9F" w14:paraId="05A7FFA5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E0CD1BA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D6D0D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815D2B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840B860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5EE202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B554E5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2AC34D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3738A3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128990A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427E62FB" w14:textId="13C03299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82,243</w:t>
            </w:r>
          </w:p>
        </w:tc>
      </w:tr>
      <w:tr w:rsidR="008D1C68" w:rsidRPr="00C57E9F" w14:paraId="3867FC73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75CF08E8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295B1BB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3D019BD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1785A73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132D21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5B337F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776D69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5146E1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BCFA05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47612D" w14:textId="777777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7FB142DF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6CE619E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60D608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CD083F5" w14:textId="527D9015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632A04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54FB764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E3B4C4C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53EAD8B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38823B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48D00C4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707330E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0E2790C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EE98573" w14:textId="777777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0AD2B249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64EC7E37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FB2EE0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E61827D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DD7E55B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E8695E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C324B9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08B877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13D8103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62F29B6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04038E0" w14:textId="777777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45FFF242" w14:textId="77777777" w:rsidTr="001C0E92">
        <w:tc>
          <w:tcPr>
            <w:tcW w:w="2880" w:type="dxa"/>
          </w:tcPr>
          <w:p w14:paraId="79AAED3B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250" w:type="dxa"/>
          </w:tcPr>
          <w:p w14:paraId="2D5BF356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9" w:type="dxa"/>
            <w:gridSpan w:val="2"/>
          </w:tcPr>
          <w:p w14:paraId="3B92EA4E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gridSpan w:val="4"/>
          </w:tcPr>
          <w:p w14:paraId="0E3397CB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87" w:type="dxa"/>
            <w:gridSpan w:val="13"/>
            <w:hideMark/>
          </w:tcPr>
          <w:p w14:paraId="6C52F7F9" w14:textId="77777777" w:rsidR="008D1C68" w:rsidRPr="00C57E9F" w:rsidRDefault="008D1C68" w:rsidP="008D1C68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8D1C68" w:rsidRPr="00C57E9F" w14:paraId="67864929" w14:textId="77777777" w:rsidTr="001C0E92">
        <w:tc>
          <w:tcPr>
            <w:tcW w:w="2880" w:type="dxa"/>
          </w:tcPr>
          <w:p w14:paraId="06FDAFE9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</w:tcPr>
          <w:p w14:paraId="4D5240A1" w14:textId="77777777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8D1C68" w:rsidRPr="00C57E9F" w14:paraId="303119E1" w14:textId="77777777" w:rsidTr="001C0E92">
        <w:tc>
          <w:tcPr>
            <w:tcW w:w="2880" w:type="dxa"/>
          </w:tcPr>
          <w:p w14:paraId="25B1A095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6A432E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81" w:type="dxa"/>
            <w:gridSpan w:val="2"/>
            <w:vAlign w:val="bottom"/>
          </w:tcPr>
          <w:p w14:paraId="49A00763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0" w:type="dxa"/>
            <w:gridSpan w:val="4"/>
            <w:vAlign w:val="bottom"/>
          </w:tcPr>
          <w:p w14:paraId="1B484C57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gridSpan w:val="3"/>
            <w:vAlign w:val="bottom"/>
          </w:tcPr>
          <w:p w14:paraId="3FA5643F" w14:textId="77777777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5" w:type="dxa"/>
            <w:gridSpan w:val="2"/>
            <w:vAlign w:val="bottom"/>
          </w:tcPr>
          <w:p w14:paraId="47039908" w14:textId="59B6229A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20" w:type="dxa"/>
            <w:gridSpan w:val="2"/>
            <w:vAlign w:val="bottom"/>
          </w:tcPr>
          <w:p w14:paraId="7012A111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15BA0F3A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E6D5E6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3BA8AA61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346" w:type="dxa"/>
            <w:gridSpan w:val="2"/>
            <w:vAlign w:val="bottom"/>
          </w:tcPr>
          <w:p w14:paraId="509D0C33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E9ECE0" w14:textId="7777777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8D1C68" w:rsidRPr="00C57E9F" w14:paraId="7B93BA59" w14:textId="77777777" w:rsidTr="001C0E92">
        <w:tc>
          <w:tcPr>
            <w:tcW w:w="2880" w:type="dxa"/>
          </w:tcPr>
          <w:p w14:paraId="4F43DEBA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C45F42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7D875112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4B3E2789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A7F8052" w14:textId="77777777" w:rsidR="008D1C68" w:rsidRPr="00C57E9F" w:rsidRDefault="008D1C68" w:rsidP="008D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786AA38D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2E11494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8357977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81C569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B7F3EAA" w14:textId="7777777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2CD2B93C" w14:textId="77777777" w:rsidTr="001C0E92">
        <w:trPr>
          <w:cantSplit/>
        </w:trPr>
        <w:tc>
          <w:tcPr>
            <w:tcW w:w="2880" w:type="dxa"/>
            <w:hideMark/>
          </w:tcPr>
          <w:p w14:paraId="66BA91AC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14:paraId="1E735186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490B3395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4DC6B3EB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AF12193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</w:tcPr>
          <w:p w14:paraId="6FA1F11F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</w:tcPr>
          <w:p w14:paraId="32AC219B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920E27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E35B5A6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</w:tcPr>
          <w:p w14:paraId="7D868614" w14:textId="77777777" w:rsidR="008D1C68" w:rsidRPr="00C57E9F" w:rsidRDefault="008D1C68" w:rsidP="008D1C6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75F9AD5D" w14:textId="77777777" w:rsidTr="00685BA7">
        <w:trPr>
          <w:cantSplit/>
        </w:trPr>
        <w:tc>
          <w:tcPr>
            <w:tcW w:w="2880" w:type="dxa"/>
            <w:hideMark/>
          </w:tcPr>
          <w:p w14:paraId="2B18F1F7" w14:textId="083E3A50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170" w:type="dxa"/>
            <w:gridSpan w:val="2"/>
            <w:vAlign w:val="bottom"/>
          </w:tcPr>
          <w:p w14:paraId="770748EC" w14:textId="43F8835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6D858EC7" w14:textId="7F01D7F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37C34AAD" w14:textId="4F0B0C4F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5A14955B" w14:textId="2123184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207,201</w:t>
            </w:r>
          </w:p>
        </w:tc>
        <w:tc>
          <w:tcPr>
            <w:tcW w:w="1345" w:type="dxa"/>
            <w:gridSpan w:val="2"/>
            <w:vAlign w:val="bottom"/>
          </w:tcPr>
          <w:p w14:paraId="62B29AF9" w14:textId="5A6704C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4,264</w:t>
            </w:r>
          </w:p>
        </w:tc>
        <w:tc>
          <w:tcPr>
            <w:tcW w:w="1420" w:type="dxa"/>
            <w:gridSpan w:val="2"/>
            <w:vAlign w:val="bottom"/>
          </w:tcPr>
          <w:p w14:paraId="78F03744" w14:textId="3D2F2DD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2,992</w:t>
            </w:r>
          </w:p>
        </w:tc>
        <w:tc>
          <w:tcPr>
            <w:tcW w:w="1170" w:type="dxa"/>
          </w:tcPr>
          <w:p w14:paraId="328532BA" w14:textId="55FE925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1170" w:type="dxa"/>
            <w:gridSpan w:val="2"/>
          </w:tcPr>
          <w:p w14:paraId="3AF7C956" w14:textId="460B459D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4EF3B1D2" w14:textId="48C6C15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237,893</w:t>
            </w:r>
          </w:p>
        </w:tc>
      </w:tr>
      <w:tr w:rsidR="008D1C68" w:rsidRPr="00C57E9F" w14:paraId="46EF6A3F" w14:textId="77777777" w:rsidTr="00685BA7">
        <w:trPr>
          <w:cantSplit/>
        </w:trPr>
        <w:tc>
          <w:tcPr>
            <w:tcW w:w="2880" w:type="dxa"/>
            <w:hideMark/>
          </w:tcPr>
          <w:p w14:paraId="067CAE18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</w:tcPr>
          <w:p w14:paraId="782F7202" w14:textId="7A70C80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4F35A5C5" w14:textId="4795469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582557E6" w14:textId="4A31CB40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BA9EA86" w14:textId="14ECEB2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3,505</w:t>
            </w:r>
          </w:p>
        </w:tc>
        <w:tc>
          <w:tcPr>
            <w:tcW w:w="1345" w:type="dxa"/>
            <w:gridSpan w:val="2"/>
            <w:vAlign w:val="bottom"/>
          </w:tcPr>
          <w:p w14:paraId="3096D399" w14:textId="6004EEC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263</w:t>
            </w:r>
          </w:p>
        </w:tc>
        <w:tc>
          <w:tcPr>
            <w:tcW w:w="1420" w:type="dxa"/>
            <w:gridSpan w:val="2"/>
            <w:vAlign w:val="bottom"/>
          </w:tcPr>
          <w:p w14:paraId="254061E9" w14:textId="384A604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809</w:t>
            </w:r>
          </w:p>
        </w:tc>
        <w:tc>
          <w:tcPr>
            <w:tcW w:w="1170" w:type="dxa"/>
          </w:tcPr>
          <w:p w14:paraId="31F8EC81" w14:textId="7B4CC53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3595E7EE" w14:textId="2C4F4EF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52EF71D9" w14:textId="0005B33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4,577</w:t>
            </w:r>
          </w:p>
        </w:tc>
      </w:tr>
      <w:tr w:rsidR="008D1C68" w:rsidRPr="00C57E9F" w14:paraId="2CA6E2E9" w14:textId="77777777" w:rsidTr="00685BA7">
        <w:trPr>
          <w:cantSplit/>
        </w:trPr>
        <w:tc>
          <w:tcPr>
            <w:tcW w:w="2880" w:type="dxa"/>
          </w:tcPr>
          <w:p w14:paraId="0BF32179" w14:textId="6F850F26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</w:tcPr>
          <w:p w14:paraId="0957D86E" w14:textId="7E443F2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0A16B3A7" w14:textId="5144796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23F6D048" w14:textId="415923FE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EA11FFD" w14:textId="048D37A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(1,233)</w:t>
            </w:r>
          </w:p>
        </w:tc>
        <w:tc>
          <w:tcPr>
            <w:tcW w:w="1345" w:type="dxa"/>
            <w:gridSpan w:val="2"/>
          </w:tcPr>
          <w:p w14:paraId="165511D7" w14:textId="552A3C04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</w:tcPr>
          <w:p w14:paraId="589A3248" w14:textId="42DBE46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E87D172" w14:textId="151AC9CC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2B7ABB5C" w14:textId="4678A8E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1E729410" w14:textId="585B84E3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(1,233)</w:t>
            </w:r>
          </w:p>
        </w:tc>
      </w:tr>
      <w:tr w:rsidR="008D1C68" w:rsidRPr="00C57E9F" w14:paraId="6B6AAE02" w14:textId="77777777" w:rsidTr="00685BA7">
        <w:trPr>
          <w:cantSplit/>
        </w:trPr>
        <w:tc>
          <w:tcPr>
            <w:tcW w:w="2880" w:type="dxa"/>
          </w:tcPr>
          <w:p w14:paraId="53AFB474" w14:textId="6CD3E4C9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</w:tcPr>
          <w:p w14:paraId="16AA9CD6" w14:textId="21B7695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2A4F774A" w14:textId="2887A088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45A0188A" w14:textId="443CBCE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9DA4AFD" w14:textId="576E0724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3,084</w:t>
            </w:r>
          </w:p>
        </w:tc>
        <w:tc>
          <w:tcPr>
            <w:tcW w:w="1345" w:type="dxa"/>
            <w:gridSpan w:val="2"/>
          </w:tcPr>
          <w:p w14:paraId="367B921E" w14:textId="4167908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</w:tcPr>
          <w:p w14:paraId="3DA16A4E" w14:textId="76640F4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74781144" w14:textId="36B120B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3D3B633A" w14:textId="2BDAC96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2A5A75EC" w14:textId="78EEC18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3,084</w:t>
            </w:r>
          </w:p>
        </w:tc>
      </w:tr>
      <w:tr w:rsidR="008D1C68" w:rsidRPr="00C57E9F" w14:paraId="5E709926" w14:textId="77777777" w:rsidTr="00685BA7">
        <w:trPr>
          <w:cantSplit/>
        </w:trPr>
        <w:tc>
          <w:tcPr>
            <w:tcW w:w="2880" w:type="dxa"/>
            <w:hideMark/>
          </w:tcPr>
          <w:p w14:paraId="36A9860A" w14:textId="4F56BDBE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gridSpan w:val="2"/>
          </w:tcPr>
          <w:p w14:paraId="2087FD22" w14:textId="55DF7F62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1C06D07A" w14:textId="388FF12C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4C78AAF7" w14:textId="63BF671A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4C43ACFB" w14:textId="3D3B5DA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212,557</w:t>
            </w:r>
          </w:p>
        </w:tc>
        <w:tc>
          <w:tcPr>
            <w:tcW w:w="1345" w:type="dxa"/>
            <w:gridSpan w:val="2"/>
            <w:vAlign w:val="bottom"/>
          </w:tcPr>
          <w:p w14:paraId="5B4FFE8F" w14:textId="2983CF1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4,527</w:t>
            </w:r>
          </w:p>
        </w:tc>
        <w:tc>
          <w:tcPr>
            <w:tcW w:w="1420" w:type="dxa"/>
            <w:gridSpan w:val="2"/>
            <w:vAlign w:val="bottom"/>
          </w:tcPr>
          <w:p w14:paraId="26E5AAF0" w14:textId="40AC8AE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3,801</w:t>
            </w:r>
          </w:p>
        </w:tc>
        <w:tc>
          <w:tcPr>
            <w:tcW w:w="1170" w:type="dxa"/>
          </w:tcPr>
          <w:p w14:paraId="53DB7DBF" w14:textId="3658DEA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1170" w:type="dxa"/>
            <w:gridSpan w:val="2"/>
          </w:tcPr>
          <w:p w14:paraId="2673E9F2" w14:textId="39CC9119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47E2AF6C" w14:textId="0DA1A73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244,321</w:t>
            </w:r>
          </w:p>
        </w:tc>
      </w:tr>
      <w:tr w:rsidR="008D1C68" w:rsidRPr="00C57E9F" w14:paraId="690A77B9" w14:textId="77777777" w:rsidTr="00685BA7">
        <w:trPr>
          <w:cantSplit/>
        </w:trPr>
        <w:tc>
          <w:tcPr>
            <w:tcW w:w="2880" w:type="dxa"/>
            <w:hideMark/>
          </w:tcPr>
          <w:p w14:paraId="20B03B9F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</w:tcPr>
          <w:p w14:paraId="23EBFD0F" w14:textId="3795A987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2F57E811" w14:textId="769B13B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gridSpan w:val="4"/>
          </w:tcPr>
          <w:p w14:paraId="5A6E8FD1" w14:textId="018A186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E90353E" w14:textId="02399A3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39,683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D577013" w14:textId="4A279D0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588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E737FF6" w14:textId="6CBF144A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889</w:t>
            </w:r>
          </w:p>
        </w:tc>
        <w:tc>
          <w:tcPr>
            <w:tcW w:w="1170" w:type="dxa"/>
            <w:shd w:val="clear" w:color="auto" w:fill="auto"/>
          </w:tcPr>
          <w:p w14:paraId="3000F242" w14:textId="42CD1216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5AAB6A" w14:textId="7AF168C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46EC864" w14:textId="63F8B3C4" w:rsidR="008D1C68" w:rsidRPr="00C57E9F" w:rsidRDefault="000A4C73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4487B">
              <w:rPr>
                <w:rFonts w:ascii="Browallia New" w:hAnsi="Browallia New" w:cs="Browallia New"/>
                <w:sz w:val="22"/>
                <w:szCs w:val="22"/>
                <w:highlight w:val="yellow"/>
              </w:rPr>
              <w:t>41,361</w:t>
            </w:r>
          </w:p>
        </w:tc>
      </w:tr>
      <w:tr w:rsidR="008D1C68" w:rsidRPr="00C57E9F" w14:paraId="19118DC2" w14:textId="77777777" w:rsidTr="00685BA7">
        <w:trPr>
          <w:cantSplit/>
        </w:trPr>
        <w:tc>
          <w:tcPr>
            <w:tcW w:w="2880" w:type="dxa"/>
          </w:tcPr>
          <w:p w14:paraId="23E98DEB" w14:textId="5C87224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</w:tcPr>
          <w:p w14:paraId="51F62CB0" w14:textId="1649BD9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6C1D3E3E" w14:textId="0D3892C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38E9B65A" w14:textId="275AF652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9056ED6" w14:textId="23F0507A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(3,558)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07A0745" w14:textId="3847157A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(193)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4475C1C0" w14:textId="1202218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96BADD" w14:textId="5C5B0E4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8BA180" w14:textId="08D9F9C4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8BF9705" w14:textId="4125A6C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(3,751)</w:t>
            </w:r>
          </w:p>
        </w:tc>
      </w:tr>
      <w:tr w:rsidR="008D1C68" w:rsidRPr="00C57E9F" w14:paraId="28528AD3" w14:textId="77777777" w:rsidTr="00685BA7">
        <w:trPr>
          <w:cantSplit/>
        </w:trPr>
        <w:tc>
          <w:tcPr>
            <w:tcW w:w="2880" w:type="dxa"/>
            <w:hideMark/>
          </w:tcPr>
          <w:p w14:paraId="5A002FA5" w14:textId="7125D44B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</w:tcPr>
          <w:p w14:paraId="5430A548" w14:textId="435B061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69419AEA" w14:textId="4DDA487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0" w:type="dxa"/>
            <w:gridSpan w:val="4"/>
          </w:tcPr>
          <w:p w14:paraId="14E0E218" w14:textId="45750B4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124E7974" w14:textId="5A111380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248,682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7961C99" w14:textId="39D5A3F2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4,922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4D40209" w14:textId="0EF8C1C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4,690</w:t>
            </w:r>
          </w:p>
        </w:tc>
        <w:tc>
          <w:tcPr>
            <w:tcW w:w="1170" w:type="dxa"/>
            <w:shd w:val="clear" w:color="auto" w:fill="auto"/>
          </w:tcPr>
          <w:p w14:paraId="545ECEB0" w14:textId="46FFD742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42C1159" w14:textId="60767FF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9A27440" w14:textId="5F08B9B6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281,931</w:t>
            </w:r>
          </w:p>
        </w:tc>
      </w:tr>
      <w:tr w:rsidR="008D1C68" w:rsidRPr="00C57E9F" w14:paraId="70F0AFE7" w14:textId="77777777" w:rsidTr="001C0E92">
        <w:trPr>
          <w:cantSplit/>
        </w:trPr>
        <w:tc>
          <w:tcPr>
            <w:tcW w:w="2880" w:type="dxa"/>
          </w:tcPr>
          <w:p w14:paraId="01A496C0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237EBE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</w:tcPr>
          <w:p w14:paraId="5662314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</w:tcPr>
          <w:p w14:paraId="1009116D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46EE4D3A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</w:tcPr>
          <w:p w14:paraId="3F15809D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</w:tcPr>
          <w:p w14:paraId="36F3D902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8F0A0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4940E3A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</w:tcPr>
          <w:p w14:paraId="6EF2BAAF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0E46B129" w14:textId="77777777" w:rsidTr="001C0E92">
        <w:trPr>
          <w:cantSplit/>
        </w:trPr>
        <w:tc>
          <w:tcPr>
            <w:tcW w:w="2880" w:type="dxa"/>
            <w:hideMark/>
          </w:tcPr>
          <w:p w14:paraId="5C991326" w14:textId="77777777" w:rsidR="008D1C68" w:rsidRPr="00C57E9F" w:rsidRDefault="008D1C68" w:rsidP="008D1C68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</w:tcPr>
          <w:p w14:paraId="778077BC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</w:tcPr>
          <w:p w14:paraId="167E6CD2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</w:tcPr>
          <w:p w14:paraId="0B21822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1F8A6E5B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5" w:type="dxa"/>
            <w:gridSpan w:val="2"/>
          </w:tcPr>
          <w:p w14:paraId="1CB85348" w14:textId="77777777" w:rsidR="008D1C68" w:rsidRPr="00C57E9F" w:rsidRDefault="008D1C68" w:rsidP="008D1C68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20" w:type="dxa"/>
            <w:gridSpan w:val="2"/>
          </w:tcPr>
          <w:p w14:paraId="665FA9CD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F020399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0B50F487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</w:tcPr>
          <w:p w14:paraId="3BC1A0E8" w14:textId="77777777" w:rsidR="008D1C68" w:rsidRPr="00C57E9F" w:rsidRDefault="008D1C68" w:rsidP="008D1C68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8D1C68" w:rsidRPr="00C57E9F" w14:paraId="7627B9D9" w14:textId="77777777" w:rsidTr="00685BA7">
        <w:trPr>
          <w:cantSplit/>
        </w:trPr>
        <w:tc>
          <w:tcPr>
            <w:tcW w:w="2880" w:type="dxa"/>
            <w:hideMark/>
          </w:tcPr>
          <w:p w14:paraId="4907334F" w14:textId="07FB5808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34482721" w14:textId="01E81E7C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4F11F720" w14:textId="17AB478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7F42742B" w14:textId="164A754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36F84E4" w14:textId="281EAE8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72,082</w:t>
            </w:r>
          </w:p>
        </w:tc>
        <w:tc>
          <w:tcPr>
            <w:tcW w:w="1345" w:type="dxa"/>
            <w:gridSpan w:val="2"/>
            <w:vAlign w:val="bottom"/>
          </w:tcPr>
          <w:p w14:paraId="5849EEA0" w14:textId="3C1A5FB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1,037</w:t>
            </w:r>
          </w:p>
        </w:tc>
        <w:tc>
          <w:tcPr>
            <w:tcW w:w="1420" w:type="dxa"/>
            <w:gridSpan w:val="2"/>
            <w:vAlign w:val="bottom"/>
          </w:tcPr>
          <w:p w14:paraId="27545B20" w14:textId="13B4355E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1,545</w:t>
            </w:r>
          </w:p>
        </w:tc>
        <w:tc>
          <w:tcPr>
            <w:tcW w:w="1170" w:type="dxa"/>
            <w:vAlign w:val="bottom"/>
          </w:tcPr>
          <w:p w14:paraId="6A389CC9" w14:textId="4032DC1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7,936</w:t>
            </w:r>
          </w:p>
        </w:tc>
        <w:tc>
          <w:tcPr>
            <w:tcW w:w="1170" w:type="dxa"/>
            <w:gridSpan w:val="2"/>
          </w:tcPr>
          <w:p w14:paraId="18E3B3C6" w14:textId="2289335D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727463DB" w14:textId="75D63FEF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82,600</w:t>
            </w:r>
          </w:p>
        </w:tc>
      </w:tr>
      <w:tr w:rsidR="008D1C68" w:rsidRPr="00C57E9F" w14:paraId="6027DCAC" w14:textId="77777777" w:rsidTr="00685BA7">
        <w:trPr>
          <w:cantSplit/>
        </w:trPr>
        <w:tc>
          <w:tcPr>
            <w:tcW w:w="2880" w:type="dxa"/>
            <w:hideMark/>
          </w:tcPr>
          <w:p w14:paraId="6D11AC3F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14:paraId="5A09D4D0" w14:textId="5AD58DDE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46360701" w14:textId="606FBA04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21B78A3B" w14:textId="0C721B6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93EBD3F" w14:textId="440A815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42,259</w:t>
            </w:r>
          </w:p>
        </w:tc>
        <w:tc>
          <w:tcPr>
            <w:tcW w:w="1345" w:type="dxa"/>
            <w:gridSpan w:val="2"/>
            <w:vAlign w:val="bottom"/>
          </w:tcPr>
          <w:p w14:paraId="16EEDC20" w14:textId="62108E5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876</w:t>
            </w:r>
          </w:p>
        </w:tc>
        <w:tc>
          <w:tcPr>
            <w:tcW w:w="1420" w:type="dxa"/>
            <w:gridSpan w:val="2"/>
            <w:vAlign w:val="bottom"/>
          </w:tcPr>
          <w:p w14:paraId="647F80FA" w14:textId="3030ABFE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70" w:type="dxa"/>
            <w:vAlign w:val="bottom"/>
          </w:tcPr>
          <w:p w14:paraId="0A83F05C" w14:textId="5642FEB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3,487</w:t>
            </w:r>
          </w:p>
        </w:tc>
        <w:tc>
          <w:tcPr>
            <w:tcW w:w="1170" w:type="dxa"/>
            <w:gridSpan w:val="2"/>
          </w:tcPr>
          <w:p w14:paraId="02A89E5E" w14:textId="62A2E0F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19D01E52" w14:textId="0B989ED8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47,320</w:t>
            </w:r>
          </w:p>
        </w:tc>
      </w:tr>
      <w:tr w:rsidR="008D1C68" w:rsidRPr="00C57E9F" w14:paraId="0368ACB4" w14:textId="77777777" w:rsidTr="00685BA7">
        <w:trPr>
          <w:cantSplit/>
        </w:trPr>
        <w:tc>
          <w:tcPr>
            <w:tcW w:w="2880" w:type="dxa"/>
          </w:tcPr>
          <w:p w14:paraId="70AFC92C" w14:textId="550BEACE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</w:tcPr>
          <w:p w14:paraId="22C58AC2" w14:textId="044C633A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0F68EC00" w14:textId="681D9FA8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47328654" w14:textId="52B60B3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858258B" w14:textId="1393269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(462)</w:t>
            </w:r>
          </w:p>
        </w:tc>
        <w:tc>
          <w:tcPr>
            <w:tcW w:w="1345" w:type="dxa"/>
            <w:gridSpan w:val="2"/>
          </w:tcPr>
          <w:p w14:paraId="68A54E50" w14:textId="238A063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</w:tcPr>
          <w:p w14:paraId="28BA46FA" w14:textId="59856C8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0D41BE96" w14:textId="5DD7189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2E394B32" w14:textId="3BB3469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67069AAC" w14:textId="3822947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(462)</w:t>
            </w:r>
          </w:p>
        </w:tc>
      </w:tr>
      <w:tr w:rsidR="008D1C68" w:rsidRPr="00C57E9F" w14:paraId="20096310" w14:textId="77777777" w:rsidTr="00685BA7">
        <w:trPr>
          <w:cantSplit/>
        </w:trPr>
        <w:tc>
          <w:tcPr>
            <w:tcW w:w="2880" w:type="dxa"/>
            <w:hideMark/>
          </w:tcPr>
          <w:p w14:paraId="2E8AF95F" w14:textId="7C5715DC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248D75B3" w14:textId="42F4E2D5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61E912BE" w14:textId="5FF98E78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4580DE23" w14:textId="4FAC9AD3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BD6B9C1" w14:textId="460275FD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113,879</w:t>
            </w:r>
          </w:p>
        </w:tc>
        <w:tc>
          <w:tcPr>
            <w:tcW w:w="1345" w:type="dxa"/>
            <w:gridSpan w:val="2"/>
            <w:vAlign w:val="bottom"/>
          </w:tcPr>
          <w:p w14:paraId="77A12788" w14:textId="677549EB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1,913</w:t>
            </w:r>
          </w:p>
        </w:tc>
        <w:tc>
          <w:tcPr>
            <w:tcW w:w="1420" w:type="dxa"/>
            <w:gridSpan w:val="2"/>
            <w:vAlign w:val="bottom"/>
          </w:tcPr>
          <w:p w14:paraId="7C768783" w14:textId="15498440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2,243</w:t>
            </w:r>
          </w:p>
        </w:tc>
        <w:tc>
          <w:tcPr>
            <w:tcW w:w="1170" w:type="dxa"/>
            <w:vAlign w:val="bottom"/>
          </w:tcPr>
          <w:p w14:paraId="6A399736" w14:textId="3AAF342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11,423</w:t>
            </w:r>
          </w:p>
        </w:tc>
        <w:tc>
          <w:tcPr>
            <w:tcW w:w="1170" w:type="dxa"/>
            <w:gridSpan w:val="2"/>
          </w:tcPr>
          <w:p w14:paraId="3E6ADEBD" w14:textId="53D5A4DF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24EFD69F" w14:textId="0714BBEA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129,458</w:t>
            </w:r>
          </w:p>
        </w:tc>
      </w:tr>
      <w:tr w:rsidR="008D1C68" w:rsidRPr="00C57E9F" w14:paraId="72B123BD" w14:textId="77777777" w:rsidTr="00685BA7">
        <w:trPr>
          <w:cantSplit/>
        </w:trPr>
        <w:tc>
          <w:tcPr>
            <w:tcW w:w="2880" w:type="dxa"/>
            <w:hideMark/>
          </w:tcPr>
          <w:p w14:paraId="232A135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14:paraId="20359341" w14:textId="6ADF1E74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425EEE7E" w14:textId="5AB7359A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</w:p>
        </w:tc>
        <w:tc>
          <w:tcPr>
            <w:tcW w:w="1170" w:type="dxa"/>
            <w:gridSpan w:val="4"/>
            <w:vAlign w:val="bottom"/>
          </w:tcPr>
          <w:p w14:paraId="4EF0355C" w14:textId="602D2C91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03BDF3D" w14:textId="57817719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45,900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3F018AD" w14:textId="2A3B4992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945</w:t>
            </w:r>
          </w:p>
        </w:tc>
        <w:tc>
          <w:tcPr>
            <w:tcW w:w="1420" w:type="dxa"/>
            <w:gridSpan w:val="2"/>
            <w:vAlign w:val="bottom"/>
          </w:tcPr>
          <w:p w14:paraId="6CEF85E1" w14:textId="7BE97824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70" w:type="dxa"/>
            <w:vAlign w:val="bottom"/>
          </w:tcPr>
          <w:p w14:paraId="3BEFEB32" w14:textId="1A316A81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3,375</w:t>
            </w:r>
          </w:p>
        </w:tc>
        <w:tc>
          <w:tcPr>
            <w:tcW w:w="1170" w:type="dxa"/>
            <w:gridSpan w:val="2"/>
          </w:tcPr>
          <w:p w14:paraId="7E1EAAB6" w14:textId="4339259B" w:rsidR="008D1C68" w:rsidRPr="00C57E9F" w:rsidRDefault="008D1C68" w:rsidP="008D1C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7988083E" w14:textId="212F0296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51,000</w:t>
            </w:r>
          </w:p>
        </w:tc>
      </w:tr>
      <w:tr w:rsidR="008D1C68" w:rsidRPr="00C57E9F" w14:paraId="4D11F5E8" w14:textId="77777777" w:rsidTr="00685BA7">
        <w:trPr>
          <w:cantSplit/>
        </w:trPr>
        <w:tc>
          <w:tcPr>
            <w:tcW w:w="2880" w:type="dxa"/>
          </w:tcPr>
          <w:p w14:paraId="4C493EAB" w14:textId="1EDA4245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170" w:type="dxa"/>
            <w:gridSpan w:val="2"/>
          </w:tcPr>
          <w:p w14:paraId="30F5F4F2" w14:textId="79D0C30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66C2C50C" w14:textId="34D18398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590E5518" w14:textId="22B0598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5E35D9A" w14:textId="2018E77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(2,623)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E8A954A" w14:textId="4218497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(145)</w:t>
            </w:r>
          </w:p>
        </w:tc>
        <w:tc>
          <w:tcPr>
            <w:tcW w:w="1420" w:type="dxa"/>
            <w:gridSpan w:val="2"/>
          </w:tcPr>
          <w:p w14:paraId="358E2880" w14:textId="642CA769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9B49091" w14:textId="6C5CFA93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0F1ACAE5" w14:textId="6720BFC8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11E659DC" w14:textId="7A33BE8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(2,768)</w:t>
            </w:r>
          </w:p>
        </w:tc>
      </w:tr>
      <w:tr w:rsidR="008D1C68" w:rsidRPr="00C57E9F" w14:paraId="3E34594C" w14:textId="77777777" w:rsidTr="00685BA7">
        <w:trPr>
          <w:cantSplit/>
        </w:trPr>
        <w:tc>
          <w:tcPr>
            <w:tcW w:w="2880" w:type="dxa"/>
            <w:hideMark/>
          </w:tcPr>
          <w:p w14:paraId="2053E456" w14:textId="4FE01462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</w:tcPr>
          <w:p w14:paraId="4D6B6805" w14:textId="7634679D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2C826B2C" w14:textId="72E16937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</w:p>
        </w:tc>
        <w:tc>
          <w:tcPr>
            <w:tcW w:w="1170" w:type="dxa"/>
            <w:gridSpan w:val="4"/>
            <w:vAlign w:val="bottom"/>
          </w:tcPr>
          <w:p w14:paraId="22564B48" w14:textId="1FE8DED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392C9E4" w14:textId="17D90075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157,156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1582DA3" w14:textId="3D98B512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2,713</w:t>
            </w:r>
          </w:p>
        </w:tc>
        <w:tc>
          <w:tcPr>
            <w:tcW w:w="1420" w:type="dxa"/>
            <w:gridSpan w:val="2"/>
            <w:vAlign w:val="bottom"/>
          </w:tcPr>
          <w:p w14:paraId="7EDB78B7" w14:textId="080E86C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3,016</w:t>
            </w:r>
          </w:p>
        </w:tc>
        <w:tc>
          <w:tcPr>
            <w:tcW w:w="1170" w:type="dxa"/>
            <w:vAlign w:val="bottom"/>
          </w:tcPr>
          <w:p w14:paraId="44B2EEA7" w14:textId="1F64488E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14,798</w:t>
            </w:r>
          </w:p>
        </w:tc>
        <w:tc>
          <w:tcPr>
            <w:tcW w:w="1170" w:type="dxa"/>
            <w:gridSpan w:val="2"/>
          </w:tcPr>
          <w:p w14:paraId="1F7A6558" w14:textId="002DBCCB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58EB14B" w14:textId="3923A8A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177,690</w:t>
            </w:r>
          </w:p>
        </w:tc>
      </w:tr>
      <w:tr w:rsidR="008D1C68" w:rsidRPr="00C57E9F" w14:paraId="4628B4A2" w14:textId="77777777" w:rsidTr="001C0E92">
        <w:trPr>
          <w:cantSplit/>
        </w:trPr>
        <w:tc>
          <w:tcPr>
            <w:tcW w:w="2880" w:type="dxa"/>
          </w:tcPr>
          <w:p w14:paraId="446372CE" w14:textId="77777777" w:rsidR="008D1C68" w:rsidRPr="00C57E9F" w:rsidRDefault="008D1C68" w:rsidP="008D1C68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381B55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17D653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629FF66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BD5D1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54A9C6C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103B7E5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6A6C0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BE362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22F930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454BA979" w14:textId="77777777" w:rsidTr="001C0E92">
        <w:trPr>
          <w:cantSplit/>
        </w:trPr>
        <w:tc>
          <w:tcPr>
            <w:tcW w:w="2880" w:type="dxa"/>
          </w:tcPr>
          <w:p w14:paraId="22A68811" w14:textId="77777777" w:rsidR="008D1C68" w:rsidRPr="00C57E9F" w:rsidRDefault="008D1C68" w:rsidP="008D1C68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vAlign w:val="bottom"/>
          </w:tcPr>
          <w:p w14:paraId="69BEA627" w14:textId="77777777" w:rsidR="008D1C68" w:rsidRPr="00C57E9F" w:rsidRDefault="008D1C68" w:rsidP="008D1C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51F905E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5965342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A8FB5C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63E8BA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880947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CD147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96F4B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737087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5723544A" w14:textId="77777777" w:rsidTr="00685BA7">
        <w:trPr>
          <w:cantSplit/>
        </w:trPr>
        <w:tc>
          <w:tcPr>
            <w:tcW w:w="2880" w:type="dxa"/>
            <w:hideMark/>
          </w:tcPr>
          <w:p w14:paraId="02B1594F" w14:textId="5FD79C03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68BBD0B6" w14:textId="59A0955E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</w:tcPr>
          <w:p w14:paraId="0842CBFC" w14:textId="0C2104DC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</w:tcPr>
          <w:p w14:paraId="05984251" w14:textId="26458E97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3D34C0A5" w14:textId="76031D03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98,678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BCF3BA8" w14:textId="707CE343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2,614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48305AF9" w14:textId="02278631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1,558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ECC1E" w14:textId="4153BB3A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12,013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893D36" w14:textId="5D7164DC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15FE482B" w14:textId="427A48C8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114,863</w:t>
            </w:r>
          </w:p>
        </w:tc>
      </w:tr>
      <w:tr w:rsidR="008D1C68" w:rsidRPr="00C57E9F" w14:paraId="4C0E1292" w14:textId="77777777" w:rsidTr="00685BA7">
        <w:trPr>
          <w:cantSplit/>
        </w:trPr>
        <w:tc>
          <w:tcPr>
            <w:tcW w:w="2880" w:type="dxa"/>
            <w:hideMark/>
          </w:tcPr>
          <w:p w14:paraId="01657D58" w14:textId="3F6CA59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14:paraId="2D864002" w14:textId="44D0D9CE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1252588F" w14:textId="4E865F30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gridSpan w:val="4"/>
            <w:vAlign w:val="bottom"/>
          </w:tcPr>
          <w:p w14:paraId="7C1C1E08" w14:textId="0402063B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5DB90451" w14:textId="6389D8BD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91,526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DE76CC6" w14:textId="441711C7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2,209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52449722" w14:textId="6CF2CD36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1,674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6DDD4" w14:textId="6A70D8C1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8,638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58C5C4" w14:textId="7A2BEA70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5A7A913" w14:textId="14D16422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104,241</w:t>
            </w:r>
          </w:p>
        </w:tc>
      </w:tr>
      <w:tr w:rsidR="008D1C68" w:rsidRPr="00C57E9F" w14:paraId="4A805A3A" w14:textId="77777777" w:rsidTr="001C0E92">
        <w:trPr>
          <w:cantSplit/>
        </w:trPr>
        <w:tc>
          <w:tcPr>
            <w:tcW w:w="2880" w:type="dxa"/>
          </w:tcPr>
          <w:p w14:paraId="52EB5A15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9EBB8D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531DCD9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3965056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738C26D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62B9EBD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1198FE0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5554BF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450609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shd w:val="clear" w:color="auto" w:fill="auto"/>
          </w:tcPr>
          <w:p w14:paraId="3A96E949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4C17075B" w14:textId="77777777" w:rsidTr="001C0E92">
        <w:trPr>
          <w:cantSplit/>
        </w:trPr>
        <w:tc>
          <w:tcPr>
            <w:tcW w:w="2880" w:type="dxa"/>
          </w:tcPr>
          <w:p w14:paraId="58A6DD89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362EC2" w14:textId="2A820281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EAC87D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BE51CB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4F8CC82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66E6F78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5B3BA5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1B002E1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70F5E33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241A257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1A1C55DF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278A368B" w14:textId="77777777" w:rsidTr="001C0E92">
        <w:trPr>
          <w:cantSplit/>
        </w:trPr>
        <w:tc>
          <w:tcPr>
            <w:tcW w:w="2880" w:type="dxa"/>
          </w:tcPr>
          <w:p w14:paraId="3D175D7F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46AAFC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4BE6023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51EFD62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78F7EF7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AAA526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328908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63DC46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AA4FEE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6D2FEEA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09ACB4CC" w14:textId="77777777" w:rsidTr="001C0E92">
        <w:trPr>
          <w:cantSplit/>
        </w:trPr>
        <w:tc>
          <w:tcPr>
            <w:tcW w:w="2880" w:type="dxa"/>
          </w:tcPr>
          <w:p w14:paraId="3E2FA0D8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43A48F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0B0D5AE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1A646A5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194F739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1811B98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7B08265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02B2F84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26EC53A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5351F18E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66C338C7" w14:textId="77777777" w:rsidTr="001C0E92">
        <w:trPr>
          <w:cantSplit/>
        </w:trPr>
        <w:tc>
          <w:tcPr>
            <w:tcW w:w="2880" w:type="dxa"/>
          </w:tcPr>
          <w:p w14:paraId="561358D0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F4309D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09DD54A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B04379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3BD5A84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0EA5480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75C993D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13910F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54BE12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1B09EC84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373A2D27" w14:textId="77777777" w:rsidTr="001C0E92">
        <w:trPr>
          <w:cantSplit/>
        </w:trPr>
        <w:tc>
          <w:tcPr>
            <w:tcW w:w="2880" w:type="dxa"/>
          </w:tcPr>
          <w:p w14:paraId="0071A0CA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23209B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74ABDBB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018FB3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59698B33" w14:textId="4D724F54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10DFBC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081812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13455A7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66AB524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55805498" w14:textId="20E6B31E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8D1C68" w:rsidRPr="00C57E9F" w14:paraId="1AC395DE" w14:textId="77777777" w:rsidTr="001C0E92">
        <w:trPr>
          <w:cantSplit/>
        </w:trPr>
        <w:tc>
          <w:tcPr>
            <w:tcW w:w="2880" w:type="dxa"/>
          </w:tcPr>
          <w:p w14:paraId="2DAAB358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</w:tcPr>
          <w:p w14:paraId="69AC86FD" w14:textId="6CF46CBF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8D1C68" w:rsidRPr="00C57E9F" w14:paraId="5577871F" w14:textId="77777777" w:rsidTr="001C0E92">
        <w:trPr>
          <w:cantSplit/>
        </w:trPr>
        <w:tc>
          <w:tcPr>
            <w:tcW w:w="2880" w:type="dxa"/>
          </w:tcPr>
          <w:p w14:paraId="6B604131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B1EEEF" w14:textId="4F965717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81" w:type="dxa"/>
            <w:gridSpan w:val="2"/>
            <w:vAlign w:val="bottom"/>
          </w:tcPr>
          <w:p w14:paraId="532823A9" w14:textId="5597F8E0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0" w:type="dxa"/>
            <w:gridSpan w:val="4"/>
            <w:vAlign w:val="bottom"/>
          </w:tcPr>
          <w:p w14:paraId="45ECE642" w14:textId="42339C51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gridSpan w:val="3"/>
            <w:vAlign w:val="bottom"/>
          </w:tcPr>
          <w:p w14:paraId="2C4A3FFA" w14:textId="51009B54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5" w:type="dxa"/>
            <w:gridSpan w:val="2"/>
            <w:vAlign w:val="bottom"/>
          </w:tcPr>
          <w:p w14:paraId="37853708" w14:textId="1F53BF6F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20" w:type="dxa"/>
            <w:gridSpan w:val="2"/>
            <w:vAlign w:val="bottom"/>
          </w:tcPr>
          <w:p w14:paraId="0C9D0640" w14:textId="6AE3B799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7F057EA4" w14:textId="5F9C60BA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10D85F07" w14:textId="0D37BC1B" w:rsidR="008D1C68" w:rsidRPr="00C57E9F" w:rsidRDefault="008D1C68" w:rsidP="008D1C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346" w:type="dxa"/>
            <w:gridSpan w:val="2"/>
            <w:vAlign w:val="bottom"/>
          </w:tcPr>
          <w:p w14:paraId="57C25659" w14:textId="366F08B1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8D1C68" w:rsidRPr="00C57E9F" w14:paraId="40A1444E" w14:textId="77777777" w:rsidTr="001C0E92">
        <w:trPr>
          <w:cantSplit/>
        </w:trPr>
        <w:tc>
          <w:tcPr>
            <w:tcW w:w="2880" w:type="dxa"/>
          </w:tcPr>
          <w:p w14:paraId="7804686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272418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4A0885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D9BEA8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80B38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2174195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7DFCC32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4D83B0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5DB03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633D4587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15DFC38D" w14:textId="77777777" w:rsidTr="001C0E92">
        <w:trPr>
          <w:cantSplit/>
        </w:trPr>
        <w:tc>
          <w:tcPr>
            <w:tcW w:w="2880" w:type="dxa"/>
            <w:hideMark/>
          </w:tcPr>
          <w:p w14:paraId="39125290" w14:textId="3F20C1D3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0EF642F2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1872EF38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0C4FFEC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73ECE98F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62C8FCA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39237B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2B702A2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090E806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C61900C" w14:textId="777777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111E4740" w14:textId="77777777" w:rsidTr="001C0E92">
        <w:trPr>
          <w:cantSplit/>
        </w:trPr>
        <w:tc>
          <w:tcPr>
            <w:tcW w:w="2880" w:type="dxa"/>
            <w:hideMark/>
          </w:tcPr>
          <w:p w14:paraId="445DABA0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588DE3D4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566A1986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3F621DE5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3221A97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06F1AD0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1647C9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170BD32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3BB0E23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BE2A69B" w14:textId="7BA1A0A4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42,259</w:t>
            </w:r>
          </w:p>
        </w:tc>
      </w:tr>
      <w:tr w:rsidR="008D1C68" w:rsidRPr="00C57E9F" w14:paraId="4420EEDA" w14:textId="77777777" w:rsidTr="001C0E92">
        <w:trPr>
          <w:cantSplit/>
        </w:trPr>
        <w:tc>
          <w:tcPr>
            <w:tcW w:w="2880" w:type="dxa"/>
            <w:hideMark/>
          </w:tcPr>
          <w:p w14:paraId="51A02BE7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08C12BF7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75C05D8C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6FD1B440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AFCE6C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332E069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07BF550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22CB6C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86D62C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3772A496" w14:textId="029C9BB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5,061</w:t>
            </w:r>
          </w:p>
        </w:tc>
      </w:tr>
      <w:tr w:rsidR="008D1C68" w:rsidRPr="00C57E9F" w14:paraId="2985498C" w14:textId="77777777" w:rsidTr="001C0E92">
        <w:trPr>
          <w:cantSplit/>
        </w:trPr>
        <w:tc>
          <w:tcPr>
            <w:tcW w:w="2880" w:type="dxa"/>
            <w:hideMark/>
          </w:tcPr>
          <w:p w14:paraId="3E77EB4D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198AB51A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79526EE6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6A75603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33F834B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40AD5B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3EB60F78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697C52B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617D6A47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3630A0D" w14:textId="4D0F1AFE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47,320</w:t>
            </w:r>
          </w:p>
        </w:tc>
      </w:tr>
      <w:tr w:rsidR="008D1C68" w:rsidRPr="00C57E9F" w14:paraId="6E541031" w14:textId="77777777" w:rsidTr="001C0E92">
        <w:trPr>
          <w:cantSplit/>
        </w:trPr>
        <w:tc>
          <w:tcPr>
            <w:tcW w:w="2880" w:type="dxa"/>
          </w:tcPr>
          <w:p w14:paraId="79635BDE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73C855F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796205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562C9ED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39E93E4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407C21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78AE26C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4C12772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7B71414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2E1DFD0" w14:textId="77777777" w:rsidR="008D1C68" w:rsidRPr="00C57E9F" w:rsidRDefault="008D1C68" w:rsidP="008D1C68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1C68" w:rsidRPr="00C57E9F" w14:paraId="5111E12F" w14:textId="77777777" w:rsidTr="001C0E92">
        <w:trPr>
          <w:cantSplit/>
        </w:trPr>
        <w:tc>
          <w:tcPr>
            <w:tcW w:w="2880" w:type="dxa"/>
            <w:hideMark/>
          </w:tcPr>
          <w:p w14:paraId="29FE1BA4" w14:textId="0587086B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14773587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3C4D327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7894EDF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4792F0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380E491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17176CAC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78B0D07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323B024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CD27652" w14:textId="0A599B77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D1C68" w:rsidRPr="00C57E9F" w14:paraId="6AAF6B39" w14:textId="77777777" w:rsidTr="001C0E92">
        <w:trPr>
          <w:cantSplit/>
        </w:trPr>
        <w:tc>
          <w:tcPr>
            <w:tcW w:w="2880" w:type="dxa"/>
            <w:hideMark/>
          </w:tcPr>
          <w:p w14:paraId="35F8A729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</w:tcPr>
          <w:p w14:paraId="1F3196A1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4C6C63F2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7543235C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BB0889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2E73FE2A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32EA62C8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64DC5E1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75132EA3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7BF11494" w14:textId="59A393D1" w:rsidR="008D1C68" w:rsidRPr="00C57E9F" w:rsidRDefault="008D1C68" w:rsidP="008D1C68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45,900</w:t>
            </w:r>
          </w:p>
        </w:tc>
      </w:tr>
      <w:tr w:rsidR="008D1C68" w:rsidRPr="00C57E9F" w14:paraId="5B3DE133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6B1547A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02C64E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517E6D16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7A2BBB28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AB7E962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7C815E8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0A14E3C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72DE59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C8D7BE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F0984F0" w14:textId="25A9F62C" w:rsidR="008D1C68" w:rsidRPr="00C57E9F" w:rsidRDefault="008D1C68" w:rsidP="008D1C6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5,100</w:t>
            </w:r>
          </w:p>
        </w:tc>
      </w:tr>
      <w:tr w:rsidR="008D1C68" w:rsidRPr="00C57E9F" w14:paraId="6EF2D633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FF53EA9" w14:textId="77777777" w:rsidR="008D1C68" w:rsidRPr="00C57E9F" w:rsidRDefault="008D1C68" w:rsidP="008D1C6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E71D122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5F70C304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03F65D1A" w14:textId="77777777" w:rsidR="008D1C68" w:rsidRPr="00C57E9F" w:rsidRDefault="008D1C68" w:rsidP="008D1C68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D5E7076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4B0D1351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4FAAE9F5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DE4C8B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2B69F4" w14:textId="77777777" w:rsidR="008D1C68" w:rsidRPr="00C57E9F" w:rsidRDefault="008D1C68" w:rsidP="008D1C6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58CA06A" w14:textId="708CE084" w:rsidR="008D1C68" w:rsidRPr="00C57E9F" w:rsidRDefault="008D1C68" w:rsidP="008D1C6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51,000</w:t>
            </w:r>
          </w:p>
        </w:tc>
      </w:tr>
    </w:tbl>
    <w:p w14:paraId="260B4B92" w14:textId="1CECD12C" w:rsidR="00135988" w:rsidRPr="00C57E9F" w:rsidRDefault="00135988" w:rsidP="0013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4421595B" w14:textId="56B9C335" w:rsidR="003C3883" w:rsidRPr="00C57E9F" w:rsidRDefault="003C3883" w:rsidP="00597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ในระหว่างปี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2561 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บริษัทย่อยทางอ้อมเปลี่ยนแปลงการแสดงมูลค่าของที่ดินเป็นวิธีตีราคาใหม่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โดยใช้ผู้เชี่ยวชาญอิสระภายใต้หลักเกณฑ์ที่ระบุไว้ในนโยบายบัญชีของบริษัท มูลค่าที่ดิน ที่ตีใหม่ใช้วิธีการประเมินราคาแบบวิธีเปรียบเทียบราคาตลาด</w:t>
      </w:r>
      <w:r w:rsidR="00244BB1" w:rsidRPr="00C57E9F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 </w:t>
      </w:r>
      <w:r w:rsidR="004172AE"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 xml:space="preserve">(ข้อมูลระดับ </w:t>
      </w:r>
      <w:r w:rsidR="004172AE" w:rsidRPr="00C57E9F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2)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 xml:space="preserve"> โดยบันทึกส่วนเกินทุนจากการตีราคาที่ดิน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ไว้ในส่วนผู้ถือหุ้นในงบแสดงฐานะการเงิน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จำนวนรวม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82.80 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ล้านบาท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(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สุทธิจากภาษีจำนวน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66.24 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ล้านบาท</w:t>
      </w:r>
      <w:r w:rsidRPr="00C57E9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)</w:t>
      </w:r>
      <w:r w:rsidRPr="00C57E9F">
        <w:rPr>
          <w:rStyle w:val="eop"/>
          <w:rFonts w:ascii="Browallia New" w:hAnsi="Browallia New" w:cs="Browallia New" w:hint="cs"/>
          <w:color w:val="000000"/>
          <w:sz w:val="28"/>
          <w:szCs w:val="28"/>
          <w:shd w:val="clear" w:color="auto" w:fill="FFFFFF"/>
        </w:rPr>
        <w:t> </w:t>
      </w:r>
    </w:p>
    <w:p w14:paraId="2DDCBB61" w14:textId="77777777" w:rsidR="00597E16" w:rsidRPr="00C57E9F" w:rsidRDefault="00597E16" w:rsidP="00597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34555C76" w14:textId="2DA174D1" w:rsidR="00C50AEF" w:rsidRPr="00C57E9F" w:rsidRDefault="00170C0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C70BF3" w:rsidRPr="00C57E9F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70BF3" w:rsidRPr="00C57E9F">
        <w:rPr>
          <w:rFonts w:ascii="Browallia New" w:hAnsi="Browallia New" w:cs="Browallia New"/>
          <w:sz w:val="28"/>
          <w:szCs w:val="28"/>
        </w:rPr>
        <w:t>31</w:t>
      </w:r>
      <w:r w:rsidR="00C70BF3"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8633A2" w:rsidRPr="00C57E9F">
        <w:rPr>
          <w:rFonts w:ascii="Browallia New" w:hAnsi="Browallia New" w:cs="Browallia New"/>
          <w:sz w:val="28"/>
          <w:szCs w:val="28"/>
        </w:rPr>
        <w:t>256</w:t>
      </w:r>
      <w:r w:rsidR="00F24F53" w:rsidRPr="00C57E9F">
        <w:rPr>
          <w:rFonts w:ascii="Browallia New" w:hAnsi="Browallia New" w:cs="Browallia New"/>
          <w:sz w:val="28"/>
          <w:szCs w:val="28"/>
        </w:rPr>
        <w:t>2</w:t>
      </w:r>
      <w:r w:rsidR="00C71DCA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C71DCA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C71DCA" w:rsidRPr="00C57E9F">
        <w:rPr>
          <w:rFonts w:ascii="Browallia New" w:hAnsi="Browallia New" w:cs="Browallia New"/>
          <w:sz w:val="28"/>
          <w:szCs w:val="28"/>
        </w:rPr>
        <w:t>256</w:t>
      </w:r>
      <w:r w:rsidR="00F24F53" w:rsidRPr="00C57E9F">
        <w:rPr>
          <w:rFonts w:ascii="Browallia New" w:hAnsi="Browallia New" w:cs="Browallia New"/>
          <w:sz w:val="28"/>
          <w:szCs w:val="28"/>
        </w:rPr>
        <w:t>1</w:t>
      </w:r>
      <w:r w:rsidR="00C70BF3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C70BF3" w:rsidRPr="00C57E9F">
        <w:rPr>
          <w:rFonts w:ascii="Browallia New" w:hAnsi="Browallia New" w:cs="Browallia New"/>
          <w:sz w:val="28"/>
          <w:szCs w:val="28"/>
          <w:cs/>
        </w:rPr>
        <w:t>บริษัท</w:t>
      </w:r>
      <w:r w:rsidR="004A2A0E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และบริษัทย่อย </w:t>
      </w:r>
    </w:p>
    <w:p w14:paraId="56D82B31" w14:textId="77777777" w:rsidR="00C50AEF" w:rsidRPr="00C57E9F" w:rsidRDefault="00C50AE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7456BF31" w14:textId="6A7E2299" w:rsidR="00C70BF3" w:rsidRPr="00C57E9F" w:rsidRDefault="00C70BF3" w:rsidP="00CD13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837" w:right="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มีอุปกรณ์</w:t>
      </w:r>
      <w:r w:rsidR="00790D1B" w:rsidRPr="00C57E9F">
        <w:rPr>
          <w:rFonts w:ascii="Browallia New" w:hAnsi="Browallia New" w:cs="Browallia New" w:hint="cs"/>
          <w:sz w:val="28"/>
          <w:szCs w:val="28"/>
          <w:cs/>
        </w:rPr>
        <w:t>ตาม</w:t>
      </w:r>
      <w:r w:rsidRPr="00C57E9F">
        <w:rPr>
          <w:rFonts w:ascii="Browallia New" w:hAnsi="Browallia New" w:cs="Browallia New"/>
          <w:sz w:val="28"/>
          <w:szCs w:val="28"/>
          <w:cs/>
        </w:rPr>
        <w:t>สัญญาเช่าการเงินโดยมีมูลค่าสุทธิตามบัญชีของสิ</w:t>
      </w:r>
      <w:r w:rsidR="006C662B" w:rsidRPr="00C57E9F">
        <w:rPr>
          <w:rFonts w:ascii="Browallia New" w:hAnsi="Browallia New" w:cs="Browallia New"/>
          <w:sz w:val="28"/>
          <w:szCs w:val="28"/>
          <w:cs/>
        </w:rPr>
        <w:t>นทรัพย์ดังกล่าว จำนวนเงินประมาณ</w:t>
      </w:r>
      <w:r w:rsidR="004A2A0E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9B4232" w:rsidRPr="00C57E9F">
        <w:rPr>
          <w:rFonts w:ascii="Browallia New" w:hAnsi="Browallia New" w:cs="Browallia New"/>
          <w:sz w:val="28"/>
          <w:szCs w:val="28"/>
        </w:rPr>
        <w:t>9.32</w:t>
      </w:r>
      <w:r w:rsidR="004B68E5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790D1B"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DB5B5E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04853" w:rsidRPr="00C57E9F">
        <w:rPr>
          <w:rFonts w:ascii="Browallia New" w:hAnsi="Browallia New" w:cs="Browallia New"/>
          <w:sz w:val="28"/>
          <w:szCs w:val="28"/>
          <w:lang w:val="en-GB"/>
        </w:rPr>
        <w:t>(256</w:t>
      </w:r>
      <w:r w:rsidR="009E66EB" w:rsidRPr="00C57E9F">
        <w:rPr>
          <w:rFonts w:ascii="Browallia New" w:hAnsi="Browallia New" w:cs="Browallia New"/>
          <w:sz w:val="28"/>
          <w:szCs w:val="28"/>
          <w:lang w:val="en-GB"/>
        </w:rPr>
        <w:t>1</w:t>
      </w:r>
      <w:r w:rsidR="00F04853" w:rsidRPr="00C57E9F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9E66EB" w:rsidRPr="00C57E9F">
        <w:rPr>
          <w:rFonts w:ascii="Browallia New" w:hAnsi="Browallia New" w:cs="Browallia New"/>
          <w:sz w:val="28"/>
          <w:szCs w:val="28"/>
        </w:rPr>
        <w:t>14.81</w:t>
      </w:r>
      <w:r w:rsidR="008633A2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87626F"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04853" w:rsidRPr="00C57E9F">
        <w:rPr>
          <w:rFonts w:ascii="Browallia New" w:hAnsi="Browallia New" w:cs="Browallia New"/>
          <w:sz w:val="28"/>
          <w:szCs w:val="28"/>
        </w:rPr>
        <w:t>)</w:t>
      </w:r>
      <w:r w:rsidR="00805FBB" w:rsidRPr="00C57E9F">
        <w:rPr>
          <w:rFonts w:ascii="Browallia New" w:hAnsi="Browallia New" w:cs="Browallia New"/>
          <w:sz w:val="28"/>
          <w:szCs w:val="28"/>
        </w:rPr>
        <w:t xml:space="preserve"> </w:t>
      </w:r>
    </w:p>
    <w:p w14:paraId="3EF1AEF1" w14:textId="77777777" w:rsidR="00C70BF3" w:rsidRPr="00C57E9F" w:rsidRDefault="00C70BF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619D2D2E" w14:textId="4C8B612C" w:rsidR="00247E94" w:rsidRPr="00C57E9F" w:rsidRDefault="00C70BF3" w:rsidP="00CD13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837" w:right="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มี</w:t>
      </w:r>
      <w:r w:rsidR="00D06E12" w:rsidRPr="00C57E9F">
        <w:rPr>
          <w:rFonts w:ascii="Browallia New" w:hAnsi="Browallia New" w:cs="Browallia New"/>
          <w:sz w:val="28"/>
          <w:szCs w:val="28"/>
          <w:cs/>
        </w:rPr>
        <w:t>อุปกรณ์</w:t>
      </w:r>
      <w:r w:rsidRPr="00C57E9F">
        <w:rPr>
          <w:rFonts w:ascii="Browallia New" w:hAnsi="Browallia New" w:cs="Browallia New"/>
          <w:sz w:val="28"/>
          <w:szCs w:val="28"/>
          <w:cs/>
        </w:rPr>
        <w:t>ส่วนหนึ่ง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คิดค่าเสื่อมราคาเต็มมูลค่าและยังใช้งานอยู่ 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มีราคาทุนประมาณ </w:t>
      </w:r>
      <w:r w:rsidR="000E0BE8" w:rsidRPr="00C57E9F">
        <w:rPr>
          <w:rFonts w:ascii="Browallia New" w:hAnsi="Browallia New" w:cs="Browallia New"/>
          <w:sz w:val="28"/>
          <w:szCs w:val="28"/>
        </w:rPr>
        <w:t>280.</w:t>
      </w:r>
      <w:r w:rsidR="00EE4E56" w:rsidRPr="00C57E9F">
        <w:rPr>
          <w:rFonts w:ascii="Browallia New" w:hAnsi="Browallia New" w:cs="Browallia New"/>
          <w:sz w:val="28"/>
          <w:szCs w:val="28"/>
        </w:rPr>
        <w:t>55</w:t>
      </w:r>
      <w:r w:rsidR="000168B9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D06E12" w:rsidRPr="00C57E9F">
        <w:rPr>
          <w:rFonts w:ascii="Browallia New" w:hAnsi="Browallia New" w:cs="Browallia New"/>
          <w:sz w:val="28"/>
          <w:szCs w:val="28"/>
          <w:lang w:val="en-GB"/>
        </w:rPr>
        <w:t>(256</w:t>
      </w:r>
      <w:r w:rsidR="009E66EB" w:rsidRPr="00C57E9F">
        <w:rPr>
          <w:rFonts w:ascii="Browallia New" w:hAnsi="Browallia New" w:cs="Browallia New"/>
          <w:sz w:val="28"/>
          <w:szCs w:val="28"/>
          <w:lang w:val="en-GB"/>
        </w:rPr>
        <w:t>1</w:t>
      </w:r>
      <w:r w:rsidR="00D06E12" w:rsidRPr="00C57E9F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9E66EB" w:rsidRPr="00C57E9F">
        <w:rPr>
          <w:rFonts w:ascii="Browallia New" w:hAnsi="Browallia New" w:cs="Browallia New"/>
          <w:sz w:val="28"/>
          <w:szCs w:val="28"/>
        </w:rPr>
        <w:t>313.86</w:t>
      </w:r>
      <w:r w:rsidR="008633A2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D06E12" w:rsidRPr="00C57E9F">
        <w:rPr>
          <w:rFonts w:ascii="Browallia New" w:hAnsi="Browallia New" w:cs="Browallia New"/>
          <w:sz w:val="28"/>
          <w:szCs w:val="28"/>
        </w:rPr>
        <w:t>)</w:t>
      </w:r>
    </w:p>
    <w:p w14:paraId="172684A0" w14:textId="3BBAABCB" w:rsidR="00D06E12" w:rsidRPr="00C57E9F" w:rsidRDefault="00D06E12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035D5108" w14:textId="167ABDFF" w:rsidR="00D06E12" w:rsidRPr="00C57E9F" w:rsidRDefault="00EF0DBA" w:rsidP="0042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="00427853" w:rsidRPr="00C57E9F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="00427853" w:rsidRPr="00C57E9F">
        <w:rPr>
          <w:rFonts w:ascii="Browallia New" w:hAnsi="Browallia New" w:cs="Browallia New"/>
          <w:sz w:val="28"/>
          <w:szCs w:val="28"/>
        </w:rPr>
        <w:t xml:space="preserve">2561 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727987" w:rsidRPr="00C57E9F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>บันทึกค่าเผื่อการด้อยค่าของ</w:t>
      </w:r>
      <w:r w:rsidR="00BA6196" w:rsidRPr="00C57E9F">
        <w:rPr>
          <w:rFonts w:ascii="Browallia New" w:hAnsi="Browallia New" w:cs="Browallia New" w:hint="cs"/>
          <w:sz w:val="28"/>
          <w:szCs w:val="28"/>
          <w:cs/>
        </w:rPr>
        <w:t>อาคารและส่วนปรับปรุงอาคาร และส่วนปรับปรุงพื้นที่เช่า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="00BA6196" w:rsidRPr="00C57E9F">
        <w:rPr>
          <w:rFonts w:ascii="Browallia New" w:hAnsi="Browallia New" w:cs="Browallia New"/>
          <w:sz w:val="28"/>
          <w:szCs w:val="28"/>
        </w:rPr>
        <w:t>54.28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2464FB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BA6196"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BA6196" w:rsidRPr="00C57E9F">
        <w:rPr>
          <w:rFonts w:ascii="Browallia New" w:hAnsi="Browallia New" w:cs="Browallia New"/>
          <w:sz w:val="28"/>
          <w:szCs w:val="28"/>
        </w:rPr>
        <w:t xml:space="preserve">23.14 </w:t>
      </w:r>
      <w:r w:rsidR="00BA6196"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27853" w:rsidRPr="00C57E9F"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="00D06E12" w:rsidRPr="00C57E9F">
        <w:rPr>
          <w:rFonts w:ascii="Browallia New" w:hAnsi="Browallia New" w:cs="Browallia New" w:hint="cs"/>
          <w:sz w:val="28"/>
          <w:szCs w:val="28"/>
          <w:cs/>
        </w:rPr>
        <w:t xml:space="preserve">อันเป็นผลเนื่องมาจากการประเมินมูลค่าธุรกิจ ตามหมายเหตุข้อ </w:t>
      </w:r>
      <w:r w:rsidR="00D06E12" w:rsidRPr="00C57E9F">
        <w:rPr>
          <w:rFonts w:ascii="Browallia New" w:hAnsi="Browallia New" w:cs="Browallia New"/>
          <w:sz w:val="28"/>
          <w:szCs w:val="28"/>
        </w:rPr>
        <w:t>1</w:t>
      </w:r>
      <w:r w:rsidR="005A6EEC" w:rsidRPr="00C57E9F">
        <w:rPr>
          <w:rFonts w:ascii="Browallia New" w:hAnsi="Browallia New" w:cs="Browallia New"/>
          <w:sz w:val="28"/>
          <w:szCs w:val="28"/>
        </w:rPr>
        <w:t>8</w:t>
      </w:r>
    </w:p>
    <w:p w14:paraId="4862B1D3" w14:textId="77777777" w:rsidR="00D60295" w:rsidRPr="00C57E9F" w:rsidRDefault="00D60295" w:rsidP="00D6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 New" w:hAnsi="Browallia New" w:cs="Browallia New"/>
          <w:sz w:val="28"/>
          <w:szCs w:val="28"/>
        </w:rPr>
        <w:sectPr w:rsidR="00D60295" w:rsidRPr="00C57E9F" w:rsidSect="002439F2">
          <w:footerReference w:type="default" r:id="rId13"/>
          <w:pgSz w:w="16834" w:h="11909" w:orient="landscape" w:code="9"/>
          <w:pgMar w:top="1260" w:right="1099" w:bottom="1136" w:left="1259" w:header="992" w:footer="400" w:gutter="0"/>
          <w:cols w:space="720"/>
          <w:docGrid w:linePitch="245"/>
        </w:sectPr>
      </w:pPr>
    </w:p>
    <w:p w14:paraId="19FC8F84" w14:textId="2083E968" w:rsidR="00CC37C8" w:rsidRPr="00C57E9F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สินทรัพย์ไม่มีตัวตน</w:t>
      </w:r>
    </w:p>
    <w:p w14:paraId="4F2BB4C3" w14:textId="77777777" w:rsidR="00BB47D4" w:rsidRPr="00C57E9F" w:rsidRDefault="00BB47D4" w:rsidP="00BB47D4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846" w:type="dxa"/>
        <w:tblInd w:w="426" w:type="dxa"/>
        <w:tblLook w:val="01E0" w:firstRow="1" w:lastRow="1" w:firstColumn="1" w:lastColumn="1" w:noHBand="0" w:noVBand="0"/>
      </w:tblPr>
      <w:tblGrid>
        <w:gridCol w:w="2346"/>
        <w:gridCol w:w="1182"/>
        <w:gridCol w:w="1086"/>
        <w:gridCol w:w="1134"/>
        <w:gridCol w:w="1062"/>
        <w:gridCol w:w="977"/>
        <w:gridCol w:w="1059"/>
      </w:tblGrid>
      <w:tr w:rsidR="006B39C5" w:rsidRPr="00C57E9F" w14:paraId="38BE859C" w14:textId="77777777" w:rsidTr="008D0CD1">
        <w:tc>
          <w:tcPr>
            <w:tcW w:w="2346" w:type="dxa"/>
            <w:shd w:val="clear" w:color="auto" w:fill="auto"/>
          </w:tcPr>
          <w:p w14:paraId="7AC441A0" w14:textId="79B9A3EA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500" w:type="dxa"/>
            <w:gridSpan w:val="6"/>
            <w:shd w:val="clear" w:color="auto" w:fill="auto"/>
            <w:hideMark/>
          </w:tcPr>
          <w:p w14:paraId="56168378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</w:tr>
      <w:tr w:rsidR="006B39C5" w:rsidRPr="00C57E9F" w14:paraId="1E4255E7" w14:textId="77777777" w:rsidTr="008D0CD1">
        <w:tc>
          <w:tcPr>
            <w:tcW w:w="2346" w:type="dxa"/>
            <w:shd w:val="clear" w:color="auto" w:fill="auto"/>
          </w:tcPr>
          <w:p w14:paraId="0018848C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500" w:type="dxa"/>
            <w:gridSpan w:val="6"/>
            <w:shd w:val="clear" w:color="auto" w:fill="auto"/>
            <w:vAlign w:val="bottom"/>
            <w:hideMark/>
          </w:tcPr>
          <w:p w14:paraId="47A19E4A" w14:textId="77777777" w:rsidR="006B39C5" w:rsidRPr="00C57E9F" w:rsidRDefault="006B39C5" w:rsidP="000138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นรวม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6B39C5" w:rsidRPr="00C57E9F" w14:paraId="154D1AFC" w14:textId="77777777" w:rsidTr="00EF7DBD">
        <w:trPr>
          <w:trHeight w:val="681"/>
        </w:trPr>
        <w:tc>
          <w:tcPr>
            <w:tcW w:w="2346" w:type="dxa"/>
            <w:shd w:val="clear" w:color="auto" w:fill="auto"/>
          </w:tcPr>
          <w:p w14:paraId="71E637F0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7FCD4CC" w14:textId="42084D60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97C4B16" w14:textId="77777777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94E94" w14:textId="77777777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C57E9F">
              <w:rPr>
                <w:rFonts w:ascii="Browallia New" w:hAnsi="Browallia New" w:cs="Browallia New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D285777" w14:textId="77777777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cs/>
                <w:lang w:val="en-GB"/>
              </w:rPr>
              <w:t>สิทธิการขยาย</w:t>
            </w:r>
          </w:p>
          <w:p w14:paraId="2FB01F96" w14:textId="77777777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2B88F8B" w14:textId="77777777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>สินทรัพย์ทางปัญญา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D677700" w14:textId="77777777" w:rsidR="006B39C5" w:rsidRPr="00C57E9F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6B39C5" w:rsidRPr="00C57E9F" w14:paraId="729AE335" w14:textId="77777777" w:rsidTr="00EF7DBD">
        <w:tc>
          <w:tcPr>
            <w:tcW w:w="2346" w:type="dxa"/>
            <w:shd w:val="clear" w:color="auto" w:fill="auto"/>
            <w:hideMark/>
          </w:tcPr>
          <w:p w14:paraId="4A11032C" w14:textId="77777777" w:rsidR="006B39C5" w:rsidRPr="00C57E9F" w:rsidRDefault="006B39C5" w:rsidP="0001389A">
            <w:pPr>
              <w:pStyle w:val="30"/>
              <w:tabs>
                <w:tab w:val="clear" w:pos="360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182" w:type="dxa"/>
            <w:shd w:val="clear" w:color="auto" w:fill="auto"/>
          </w:tcPr>
          <w:p w14:paraId="09B38FB8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489D4C6D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89CF7B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2E99261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75A14DE7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48369FBD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F7DBD" w:rsidRPr="00C57E9F" w14:paraId="59B5AD63" w14:textId="77777777" w:rsidTr="00EF7DBD">
        <w:tc>
          <w:tcPr>
            <w:tcW w:w="2346" w:type="dxa"/>
            <w:shd w:val="clear" w:color="auto" w:fill="auto"/>
            <w:vAlign w:val="bottom"/>
          </w:tcPr>
          <w:p w14:paraId="3B0B6862" w14:textId="5376C6FF" w:rsidR="00EF7DBD" w:rsidRPr="00C57E9F" w:rsidRDefault="00EF7DBD" w:rsidP="00EF7D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FB04275" w14:textId="5F5D1704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80,859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7F24796" w14:textId="1148E380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13177" w14:textId="344C6052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C37241" w14:textId="7117F3D1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1030127" w14:textId="3EF18473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501154" w14:textId="5272FC6E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2,127,439</w:t>
            </w:r>
          </w:p>
        </w:tc>
      </w:tr>
      <w:tr w:rsidR="001F6059" w:rsidRPr="00C57E9F" w14:paraId="66D0CD8C" w14:textId="77777777" w:rsidTr="00685BA7">
        <w:tc>
          <w:tcPr>
            <w:tcW w:w="2346" w:type="dxa"/>
            <w:shd w:val="clear" w:color="auto" w:fill="auto"/>
            <w:vAlign w:val="bottom"/>
          </w:tcPr>
          <w:p w14:paraId="36A10D65" w14:textId="28E3C973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B8B9BD4" w14:textId="204ADAD5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</w:rPr>
              <w:t>13,900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5E60071" w14:textId="2CD764D6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AB9C29" w14:textId="6E2BEDE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599291B5" w14:textId="34DEF699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66ECAB29" w14:textId="6FCF0C58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06F3F01" w14:textId="79B13DA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13,900</w:t>
            </w:r>
          </w:p>
        </w:tc>
      </w:tr>
      <w:tr w:rsidR="00EF7DBD" w:rsidRPr="00C57E9F" w14:paraId="565F15F1" w14:textId="77777777" w:rsidTr="00EF7DBD">
        <w:tc>
          <w:tcPr>
            <w:tcW w:w="2346" w:type="dxa"/>
            <w:shd w:val="clear" w:color="auto" w:fill="auto"/>
            <w:vAlign w:val="bottom"/>
          </w:tcPr>
          <w:p w14:paraId="64141AB6" w14:textId="026D2C27" w:rsidR="00EF7DBD" w:rsidRPr="00C57E9F" w:rsidRDefault="00EF7DBD" w:rsidP="00EF7D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2519D1E" w14:textId="1F9696A5" w:rsidR="00EF7DBD" w:rsidRPr="00C57E9F" w:rsidRDefault="00EF7DBD" w:rsidP="00EF7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94,759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0058268" w14:textId="6F1DF84D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8A906" w14:textId="6BCBA34C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290B79" w14:textId="7E44883A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1A9CE97" w14:textId="262B0F62" w:rsidR="00EF7DBD" w:rsidRPr="00C57E9F" w:rsidRDefault="00EF7DBD" w:rsidP="00EF7D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A674216" w14:textId="5CF9F53F" w:rsidR="00EF7DBD" w:rsidRPr="00C57E9F" w:rsidRDefault="00EF7DBD" w:rsidP="00EF7DBD">
            <w:pP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2,141,339</w:t>
            </w:r>
          </w:p>
        </w:tc>
      </w:tr>
      <w:tr w:rsidR="001F6059" w:rsidRPr="00C57E9F" w14:paraId="5B2DF38B" w14:textId="77777777" w:rsidTr="00685BA7">
        <w:tc>
          <w:tcPr>
            <w:tcW w:w="2346" w:type="dxa"/>
            <w:shd w:val="clear" w:color="auto" w:fill="auto"/>
            <w:vAlign w:val="bottom"/>
          </w:tcPr>
          <w:p w14:paraId="4A94B5BD" w14:textId="2B2C3A0A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60CF537" w14:textId="1E83999E" w:rsidR="001F6059" w:rsidRPr="00C57E9F" w:rsidRDefault="001F6059" w:rsidP="001F60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2,959</w:t>
            </w:r>
          </w:p>
        </w:tc>
        <w:tc>
          <w:tcPr>
            <w:tcW w:w="1086" w:type="dxa"/>
            <w:shd w:val="clear" w:color="auto" w:fill="auto"/>
          </w:tcPr>
          <w:p w14:paraId="7A282BD9" w14:textId="2DC2ABAC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27211C" w14:textId="6D327941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22E23FC" w14:textId="1939504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left" w:pos="621"/>
              </w:tabs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F275B48" w14:textId="22612785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left" w:pos="576"/>
              </w:tabs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3E59FBD" w14:textId="14CA1B90" w:rsidR="001F6059" w:rsidRPr="00C57E9F" w:rsidRDefault="001F6059" w:rsidP="001F605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2,959</w:t>
            </w:r>
          </w:p>
        </w:tc>
      </w:tr>
      <w:tr w:rsidR="006568C7" w:rsidRPr="00C57E9F" w14:paraId="65BD9E39" w14:textId="77777777" w:rsidTr="00EF7DBD">
        <w:tc>
          <w:tcPr>
            <w:tcW w:w="2346" w:type="dxa"/>
            <w:shd w:val="clear" w:color="auto" w:fill="auto"/>
            <w:vAlign w:val="bottom"/>
          </w:tcPr>
          <w:p w14:paraId="0D4305DD" w14:textId="20C23FB0" w:rsidR="006568C7" w:rsidRPr="00C57E9F" w:rsidRDefault="006568C7" w:rsidP="006568C7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F44999E" w14:textId="3E4DAC72" w:rsidR="006568C7" w:rsidRPr="00C57E9F" w:rsidRDefault="006568C7" w:rsidP="006568C7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97,718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5C6344A" w14:textId="7EE3DD36" w:rsidR="006568C7" w:rsidRPr="00C57E9F" w:rsidRDefault="006568C7" w:rsidP="006568C7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0D851" w14:textId="503776B6" w:rsidR="006568C7" w:rsidRPr="00C57E9F" w:rsidRDefault="006568C7" w:rsidP="006568C7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0788AD" w14:textId="634AE5B8" w:rsidR="006568C7" w:rsidRPr="00C57E9F" w:rsidRDefault="006568C7" w:rsidP="006568C7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E130207" w14:textId="186BE9D4" w:rsidR="006568C7" w:rsidRPr="00C57E9F" w:rsidRDefault="006568C7" w:rsidP="006568C7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A41B4B1" w14:textId="472BCA86" w:rsidR="006568C7" w:rsidRPr="00C57E9F" w:rsidRDefault="006568C7" w:rsidP="006568C7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2,144,298</w:t>
            </w:r>
          </w:p>
        </w:tc>
      </w:tr>
      <w:tr w:rsidR="006568C7" w:rsidRPr="00C57E9F" w14:paraId="6CC7495C" w14:textId="77777777" w:rsidTr="00EF7DBD">
        <w:tc>
          <w:tcPr>
            <w:tcW w:w="2346" w:type="dxa"/>
            <w:shd w:val="clear" w:color="auto" w:fill="auto"/>
          </w:tcPr>
          <w:p w14:paraId="366BEC31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left="175" w:hanging="17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6550D476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8F3A9B4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23B60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46CBBAC" w14:textId="77777777" w:rsidR="006568C7" w:rsidRPr="00C57E9F" w:rsidRDefault="006568C7" w:rsidP="00656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A68A19C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3B0C9545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68C7" w:rsidRPr="00C57E9F" w14:paraId="4A0C611E" w14:textId="77777777" w:rsidTr="00EF7DBD">
        <w:tc>
          <w:tcPr>
            <w:tcW w:w="2346" w:type="dxa"/>
            <w:shd w:val="clear" w:color="auto" w:fill="auto"/>
            <w:hideMark/>
          </w:tcPr>
          <w:p w14:paraId="345651B3" w14:textId="77777777" w:rsidR="006568C7" w:rsidRPr="00C57E9F" w:rsidRDefault="006568C7" w:rsidP="00656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82" w:type="dxa"/>
            <w:shd w:val="clear" w:color="auto" w:fill="auto"/>
          </w:tcPr>
          <w:p w14:paraId="6E88FC7E" w14:textId="77777777" w:rsidR="006568C7" w:rsidRPr="00C57E9F" w:rsidRDefault="006568C7" w:rsidP="006568C7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84B5E05" w14:textId="77777777" w:rsidR="006568C7" w:rsidRPr="00C57E9F" w:rsidRDefault="006568C7" w:rsidP="006568C7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629D31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351D31" w14:textId="77777777" w:rsidR="006568C7" w:rsidRPr="00C57E9F" w:rsidRDefault="006568C7" w:rsidP="006568C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8ADCA13" w14:textId="77777777" w:rsidR="006568C7" w:rsidRPr="00C57E9F" w:rsidRDefault="006568C7" w:rsidP="006568C7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7E2E1C9B" w14:textId="77777777" w:rsidR="006568C7" w:rsidRPr="00C57E9F" w:rsidRDefault="006568C7" w:rsidP="006568C7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F6059" w:rsidRPr="00C57E9F" w14:paraId="67CFD04A" w14:textId="77777777" w:rsidTr="00685BA7">
        <w:tc>
          <w:tcPr>
            <w:tcW w:w="2346" w:type="dxa"/>
            <w:shd w:val="clear" w:color="auto" w:fill="auto"/>
            <w:vAlign w:val="bottom"/>
          </w:tcPr>
          <w:p w14:paraId="57F68AA6" w14:textId="073610EE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831D879" w14:textId="47F5FFC1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38,865</w:t>
            </w:r>
          </w:p>
        </w:tc>
        <w:tc>
          <w:tcPr>
            <w:tcW w:w="1086" w:type="dxa"/>
            <w:shd w:val="clear" w:color="auto" w:fill="auto"/>
          </w:tcPr>
          <w:p w14:paraId="1B4A6F74" w14:textId="7A01FBF0" w:rsidR="001F6059" w:rsidRPr="00C57E9F" w:rsidRDefault="001F6059" w:rsidP="001F6059">
            <w:pPr>
              <w:pStyle w:val="30"/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27249" w14:textId="0D996393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20071664" w14:textId="2231BC77" w:rsidR="001F6059" w:rsidRPr="00C57E9F" w:rsidRDefault="001F6059" w:rsidP="001F6059">
            <w:pPr>
              <w:pStyle w:val="30"/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AF2B2D3" w14:textId="0FB5B988" w:rsidR="001F6059" w:rsidRPr="00C57E9F" w:rsidRDefault="001F6059" w:rsidP="001F6059">
            <w:pPr>
              <w:pStyle w:val="30"/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BC320D7" w14:textId="359AD705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51,050</w:t>
            </w:r>
          </w:p>
        </w:tc>
      </w:tr>
      <w:tr w:rsidR="001F6059" w:rsidRPr="00C57E9F" w14:paraId="2BED297C" w14:textId="77777777" w:rsidTr="00685BA7">
        <w:tc>
          <w:tcPr>
            <w:tcW w:w="2346" w:type="dxa"/>
            <w:shd w:val="clear" w:color="auto" w:fill="auto"/>
            <w:vAlign w:val="bottom"/>
          </w:tcPr>
          <w:p w14:paraId="2A768E36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13A739A" w14:textId="1037B1A9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11,774</w:t>
            </w:r>
          </w:p>
        </w:tc>
        <w:tc>
          <w:tcPr>
            <w:tcW w:w="1086" w:type="dxa"/>
            <w:shd w:val="clear" w:color="auto" w:fill="auto"/>
          </w:tcPr>
          <w:p w14:paraId="5A71A772" w14:textId="48AE8D97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1ABB6" w14:textId="00357BD2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D954326" w14:textId="56D4380D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23E0770" w14:textId="685F52E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0B00643" w14:textId="6BCF205A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11,774</w:t>
            </w:r>
          </w:p>
        </w:tc>
      </w:tr>
      <w:tr w:rsidR="001F6059" w:rsidRPr="00C57E9F" w14:paraId="28728854" w14:textId="77777777" w:rsidTr="00685BA7">
        <w:tc>
          <w:tcPr>
            <w:tcW w:w="2346" w:type="dxa"/>
            <w:shd w:val="clear" w:color="auto" w:fill="auto"/>
            <w:vAlign w:val="bottom"/>
          </w:tcPr>
          <w:p w14:paraId="445D3850" w14:textId="2C070B0B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7462CBA" w14:textId="04190659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50,639</w:t>
            </w:r>
          </w:p>
        </w:tc>
        <w:tc>
          <w:tcPr>
            <w:tcW w:w="1086" w:type="dxa"/>
            <w:shd w:val="clear" w:color="auto" w:fill="auto"/>
          </w:tcPr>
          <w:p w14:paraId="6A2EC957" w14:textId="5E189C27" w:rsidR="001F6059" w:rsidRPr="00C57E9F" w:rsidRDefault="001F6059" w:rsidP="001F6059">
            <w:pPr>
              <w:pStyle w:val="30"/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EEEC6B" w14:textId="7CB74A1C" w:rsidR="001F6059" w:rsidRPr="00C57E9F" w:rsidRDefault="001F6059" w:rsidP="001F6059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2BF0883C" w14:textId="452CA9B0" w:rsidR="001F6059" w:rsidRPr="00C57E9F" w:rsidRDefault="001F6059" w:rsidP="001F6059">
            <w:pPr>
              <w:pStyle w:val="30"/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5A72496" w14:textId="754E5223" w:rsidR="001F6059" w:rsidRPr="00C57E9F" w:rsidRDefault="001F6059" w:rsidP="001F6059">
            <w:pPr>
              <w:pStyle w:val="30"/>
              <w:ind w:left="-39" w:right="-1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8337093" w14:textId="113081B5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62,824</w:t>
            </w:r>
          </w:p>
        </w:tc>
      </w:tr>
      <w:tr w:rsidR="001F6059" w:rsidRPr="00C57E9F" w14:paraId="3CA471D8" w14:textId="77777777" w:rsidTr="00685BA7">
        <w:tc>
          <w:tcPr>
            <w:tcW w:w="2346" w:type="dxa"/>
            <w:shd w:val="clear" w:color="auto" w:fill="auto"/>
            <w:vAlign w:val="bottom"/>
          </w:tcPr>
          <w:p w14:paraId="4CE4B896" w14:textId="2325394B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D8A2390" w14:textId="465C3845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12,879</w:t>
            </w:r>
          </w:p>
        </w:tc>
        <w:tc>
          <w:tcPr>
            <w:tcW w:w="1086" w:type="dxa"/>
            <w:shd w:val="clear" w:color="auto" w:fill="auto"/>
          </w:tcPr>
          <w:p w14:paraId="378339AF" w14:textId="29D8EC58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8B77B" w14:textId="718FD7F4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0B3B968" w14:textId="2D50EBF6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9DCAECF" w14:textId="3EA5CCCB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22B27D9" w14:textId="65D1935F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12,879</w:t>
            </w:r>
          </w:p>
        </w:tc>
      </w:tr>
      <w:tr w:rsidR="001F6059" w:rsidRPr="00C57E9F" w14:paraId="36334A63" w14:textId="77777777" w:rsidTr="00685BA7">
        <w:tc>
          <w:tcPr>
            <w:tcW w:w="2346" w:type="dxa"/>
            <w:shd w:val="clear" w:color="auto" w:fill="auto"/>
            <w:vAlign w:val="bottom"/>
          </w:tcPr>
          <w:p w14:paraId="612E7D5F" w14:textId="4B8E1208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F8C97C7" w14:textId="53AA1BF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63,518</w:t>
            </w:r>
          </w:p>
        </w:tc>
        <w:tc>
          <w:tcPr>
            <w:tcW w:w="1086" w:type="dxa"/>
            <w:shd w:val="clear" w:color="auto" w:fill="auto"/>
          </w:tcPr>
          <w:p w14:paraId="5FA78735" w14:textId="668FE75A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D4E5" w14:textId="719C817D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09C62A77" w14:textId="04B77C88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257BF78" w14:textId="32CB5EB1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5926D3" w14:textId="5CC5B84C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75,703</w:t>
            </w:r>
          </w:p>
        </w:tc>
      </w:tr>
      <w:tr w:rsidR="00A06A5F" w:rsidRPr="00C57E9F" w14:paraId="20DE8AF4" w14:textId="77777777" w:rsidTr="00EF7DBD">
        <w:tc>
          <w:tcPr>
            <w:tcW w:w="2346" w:type="dxa"/>
            <w:shd w:val="clear" w:color="auto" w:fill="auto"/>
            <w:vAlign w:val="bottom"/>
          </w:tcPr>
          <w:p w14:paraId="64D48041" w14:textId="77777777" w:rsidR="00A06A5F" w:rsidRPr="00C57E9F" w:rsidRDefault="00A06A5F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74932CD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E2EBF9B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9950B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57AAE0" w14:textId="77777777" w:rsidR="00A06A5F" w:rsidRPr="00C57E9F" w:rsidRDefault="00A06A5F" w:rsidP="00A06A5F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7433216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7E5403F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06A5F" w:rsidRPr="00C57E9F" w14:paraId="4A4579FC" w14:textId="77777777" w:rsidTr="00EF7DBD">
        <w:tc>
          <w:tcPr>
            <w:tcW w:w="2346" w:type="dxa"/>
            <w:shd w:val="clear" w:color="auto" w:fill="auto"/>
          </w:tcPr>
          <w:p w14:paraId="0D87C6A4" w14:textId="25F166C4" w:rsidR="00A06A5F" w:rsidRPr="00C57E9F" w:rsidRDefault="00A06A5F" w:rsidP="00A06A5F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CDC4637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97E6E25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443D4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BAF34F" w14:textId="77777777" w:rsidR="00A06A5F" w:rsidRPr="00C57E9F" w:rsidRDefault="00A06A5F" w:rsidP="00A06A5F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014E8A1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D2D3489" w14:textId="77777777" w:rsidR="00A06A5F" w:rsidRPr="00C57E9F" w:rsidRDefault="00A06A5F" w:rsidP="00A06A5F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F6059" w:rsidRPr="00C57E9F" w14:paraId="4BA3AF98" w14:textId="77777777" w:rsidTr="00685BA7">
        <w:tc>
          <w:tcPr>
            <w:tcW w:w="2346" w:type="dxa"/>
            <w:shd w:val="clear" w:color="auto" w:fill="auto"/>
          </w:tcPr>
          <w:p w14:paraId="2C94F574" w14:textId="0DBB62E5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82" w:type="dxa"/>
            <w:shd w:val="clear" w:color="auto" w:fill="auto"/>
          </w:tcPr>
          <w:p w14:paraId="69991F4E" w14:textId="2E67A8DB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3252EE12" w14:textId="0CE84B1D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83F03F" w14:textId="451BE57D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0AA47436" w14:textId="28BCDACC" w:rsidR="001F6059" w:rsidRPr="00C57E9F" w:rsidRDefault="001F6059" w:rsidP="001F6059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620AEE7E" w14:textId="0F2253D8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586C3E6D" w14:textId="77D66A31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</w:tr>
      <w:tr w:rsidR="001F6059" w:rsidRPr="00C57E9F" w14:paraId="418FEB58" w14:textId="77777777" w:rsidTr="00EF7DBD">
        <w:tc>
          <w:tcPr>
            <w:tcW w:w="2346" w:type="dxa"/>
            <w:shd w:val="clear" w:color="auto" w:fill="auto"/>
          </w:tcPr>
          <w:p w14:paraId="4BF20F51" w14:textId="5C818632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82" w:type="dxa"/>
            <w:shd w:val="clear" w:color="auto" w:fill="auto"/>
          </w:tcPr>
          <w:p w14:paraId="204266C0" w14:textId="77B4D74D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9,227</w:t>
            </w:r>
          </w:p>
        </w:tc>
        <w:tc>
          <w:tcPr>
            <w:tcW w:w="1086" w:type="dxa"/>
            <w:shd w:val="clear" w:color="auto" w:fill="auto"/>
          </w:tcPr>
          <w:p w14:paraId="2E6CA2CD" w14:textId="6FB4AEC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341,780</w:t>
            </w:r>
          </w:p>
        </w:tc>
        <w:tc>
          <w:tcPr>
            <w:tcW w:w="1134" w:type="dxa"/>
            <w:shd w:val="clear" w:color="auto" w:fill="auto"/>
          </w:tcPr>
          <w:p w14:paraId="18AE5E27" w14:textId="592CF35F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5EC32D" w14:textId="29674828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72727A59" w14:textId="524A8255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2CCCA2D7" w14:textId="3762B843" w:rsidR="001F6059" w:rsidRPr="00C57E9F" w:rsidRDefault="001F6059" w:rsidP="001F60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351,007</w:t>
            </w:r>
          </w:p>
        </w:tc>
      </w:tr>
      <w:tr w:rsidR="001F6059" w:rsidRPr="00C57E9F" w14:paraId="70EFAC66" w14:textId="77777777" w:rsidTr="00685BA7">
        <w:tc>
          <w:tcPr>
            <w:tcW w:w="2346" w:type="dxa"/>
            <w:shd w:val="clear" w:color="auto" w:fill="auto"/>
          </w:tcPr>
          <w:p w14:paraId="36A46A54" w14:textId="342A2DD6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C8FF6D9" w14:textId="6143C385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9,227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FDD6F9" w14:textId="7FB0B5B5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341,780</w:t>
            </w:r>
          </w:p>
        </w:tc>
        <w:tc>
          <w:tcPr>
            <w:tcW w:w="1134" w:type="dxa"/>
            <w:shd w:val="clear" w:color="auto" w:fill="auto"/>
          </w:tcPr>
          <w:p w14:paraId="3A2CD6C3" w14:textId="7D792E3D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537DB8B" w14:textId="2CA48C72" w:rsidR="001F6059" w:rsidRPr="00C57E9F" w:rsidRDefault="001F6059" w:rsidP="001F6059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2AEE4222" w14:textId="5FE3A9F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116BD5A4" w14:textId="61F2FA50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874,711</w:t>
            </w:r>
          </w:p>
        </w:tc>
      </w:tr>
      <w:tr w:rsidR="001F6059" w:rsidRPr="00C57E9F" w14:paraId="2907423D" w14:textId="77777777" w:rsidTr="00EF7DBD">
        <w:tc>
          <w:tcPr>
            <w:tcW w:w="2346" w:type="dxa"/>
            <w:shd w:val="clear" w:color="auto" w:fill="auto"/>
          </w:tcPr>
          <w:p w14:paraId="1F04E7C5" w14:textId="735432B2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82" w:type="dxa"/>
            <w:shd w:val="clear" w:color="auto" w:fill="auto"/>
          </w:tcPr>
          <w:p w14:paraId="1A3C40BE" w14:textId="0763A481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2,959</w:t>
            </w:r>
          </w:p>
        </w:tc>
        <w:tc>
          <w:tcPr>
            <w:tcW w:w="1086" w:type="dxa"/>
            <w:shd w:val="clear" w:color="auto" w:fill="auto"/>
          </w:tcPr>
          <w:p w14:paraId="148C7A24" w14:textId="71F7335C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455,561</w:t>
            </w:r>
          </w:p>
        </w:tc>
        <w:tc>
          <w:tcPr>
            <w:tcW w:w="1134" w:type="dxa"/>
            <w:shd w:val="clear" w:color="auto" w:fill="auto"/>
          </w:tcPr>
          <w:p w14:paraId="6C3664A2" w14:textId="079BFEEB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DBF8579" w14:textId="6BE416A1" w:rsidR="001F6059" w:rsidRPr="00C57E9F" w:rsidRDefault="001F6059" w:rsidP="001F6059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37705F14" w14:textId="5B4A21E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6CFC604C" w14:textId="6A83A48B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458,520</w:t>
            </w:r>
          </w:p>
        </w:tc>
      </w:tr>
      <w:tr w:rsidR="001F6059" w:rsidRPr="00C57E9F" w14:paraId="5D6DC189" w14:textId="77777777" w:rsidTr="00685BA7">
        <w:tc>
          <w:tcPr>
            <w:tcW w:w="2346" w:type="dxa"/>
            <w:shd w:val="clear" w:color="auto" w:fill="auto"/>
          </w:tcPr>
          <w:p w14:paraId="73B44C6C" w14:textId="02EB681F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6E4C78A" w14:textId="29A70936" w:rsidR="001F6059" w:rsidRPr="00C57E9F" w:rsidRDefault="001F6059" w:rsidP="001F6059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12,186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1C7E028" w14:textId="450C9492" w:rsidR="001F6059" w:rsidRPr="00C57E9F" w:rsidRDefault="001F6059" w:rsidP="001F6059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797,341</w:t>
            </w:r>
          </w:p>
        </w:tc>
        <w:tc>
          <w:tcPr>
            <w:tcW w:w="1134" w:type="dxa"/>
            <w:shd w:val="clear" w:color="auto" w:fill="auto"/>
          </w:tcPr>
          <w:p w14:paraId="1BEF555F" w14:textId="3C26FF77" w:rsidR="001F6059" w:rsidRPr="00C57E9F" w:rsidRDefault="001F6059" w:rsidP="001F6059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7AAD449" w14:textId="06AB3E04" w:rsidR="001F6059" w:rsidRPr="00C57E9F" w:rsidRDefault="001F6059" w:rsidP="001F6059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7F9EC5E3" w14:textId="101E4B92" w:rsidR="001F6059" w:rsidRPr="00C57E9F" w:rsidRDefault="001F6059" w:rsidP="001F6059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091A9FB6" w14:textId="6C9741A8" w:rsidR="001F6059" w:rsidRPr="00C57E9F" w:rsidRDefault="001F6059" w:rsidP="001F6059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1,333,231</w:t>
            </w:r>
          </w:p>
        </w:tc>
      </w:tr>
      <w:tr w:rsidR="001F6059" w:rsidRPr="00C57E9F" w14:paraId="393320C3" w14:textId="77777777" w:rsidTr="00EF7DBD">
        <w:tc>
          <w:tcPr>
            <w:tcW w:w="2346" w:type="dxa"/>
            <w:shd w:val="clear" w:color="auto" w:fill="auto"/>
          </w:tcPr>
          <w:p w14:paraId="2FC3249B" w14:textId="2DBD1523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C6012A4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CB81EFB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895155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5021506" w14:textId="77777777" w:rsidR="001F6059" w:rsidRPr="00C57E9F" w:rsidRDefault="001F6059" w:rsidP="001F6059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BED7DCA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0FF9CE8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F6059" w:rsidRPr="00C57E9F" w14:paraId="4BC9B0A9" w14:textId="77777777" w:rsidTr="00EF7DBD">
        <w:tc>
          <w:tcPr>
            <w:tcW w:w="2346" w:type="dxa"/>
            <w:shd w:val="clear" w:color="auto" w:fill="auto"/>
          </w:tcPr>
          <w:p w14:paraId="4F0256CA" w14:textId="77777777" w:rsidR="001F6059" w:rsidRPr="00C57E9F" w:rsidRDefault="001F6059" w:rsidP="001F6059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82" w:type="dxa"/>
            <w:shd w:val="clear" w:color="auto" w:fill="auto"/>
          </w:tcPr>
          <w:p w14:paraId="27C85295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B14F7BE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711726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39218EB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26D2E2FD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035AC1CE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F6059" w:rsidRPr="00C57E9F" w14:paraId="1D25AE40" w14:textId="77777777" w:rsidTr="00685BA7">
        <w:tc>
          <w:tcPr>
            <w:tcW w:w="2346" w:type="dxa"/>
            <w:shd w:val="clear" w:color="auto" w:fill="auto"/>
          </w:tcPr>
          <w:p w14:paraId="138B1F69" w14:textId="4F0C0C8D" w:rsidR="001F6059" w:rsidRPr="00C57E9F" w:rsidRDefault="001F6059" w:rsidP="001F605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B40B4B8" w14:textId="385AC260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34,893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C61CBD0" w14:textId="0CDFBB83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1,164,681</w:t>
            </w:r>
          </w:p>
        </w:tc>
        <w:tc>
          <w:tcPr>
            <w:tcW w:w="1134" w:type="dxa"/>
            <w:shd w:val="clear" w:color="auto" w:fill="auto"/>
          </w:tcPr>
          <w:p w14:paraId="2ED4C3A7" w14:textId="6E31D7B3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362B662" w14:textId="52A72713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CFBA9D6" w14:textId="5D33D23A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DAF6796" w14:textId="2814D297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1,203,804</w:t>
            </w:r>
          </w:p>
        </w:tc>
      </w:tr>
      <w:tr w:rsidR="001F6059" w:rsidRPr="00C57E9F" w14:paraId="390826FA" w14:textId="77777777" w:rsidTr="00685BA7">
        <w:tc>
          <w:tcPr>
            <w:tcW w:w="2346" w:type="dxa"/>
            <w:shd w:val="clear" w:color="auto" w:fill="auto"/>
          </w:tcPr>
          <w:p w14:paraId="499A8F09" w14:textId="3F558BB3" w:rsidR="001F6059" w:rsidRPr="00C57E9F" w:rsidRDefault="001F6059" w:rsidP="001F605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96E388A" w14:textId="74D09C4E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22,014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47BF208" w14:textId="388C95C8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709,120</w:t>
            </w:r>
          </w:p>
        </w:tc>
        <w:tc>
          <w:tcPr>
            <w:tcW w:w="1134" w:type="dxa"/>
            <w:shd w:val="clear" w:color="auto" w:fill="auto"/>
          </w:tcPr>
          <w:p w14:paraId="4200E5F6" w14:textId="1BDE9DA2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782EC07" w14:textId="2D6DCFE0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 w:hint="cs"/>
                <w:cs/>
                <w:lang w:val="en-GB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4A5A455" w14:textId="356945D2" w:rsidR="001F6059" w:rsidRPr="00C57E9F" w:rsidRDefault="001F6059" w:rsidP="001F6059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C57E9F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19E17E9" w14:textId="2DBF5F64" w:rsidR="001F6059" w:rsidRPr="00C57E9F" w:rsidRDefault="001F6059" w:rsidP="001F6059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735,364</w:t>
            </w:r>
          </w:p>
        </w:tc>
      </w:tr>
      <w:tr w:rsidR="001F6059" w:rsidRPr="00C57E9F" w14:paraId="211CF532" w14:textId="77777777" w:rsidTr="00EF7DBD">
        <w:tc>
          <w:tcPr>
            <w:tcW w:w="2346" w:type="dxa"/>
            <w:shd w:val="clear" w:color="auto" w:fill="auto"/>
          </w:tcPr>
          <w:p w14:paraId="08CC1CCA" w14:textId="77777777" w:rsidR="001F6059" w:rsidRPr="00C57E9F" w:rsidRDefault="001F6059" w:rsidP="001F6059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9792E4D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8F20D4C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F507D5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B3A4D72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6B9EACE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757192E3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6059" w:rsidRPr="00C57E9F" w14:paraId="149F4572" w14:textId="77777777" w:rsidTr="00EF7DBD">
        <w:tc>
          <w:tcPr>
            <w:tcW w:w="2346" w:type="dxa"/>
            <w:shd w:val="clear" w:color="auto" w:fill="auto"/>
          </w:tcPr>
          <w:p w14:paraId="6EF733D6" w14:textId="6E398D1B" w:rsidR="001F6059" w:rsidRPr="00C57E9F" w:rsidRDefault="001F6059" w:rsidP="001F6059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 w:rsidRPr="00C57E9F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6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82" w:type="dxa"/>
            <w:shd w:val="clear" w:color="auto" w:fill="auto"/>
          </w:tcPr>
          <w:p w14:paraId="1C8C8D2F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711020A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881BCA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A9EEC45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DDB15BE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18DDEB79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6059" w:rsidRPr="00C57E9F" w14:paraId="06F7CAC0" w14:textId="77777777" w:rsidTr="00EF7DBD">
        <w:tc>
          <w:tcPr>
            <w:tcW w:w="2346" w:type="dxa"/>
            <w:shd w:val="clear" w:color="auto" w:fill="auto"/>
          </w:tcPr>
          <w:p w14:paraId="3D37DAA4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shd w:val="clear" w:color="auto" w:fill="auto"/>
          </w:tcPr>
          <w:p w14:paraId="22CB9035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66817CB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65BF16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46057AD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5F1079E3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620E4D7" w14:textId="03818460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1,531</w:t>
            </w:r>
          </w:p>
        </w:tc>
      </w:tr>
      <w:tr w:rsidR="001F6059" w:rsidRPr="00C57E9F" w14:paraId="3E2B3ED2" w14:textId="77777777" w:rsidTr="00EF7DBD">
        <w:tc>
          <w:tcPr>
            <w:tcW w:w="2346" w:type="dxa"/>
            <w:shd w:val="clear" w:color="auto" w:fill="auto"/>
          </w:tcPr>
          <w:p w14:paraId="6B29D587" w14:textId="77777777" w:rsidR="001F6059" w:rsidRPr="00C57E9F" w:rsidRDefault="001F6059" w:rsidP="001F6059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shd w:val="clear" w:color="auto" w:fill="auto"/>
          </w:tcPr>
          <w:p w14:paraId="3EF19B92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5EA0FDF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6FC411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DC182C9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3C34538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54333E9" w14:textId="1AC016F1" w:rsidR="001F6059" w:rsidRPr="00C57E9F" w:rsidRDefault="001F6059" w:rsidP="001F60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10,243</w:t>
            </w:r>
          </w:p>
        </w:tc>
      </w:tr>
      <w:tr w:rsidR="001F6059" w:rsidRPr="00C57E9F" w14:paraId="3BBE2994" w14:textId="77777777" w:rsidTr="00EF7DBD">
        <w:tc>
          <w:tcPr>
            <w:tcW w:w="2346" w:type="dxa"/>
            <w:shd w:val="clear" w:color="auto" w:fill="auto"/>
          </w:tcPr>
          <w:p w14:paraId="1C15DB94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0D9575B7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9D1A2C1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5DA593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5A5BB9D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21B4D41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C6F7A92" w14:textId="563CDAA4" w:rsidR="001F6059" w:rsidRPr="00C57E9F" w:rsidRDefault="001F6059" w:rsidP="001F6059">
            <w:pPr>
              <w:pBdr>
                <w:bottom w:val="single" w:sz="12" w:space="1" w:color="auto"/>
              </w:pBd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11,774</w:t>
            </w:r>
          </w:p>
        </w:tc>
      </w:tr>
      <w:tr w:rsidR="001F6059" w:rsidRPr="00C57E9F" w14:paraId="75ECCC41" w14:textId="77777777" w:rsidTr="00EF7DBD">
        <w:tc>
          <w:tcPr>
            <w:tcW w:w="2346" w:type="dxa"/>
            <w:shd w:val="clear" w:color="auto" w:fill="auto"/>
          </w:tcPr>
          <w:p w14:paraId="094DD3E2" w14:textId="77777777" w:rsidR="001F6059" w:rsidRPr="00C57E9F" w:rsidRDefault="001F6059" w:rsidP="001F6059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</w:tcPr>
          <w:p w14:paraId="09C632A9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39241A8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ED8FB6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0AF3678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0CC99574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2C77405C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6059" w:rsidRPr="00C57E9F" w14:paraId="68001485" w14:textId="77777777" w:rsidTr="00EF7DBD">
        <w:tc>
          <w:tcPr>
            <w:tcW w:w="2346" w:type="dxa"/>
            <w:shd w:val="clear" w:color="auto" w:fill="auto"/>
          </w:tcPr>
          <w:p w14:paraId="1864DAB8" w14:textId="3654AD66" w:rsidR="001F6059" w:rsidRPr="00C57E9F" w:rsidRDefault="001F6059" w:rsidP="001F6059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</w:tcPr>
          <w:p w14:paraId="7027771E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511B588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6DF129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BC961B3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67B5E585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83302D2" w14:textId="77777777" w:rsidR="001F6059" w:rsidRPr="00C57E9F" w:rsidRDefault="001F6059" w:rsidP="001F6059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6059" w:rsidRPr="00C57E9F" w14:paraId="3F6EA668" w14:textId="77777777" w:rsidTr="00EF7DBD">
        <w:tc>
          <w:tcPr>
            <w:tcW w:w="2346" w:type="dxa"/>
            <w:shd w:val="clear" w:color="auto" w:fill="auto"/>
          </w:tcPr>
          <w:p w14:paraId="6620112C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shd w:val="clear" w:color="auto" w:fill="auto"/>
          </w:tcPr>
          <w:p w14:paraId="773FC389" w14:textId="77777777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43D56F4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3DB5F8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A7AB113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4FE818C4" w14:textId="77777777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160B0294" w14:textId="5906F949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</w:tr>
      <w:tr w:rsidR="001F6059" w:rsidRPr="00C57E9F" w14:paraId="4E36765E" w14:textId="77777777" w:rsidTr="00EF7DBD">
        <w:tc>
          <w:tcPr>
            <w:tcW w:w="2346" w:type="dxa"/>
            <w:shd w:val="clear" w:color="auto" w:fill="auto"/>
          </w:tcPr>
          <w:p w14:paraId="12F2B7EE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shd w:val="clear" w:color="auto" w:fill="auto"/>
          </w:tcPr>
          <w:p w14:paraId="0486D844" w14:textId="77777777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968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4236206" w14:textId="77777777" w:rsidR="001F6059" w:rsidRPr="00C57E9F" w:rsidRDefault="001F6059" w:rsidP="001F6059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74584C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66C2677" w14:textId="77777777" w:rsidR="001F6059" w:rsidRPr="00C57E9F" w:rsidRDefault="001F6059" w:rsidP="001F60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6E0C6850" w14:textId="77777777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6D0AB108" w14:textId="5264CBEA" w:rsidR="001F6059" w:rsidRPr="00C57E9F" w:rsidRDefault="001F6059" w:rsidP="001F6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11,955</w:t>
            </w:r>
          </w:p>
        </w:tc>
      </w:tr>
      <w:tr w:rsidR="001F6059" w:rsidRPr="00C57E9F" w14:paraId="7407F13C" w14:textId="77777777" w:rsidTr="00EF7DBD">
        <w:tc>
          <w:tcPr>
            <w:tcW w:w="2346" w:type="dxa"/>
            <w:shd w:val="clear" w:color="auto" w:fill="auto"/>
          </w:tcPr>
          <w:p w14:paraId="1A67D4BC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1C58E8F2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19ED4BAE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7D1BCA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D9FFC75" w14:textId="77777777" w:rsidR="001F6059" w:rsidRPr="00C57E9F" w:rsidRDefault="001F6059" w:rsidP="001F605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DA4F9CF" w14:textId="77777777" w:rsidR="001F6059" w:rsidRPr="00C57E9F" w:rsidRDefault="001F6059" w:rsidP="001F6059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7D1043DA" w14:textId="2A1FA6D0" w:rsidR="001F6059" w:rsidRPr="00C57E9F" w:rsidRDefault="001F6059" w:rsidP="001F605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12,879</w:t>
            </w:r>
          </w:p>
        </w:tc>
      </w:tr>
    </w:tbl>
    <w:p w14:paraId="13207FE3" w14:textId="1D3B2874" w:rsidR="00D60295" w:rsidRPr="00C57E9F" w:rsidRDefault="00D60295">
      <w:pPr>
        <w:rPr>
          <w:sz w:val="36"/>
          <w:szCs w:val="36"/>
        </w:rPr>
      </w:pPr>
    </w:p>
    <w:p w14:paraId="018BB7B2" w14:textId="1B160382" w:rsidR="00CB4943" w:rsidRPr="00C57E9F" w:rsidRDefault="00CB4943">
      <w:pPr>
        <w:rPr>
          <w:sz w:val="36"/>
          <w:szCs w:val="36"/>
        </w:rPr>
      </w:pPr>
    </w:p>
    <w:p w14:paraId="369143AE" w14:textId="77777777" w:rsidR="00EF7DBD" w:rsidRPr="00C57E9F" w:rsidRDefault="00EF7DBD">
      <w:pPr>
        <w:rPr>
          <w:sz w:val="36"/>
          <w:szCs w:val="36"/>
        </w:rPr>
      </w:pPr>
    </w:p>
    <w:p w14:paraId="38242208" w14:textId="77777777" w:rsidR="00CB4943" w:rsidRPr="00C57E9F" w:rsidRDefault="00CB4943">
      <w:pPr>
        <w:rPr>
          <w:sz w:val="36"/>
          <w:szCs w:val="36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230"/>
        <w:gridCol w:w="2290"/>
        <w:gridCol w:w="2504"/>
      </w:tblGrid>
      <w:tr w:rsidR="006B39C5" w:rsidRPr="00C57E9F" w14:paraId="1C113178" w14:textId="77777777" w:rsidTr="00DA7AB9">
        <w:trPr>
          <w:cantSplit/>
        </w:trPr>
        <w:tc>
          <w:tcPr>
            <w:tcW w:w="4230" w:type="dxa"/>
          </w:tcPr>
          <w:p w14:paraId="1813FF0E" w14:textId="77777777" w:rsidR="006B39C5" w:rsidRPr="00C57E9F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522C69B7" w14:textId="77777777" w:rsidR="006B39C5" w:rsidRPr="00C57E9F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0CE08313" w14:textId="77777777" w:rsidR="006B39C5" w:rsidRPr="00C57E9F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6B39C5" w:rsidRPr="00C57E9F" w14:paraId="024C6144" w14:textId="77777777" w:rsidTr="00DA7AB9">
        <w:trPr>
          <w:cantSplit/>
        </w:trPr>
        <w:tc>
          <w:tcPr>
            <w:tcW w:w="4230" w:type="dxa"/>
          </w:tcPr>
          <w:p w14:paraId="5AA37998" w14:textId="77777777" w:rsidR="006B39C5" w:rsidRPr="00C57E9F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4C7CB47A" w14:textId="77777777" w:rsidR="006B39C5" w:rsidRPr="00C57E9F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14:paraId="67249A9D" w14:textId="77777777" w:rsidR="006B39C5" w:rsidRPr="00C57E9F" w:rsidRDefault="006B39C5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นเฉพาะ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6B39C5" w:rsidRPr="00C57E9F" w14:paraId="7E1016B7" w14:textId="77777777" w:rsidTr="00DA7AB9">
        <w:trPr>
          <w:cantSplit/>
        </w:trPr>
        <w:tc>
          <w:tcPr>
            <w:tcW w:w="4230" w:type="dxa"/>
          </w:tcPr>
          <w:p w14:paraId="473C1437" w14:textId="77777777" w:rsidR="006B39C5" w:rsidRPr="00C57E9F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66E069C2" w14:textId="77777777" w:rsidR="006B39C5" w:rsidRPr="00C57E9F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617E9" w14:textId="77777777" w:rsidR="006B39C5" w:rsidRPr="00C57E9F" w:rsidRDefault="006B39C5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6B39C5" w:rsidRPr="00C57E9F" w14:paraId="3C6CE2A7" w14:textId="77777777" w:rsidTr="00DA7AB9">
        <w:trPr>
          <w:cantSplit/>
        </w:trPr>
        <w:tc>
          <w:tcPr>
            <w:tcW w:w="4230" w:type="dxa"/>
            <w:hideMark/>
          </w:tcPr>
          <w:p w14:paraId="4A4458D9" w14:textId="77777777" w:rsidR="006B39C5" w:rsidRPr="00C57E9F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90" w:type="dxa"/>
          </w:tcPr>
          <w:p w14:paraId="3B116C1A" w14:textId="77777777" w:rsidR="006B39C5" w:rsidRPr="00C57E9F" w:rsidRDefault="006B39C5" w:rsidP="00013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</w:tcPr>
          <w:p w14:paraId="266CF12C" w14:textId="77777777" w:rsidR="006B39C5" w:rsidRPr="00C57E9F" w:rsidRDefault="006B39C5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7DBD" w:rsidRPr="00C57E9F" w14:paraId="1F7AEB38" w14:textId="77777777" w:rsidTr="00DA7AB9">
        <w:trPr>
          <w:cantSplit/>
        </w:trPr>
        <w:tc>
          <w:tcPr>
            <w:tcW w:w="4230" w:type="dxa"/>
            <w:hideMark/>
          </w:tcPr>
          <w:p w14:paraId="383FE6F4" w14:textId="32FBF9AA" w:rsidR="00EF7DBD" w:rsidRPr="00C57E9F" w:rsidRDefault="00EF7DBD" w:rsidP="00EF7D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90" w:type="dxa"/>
            <w:vAlign w:val="bottom"/>
          </w:tcPr>
          <w:p w14:paraId="068BE0A8" w14:textId="77777777" w:rsidR="00EF7DBD" w:rsidRPr="00C57E9F" w:rsidRDefault="00EF7DBD" w:rsidP="00EF7D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3F36417B" w14:textId="2761F438" w:rsidR="00EF7DBD" w:rsidRPr="00C57E9F" w:rsidRDefault="00EF7DBD" w:rsidP="00EF7D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48,109</w:t>
            </w:r>
          </w:p>
        </w:tc>
      </w:tr>
      <w:tr w:rsidR="00EF7DBD" w:rsidRPr="00C57E9F" w14:paraId="43E1B9CD" w14:textId="77777777" w:rsidTr="00DA7AB9">
        <w:trPr>
          <w:cantSplit/>
        </w:trPr>
        <w:tc>
          <w:tcPr>
            <w:tcW w:w="4230" w:type="dxa"/>
          </w:tcPr>
          <w:p w14:paraId="69505DB7" w14:textId="6459B3FD" w:rsidR="00EF7DBD" w:rsidRPr="00C57E9F" w:rsidRDefault="00EF7DBD" w:rsidP="00EF7DB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90" w:type="dxa"/>
            <w:vAlign w:val="bottom"/>
          </w:tcPr>
          <w:p w14:paraId="4B2814AE" w14:textId="77777777" w:rsidR="00EF7DBD" w:rsidRPr="00C57E9F" w:rsidRDefault="00EF7DBD" w:rsidP="00EF7D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5BAE2C2E" w14:textId="73E2D60B" w:rsidR="00EF7DBD" w:rsidRPr="00C57E9F" w:rsidRDefault="00EF7DBD" w:rsidP="00EF7D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13,900</w:t>
            </w:r>
          </w:p>
        </w:tc>
      </w:tr>
      <w:tr w:rsidR="00EF7DBD" w:rsidRPr="00C57E9F" w14:paraId="33098BD7" w14:textId="77777777" w:rsidTr="00DA7AB9">
        <w:trPr>
          <w:cantSplit/>
        </w:trPr>
        <w:tc>
          <w:tcPr>
            <w:tcW w:w="4230" w:type="dxa"/>
            <w:hideMark/>
          </w:tcPr>
          <w:p w14:paraId="01EAAB3E" w14:textId="7AFCAA8E" w:rsidR="00EF7DBD" w:rsidRPr="00C57E9F" w:rsidRDefault="00EF7DBD" w:rsidP="00EF7DB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90" w:type="dxa"/>
            <w:vAlign w:val="bottom"/>
          </w:tcPr>
          <w:p w14:paraId="22B80D44" w14:textId="77777777" w:rsidR="00EF7DBD" w:rsidRPr="00C57E9F" w:rsidRDefault="00EF7DBD" w:rsidP="00EF7D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1B5D6" w14:textId="603A4BB2" w:rsidR="00EF7DBD" w:rsidRPr="00C57E9F" w:rsidRDefault="00EF7DBD" w:rsidP="00EF7D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62,009</w:t>
            </w:r>
          </w:p>
        </w:tc>
      </w:tr>
      <w:tr w:rsidR="00100DEE" w:rsidRPr="00C57E9F" w14:paraId="343A832B" w14:textId="77777777" w:rsidTr="00DA7AB9">
        <w:trPr>
          <w:cantSplit/>
        </w:trPr>
        <w:tc>
          <w:tcPr>
            <w:tcW w:w="4230" w:type="dxa"/>
            <w:hideMark/>
          </w:tcPr>
          <w:p w14:paraId="10467A52" w14:textId="77777777" w:rsidR="00100DEE" w:rsidRPr="00C57E9F" w:rsidRDefault="00100DEE" w:rsidP="00100DE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90" w:type="dxa"/>
            <w:vAlign w:val="bottom"/>
          </w:tcPr>
          <w:p w14:paraId="7ACF4CA4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shd w:val="clear" w:color="auto" w:fill="auto"/>
            <w:vAlign w:val="bottom"/>
          </w:tcPr>
          <w:p w14:paraId="7DBC19E6" w14:textId="1178BA65" w:rsidR="00100DEE" w:rsidRPr="00C57E9F" w:rsidRDefault="001F6059" w:rsidP="001F605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                 </w:t>
            </w:r>
            <w:r w:rsidR="00100DEE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00DEE" w:rsidRPr="00C57E9F" w14:paraId="37B580FA" w14:textId="77777777" w:rsidTr="00DA7AB9">
        <w:trPr>
          <w:cantSplit/>
        </w:trPr>
        <w:tc>
          <w:tcPr>
            <w:tcW w:w="4230" w:type="dxa"/>
            <w:hideMark/>
          </w:tcPr>
          <w:p w14:paraId="784A1FF3" w14:textId="4E9E2234" w:rsidR="00100DEE" w:rsidRPr="00C57E9F" w:rsidRDefault="00100DEE" w:rsidP="00100DE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90" w:type="dxa"/>
            <w:vAlign w:val="bottom"/>
          </w:tcPr>
          <w:p w14:paraId="4EB89654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6BE178" w14:textId="001A8657" w:rsidR="00100DEE" w:rsidRPr="00C57E9F" w:rsidRDefault="00100DEE" w:rsidP="00100DEE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62,009</w:t>
            </w:r>
          </w:p>
        </w:tc>
      </w:tr>
      <w:tr w:rsidR="00100DEE" w:rsidRPr="00C57E9F" w14:paraId="0E777F59" w14:textId="77777777" w:rsidTr="00DA7AB9">
        <w:trPr>
          <w:cantSplit/>
        </w:trPr>
        <w:tc>
          <w:tcPr>
            <w:tcW w:w="4230" w:type="dxa"/>
          </w:tcPr>
          <w:p w14:paraId="4921BC21" w14:textId="77777777" w:rsidR="00100DEE" w:rsidRPr="00C57E9F" w:rsidRDefault="00100DEE" w:rsidP="00100DEE">
            <w:pPr>
              <w:pStyle w:val="Heading6"/>
              <w:ind w:left="162" w:hanging="16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2290" w:type="dxa"/>
          </w:tcPr>
          <w:p w14:paraId="2E3B1881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2C27D086" w14:textId="77777777" w:rsidR="00100DEE" w:rsidRPr="00C57E9F" w:rsidRDefault="00100DEE" w:rsidP="00100DEE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100DEE" w:rsidRPr="00C57E9F" w14:paraId="57D35D56" w14:textId="77777777" w:rsidTr="00DA7AB9">
        <w:trPr>
          <w:cantSplit/>
        </w:trPr>
        <w:tc>
          <w:tcPr>
            <w:tcW w:w="4230" w:type="dxa"/>
            <w:hideMark/>
          </w:tcPr>
          <w:p w14:paraId="195D2491" w14:textId="77777777" w:rsidR="00100DEE" w:rsidRPr="00C57E9F" w:rsidRDefault="00100DEE" w:rsidP="00100DEE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90" w:type="dxa"/>
          </w:tcPr>
          <w:p w14:paraId="2550A119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04" w:type="dxa"/>
          </w:tcPr>
          <w:p w14:paraId="21410E6E" w14:textId="77777777" w:rsidR="00100DEE" w:rsidRPr="00C57E9F" w:rsidRDefault="00100DEE" w:rsidP="00100DEE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100DEE" w:rsidRPr="00C57E9F" w14:paraId="7D2C6DD7" w14:textId="77777777" w:rsidTr="00DA7AB9">
        <w:trPr>
          <w:cantSplit/>
        </w:trPr>
        <w:tc>
          <w:tcPr>
            <w:tcW w:w="4230" w:type="dxa"/>
            <w:hideMark/>
          </w:tcPr>
          <w:p w14:paraId="62B0A21A" w14:textId="7EDB273B" w:rsidR="00100DEE" w:rsidRPr="00C57E9F" w:rsidRDefault="00100DEE" w:rsidP="00100DE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90" w:type="dxa"/>
            <w:vAlign w:val="bottom"/>
          </w:tcPr>
          <w:p w14:paraId="2D47B4EF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32F50779" w14:textId="321508B0" w:rsidR="00100DEE" w:rsidRPr="00C57E9F" w:rsidRDefault="00100DEE" w:rsidP="00100DEE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19,917</w:t>
            </w:r>
          </w:p>
        </w:tc>
      </w:tr>
      <w:tr w:rsidR="00100DEE" w:rsidRPr="00C57E9F" w14:paraId="6A78B342" w14:textId="77777777" w:rsidTr="00DA7AB9">
        <w:trPr>
          <w:cantSplit/>
        </w:trPr>
        <w:tc>
          <w:tcPr>
            <w:tcW w:w="4230" w:type="dxa"/>
            <w:hideMark/>
          </w:tcPr>
          <w:p w14:paraId="2C7EDCD9" w14:textId="77777777" w:rsidR="00100DEE" w:rsidRPr="00C57E9F" w:rsidRDefault="00100DEE" w:rsidP="00100DE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90" w:type="dxa"/>
            <w:vAlign w:val="bottom"/>
          </w:tcPr>
          <w:p w14:paraId="19EB4188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713DC9EE" w14:textId="6BFB13EA" w:rsidR="00100DEE" w:rsidRPr="00C57E9F" w:rsidRDefault="00100DEE" w:rsidP="00100DEE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10,030</w:t>
            </w:r>
          </w:p>
        </w:tc>
      </w:tr>
      <w:tr w:rsidR="00100DEE" w:rsidRPr="00C57E9F" w14:paraId="173DD067" w14:textId="77777777" w:rsidTr="00DA7AB9">
        <w:trPr>
          <w:cantSplit/>
          <w:trHeight w:val="310"/>
        </w:trPr>
        <w:tc>
          <w:tcPr>
            <w:tcW w:w="4230" w:type="dxa"/>
            <w:hideMark/>
          </w:tcPr>
          <w:p w14:paraId="3381D84C" w14:textId="2D17AD58" w:rsidR="00100DEE" w:rsidRPr="00C57E9F" w:rsidRDefault="00100DEE" w:rsidP="00100DE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90" w:type="dxa"/>
            <w:vAlign w:val="bottom"/>
          </w:tcPr>
          <w:p w14:paraId="1753B5FA" w14:textId="77777777" w:rsidR="00100DEE" w:rsidRPr="00C57E9F" w:rsidRDefault="00100DEE" w:rsidP="00100DE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ED8C" w14:textId="1A37D8E5" w:rsidR="00100DEE" w:rsidRPr="00C57E9F" w:rsidRDefault="00100DEE" w:rsidP="00100DEE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29,947</w:t>
            </w:r>
          </w:p>
        </w:tc>
      </w:tr>
      <w:tr w:rsidR="00DF078C" w:rsidRPr="00C57E9F" w14:paraId="5BF47FD6" w14:textId="77777777" w:rsidTr="00DA7AB9">
        <w:trPr>
          <w:cantSplit/>
        </w:trPr>
        <w:tc>
          <w:tcPr>
            <w:tcW w:w="4230" w:type="dxa"/>
            <w:hideMark/>
          </w:tcPr>
          <w:p w14:paraId="3970D044" w14:textId="77777777" w:rsidR="00DF078C" w:rsidRPr="00C57E9F" w:rsidRDefault="00DF078C" w:rsidP="00DF078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90" w:type="dxa"/>
            <w:vAlign w:val="bottom"/>
          </w:tcPr>
          <w:p w14:paraId="37F2A5AB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74EC" w14:textId="24D1957B" w:rsidR="00DF078C" w:rsidRPr="00C57E9F" w:rsidRDefault="00DF078C" w:rsidP="00DF078C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11,796</w:t>
            </w:r>
          </w:p>
        </w:tc>
      </w:tr>
      <w:tr w:rsidR="00DF078C" w:rsidRPr="00C57E9F" w14:paraId="12EEB582" w14:textId="77777777" w:rsidTr="00DA7AB9">
        <w:trPr>
          <w:cantSplit/>
          <w:trHeight w:val="310"/>
        </w:trPr>
        <w:tc>
          <w:tcPr>
            <w:tcW w:w="4230" w:type="dxa"/>
            <w:hideMark/>
          </w:tcPr>
          <w:p w14:paraId="4DD9298E" w14:textId="6546078F" w:rsidR="00DF078C" w:rsidRPr="00C57E9F" w:rsidRDefault="00DF078C" w:rsidP="00DF078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90" w:type="dxa"/>
            <w:vAlign w:val="bottom"/>
          </w:tcPr>
          <w:p w14:paraId="1F1C0D3F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234E981" w14:textId="176065DB" w:rsidR="00DF078C" w:rsidRPr="00C57E9F" w:rsidRDefault="00DF078C" w:rsidP="00DF078C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41,743</w:t>
            </w:r>
          </w:p>
        </w:tc>
      </w:tr>
      <w:tr w:rsidR="00DF078C" w:rsidRPr="00C57E9F" w14:paraId="6DC986F1" w14:textId="77777777" w:rsidTr="00DA7AB9">
        <w:trPr>
          <w:cantSplit/>
          <w:trHeight w:val="310"/>
        </w:trPr>
        <w:tc>
          <w:tcPr>
            <w:tcW w:w="4230" w:type="dxa"/>
          </w:tcPr>
          <w:p w14:paraId="6AB6062E" w14:textId="77777777" w:rsidR="00DF078C" w:rsidRPr="00C57E9F" w:rsidRDefault="00DF078C" w:rsidP="00DF078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90" w:type="dxa"/>
            <w:vAlign w:val="bottom"/>
          </w:tcPr>
          <w:p w14:paraId="6417F743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675BC68" w14:textId="77777777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F078C" w:rsidRPr="00C57E9F" w14:paraId="527A71FE" w14:textId="77777777" w:rsidTr="00DA7AB9">
        <w:trPr>
          <w:cantSplit/>
        </w:trPr>
        <w:tc>
          <w:tcPr>
            <w:tcW w:w="4230" w:type="dxa"/>
          </w:tcPr>
          <w:p w14:paraId="674ACF59" w14:textId="77777777" w:rsidR="00DF078C" w:rsidRPr="00C57E9F" w:rsidRDefault="00DF078C" w:rsidP="00DF078C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290" w:type="dxa"/>
          </w:tcPr>
          <w:p w14:paraId="3C0176A7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</w:tcPr>
          <w:p w14:paraId="1F31BF09" w14:textId="77777777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F078C" w:rsidRPr="00C57E9F" w14:paraId="3F789FB4" w14:textId="77777777" w:rsidTr="00DA7AB9">
        <w:trPr>
          <w:cantSplit/>
        </w:trPr>
        <w:tc>
          <w:tcPr>
            <w:tcW w:w="4230" w:type="dxa"/>
            <w:hideMark/>
          </w:tcPr>
          <w:p w14:paraId="3E74002E" w14:textId="41C644BB" w:rsidR="00DF078C" w:rsidRPr="00C57E9F" w:rsidRDefault="00DF078C" w:rsidP="00DF078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90" w:type="dxa"/>
            <w:vAlign w:val="bottom"/>
          </w:tcPr>
          <w:p w14:paraId="0337B590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vAlign w:val="bottom"/>
          </w:tcPr>
          <w:p w14:paraId="0B3D086B" w14:textId="22A1E50B" w:rsidR="00DF078C" w:rsidRPr="00C57E9F" w:rsidRDefault="00DF078C" w:rsidP="00DF078C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32,062</w:t>
            </w:r>
          </w:p>
        </w:tc>
      </w:tr>
      <w:tr w:rsidR="00DF078C" w:rsidRPr="00C57E9F" w14:paraId="6B5E5DFE" w14:textId="77777777" w:rsidTr="00DA7AB9">
        <w:trPr>
          <w:cantSplit/>
        </w:trPr>
        <w:tc>
          <w:tcPr>
            <w:tcW w:w="4230" w:type="dxa"/>
            <w:hideMark/>
          </w:tcPr>
          <w:p w14:paraId="11939B05" w14:textId="1190E810" w:rsidR="00DF078C" w:rsidRPr="00C57E9F" w:rsidRDefault="00DF078C" w:rsidP="00DF078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90" w:type="dxa"/>
            <w:vAlign w:val="bottom"/>
          </w:tcPr>
          <w:p w14:paraId="66AEC2D1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974A803" w14:textId="6E3E8796" w:rsidR="00DF078C" w:rsidRPr="00C57E9F" w:rsidRDefault="006A7B88" w:rsidP="00DF078C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20,266</w:t>
            </w:r>
          </w:p>
        </w:tc>
      </w:tr>
      <w:tr w:rsidR="00DF078C" w:rsidRPr="00C57E9F" w14:paraId="5E4F8494" w14:textId="77777777" w:rsidTr="0050217B">
        <w:trPr>
          <w:cantSplit/>
          <w:trHeight w:val="273"/>
        </w:trPr>
        <w:tc>
          <w:tcPr>
            <w:tcW w:w="4230" w:type="dxa"/>
          </w:tcPr>
          <w:p w14:paraId="42479C34" w14:textId="77777777" w:rsidR="00DF078C" w:rsidRPr="00C57E9F" w:rsidRDefault="00DF078C" w:rsidP="00DF078C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90" w:type="dxa"/>
          </w:tcPr>
          <w:p w14:paraId="50403D9F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04" w:type="dxa"/>
          </w:tcPr>
          <w:p w14:paraId="4B88E895" w14:textId="77777777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DF078C" w:rsidRPr="00C57E9F" w14:paraId="63C53BAA" w14:textId="77777777" w:rsidTr="00DA7AB9">
        <w:trPr>
          <w:cantSplit/>
        </w:trPr>
        <w:tc>
          <w:tcPr>
            <w:tcW w:w="4230" w:type="dxa"/>
            <w:hideMark/>
          </w:tcPr>
          <w:p w14:paraId="6D754D38" w14:textId="4B5BCEB8" w:rsidR="00DF078C" w:rsidRPr="00C57E9F" w:rsidRDefault="00DF078C" w:rsidP="00DF078C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90" w:type="dxa"/>
          </w:tcPr>
          <w:p w14:paraId="48205D8C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1CB1959C" w14:textId="77777777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DF078C" w:rsidRPr="00C57E9F" w14:paraId="75202DD2" w14:textId="77777777" w:rsidTr="00DA7AB9">
        <w:trPr>
          <w:cantSplit/>
        </w:trPr>
        <w:tc>
          <w:tcPr>
            <w:tcW w:w="4230" w:type="dxa"/>
            <w:hideMark/>
          </w:tcPr>
          <w:p w14:paraId="208ED93A" w14:textId="77777777" w:rsidR="00DF078C" w:rsidRPr="00C57E9F" w:rsidRDefault="00DF078C" w:rsidP="00DF078C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90" w:type="dxa"/>
          </w:tcPr>
          <w:p w14:paraId="23305233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</w:tcPr>
          <w:p w14:paraId="0FCE36FC" w14:textId="75CD4B91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10,030</w:t>
            </w:r>
          </w:p>
        </w:tc>
      </w:tr>
      <w:tr w:rsidR="00DF078C" w:rsidRPr="00C57E9F" w14:paraId="5BFAA37E" w14:textId="77777777" w:rsidTr="0050217B">
        <w:trPr>
          <w:cantSplit/>
          <w:trHeight w:val="336"/>
        </w:trPr>
        <w:tc>
          <w:tcPr>
            <w:tcW w:w="4230" w:type="dxa"/>
          </w:tcPr>
          <w:p w14:paraId="6E8ACE0B" w14:textId="77777777" w:rsidR="00DF078C" w:rsidRPr="00C57E9F" w:rsidRDefault="00DF078C" w:rsidP="00DF078C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90" w:type="dxa"/>
          </w:tcPr>
          <w:p w14:paraId="5E0F6678" w14:textId="77777777" w:rsidR="00DF078C" w:rsidRPr="00C57E9F" w:rsidRDefault="00DF078C" w:rsidP="00DF078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FDAE7C8" w14:textId="77777777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DF078C" w:rsidRPr="00C57E9F" w14:paraId="75A32F56" w14:textId="77777777" w:rsidTr="00DA7AB9">
        <w:trPr>
          <w:cantSplit/>
        </w:trPr>
        <w:tc>
          <w:tcPr>
            <w:tcW w:w="4230" w:type="dxa"/>
            <w:hideMark/>
          </w:tcPr>
          <w:p w14:paraId="395F0FAF" w14:textId="050D2D04" w:rsidR="00DF078C" w:rsidRPr="00C57E9F" w:rsidRDefault="00DF078C" w:rsidP="00DF078C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C57E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90" w:type="dxa"/>
          </w:tcPr>
          <w:p w14:paraId="0EE99088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315A70B9" w14:textId="77777777" w:rsidR="00DF078C" w:rsidRPr="00C57E9F" w:rsidRDefault="00DF078C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DF078C" w:rsidRPr="00C57E9F" w14:paraId="01210758" w14:textId="77777777" w:rsidTr="00DA7AB9">
        <w:trPr>
          <w:cantSplit/>
        </w:trPr>
        <w:tc>
          <w:tcPr>
            <w:tcW w:w="4230" w:type="dxa"/>
            <w:hideMark/>
          </w:tcPr>
          <w:p w14:paraId="105BF70C" w14:textId="77777777" w:rsidR="00DF078C" w:rsidRPr="00C57E9F" w:rsidRDefault="00DF078C" w:rsidP="00DF078C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90" w:type="dxa"/>
          </w:tcPr>
          <w:p w14:paraId="33214421" w14:textId="77777777" w:rsidR="00DF078C" w:rsidRPr="00C57E9F" w:rsidRDefault="00DF078C" w:rsidP="00DF078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shd w:val="clear" w:color="auto" w:fill="auto"/>
          </w:tcPr>
          <w:p w14:paraId="1E3F6561" w14:textId="255707A1" w:rsidR="00DF078C" w:rsidRPr="00C57E9F" w:rsidRDefault="00C56703" w:rsidP="00DF078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11,796</w:t>
            </w:r>
          </w:p>
        </w:tc>
      </w:tr>
    </w:tbl>
    <w:p w14:paraId="4E4F1C4E" w14:textId="2B13684D" w:rsidR="00C36339" w:rsidRPr="00C57E9F" w:rsidRDefault="00C36339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0D89BA7" w14:textId="23E38251" w:rsidR="00CD2D31" w:rsidRPr="00C57E9F" w:rsidRDefault="00CD2D31" w:rsidP="00CD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</w:rPr>
        <w:t>256</w:t>
      </w:r>
      <w:r w:rsidR="0050217B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510FD2" w:rsidRPr="00C57E9F">
        <w:rPr>
          <w:rFonts w:ascii="Browallia New" w:hAnsi="Browallia New" w:cs="Browallia New"/>
          <w:sz w:val="28"/>
          <w:szCs w:val="28"/>
        </w:rPr>
        <w:t>6</w:t>
      </w:r>
      <w:r w:rsidR="0050217B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บริษัทและบริษัทย่อยมี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โปรแกรมคอมพิวเตอร์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F6146" w:rsidRPr="00C57E9F">
        <w:rPr>
          <w:rFonts w:ascii="Browallia New" w:hAnsi="Browallia New" w:cs="Browallia New"/>
          <w:sz w:val="28"/>
          <w:szCs w:val="28"/>
          <w:cs/>
        </w:rPr>
        <w:t>ส่วนหนึ่ง</w:t>
      </w:r>
      <w:r w:rsidR="002F6146" w:rsidRPr="00C57E9F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ตัดจำหน่าย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เต็มมูลค่า และยังใช้งานอยู่ </w:t>
      </w:r>
      <w:r w:rsidR="00A3452C" w:rsidRPr="00C57E9F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มีราคาทุนประมาณ </w:t>
      </w:r>
      <w:r w:rsidR="00150DA0" w:rsidRPr="00C57E9F">
        <w:rPr>
          <w:rFonts w:ascii="Browallia New" w:hAnsi="Browallia New" w:cs="Browallia New"/>
          <w:sz w:val="28"/>
          <w:szCs w:val="28"/>
        </w:rPr>
        <w:t>31.60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50217B" w:rsidRPr="00C57E9F">
        <w:rPr>
          <w:rFonts w:ascii="Browallia New" w:hAnsi="Browallia New" w:cs="Browallia New"/>
          <w:sz w:val="28"/>
          <w:szCs w:val="28"/>
        </w:rPr>
        <w:t>18.46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4AE4D447" w14:textId="1757360E" w:rsidR="00544880" w:rsidRPr="00C57E9F" w:rsidRDefault="00544880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6DF5D59" w14:textId="615D759B" w:rsidR="0015513E" w:rsidRPr="00C57E9F" w:rsidRDefault="0015513E" w:rsidP="00155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บริษัทมีแผนจะซื้อที่ดินพร้อมสิ่งปลูกสร้างตามมูลค่ายุติธรรม จำนวน</w:t>
      </w:r>
      <w:r w:rsidR="000F7EAE" w:rsidRPr="00C57E9F">
        <w:rPr>
          <w:rFonts w:ascii="Browallia New" w:hAnsi="Browallia New" w:cs="Browallia New"/>
          <w:sz w:val="28"/>
          <w:szCs w:val="28"/>
        </w:rPr>
        <w:t xml:space="preserve"> 305.00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บริษัทตกลงวางมัดจำ จำนวนเงิน</w:t>
      </w:r>
      <w:r w:rsidR="000F7EAE" w:rsidRPr="00C57E9F">
        <w:rPr>
          <w:rFonts w:ascii="Browallia New" w:hAnsi="Browallia New" w:cs="Browallia New"/>
          <w:sz w:val="28"/>
          <w:szCs w:val="28"/>
        </w:rPr>
        <w:t xml:space="preserve"> 52.50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และชำระราคาส่วนที่เหลือด้วยหุ้นบริษัท</w:t>
      </w:r>
      <w:r w:rsidR="000F7EAE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 มูลค่า </w:t>
      </w:r>
      <w:r w:rsidRPr="00C57E9F">
        <w:rPr>
          <w:rFonts w:ascii="Browallia New" w:hAnsi="Browallia New" w:cs="Browallia New"/>
          <w:sz w:val="28"/>
          <w:szCs w:val="28"/>
        </w:rPr>
        <w:t>252.5</w:t>
      </w:r>
      <w:r w:rsidR="000F7EAE" w:rsidRPr="00C57E9F">
        <w:rPr>
          <w:rFonts w:ascii="Browallia New" w:hAnsi="Browallia New" w:cs="Browallia New"/>
          <w:sz w:val="28"/>
          <w:szCs w:val="28"/>
        </w:rPr>
        <w:t>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(ซึ่งคิดเป็นสัดส่วนของเงินลงทุนร้อยละ </w:t>
      </w:r>
      <w:r w:rsidRPr="00C57E9F">
        <w:rPr>
          <w:rFonts w:ascii="Browallia New" w:hAnsi="Browallia New" w:cs="Browallia New"/>
          <w:sz w:val="28"/>
          <w:szCs w:val="28"/>
        </w:rPr>
        <w:t>56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) ซึ่งมูลค่าหุ้นดังกล่าวเป็นมูลค่าอ้างอิงสำหรับการคำนวณมูลค่า</w:t>
      </w:r>
      <w:r w:rsidR="00DC0A46" w:rsidRPr="00C57E9F">
        <w:rPr>
          <w:rFonts w:ascii="Browallia New" w:hAnsi="Browallia New" w:cs="Browallia New" w:hint="cs"/>
          <w:sz w:val="28"/>
          <w:szCs w:val="28"/>
          <w:cs/>
        </w:rPr>
        <w:t>ที่คาดว่าจะได้รับ</w:t>
      </w:r>
      <w:r w:rsidR="00B52542" w:rsidRPr="00C57E9F">
        <w:rPr>
          <w:rFonts w:ascii="Browallia New" w:hAnsi="Browallia New" w:cs="Browallia New" w:hint="cs"/>
          <w:sz w:val="28"/>
          <w:szCs w:val="28"/>
          <w:cs/>
        </w:rPr>
        <w:t>คืน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(เงินลงทุนทั้งหมดร้อยละ </w:t>
      </w:r>
      <w:r w:rsidRPr="00C57E9F">
        <w:rPr>
          <w:rFonts w:ascii="Browallia New" w:hAnsi="Browallia New" w:cs="Browallia New"/>
          <w:sz w:val="28"/>
          <w:szCs w:val="28"/>
        </w:rPr>
        <w:t>100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ของบริษัทดับบลิวซีไอ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</w:t>
      </w:r>
      <w:r w:rsidR="000F7EAE" w:rsidRPr="00C57E9F">
        <w:rPr>
          <w:rFonts w:ascii="Browallia New" w:hAnsi="Browallia New" w:cs="Browallia New"/>
          <w:sz w:val="28"/>
          <w:szCs w:val="28"/>
        </w:rPr>
        <w:t>)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คิดเป็นเงินจำนวน</w:t>
      </w:r>
      <w:r w:rsidR="000F7EAE" w:rsidRPr="00C57E9F">
        <w:rPr>
          <w:rFonts w:ascii="Browallia New" w:hAnsi="Browallia New" w:cs="Browallia New"/>
          <w:sz w:val="28"/>
          <w:szCs w:val="28"/>
        </w:rPr>
        <w:t xml:space="preserve"> 450.89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เพื่อใช้ในการเปรียบเทียบกับมูลค่าตามบัญชีของสินทรัพย์ (เครื่องหมายการค้า) ทำให้เกิดค่าเผื่อการด้อยค่าของเครื่องหมายการค้าจำนวน</w:t>
      </w:r>
      <w:r w:rsidR="000F7EAE" w:rsidRPr="00C57E9F">
        <w:rPr>
          <w:rFonts w:ascii="Browallia New" w:hAnsi="Browallia New" w:cs="Browallia New"/>
          <w:sz w:val="28"/>
          <w:szCs w:val="28"/>
        </w:rPr>
        <w:t xml:space="preserve"> 455.56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ในงบการเงินรวม</w:t>
      </w:r>
    </w:p>
    <w:p w14:paraId="0BF2A638" w14:textId="77777777" w:rsidR="0015513E" w:rsidRPr="00C57E9F" w:rsidRDefault="0015513E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5B784D" w14:textId="145E9201" w:rsidR="007C51F4" w:rsidRPr="00C57E9F" w:rsidRDefault="007C51F4" w:rsidP="0034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ณ วันที่ </w:t>
      </w:r>
      <w:r w:rsidRPr="00C57E9F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 xml:space="preserve">31 </w:t>
      </w:r>
      <w:r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ธันวาคม </w:t>
      </w:r>
      <w:r w:rsidRPr="00C57E9F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 xml:space="preserve">2561 </w:t>
      </w:r>
      <w:r w:rsidR="00642802"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บริษัทบันทึกค่าเผื่อการด้อยค่าของเครื่องหมายการค้า</w:t>
      </w:r>
      <w:r w:rsidR="00F753F3"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จำนวน </w:t>
      </w:r>
      <w:r w:rsidR="00F753F3" w:rsidRPr="00C57E9F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 xml:space="preserve">341.78 </w:t>
      </w:r>
      <w:r w:rsidR="00F753F3"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ล้านบาท อันเป็นผล</w:t>
      </w:r>
      <w:r w:rsidR="00F235B4"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เนื่องมาจากการประเมิน</w:t>
      </w:r>
      <w:r w:rsidR="00C37CA3" w:rsidRPr="00C57E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มูลค่าธุรกิจตามหมายเหตุข้อ </w:t>
      </w:r>
      <w:r w:rsidR="00C37CA3" w:rsidRPr="00C57E9F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>18</w:t>
      </w:r>
    </w:p>
    <w:p w14:paraId="0B13E9FD" w14:textId="77777777" w:rsidR="005567AE" w:rsidRPr="00C57E9F" w:rsidRDefault="005567AE" w:rsidP="0034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451F0FF" w14:textId="77777777" w:rsidR="00FB5C61" w:rsidRPr="00C57E9F" w:rsidRDefault="00FB5C61" w:rsidP="00D0232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ค่าความนิยม</w:t>
      </w:r>
    </w:p>
    <w:p w14:paraId="76973DC6" w14:textId="77777777" w:rsidR="00FB5C61" w:rsidRPr="00C57E9F" w:rsidRDefault="00FB5C61" w:rsidP="00FB5C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</w:rPr>
      </w:pPr>
    </w:p>
    <w:p w14:paraId="2329DEA6" w14:textId="0C47B138" w:rsidR="0092153E" w:rsidRPr="00C57E9F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>ค่าความนิยม</w:t>
      </w:r>
      <w:r w:rsidR="0092153E" w:rsidRPr="00C57E9F">
        <w:rPr>
          <w:rFonts w:ascii="Browallia New" w:hAnsi="Browallia New" w:cs="Browallia New"/>
          <w:color w:val="auto"/>
          <w:sz w:val="28"/>
          <w:szCs w:val="28"/>
          <w:cs/>
        </w:rPr>
        <w:t>เกิดจากการซื้อ</w:t>
      </w:r>
      <w:r w:rsidR="0092153E" w:rsidRPr="00C57E9F">
        <w:rPr>
          <w:rFonts w:ascii="Browallia New" w:hAnsi="Browallia New" w:cs="Browallia New" w:hint="cs"/>
          <w:sz w:val="28"/>
          <w:szCs w:val="28"/>
          <w:cs/>
        </w:rPr>
        <w:t xml:space="preserve">ธุรกิจเสริมความงาม </w:t>
      </w:r>
      <w:r w:rsidR="0092153E" w:rsidRPr="00C57E9F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92153E" w:rsidRPr="00C57E9F">
        <w:rPr>
          <w:rFonts w:ascii="Browallia New" w:hAnsi="Browallia New" w:cs="Browallia New"/>
          <w:sz w:val="28"/>
          <w:szCs w:val="28"/>
        </w:rPr>
        <w:t>2557</w:t>
      </w:r>
      <w:r w:rsidR="0092153E"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84F5AC0" w14:textId="571456A1" w:rsidR="0035279F" w:rsidRPr="00C57E9F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p w14:paraId="2309C477" w14:textId="69438A9B" w:rsidR="0009128E" w:rsidRPr="00C57E9F" w:rsidRDefault="0035279F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รายการเคลื่อนไหวสำหรับมูลค่าของค่าความนิยม มีดังนี้</w:t>
      </w:r>
    </w:p>
    <w:p w14:paraId="5F293E2A" w14:textId="77777777" w:rsidR="00BB47D4" w:rsidRPr="00C57E9F" w:rsidRDefault="00BB47D4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4"/>
        <w:gridCol w:w="2160"/>
      </w:tblGrid>
      <w:tr w:rsidR="00F35FF9" w:rsidRPr="00C57E9F" w14:paraId="1AB41D57" w14:textId="77777777" w:rsidTr="00F35FF9">
        <w:trPr>
          <w:cantSplit/>
        </w:trPr>
        <w:tc>
          <w:tcPr>
            <w:tcW w:w="6774" w:type="dxa"/>
          </w:tcPr>
          <w:p w14:paraId="76EF92CB" w14:textId="77777777" w:rsidR="00F35FF9" w:rsidRPr="00C57E9F" w:rsidRDefault="00F35FF9" w:rsidP="00F35FF9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160" w:type="dxa"/>
          </w:tcPr>
          <w:p w14:paraId="5FDF75B9" w14:textId="50797E95" w:rsidR="00F35FF9" w:rsidRPr="00C57E9F" w:rsidRDefault="00F35FF9" w:rsidP="00F35FF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35FF9" w:rsidRPr="00C57E9F" w14:paraId="3A35D8FA" w14:textId="77777777" w:rsidTr="00F35FF9">
        <w:trPr>
          <w:cantSplit/>
        </w:trPr>
        <w:tc>
          <w:tcPr>
            <w:tcW w:w="6774" w:type="dxa"/>
          </w:tcPr>
          <w:p w14:paraId="0AD65200" w14:textId="77777777" w:rsidR="00F35FF9" w:rsidRPr="00C57E9F" w:rsidRDefault="00F35FF9" w:rsidP="00F35FF9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B1470BD" w14:textId="0C18F7D0" w:rsidR="00F35FF9" w:rsidRPr="00C57E9F" w:rsidRDefault="00F35FF9" w:rsidP="00F35FF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35FF9" w:rsidRPr="00C57E9F" w14:paraId="6360CEE6" w14:textId="77777777" w:rsidTr="00F35FF9">
        <w:trPr>
          <w:cantSplit/>
        </w:trPr>
        <w:tc>
          <w:tcPr>
            <w:tcW w:w="6774" w:type="dxa"/>
          </w:tcPr>
          <w:p w14:paraId="3ED1D240" w14:textId="77777777" w:rsidR="00F35FF9" w:rsidRPr="00C57E9F" w:rsidRDefault="00F35FF9" w:rsidP="00F35FF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48DA" w14:textId="1EE0700A" w:rsidR="00F35FF9" w:rsidRPr="00C57E9F" w:rsidRDefault="00F35FF9" w:rsidP="00F3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F35FF9" w:rsidRPr="00C57E9F" w14:paraId="169AE40D" w14:textId="77777777" w:rsidTr="00F35FF9">
        <w:trPr>
          <w:cantSplit/>
          <w:trHeight w:val="269"/>
        </w:trPr>
        <w:tc>
          <w:tcPr>
            <w:tcW w:w="6774" w:type="dxa"/>
          </w:tcPr>
          <w:p w14:paraId="13EE497D" w14:textId="77777777" w:rsidR="00F35FF9" w:rsidRPr="00C57E9F" w:rsidRDefault="00F35FF9" w:rsidP="00F3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97C74D5" w14:textId="77777777" w:rsidR="00F35FF9" w:rsidRPr="00C57E9F" w:rsidRDefault="00F35FF9" w:rsidP="00F3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35FF9" w:rsidRPr="00C57E9F" w14:paraId="468AF54E" w14:textId="77777777" w:rsidTr="00F35FF9">
        <w:trPr>
          <w:cantSplit/>
        </w:trPr>
        <w:tc>
          <w:tcPr>
            <w:tcW w:w="6774" w:type="dxa"/>
          </w:tcPr>
          <w:p w14:paraId="4F2B83F0" w14:textId="31972A59" w:rsidR="00F35FF9" w:rsidRPr="00C57E9F" w:rsidRDefault="00F35FF9" w:rsidP="00F35FF9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มูลค่าตามบัญชี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สุทธิ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160" w:type="dxa"/>
            <w:shd w:val="clear" w:color="auto" w:fill="auto"/>
          </w:tcPr>
          <w:p w14:paraId="224830F5" w14:textId="4DB42375" w:rsidR="00F35FF9" w:rsidRPr="00C57E9F" w:rsidRDefault="00F35FF9" w:rsidP="00F3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85,929</w:t>
            </w:r>
          </w:p>
        </w:tc>
      </w:tr>
      <w:tr w:rsidR="00F35FF9" w:rsidRPr="00C57E9F" w14:paraId="1DF61D62" w14:textId="77777777" w:rsidTr="00F35FF9">
        <w:trPr>
          <w:cantSplit/>
          <w:trHeight w:val="306"/>
        </w:trPr>
        <w:tc>
          <w:tcPr>
            <w:tcW w:w="6774" w:type="dxa"/>
          </w:tcPr>
          <w:p w14:paraId="5BF1840E" w14:textId="466F82FE" w:rsidR="00F35FF9" w:rsidRPr="00C57E9F" w:rsidRDefault="00F35FF9" w:rsidP="00F35FF9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655837" w14:textId="12C12B54" w:rsidR="00F35FF9" w:rsidRPr="00C57E9F" w:rsidRDefault="00F35FF9" w:rsidP="00F3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(85,929)</w:t>
            </w:r>
          </w:p>
        </w:tc>
      </w:tr>
      <w:tr w:rsidR="00F35FF9" w:rsidRPr="00C57E9F" w14:paraId="10D0207D" w14:textId="77777777" w:rsidTr="00F35FF9">
        <w:trPr>
          <w:cantSplit/>
          <w:trHeight w:val="351"/>
        </w:trPr>
        <w:tc>
          <w:tcPr>
            <w:tcW w:w="6774" w:type="dxa"/>
          </w:tcPr>
          <w:p w14:paraId="05D2058F" w14:textId="77777777" w:rsidR="00F35FF9" w:rsidRPr="00C57E9F" w:rsidRDefault="00F35FF9" w:rsidP="00F35FF9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มูลค่าตามบัญชี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สุทธิ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8CFCEE" w14:textId="2488C4AF" w:rsidR="00F35FF9" w:rsidRPr="00C57E9F" w:rsidRDefault="00A74EE3" w:rsidP="001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  -</w:t>
            </w:r>
          </w:p>
        </w:tc>
      </w:tr>
    </w:tbl>
    <w:p w14:paraId="70D8BC2E" w14:textId="77777777" w:rsidR="00E71A77" w:rsidRPr="00C57E9F" w:rsidRDefault="00E71A77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p w14:paraId="5B168AB6" w14:textId="77777777" w:rsidR="0092153E" w:rsidRPr="00C57E9F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C57E9F">
        <w:rPr>
          <w:rFonts w:ascii="Browallia New" w:hAnsi="Browallia New" w:cs="Browallia New"/>
          <w:i/>
          <w:iCs/>
          <w:sz w:val="28"/>
          <w:szCs w:val="28"/>
          <w:cs/>
        </w:rPr>
        <w:t>การทดสอบการด้อยค่า</w:t>
      </w:r>
    </w:p>
    <w:p w14:paraId="0AD460E8" w14:textId="6BA1E171" w:rsidR="0092153E" w:rsidRPr="00C57E9F" w:rsidRDefault="0092153E" w:rsidP="00D75B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>การทดสอบการด้อยค่าประจำปี ผู้บริหารคำนวณมูลค่าที่คาดว่าจะได้รับคืนของธุรกิจเสริมความงาม โดยได้ว่าจ้างบริษัทที่ปรึกษาทางการเงินแห่งหนึ่งเพื่อทำการประเมินมูลค่าที่คาดว่าจะได้รับคืน ที่ปรึกษาทางการเงินได้ประมาณการกระแสเงินสดอ้างอิงจากการประมาณการทางการเงิน อ้างอิงจากแผนการเงินและการดำเนินงานของ</w:t>
      </w:r>
      <w:r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>ธุรกิจเสริมความงาม</w:t>
      </w:r>
      <w:r w:rsidRPr="00C57E9F">
        <w:rPr>
          <w:rFonts w:ascii="Browallia New" w:hAnsi="Browallia New" w:cs="Browallia New"/>
          <w:color w:val="auto"/>
          <w:sz w:val="28"/>
          <w:szCs w:val="28"/>
          <w:cs/>
        </w:rPr>
        <w:t xml:space="preserve"> ซึ่งได้รับการอนุมัติจากผู้บริหาร</w:t>
      </w:r>
      <w:r w:rsidR="000A149C" w:rsidRPr="00C57E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A149C"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ผู้บริหารกำหนดมูลค่าที่คาดว่าจะได้รับคืนโดยประเมินจากมูลค่ายุติธรรมหักต้นทุนในการจำหน่ายของสินทรัพย์นั้น การประเมินมูลค่านี้พิจารณาจากข้อมูลระดับ </w:t>
      </w:r>
      <w:r w:rsidR="000A149C" w:rsidRPr="00C57E9F">
        <w:rPr>
          <w:rFonts w:ascii="Browallia New" w:hAnsi="Browallia New" w:cs="Browallia New"/>
          <w:color w:val="auto"/>
          <w:sz w:val="28"/>
          <w:szCs w:val="28"/>
        </w:rPr>
        <w:t>3</w:t>
      </w:r>
      <w:r w:rsidR="000A149C" w:rsidRPr="00C57E9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เนื่องจากมีการใช้ข้อมูลที่ไม่สามารถสังเกตได้นำมาใช้ในการประเมินมูลค่า</w:t>
      </w:r>
      <w:r w:rsidR="000A149C" w:rsidRPr="00C57E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3C529361" w14:textId="46ECB64C" w:rsidR="00594384" w:rsidRPr="00C57E9F" w:rsidRDefault="00594384" w:rsidP="00D75B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</w:rPr>
      </w:pPr>
    </w:p>
    <w:p w14:paraId="71920C14" w14:textId="77777777" w:rsidR="0092153E" w:rsidRPr="00C57E9F" w:rsidRDefault="0092153E" w:rsidP="003F054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ข้อสมมติฐานที่ใช้ในการคำนวณมูลค่าที่คาดว่าจะได้รับคืนมีดังต่อไปนี้</w:t>
      </w:r>
    </w:p>
    <w:p w14:paraId="0AE65122" w14:textId="77777777" w:rsidR="003F054C" w:rsidRPr="00C57E9F" w:rsidRDefault="003F054C" w:rsidP="003F05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7131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6047"/>
        <w:gridCol w:w="1084"/>
      </w:tblGrid>
      <w:tr w:rsidR="003F054C" w:rsidRPr="00C57E9F" w14:paraId="4AF3CA55" w14:textId="77777777" w:rsidTr="00594384">
        <w:trPr>
          <w:trHeight w:val="307"/>
        </w:trPr>
        <w:tc>
          <w:tcPr>
            <w:tcW w:w="6047" w:type="dxa"/>
            <w:vAlign w:val="bottom"/>
          </w:tcPr>
          <w:p w14:paraId="4DB13F04" w14:textId="51858168" w:rsidR="003F054C" w:rsidRPr="00C57E9F" w:rsidRDefault="003F054C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="00D60295"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FA5048"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เติบโต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3CB57CB" w14:textId="7114F0C2" w:rsidR="003F054C" w:rsidRPr="00C57E9F" w:rsidRDefault="00340AD8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D60295" w:rsidRPr="00C57E9F" w14:paraId="706081DF" w14:textId="77777777" w:rsidTr="00594384">
        <w:trPr>
          <w:trHeight w:val="307"/>
        </w:trPr>
        <w:tc>
          <w:tcPr>
            <w:tcW w:w="6047" w:type="dxa"/>
            <w:vAlign w:val="bottom"/>
          </w:tcPr>
          <w:p w14:paraId="6965C3E8" w14:textId="1954BFAD" w:rsidR="00D60295" w:rsidRPr="00C57E9F" w:rsidRDefault="00D60295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0199472" w14:textId="38AE53C6" w:rsidR="00D60295" w:rsidRPr="00C57E9F" w:rsidRDefault="00D60295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12.</w:t>
            </w:r>
            <w:r w:rsidR="0029491A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A5048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14:paraId="20753E0F" w14:textId="77777777" w:rsidR="00F4253D" w:rsidRPr="00C57E9F" w:rsidRDefault="00F4253D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u w:val="single"/>
        </w:rPr>
      </w:pPr>
    </w:p>
    <w:p w14:paraId="7E10458C" w14:textId="4F558FAA" w:rsidR="0092153E" w:rsidRPr="00C57E9F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สมมติฐานของกระแสเงินสด</w:t>
      </w:r>
    </w:p>
    <w:p w14:paraId="5148F8CE" w14:textId="4897D73A" w:rsidR="0092153E" w:rsidRPr="00C57E9F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ผู้บริหารประมาณ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C57E9F">
        <w:rPr>
          <w:rFonts w:ascii="Browallia New" w:hAnsi="Browallia New" w:cs="Browallia New"/>
          <w:sz w:val="28"/>
          <w:szCs w:val="28"/>
          <w:cs/>
        </w:rPr>
        <w:t>กำไรขั้นต้น</w:t>
      </w:r>
      <w:r w:rsidR="00D41CB1" w:rsidRPr="00C57E9F">
        <w:rPr>
          <w:rFonts w:ascii="Browallia New" w:hAnsi="Browallia New" w:cs="Browallia New" w:hint="cs"/>
          <w:sz w:val="28"/>
          <w:szCs w:val="28"/>
          <w:cs/>
        </w:rPr>
        <w:t>เทียบ</w:t>
      </w:r>
      <w:r w:rsidRPr="00C57E9F">
        <w:rPr>
          <w:rFonts w:ascii="Browallia New" w:hAnsi="Browallia New" w:cs="Browallia New"/>
          <w:sz w:val="28"/>
          <w:szCs w:val="28"/>
          <w:cs/>
        </w:rPr>
        <w:t>เคียงกับอัตรากำไรขั้นต้นของบริษัท</w:t>
      </w:r>
      <w:r w:rsidR="00D41CB1" w:rsidRPr="00C57E9F">
        <w:rPr>
          <w:rFonts w:ascii="Browallia New" w:hAnsi="Browallia New" w:cs="Browallia New" w:hint="cs"/>
          <w:sz w:val="28"/>
          <w:szCs w:val="28"/>
          <w:cs/>
        </w:rPr>
        <w:t>ในกลุ่มอุตสาหกรรมเดียวกัน และ</w:t>
      </w:r>
      <w:r w:rsidR="0009275A" w:rsidRPr="00C57E9F">
        <w:rPr>
          <w:rFonts w:ascii="Browallia New" w:hAnsi="Browallia New" w:cs="Browallia New" w:hint="cs"/>
          <w:sz w:val="28"/>
          <w:szCs w:val="28"/>
          <w:cs/>
        </w:rPr>
        <w:t>คาดการณ์การเติบโตของตลาด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ผู้บริหารเชื่อว่าเป็นข้อมูลที่ดีที่สุดที่สามารถหาได้ในการประมาณการนี้ </w:t>
      </w:r>
    </w:p>
    <w:p w14:paraId="777DD4DE" w14:textId="77777777" w:rsidR="003F054C" w:rsidRPr="00C57E9F" w:rsidRDefault="003F054C" w:rsidP="00DA7AB9">
      <w:pPr>
        <w:pStyle w:val="CordiaNew"/>
        <w:tabs>
          <w:tab w:val="clear" w:pos="4153"/>
          <w:tab w:val="left" w:pos="426"/>
        </w:tabs>
        <w:ind w:left="426" w:firstLine="15"/>
        <w:jc w:val="thaiDistribute"/>
        <w:rPr>
          <w:rFonts w:ascii="Browallia New" w:hAnsi="Browallia New" w:cs="Browallia New"/>
          <w:u w:val="single"/>
        </w:rPr>
      </w:pPr>
    </w:p>
    <w:p w14:paraId="315C4747" w14:textId="77777777" w:rsidR="0092153E" w:rsidRPr="00C57E9F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อัตราการเติบโต</w:t>
      </w:r>
    </w:p>
    <w:p w14:paraId="1D6EAC0B" w14:textId="3142A927" w:rsidR="000A149C" w:rsidRPr="00C57E9F" w:rsidRDefault="0092153E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อัตราการเติบโตถัวเฉลี่ยถ่วงน้ำหนักที่ใช้อ้างอิงจาก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อัตราการเติบโตเศรษฐกิจของประเทศ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149C" w:rsidRPr="00C57E9F">
        <w:rPr>
          <w:rFonts w:ascii="Browallia New" w:hAnsi="Browallia New" w:cs="Browallia New"/>
          <w:sz w:val="28"/>
          <w:szCs w:val="28"/>
          <w:cs/>
        </w:rPr>
        <w:t>อัตราการเติบโตถัวเฉลี่ย</w:t>
      </w:r>
      <w:r w:rsidR="00A85971" w:rsidRPr="00C57E9F">
        <w:rPr>
          <w:rFonts w:ascii="Browallia New" w:hAnsi="Browallia New" w:cs="Browallia New"/>
          <w:sz w:val="28"/>
          <w:szCs w:val="28"/>
        </w:rPr>
        <w:t xml:space="preserve">    </w:t>
      </w:r>
      <w:r w:rsidR="000A149C" w:rsidRPr="00C57E9F">
        <w:rPr>
          <w:rFonts w:ascii="Browallia New" w:hAnsi="Browallia New" w:cs="Browallia New" w:hint="cs"/>
          <w:sz w:val="28"/>
          <w:szCs w:val="28"/>
          <w:cs/>
        </w:rPr>
        <w:t>ใช้ในการคาดการณ์กระแสเงินสดหลังจากการประมาณการ</w:t>
      </w:r>
    </w:p>
    <w:p w14:paraId="324334C4" w14:textId="5CFA1E16" w:rsidR="00FA5048" w:rsidRPr="00C57E9F" w:rsidRDefault="00FA5048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p w14:paraId="5F8E61DE" w14:textId="77777777" w:rsidR="000A149C" w:rsidRPr="00C57E9F" w:rsidRDefault="000A149C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ต้นทุนในการจำหน่าย</w:t>
      </w:r>
    </w:p>
    <w:p w14:paraId="2EEB652E" w14:textId="445D18FD" w:rsidR="0021166D" w:rsidRPr="00C57E9F" w:rsidRDefault="000A149C" w:rsidP="002116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ประมาณการมาจาก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ประสบการณ์ในอดีตของบริษัทใน</w:t>
      </w:r>
      <w:r w:rsidRPr="00C57E9F">
        <w:rPr>
          <w:rFonts w:ascii="Browallia New" w:hAnsi="Browallia New" w:cs="Browallia New"/>
          <w:sz w:val="28"/>
          <w:szCs w:val="28"/>
          <w:cs/>
        </w:rPr>
        <w:t>การขายสินทรัพย์</w:t>
      </w:r>
    </w:p>
    <w:p w14:paraId="42946F50" w14:textId="77777777" w:rsidR="0021166D" w:rsidRPr="00C57E9F" w:rsidRDefault="0021166D" w:rsidP="002116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p w14:paraId="40DD3762" w14:textId="77777777" w:rsidR="0092153E" w:rsidRPr="00C57E9F" w:rsidRDefault="0092153E" w:rsidP="00BB47D4">
      <w:pPr>
        <w:tabs>
          <w:tab w:val="clear" w:pos="454"/>
          <w:tab w:val="left" w:pos="630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อัตราคิดลด</w:t>
      </w:r>
    </w:p>
    <w:p w14:paraId="4FBA38E9" w14:textId="7F85A4B0" w:rsidR="00F4253D" w:rsidRPr="00C57E9F" w:rsidRDefault="0092153E" w:rsidP="0021166D">
      <w:pPr>
        <w:tabs>
          <w:tab w:val="clear" w:pos="454"/>
          <w:tab w:val="left" w:pos="630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อัตรา</w:t>
      </w:r>
      <w:r w:rsidR="001C37ED" w:rsidRPr="00C57E9F">
        <w:rPr>
          <w:rFonts w:ascii="Browallia New" w:hAnsi="Browallia New" w:cs="Browallia New"/>
          <w:sz w:val="28"/>
          <w:szCs w:val="28"/>
          <w:cs/>
        </w:rPr>
        <w:t>คิดลด</w:t>
      </w:r>
      <w:r w:rsidRPr="00C57E9F">
        <w:rPr>
          <w:rFonts w:ascii="Browallia New" w:hAnsi="Browallia New" w:cs="Browallia New"/>
          <w:sz w:val="28"/>
          <w:szCs w:val="28"/>
          <w:cs/>
        </w:rPr>
        <w:t>ได้สะท้อนถึงการประเมินสถานการณ์ตลาดในปัจจุบันของมูลค่าเงินตามเวลาและความเสี่ยงเฉพาะเจาะ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จ</w:t>
      </w:r>
      <w:r w:rsidRPr="00C57E9F">
        <w:rPr>
          <w:rFonts w:ascii="Browallia New" w:hAnsi="Browallia New" w:cs="Browallia New"/>
          <w:sz w:val="28"/>
          <w:szCs w:val="28"/>
          <w:cs/>
        </w:rPr>
        <w:t>งของ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055B087" w14:textId="7425154F" w:rsidR="0092153E" w:rsidRPr="00C57E9F" w:rsidRDefault="0092153E" w:rsidP="00750FE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ในระหว่างปี</w:t>
      </w:r>
      <w:r w:rsidRPr="00C57E9F">
        <w:rPr>
          <w:rFonts w:ascii="Browallia New" w:hAnsi="Browallia New" w:cs="Browallia New"/>
          <w:sz w:val="28"/>
          <w:szCs w:val="28"/>
        </w:rPr>
        <w:t xml:space="preserve"> 25</w:t>
      </w:r>
      <w:r w:rsidR="003D2504" w:rsidRPr="00C57E9F">
        <w:rPr>
          <w:rFonts w:ascii="Browallia New" w:hAnsi="Browallia New" w:cs="Browallia New"/>
          <w:sz w:val="28"/>
          <w:szCs w:val="28"/>
        </w:rPr>
        <w:t>6</w:t>
      </w:r>
      <w:r w:rsidR="00A85971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บริษัทรับรู้ขาดทุนจากการด้อยค่าของค่าความนิยม </w:t>
      </w:r>
      <w:r w:rsidR="00A85971" w:rsidRPr="00C57E9F">
        <w:rPr>
          <w:rFonts w:ascii="Browallia New" w:hAnsi="Browallia New" w:cs="Browallia New"/>
          <w:sz w:val="28"/>
          <w:szCs w:val="28"/>
          <w:lang w:val="en-GB"/>
        </w:rPr>
        <w:t xml:space="preserve">86 </w:t>
      </w:r>
      <w:r w:rsidR="00775BE2"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ซึ่งปัจจัยหลักที่มีผลต่อการขาดทุนดังกล่าวเกิดจากการลดลงของรายได้ที่เคยคาดการณ์ไว้อย่างมีสาระสำคัญ </w:t>
      </w:r>
      <w:r w:rsidR="0071142E" w:rsidRPr="00C57E9F">
        <w:rPr>
          <w:rFonts w:ascii="Browallia New" w:hAnsi="Browallia New" w:cs="Browallia New" w:hint="cs"/>
          <w:sz w:val="28"/>
          <w:szCs w:val="28"/>
          <w:cs/>
        </w:rPr>
        <w:t>แผนธุรกิจที่เปลี่ยนแปลงไป</w:t>
      </w:r>
      <w:r w:rsidRPr="00C57E9F">
        <w:rPr>
          <w:rFonts w:ascii="Browallia New" w:hAnsi="Browallia New" w:cs="Browallia New"/>
          <w:sz w:val="28"/>
          <w:szCs w:val="28"/>
          <w:cs/>
        </w:rPr>
        <w:t>เนื่องจากปัจจัยภายนอกต่าง ๆ ตลอดจนภาวะการณ์โดยรวม</w:t>
      </w:r>
    </w:p>
    <w:p w14:paraId="0262081C" w14:textId="2F53BE72" w:rsidR="0092153E" w:rsidRPr="00C57E9F" w:rsidRDefault="0092153E" w:rsidP="007F03B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1CA6F11" w14:textId="7AEC3B62" w:rsidR="00C76EA8" w:rsidRPr="00C57E9F" w:rsidRDefault="00C76EA8" w:rsidP="00C76EA8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C57E9F">
        <w:rPr>
          <w:rFonts w:ascii="Browallia New" w:hAnsi="Browallia New" w:cs="Browallia New"/>
          <w:sz w:val="28"/>
          <w:szCs w:val="28"/>
        </w:rPr>
        <w:t>256</w:t>
      </w:r>
      <w:r w:rsidR="00C1616C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บริษัทรับรู้ผลจากการด้อยค่าของกลุ่มธุรกิจความงามจำนวน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505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ล้านบาท โดยนำไปลดค่าความนิยมจากการซื้อธุรกิจความงามจำนวน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86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ล้านบาท ผลขาดทุนจากการด้อยค่าที่เหลืออยู่นำไปลดมูลค่าตามบัญชีของสินทรัพย์ที่เกี่ยวข้องตามสัดส่วน ได้แก่ เครื่องหมายการค้า </w:t>
      </w:r>
      <w:r w:rsidRPr="00C57E9F">
        <w:rPr>
          <w:rFonts w:ascii="Browallia New" w:hAnsi="Browallia New" w:cs="Browallia New"/>
          <w:sz w:val="28"/>
          <w:szCs w:val="28"/>
        </w:rPr>
        <w:t xml:space="preserve">342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อาคารและส่วนปรับปรุงอาคาร </w:t>
      </w:r>
      <w:r w:rsidRPr="00C57E9F">
        <w:rPr>
          <w:rFonts w:ascii="Browallia New" w:hAnsi="Browallia New" w:cs="Browallia New"/>
          <w:sz w:val="28"/>
          <w:szCs w:val="28"/>
        </w:rPr>
        <w:t xml:space="preserve">54 </w:t>
      </w:r>
      <w:r w:rsidR="00FF49FA" w:rsidRPr="00C57E9F">
        <w:rPr>
          <w:rFonts w:ascii="Browallia New" w:hAnsi="Browallia New" w:cs="Browallia New"/>
          <w:sz w:val="28"/>
          <w:szCs w:val="28"/>
        </w:rPr>
        <w:t xml:space="preserve">           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ส่วนปรับปรุงพื้นที่เช่า </w:t>
      </w:r>
      <w:r w:rsidRPr="00C57E9F">
        <w:rPr>
          <w:rFonts w:ascii="Browallia New" w:hAnsi="Browallia New" w:cs="Browallia New"/>
          <w:sz w:val="28"/>
          <w:szCs w:val="28"/>
        </w:rPr>
        <w:t xml:space="preserve">23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1478FF7D" w14:textId="77777777" w:rsidR="00D472C2" w:rsidRPr="00C57E9F" w:rsidRDefault="00D472C2" w:rsidP="007F03B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5DDC9AE" w14:textId="0EBF4F2F" w:rsidR="0092153E" w:rsidRPr="00C57E9F" w:rsidRDefault="0092153E" w:rsidP="00750FE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ผู้บริหารไม่ได้พิจารณาถึงการเปลี่ยนแปลงอื่นที่อาจเกิดขึ้นและอาจจำเป็นต้องเปลี่ยนแปลงประมาณการที่สำคัญ อย่างไรก็ตาม มูลค่าที่คาดว่าจะได้รับคืนมีความอ่อนไหวจากการเปลี่ยนแปลงของอัตราคิดลด ซึ่งหากอัตราการคิดลดเพิ่มขึ้น/ลดลง ร้อยละ </w:t>
      </w:r>
      <w:r w:rsidRPr="00C57E9F">
        <w:rPr>
          <w:rFonts w:ascii="Browallia New" w:hAnsi="Browallia New" w:cs="Browallia New"/>
          <w:sz w:val="28"/>
          <w:szCs w:val="28"/>
        </w:rPr>
        <w:t>0.</w:t>
      </w:r>
      <w:r w:rsidR="0071668E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>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มีผล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ทำ</w:t>
      </w:r>
      <w:r w:rsidRPr="00C57E9F">
        <w:rPr>
          <w:rFonts w:ascii="Browallia New" w:hAnsi="Browallia New" w:cs="Browallia New"/>
          <w:sz w:val="28"/>
          <w:szCs w:val="28"/>
          <w:cs/>
        </w:rPr>
        <w:t>ให้มูลค่า</w:t>
      </w:r>
      <w:r w:rsidR="00FA5048" w:rsidRPr="00C57E9F">
        <w:rPr>
          <w:rFonts w:ascii="Browallia New" w:hAnsi="Browallia New" w:cs="Browallia New" w:hint="cs"/>
          <w:sz w:val="28"/>
          <w:szCs w:val="28"/>
          <w:cs/>
        </w:rPr>
        <w:t>ที่คาดว่าจะได้รับคืน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ลดลง/เพิ่มขึ้น จำนวน </w:t>
      </w:r>
      <w:r w:rsidR="00444DD1" w:rsidRPr="00C57E9F">
        <w:rPr>
          <w:rFonts w:ascii="Browallia New" w:hAnsi="Browallia New" w:cs="Browallia New"/>
          <w:sz w:val="28"/>
          <w:szCs w:val="28"/>
        </w:rPr>
        <w:t>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444DD1" w:rsidRPr="00C57E9F">
        <w:rPr>
          <w:rFonts w:ascii="Browallia New" w:hAnsi="Browallia New" w:cs="Browallia New"/>
          <w:sz w:val="28"/>
          <w:szCs w:val="28"/>
        </w:rPr>
        <w:t>65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 </w:t>
      </w:r>
    </w:p>
    <w:p w14:paraId="19132610" w14:textId="77777777" w:rsidR="00493B22" w:rsidRPr="00C57E9F" w:rsidRDefault="00493B22" w:rsidP="00493B22">
      <w:pPr>
        <w:ind w:firstLine="706"/>
        <w:rPr>
          <w:rFonts w:ascii="Browallia New" w:hAnsi="Browallia New" w:cs="Browallia New"/>
          <w:sz w:val="28"/>
          <w:szCs w:val="28"/>
        </w:rPr>
      </w:pPr>
    </w:p>
    <w:p w14:paraId="4EB5B1AA" w14:textId="2798EE6D" w:rsidR="00A61CFE" w:rsidRPr="00C57E9F" w:rsidRDefault="00636781" w:rsidP="00FF49FA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bookmarkStart w:id="6" w:name="_Hlk2178318"/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เงินประกันสัญญาเช่า </w:t>
      </w:r>
    </w:p>
    <w:p w14:paraId="47E10FA3" w14:textId="77777777" w:rsidR="004745E0" w:rsidRPr="00C57E9F" w:rsidRDefault="004745E0" w:rsidP="00960E8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868" w:type="dxa"/>
        <w:tblInd w:w="426" w:type="dxa"/>
        <w:shd w:val="clear" w:color="auto" w:fill="C2D69B" w:themeFill="accent3" w:themeFillTint="9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6"/>
        <w:gridCol w:w="1588"/>
        <w:gridCol w:w="197"/>
        <w:gridCol w:w="1577"/>
      </w:tblGrid>
      <w:tr w:rsidR="00266A83" w:rsidRPr="00C57E9F" w14:paraId="2C2F0D77" w14:textId="77777777" w:rsidTr="004745E0">
        <w:trPr>
          <w:cantSplit/>
          <w:trHeight w:val="382"/>
        </w:trPr>
        <w:tc>
          <w:tcPr>
            <w:tcW w:w="5506" w:type="dxa"/>
            <w:shd w:val="clear" w:color="auto" w:fill="auto"/>
          </w:tcPr>
          <w:p w14:paraId="5E6E5B86" w14:textId="77777777" w:rsidR="00266A83" w:rsidRPr="00C57E9F" w:rsidRDefault="00266A83" w:rsidP="00266A8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3362" w:type="dxa"/>
            <w:gridSpan w:val="3"/>
            <w:shd w:val="clear" w:color="auto" w:fill="auto"/>
          </w:tcPr>
          <w:p w14:paraId="4AB9F9EC" w14:textId="39B84812" w:rsidR="00266A83" w:rsidRPr="00C57E9F" w:rsidRDefault="00266A83" w:rsidP="00266A8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6A83" w:rsidRPr="00C57E9F" w14:paraId="07BD56C7" w14:textId="77777777" w:rsidTr="00FF49FA">
        <w:trPr>
          <w:cantSplit/>
          <w:trHeight w:val="114"/>
        </w:trPr>
        <w:tc>
          <w:tcPr>
            <w:tcW w:w="5506" w:type="dxa"/>
            <w:shd w:val="clear" w:color="auto" w:fill="auto"/>
          </w:tcPr>
          <w:p w14:paraId="24246992" w14:textId="77777777" w:rsidR="00266A83" w:rsidRPr="00C57E9F" w:rsidRDefault="00266A83" w:rsidP="00266A8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2C9A0" w14:textId="77777777" w:rsidR="00266A83" w:rsidRPr="00C57E9F" w:rsidRDefault="00266A83" w:rsidP="00266A8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6A83" w:rsidRPr="00C57E9F" w14:paraId="1A6B881D" w14:textId="77777777" w:rsidTr="00A4093E">
        <w:trPr>
          <w:cantSplit/>
          <w:trHeight w:val="369"/>
        </w:trPr>
        <w:tc>
          <w:tcPr>
            <w:tcW w:w="5506" w:type="dxa"/>
            <w:shd w:val="clear" w:color="auto" w:fill="auto"/>
          </w:tcPr>
          <w:p w14:paraId="05B6BFCD" w14:textId="77777777" w:rsidR="00266A83" w:rsidRPr="00C57E9F" w:rsidRDefault="00266A83" w:rsidP="00266A8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8D518" w14:textId="628EC6E5" w:rsidR="00266A83" w:rsidRPr="00C57E9F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255EF" w:rsidRPr="00C57E9F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5543C758" w14:textId="77777777" w:rsidR="00266A83" w:rsidRPr="00C57E9F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35BB4" w14:textId="0DD5A246" w:rsidR="00266A83" w:rsidRPr="00C57E9F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F255EF"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66A83" w:rsidRPr="00C57E9F" w14:paraId="04B4BB13" w14:textId="77777777" w:rsidTr="00FF49FA">
        <w:trPr>
          <w:cantSplit/>
          <w:trHeight w:val="347"/>
        </w:trPr>
        <w:tc>
          <w:tcPr>
            <w:tcW w:w="5506" w:type="dxa"/>
            <w:shd w:val="clear" w:color="auto" w:fill="auto"/>
          </w:tcPr>
          <w:p w14:paraId="2A516E8B" w14:textId="77777777" w:rsidR="00266A83" w:rsidRPr="00C57E9F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8" w:type="dxa"/>
            <w:shd w:val="clear" w:color="auto" w:fill="auto"/>
          </w:tcPr>
          <w:p w14:paraId="110A9235" w14:textId="77777777" w:rsidR="00266A83" w:rsidRPr="00C57E9F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5D97A836" w14:textId="77777777" w:rsidR="00266A83" w:rsidRPr="00C57E9F" w:rsidRDefault="00266A83" w:rsidP="00266A8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77" w:type="dxa"/>
            <w:shd w:val="clear" w:color="auto" w:fill="auto"/>
          </w:tcPr>
          <w:p w14:paraId="1E1CF8DC" w14:textId="77777777" w:rsidR="00266A83" w:rsidRPr="00C57E9F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204C8" w:rsidRPr="00C57E9F" w14:paraId="790EBC98" w14:textId="77777777" w:rsidTr="00A4093E">
        <w:trPr>
          <w:cantSplit/>
          <w:trHeight w:val="372"/>
        </w:trPr>
        <w:tc>
          <w:tcPr>
            <w:tcW w:w="5506" w:type="dxa"/>
            <w:shd w:val="clear" w:color="auto" w:fill="auto"/>
          </w:tcPr>
          <w:p w14:paraId="24797370" w14:textId="29F06A11" w:rsidR="00E204C8" w:rsidRPr="00C57E9F" w:rsidRDefault="00E204C8" w:rsidP="00E204C8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เงินประกันสัญญาเช่า </w:t>
            </w:r>
          </w:p>
        </w:tc>
        <w:tc>
          <w:tcPr>
            <w:tcW w:w="1588" w:type="dxa"/>
            <w:shd w:val="clear" w:color="auto" w:fill="auto"/>
          </w:tcPr>
          <w:p w14:paraId="624E579E" w14:textId="55841B1E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31,379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284309F" w14:textId="77777777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shd w:val="clear" w:color="auto" w:fill="auto"/>
          </w:tcPr>
          <w:p w14:paraId="544A3700" w14:textId="45FF29AC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5,053</w:t>
            </w:r>
          </w:p>
        </w:tc>
      </w:tr>
      <w:tr w:rsidR="00E204C8" w:rsidRPr="00C57E9F" w14:paraId="61D64818" w14:textId="77777777" w:rsidTr="008A4F48">
        <w:trPr>
          <w:cantSplit/>
          <w:trHeight w:val="297"/>
        </w:trPr>
        <w:tc>
          <w:tcPr>
            <w:tcW w:w="5506" w:type="dxa"/>
            <w:shd w:val="clear" w:color="auto" w:fill="auto"/>
            <w:vAlign w:val="bottom"/>
          </w:tcPr>
          <w:p w14:paraId="01A75F4A" w14:textId="765485CF" w:rsidR="00E204C8" w:rsidRPr="00C57E9F" w:rsidRDefault="00E204C8" w:rsidP="00E204C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ค่าเผื่อเงินประกันสัญญาเช่า</w:t>
            </w:r>
          </w:p>
        </w:tc>
        <w:tc>
          <w:tcPr>
            <w:tcW w:w="1588" w:type="dxa"/>
            <w:shd w:val="clear" w:color="auto" w:fill="auto"/>
          </w:tcPr>
          <w:p w14:paraId="0CFF44E5" w14:textId="481133F3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(6,461)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3802C2B6" w14:textId="77777777" w:rsidR="00E204C8" w:rsidRPr="00C57E9F" w:rsidRDefault="00E204C8" w:rsidP="00E204C8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shd w:val="clear" w:color="auto" w:fill="auto"/>
          </w:tcPr>
          <w:p w14:paraId="5CF483F7" w14:textId="68EE9834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(9,929)</w:t>
            </w:r>
          </w:p>
        </w:tc>
      </w:tr>
      <w:tr w:rsidR="00E204C8" w:rsidRPr="00C57E9F" w14:paraId="109447CD" w14:textId="77777777" w:rsidTr="008A4F48">
        <w:trPr>
          <w:cantSplit/>
          <w:trHeight w:val="297"/>
        </w:trPr>
        <w:tc>
          <w:tcPr>
            <w:tcW w:w="5506" w:type="dxa"/>
            <w:shd w:val="clear" w:color="auto" w:fill="auto"/>
            <w:vAlign w:val="bottom"/>
          </w:tcPr>
          <w:p w14:paraId="2A050CE3" w14:textId="482D7DBC" w:rsidR="00E204C8" w:rsidRPr="00C57E9F" w:rsidRDefault="00E204C8" w:rsidP="00E204C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CC22EE" w14:textId="5702DA40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24,918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864BC5C" w14:textId="77777777" w:rsidR="00E204C8" w:rsidRPr="00C57E9F" w:rsidRDefault="00E204C8" w:rsidP="00E204C8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B9ADC3A" w14:textId="2451F23C" w:rsidR="00E204C8" w:rsidRPr="00C57E9F" w:rsidRDefault="00E204C8" w:rsidP="00E204C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25,124</w:t>
            </w:r>
          </w:p>
        </w:tc>
      </w:tr>
      <w:bookmarkEnd w:id="6"/>
    </w:tbl>
    <w:p w14:paraId="2FDE3609" w14:textId="77777777" w:rsidR="003A43F6" w:rsidRPr="00C57E9F" w:rsidRDefault="003A43F6" w:rsidP="003A43F6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4BD00" w14:textId="1F663A7B" w:rsidR="00EE21F4" w:rsidRPr="00C57E9F" w:rsidRDefault="00ED301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</w:t>
      </w: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</w:p>
    <w:p w14:paraId="7CC2B942" w14:textId="77777777" w:rsidR="00142AEE" w:rsidRPr="00C57E9F" w:rsidRDefault="00142AEE" w:rsidP="00142AE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0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2"/>
        <w:gridCol w:w="1451"/>
        <w:gridCol w:w="142"/>
        <w:gridCol w:w="1010"/>
        <w:gridCol w:w="139"/>
        <w:gridCol w:w="1031"/>
        <w:gridCol w:w="141"/>
        <w:gridCol w:w="1013"/>
        <w:gridCol w:w="160"/>
        <w:gridCol w:w="1080"/>
      </w:tblGrid>
      <w:tr w:rsidR="00BB070F" w:rsidRPr="00C57E9F" w14:paraId="036E0E5A" w14:textId="77777777" w:rsidTr="00A51B7A">
        <w:trPr>
          <w:cantSplit/>
          <w:trHeight w:val="233"/>
        </w:trPr>
        <w:tc>
          <w:tcPr>
            <w:tcW w:w="2742" w:type="dxa"/>
          </w:tcPr>
          <w:p w14:paraId="1142F1D9" w14:textId="77777777" w:rsidR="00BB070F" w:rsidRPr="00C57E9F" w:rsidRDefault="00BB070F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51" w:type="dxa"/>
          </w:tcPr>
          <w:p w14:paraId="3F2CF879" w14:textId="77777777" w:rsidR="00BB070F" w:rsidRPr="00C57E9F" w:rsidRDefault="00BB070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59A89F9" w14:textId="77777777" w:rsidR="00BB070F" w:rsidRPr="00C57E9F" w:rsidRDefault="00BB070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0" w:type="dxa"/>
            <w:gridSpan w:val="3"/>
          </w:tcPr>
          <w:p w14:paraId="5044D711" w14:textId="284B236B" w:rsidR="00BB070F" w:rsidRPr="00C57E9F" w:rsidRDefault="00BB070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</w:tcPr>
          <w:p w14:paraId="7BFB7AB8" w14:textId="77777777" w:rsidR="00BB070F" w:rsidRPr="00C57E9F" w:rsidRDefault="00BB070F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3" w:type="dxa"/>
            <w:gridSpan w:val="3"/>
          </w:tcPr>
          <w:p w14:paraId="799FD2FC" w14:textId="77777777" w:rsidR="00BB070F" w:rsidRPr="00C57E9F" w:rsidRDefault="00BB070F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B070F" w:rsidRPr="00C57E9F" w14:paraId="3EAA9E60" w14:textId="77777777" w:rsidTr="00A51B7A">
        <w:trPr>
          <w:cantSplit/>
          <w:trHeight w:val="242"/>
        </w:trPr>
        <w:tc>
          <w:tcPr>
            <w:tcW w:w="2742" w:type="dxa"/>
          </w:tcPr>
          <w:p w14:paraId="30294F77" w14:textId="77777777" w:rsidR="00BB070F" w:rsidRPr="00C57E9F" w:rsidRDefault="00BB070F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</w:tcPr>
          <w:p w14:paraId="653D5D75" w14:textId="46480F70" w:rsidR="00BB070F" w:rsidRPr="00C57E9F" w:rsidRDefault="00293BA0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06B9BDBD" w14:textId="77777777" w:rsidR="00BB070F" w:rsidRPr="00C57E9F" w:rsidRDefault="00BB070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DA479F" w14:textId="74AC07F2" w:rsidR="00BB070F" w:rsidRPr="00C57E9F" w:rsidRDefault="00BB070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FFA6BDD" w14:textId="77777777" w:rsidR="00BB070F" w:rsidRPr="00C57E9F" w:rsidRDefault="00BB070F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tcBorders>
              <w:bottom w:val="single" w:sz="4" w:space="0" w:color="auto"/>
            </w:tcBorders>
          </w:tcPr>
          <w:p w14:paraId="0508D39B" w14:textId="77777777" w:rsidR="00BB070F" w:rsidRPr="00C57E9F" w:rsidRDefault="00BB070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51B7A" w:rsidRPr="00C57E9F" w14:paraId="3D7C07F8" w14:textId="77777777" w:rsidTr="006361F6">
        <w:trPr>
          <w:cantSplit/>
          <w:trHeight w:val="226"/>
        </w:trPr>
        <w:tc>
          <w:tcPr>
            <w:tcW w:w="2742" w:type="dxa"/>
          </w:tcPr>
          <w:p w14:paraId="328AA424" w14:textId="77777777" w:rsidR="00A51B7A" w:rsidRPr="00C57E9F" w:rsidRDefault="00A51B7A" w:rsidP="00A51B7A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AD64379" w14:textId="257BE354" w:rsidR="00A51B7A" w:rsidRPr="00C57E9F" w:rsidRDefault="00A51B7A" w:rsidP="00A51B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</w:tcPr>
          <w:p w14:paraId="79363AAA" w14:textId="77777777" w:rsidR="00A51B7A" w:rsidRPr="00C57E9F" w:rsidRDefault="00A51B7A" w:rsidP="00A5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7B5B3" w14:textId="353BED77" w:rsidR="00A51B7A" w:rsidRPr="00C57E9F" w:rsidRDefault="00A51B7A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</w:tcPr>
          <w:p w14:paraId="0792457C" w14:textId="3B417CD1" w:rsidR="00A51B7A" w:rsidRPr="00C57E9F" w:rsidRDefault="00A51B7A" w:rsidP="00A5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11805508" w14:textId="6D28CA2A" w:rsidR="00A51B7A" w:rsidRPr="00C57E9F" w:rsidRDefault="00A51B7A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" w:type="dxa"/>
            <w:vAlign w:val="center"/>
          </w:tcPr>
          <w:p w14:paraId="034AC31D" w14:textId="77777777" w:rsidR="00A51B7A" w:rsidRPr="00C57E9F" w:rsidRDefault="00A51B7A" w:rsidP="00A51B7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62BF3A5" w14:textId="115084C4" w:rsidR="00A51B7A" w:rsidRPr="00C57E9F" w:rsidRDefault="00A51B7A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0" w:type="dxa"/>
          </w:tcPr>
          <w:p w14:paraId="3F2EDF0E" w14:textId="77777777" w:rsidR="00A51B7A" w:rsidRPr="00C57E9F" w:rsidRDefault="00A51B7A" w:rsidP="00A5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2FEBF7" w14:textId="556005B7" w:rsidR="00A51B7A" w:rsidRPr="00C57E9F" w:rsidRDefault="00A51B7A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6D7D55" w:rsidRPr="00C57E9F" w14:paraId="3D96680A" w14:textId="77777777" w:rsidTr="00A51B7A">
        <w:trPr>
          <w:cantSplit/>
          <w:trHeight w:val="175"/>
        </w:trPr>
        <w:tc>
          <w:tcPr>
            <w:tcW w:w="2742" w:type="dxa"/>
          </w:tcPr>
          <w:p w14:paraId="5A4A997F" w14:textId="77777777" w:rsidR="00BB070F" w:rsidRPr="00C57E9F" w:rsidRDefault="00BB070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51" w:type="dxa"/>
          </w:tcPr>
          <w:p w14:paraId="58A8E419" w14:textId="77777777" w:rsidR="00BB070F" w:rsidRPr="00C57E9F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A49ADD" w14:textId="77777777" w:rsidR="00BB070F" w:rsidRPr="00C57E9F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</w:tcPr>
          <w:p w14:paraId="7AEF8642" w14:textId="30757209" w:rsidR="00BB070F" w:rsidRPr="00C57E9F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1FE8C1C" w14:textId="77777777" w:rsidR="00BB070F" w:rsidRPr="00C57E9F" w:rsidRDefault="00BB070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31" w:type="dxa"/>
          </w:tcPr>
          <w:p w14:paraId="2D51EB02" w14:textId="77777777" w:rsidR="00BB070F" w:rsidRPr="00C57E9F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3AB18797" w14:textId="77777777" w:rsidR="00BB070F" w:rsidRPr="00C57E9F" w:rsidRDefault="00BB070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3" w:type="dxa"/>
          </w:tcPr>
          <w:p w14:paraId="47AB79DB" w14:textId="77777777" w:rsidR="00BB070F" w:rsidRPr="00C57E9F" w:rsidRDefault="00BB070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0" w:type="dxa"/>
          </w:tcPr>
          <w:p w14:paraId="186EA3C6" w14:textId="77777777" w:rsidR="00BB070F" w:rsidRPr="00C57E9F" w:rsidRDefault="00BB070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678D94E8" w14:textId="77777777" w:rsidR="00BB070F" w:rsidRPr="00C57E9F" w:rsidRDefault="00BB070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74EE3" w:rsidRPr="00C57E9F" w14:paraId="32AC7B8D" w14:textId="77777777" w:rsidTr="00A51B7A">
        <w:trPr>
          <w:cantSplit/>
          <w:trHeight w:val="200"/>
        </w:trPr>
        <w:tc>
          <w:tcPr>
            <w:tcW w:w="2742" w:type="dxa"/>
          </w:tcPr>
          <w:p w14:paraId="769E8A99" w14:textId="67551470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Style w:val="PageNumber"/>
                <w:rFonts w:ascii="Browallia New" w:hAnsi="Browallia New" w:cs="Browalli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51" w:type="dxa"/>
          </w:tcPr>
          <w:p w14:paraId="5057642A" w14:textId="2F2F0832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7.12</w:t>
            </w:r>
          </w:p>
        </w:tc>
        <w:tc>
          <w:tcPr>
            <w:tcW w:w="142" w:type="dxa"/>
          </w:tcPr>
          <w:p w14:paraId="7AB52B23" w14:textId="77777777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3B38042C" w14:textId="095CC60A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1,492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04D7BC" w14:textId="77777777" w:rsidR="00A74EE3" w:rsidRPr="00C57E9F" w:rsidRDefault="00A74EE3" w:rsidP="00A74EE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31" w:type="dxa"/>
          </w:tcPr>
          <w:p w14:paraId="27D539A4" w14:textId="6B1E094E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1,505</w:t>
            </w:r>
          </w:p>
        </w:tc>
        <w:tc>
          <w:tcPr>
            <w:tcW w:w="141" w:type="dxa"/>
            <w:vAlign w:val="bottom"/>
          </w:tcPr>
          <w:p w14:paraId="3A11033F" w14:textId="77777777" w:rsidR="00A74EE3" w:rsidRPr="00C57E9F" w:rsidRDefault="00A74EE3" w:rsidP="00A74EE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3" w:type="dxa"/>
          </w:tcPr>
          <w:p w14:paraId="39B66A58" w14:textId="548E2903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261A7F5F" w14:textId="77777777" w:rsidR="00A74EE3" w:rsidRPr="00C57E9F" w:rsidRDefault="00A74EE3" w:rsidP="00A74EE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61952B56" w14:textId="3B1ECF96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4EE3" w:rsidRPr="00C57E9F" w14:paraId="5137BF85" w14:textId="77777777" w:rsidTr="00A51B7A">
        <w:trPr>
          <w:cantSplit/>
          <w:trHeight w:val="226"/>
        </w:trPr>
        <w:tc>
          <w:tcPr>
            <w:tcW w:w="2742" w:type="dxa"/>
            <w:vAlign w:val="bottom"/>
          </w:tcPr>
          <w:p w14:paraId="4E2226B7" w14:textId="77777777" w:rsidR="00A74EE3" w:rsidRPr="00C57E9F" w:rsidRDefault="00A74EE3" w:rsidP="00A74EE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51" w:type="dxa"/>
          </w:tcPr>
          <w:p w14:paraId="7DCC4790" w14:textId="0DB8D94B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6.50</w:t>
            </w:r>
          </w:p>
        </w:tc>
        <w:tc>
          <w:tcPr>
            <w:tcW w:w="142" w:type="dxa"/>
          </w:tcPr>
          <w:p w14:paraId="509599A3" w14:textId="77777777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F342794" w14:textId="47261053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39" w:type="dxa"/>
            <w:shd w:val="clear" w:color="auto" w:fill="auto"/>
          </w:tcPr>
          <w:p w14:paraId="5EDF1E39" w14:textId="77777777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1" w:type="dxa"/>
          </w:tcPr>
          <w:p w14:paraId="30975929" w14:textId="7A57EAAC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41" w:type="dxa"/>
          </w:tcPr>
          <w:p w14:paraId="39443550" w14:textId="77777777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08BE197B" w14:textId="585B3BAF" w:rsidR="00A74EE3" w:rsidRPr="00C57E9F" w:rsidRDefault="00A74EE3" w:rsidP="00A74EE3">
            <w:pPr>
              <w:spacing w:line="240" w:lineRule="auto"/>
              <w:ind w:right="120"/>
              <w:jc w:val="center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FE427DF" w14:textId="77777777" w:rsidR="00A74EE3" w:rsidRPr="00C57E9F" w:rsidRDefault="00A74EE3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A8BF2" w14:textId="50B27651" w:rsidR="00A74EE3" w:rsidRPr="00C57E9F" w:rsidRDefault="00A74EE3" w:rsidP="00A74EE3">
            <w:pPr>
              <w:spacing w:line="240" w:lineRule="auto"/>
              <w:ind w:right="12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5037" w:rsidRPr="00C57E9F" w14:paraId="3822F94E" w14:textId="77777777" w:rsidTr="00A51B7A">
        <w:trPr>
          <w:cantSplit/>
          <w:trHeight w:val="199"/>
        </w:trPr>
        <w:tc>
          <w:tcPr>
            <w:tcW w:w="2742" w:type="dxa"/>
            <w:vAlign w:val="bottom"/>
          </w:tcPr>
          <w:p w14:paraId="62BB2DDA" w14:textId="77777777" w:rsidR="00905037" w:rsidRPr="00C57E9F" w:rsidRDefault="00905037" w:rsidP="009050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รั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รี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51" w:type="dxa"/>
          </w:tcPr>
          <w:p w14:paraId="248BBE54" w14:textId="66508DDB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646882" w:rsidRPr="00C57E9F">
              <w:rPr>
                <w:rFonts w:ascii="Browallia New" w:hAnsi="Browallia New" w:cs="Browallia New"/>
                <w:sz w:val="28"/>
                <w:szCs w:val="28"/>
              </w:rPr>
              <w:t>.00</w:t>
            </w:r>
            <w:r w:rsidR="00FB260A" w:rsidRPr="00C57E9F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646882" w:rsidRPr="00C57E9F">
              <w:rPr>
                <w:rFonts w:ascii="Browallia New" w:hAnsi="Browallia New" w:cs="Browallia New"/>
                <w:sz w:val="28"/>
                <w:szCs w:val="28"/>
              </w:rPr>
              <w:t>.00</w:t>
            </w:r>
          </w:p>
        </w:tc>
        <w:tc>
          <w:tcPr>
            <w:tcW w:w="142" w:type="dxa"/>
          </w:tcPr>
          <w:p w14:paraId="5F376F20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1DAEA8C" w14:textId="1A4D1DD1" w:rsidR="00905037" w:rsidRPr="00C57E9F" w:rsidRDefault="00905037" w:rsidP="00322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500,681</w:t>
            </w:r>
          </w:p>
        </w:tc>
        <w:tc>
          <w:tcPr>
            <w:tcW w:w="139" w:type="dxa"/>
            <w:shd w:val="clear" w:color="auto" w:fill="auto"/>
          </w:tcPr>
          <w:p w14:paraId="0664DB59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63F9AAE" w14:textId="19D2B3B6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463,798</w:t>
            </w:r>
          </w:p>
        </w:tc>
        <w:tc>
          <w:tcPr>
            <w:tcW w:w="141" w:type="dxa"/>
          </w:tcPr>
          <w:p w14:paraId="311DEBA4" w14:textId="77777777" w:rsidR="00905037" w:rsidRPr="00C57E9F" w:rsidRDefault="00905037" w:rsidP="00905037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3E5B1AA" w14:textId="7D99E022" w:rsidR="00905037" w:rsidRPr="00C57E9F" w:rsidRDefault="00905037" w:rsidP="00905037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413,103</w:t>
            </w:r>
          </w:p>
        </w:tc>
        <w:tc>
          <w:tcPr>
            <w:tcW w:w="160" w:type="dxa"/>
          </w:tcPr>
          <w:p w14:paraId="7DDDC4B5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060EB" w14:textId="19BE5CC8" w:rsidR="00905037" w:rsidRPr="00C57E9F" w:rsidRDefault="00905037" w:rsidP="00905037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  <w:tr w:rsidR="00905037" w:rsidRPr="00C57E9F" w14:paraId="499346C2" w14:textId="77777777" w:rsidTr="00A51B7A">
        <w:trPr>
          <w:cantSplit/>
          <w:trHeight w:val="199"/>
        </w:trPr>
        <w:tc>
          <w:tcPr>
            <w:tcW w:w="2742" w:type="dxa"/>
            <w:vAlign w:val="bottom"/>
          </w:tcPr>
          <w:p w14:paraId="30C2E853" w14:textId="11EEAFFB" w:rsidR="00905037" w:rsidRPr="00C57E9F" w:rsidRDefault="00905037" w:rsidP="00A74EE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  <w:r w:rsidR="00DA34A0"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34A0"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(รวมดอกเบี้ย)</w:t>
            </w:r>
          </w:p>
        </w:tc>
        <w:tc>
          <w:tcPr>
            <w:tcW w:w="1451" w:type="dxa"/>
          </w:tcPr>
          <w:p w14:paraId="53C92E59" w14:textId="2E265E42" w:rsidR="00905037" w:rsidRPr="00C57E9F" w:rsidRDefault="00F807F4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5.0</w:t>
            </w:r>
            <w:r w:rsidR="00905037" w:rsidRPr="00C57E9F">
              <w:rPr>
                <w:rFonts w:ascii="Browallia New" w:hAnsi="Browallia New" w:cs="Browallia New"/>
                <w:sz w:val="28"/>
                <w:szCs w:val="28"/>
              </w:rPr>
              <w:t>0 - 15.00</w:t>
            </w:r>
          </w:p>
        </w:tc>
        <w:tc>
          <w:tcPr>
            <w:tcW w:w="142" w:type="dxa"/>
          </w:tcPr>
          <w:p w14:paraId="133BF3D7" w14:textId="77777777" w:rsidR="00905037" w:rsidRPr="00C57E9F" w:rsidRDefault="00905037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0577A77" w14:textId="1B7D905A" w:rsidR="00905037" w:rsidRPr="00C57E9F" w:rsidRDefault="00905037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308,853</w:t>
            </w:r>
          </w:p>
        </w:tc>
        <w:tc>
          <w:tcPr>
            <w:tcW w:w="139" w:type="dxa"/>
            <w:shd w:val="clear" w:color="auto" w:fill="auto"/>
          </w:tcPr>
          <w:p w14:paraId="7701F78D" w14:textId="77777777" w:rsidR="00905037" w:rsidRPr="00C57E9F" w:rsidRDefault="00905037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1" w:type="dxa"/>
          </w:tcPr>
          <w:p w14:paraId="2182D1A3" w14:textId="326E8645" w:rsidR="00905037" w:rsidRPr="00C57E9F" w:rsidRDefault="006B5F10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436,100</w:t>
            </w:r>
          </w:p>
        </w:tc>
        <w:tc>
          <w:tcPr>
            <w:tcW w:w="141" w:type="dxa"/>
          </w:tcPr>
          <w:p w14:paraId="32B125F8" w14:textId="77777777" w:rsidR="00905037" w:rsidRPr="00C57E9F" w:rsidRDefault="00905037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0A6712" w14:textId="1A91F6C4" w:rsidR="00905037" w:rsidRPr="00C57E9F" w:rsidRDefault="00A74EE3" w:rsidP="00A74EE3">
            <w:pPr>
              <w:spacing w:line="240" w:lineRule="auto"/>
              <w:ind w:right="105"/>
              <w:jc w:val="center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720FE6D" w14:textId="77777777" w:rsidR="00905037" w:rsidRPr="00C57E9F" w:rsidRDefault="00905037" w:rsidP="00A7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CD49C0" w14:textId="241480C0" w:rsidR="00905037" w:rsidRPr="00C57E9F" w:rsidRDefault="00A74EE3" w:rsidP="00A74EE3">
            <w:pPr>
              <w:spacing w:line="240" w:lineRule="auto"/>
              <w:ind w:right="12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5037" w:rsidRPr="00C57E9F" w14:paraId="7AF21344" w14:textId="77777777" w:rsidTr="00A51B7A">
        <w:trPr>
          <w:cantSplit/>
          <w:trHeight w:val="228"/>
        </w:trPr>
        <w:tc>
          <w:tcPr>
            <w:tcW w:w="2742" w:type="dxa"/>
            <w:vAlign w:val="bottom"/>
          </w:tcPr>
          <w:p w14:paraId="320E4B8E" w14:textId="77777777" w:rsidR="00905037" w:rsidRPr="00C57E9F" w:rsidRDefault="00905037" w:rsidP="00905037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7B9035E6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114151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3B1793BA" w:rsidR="00905037" w:rsidRPr="00C57E9F" w:rsidRDefault="00905037" w:rsidP="00322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821,026</w:t>
            </w:r>
          </w:p>
        </w:tc>
        <w:tc>
          <w:tcPr>
            <w:tcW w:w="139" w:type="dxa"/>
            <w:shd w:val="clear" w:color="auto" w:fill="auto"/>
          </w:tcPr>
          <w:p w14:paraId="5706C702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3C8E2B12" w:rsidR="00905037" w:rsidRPr="00C57E9F" w:rsidRDefault="002C28FB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911,403</w:t>
            </w:r>
          </w:p>
        </w:tc>
        <w:tc>
          <w:tcPr>
            <w:tcW w:w="141" w:type="dxa"/>
          </w:tcPr>
          <w:p w14:paraId="353CE623" w14:textId="77777777" w:rsidR="00905037" w:rsidRPr="00C57E9F" w:rsidRDefault="00905037" w:rsidP="00905037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2" w:space="0" w:color="auto"/>
            </w:tcBorders>
          </w:tcPr>
          <w:p w14:paraId="7C55916C" w14:textId="36D46002" w:rsidR="00905037" w:rsidRPr="00C57E9F" w:rsidRDefault="00905037" w:rsidP="00905037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413,103</w:t>
            </w:r>
          </w:p>
        </w:tc>
        <w:tc>
          <w:tcPr>
            <w:tcW w:w="160" w:type="dxa"/>
          </w:tcPr>
          <w:p w14:paraId="79B8CBB9" w14:textId="77777777" w:rsidR="00905037" w:rsidRPr="00C57E9F" w:rsidRDefault="00905037" w:rsidP="0090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416C8333" w14:textId="5F5FEF81" w:rsidR="00905037" w:rsidRPr="00C57E9F" w:rsidRDefault="00905037" w:rsidP="00905037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</w:tbl>
    <w:p w14:paraId="1AD5EAE7" w14:textId="450BEF32" w:rsidR="00FB150B" w:rsidRPr="00C57E9F" w:rsidRDefault="00FB150B" w:rsidP="00F45D75">
      <w:pPr>
        <w:pStyle w:val="CordiaNew"/>
        <w:shd w:val="clear" w:color="auto" w:fill="FFFFFF" w:themeFill="background1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654FC0" w14:textId="77777777" w:rsidR="009835CC" w:rsidRPr="00C57E9F" w:rsidRDefault="009835CC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45E97AF" w14:textId="77777777" w:rsidR="009835CC" w:rsidRPr="00C57E9F" w:rsidRDefault="009835CC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7225AB" w14:textId="46262D28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ในระหว่างปี </w:t>
      </w:r>
      <w:r w:rsidRPr="00C57E9F">
        <w:rPr>
          <w:rFonts w:ascii="Browallia New" w:hAnsi="Browallia New" w:cs="Browallia New" w:hint="cs"/>
          <w:sz w:val="28"/>
          <w:szCs w:val="28"/>
        </w:rPr>
        <w:t>2560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C57E9F">
        <w:rPr>
          <w:rFonts w:ascii="Browallia New" w:hAnsi="Browallia New" w:cs="Browallia New" w:hint="cs"/>
          <w:sz w:val="28"/>
          <w:szCs w:val="28"/>
        </w:rPr>
        <w:t>355</w:t>
      </w:r>
      <w:r w:rsidR="006D3274" w:rsidRPr="00C57E9F">
        <w:rPr>
          <w:rFonts w:ascii="Browallia New" w:hAnsi="Browallia New" w:cs="Browallia New"/>
          <w:sz w:val="28"/>
          <w:szCs w:val="28"/>
        </w:rPr>
        <w:t>.0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ต่อมาภายหลังบริษัทหลักทรัพย์จัดการกองทุนดังกล่าวได้ฟ้องร้องให้ชำระหนี้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 w:rsidRPr="00C57E9F">
        <w:rPr>
          <w:rFonts w:ascii="Browallia New" w:hAnsi="Browallia New" w:cs="Browallia New" w:hint="cs"/>
          <w:sz w:val="28"/>
          <w:szCs w:val="28"/>
        </w:rPr>
        <w:t>255</w:t>
      </w:r>
      <w:r w:rsidRPr="00C57E9F">
        <w:rPr>
          <w:rFonts w:ascii="Browallia New" w:hAnsi="Browallia New" w:cs="Browallia New"/>
          <w:sz w:val="28"/>
          <w:szCs w:val="28"/>
        </w:rPr>
        <w:t>.0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บริษัทย่อยได้บันทึกอัตราดอกเบี้ยโดยใช้อัตราดอกเบี้ยผิดนัดชำระร้อยละ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7.5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ถึงร้อยละ </w:t>
      </w:r>
      <w:r w:rsidRPr="00C57E9F">
        <w:rPr>
          <w:rFonts w:ascii="Browallia New" w:hAnsi="Browallia New" w:cs="Browallia New" w:hint="cs"/>
          <w:sz w:val="28"/>
          <w:szCs w:val="28"/>
        </w:rPr>
        <w:t>15</w:t>
      </w:r>
      <w:r w:rsidRPr="00C57E9F">
        <w:rPr>
          <w:rFonts w:ascii="Browallia New" w:hAnsi="Browallia New" w:cs="Browallia New"/>
          <w:sz w:val="28"/>
          <w:szCs w:val="28"/>
        </w:rPr>
        <w:t>.0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ต่อปี จนกว่าจะชำระหนี้เรียบร้อย </w:t>
      </w:r>
    </w:p>
    <w:p w14:paraId="651C0D80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3ED56D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ในเดือนกรกฎาคม </w:t>
      </w:r>
      <w:r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ศาลอุทธรณ์พิพากษาให้บริษัทย่อยชำระหนี้จำนวน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205.0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พร้อมดอกเบี้ย </w:t>
      </w:r>
    </w:p>
    <w:p w14:paraId="058E559F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0776FE2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29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 w:rsidRPr="00C57E9F">
        <w:rPr>
          <w:rFonts w:ascii="Browallia New" w:hAnsi="Browallia New" w:cs="Browallia New" w:hint="cs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ดังกล่าวเพื่อชำระหนี้ที่บริษัทมีภาระผูกพัน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C57E9F">
        <w:rPr>
          <w:rFonts w:ascii="Browallia New" w:hAnsi="Browallia New" w:cs="Browallia New" w:hint="cs"/>
          <w:sz w:val="28"/>
          <w:szCs w:val="28"/>
        </w:rPr>
        <w:t>255</w:t>
      </w:r>
      <w:r w:rsidRPr="00C57E9F">
        <w:rPr>
          <w:rFonts w:ascii="Browallia New" w:hAnsi="Browallia New" w:cs="Browallia New"/>
          <w:sz w:val="28"/>
          <w:szCs w:val="28"/>
        </w:rPr>
        <w:t>.0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โดยมีการจ่ายชำระงวดแรก ณ วันทำสัญญาจำนวน </w:t>
      </w:r>
      <w:r w:rsidRPr="00C57E9F">
        <w:rPr>
          <w:rFonts w:ascii="Browallia New" w:hAnsi="Browallia New" w:cs="Browallia New" w:hint="cs"/>
          <w:sz w:val="28"/>
          <w:szCs w:val="28"/>
        </w:rPr>
        <w:t>24.8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และชำระงวดที่สองในวันที่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28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C57E9F">
        <w:rPr>
          <w:rFonts w:ascii="Browallia New" w:hAnsi="Browallia New" w:cs="Browallia New" w:hint="cs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C57E9F">
        <w:rPr>
          <w:rFonts w:ascii="Browallia New" w:hAnsi="Browallia New" w:cs="Browallia New" w:hint="cs"/>
          <w:sz w:val="28"/>
          <w:szCs w:val="28"/>
        </w:rPr>
        <w:t>24.8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ส่วนที่เหลือหลังจากหักเงินอายัดสิทธิเรียกร้องและเงินฝากธนาคารที่มีข้อจำกัดในการใช้ข้างต้น จะชำระให้เสร็จสิ้นภายในวันที่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25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2562 </w:t>
      </w:r>
    </w:p>
    <w:p w14:paraId="410BFF03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442FBD9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24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</w:rPr>
        <w:t xml:space="preserve"> 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ทำหนังสือขอขยายระยะเวลาการชำระหนี้ส่วนที่เหลือหลังจากหักเงินอายัดสิทธิเรียกร้องตามบันทึกข้อตกลงชำระหนี้ อย่างไรก็ตาม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บริษัทหลักทรัพย์จัดการกองทุนดังกล่าวปฏิเสธข้อเสนอของบริษัท </w:t>
      </w:r>
    </w:p>
    <w:p w14:paraId="18C45A93" w14:textId="1FC80FFE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CCA9B2E" w14:textId="77777777" w:rsidR="00476AF9" w:rsidRPr="00C57E9F" w:rsidRDefault="00476AF9" w:rsidP="00476AF9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13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Pr="00C57E9F">
        <w:rPr>
          <w:rFonts w:ascii="Browallia New" w:hAnsi="Browallia New" w:cs="Browallia New"/>
          <w:sz w:val="28"/>
          <w:szCs w:val="28"/>
        </w:rPr>
        <w:t xml:space="preserve"> 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ศาลอุทธรณ์มีคำพิพากษาให้บริษัทย่อยชำระหนี้จำนวน</w:t>
      </w:r>
      <w:r w:rsidRPr="00C57E9F">
        <w:rPr>
          <w:rFonts w:ascii="Browallia New" w:hAnsi="Browallia New" w:cs="Browallia New"/>
          <w:sz w:val="28"/>
          <w:szCs w:val="28"/>
        </w:rPr>
        <w:t xml:space="preserve"> 150.0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พร้อมดอกเบี้ย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</w:p>
    <w:p w14:paraId="591A3D31" w14:textId="77777777" w:rsidR="00476AF9" w:rsidRPr="00C57E9F" w:rsidRDefault="00476AF9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D3695B" w14:textId="77777777" w:rsidR="00FB4577" w:rsidRPr="00C57E9F" w:rsidRDefault="00FB4577" w:rsidP="00FB457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บริษัทย่อยจึงปรับปรุงอัตราดอกเบี้ยที่บันทึกเป็นดอกเบี้ยตามคำพิพากษาร้อยละ</w:t>
      </w:r>
      <w:r w:rsidRPr="00C57E9F">
        <w:rPr>
          <w:rFonts w:ascii="Browallia New" w:hAnsi="Browallia New" w:cs="Browallia New"/>
          <w:sz w:val="28"/>
          <w:szCs w:val="28"/>
        </w:rPr>
        <w:t xml:space="preserve"> 5.0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ถึง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ร้อยละ </w:t>
      </w:r>
      <w:r w:rsidRPr="00C57E9F">
        <w:rPr>
          <w:rFonts w:ascii="Browallia New" w:hAnsi="Browallia New" w:cs="Browallia New"/>
          <w:sz w:val="28"/>
          <w:szCs w:val="28"/>
        </w:rPr>
        <w:t xml:space="preserve">15.0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ซึ่งผลต่างจะนำไปบันทึกในรายได้อื่น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ในงบการเงินสำหรับปีสิ้นสุดวันที่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>2562</w:t>
      </w:r>
    </w:p>
    <w:p w14:paraId="70CE6A76" w14:textId="77777777" w:rsidR="00FB4577" w:rsidRPr="00C57E9F" w:rsidRDefault="00FB4577" w:rsidP="00FB45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D72F1F" w14:textId="42BC2920" w:rsidR="00FB4577" w:rsidRPr="00C57E9F" w:rsidRDefault="00FB4577" w:rsidP="00FB45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นอกจากนี้ บริษัทย่อยได้อยู่ระหว่างเจรจาเพื่อชำระหนี้ส่วนที่เหลืออีกจำนวน</w:t>
      </w:r>
      <w:r w:rsidRPr="00C57E9F">
        <w:rPr>
          <w:rFonts w:ascii="Browallia New" w:hAnsi="Browallia New" w:cs="Browallia New"/>
          <w:sz w:val="28"/>
          <w:szCs w:val="28"/>
        </w:rPr>
        <w:t xml:space="preserve"> 100</w:t>
      </w:r>
      <w:r w:rsidR="00596558" w:rsidRPr="00C57E9F">
        <w:rPr>
          <w:rFonts w:ascii="Browallia New" w:hAnsi="Browallia New" w:cs="Browallia New"/>
          <w:sz w:val="28"/>
          <w:szCs w:val="28"/>
        </w:rPr>
        <w:t>.0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กับบริษัทหลักทรัพย์จัดการกองทุนดังกล่าว</w:t>
      </w:r>
    </w:p>
    <w:p w14:paraId="017301E1" w14:textId="77777777" w:rsidR="0021166D" w:rsidRPr="00C57E9F" w:rsidRDefault="0021166D" w:rsidP="00F45D75">
      <w:pPr>
        <w:pStyle w:val="CordiaNew"/>
        <w:shd w:val="clear" w:color="auto" w:fill="FFFFFF" w:themeFill="background1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9647C8F" w14:textId="77777777" w:rsidR="00D23FE6" w:rsidRPr="00C57E9F" w:rsidRDefault="00D23FE6" w:rsidP="00D23FE6">
      <w:pPr>
        <w:pStyle w:val="CordiaNew"/>
        <w:numPr>
          <w:ilvl w:val="0"/>
          <w:numId w:val="16"/>
        </w:numPr>
        <w:tabs>
          <w:tab w:val="clear" w:pos="644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เงินกู้ยืมระยะสั้นจากบุคคลและบริษัทอื่น</w:t>
      </w:r>
    </w:p>
    <w:p w14:paraId="5F0B3E3F" w14:textId="77777777" w:rsidR="00D23FE6" w:rsidRPr="00C57E9F" w:rsidRDefault="00D23FE6" w:rsidP="00D23FE6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D5FD333" w14:textId="5FD5A9D6" w:rsidR="00D23FE6" w:rsidRPr="00C57E9F" w:rsidRDefault="00D23FE6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3</w:t>
      </w:r>
      <w:r w:rsidR="008563C9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 </w:t>
      </w:r>
      <w:r w:rsidR="008563C9"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บริษัทย่อยทางอ้อมมีเงินกู้ยืมระยะสั้นกับบุคคลและบริษัทอื่น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รวมเป็นเงิน </w:t>
      </w:r>
      <w:r w:rsidR="00180FFC" w:rsidRPr="00C57E9F">
        <w:rPr>
          <w:rFonts w:ascii="Browallia New" w:hAnsi="Browallia New" w:cs="Browallia New"/>
          <w:sz w:val="28"/>
          <w:szCs w:val="28"/>
        </w:rPr>
        <w:t>16.17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โดยมีอัตราดอกเบี้ยร้อยละ </w:t>
      </w:r>
      <w:r w:rsidRPr="00C57E9F">
        <w:rPr>
          <w:rFonts w:ascii="Browallia New" w:hAnsi="Browallia New" w:cs="Browallia New" w:hint="cs"/>
          <w:sz w:val="28"/>
          <w:szCs w:val="28"/>
        </w:rPr>
        <w:t>6.25</w:t>
      </w:r>
      <w:r w:rsidRPr="00C57E9F">
        <w:rPr>
          <w:rFonts w:ascii="Browallia New" w:hAnsi="Browallia New" w:cs="Browallia New"/>
          <w:sz w:val="28"/>
          <w:szCs w:val="28"/>
        </w:rPr>
        <w:t xml:space="preserve"> -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12.00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ต่อปี โดยมีกำหนดชำระ</w:t>
      </w:r>
      <w:r w:rsidR="00180FFC" w:rsidRPr="00C57E9F">
        <w:rPr>
          <w:rFonts w:ascii="Browallia New" w:hAnsi="Browallia New" w:cs="Browallia New" w:hint="cs"/>
          <w:sz w:val="28"/>
          <w:szCs w:val="28"/>
          <w:cs/>
        </w:rPr>
        <w:t>เมื่อทวงถาม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2D47CFF3" w14:textId="3A86DFA2" w:rsidR="00F018B8" w:rsidRPr="00C57E9F" w:rsidRDefault="00F018B8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3E1993" w14:textId="6068006E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0E5689C" w14:textId="4BEAEAAF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E3A1664" w14:textId="6579B37F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8E7FFAF" w14:textId="4748894E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4C86009" w14:textId="561905EC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905019C" w14:textId="701B6D19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7355775" w14:textId="04691B9E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553664" w14:textId="13148ACC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61D803D" w14:textId="702CE015" w:rsidR="0072693E" w:rsidRPr="00C57E9F" w:rsidRDefault="0072693E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49D7A85" w14:textId="77777777" w:rsidR="00E50E6F" w:rsidRPr="00C57E9F" w:rsidRDefault="00E50E6F" w:rsidP="00D23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578028F" w14:textId="77777777" w:rsidR="0072693E" w:rsidRPr="00C57E9F" w:rsidRDefault="0072693E" w:rsidP="00635BFD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93D4E72" w14:textId="77777777" w:rsidR="00F018B8" w:rsidRPr="00C57E9F" w:rsidRDefault="00F018B8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เงินกู้ยืมระยะยาว</w:t>
      </w: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3FF761F3" w14:textId="77777777" w:rsidR="00F018B8" w:rsidRPr="00C57E9F" w:rsidRDefault="00F018B8" w:rsidP="00F018B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0758EE8" w14:textId="77777777" w:rsidR="00F018B8" w:rsidRPr="00C57E9F" w:rsidRDefault="00F018B8" w:rsidP="00F018B8">
      <w:pPr>
        <w:tabs>
          <w:tab w:val="clear" w:pos="907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Pr="00C57E9F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08F815C7" w14:textId="77777777" w:rsidR="00F018B8" w:rsidRPr="00C57E9F" w:rsidRDefault="00F018B8" w:rsidP="00F018B8">
      <w:pPr>
        <w:rPr>
          <w:sz w:val="28"/>
          <w:szCs w:val="28"/>
        </w:rPr>
      </w:pPr>
    </w:p>
    <w:tbl>
      <w:tblPr>
        <w:tblStyle w:val="TableGrid"/>
        <w:tblW w:w="89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990"/>
        <w:gridCol w:w="1170"/>
        <w:gridCol w:w="990"/>
        <w:gridCol w:w="900"/>
        <w:gridCol w:w="1170"/>
        <w:gridCol w:w="900"/>
      </w:tblGrid>
      <w:tr w:rsidR="00F018B8" w:rsidRPr="00C57E9F" w14:paraId="1D909616" w14:textId="77777777" w:rsidTr="006361F6">
        <w:tc>
          <w:tcPr>
            <w:tcW w:w="2814" w:type="dxa"/>
            <w:shd w:val="clear" w:color="auto" w:fill="auto"/>
          </w:tcPr>
          <w:p w14:paraId="30682F5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27EBD67F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018B8" w:rsidRPr="00C57E9F" w14:paraId="46B050B8" w14:textId="77777777" w:rsidTr="006361F6">
        <w:tc>
          <w:tcPr>
            <w:tcW w:w="2814" w:type="dxa"/>
            <w:shd w:val="clear" w:color="auto" w:fill="auto"/>
          </w:tcPr>
          <w:p w14:paraId="4EDA9C9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33B52099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  <w:tr w:rsidR="00F018B8" w:rsidRPr="00C57E9F" w14:paraId="3B1C08CE" w14:textId="77777777" w:rsidTr="006361F6">
        <w:tc>
          <w:tcPr>
            <w:tcW w:w="2814" w:type="dxa"/>
            <w:shd w:val="clear" w:color="auto" w:fill="auto"/>
          </w:tcPr>
          <w:p w14:paraId="75157317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2ED27CD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6F1CB36B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018B8" w:rsidRPr="00C57E9F" w14:paraId="37E13D87" w14:textId="77777777" w:rsidTr="006361F6">
        <w:tc>
          <w:tcPr>
            <w:tcW w:w="2814" w:type="dxa"/>
            <w:shd w:val="clear" w:color="auto" w:fill="auto"/>
          </w:tcPr>
          <w:p w14:paraId="3D8AA745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3FD324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93D41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3C18D4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10911F69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2A6EC0EF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0" w:type="dxa"/>
            <w:shd w:val="clear" w:color="auto" w:fill="auto"/>
          </w:tcPr>
          <w:p w14:paraId="75EC56BB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C82FD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DFC76F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4BF2CAFC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62015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DA0747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4555E9C3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BF5B5CF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  <w:shd w:val="clear" w:color="auto" w:fill="auto"/>
          </w:tcPr>
          <w:p w14:paraId="6C4C831D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4EE339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6FECEE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F018B8" w:rsidRPr="00C57E9F" w14:paraId="494CF655" w14:textId="77777777" w:rsidTr="006361F6">
        <w:tc>
          <w:tcPr>
            <w:tcW w:w="2814" w:type="dxa"/>
            <w:shd w:val="clear" w:color="auto" w:fill="auto"/>
          </w:tcPr>
          <w:p w14:paraId="5702406E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6E9461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3F0D9B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F9A7E8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AB5CC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121A0D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7E3892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3430" w:rsidRPr="00C57E9F" w14:paraId="1FDA973E" w14:textId="77777777" w:rsidTr="006361F6">
        <w:tc>
          <w:tcPr>
            <w:tcW w:w="2814" w:type="dxa"/>
            <w:shd w:val="clear" w:color="auto" w:fill="auto"/>
          </w:tcPr>
          <w:p w14:paraId="2892E4AF" w14:textId="77777777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265BE431" w14:textId="39BCE33B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290,411</w:t>
            </w:r>
          </w:p>
        </w:tc>
        <w:tc>
          <w:tcPr>
            <w:tcW w:w="1170" w:type="dxa"/>
            <w:shd w:val="clear" w:color="auto" w:fill="auto"/>
          </w:tcPr>
          <w:p w14:paraId="2E4E04BE" w14:textId="4EF8E48D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(2,311)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18B7CE" w14:textId="60541FE1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288,100</w:t>
            </w:r>
          </w:p>
        </w:tc>
        <w:tc>
          <w:tcPr>
            <w:tcW w:w="900" w:type="dxa"/>
            <w:shd w:val="clear" w:color="auto" w:fill="auto"/>
          </w:tcPr>
          <w:p w14:paraId="095017F5" w14:textId="7195FD64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290,411</w:t>
            </w:r>
          </w:p>
        </w:tc>
        <w:tc>
          <w:tcPr>
            <w:tcW w:w="1170" w:type="dxa"/>
            <w:shd w:val="clear" w:color="auto" w:fill="auto"/>
          </w:tcPr>
          <w:p w14:paraId="60B3B55F" w14:textId="3B9F37C4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(2,311)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41E427" w14:textId="0C34593A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288,100</w:t>
            </w:r>
          </w:p>
        </w:tc>
      </w:tr>
      <w:tr w:rsidR="00133430" w:rsidRPr="00C57E9F" w14:paraId="0FB6110F" w14:textId="77777777" w:rsidTr="006361F6">
        <w:tc>
          <w:tcPr>
            <w:tcW w:w="2814" w:type="dxa"/>
            <w:shd w:val="clear" w:color="auto" w:fill="auto"/>
          </w:tcPr>
          <w:p w14:paraId="1FE8EEA8" w14:textId="77777777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4618614C" w14:textId="438B778A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25,751</w:t>
            </w:r>
          </w:p>
        </w:tc>
        <w:tc>
          <w:tcPr>
            <w:tcW w:w="1170" w:type="dxa"/>
            <w:shd w:val="clear" w:color="auto" w:fill="auto"/>
          </w:tcPr>
          <w:p w14:paraId="30597847" w14:textId="3960D525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(14)</w:t>
            </w:r>
          </w:p>
        </w:tc>
        <w:tc>
          <w:tcPr>
            <w:tcW w:w="990" w:type="dxa"/>
            <w:shd w:val="clear" w:color="auto" w:fill="auto"/>
          </w:tcPr>
          <w:p w14:paraId="73680332" w14:textId="22207D6A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25,737</w:t>
            </w:r>
          </w:p>
        </w:tc>
        <w:tc>
          <w:tcPr>
            <w:tcW w:w="900" w:type="dxa"/>
            <w:shd w:val="clear" w:color="auto" w:fill="auto"/>
          </w:tcPr>
          <w:p w14:paraId="784F9956" w14:textId="63DC4798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25,751</w:t>
            </w:r>
          </w:p>
        </w:tc>
        <w:tc>
          <w:tcPr>
            <w:tcW w:w="1170" w:type="dxa"/>
            <w:shd w:val="clear" w:color="auto" w:fill="auto"/>
          </w:tcPr>
          <w:p w14:paraId="20BA61F8" w14:textId="19BA257E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(14)</w:t>
            </w:r>
          </w:p>
        </w:tc>
        <w:tc>
          <w:tcPr>
            <w:tcW w:w="900" w:type="dxa"/>
            <w:shd w:val="clear" w:color="auto" w:fill="auto"/>
          </w:tcPr>
          <w:p w14:paraId="294D25F6" w14:textId="10B33FCD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25,737</w:t>
            </w:r>
          </w:p>
        </w:tc>
      </w:tr>
      <w:tr w:rsidR="00133430" w:rsidRPr="00C57E9F" w14:paraId="7ED26639" w14:textId="77777777" w:rsidTr="006361F6">
        <w:tc>
          <w:tcPr>
            <w:tcW w:w="2814" w:type="dxa"/>
            <w:shd w:val="clear" w:color="auto" w:fill="auto"/>
          </w:tcPr>
          <w:p w14:paraId="56B912E3" w14:textId="77777777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5166F46" w14:textId="41606E79" w:rsidR="00133430" w:rsidRPr="00C57E9F" w:rsidRDefault="00133430" w:rsidP="00C37C1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96,615</w:t>
            </w:r>
          </w:p>
        </w:tc>
        <w:tc>
          <w:tcPr>
            <w:tcW w:w="1170" w:type="dxa"/>
            <w:shd w:val="clear" w:color="auto" w:fill="auto"/>
          </w:tcPr>
          <w:p w14:paraId="18B79DFC" w14:textId="25927CAE" w:rsidR="00133430" w:rsidRPr="00C57E9F" w:rsidRDefault="00133430" w:rsidP="00C37C1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(456)</w:t>
            </w:r>
          </w:p>
        </w:tc>
        <w:tc>
          <w:tcPr>
            <w:tcW w:w="990" w:type="dxa"/>
            <w:shd w:val="clear" w:color="auto" w:fill="auto"/>
          </w:tcPr>
          <w:p w14:paraId="57347FF2" w14:textId="683281EE" w:rsidR="00133430" w:rsidRPr="00C57E9F" w:rsidRDefault="00133430" w:rsidP="00C37C1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96,159</w:t>
            </w:r>
          </w:p>
        </w:tc>
        <w:tc>
          <w:tcPr>
            <w:tcW w:w="900" w:type="dxa"/>
            <w:shd w:val="clear" w:color="auto" w:fill="auto"/>
          </w:tcPr>
          <w:p w14:paraId="141D57FC" w14:textId="3550AA3B" w:rsidR="00133430" w:rsidRPr="00C57E9F" w:rsidRDefault="00133430" w:rsidP="00C37C1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96,615</w:t>
            </w:r>
          </w:p>
        </w:tc>
        <w:tc>
          <w:tcPr>
            <w:tcW w:w="1170" w:type="dxa"/>
            <w:shd w:val="clear" w:color="auto" w:fill="auto"/>
          </w:tcPr>
          <w:p w14:paraId="44C515B2" w14:textId="35C25F38" w:rsidR="00133430" w:rsidRPr="00C57E9F" w:rsidRDefault="00133430" w:rsidP="00C37C1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(456)</w:t>
            </w:r>
          </w:p>
        </w:tc>
        <w:tc>
          <w:tcPr>
            <w:tcW w:w="900" w:type="dxa"/>
            <w:shd w:val="clear" w:color="auto" w:fill="auto"/>
          </w:tcPr>
          <w:p w14:paraId="57DE1B83" w14:textId="0C9BFDE7" w:rsidR="00133430" w:rsidRPr="00C57E9F" w:rsidRDefault="00133430" w:rsidP="00C37C1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96,159</w:t>
            </w:r>
          </w:p>
        </w:tc>
      </w:tr>
      <w:tr w:rsidR="00133430" w:rsidRPr="00C57E9F" w14:paraId="3B2695F5" w14:textId="77777777" w:rsidTr="006361F6">
        <w:tc>
          <w:tcPr>
            <w:tcW w:w="2814" w:type="dxa"/>
            <w:shd w:val="clear" w:color="auto" w:fill="auto"/>
          </w:tcPr>
          <w:p w14:paraId="3CD0FDB0" w14:textId="77777777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A11F08" w14:textId="405FE05A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412,777</w:t>
            </w:r>
          </w:p>
        </w:tc>
        <w:tc>
          <w:tcPr>
            <w:tcW w:w="1170" w:type="dxa"/>
            <w:shd w:val="clear" w:color="auto" w:fill="auto"/>
          </w:tcPr>
          <w:p w14:paraId="1830446F" w14:textId="4DADB381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(2,781)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BE1797" w14:textId="05ECD848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  <w:tc>
          <w:tcPr>
            <w:tcW w:w="900" w:type="dxa"/>
            <w:shd w:val="clear" w:color="auto" w:fill="auto"/>
          </w:tcPr>
          <w:p w14:paraId="2D9BB75A" w14:textId="61F7F5E4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412,777</w:t>
            </w:r>
          </w:p>
        </w:tc>
        <w:tc>
          <w:tcPr>
            <w:tcW w:w="1170" w:type="dxa"/>
            <w:shd w:val="clear" w:color="auto" w:fill="auto"/>
          </w:tcPr>
          <w:p w14:paraId="49D5B3B6" w14:textId="6586A47C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(2,781)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5C39EA" w14:textId="2E5DBC9C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</w:tr>
      <w:tr w:rsidR="00133430" w:rsidRPr="00C57E9F" w14:paraId="01BEE696" w14:textId="77777777" w:rsidTr="006361F6">
        <w:tc>
          <w:tcPr>
            <w:tcW w:w="2814" w:type="dxa"/>
            <w:shd w:val="clear" w:color="auto" w:fill="auto"/>
          </w:tcPr>
          <w:p w14:paraId="5253AA93" w14:textId="77777777" w:rsidR="00133430" w:rsidRPr="00C57E9F" w:rsidRDefault="00133430" w:rsidP="001334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6EC3A9AF" w14:textId="1716D724" w:rsidR="00133430" w:rsidRPr="00C57E9F" w:rsidRDefault="00133430" w:rsidP="001334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(412,777)</w:t>
            </w:r>
          </w:p>
        </w:tc>
        <w:tc>
          <w:tcPr>
            <w:tcW w:w="1170" w:type="dxa"/>
            <w:shd w:val="clear" w:color="auto" w:fill="auto"/>
          </w:tcPr>
          <w:p w14:paraId="63518812" w14:textId="0A4FD956" w:rsidR="00133430" w:rsidRPr="00C57E9F" w:rsidRDefault="00133430" w:rsidP="001334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2,781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DE1126" w14:textId="30A17A68" w:rsidR="00133430" w:rsidRPr="00C57E9F" w:rsidRDefault="00133430" w:rsidP="001334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(409,996)</w:t>
            </w:r>
          </w:p>
        </w:tc>
        <w:tc>
          <w:tcPr>
            <w:tcW w:w="900" w:type="dxa"/>
            <w:shd w:val="clear" w:color="auto" w:fill="auto"/>
          </w:tcPr>
          <w:p w14:paraId="6744CD3F" w14:textId="51A550A7" w:rsidR="00133430" w:rsidRPr="00C57E9F" w:rsidRDefault="00133430" w:rsidP="001334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(412,777)</w:t>
            </w:r>
          </w:p>
        </w:tc>
        <w:tc>
          <w:tcPr>
            <w:tcW w:w="1170" w:type="dxa"/>
            <w:shd w:val="clear" w:color="auto" w:fill="auto"/>
          </w:tcPr>
          <w:p w14:paraId="5582E00C" w14:textId="6CC24B1F" w:rsidR="00133430" w:rsidRPr="00C57E9F" w:rsidRDefault="00133430" w:rsidP="001334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2,781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DA175C" w14:textId="10C101C0" w:rsidR="00133430" w:rsidRPr="00C57E9F" w:rsidRDefault="00133430" w:rsidP="0013343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(409,996)</w:t>
            </w:r>
          </w:p>
        </w:tc>
      </w:tr>
      <w:tr w:rsidR="00A74EE3" w:rsidRPr="00C57E9F" w14:paraId="5E3C127C" w14:textId="77777777" w:rsidTr="00685BA7">
        <w:tc>
          <w:tcPr>
            <w:tcW w:w="2814" w:type="dxa"/>
            <w:shd w:val="clear" w:color="auto" w:fill="auto"/>
          </w:tcPr>
          <w:p w14:paraId="13A0CAE2" w14:textId="77777777" w:rsidR="00A74EE3" w:rsidRPr="00C57E9F" w:rsidRDefault="00A74EE3" w:rsidP="00A74EE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A93F109" w14:textId="5908EEB6" w:rsidR="00A74EE3" w:rsidRPr="00C57E9F" w:rsidRDefault="00A74EE3" w:rsidP="00A74EE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92A1D7" w14:textId="70A7C9DF" w:rsidR="00A74EE3" w:rsidRPr="00C57E9F" w:rsidRDefault="00A74EE3" w:rsidP="00A74EE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577817" w14:textId="59A2ED97" w:rsidR="00A74EE3" w:rsidRPr="00C57E9F" w:rsidRDefault="00A74EE3" w:rsidP="00A74EE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A6F307" w14:textId="6FF85696" w:rsidR="00A74EE3" w:rsidRPr="00C57E9F" w:rsidRDefault="00A74EE3" w:rsidP="00A74EE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64A4F" w14:textId="60610E7F" w:rsidR="00A74EE3" w:rsidRPr="00C57E9F" w:rsidRDefault="00A74EE3" w:rsidP="00A74EE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1D686E" w14:textId="78241311" w:rsidR="00A74EE3" w:rsidRPr="00C57E9F" w:rsidRDefault="00A74EE3" w:rsidP="00A74EE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19E06AC" w14:textId="77777777" w:rsidR="00F018B8" w:rsidRPr="00C57E9F" w:rsidRDefault="00F018B8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672D657" w14:textId="77777777" w:rsidR="00F018B8" w:rsidRPr="00C57E9F" w:rsidRDefault="00F018B8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firstLine="70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89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990"/>
        <w:gridCol w:w="1170"/>
        <w:gridCol w:w="990"/>
        <w:gridCol w:w="900"/>
        <w:gridCol w:w="1170"/>
        <w:gridCol w:w="900"/>
      </w:tblGrid>
      <w:tr w:rsidR="00F018B8" w:rsidRPr="00C57E9F" w14:paraId="5AEAA0EA" w14:textId="77777777" w:rsidTr="006361F6">
        <w:tc>
          <w:tcPr>
            <w:tcW w:w="2814" w:type="dxa"/>
            <w:shd w:val="clear" w:color="auto" w:fill="auto"/>
          </w:tcPr>
          <w:p w14:paraId="5E95A9FC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2EA71558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018B8" w:rsidRPr="00C57E9F" w14:paraId="3B77EEF4" w14:textId="77777777" w:rsidTr="006361F6">
        <w:tc>
          <w:tcPr>
            <w:tcW w:w="2814" w:type="dxa"/>
            <w:shd w:val="clear" w:color="auto" w:fill="auto"/>
          </w:tcPr>
          <w:p w14:paraId="762C29F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1751E2D6" w14:textId="0EF6ADF5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F018B8" w:rsidRPr="00C57E9F" w14:paraId="1AF1D5E9" w14:textId="77777777" w:rsidTr="006361F6">
        <w:tc>
          <w:tcPr>
            <w:tcW w:w="2814" w:type="dxa"/>
            <w:shd w:val="clear" w:color="auto" w:fill="auto"/>
          </w:tcPr>
          <w:p w14:paraId="0316DDDC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F4A04E2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75AA224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018B8" w:rsidRPr="00C57E9F" w14:paraId="2BAC3125" w14:textId="77777777" w:rsidTr="006361F6">
        <w:tc>
          <w:tcPr>
            <w:tcW w:w="2814" w:type="dxa"/>
            <w:shd w:val="clear" w:color="auto" w:fill="auto"/>
          </w:tcPr>
          <w:p w14:paraId="4AA8167F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73F19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07CD1A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542E78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1A878B23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5CF17383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0" w:type="dxa"/>
            <w:shd w:val="clear" w:color="auto" w:fill="auto"/>
          </w:tcPr>
          <w:p w14:paraId="35E95277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0D6BF5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F36FD8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4A168324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B1D577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572AD2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0412860C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55AD1FF9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  <w:shd w:val="clear" w:color="auto" w:fill="auto"/>
          </w:tcPr>
          <w:p w14:paraId="6DB0745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6C0220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9A5B45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F018B8" w:rsidRPr="00C57E9F" w14:paraId="4B75DF28" w14:textId="77777777" w:rsidTr="006361F6">
        <w:tc>
          <w:tcPr>
            <w:tcW w:w="2814" w:type="dxa"/>
            <w:shd w:val="clear" w:color="auto" w:fill="auto"/>
          </w:tcPr>
          <w:p w14:paraId="07E6326F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298592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4F6033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E5176A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C00237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21E779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B9F195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18B8" w:rsidRPr="00C57E9F" w14:paraId="4E738497" w14:textId="77777777" w:rsidTr="006361F6">
        <w:tc>
          <w:tcPr>
            <w:tcW w:w="2814" w:type="dxa"/>
            <w:shd w:val="clear" w:color="auto" w:fill="auto"/>
          </w:tcPr>
          <w:p w14:paraId="03FEEF74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6634FA86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357,412</w:t>
            </w:r>
          </w:p>
        </w:tc>
        <w:tc>
          <w:tcPr>
            <w:tcW w:w="1170" w:type="dxa"/>
            <w:shd w:val="clear" w:color="auto" w:fill="auto"/>
          </w:tcPr>
          <w:p w14:paraId="197BC82A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BAB2CC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352,798</w:t>
            </w:r>
          </w:p>
        </w:tc>
        <w:tc>
          <w:tcPr>
            <w:tcW w:w="900" w:type="dxa"/>
            <w:shd w:val="clear" w:color="auto" w:fill="auto"/>
          </w:tcPr>
          <w:p w14:paraId="616A1725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357,412</w:t>
            </w:r>
          </w:p>
        </w:tc>
        <w:tc>
          <w:tcPr>
            <w:tcW w:w="1170" w:type="dxa"/>
            <w:shd w:val="clear" w:color="auto" w:fill="auto"/>
          </w:tcPr>
          <w:p w14:paraId="3E06DAE1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07CDEB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352,798</w:t>
            </w:r>
          </w:p>
        </w:tc>
      </w:tr>
      <w:tr w:rsidR="00F018B8" w:rsidRPr="00C57E9F" w14:paraId="34E0EDA0" w14:textId="77777777" w:rsidTr="006361F6">
        <w:tc>
          <w:tcPr>
            <w:tcW w:w="2814" w:type="dxa"/>
            <w:shd w:val="clear" w:color="auto" w:fill="auto"/>
          </w:tcPr>
          <w:p w14:paraId="40B274FD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93EE97A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1D8F9F73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990" w:type="dxa"/>
            <w:shd w:val="clear" w:color="auto" w:fill="auto"/>
          </w:tcPr>
          <w:p w14:paraId="29E4C61C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  <w:tc>
          <w:tcPr>
            <w:tcW w:w="900" w:type="dxa"/>
            <w:shd w:val="clear" w:color="auto" w:fill="auto"/>
          </w:tcPr>
          <w:p w14:paraId="4890F703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7C611BEE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900" w:type="dxa"/>
            <w:shd w:val="clear" w:color="auto" w:fill="auto"/>
          </w:tcPr>
          <w:p w14:paraId="3479849B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</w:tr>
      <w:tr w:rsidR="00F018B8" w:rsidRPr="00C57E9F" w14:paraId="4D31300A" w14:textId="77777777" w:rsidTr="006361F6">
        <w:tc>
          <w:tcPr>
            <w:tcW w:w="2814" w:type="dxa"/>
            <w:shd w:val="clear" w:color="auto" w:fill="auto"/>
          </w:tcPr>
          <w:p w14:paraId="3408D942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5283936A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1CBB2C91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990" w:type="dxa"/>
            <w:shd w:val="clear" w:color="auto" w:fill="auto"/>
          </w:tcPr>
          <w:p w14:paraId="53A96F19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  <w:tc>
          <w:tcPr>
            <w:tcW w:w="900" w:type="dxa"/>
            <w:shd w:val="clear" w:color="auto" w:fill="auto"/>
          </w:tcPr>
          <w:p w14:paraId="2617E34E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7D77FD46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900" w:type="dxa"/>
            <w:shd w:val="clear" w:color="auto" w:fill="auto"/>
          </w:tcPr>
          <w:p w14:paraId="7F3C73BE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</w:tr>
      <w:tr w:rsidR="00F018B8" w:rsidRPr="00C57E9F" w14:paraId="1E1FD133" w14:textId="77777777" w:rsidTr="006361F6">
        <w:tc>
          <w:tcPr>
            <w:tcW w:w="2814" w:type="dxa"/>
            <w:shd w:val="clear" w:color="auto" w:fill="auto"/>
          </w:tcPr>
          <w:p w14:paraId="730CDEC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90" w:type="dxa"/>
            <w:shd w:val="clear" w:color="auto" w:fill="auto"/>
          </w:tcPr>
          <w:p w14:paraId="4FCA53E6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4,833</w:t>
            </w:r>
          </w:p>
        </w:tc>
        <w:tc>
          <w:tcPr>
            <w:tcW w:w="1170" w:type="dxa"/>
            <w:shd w:val="clear" w:color="auto" w:fill="auto"/>
          </w:tcPr>
          <w:p w14:paraId="20018AFA" w14:textId="62517627" w:rsidR="00F018B8" w:rsidRPr="00C57E9F" w:rsidRDefault="00A74EE3" w:rsidP="00A74EE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</w:t>
            </w:r>
            <w:r w:rsidR="00F018B8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3D6C4A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4,833</w:t>
            </w:r>
          </w:p>
        </w:tc>
        <w:tc>
          <w:tcPr>
            <w:tcW w:w="900" w:type="dxa"/>
            <w:shd w:val="clear" w:color="auto" w:fill="auto"/>
          </w:tcPr>
          <w:p w14:paraId="2D703A0F" w14:textId="28F38F30" w:rsidR="00F018B8" w:rsidRPr="00C57E9F" w:rsidRDefault="00A74EE3" w:rsidP="00A74EE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="00F018B8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702FEF" w14:textId="3BD7C4B1" w:rsidR="00F018B8" w:rsidRPr="00C57E9F" w:rsidRDefault="00A74EE3" w:rsidP="00A74EE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</w:t>
            </w:r>
            <w:r w:rsidR="00F018B8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BEBBF88" w14:textId="0C1A0511" w:rsidR="00F018B8" w:rsidRPr="00C57E9F" w:rsidRDefault="00A74EE3" w:rsidP="00A74EE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="00F018B8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18B8" w:rsidRPr="00C57E9F" w14:paraId="342B8591" w14:textId="77777777" w:rsidTr="006361F6">
        <w:tc>
          <w:tcPr>
            <w:tcW w:w="2814" w:type="dxa"/>
            <w:shd w:val="clear" w:color="auto" w:fill="auto"/>
          </w:tcPr>
          <w:p w14:paraId="45A950B1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B8974DD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628,808</w:t>
            </w:r>
          </w:p>
        </w:tc>
        <w:tc>
          <w:tcPr>
            <w:tcW w:w="1170" w:type="dxa"/>
            <w:shd w:val="clear" w:color="auto" w:fill="auto"/>
          </w:tcPr>
          <w:p w14:paraId="3354FE9B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B83C40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620,801</w:t>
            </w:r>
          </w:p>
        </w:tc>
        <w:tc>
          <w:tcPr>
            <w:tcW w:w="900" w:type="dxa"/>
            <w:shd w:val="clear" w:color="auto" w:fill="auto"/>
          </w:tcPr>
          <w:p w14:paraId="5CEC4913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623,975</w:t>
            </w:r>
          </w:p>
        </w:tc>
        <w:tc>
          <w:tcPr>
            <w:tcW w:w="1170" w:type="dxa"/>
            <w:shd w:val="clear" w:color="auto" w:fill="auto"/>
          </w:tcPr>
          <w:p w14:paraId="6FBC5855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95AD71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615,968</w:t>
            </w:r>
          </w:p>
        </w:tc>
      </w:tr>
      <w:tr w:rsidR="00F018B8" w:rsidRPr="00C57E9F" w14:paraId="066E53FA" w14:textId="77777777" w:rsidTr="006361F6">
        <w:tc>
          <w:tcPr>
            <w:tcW w:w="2814" w:type="dxa"/>
            <w:shd w:val="clear" w:color="auto" w:fill="auto"/>
          </w:tcPr>
          <w:p w14:paraId="04AFEA64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6BBFA237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(212,829)</w:t>
            </w:r>
          </w:p>
        </w:tc>
        <w:tc>
          <w:tcPr>
            <w:tcW w:w="1170" w:type="dxa"/>
            <w:shd w:val="clear" w:color="auto" w:fill="auto"/>
          </w:tcPr>
          <w:p w14:paraId="31BF1869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4,921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183483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(207,908)</w:t>
            </w:r>
          </w:p>
        </w:tc>
        <w:tc>
          <w:tcPr>
            <w:tcW w:w="900" w:type="dxa"/>
            <w:shd w:val="clear" w:color="auto" w:fill="auto"/>
          </w:tcPr>
          <w:p w14:paraId="3AA33A31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(207,996)</w:t>
            </w:r>
          </w:p>
        </w:tc>
        <w:tc>
          <w:tcPr>
            <w:tcW w:w="1170" w:type="dxa"/>
            <w:shd w:val="clear" w:color="auto" w:fill="auto"/>
          </w:tcPr>
          <w:p w14:paraId="22FC30E9" w14:textId="444C3F4D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4,92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ED1C95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(203,075)</w:t>
            </w:r>
          </w:p>
        </w:tc>
      </w:tr>
      <w:tr w:rsidR="00F018B8" w:rsidRPr="00C57E9F" w14:paraId="4AD719C5" w14:textId="77777777" w:rsidTr="006361F6">
        <w:tc>
          <w:tcPr>
            <w:tcW w:w="2814" w:type="dxa"/>
            <w:shd w:val="clear" w:color="auto" w:fill="auto"/>
          </w:tcPr>
          <w:p w14:paraId="51985B1C" w14:textId="77777777" w:rsidR="00F018B8" w:rsidRPr="00C57E9F" w:rsidRDefault="00F018B8" w:rsidP="006361F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5CEC3157" w14:textId="77777777" w:rsidR="00F018B8" w:rsidRPr="00C57E9F" w:rsidRDefault="00F018B8" w:rsidP="006361F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6C2DAD38" w14:textId="77777777" w:rsidR="00F018B8" w:rsidRPr="00C57E9F" w:rsidRDefault="00F018B8" w:rsidP="006361F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(3,086)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5B3CA6" w14:textId="77777777" w:rsidR="00F018B8" w:rsidRPr="00C57E9F" w:rsidRDefault="00F018B8" w:rsidP="006361F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412,893</w:t>
            </w:r>
          </w:p>
        </w:tc>
        <w:tc>
          <w:tcPr>
            <w:tcW w:w="900" w:type="dxa"/>
            <w:shd w:val="clear" w:color="auto" w:fill="auto"/>
          </w:tcPr>
          <w:p w14:paraId="5A327728" w14:textId="77777777" w:rsidR="00F018B8" w:rsidRPr="00C57E9F" w:rsidRDefault="00F018B8" w:rsidP="006361F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5D1224FA" w14:textId="1C2A7FD5" w:rsidR="00F018B8" w:rsidRPr="00C57E9F" w:rsidRDefault="00F018B8" w:rsidP="006361F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(3,08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2176CB" w14:textId="6F3DA034" w:rsidR="00F018B8" w:rsidRPr="00C57E9F" w:rsidRDefault="00F018B8" w:rsidP="006361F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412,89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3</w:t>
            </w:r>
          </w:p>
        </w:tc>
      </w:tr>
    </w:tbl>
    <w:p w14:paraId="1D9BF59E" w14:textId="3FC32757" w:rsidR="00F018B8" w:rsidRPr="00C57E9F" w:rsidRDefault="00F018B8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CC90E4C" w14:textId="08363D59" w:rsidR="00EB4551" w:rsidRPr="00C57E9F" w:rsidRDefault="00EB4551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DC3A9A" w14:textId="52C0F36C" w:rsidR="00EB4551" w:rsidRPr="00C57E9F" w:rsidRDefault="00EB4551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74908" w14:textId="7CC986BA" w:rsidR="00EB4551" w:rsidRPr="00C57E9F" w:rsidRDefault="00EB4551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429111" w14:textId="46C430FC" w:rsidR="00EB4551" w:rsidRPr="00C57E9F" w:rsidRDefault="00EB4551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981E64" w14:textId="39D2E348" w:rsidR="00EB4551" w:rsidRPr="00C57E9F" w:rsidRDefault="00EB4551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9F742C" w14:textId="77777777" w:rsidR="00EB4551" w:rsidRPr="00C57E9F" w:rsidRDefault="00EB4551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9" w:type="dxa"/>
        <w:tblInd w:w="441" w:type="dxa"/>
        <w:tblLook w:val="01E0" w:firstRow="1" w:lastRow="1" w:firstColumn="1" w:lastColumn="1" w:noHBand="0" w:noVBand="0"/>
      </w:tblPr>
      <w:tblGrid>
        <w:gridCol w:w="1458"/>
        <w:gridCol w:w="1080"/>
        <w:gridCol w:w="2952"/>
        <w:gridCol w:w="3429"/>
      </w:tblGrid>
      <w:tr w:rsidR="00F018B8" w:rsidRPr="00C57E9F" w14:paraId="378AABFA" w14:textId="77777777" w:rsidTr="006361F6">
        <w:trPr>
          <w:tblHeader/>
        </w:trPr>
        <w:tc>
          <w:tcPr>
            <w:tcW w:w="1458" w:type="dxa"/>
          </w:tcPr>
          <w:p w14:paraId="032A658D" w14:textId="77777777" w:rsidR="00F018B8" w:rsidRPr="00C57E9F" w:rsidRDefault="00F018B8" w:rsidP="006361F6">
            <w:pPr>
              <w:tabs>
                <w:tab w:val="left" w:pos="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8679B7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2952" w:type="dxa"/>
            <w:shd w:val="clear" w:color="auto" w:fill="auto"/>
            <w:vAlign w:val="bottom"/>
            <w:hideMark/>
          </w:tcPr>
          <w:p w14:paraId="1DF80A65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เงื่อนไขการชำระคืนเงินต้น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3429" w:type="dxa"/>
            <w:shd w:val="clear" w:color="auto" w:fill="auto"/>
            <w:vAlign w:val="bottom"/>
            <w:hideMark/>
          </w:tcPr>
          <w:p w14:paraId="4FB395E7" w14:textId="77777777" w:rsidR="00F018B8" w:rsidRPr="00C57E9F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หลักประกัน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เพื่อค้ำประกัน</w:t>
            </w:r>
          </w:p>
        </w:tc>
      </w:tr>
      <w:tr w:rsidR="00F018B8" w:rsidRPr="00C57E9F" w14:paraId="2DDB766D" w14:textId="77777777" w:rsidTr="006361F6">
        <w:trPr>
          <w:tblHeader/>
        </w:trPr>
        <w:tc>
          <w:tcPr>
            <w:tcW w:w="1458" w:type="dxa"/>
          </w:tcPr>
          <w:p w14:paraId="5DF46AF0" w14:textId="77777777" w:rsidR="00F018B8" w:rsidRPr="00C57E9F" w:rsidRDefault="00F018B8" w:rsidP="006361F6">
            <w:pPr>
              <w:tabs>
                <w:tab w:val="left" w:pos="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76038" w14:textId="77777777" w:rsidR="00F018B8" w:rsidRPr="00C57E9F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2" w:type="dxa"/>
            <w:shd w:val="clear" w:color="auto" w:fill="auto"/>
            <w:vAlign w:val="bottom"/>
          </w:tcPr>
          <w:p w14:paraId="09F2EE75" w14:textId="77777777" w:rsidR="00F018B8" w:rsidRPr="00C57E9F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29" w:type="dxa"/>
            <w:shd w:val="clear" w:color="auto" w:fill="auto"/>
            <w:vAlign w:val="bottom"/>
          </w:tcPr>
          <w:p w14:paraId="47B2B520" w14:textId="77777777" w:rsidR="00F018B8" w:rsidRPr="00C57E9F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018B8" w:rsidRPr="00C57E9F" w14:paraId="1F7BF048" w14:textId="77777777" w:rsidTr="006361F6">
        <w:tc>
          <w:tcPr>
            <w:tcW w:w="1458" w:type="dxa"/>
          </w:tcPr>
          <w:p w14:paraId="575AF95B" w14:textId="77777777" w:rsidR="00F018B8" w:rsidRPr="00C57E9F" w:rsidRDefault="00F018B8" w:rsidP="006361F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1,400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581CF604" w14:textId="77777777" w:rsidR="00F018B8" w:rsidRPr="00C57E9F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6A16EF1D" w14:textId="77777777" w:rsidR="00F018B8" w:rsidRPr="00C57E9F" w:rsidRDefault="00F018B8" w:rsidP="006361F6">
            <w:pPr>
              <w:spacing w:line="240" w:lineRule="auto"/>
              <w:ind w:left="201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0CE00873" w14:textId="77777777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มีนาคม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บริษัททำสัญญาขยายระยะเวลาการผ่อนชำระหนี้เป็นรายเดือนๆละ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5.2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ล้านบาทจนถึงเดือนกันยายน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2563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และเดือนละ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17.32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ล้านบาทจนถึงเดือนตุลาคม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2564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และชำระเงินต้นพร้อมดอกเบี้ยส่วนที่เหลือทั้งจำนวนในเดือนพฤศจิกายน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  <w:p w14:paraId="09B0E040" w14:textId="77777777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(เดิม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จ่ายชำระคืนเงินกู้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400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ล้านบาทภายในวันที่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30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2558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เงินกู้ยืมส่วนที่เหลือผ่อนชำระคืนเป็นรายไตรมาสๆละ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52.63</w:t>
            </w:r>
            <w:r w:rsidRPr="00C57E9F">
              <w:rPr>
                <w:rFonts w:ascii="Browallia New" w:hAnsi="Browallia New" w:cs="Browallia New"/>
                <w:color w:val="FFFFFF"/>
                <w:sz w:val="20"/>
                <w:szCs w:val="20"/>
                <w:lang w:val="en-GB"/>
              </w:rPr>
              <w:t>k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เริ่มชำระงวดแรกในเดือนมีนาคม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2558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จนถึงเดือนกันยายน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2562)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</w:p>
          <w:p w14:paraId="61979AC4" w14:textId="77777777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429" w:type="dxa"/>
            <w:shd w:val="clear" w:color="auto" w:fill="auto"/>
          </w:tcPr>
          <w:p w14:paraId="10192ECB" w14:textId="7705B943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ค้ำประกันร่วมโดยบริษัท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เค</w:t>
            </w:r>
            <w:proofErr w:type="spellEnd"/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แอนด์ ดับบลิว (ประเทศไทย)</w:t>
            </w:r>
            <w:r w:rsidR="00473C88"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จำกัด</w:t>
            </w:r>
          </w:p>
          <w:p w14:paraId="3124D034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ดับบลิวซีไอ โฮลด</w:t>
            </w:r>
            <w:proofErr w:type="spellStart"/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ิ้ง</w:t>
            </w:r>
            <w:proofErr w:type="spellEnd"/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จำกัด (มหาชน)</w:t>
            </w:r>
          </w:p>
          <w:p w14:paraId="6C54260B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ค้ำประกันโดยกรรมการสองท่าน</w:t>
            </w:r>
          </w:p>
          <w:p w14:paraId="734454F3" w14:textId="77777777" w:rsidR="00F018B8" w:rsidRPr="00C57E9F" w:rsidRDefault="00F018B8" w:rsidP="006361F6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F018B8" w:rsidRPr="00C57E9F" w14:paraId="4CF825F1" w14:textId="77777777" w:rsidTr="006361F6">
        <w:tc>
          <w:tcPr>
            <w:tcW w:w="1458" w:type="dxa"/>
          </w:tcPr>
          <w:p w14:paraId="1D6F7E1B" w14:textId="77777777" w:rsidR="00F018B8" w:rsidRPr="00C57E9F" w:rsidRDefault="00F018B8" w:rsidP="006361F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290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5945A5F4" w14:textId="77777777" w:rsidR="00F018B8" w:rsidRPr="00C57E9F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5FFC5ACE" w14:textId="77777777" w:rsidR="00F018B8" w:rsidRPr="00C57E9F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6F347084" w14:textId="58663C9B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4.49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จนถึงเดือนสิงหาคม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49CD766F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จดจำนองที่ดินและอาคารสำนักงานใหญ่ของบริษัท      วุฒิศักดิ์ คลินิก อินเตอร์ กรุ๊ป จำกัด</w:t>
            </w:r>
          </w:p>
          <w:p w14:paraId="6A454B2D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หุ้นของบริษัท อี ฟอร์ แอล เอม จำกัด (มหาชน)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7F61E8CB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และบริษัทที่เกี่ยวข้องกัน</w:t>
            </w:r>
          </w:p>
          <w:p w14:paraId="6A2C9FB7" w14:textId="77777777" w:rsidR="00F018B8" w:rsidRPr="00C57E9F" w:rsidRDefault="00F018B8" w:rsidP="006361F6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018B8" w:rsidRPr="00C57E9F" w14:paraId="2FDA7EE6" w14:textId="77777777" w:rsidTr="006361F6">
        <w:tc>
          <w:tcPr>
            <w:tcW w:w="1458" w:type="dxa"/>
          </w:tcPr>
          <w:p w14:paraId="66D46F0E" w14:textId="77777777" w:rsidR="00F018B8" w:rsidRPr="00C57E9F" w:rsidRDefault="00F018B8" w:rsidP="006361F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494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EB56A7D" w14:textId="77777777" w:rsidR="00F018B8" w:rsidRPr="00C57E9F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10C327A9" w14:textId="77777777" w:rsidR="00F018B8" w:rsidRPr="00C57E9F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29D547C0" w14:textId="7CAAB5F3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7.64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จนถึงเดือนสิงหาคม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762E63EB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จดจำนองที่ดินและอาคารสำนักงานใหญ่ของบริษัท      วุฒิศักดิ์ คลินิก อินเตอร์ กรุ๊ป จำกัด</w:t>
            </w:r>
          </w:p>
          <w:p w14:paraId="6CBC2009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หุ้นของบริษัท อี ฟอร์ แอล เอม จำกัด (มหาชน)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0825E83E" w14:textId="77777777" w:rsidR="00F018B8" w:rsidRPr="00C57E9F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และบริษัทที่เกี่ยวข้องกัน</w:t>
            </w:r>
          </w:p>
          <w:p w14:paraId="314B4673" w14:textId="77777777" w:rsidR="00F018B8" w:rsidRPr="00C57E9F" w:rsidRDefault="00F018B8" w:rsidP="006361F6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35EF71E5" w14:textId="77777777" w:rsidR="00C65E53" w:rsidRPr="00C57E9F" w:rsidRDefault="00C65E53" w:rsidP="0017118E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52972E" w14:textId="6D356EFB" w:rsidR="00F018B8" w:rsidRPr="00C57E9F" w:rsidRDefault="00F018B8" w:rsidP="00F018B8">
      <w:pPr>
        <w:tabs>
          <w:tab w:val="clear" w:pos="454"/>
          <w:tab w:val="left" w:pos="45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รเปลี่ยนแปลงของเงินกู้ยืมระยะยาวสำหรับปีสิ้นสุดวันที่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707EB319" w14:textId="77777777" w:rsidR="00F018B8" w:rsidRPr="00C57E9F" w:rsidRDefault="00F018B8" w:rsidP="00F018B8">
      <w:pPr>
        <w:tabs>
          <w:tab w:val="clear" w:pos="454"/>
          <w:tab w:val="left" w:pos="459"/>
        </w:tabs>
        <w:spacing w:line="240" w:lineRule="auto"/>
        <w:ind w:left="426"/>
        <w:rPr>
          <w:rFonts w:ascii="Browallia New" w:hAnsi="Browallia New" w:cs="Browallia New"/>
          <w:sz w:val="20"/>
          <w:szCs w:val="20"/>
        </w:rPr>
      </w:pPr>
    </w:p>
    <w:tbl>
      <w:tblPr>
        <w:tblW w:w="9060" w:type="dxa"/>
        <w:tblInd w:w="360" w:type="dxa"/>
        <w:shd w:val="clear" w:color="auto" w:fill="C2D69B" w:themeFill="accent3" w:themeFillTint="9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34"/>
        <w:gridCol w:w="141"/>
        <w:gridCol w:w="1125"/>
        <w:gridCol w:w="151"/>
        <w:gridCol w:w="1154"/>
        <w:gridCol w:w="142"/>
        <w:gridCol w:w="1163"/>
      </w:tblGrid>
      <w:tr w:rsidR="00F018B8" w:rsidRPr="00C57E9F" w14:paraId="19AD17D8" w14:textId="77777777" w:rsidTr="00406FC2">
        <w:trPr>
          <w:cantSplit/>
        </w:trPr>
        <w:tc>
          <w:tcPr>
            <w:tcW w:w="4050" w:type="dxa"/>
            <w:shd w:val="clear" w:color="auto" w:fill="auto"/>
          </w:tcPr>
          <w:p w14:paraId="47A9BBCB" w14:textId="77777777" w:rsidR="00F018B8" w:rsidRPr="00C57E9F" w:rsidRDefault="00F018B8" w:rsidP="006361F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0" w:type="dxa"/>
            <w:gridSpan w:val="3"/>
            <w:shd w:val="clear" w:color="auto" w:fill="auto"/>
          </w:tcPr>
          <w:p w14:paraId="5596425F" w14:textId="77777777" w:rsidR="00F018B8" w:rsidRPr="00C57E9F" w:rsidRDefault="00F018B8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" w:type="dxa"/>
            <w:shd w:val="clear" w:color="auto" w:fill="auto"/>
          </w:tcPr>
          <w:p w14:paraId="007D185F" w14:textId="77777777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shd w:val="clear" w:color="auto" w:fill="auto"/>
          </w:tcPr>
          <w:p w14:paraId="5A1CB087" w14:textId="77777777" w:rsidR="00F018B8" w:rsidRPr="00C57E9F" w:rsidRDefault="00F018B8" w:rsidP="006361F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018B8" w:rsidRPr="00C57E9F" w14:paraId="68EC4904" w14:textId="77777777" w:rsidTr="0012620A">
        <w:trPr>
          <w:cantSplit/>
        </w:trPr>
        <w:tc>
          <w:tcPr>
            <w:tcW w:w="4050" w:type="dxa"/>
            <w:shd w:val="clear" w:color="auto" w:fill="auto"/>
          </w:tcPr>
          <w:p w14:paraId="20786E85" w14:textId="77777777" w:rsidR="00F018B8" w:rsidRPr="00C57E9F" w:rsidRDefault="00F018B8" w:rsidP="006361F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34AEDF" w14:textId="77777777" w:rsidR="00F018B8" w:rsidRPr="00C57E9F" w:rsidRDefault="00F018B8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dxa"/>
            <w:shd w:val="clear" w:color="auto" w:fill="auto"/>
          </w:tcPr>
          <w:p w14:paraId="4B257096" w14:textId="77777777" w:rsidR="00F018B8" w:rsidRPr="00C57E9F" w:rsidRDefault="00F018B8" w:rsidP="006361F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5D0095" w14:textId="77777777" w:rsidR="00F018B8" w:rsidRPr="00C57E9F" w:rsidRDefault="00F018B8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018B8" w:rsidRPr="00C57E9F" w14:paraId="61575E64" w14:textId="77777777" w:rsidTr="00546B3D">
        <w:trPr>
          <w:cantSplit/>
        </w:trPr>
        <w:tc>
          <w:tcPr>
            <w:tcW w:w="4050" w:type="dxa"/>
            <w:shd w:val="clear" w:color="auto" w:fill="auto"/>
          </w:tcPr>
          <w:p w14:paraId="4BBA0614" w14:textId="77777777" w:rsidR="00F018B8" w:rsidRPr="00C57E9F" w:rsidRDefault="00F018B8" w:rsidP="006361F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80F1F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0B8FAA5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23745260" w14:textId="590E93AF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1" w:type="dxa"/>
            <w:shd w:val="clear" w:color="auto" w:fill="auto"/>
          </w:tcPr>
          <w:p w14:paraId="4088FCD3" w14:textId="77777777" w:rsidR="00F018B8" w:rsidRPr="00C57E9F" w:rsidRDefault="00F018B8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257FD39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49A53FD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4FA6A" w14:textId="245D808C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F018B8" w:rsidRPr="00C57E9F" w14:paraId="398C4987" w14:textId="77777777" w:rsidTr="00406FC2">
        <w:trPr>
          <w:cantSplit/>
          <w:trHeight w:val="368"/>
        </w:trPr>
        <w:tc>
          <w:tcPr>
            <w:tcW w:w="4050" w:type="dxa"/>
            <w:shd w:val="clear" w:color="auto" w:fill="auto"/>
          </w:tcPr>
          <w:p w14:paraId="6FCD10C5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094BBB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AB09A4" w14:textId="77777777" w:rsidR="00F018B8" w:rsidRPr="00C57E9F" w:rsidRDefault="00F018B8" w:rsidP="006361F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09DC813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14:paraId="10113F2C" w14:textId="77777777" w:rsidR="00F018B8" w:rsidRPr="00C57E9F" w:rsidRDefault="00F018B8" w:rsidP="006361F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00B12C4B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27FCDA4B" w14:textId="77777777" w:rsidR="00F018B8" w:rsidRPr="00C57E9F" w:rsidRDefault="00F018B8" w:rsidP="006361F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2A4F26B2" w14:textId="77777777" w:rsidR="00F018B8" w:rsidRPr="00C57E9F" w:rsidRDefault="00F018B8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506A6" w:rsidRPr="00C57E9F" w14:paraId="2D9725D6" w14:textId="77777777" w:rsidTr="00185667">
        <w:trPr>
          <w:cantSplit/>
          <w:trHeight w:val="351"/>
        </w:trPr>
        <w:tc>
          <w:tcPr>
            <w:tcW w:w="4050" w:type="dxa"/>
            <w:shd w:val="clear" w:color="auto" w:fill="auto"/>
          </w:tcPr>
          <w:p w14:paraId="55ED8D7B" w14:textId="77777777" w:rsidR="001506A6" w:rsidRPr="00C57E9F" w:rsidRDefault="001506A6" w:rsidP="001506A6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15598A24" w14:textId="45154D8D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620,801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15547B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7856BE82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895,234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32D77A89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0F84B69C" w14:textId="495CD718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615,968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5E342B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460449FC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886,800</w:t>
            </w:r>
          </w:p>
        </w:tc>
      </w:tr>
      <w:tr w:rsidR="001506A6" w:rsidRPr="00C57E9F" w14:paraId="5C759EA0" w14:textId="77777777" w:rsidTr="00185667">
        <w:trPr>
          <w:cantSplit/>
          <w:trHeight w:val="280"/>
        </w:trPr>
        <w:tc>
          <w:tcPr>
            <w:tcW w:w="4050" w:type="dxa"/>
            <w:shd w:val="clear" w:color="auto" w:fill="auto"/>
            <w:vAlign w:val="bottom"/>
          </w:tcPr>
          <w:p w14:paraId="40465CBA" w14:textId="77777777" w:rsidR="001506A6" w:rsidRPr="00C57E9F" w:rsidRDefault="001506A6" w:rsidP="001506A6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66601154" w14:textId="3348C63A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(216,03</w:t>
            </w:r>
            <w:r w:rsidR="00D377F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E85A17B" w14:textId="77777777" w:rsidR="001506A6" w:rsidRPr="00C57E9F" w:rsidRDefault="001506A6" w:rsidP="001506A6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3790969E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(282,326)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40EF084F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2D1EA188" w14:textId="1C88CD44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(211,198)</w:t>
            </w:r>
          </w:p>
        </w:tc>
        <w:tc>
          <w:tcPr>
            <w:tcW w:w="142" w:type="dxa"/>
            <w:shd w:val="clear" w:color="auto" w:fill="auto"/>
          </w:tcPr>
          <w:p w14:paraId="0B27A84A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0B6FD61C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(278,725)</w:t>
            </w:r>
          </w:p>
        </w:tc>
      </w:tr>
      <w:tr w:rsidR="001506A6" w:rsidRPr="00C57E9F" w14:paraId="2CD7DFA1" w14:textId="77777777" w:rsidTr="00185667">
        <w:trPr>
          <w:cantSplit/>
          <w:trHeight w:val="280"/>
        </w:trPr>
        <w:tc>
          <w:tcPr>
            <w:tcW w:w="4050" w:type="dxa"/>
            <w:shd w:val="clear" w:color="auto" w:fill="auto"/>
            <w:vAlign w:val="bottom"/>
          </w:tcPr>
          <w:p w14:paraId="0559BC21" w14:textId="77777777" w:rsidR="001506A6" w:rsidRPr="00C57E9F" w:rsidRDefault="001506A6" w:rsidP="001506A6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ตัดจ่ายค่าธรรมเนียมทางการเงินรอตัดบัญชี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92F00A" w14:textId="4D4BBE01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5,22</w:t>
            </w:r>
            <w:r w:rsidR="00A77B4B" w:rsidRPr="00C57E9F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460F965C" w14:textId="77777777" w:rsidR="001506A6" w:rsidRPr="00C57E9F" w:rsidRDefault="001506A6" w:rsidP="001506A6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F082262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7,893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561BF712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09E255D8" w14:textId="637574E0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5,226</w:t>
            </w:r>
          </w:p>
        </w:tc>
        <w:tc>
          <w:tcPr>
            <w:tcW w:w="142" w:type="dxa"/>
            <w:shd w:val="clear" w:color="auto" w:fill="auto"/>
          </w:tcPr>
          <w:p w14:paraId="4B03ECF3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0A609EE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7,893</w:t>
            </w:r>
          </w:p>
        </w:tc>
      </w:tr>
      <w:tr w:rsidR="001506A6" w:rsidRPr="00C57E9F" w14:paraId="75084AF3" w14:textId="77777777" w:rsidTr="00185667">
        <w:trPr>
          <w:cantSplit/>
          <w:trHeight w:val="280"/>
        </w:trPr>
        <w:tc>
          <w:tcPr>
            <w:tcW w:w="4050" w:type="dxa"/>
            <w:shd w:val="clear" w:color="auto" w:fill="auto"/>
            <w:vAlign w:val="bottom"/>
          </w:tcPr>
          <w:p w14:paraId="3AFD2017" w14:textId="529AC6D6" w:rsidR="001506A6" w:rsidRPr="00C57E9F" w:rsidRDefault="001506A6" w:rsidP="001506A6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C4F02B" w14:textId="02D31C53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409,996</w:t>
            </w:r>
          </w:p>
        </w:tc>
        <w:tc>
          <w:tcPr>
            <w:tcW w:w="141" w:type="dxa"/>
            <w:shd w:val="clear" w:color="auto" w:fill="auto"/>
          </w:tcPr>
          <w:p w14:paraId="6D3E64FB" w14:textId="77777777" w:rsidR="001506A6" w:rsidRPr="00C57E9F" w:rsidRDefault="001506A6" w:rsidP="001506A6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DB4D657" w14:textId="22650C02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620,801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6D8F8379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5B397D1" w14:textId="3D764243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409,996</w:t>
            </w:r>
          </w:p>
        </w:tc>
        <w:tc>
          <w:tcPr>
            <w:tcW w:w="142" w:type="dxa"/>
            <w:shd w:val="clear" w:color="auto" w:fill="auto"/>
          </w:tcPr>
          <w:p w14:paraId="45D40544" w14:textId="77777777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DAE175" w14:textId="30029039" w:rsidR="001506A6" w:rsidRPr="00C57E9F" w:rsidRDefault="001506A6" w:rsidP="001506A6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615,968</w:t>
            </w:r>
          </w:p>
        </w:tc>
      </w:tr>
    </w:tbl>
    <w:p w14:paraId="6B981A77" w14:textId="77777777" w:rsidR="00F018B8" w:rsidRPr="00C57E9F" w:rsidRDefault="00F018B8" w:rsidP="00F018B8">
      <w:pPr>
        <w:tabs>
          <w:tab w:val="clear" w:pos="454"/>
          <w:tab w:val="left" w:pos="45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453C27D0" w14:textId="77777777" w:rsidR="00F018B8" w:rsidRPr="00C57E9F" w:rsidRDefault="00F018B8" w:rsidP="00F018B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และบริษัทย่อย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ค่าธรรมเนียมทางการเงินรอตัดบัญชีตัดจำหน่ายคำนวณโดยวิธ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ี</w:t>
      </w:r>
      <w:r w:rsidRPr="00C57E9F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อัตราดอกเบี้ยที่แท้จริงตามอายุสัญญาที่เกี่ยวข้อง</w:t>
      </w:r>
    </w:p>
    <w:p w14:paraId="2FD035A6" w14:textId="77777777" w:rsidR="00F018B8" w:rsidRPr="00C57E9F" w:rsidRDefault="00F018B8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B208D17" w14:textId="3D4B10CF" w:rsidR="00F018B8" w:rsidRPr="00C57E9F" w:rsidRDefault="00F018B8" w:rsidP="00675AD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C57E9F">
        <w:rPr>
          <w:rFonts w:ascii="Browallia New" w:hAnsi="Browallia New" w:cs="Browallia New"/>
          <w:sz w:val="28"/>
          <w:szCs w:val="28"/>
        </w:rPr>
        <w:t xml:space="preserve">      </w:t>
      </w:r>
      <w:r w:rsidRPr="00C57E9F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0AD193CF" w14:textId="04F8819E" w:rsidR="00F018B8" w:rsidRPr="00C57E9F" w:rsidRDefault="00F018B8" w:rsidP="00F018B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>256</w:t>
      </w:r>
      <w:r w:rsidR="00BE3638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บริษัทและบริษัทย่อยไม่สามารถดำรงอัตราส่วนทางการเงินตามที่ระบุในสัญญากู้ยืมเงินกับธนาคารได้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</w:t>
      </w:r>
      <w:r w:rsidR="00704A24" w:rsidRPr="00C57E9F">
        <w:rPr>
          <w:rFonts w:ascii="Browallia New" w:hAnsi="Browallia New" w:cs="Browallia New" w:hint="cs"/>
          <w:sz w:val="28"/>
          <w:szCs w:val="28"/>
          <w:cs/>
        </w:rPr>
        <w:t>ดังนั้น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บริษัทและบริษัทย่อย</w:t>
      </w:r>
      <w:r w:rsidR="00277DDB" w:rsidRPr="00C57E9F">
        <w:rPr>
          <w:rFonts w:ascii="Browallia New" w:hAnsi="Browallia New" w:cs="Browallia New" w:hint="cs"/>
          <w:sz w:val="28"/>
          <w:szCs w:val="28"/>
          <w:cs/>
        </w:rPr>
        <w:t>จึงได้จัดประเภทเงินกู้ยืม</w:t>
      </w:r>
      <w:r w:rsidR="0066570A" w:rsidRPr="00C57E9F">
        <w:rPr>
          <w:rFonts w:ascii="Browallia New" w:hAnsi="Browallia New" w:cs="Browallia New" w:hint="cs"/>
          <w:sz w:val="28"/>
          <w:szCs w:val="28"/>
          <w:cs/>
        </w:rPr>
        <w:t>ดังกล่าวเป็นหนี้สิน</w:t>
      </w:r>
      <w:r w:rsidR="001B4F3C" w:rsidRPr="00C57E9F">
        <w:rPr>
          <w:rFonts w:ascii="Browallia New" w:hAnsi="Browallia New" w:cs="Browallia New" w:hint="cs"/>
          <w:sz w:val="28"/>
          <w:szCs w:val="28"/>
          <w:cs/>
        </w:rPr>
        <w:t>หมุนเวียนในงบแสดงฐานะการเงิน</w:t>
      </w:r>
      <w:r w:rsidR="0078604C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78604C" w:rsidRPr="00C57E9F">
        <w:rPr>
          <w:rFonts w:ascii="Browallia New" w:hAnsi="Browallia New" w:cs="Browallia New" w:hint="cs"/>
          <w:sz w:val="28"/>
          <w:szCs w:val="28"/>
          <w:cs/>
        </w:rPr>
        <w:t>อย่างไรก็ตาม บริษัท</w:t>
      </w:r>
      <w:r w:rsidR="009E1CD3" w:rsidRPr="00C57E9F">
        <w:rPr>
          <w:rFonts w:ascii="Browallia New" w:hAnsi="Browallia New" w:cs="Browallia New" w:hint="cs"/>
          <w:sz w:val="28"/>
          <w:szCs w:val="28"/>
          <w:cs/>
        </w:rPr>
        <w:t>และบริษัทย่อย ได้รับหนังสือให้</w:t>
      </w:r>
      <w:r w:rsidR="00760C87" w:rsidRPr="00C57E9F">
        <w:rPr>
          <w:rFonts w:ascii="Browallia New" w:hAnsi="Browallia New" w:cs="Browallia New" w:hint="cs"/>
          <w:sz w:val="28"/>
          <w:szCs w:val="28"/>
          <w:cs/>
        </w:rPr>
        <w:t>ความยิ</w:t>
      </w:r>
      <w:r w:rsidR="00785187" w:rsidRPr="00C57E9F">
        <w:rPr>
          <w:rFonts w:ascii="Browallia New" w:hAnsi="Browallia New" w:cs="Browallia New" w:hint="cs"/>
          <w:sz w:val="28"/>
          <w:szCs w:val="28"/>
          <w:cs/>
        </w:rPr>
        <w:t>นยอม</w:t>
      </w:r>
      <w:r w:rsidR="00DE37CF" w:rsidRPr="00C57E9F">
        <w:rPr>
          <w:rFonts w:ascii="Browallia New" w:hAnsi="Browallia New" w:cs="Browallia New" w:hint="cs"/>
          <w:sz w:val="28"/>
          <w:szCs w:val="28"/>
          <w:cs/>
        </w:rPr>
        <w:t>จากธนาคารแล้ว</w:t>
      </w:r>
      <w:r w:rsidR="004E1F82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C6958" w:rsidRPr="00C57E9F">
        <w:rPr>
          <w:rFonts w:ascii="Browallia New" w:hAnsi="Browallia New" w:cs="Browallia New" w:hint="cs"/>
          <w:sz w:val="28"/>
          <w:szCs w:val="28"/>
          <w:cs/>
        </w:rPr>
        <w:t>ภายหลังรอบระยะเวลารายงาน</w:t>
      </w:r>
    </w:p>
    <w:p w14:paraId="2A904BC6" w14:textId="77777777" w:rsidR="00551D48" w:rsidRPr="00C57E9F" w:rsidRDefault="00551D48" w:rsidP="00C55161">
      <w:pPr>
        <w:pStyle w:val="CordiaNew"/>
        <w:shd w:val="clear" w:color="auto" w:fill="FFFFFF" w:themeFill="background1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7A628D6" w14:textId="4C3F87BB" w:rsidR="00ED0B2B" w:rsidRPr="00C57E9F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รายได้รับล่วงหน้า</w:t>
      </w:r>
    </w:p>
    <w:p w14:paraId="3C46F869" w14:textId="77777777" w:rsidR="00CC17BD" w:rsidRPr="00C57E9F" w:rsidRDefault="00CC17BD" w:rsidP="00CC17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4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1134"/>
        <w:gridCol w:w="141"/>
        <w:gridCol w:w="1134"/>
        <w:gridCol w:w="142"/>
        <w:gridCol w:w="1154"/>
        <w:gridCol w:w="142"/>
        <w:gridCol w:w="1193"/>
      </w:tblGrid>
      <w:tr w:rsidR="00ED0B2B" w:rsidRPr="00C57E9F" w14:paraId="389CD280" w14:textId="77777777" w:rsidTr="00DA7AB9">
        <w:trPr>
          <w:cantSplit/>
        </w:trPr>
        <w:tc>
          <w:tcPr>
            <w:tcW w:w="3894" w:type="dxa"/>
          </w:tcPr>
          <w:p w14:paraId="1E02C276" w14:textId="77777777" w:rsidR="00ED0B2B" w:rsidRPr="00C57E9F" w:rsidRDefault="00ED0B2B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6AEAD9DE" w14:textId="77777777" w:rsidR="00ED0B2B" w:rsidRPr="00C57E9F" w:rsidRDefault="00ED0B2B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EB511E8" w14:textId="77777777" w:rsidR="00ED0B2B" w:rsidRPr="00C57E9F" w:rsidRDefault="00ED0B2B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9" w:type="dxa"/>
            <w:gridSpan w:val="3"/>
          </w:tcPr>
          <w:p w14:paraId="137CDFA7" w14:textId="77777777" w:rsidR="00ED0B2B" w:rsidRPr="00C57E9F" w:rsidRDefault="00ED0B2B" w:rsidP="00AE6BB0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B2B" w:rsidRPr="00C57E9F" w14:paraId="4BE98C60" w14:textId="77777777" w:rsidTr="00DA7AB9">
        <w:trPr>
          <w:cantSplit/>
        </w:trPr>
        <w:tc>
          <w:tcPr>
            <w:tcW w:w="3894" w:type="dxa"/>
            <w:shd w:val="clear" w:color="auto" w:fill="auto"/>
          </w:tcPr>
          <w:p w14:paraId="73444141" w14:textId="77777777" w:rsidR="00ED0B2B" w:rsidRPr="00C57E9F" w:rsidRDefault="00ED0B2B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842C4" w14:textId="77777777" w:rsidR="00ED0B2B" w:rsidRPr="00C57E9F" w:rsidRDefault="00ED0B2B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761F43" w14:textId="77777777" w:rsidR="00ED0B2B" w:rsidRPr="00C57E9F" w:rsidRDefault="00ED0B2B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789A20CF" w14:textId="77777777" w:rsidR="00ED0B2B" w:rsidRPr="00C57E9F" w:rsidRDefault="00ED0B2B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D445C" w:rsidRPr="00C57E9F" w14:paraId="1129EB29" w14:textId="77777777" w:rsidTr="00DA7AB9">
        <w:trPr>
          <w:cantSplit/>
        </w:trPr>
        <w:tc>
          <w:tcPr>
            <w:tcW w:w="3894" w:type="dxa"/>
            <w:shd w:val="clear" w:color="auto" w:fill="auto"/>
          </w:tcPr>
          <w:p w14:paraId="59BB1D5C" w14:textId="77777777" w:rsidR="009D445C" w:rsidRPr="00C57E9F" w:rsidRDefault="009D445C" w:rsidP="009D445C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22E22" w14:textId="54F7A3DB" w:rsidR="009D445C" w:rsidRPr="00C57E9F" w:rsidRDefault="009D445C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390B4C8" w14:textId="77777777" w:rsidR="009D445C" w:rsidRPr="00C57E9F" w:rsidRDefault="009D445C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41BD3" w14:textId="0F439AAE" w:rsidR="009D445C" w:rsidRPr="00C57E9F" w:rsidRDefault="009D445C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5E5C25D9" w14:textId="77777777" w:rsidR="009D445C" w:rsidRPr="00C57E9F" w:rsidRDefault="009D445C" w:rsidP="009D445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024D884" w14:textId="5A994343" w:rsidR="009D445C" w:rsidRPr="00C57E9F" w:rsidRDefault="009D445C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7093075B" w14:textId="77777777" w:rsidR="009D445C" w:rsidRPr="00C57E9F" w:rsidRDefault="009D445C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38E323B" w14:textId="03F12EEA" w:rsidR="009D445C" w:rsidRPr="00C57E9F" w:rsidRDefault="009D445C" w:rsidP="009D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ED0B2B" w:rsidRPr="00C57E9F" w14:paraId="0AE8D17E" w14:textId="77777777" w:rsidTr="009D445C">
        <w:trPr>
          <w:cantSplit/>
          <w:trHeight w:val="332"/>
        </w:trPr>
        <w:tc>
          <w:tcPr>
            <w:tcW w:w="3894" w:type="dxa"/>
            <w:shd w:val="clear" w:color="auto" w:fill="auto"/>
          </w:tcPr>
          <w:p w14:paraId="102F42B0" w14:textId="77777777" w:rsidR="00ED0B2B" w:rsidRPr="00C57E9F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1E15A9" w14:textId="77777777" w:rsidR="00ED0B2B" w:rsidRPr="00C57E9F" w:rsidRDefault="00ED0B2B" w:rsidP="009A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319EF5" w14:textId="77777777" w:rsidR="00ED0B2B" w:rsidRPr="00C57E9F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3ABD714" w14:textId="77777777" w:rsidR="00ED0B2B" w:rsidRPr="00C57E9F" w:rsidRDefault="00ED0B2B" w:rsidP="009A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4266D35C" w14:textId="77777777" w:rsidR="00ED0B2B" w:rsidRPr="00C57E9F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7DC759FE" w14:textId="77777777" w:rsidR="00ED0B2B" w:rsidRPr="00C57E9F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</w:tcPr>
          <w:p w14:paraId="63D462DA" w14:textId="77777777" w:rsidR="00ED0B2B" w:rsidRPr="00C57E9F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93" w:type="dxa"/>
          </w:tcPr>
          <w:p w14:paraId="65E12F84" w14:textId="77777777" w:rsidR="00ED0B2B" w:rsidRPr="00C57E9F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66C85" w:rsidRPr="00C57E9F" w14:paraId="62E70DE1" w14:textId="77777777" w:rsidTr="00DA7AB9">
        <w:trPr>
          <w:cantSplit/>
          <w:trHeight w:val="306"/>
        </w:trPr>
        <w:tc>
          <w:tcPr>
            <w:tcW w:w="3894" w:type="dxa"/>
            <w:shd w:val="clear" w:color="auto" w:fill="auto"/>
          </w:tcPr>
          <w:p w14:paraId="20B98FE3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09D1CB63" w14:textId="3D8A33FA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24,434</w:t>
            </w:r>
          </w:p>
        </w:tc>
        <w:tc>
          <w:tcPr>
            <w:tcW w:w="141" w:type="dxa"/>
            <w:shd w:val="clear" w:color="auto" w:fill="auto"/>
          </w:tcPr>
          <w:p w14:paraId="50745939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8FCBC2" w14:textId="085039F8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161,981</w:t>
            </w:r>
          </w:p>
        </w:tc>
        <w:tc>
          <w:tcPr>
            <w:tcW w:w="142" w:type="dxa"/>
          </w:tcPr>
          <w:p w14:paraId="1988821C" w14:textId="77777777" w:rsidR="00966C85" w:rsidRPr="00C57E9F" w:rsidRDefault="00966C85" w:rsidP="00966C8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4F41B3B" w14:textId="2F1D048C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5,001</w:t>
            </w:r>
          </w:p>
        </w:tc>
        <w:tc>
          <w:tcPr>
            <w:tcW w:w="142" w:type="dxa"/>
          </w:tcPr>
          <w:p w14:paraId="43C55C9B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57E8CAA" w14:textId="48A2A920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4,010</w:t>
            </w:r>
          </w:p>
        </w:tc>
      </w:tr>
      <w:tr w:rsidR="00966C85" w:rsidRPr="00C57E9F" w14:paraId="0ADCB3B1" w14:textId="77777777" w:rsidTr="00DA7AB9">
        <w:trPr>
          <w:cantSplit/>
          <w:trHeight w:val="351"/>
        </w:trPr>
        <w:tc>
          <w:tcPr>
            <w:tcW w:w="3894" w:type="dxa"/>
            <w:shd w:val="clear" w:color="auto" w:fill="auto"/>
          </w:tcPr>
          <w:p w14:paraId="550C4C73" w14:textId="6E146048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  <w:shd w:val="clear" w:color="auto" w:fill="auto"/>
          </w:tcPr>
          <w:p w14:paraId="53DDBE34" w14:textId="2DDE4F45" w:rsidR="00966C85" w:rsidRPr="00C57E9F" w:rsidRDefault="004A612B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170,242</w:t>
            </w:r>
          </w:p>
        </w:tc>
        <w:tc>
          <w:tcPr>
            <w:tcW w:w="141" w:type="dxa"/>
            <w:shd w:val="clear" w:color="auto" w:fill="auto"/>
          </w:tcPr>
          <w:p w14:paraId="7CD6B657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1E258F" w14:textId="08CCA0BC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143,100</w:t>
            </w:r>
          </w:p>
        </w:tc>
        <w:tc>
          <w:tcPr>
            <w:tcW w:w="142" w:type="dxa"/>
          </w:tcPr>
          <w:p w14:paraId="2393C5D4" w14:textId="77777777" w:rsidR="00966C85" w:rsidRPr="00C57E9F" w:rsidRDefault="00966C85" w:rsidP="00966C8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719188D" w14:textId="7488D13D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46,406</w:t>
            </w:r>
          </w:p>
        </w:tc>
        <w:tc>
          <w:tcPr>
            <w:tcW w:w="142" w:type="dxa"/>
          </w:tcPr>
          <w:p w14:paraId="18CFBE74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4CA2AE6" w14:textId="233F1A93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17,809</w:t>
            </w:r>
          </w:p>
        </w:tc>
      </w:tr>
      <w:tr w:rsidR="00966C85" w:rsidRPr="00C57E9F" w14:paraId="35036BF6" w14:textId="77777777" w:rsidTr="00DA7AB9">
        <w:trPr>
          <w:cantSplit/>
          <w:trHeight w:val="351"/>
        </w:trPr>
        <w:tc>
          <w:tcPr>
            <w:tcW w:w="3894" w:type="dxa"/>
            <w:shd w:val="clear" w:color="auto" w:fill="auto"/>
          </w:tcPr>
          <w:p w14:paraId="1047CD3D" w14:textId="1EBEAC02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134" w:type="dxa"/>
            <w:shd w:val="clear" w:color="auto" w:fill="auto"/>
          </w:tcPr>
          <w:p w14:paraId="2D995D00" w14:textId="59B8889A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(153,189)</w:t>
            </w:r>
          </w:p>
        </w:tc>
        <w:tc>
          <w:tcPr>
            <w:tcW w:w="141" w:type="dxa"/>
            <w:shd w:val="clear" w:color="auto" w:fill="auto"/>
          </w:tcPr>
          <w:p w14:paraId="6F91998C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BC73D0" w14:textId="2D3F0445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(253,504)</w:t>
            </w:r>
          </w:p>
        </w:tc>
        <w:tc>
          <w:tcPr>
            <w:tcW w:w="142" w:type="dxa"/>
          </w:tcPr>
          <w:p w14:paraId="3BB3D83E" w14:textId="77777777" w:rsidR="00966C85" w:rsidRPr="00C57E9F" w:rsidRDefault="00966C85" w:rsidP="00966C8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D7B88A7" w14:textId="68AD9CDB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(31,708)</w:t>
            </w:r>
          </w:p>
        </w:tc>
        <w:tc>
          <w:tcPr>
            <w:tcW w:w="142" w:type="dxa"/>
          </w:tcPr>
          <w:p w14:paraId="07366F79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E5F31B9" w14:textId="46EB4D19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(16,818)</w:t>
            </w:r>
          </w:p>
        </w:tc>
      </w:tr>
      <w:tr w:rsidR="00966C85" w:rsidRPr="00C57E9F" w14:paraId="131932E3" w14:textId="77777777" w:rsidTr="00933558">
        <w:trPr>
          <w:cantSplit/>
          <w:trHeight w:val="287"/>
        </w:trPr>
        <w:tc>
          <w:tcPr>
            <w:tcW w:w="3894" w:type="dxa"/>
            <w:shd w:val="clear" w:color="auto" w:fill="auto"/>
          </w:tcPr>
          <w:p w14:paraId="72D7C7B6" w14:textId="13D99A54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จัดประเภทเป็น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หนี้สินที่เกี่ยวข้องโดยตรง</w:t>
            </w:r>
          </w:p>
          <w:p w14:paraId="4FE643C6" w14:textId="1440D4EE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spacing w:line="240" w:lineRule="auto"/>
              <w:ind w:left="468" w:hanging="3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กับสินทรัพย์ที่ถือไว้เพื่อขาย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2DECB" w14:textId="175D58C9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E9DFC0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97F9A" w14:textId="659398D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(27,143)</w:t>
            </w:r>
          </w:p>
        </w:tc>
        <w:tc>
          <w:tcPr>
            <w:tcW w:w="142" w:type="dxa"/>
            <w:vAlign w:val="bottom"/>
          </w:tcPr>
          <w:p w14:paraId="2CE0E8ED" w14:textId="77777777" w:rsidR="00966C85" w:rsidRPr="00C57E9F" w:rsidRDefault="00966C85" w:rsidP="00966C8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4B549C7C" w14:textId="1A31AF4E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 w:hanging="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8042E2F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236C76E0" w14:textId="4BF98DCD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66C85" w:rsidRPr="00C57E9F" w14:paraId="14B0B6DD" w14:textId="77777777" w:rsidTr="00933558">
        <w:trPr>
          <w:cantSplit/>
          <w:trHeight w:val="280"/>
        </w:trPr>
        <w:tc>
          <w:tcPr>
            <w:tcW w:w="3894" w:type="dxa"/>
            <w:shd w:val="clear" w:color="auto" w:fill="auto"/>
          </w:tcPr>
          <w:p w14:paraId="48C1FB31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CE60A4" w14:textId="6F29AE49" w:rsidR="00966C85" w:rsidRPr="00C57E9F" w:rsidRDefault="007E4AFE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41,487</w:t>
            </w:r>
          </w:p>
        </w:tc>
        <w:tc>
          <w:tcPr>
            <w:tcW w:w="141" w:type="dxa"/>
            <w:shd w:val="clear" w:color="auto" w:fill="auto"/>
          </w:tcPr>
          <w:p w14:paraId="0C5E4541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9381A4" w14:textId="6A5B5EC6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24,434</w:t>
            </w:r>
          </w:p>
        </w:tc>
        <w:tc>
          <w:tcPr>
            <w:tcW w:w="142" w:type="dxa"/>
            <w:vAlign w:val="bottom"/>
          </w:tcPr>
          <w:p w14:paraId="10E13ECE" w14:textId="77777777" w:rsidR="00966C85" w:rsidRPr="00C57E9F" w:rsidRDefault="00966C85" w:rsidP="00966C8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2C333097" w14:textId="13A67241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19,699</w:t>
            </w:r>
          </w:p>
        </w:tc>
        <w:tc>
          <w:tcPr>
            <w:tcW w:w="142" w:type="dxa"/>
          </w:tcPr>
          <w:p w14:paraId="42DBDCD5" w14:textId="77777777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12" w:space="0" w:color="auto"/>
            </w:tcBorders>
          </w:tcPr>
          <w:p w14:paraId="07B3B844" w14:textId="3FC1C385" w:rsidR="00966C85" w:rsidRPr="00C57E9F" w:rsidRDefault="00966C85" w:rsidP="0096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5,001</w:t>
            </w:r>
          </w:p>
        </w:tc>
      </w:tr>
    </w:tbl>
    <w:p w14:paraId="7BBA17A1" w14:textId="77777777" w:rsidR="00C3132F" w:rsidRPr="00C57E9F" w:rsidRDefault="00C3132F" w:rsidP="00C3132F">
      <w:pPr>
        <w:pStyle w:val="CordiaNew"/>
        <w:tabs>
          <w:tab w:val="clear" w:pos="4153"/>
          <w:tab w:val="left" w:pos="540"/>
        </w:tabs>
        <w:ind w:left="468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8649A1B" w14:textId="3E69CBBE" w:rsidR="0037213E" w:rsidRPr="00C57E9F" w:rsidRDefault="003E1238" w:rsidP="00C873F8">
      <w:pPr>
        <w:pStyle w:val="CordiaNew"/>
        <w:numPr>
          <w:ilvl w:val="0"/>
          <w:numId w:val="16"/>
        </w:numPr>
        <w:tabs>
          <w:tab w:val="clear" w:pos="4153"/>
          <w:tab w:val="left" w:pos="540"/>
        </w:tabs>
        <w:ind w:left="468" w:hanging="48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หนี้สินตามสัญญาเช่า</w:t>
      </w:r>
      <w:r w:rsidR="0037213E" w:rsidRPr="00C57E9F">
        <w:rPr>
          <w:rFonts w:ascii="Browallia New" w:hAnsi="Browallia New" w:cs="Browallia New"/>
          <w:sz w:val="28"/>
          <w:szCs w:val="28"/>
          <w:u w:val="single"/>
          <w:cs/>
        </w:rPr>
        <w:t>การเงิน</w:t>
      </w:r>
      <w:r w:rsidR="00026C00" w:rsidRPr="00C57E9F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93CE842" w14:textId="77777777" w:rsidR="00566E70" w:rsidRPr="00C57E9F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16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9"/>
        <w:gridCol w:w="1134"/>
        <w:gridCol w:w="141"/>
        <w:gridCol w:w="1134"/>
        <w:gridCol w:w="142"/>
        <w:gridCol w:w="1154"/>
        <w:gridCol w:w="142"/>
        <w:gridCol w:w="1190"/>
      </w:tblGrid>
      <w:tr w:rsidR="00593F67" w:rsidRPr="00C57E9F" w14:paraId="3CA9D162" w14:textId="77777777" w:rsidTr="00DA7AB9">
        <w:trPr>
          <w:cantSplit/>
        </w:trPr>
        <w:tc>
          <w:tcPr>
            <w:tcW w:w="3879" w:type="dxa"/>
          </w:tcPr>
          <w:p w14:paraId="5013653C" w14:textId="77777777" w:rsidR="00593F67" w:rsidRPr="00C57E9F" w:rsidRDefault="00593F67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131F7DC6" w14:textId="77777777" w:rsidR="00593F67" w:rsidRPr="00C57E9F" w:rsidRDefault="00593F67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A28D9A4" w14:textId="77777777" w:rsidR="00593F67" w:rsidRPr="00C57E9F" w:rsidRDefault="00593F67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6" w:type="dxa"/>
            <w:gridSpan w:val="3"/>
          </w:tcPr>
          <w:p w14:paraId="4C3231B5" w14:textId="77777777" w:rsidR="00593F67" w:rsidRPr="00C57E9F" w:rsidRDefault="00593F67" w:rsidP="00AE6BB0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93F67" w:rsidRPr="00C57E9F" w14:paraId="01361241" w14:textId="77777777" w:rsidTr="00DA7AB9">
        <w:trPr>
          <w:cantSplit/>
        </w:trPr>
        <w:tc>
          <w:tcPr>
            <w:tcW w:w="3879" w:type="dxa"/>
          </w:tcPr>
          <w:p w14:paraId="59D27444" w14:textId="77777777" w:rsidR="00593F67" w:rsidRPr="00C57E9F" w:rsidRDefault="00593F67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C34278" w14:textId="77777777" w:rsidR="00593F67" w:rsidRPr="00C57E9F" w:rsidRDefault="00593F67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2D9F9C4" w14:textId="77777777" w:rsidR="00593F67" w:rsidRPr="00C57E9F" w:rsidRDefault="00593F67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</w:tcPr>
          <w:p w14:paraId="0F4FBDEE" w14:textId="77777777" w:rsidR="00593F67" w:rsidRPr="00C57E9F" w:rsidRDefault="00593F67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73F8" w:rsidRPr="00C57E9F" w14:paraId="40D5770B" w14:textId="77777777" w:rsidTr="00DA7AB9">
        <w:trPr>
          <w:cantSplit/>
        </w:trPr>
        <w:tc>
          <w:tcPr>
            <w:tcW w:w="3879" w:type="dxa"/>
          </w:tcPr>
          <w:p w14:paraId="12670356" w14:textId="77777777" w:rsidR="00C873F8" w:rsidRPr="00C57E9F" w:rsidRDefault="00C873F8" w:rsidP="00C873F8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7A4CE" w14:textId="31042BB3" w:rsidR="00C873F8" w:rsidRPr="00C57E9F" w:rsidRDefault="00C873F8" w:rsidP="00C8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B7A3867" w14:textId="77777777" w:rsidR="00C873F8" w:rsidRPr="00C57E9F" w:rsidRDefault="00C873F8" w:rsidP="00C8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2CD81" w14:textId="0E267EBA" w:rsidR="00C873F8" w:rsidRPr="00C57E9F" w:rsidRDefault="00C873F8" w:rsidP="00C8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24229652" w14:textId="77777777" w:rsidR="00C873F8" w:rsidRPr="00C57E9F" w:rsidRDefault="00C873F8" w:rsidP="00C873F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DED9411" w14:textId="026AA6C2" w:rsidR="00C873F8" w:rsidRPr="00C57E9F" w:rsidRDefault="00C873F8" w:rsidP="00C8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7E562691" w14:textId="77777777" w:rsidR="00C873F8" w:rsidRPr="00C57E9F" w:rsidRDefault="00C873F8" w:rsidP="00C8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A127313" w14:textId="0A2478C8" w:rsidR="00C873F8" w:rsidRPr="00C57E9F" w:rsidRDefault="00C873F8" w:rsidP="00C8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593F67" w:rsidRPr="00C57E9F" w14:paraId="51AB3F39" w14:textId="77777777" w:rsidTr="00DA7AB9">
        <w:trPr>
          <w:cantSplit/>
        </w:trPr>
        <w:tc>
          <w:tcPr>
            <w:tcW w:w="3879" w:type="dxa"/>
          </w:tcPr>
          <w:p w14:paraId="5844C45A" w14:textId="77777777" w:rsidR="00593F67" w:rsidRPr="00C57E9F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34" w:type="dxa"/>
            <w:shd w:val="clear" w:color="auto" w:fill="auto"/>
          </w:tcPr>
          <w:p w14:paraId="612D84FD" w14:textId="77777777" w:rsidR="00593F67" w:rsidRPr="00C57E9F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53C503" w14:textId="77777777" w:rsidR="00593F67" w:rsidRPr="00C57E9F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B9DB87" w14:textId="77777777" w:rsidR="00593F67" w:rsidRPr="00C57E9F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727C945" w14:textId="77777777" w:rsidR="00593F67" w:rsidRPr="00C57E9F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4C61463D" w14:textId="77777777" w:rsidR="00593F67" w:rsidRPr="00C57E9F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AD07AD6" w14:textId="77777777" w:rsidR="00593F67" w:rsidRPr="00C57E9F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</w:tcPr>
          <w:p w14:paraId="3B053411" w14:textId="77777777" w:rsidR="00593F67" w:rsidRPr="00C57E9F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5F1A" w:rsidRPr="00C57E9F" w14:paraId="2C3CD42C" w14:textId="77777777" w:rsidTr="00DA7AB9">
        <w:trPr>
          <w:cantSplit/>
        </w:trPr>
        <w:tc>
          <w:tcPr>
            <w:tcW w:w="3879" w:type="dxa"/>
          </w:tcPr>
          <w:p w14:paraId="31A55FC0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0570DC3" w14:textId="08E50AB1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10,662</w:t>
            </w:r>
          </w:p>
        </w:tc>
        <w:tc>
          <w:tcPr>
            <w:tcW w:w="141" w:type="dxa"/>
            <w:shd w:val="clear" w:color="auto" w:fill="auto"/>
          </w:tcPr>
          <w:p w14:paraId="16B7B07C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FA32D5" w14:textId="06F7EFAC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4,186</w:t>
            </w:r>
          </w:p>
        </w:tc>
        <w:tc>
          <w:tcPr>
            <w:tcW w:w="142" w:type="dxa"/>
          </w:tcPr>
          <w:p w14:paraId="5C7CC82E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3A186C65" w14:textId="0463701B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8,478</w:t>
            </w:r>
          </w:p>
        </w:tc>
        <w:tc>
          <w:tcPr>
            <w:tcW w:w="142" w:type="dxa"/>
          </w:tcPr>
          <w:p w14:paraId="560336CE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5A6E0D" w14:textId="7914077C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2,332</w:t>
            </w:r>
          </w:p>
        </w:tc>
      </w:tr>
      <w:tr w:rsidR="00165F1A" w:rsidRPr="00C57E9F" w14:paraId="1E4388DD" w14:textId="77777777" w:rsidTr="00DA7AB9">
        <w:trPr>
          <w:cantSplit/>
        </w:trPr>
        <w:tc>
          <w:tcPr>
            <w:tcW w:w="3879" w:type="dxa"/>
          </w:tcPr>
          <w:p w14:paraId="34A46198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40D43F" w14:textId="21992C0B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4,96</w:t>
            </w:r>
            <w:r w:rsidR="002B4196" w:rsidRPr="00C57E9F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4F1B2810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DCC9F9" w14:textId="70B2477D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15,297</w:t>
            </w:r>
          </w:p>
        </w:tc>
        <w:tc>
          <w:tcPr>
            <w:tcW w:w="142" w:type="dxa"/>
          </w:tcPr>
          <w:p w14:paraId="343D3F55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CB36C9B" w14:textId="2A3D70C7" w:rsidR="00165F1A" w:rsidRPr="00C57E9F" w:rsidRDefault="00642C95" w:rsidP="0064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  <w:r w:rsidR="00165F1A"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5A5025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5C19379" w14:textId="10702BCB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8,478</w:t>
            </w:r>
          </w:p>
        </w:tc>
      </w:tr>
      <w:tr w:rsidR="00165F1A" w:rsidRPr="00C57E9F" w14:paraId="02B82218" w14:textId="77777777" w:rsidTr="00DA7AB9">
        <w:trPr>
          <w:cantSplit/>
        </w:trPr>
        <w:tc>
          <w:tcPr>
            <w:tcW w:w="3879" w:type="dxa"/>
          </w:tcPr>
          <w:p w14:paraId="1FE63C29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9EBB5F" w14:textId="5E2213E8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15,62</w:t>
            </w:r>
            <w:r w:rsidR="002B4196" w:rsidRPr="00C57E9F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0A871A7C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0FBAE5" w14:textId="026D747C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19,483</w:t>
            </w:r>
          </w:p>
        </w:tc>
        <w:tc>
          <w:tcPr>
            <w:tcW w:w="142" w:type="dxa"/>
          </w:tcPr>
          <w:p w14:paraId="0281D7B5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A3CFF9D" w14:textId="57F0F933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8,478</w:t>
            </w:r>
          </w:p>
        </w:tc>
        <w:tc>
          <w:tcPr>
            <w:tcW w:w="142" w:type="dxa"/>
          </w:tcPr>
          <w:p w14:paraId="2127011B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06235D5" w14:textId="3A4CB515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10,810</w:t>
            </w:r>
          </w:p>
        </w:tc>
      </w:tr>
      <w:tr w:rsidR="00165F1A" w:rsidRPr="00C57E9F" w14:paraId="74CBD43D" w14:textId="77777777" w:rsidTr="00DA7AB9">
        <w:trPr>
          <w:cantSplit/>
          <w:trHeight w:val="306"/>
        </w:trPr>
        <w:tc>
          <w:tcPr>
            <w:tcW w:w="3879" w:type="dxa"/>
          </w:tcPr>
          <w:p w14:paraId="6D00B3FB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05860B" w14:textId="1BC26EBA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(535)</w:t>
            </w:r>
          </w:p>
        </w:tc>
        <w:tc>
          <w:tcPr>
            <w:tcW w:w="141" w:type="dxa"/>
            <w:shd w:val="clear" w:color="auto" w:fill="auto"/>
          </w:tcPr>
          <w:p w14:paraId="21F42718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8C880E" w14:textId="3C1A6614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(1,339)</w:t>
            </w:r>
          </w:p>
        </w:tc>
        <w:tc>
          <w:tcPr>
            <w:tcW w:w="142" w:type="dxa"/>
          </w:tcPr>
          <w:p w14:paraId="604C4DBC" w14:textId="77777777" w:rsidR="00165F1A" w:rsidRPr="00C57E9F" w:rsidRDefault="00165F1A" w:rsidP="00165F1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A4F1E87" w14:textId="5294FFA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(390)</w:t>
            </w:r>
          </w:p>
        </w:tc>
        <w:tc>
          <w:tcPr>
            <w:tcW w:w="142" w:type="dxa"/>
          </w:tcPr>
          <w:p w14:paraId="78531D32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794068B" w14:textId="2BCBB228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(1,096)</w:t>
            </w:r>
          </w:p>
        </w:tc>
      </w:tr>
      <w:tr w:rsidR="00165F1A" w:rsidRPr="00C57E9F" w14:paraId="1413112C" w14:textId="77777777" w:rsidTr="00DA7AB9">
        <w:trPr>
          <w:cantSplit/>
          <w:trHeight w:val="278"/>
        </w:trPr>
        <w:tc>
          <w:tcPr>
            <w:tcW w:w="3879" w:type="dxa"/>
          </w:tcPr>
          <w:p w14:paraId="4A9A2EE2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055E5C" w14:textId="22A17908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15,0</w:t>
            </w:r>
            <w:r w:rsidR="006234FB" w:rsidRPr="00C57E9F">
              <w:rPr>
                <w:rFonts w:ascii="Browallia New" w:hAnsi="Browallia New" w:cs="Browallia New"/>
                <w:sz w:val="28"/>
                <w:szCs w:val="28"/>
              </w:rPr>
              <w:t>89</w:t>
            </w:r>
          </w:p>
        </w:tc>
        <w:tc>
          <w:tcPr>
            <w:tcW w:w="141" w:type="dxa"/>
            <w:shd w:val="clear" w:color="auto" w:fill="auto"/>
          </w:tcPr>
          <w:p w14:paraId="2101A320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DBC2D6" w14:textId="5BCAED79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18,144</w:t>
            </w:r>
          </w:p>
        </w:tc>
        <w:tc>
          <w:tcPr>
            <w:tcW w:w="142" w:type="dxa"/>
          </w:tcPr>
          <w:p w14:paraId="47CE7F22" w14:textId="77777777" w:rsidR="00165F1A" w:rsidRPr="00C57E9F" w:rsidRDefault="00165F1A" w:rsidP="00165F1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7F00AB3" w14:textId="3920999D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8,088</w:t>
            </w:r>
          </w:p>
        </w:tc>
        <w:tc>
          <w:tcPr>
            <w:tcW w:w="142" w:type="dxa"/>
          </w:tcPr>
          <w:p w14:paraId="2ED75C94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70774A8" w14:textId="407E85F8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9,714</w:t>
            </w:r>
          </w:p>
        </w:tc>
      </w:tr>
      <w:tr w:rsidR="00165F1A" w:rsidRPr="00C57E9F" w14:paraId="7744B47E" w14:textId="77777777" w:rsidTr="00DA7AB9">
        <w:trPr>
          <w:cantSplit/>
          <w:trHeight w:val="287"/>
        </w:trPr>
        <w:tc>
          <w:tcPr>
            <w:tcW w:w="3879" w:type="dxa"/>
          </w:tcPr>
          <w:p w14:paraId="3A868B0B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690F877" w14:textId="68345AC1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(10,198)</w:t>
            </w:r>
          </w:p>
        </w:tc>
        <w:tc>
          <w:tcPr>
            <w:tcW w:w="141" w:type="dxa"/>
            <w:shd w:val="clear" w:color="auto" w:fill="auto"/>
          </w:tcPr>
          <w:p w14:paraId="1298D469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197832" w14:textId="1305347E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(3,382)</w:t>
            </w:r>
          </w:p>
        </w:tc>
        <w:tc>
          <w:tcPr>
            <w:tcW w:w="142" w:type="dxa"/>
          </w:tcPr>
          <w:p w14:paraId="4824C48B" w14:textId="77777777" w:rsidR="00165F1A" w:rsidRPr="00C57E9F" w:rsidRDefault="00165F1A" w:rsidP="00165F1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594F30B" w14:textId="32B1DDC0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(8,088)</w:t>
            </w:r>
          </w:p>
        </w:tc>
        <w:tc>
          <w:tcPr>
            <w:tcW w:w="142" w:type="dxa"/>
          </w:tcPr>
          <w:p w14:paraId="7E3CD212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E53FE03" w14:textId="50E641FA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(1,626)</w:t>
            </w:r>
          </w:p>
        </w:tc>
      </w:tr>
      <w:tr w:rsidR="00165F1A" w:rsidRPr="00C57E9F" w14:paraId="46A3CAAB" w14:textId="77777777" w:rsidTr="00DA7AB9">
        <w:trPr>
          <w:cantSplit/>
          <w:trHeight w:val="280"/>
        </w:trPr>
        <w:tc>
          <w:tcPr>
            <w:tcW w:w="3879" w:type="dxa"/>
          </w:tcPr>
          <w:p w14:paraId="21CD4C46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BF3CEB4" w14:textId="755C2CC1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4,89</w:t>
            </w:r>
            <w:r w:rsidR="00BD7E48"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34DAEDA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39A468" w14:textId="49BB9113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14,762</w:t>
            </w:r>
          </w:p>
        </w:tc>
        <w:tc>
          <w:tcPr>
            <w:tcW w:w="142" w:type="dxa"/>
            <w:vAlign w:val="bottom"/>
          </w:tcPr>
          <w:p w14:paraId="2C650100" w14:textId="77777777" w:rsidR="00165F1A" w:rsidRPr="00C57E9F" w:rsidRDefault="00165F1A" w:rsidP="00165F1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39E420F6" w14:textId="39C0F062" w:rsidR="00165F1A" w:rsidRPr="00C57E9F" w:rsidRDefault="00642C95" w:rsidP="0064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="00165F1A" w:rsidRPr="00C57E9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FD14D89" w14:textId="77777777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</w:tcPr>
          <w:p w14:paraId="1B988E9D" w14:textId="2C7DE738" w:rsidR="00165F1A" w:rsidRPr="00C57E9F" w:rsidRDefault="00165F1A" w:rsidP="0016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8,088</w:t>
            </w:r>
          </w:p>
        </w:tc>
      </w:tr>
    </w:tbl>
    <w:p w14:paraId="499246B4" w14:textId="77777777" w:rsidR="002E0930" w:rsidRPr="00C57E9F" w:rsidRDefault="002E0930" w:rsidP="009B60C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FE8F1B4" w14:textId="5BAF47BE" w:rsidR="00946D09" w:rsidRPr="00C57E9F" w:rsidRDefault="00FF54F4" w:rsidP="00566F19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บริษัทและบริษัทย่อยได้ทำสัญญาเช่าการเงินกับบริษัทในประเทศหลายแห่งเพื่อเช่าซื้อรถยนต์ โดยมีระยะเวลา </w:t>
      </w:r>
      <w:r w:rsidR="00C873F8" w:rsidRPr="00C57E9F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            </w:t>
      </w:r>
      <w:r w:rsidR="00412F41" w:rsidRPr="00C57E9F">
        <w:rPr>
          <w:rFonts w:ascii="Browallia New" w:hAnsi="Browallia New" w:cs="Browallia New"/>
          <w:spacing w:val="-2"/>
          <w:sz w:val="28"/>
          <w:szCs w:val="28"/>
          <w:lang w:val="en-GB"/>
        </w:rPr>
        <w:t>36</w:t>
      </w:r>
      <w:r w:rsidRPr="00C57E9F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/>
          <w:spacing w:val="-2"/>
          <w:sz w:val="28"/>
          <w:szCs w:val="28"/>
        </w:rPr>
        <w:t xml:space="preserve"> - 6</w:t>
      </w:r>
      <w:r w:rsidR="006A030C" w:rsidRPr="00C57E9F">
        <w:rPr>
          <w:rFonts w:ascii="Browallia New" w:hAnsi="Browallia New" w:cs="Browallia New"/>
          <w:spacing w:val="-2"/>
          <w:sz w:val="28"/>
          <w:szCs w:val="28"/>
        </w:rPr>
        <w:t>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</w:p>
    <w:p w14:paraId="05123F19" w14:textId="32AB527E" w:rsidR="005829B0" w:rsidRPr="00C57E9F" w:rsidRDefault="005829B0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887547" w14:textId="1B0805E7" w:rsidR="00DE35FB" w:rsidRPr="00C57E9F" w:rsidRDefault="00DE35FB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D731FB" w14:textId="63A53376" w:rsidR="00DE35FB" w:rsidRPr="00C57E9F" w:rsidRDefault="00DE35FB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B4286F" w14:textId="417FF9C0" w:rsidR="00DE35FB" w:rsidRPr="00C57E9F" w:rsidRDefault="00DE35FB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2A50515" w14:textId="77777777" w:rsidR="005753A5" w:rsidRPr="00C57E9F" w:rsidRDefault="005753A5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D49FDD" w14:textId="498710E7" w:rsidR="00D8341E" w:rsidRPr="00C57E9F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หนี้สิ</w:t>
      </w:r>
      <w:r w:rsidR="00D8341E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นหมุนเวียนอื่น</w:t>
      </w:r>
    </w:p>
    <w:p w14:paraId="4F0A2392" w14:textId="77777777" w:rsidR="00566E70" w:rsidRPr="00C57E9F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88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1269"/>
        <w:gridCol w:w="1269"/>
        <w:gridCol w:w="1233"/>
        <w:gridCol w:w="1224"/>
      </w:tblGrid>
      <w:tr w:rsidR="00D8341E" w:rsidRPr="00C57E9F" w14:paraId="74180972" w14:textId="77777777" w:rsidTr="00831098">
        <w:tc>
          <w:tcPr>
            <w:tcW w:w="3897" w:type="dxa"/>
            <w:hideMark/>
          </w:tcPr>
          <w:p w14:paraId="62F948FD" w14:textId="77777777" w:rsidR="00D8341E" w:rsidRPr="00C57E9F" w:rsidRDefault="00D8341E" w:rsidP="002D4AD6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538" w:type="dxa"/>
            <w:gridSpan w:val="2"/>
            <w:vAlign w:val="bottom"/>
          </w:tcPr>
          <w:p w14:paraId="1072053A" w14:textId="77777777" w:rsidR="00D8341E" w:rsidRPr="00C57E9F" w:rsidRDefault="00D8341E" w:rsidP="002D4AD6">
            <w:pP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013F4A75" w14:textId="77777777" w:rsidR="00D8341E" w:rsidRPr="00C57E9F" w:rsidRDefault="00D8341E" w:rsidP="002D4AD6">
            <w:pPr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D8341E" w:rsidRPr="00C57E9F" w14:paraId="1F29F5AD" w14:textId="77777777" w:rsidTr="00831098">
        <w:tc>
          <w:tcPr>
            <w:tcW w:w="3897" w:type="dxa"/>
            <w:hideMark/>
          </w:tcPr>
          <w:p w14:paraId="592F5B4A" w14:textId="77777777" w:rsidR="00D8341E" w:rsidRPr="00C57E9F" w:rsidRDefault="00D8341E" w:rsidP="002D4AD6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08CE1B73" w14:textId="77777777" w:rsidR="00D8341E" w:rsidRPr="00C57E9F" w:rsidRDefault="00D8341E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  <w:hideMark/>
          </w:tcPr>
          <w:p w14:paraId="65FFBE07" w14:textId="77777777" w:rsidR="00D8341E" w:rsidRPr="00C57E9F" w:rsidRDefault="00D8341E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C873F8" w:rsidRPr="00C57E9F" w14:paraId="4BF1D0F8" w14:textId="77777777" w:rsidTr="00831098">
        <w:tc>
          <w:tcPr>
            <w:tcW w:w="3897" w:type="dxa"/>
          </w:tcPr>
          <w:p w14:paraId="27C2AD3D" w14:textId="77777777" w:rsidR="00C873F8" w:rsidRPr="00C57E9F" w:rsidRDefault="00C873F8" w:rsidP="00C873F8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hideMark/>
          </w:tcPr>
          <w:p w14:paraId="727CCA42" w14:textId="10D99373" w:rsidR="00C873F8" w:rsidRPr="00C57E9F" w:rsidRDefault="00C873F8" w:rsidP="00C873F8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69" w:type="dxa"/>
            <w:hideMark/>
          </w:tcPr>
          <w:p w14:paraId="386842A8" w14:textId="3B62D1DE" w:rsidR="00C873F8" w:rsidRPr="00C57E9F" w:rsidRDefault="00C873F8" w:rsidP="00C873F8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  <w:hideMark/>
          </w:tcPr>
          <w:p w14:paraId="12D20A77" w14:textId="5E272133" w:rsidR="00C873F8" w:rsidRPr="00C57E9F" w:rsidRDefault="00C873F8" w:rsidP="00C873F8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hideMark/>
          </w:tcPr>
          <w:p w14:paraId="1EE82C22" w14:textId="56969353" w:rsidR="00C873F8" w:rsidRPr="00C57E9F" w:rsidRDefault="00C873F8" w:rsidP="00C873F8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FB10B6" w:rsidRPr="00C57E9F" w14:paraId="48C9B785" w14:textId="77777777" w:rsidTr="00831098">
        <w:tc>
          <w:tcPr>
            <w:tcW w:w="3897" w:type="dxa"/>
          </w:tcPr>
          <w:p w14:paraId="6712B6F2" w14:textId="77777777" w:rsidR="00FB10B6" w:rsidRPr="00C57E9F" w:rsidRDefault="00FB10B6" w:rsidP="00E31610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4015634" w14:textId="77777777" w:rsidR="00FB10B6" w:rsidRPr="00C57E9F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5254DF22" w14:textId="77777777" w:rsidR="00FB10B6" w:rsidRPr="00C57E9F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D00F7D1" w14:textId="77777777" w:rsidR="00FB10B6" w:rsidRPr="00C57E9F" w:rsidRDefault="00FB10B6" w:rsidP="00BA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492FC5F2" w14:textId="77777777" w:rsidR="00FB10B6" w:rsidRPr="00C57E9F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F6EBC" w:rsidRPr="00C57E9F" w14:paraId="71D63EA9" w14:textId="77777777" w:rsidTr="00685BA7">
        <w:tc>
          <w:tcPr>
            <w:tcW w:w="3897" w:type="dxa"/>
          </w:tcPr>
          <w:p w14:paraId="16EA91EA" w14:textId="752D680E" w:rsidR="008F6EBC" w:rsidRPr="00C57E9F" w:rsidRDefault="008F6EBC" w:rsidP="008F6EBC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ผลประโยชน์พนักงาน</w:t>
            </w:r>
            <w:r w:rsidRPr="00C57E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FEC6CFD" w14:textId="2C9DCDA8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8,413</w:t>
            </w:r>
          </w:p>
        </w:tc>
        <w:tc>
          <w:tcPr>
            <w:tcW w:w="1269" w:type="dxa"/>
            <w:vAlign w:val="center"/>
          </w:tcPr>
          <w:p w14:paraId="6C1DFB7A" w14:textId="557F6AC2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  <w:tc>
          <w:tcPr>
            <w:tcW w:w="1233" w:type="dxa"/>
          </w:tcPr>
          <w:p w14:paraId="554561CB" w14:textId="693AD4C8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24" w:type="dxa"/>
          </w:tcPr>
          <w:p w14:paraId="61C586EE" w14:textId="1123BA11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A454C4" w:rsidRPr="00C57E9F" w14:paraId="082B0668" w14:textId="77777777" w:rsidTr="00831098">
        <w:tc>
          <w:tcPr>
            <w:tcW w:w="3897" w:type="dxa"/>
          </w:tcPr>
          <w:p w14:paraId="432ED04E" w14:textId="4DEE35D6" w:rsidR="00A454C4" w:rsidRPr="00C57E9F" w:rsidRDefault="00A454C4" w:rsidP="00A454C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ค่า</w:t>
            </w: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ตอบแทน</w:t>
            </w:r>
            <w:r w:rsidRPr="00C57E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5FA245D" w14:textId="2A62C27F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14,018</w:t>
            </w:r>
          </w:p>
        </w:tc>
        <w:tc>
          <w:tcPr>
            <w:tcW w:w="1269" w:type="dxa"/>
            <w:vAlign w:val="center"/>
          </w:tcPr>
          <w:p w14:paraId="1851F06F" w14:textId="142F83D3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13,134</w:t>
            </w:r>
          </w:p>
        </w:tc>
        <w:tc>
          <w:tcPr>
            <w:tcW w:w="1233" w:type="dxa"/>
            <w:vAlign w:val="center"/>
          </w:tcPr>
          <w:p w14:paraId="1A81947D" w14:textId="54C95278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13,889</w:t>
            </w:r>
          </w:p>
        </w:tc>
        <w:tc>
          <w:tcPr>
            <w:tcW w:w="1224" w:type="dxa"/>
            <w:vAlign w:val="center"/>
          </w:tcPr>
          <w:p w14:paraId="782A41CB" w14:textId="4C767315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12,947</w:t>
            </w:r>
          </w:p>
        </w:tc>
      </w:tr>
      <w:tr w:rsidR="008F6EBC" w:rsidRPr="00C57E9F" w14:paraId="293015A2" w14:textId="77777777" w:rsidTr="00685BA7">
        <w:tc>
          <w:tcPr>
            <w:tcW w:w="3897" w:type="dxa"/>
          </w:tcPr>
          <w:p w14:paraId="75A1686B" w14:textId="47F3E049" w:rsidR="008F6EBC" w:rsidRPr="00C57E9F" w:rsidRDefault="008F6EBC" w:rsidP="008F6EBC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ค่าโฆษณาค้างจ่าย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C2FCA41" w14:textId="579816DB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69" w:type="dxa"/>
            <w:vAlign w:val="center"/>
          </w:tcPr>
          <w:p w14:paraId="606F0357" w14:textId="7DE0E5FA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193</w:t>
            </w:r>
          </w:p>
        </w:tc>
        <w:tc>
          <w:tcPr>
            <w:tcW w:w="1233" w:type="dxa"/>
          </w:tcPr>
          <w:p w14:paraId="1DE017BE" w14:textId="6885FC04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24" w:type="dxa"/>
          </w:tcPr>
          <w:p w14:paraId="38FBA685" w14:textId="1E175BD4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8F6EBC" w:rsidRPr="00C57E9F" w14:paraId="5E0F42F4" w14:textId="77777777" w:rsidTr="00685BA7">
        <w:tc>
          <w:tcPr>
            <w:tcW w:w="3897" w:type="dxa"/>
          </w:tcPr>
          <w:p w14:paraId="2A04EEB9" w14:textId="64F906ED" w:rsidR="008F6EBC" w:rsidRPr="00C57E9F" w:rsidRDefault="008F6EBC" w:rsidP="008F6EBC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A46EBE7" w14:textId="1CBE1C5A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5,423</w:t>
            </w:r>
          </w:p>
        </w:tc>
        <w:tc>
          <w:tcPr>
            <w:tcW w:w="1269" w:type="dxa"/>
            <w:vAlign w:val="center"/>
          </w:tcPr>
          <w:p w14:paraId="2DD4B557" w14:textId="37E3AE18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4,949</w:t>
            </w:r>
          </w:p>
        </w:tc>
        <w:tc>
          <w:tcPr>
            <w:tcW w:w="1233" w:type="dxa"/>
          </w:tcPr>
          <w:p w14:paraId="543D9BD4" w14:textId="71598EBD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24" w:type="dxa"/>
          </w:tcPr>
          <w:p w14:paraId="5A8FE9F5" w14:textId="5782DF9C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8F6EBC" w:rsidRPr="00C57E9F" w14:paraId="350F5938" w14:textId="77777777" w:rsidTr="00685BA7">
        <w:tc>
          <w:tcPr>
            <w:tcW w:w="3897" w:type="dxa"/>
          </w:tcPr>
          <w:p w14:paraId="336AA2FD" w14:textId="4CCA52C1" w:rsidR="008F6EBC" w:rsidRPr="00C57E9F" w:rsidRDefault="008F6EBC" w:rsidP="008F6EBC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C57E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CFBA53F" w14:textId="44527353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50,992</w:t>
            </w:r>
          </w:p>
        </w:tc>
        <w:tc>
          <w:tcPr>
            <w:tcW w:w="1269" w:type="dxa"/>
            <w:vAlign w:val="center"/>
          </w:tcPr>
          <w:p w14:paraId="7CFF137C" w14:textId="349A9561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44,555</w:t>
            </w:r>
          </w:p>
        </w:tc>
        <w:tc>
          <w:tcPr>
            <w:tcW w:w="1233" w:type="dxa"/>
          </w:tcPr>
          <w:p w14:paraId="609B85B0" w14:textId="2935C709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24" w:type="dxa"/>
          </w:tcPr>
          <w:p w14:paraId="4964A4B4" w14:textId="0D078AB4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8F6EBC" w:rsidRPr="00C57E9F" w14:paraId="3702DAF6" w14:textId="77777777" w:rsidTr="00685BA7">
        <w:tc>
          <w:tcPr>
            <w:tcW w:w="3897" w:type="dxa"/>
          </w:tcPr>
          <w:p w14:paraId="34BAAF1C" w14:textId="34596A10" w:rsidR="008F6EBC" w:rsidRPr="00C57E9F" w:rsidRDefault="008F6EBC" w:rsidP="008F6EBC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8DC950B" w14:textId="2A1F0DB2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  <w:tc>
          <w:tcPr>
            <w:tcW w:w="1269" w:type="dxa"/>
            <w:vAlign w:val="center"/>
          </w:tcPr>
          <w:p w14:paraId="414EB8F6" w14:textId="296168BB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233" w:type="dxa"/>
          </w:tcPr>
          <w:p w14:paraId="041A99DA" w14:textId="10D0824A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24" w:type="dxa"/>
          </w:tcPr>
          <w:p w14:paraId="0B8CE391" w14:textId="1F5CDBC5" w:rsidR="008F6EBC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A454C4" w:rsidRPr="00C57E9F" w14:paraId="2388040D" w14:textId="77777777" w:rsidTr="00831098">
        <w:tc>
          <w:tcPr>
            <w:tcW w:w="3897" w:type="dxa"/>
          </w:tcPr>
          <w:p w14:paraId="0396EC6F" w14:textId="7332BC42" w:rsidR="00A454C4" w:rsidRPr="00C57E9F" w:rsidRDefault="00A454C4" w:rsidP="00A454C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FF9025D" w14:textId="6116E2BA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A29BB" w:rsidRPr="00C57E9F">
              <w:rPr>
                <w:rFonts w:ascii="Browallia New" w:hAnsi="Browallia New" w:cs="Browallia New"/>
                <w:sz w:val="28"/>
                <w:szCs w:val="28"/>
              </w:rPr>
              <w:t>2,106</w:t>
            </w:r>
          </w:p>
        </w:tc>
        <w:tc>
          <w:tcPr>
            <w:tcW w:w="1269" w:type="dxa"/>
            <w:vAlign w:val="center"/>
          </w:tcPr>
          <w:p w14:paraId="1EDC91CA" w14:textId="2DC79E13" w:rsidR="00A454C4" w:rsidRPr="00C57E9F" w:rsidRDefault="001B3B80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24,200</w:t>
            </w:r>
          </w:p>
        </w:tc>
        <w:tc>
          <w:tcPr>
            <w:tcW w:w="1233" w:type="dxa"/>
            <w:vAlign w:val="center"/>
          </w:tcPr>
          <w:p w14:paraId="0ED1AA5C" w14:textId="600341B9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1,466</w:t>
            </w:r>
          </w:p>
        </w:tc>
        <w:tc>
          <w:tcPr>
            <w:tcW w:w="1224" w:type="dxa"/>
            <w:vAlign w:val="center"/>
          </w:tcPr>
          <w:p w14:paraId="1C8132D6" w14:textId="53E725EA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801</w:t>
            </w:r>
          </w:p>
        </w:tc>
      </w:tr>
      <w:tr w:rsidR="00A454C4" w:rsidRPr="00C57E9F" w14:paraId="27178FA8" w14:textId="77777777" w:rsidTr="00831098">
        <w:tc>
          <w:tcPr>
            <w:tcW w:w="3897" w:type="dxa"/>
          </w:tcPr>
          <w:p w14:paraId="34102510" w14:textId="7F9F9757" w:rsidR="00A454C4" w:rsidRPr="00C57E9F" w:rsidRDefault="00A454C4" w:rsidP="00A454C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C57E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โบนัส</w:t>
            </w: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A6AB572" w14:textId="53C36DF3" w:rsidR="00A454C4" w:rsidRPr="00C57E9F" w:rsidRDefault="009A0FF5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14,773</w:t>
            </w:r>
          </w:p>
        </w:tc>
        <w:tc>
          <w:tcPr>
            <w:tcW w:w="1269" w:type="dxa"/>
            <w:vAlign w:val="center"/>
          </w:tcPr>
          <w:p w14:paraId="1ABFC011" w14:textId="066F0A7D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9,355</w:t>
            </w:r>
          </w:p>
        </w:tc>
        <w:tc>
          <w:tcPr>
            <w:tcW w:w="1233" w:type="dxa"/>
            <w:vAlign w:val="center"/>
          </w:tcPr>
          <w:p w14:paraId="493803FF" w14:textId="77FD4732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12,794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4FE33D8" w14:textId="65A66669" w:rsidR="00A454C4" w:rsidRPr="00C57E9F" w:rsidRDefault="00A454C4" w:rsidP="00A4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7,996</w:t>
            </w:r>
          </w:p>
        </w:tc>
      </w:tr>
      <w:tr w:rsidR="00DA5D5E" w:rsidRPr="00C57E9F" w14:paraId="47225C4E" w14:textId="77777777" w:rsidTr="008344B7">
        <w:tc>
          <w:tcPr>
            <w:tcW w:w="3897" w:type="dxa"/>
            <w:vAlign w:val="center"/>
          </w:tcPr>
          <w:p w14:paraId="466FB011" w14:textId="6797DA7E" w:rsidR="00DA5D5E" w:rsidRPr="00C57E9F" w:rsidRDefault="00DA5D5E" w:rsidP="008F6EBC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C57E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9" w:type="dxa"/>
            <w:shd w:val="clear" w:color="auto" w:fill="auto"/>
          </w:tcPr>
          <w:p w14:paraId="45C24B86" w14:textId="11E6F754" w:rsidR="00DA5D5E" w:rsidRPr="00C57E9F" w:rsidRDefault="00DA5D5E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32,077</w:t>
            </w:r>
          </w:p>
        </w:tc>
        <w:tc>
          <w:tcPr>
            <w:tcW w:w="1269" w:type="dxa"/>
          </w:tcPr>
          <w:p w14:paraId="49D83B3B" w14:textId="1E421D58" w:rsidR="00DA5D5E" w:rsidRPr="00C57E9F" w:rsidRDefault="00DA5D5E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15,077</w:t>
            </w:r>
          </w:p>
        </w:tc>
        <w:tc>
          <w:tcPr>
            <w:tcW w:w="1233" w:type="dxa"/>
          </w:tcPr>
          <w:p w14:paraId="07652153" w14:textId="2809F296" w:rsidR="00DA5D5E" w:rsidRPr="00C57E9F" w:rsidRDefault="00DA5D5E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1,827</w:t>
            </w:r>
          </w:p>
        </w:tc>
        <w:tc>
          <w:tcPr>
            <w:tcW w:w="1224" w:type="dxa"/>
            <w:shd w:val="clear" w:color="auto" w:fill="auto"/>
          </w:tcPr>
          <w:p w14:paraId="4DBC2D4A" w14:textId="786E5DFA" w:rsidR="00DA5D5E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DA5D5E" w:rsidRPr="00C57E9F" w14:paraId="591284B9" w14:textId="77777777" w:rsidTr="00831098">
        <w:tc>
          <w:tcPr>
            <w:tcW w:w="3897" w:type="dxa"/>
          </w:tcPr>
          <w:p w14:paraId="4DEEDD9F" w14:textId="7F77F9B0" w:rsidR="00DA5D5E" w:rsidRPr="00C57E9F" w:rsidRDefault="00DA5D5E" w:rsidP="00DA5D5E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proofErr w:type="spellStart"/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14:paraId="5FB90270" w14:textId="6D6BE60B" w:rsidR="00DA5D5E" w:rsidRPr="00C57E9F" w:rsidRDefault="003D20F0" w:rsidP="00DA5D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45,025</w:t>
            </w:r>
          </w:p>
        </w:tc>
        <w:tc>
          <w:tcPr>
            <w:tcW w:w="1269" w:type="dxa"/>
            <w:vAlign w:val="center"/>
          </w:tcPr>
          <w:p w14:paraId="579F6F2F" w14:textId="09C83E6A" w:rsidR="00DA5D5E" w:rsidRPr="00C57E9F" w:rsidRDefault="008B6204" w:rsidP="00DA5D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92D97" w:rsidRPr="00C57E9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44CDD" w:rsidRPr="00C57E9F">
              <w:rPr>
                <w:rFonts w:ascii="Browallia New" w:hAnsi="Browallia New" w:cs="Browallia New"/>
                <w:sz w:val="28"/>
                <w:szCs w:val="28"/>
              </w:rPr>
              <w:t>474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A793884" w14:textId="23B0DE9D" w:rsidR="00DA5D5E" w:rsidRPr="00C57E9F" w:rsidRDefault="00DA5D5E" w:rsidP="00DA5D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19,919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79DCA5" w14:textId="7B11BB6D" w:rsidR="00DA5D5E" w:rsidRPr="00C57E9F" w:rsidRDefault="00DA5D5E" w:rsidP="00DA5D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35,104</w:t>
            </w:r>
          </w:p>
        </w:tc>
      </w:tr>
      <w:tr w:rsidR="00DA5D5E" w:rsidRPr="00C57E9F" w14:paraId="64B58CF8" w14:textId="77777777" w:rsidTr="00831098">
        <w:tc>
          <w:tcPr>
            <w:tcW w:w="3897" w:type="dxa"/>
          </w:tcPr>
          <w:p w14:paraId="367AA4CB" w14:textId="3C4C1E6B" w:rsidR="00DA5D5E" w:rsidRPr="00C57E9F" w:rsidRDefault="00DA5D5E" w:rsidP="00DA5D5E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E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A10D5B1" w14:textId="1F44494A" w:rsidR="00DA5D5E" w:rsidRPr="00C57E9F" w:rsidRDefault="00F21A1D" w:rsidP="00DA5D5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243,009</w:t>
            </w:r>
          </w:p>
        </w:tc>
        <w:tc>
          <w:tcPr>
            <w:tcW w:w="1269" w:type="dxa"/>
            <w:vAlign w:val="center"/>
          </w:tcPr>
          <w:p w14:paraId="12E2A7E4" w14:textId="22C4FC06" w:rsidR="00DA5D5E" w:rsidRPr="00C57E9F" w:rsidRDefault="001B3B80" w:rsidP="00DA5D5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164,621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C4F9F56" w14:textId="174A497E" w:rsidR="00DA5D5E" w:rsidRPr="00C57E9F" w:rsidRDefault="00DA5D5E" w:rsidP="00DA5D5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49,895</w:t>
            </w:r>
          </w:p>
        </w:tc>
        <w:tc>
          <w:tcPr>
            <w:tcW w:w="1224" w:type="dxa"/>
            <w:vAlign w:val="center"/>
          </w:tcPr>
          <w:p w14:paraId="35A060FD" w14:textId="725038F5" w:rsidR="00DA5D5E" w:rsidRPr="00C57E9F" w:rsidRDefault="00DA5D5E" w:rsidP="00DA5D5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56,848</w:t>
            </w:r>
          </w:p>
        </w:tc>
      </w:tr>
    </w:tbl>
    <w:p w14:paraId="19C7D52A" w14:textId="77777777" w:rsidR="008426E3" w:rsidRPr="00C57E9F" w:rsidRDefault="008426E3" w:rsidP="00602C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0390AE" w14:textId="622F0FBB" w:rsidR="00893A1E" w:rsidRPr="00C57E9F" w:rsidRDefault="00893A1E" w:rsidP="00365D1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ภาระ</w:t>
      </w: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ผูกพันผลประโยชน์พนักงาน</w:t>
      </w:r>
    </w:p>
    <w:p w14:paraId="427B6415" w14:textId="77777777" w:rsidR="00C4100B" w:rsidRPr="00C57E9F" w:rsidRDefault="00C4100B" w:rsidP="00C4100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188"/>
        <w:gridCol w:w="1215"/>
        <w:gridCol w:w="1233"/>
        <w:gridCol w:w="1188"/>
      </w:tblGrid>
      <w:tr w:rsidR="00C4100B" w:rsidRPr="00C57E9F" w14:paraId="6D2B1AE3" w14:textId="77777777" w:rsidTr="00967280">
        <w:trPr>
          <w:trHeight w:val="345"/>
        </w:trPr>
        <w:tc>
          <w:tcPr>
            <w:tcW w:w="4176" w:type="dxa"/>
            <w:shd w:val="clear" w:color="auto" w:fill="auto"/>
          </w:tcPr>
          <w:p w14:paraId="17F5C980" w14:textId="77777777" w:rsidR="00C4100B" w:rsidRPr="00C57E9F" w:rsidRDefault="00C4100B" w:rsidP="001F19B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824" w:type="dxa"/>
            <w:gridSpan w:val="4"/>
          </w:tcPr>
          <w:p w14:paraId="4B3FE46E" w14:textId="3886B6CA" w:rsidR="00C4100B" w:rsidRPr="00C57E9F" w:rsidRDefault="00C4100B" w:rsidP="001F19B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1467D"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3720E" w:rsidRPr="00C57E9F" w14:paraId="3DC1E986" w14:textId="77777777" w:rsidTr="00967280">
        <w:trPr>
          <w:trHeight w:val="374"/>
        </w:trPr>
        <w:tc>
          <w:tcPr>
            <w:tcW w:w="4176" w:type="dxa"/>
            <w:shd w:val="clear" w:color="auto" w:fill="auto"/>
            <w:hideMark/>
          </w:tcPr>
          <w:p w14:paraId="29B368E2" w14:textId="77777777" w:rsidR="00F3720E" w:rsidRPr="00C57E9F" w:rsidRDefault="00F3720E" w:rsidP="00F3720E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403" w:type="dxa"/>
            <w:gridSpan w:val="2"/>
          </w:tcPr>
          <w:p w14:paraId="62CB67A9" w14:textId="03C3D90A" w:rsidR="00F3720E" w:rsidRPr="00C57E9F" w:rsidRDefault="00F3720E" w:rsidP="00F3720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  <w:hideMark/>
          </w:tcPr>
          <w:p w14:paraId="3054BC20" w14:textId="001EB0D2" w:rsidR="00F3720E" w:rsidRPr="00C57E9F" w:rsidRDefault="00F3720E" w:rsidP="00F3720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เฉพาะบริษัท</w:t>
            </w:r>
          </w:p>
        </w:tc>
      </w:tr>
      <w:tr w:rsidR="00967280" w:rsidRPr="00C57E9F" w14:paraId="182FBC7F" w14:textId="77777777" w:rsidTr="00967280">
        <w:trPr>
          <w:trHeight w:val="374"/>
        </w:trPr>
        <w:tc>
          <w:tcPr>
            <w:tcW w:w="4176" w:type="dxa"/>
            <w:shd w:val="clear" w:color="auto" w:fill="auto"/>
          </w:tcPr>
          <w:p w14:paraId="5328819C" w14:textId="77777777" w:rsidR="00967280" w:rsidRPr="00C57E9F" w:rsidRDefault="00967280" w:rsidP="0096728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40125E5" w14:textId="3D2E7473" w:rsidR="00967280" w:rsidRPr="00C57E9F" w:rsidRDefault="00967280" w:rsidP="00967280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15" w:type="dxa"/>
          </w:tcPr>
          <w:p w14:paraId="4B17B56E" w14:textId="4B088E32" w:rsidR="00967280" w:rsidRPr="00C57E9F" w:rsidRDefault="00967280" w:rsidP="00967280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33" w:type="dxa"/>
            <w:shd w:val="clear" w:color="auto" w:fill="auto"/>
          </w:tcPr>
          <w:p w14:paraId="679824BC" w14:textId="49055719" w:rsidR="00967280" w:rsidRPr="00C57E9F" w:rsidRDefault="00967280" w:rsidP="00967280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88" w:type="dxa"/>
            <w:shd w:val="clear" w:color="auto" w:fill="auto"/>
            <w:hideMark/>
          </w:tcPr>
          <w:p w14:paraId="52C63017" w14:textId="1753297A" w:rsidR="00967280" w:rsidRPr="00C57E9F" w:rsidRDefault="00967280" w:rsidP="00967280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F3720E" w:rsidRPr="00C57E9F" w14:paraId="5EFE5A06" w14:textId="77777777" w:rsidTr="00967280">
        <w:trPr>
          <w:trHeight w:val="345"/>
        </w:trPr>
        <w:tc>
          <w:tcPr>
            <w:tcW w:w="4176" w:type="dxa"/>
            <w:shd w:val="clear" w:color="auto" w:fill="auto"/>
          </w:tcPr>
          <w:p w14:paraId="7A5F1B51" w14:textId="77777777" w:rsidR="00F3720E" w:rsidRPr="00C57E9F" w:rsidRDefault="00F3720E" w:rsidP="00F3720E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DA7E1B2" w14:textId="77777777" w:rsidR="00F3720E" w:rsidRPr="00C57E9F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8A3977" w14:textId="77777777" w:rsidR="00F3720E" w:rsidRPr="00C57E9F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DCB4EDD" w14:textId="77777777" w:rsidR="00F3720E" w:rsidRPr="00C57E9F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9D5CCF" w14:textId="77777777" w:rsidR="00F3720E" w:rsidRPr="00C57E9F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69E4" w:rsidRPr="00C57E9F" w14:paraId="62B547E9" w14:textId="77777777" w:rsidTr="00967280">
        <w:trPr>
          <w:trHeight w:val="345"/>
        </w:trPr>
        <w:tc>
          <w:tcPr>
            <w:tcW w:w="4176" w:type="dxa"/>
            <w:shd w:val="clear" w:color="auto" w:fill="auto"/>
            <w:hideMark/>
          </w:tcPr>
          <w:p w14:paraId="5ED07683" w14:textId="77777777" w:rsidR="009E69E4" w:rsidRPr="00C57E9F" w:rsidRDefault="009E69E4" w:rsidP="009E69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88" w:type="dxa"/>
          </w:tcPr>
          <w:p w14:paraId="7E5F73BA" w14:textId="44403157" w:rsidR="009E69E4" w:rsidRPr="00C57E9F" w:rsidRDefault="009E69E4" w:rsidP="009E69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19,03</w:t>
            </w:r>
            <w:r w:rsidR="002C463E"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2EE7953E" w14:textId="05D8370A" w:rsidR="009E69E4" w:rsidRPr="00C57E9F" w:rsidRDefault="009E69E4" w:rsidP="009E69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16,968</w:t>
            </w:r>
          </w:p>
        </w:tc>
        <w:tc>
          <w:tcPr>
            <w:tcW w:w="1233" w:type="dxa"/>
            <w:shd w:val="clear" w:color="auto" w:fill="auto"/>
          </w:tcPr>
          <w:p w14:paraId="055529F1" w14:textId="7D25EAB7" w:rsidR="009E69E4" w:rsidRPr="00C57E9F" w:rsidRDefault="00320017" w:rsidP="009E69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9E69E4" w:rsidRPr="00C57E9F">
              <w:rPr>
                <w:rFonts w:ascii="Browallia New" w:hAnsi="Browallia New" w:cs="Browallia New"/>
                <w:sz w:val="28"/>
                <w:szCs w:val="28"/>
              </w:rPr>
              <w:t>,992</w:t>
            </w:r>
          </w:p>
        </w:tc>
        <w:tc>
          <w:tcPr>
            <w:tcW w:w="1188" w:type="dxa"/>
            <w:shd w:val="clear" w:color="auto" w:fill="auto"/>
          </w:tcPr>
          <w:p w14:paraId="2F36C1CB" w14:textId="3E2D10A5" w:rsidR="009E69E4" w:rsidRPr="00C57E9F" w:rsidRDefault="009E69E4" w:rsidP="009E69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11,542</w:t>
            </w:r>
          </w:p>
        </w:tc>
      </w:tr>
      <w:tr w:rsidR="009E69E4" w:rsidRPr="00C57E9F" w14:paraId="5E9D4B07" w14:textId="77777777" w:rsidTr="00967280">
        <w:trPr>
          <w:trHeight w:val="345"/>
        </w:trPr>
        <w:tc>
          <w:tcPr>
            <w:tcW w:w="4176" w:type="dxa"/>
            <w:shd w:val="clear" w:color="auto" w:fill="auto"/>
            <w:hideMark/>
          </w:tcPr>
          <w:p w14:paraId="5FC922D0" w14:textId="77777777" w:rsidR="009E69E4" w:rsidRPr="00C57E9F" w:rsidRDefault="009E69E4" w:rsidP="008F6EB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42497EB9" w14:textId="21377903" w:rsidR="009E69E4" w:rsidRPr="00C57E9F" w:rsidRDefault="008F6EBC" w:rsidP="008F6E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15" w:type="dxa"/>
          </w:tcPr>
          <w:p w14:paraId="188F4E09" w14:textId="694D558D" w:rsidR="009E69E4" w:rsidRPr="00C57E9F" w:rsidRDefault="009E69E4" w:rsidP="008F6E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(4,406)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B1660B" w14:textId="2E8E2414" w:rsidR="009E69E4" w:rsidRPr="00C57E9F" w:rsidRDefault="008F6EBC" w:rsidP="008F6E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CA4855E" w14:textId="3F71CE09" w:rsidR="009E69E4" w:rsidRPr="00C57E9F" w:rsidRDefault="009E69E4" w:rsidP="008F6E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(4,219)</w:t>
            </w:r>
          </w:p>
        </w:tc>
      </w:tr>
      <w:tr w:rsidR="009E69E4" w:rsidRPr="00C57E9F" w14:paraId="7A4985A6" w14:textId="77777777" w:rsidTr="00967280">
        <w:trPr>
          <w:trHeight w:val="225"/>
        </w:trPr>
        <w:tc>
          <w:tcPr>
            <w:tcW w:w="4176" w:type="dxa"/>
            <w:shd w:val="clear" w:color="auto" w:fill="auto"/>
            <w:hideMark/>
          </w:tcPr>
          <w:p w14:paraId="53542A40" w14:textId="77777777" w:rsidR="009E69E4" w:rsidRPr="00C57E9F" w:rsidRDefault="009E69E4" w:rsidP="009E69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</w:tcPr>
          <w:p w14:paraId="5EE5C9DE" w14:textId="5332A973" w:rsidR="009E69E4" w:rsidRPr="00C57E9F" w:rsidRDefault="009E69E4" w:rsidP="009E69E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19,03</w:t>
            </w:r>
            <w:r w:rsidR="002C463E"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307E23B7" w14:textId="56D7DE89" w:rsidR="009E69E4" w:rsidRPr="00C57E9F" w:rsidRDefault="009E69E4" w:rsidP="009E69E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22CE3B1" w14:textId="0BC09DBA" w:rsidR="009E69E4" w:rsidRPr="00C57E9F" w:rsidRDefault="009E69E4" w:rsidP="009E69E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10,992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27F0B1" w14:textId="0BFA0A16" w:rsidR="009E69E4" w:rsidRPr="00C57E9F" w:rsidRDefault="009E69E4" w:rsidP="009E69E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7,323</w:t>
            </w:r>
          </w:p>
        </w:tc>
      </w:tr>
    </w:tbl>
    <w:p w14:paraId="4B885086" w14:textId="032B86C6" w:rsidR="005829B0" w:rsidRPr="00C57E9F" w:rsidRDefault="005829B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37DE17AC" w14:textId="5E3EEEBC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F599D8E" w14:textId="1BFE22B6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F865696" w14:textId="5FB4BAB7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336BF2FF" w14:textId="4F55E56C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D4F3056" w14:textId="51FE0D63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A546702" w14:textId="33007B9D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3492FF3E" w14:textId="0656B2C3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47149006" w14:textId="7AE5FDF5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644CA0A7" w14:textId="6ABC2239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4E79D2B4" w14:textId="32950FBE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B89C963" w14:textId="440D502A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4DC926B6" w14:textId="38DEEA96" w:rsidR="001F6402" w:rsidRPr="00C57E9F" w:rsidRDefault="001F6402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5ADA477E" w14:textId="02F5A629" w:rsidR="001F6402" w:rsidRPr="00C57E9F" w:rsidRDefault="001F6402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4F43043" w14:textId="77777777" w:rsidR="001F6402" w:rsidRPr="00C57E9F" w:rsidRDefault="001F6402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4124D78" w14:textId="205AF9A9" w:rsidR="00491220" w:rsidRPr="00C57E9F" w:rsidRDefault="00491220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5D288AEE" w14:textId="77777777" w:rsidR="009253B5" w:rsidRPr="00C57E9F" w:rsidRDefault="009253B5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6D42E94" w14:textId="07FE91B1" w:rsidR="00893A1E" w:rsidRPr="00C57E9F" w:rsidRDefault="00893A1E" w:rsidP="0094743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num" w:pos="990"/>
          <w:tab w:val="left" w:pos="1080"/>
        </w:tabs>
        <w:spacing w:line="240" w:lineRule="auto"/>
        <w:ind w:left="81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C57E9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lastRenderedPageBreak/>
        <w:t>รายการ</w:t>
      </w:r>
      <w:r w:rsidRPr="00C57E9F">
        <w:rPr>
          <w:rFonts w:ascii="Browallia New" w:hAnsi="Browallia New" w:cs="Browallia New"/>
          <w:spacing w:val="-6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C57E9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C57E9F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C57E9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 </w:t>
      </w:r>
      <w:r w:rsidRPr="00C57E9F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="003D2504" w:rsidRPr="00C57E9F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="00967280" w:rsidRPr="00C57E9F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Pr="00C57E9F">
        <w:rPr>
          <w:rFonts w:ascii="Browallia New" w:hAnsi="Browallia New" w:cs="Browallia New"/>
          <w:spacing w:val="-6"/>
          <w:sz w:val="28"/>
          <w:szCs w:val="28"/>
        </w:rPr>
        <w:t>25</w:t>
      </w:r>
      <w:r w:rsidR="00320017" w:rsidRPr="00C57E9F">
        <w:rPr>
          <w:rFonts w:ascii="Browallia New" w:hAnsi="Browallia New" w:cs="Browallia New" w:hint="cs"/>
          <w:spacing w:val="-6"/>
          <w:sz w:val="28"/>
          <w:szCs w:val="28"/>
        </w:rPr>
        <w:t>6</w:t>
      </w:r>
      <w:r w:rsidR="00967280" w:rsidRPr="00C57E9F">
        <w:rPr>
          <w:rFonts w:ascii="Browallia New" w:hAnsi="Browallia New" w:cs="Browallia New"/>
          <w:spacing w:val="-6"/>
          <w:sz w:val="28"/>
          <w:szCs w:val="28"/>
        </w:rPr>
        <w:t>1</w:t>
      </w:r>
      <w:r w:rsidRPr="00C57E9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pacing w:val="-6"/>
          <w:sz w:val="28"/>
          <w:szCs w:val="28"/>
          <w:cs/>
        </w:rPr>
        <w:t>มีดังนี้</w:t>
      </w:r>
    </w:p>
    <w:p w14:paraId="650BA7AF" w14:textId="77777777" w:rsidR="00893A1E" w:rsidRPr="00C57E9F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"/>
        <w:tblW w:w="89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320"/>
        <w:gridCol w:w="1163"/>
        <w:gridCol w:w="1164"/>
        <w:gridCol w:w="1177"/>
        <w:gridCol w:w="1128"/>
      </w:tblGrid>
      <w:tr w:rsidR="00BC7478" w:rsidRPr="00C57E9F" w14:paraId="0264C482" w14:textId="77777777" w:rsidTr="00B61A77">
        <w:trPr>
          <w:trHeight w:val="301"/>
        </w:trPr>
        <w:tc>
          <w:tcPr>
            <w:tcW w:w="4320" w:type="dxa"/>
            <w:shd w:val="clear" w:color="auto" w:fill="auto"/>
            <w:hideMark/>
          </w:tcPr>
          <w:p w14:paraId="6BF86D44" w14:textId="77777777" w:rsidR="00BC7478" w:rsidRPr="00C57E9F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3484C809" w14:textId="77777777" w:rsidR="00BC7478" w:rsidRPr="00C57E9F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C57E9F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C7478" w:rsidRPr="00C57E9F" w14:paraId="059A5A06" w14:textId="77777777" w:rsidTr="00B61A77">
        <w:trPr>
          <w:trHeight w:val="326"/>
        </w:trPr>
        <w:tc>
          <w:tcPr>
            <w:tcW w:w="4320" w:type="dxa"/>
            <w:shd w:val="clear" w:color="auto" w:fill="auto"/>
            <w:hideMark/>
          </w:tcPr>
          <w:p w14:paraId="6ED36BD7" w14:textId="77777777" w:rsidR="00BC7478" w:rsidRPr="00C57E9F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ab/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C57E9F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C57E9F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C7478" w:rsidRPr="00C57E9F" w14:paraId="7A8E4EC5" w14:textId="77777777" w:rsidTr="00B61A77">
        <w:trPr>
          <w:trHeight w:val="338"/>
        </w:trPr>
        <w:tc>
          <w:tcPr>
            <w:tcW w:w="4320" w:type="dxa"/>
            <w:shd w:val="clear" w:color="auto" w:fill="auto"/>
          </w:tcPr>
          <w:p w14:paraId="0D7C58FF" w14:textId="77777777" w:rsidR="00BC7478" w:rsidRPr="00C57E9F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hideMark/>
          </w:tcPr>
          <w:p w14:paraId="766EE6AE" w14:textId="770DFB76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67280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64" w:type="dxa"/>
            <w:shd w:val="clear" w:color="auto" w:fill="auto"/>
            <w:hideMark/>
          </w:tcPr>
          <w:p w14:paraId="17949C52" w14:textId="307FC0F8" w:rsidR="00BC7478" w:rsidRPr="00C57E9F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967280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7" w:type="dxa"/>
            <w:shd w:val="clear" w:color="auto" w:fill="auto"/>
            <w:hideMark/>
          </w:tcPr>
          <w:p w14:paraId="3B3DBA0D" w14:textId="53C8E1CA" w:rsidR="00BC7478" w:rsidRPr="00C57E9F" w:rsidRDefault="00BC7478" w:rsidP="00BC7478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967280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28" w:type="dxa"/>
            <w:shd w:val="clear" w:color="auto" w:fill="auto"/>
            <w:hideMark/>
          </w:tcPr>
          <w:p w14:paraId="4A174A68" w14:textId="0AB0DDF8" w:rsidR="00BC7478" w:rsidRPr="00C57E9F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967280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BC7478" w:rsidRPr="00C57E9F" w14:paraId="1C90AAE8" w14:textId="77777777" w:rsidTr="00B61A77">
        <w:trPr>
          <w:trHeight w:val="301"/>
        </w:trPr>
        <w:tc>
          <w:tcPr>
            <w:tcW w:w="4320" w:type="dxa"/>
            <w:shd w:val="clear" w:color="auto" w:fill="auto"/>
          </w:tcPr>
          <w:p w14:paraId="4070D759" w14:textId="77777777" w:rsidR="00BC7478" w:rsidRPr="00C57E9F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4024DDE" w14:textId="77777777" w:rsidR="00BC7478" w:rsidRPr="00C57E9F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7722401" w14:textId="77777777" w:rsidR="00BC7478" w:rsidRPr="00C57E9F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0DBF27C" w14:textId="77777777" w:rsidR="00BC7478" w:rsidRPr="00C57E9F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0F25AC2" w14:textId="77777777" w:rsidR="00BC7478" w:rsidRPr="00C57E9F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5D7" w:rsidRPr="00C57E9F" w14:paraId="57464B6A" w14:textId="77777777" w:rsidTr="00B61A77">
        <w:trPr>
          <w:trHeight w:val="301"/>
        </w:trPr>
        <w:tc>
          <w:tcPr>
            <w:tcW w:w="4320" w:type="dxa"/>
            <w:shd w:val="clear" w:color="auto" w:fill="auto"/>
            <w:hideMark/>
          </w:tcPr>
          <w:p w14:paraId="74F94571" w14:textId="77777777" w:rsidR="00D305D7" w:rsidRPr="00C57E9F" w:rsidRDefault="00D305D7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9EA04FA" w14:textId="55B1C9CA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16,968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1CDA74A" w14:textId="4A95C9F4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16,128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9978BC4" w14:textId="550D2147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11,542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D9956E" w14:textId="35EA1A95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8,463</w:t>
            </w:r>
          </w:p>
        </w:tc>
      </w:tr>
      <w:tr w:rsidR="002059B0" w:rsidRPr="00C57E9F" w14:paraId="74347284" w14:textId="77777777" w:rsidTr="00B61A77">
        <w:trPr>
          <w:trHeight w:val="301"/>
        </w:trPr>
        <w:tc>
          <w:tcPr>
            <w:tcW w:w="4320" w:type="dxa"/>
            <w:shd w:val="clear" w:color="auto" w:fill="auto"/>
          </w:tcPr>
          <w:p w14:paraId="1CA2A509" w14:textId="0EE39564" w:rsidR="002059B0" w:rsidRPr="00C57E9F" w:rsidRDefault="0058439C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A2181F" w14:textId="11CAFD0B" w:rsidR="002059B0" w:rsidRPr="00C57E9F" w:rsidRDefault="00302A52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3842C89" w14:textId="40A95745" w:rsidR="002059B0" w:rsidRPr="00C57E9F" w:rsidRDefault="008F6EBC" w:rsidP="008F6EB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957CFF"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0AD6459" w14:textId="7615B5E6" w:rsidR="002059B0" w:rsidRPr="00C57E9F" w:rsidRDefault="001519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6EFAFB4" w14:textId="753A3B7A" w:rsidR="002059B0" w:rsidRPr="00C57E9F" w:rsidRDefault="00957CFF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305D7" w:rsidRPr="00C57E9F" w14:paraId="26CD98D6" w14:textId="77777777" w:rsidTr="00B61A77">
        <w:trPr>
          <w:trHeight w:val="301"/>
        </w:trPr>
        <w:tc>
          <w:tcPr>
            <w:tcW w:w="4320" w:type="dxa"/>
            <w:shd w:val="clear" w:color="auto" w:fill="auto"/>
            <w:hideMark/>
          </w:tcPr>
          <w:p w14:paraId="3EC81306" w14:textId="77777777" w:rsidR="00D305D7" w:rsidRPr="00C57E9F" w:rsidRDefault="00D305D7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ต้นทุนบริการปีปัจจุบัน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C8EAE24" w14:textId="3C25562D" w:rsidR="00D305D7" w:rsidRPr="00C57E9F" w:rsidRDefault="00C13963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5,00</w:t>
            </w:r>
            <w:r w:rsidR="000D10A7" w:rsidRPr="00C57E9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8BB5034" w14:textId="6F71607E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4,674</w:t>
            </w:r>
          </w:p>
        </w:tc>
        <w:tc>
          <w:tcPr>
            <w:tcW w:w="1177" w:type="dxa"/>
            <w:shd w:val="clear" w:color="auto" w:fill="auto"/>
          </w:tcPr>
          <w:p w14:paraId="3500AC6A" w14:textId="7AB76534" w:rsidR="00D305D7" w:rsidRPr="00C57E9F" w:rsidRDefault="000C025C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2,773</w:t>
            </w:r>
          </w:p>
        </w:tc>
        <w:tc>
          <w:tcPr>
            <w:tcW w:w="1128" w:type="dxa"/>
            <w:shd w:val="clear" w:color="auto" w:fill="auto"/>
          </w:tcPr>
          <w:p w14:paraId="75E329F5" w14:textId="710A8870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3,339</w:t>
            </w:r>
          </w:p>
        </w:tc>
      </w:tr>
      <w:tr w:rsidR="00D305D7" w:rsidRPr="00C57E9F" w14:paraId="5682185C" w14:textId="77777777" w:rsidTr="00B61A77">
        <w:trPr>
          <w:trHeight w:val="301"/>
        </w:trPr>
        <w:tc>
          <w:tcPr>
            <w:tcW w:w="4320" w:type="dxa"/>
            <w:shd w:val="clear" w:color="auto" w:fill="auto"/>
            <w:hideMark/>
          </w:tcPr>
          <w:p w14:paraId="386D14E5" w14:textId="77777777" w:rsidR="00D305D7" w:rsidRPr="00C57E9F" w:rsidRDefault="00D305D7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BC77626" w14:textId="639CF620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E0C6B4B" w14:textId="6B8FAD38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177" w:type="dxa"/>
            <w:shd w:val="clear" w:color="auto" w:fill="auto"/>
          </w:tcPr>
          <w:p w14:paraId="7D7CEDC4" w14:textId="56A95EA2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334</w:t>
            </w:r>
          </w:p>
        </w:tc>
        <w:tc>
          <w:tcPr>
            <w:tcW w:w="1128" w:type="dxa"/>
            <w:shd w:val="clear" w:color="auto" w:fill="auto"/>
          </w:tcPr>
          <w:p w14:paraId="3CBA6A05" w14:textId="3C212760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</w:tr>
      <w:tr w:rsidR="00D305D7" w:rsidRPr="00C57E9F" w14:paraId="6BB73501" w14:textId="77777777" w:rsidTr="00B61A77">
        <w:trPr>
          <w:trHeight w:val="301"/>
        </w:trPr>
        <w:tc>
          <w:tcPr>
            <w:tcW w:w="4320" w:type="dxa"/>
            <w:shd w:val="clear" w:color="auto" w:fill="auto"/>
          </w:tcPr>
          <w:p w14:paraId="57ED5364" w14:textId="554DD490" w:rsidR="00D305D7" w:rsidRPr="00C57E9F" w:rsidRDefault="00D305D7" w:rsidP="008F6EB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การปรับมูลค่า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ขาดทุน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A51897" w14:textId="0CEB78BE" w:rsidR="00D305D7" w:rsidRPr="00C57E9F" w:rsidRDefault="008F6EBC" w:rsidP="008F6EB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6AD3CF6" w14:textId="01F52978" w:rsidR="00D305D7" w:rsidRPr="00C57E9F" w:rsidRDefault="00D305D7" w:rsidP="008F6EB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(4,286)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F08769D" w14:textId="43283192" w:rsidR="00D305D7" w:rsidRPr="00C57E9F" w:rsidRDefault="008F6EBC" w:rsidP="008F6EB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2BB6FA8" w14:textId="5EF05CEC" w:rsidR="00D305D7" w:rsidRPr="00C57E9F" w:rsidRDefault="00D305D7" w:rsidP="008F6EB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(623)</w:t>
            </w:r>
          </w:p>
        </w:tc>
      </w:tr>
      <w:tr w:rsidR="00D305D7" w:rsidRPr="00C57E9F" w14:paraId="7F8920E1" w14:textId="77777777" w:rsidTr="00B61A77">
        <w:trPr>
          <w:trHeight w:val="326"/>
        </w:trPr>
        <w:tc>
          <w:tcPr>
            <w:tcW w:w="4320" w:type="dxa"/>
            <w:shd w:val="clear" w:color="auto" w:fill="auto"/>
            <w:hideMark/>
          </w:tcPr>
          <w:p w14:paraId="6E795150" w14:textId="7FD53B0A" w:rsidR="00D305D7" w:rsidRPr="00C57E9F" w:rsidRDefault="00D305D7" w:rsidP="008F6EB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ผลประโยชน์จ่ายระหว่างปี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F3154D6" w14:textId="7831B8DF" w:rsidR="00D305D7" w:rsidRPr="00C57E9F" w:rsidRDefault="00D305D7" w:rsidP="008F6E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(4,40</w:t>
            </w:r>
            <w:r w:rsidR="000D10A7" w:rsidRPr="00C57E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290696F" w14:textId="151AE04B" w:rsidR="00D305D7" w:rsidRPr="00C57E9F" w:rsidRDefault="008F6EBC" w:rsidP="008F6E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29C367" w14:textId="4477C572" w:rsidR="00D305D7" w:rsidRPr="00C57E9F" w:rsidRDefault="00D305D7" w:rsidP="008F6E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(4,219)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23A3ED4" w14:textId="56291C70" w:rsidR="00D305D7" w:rsidRPr="00C57E9F" w:rsidRDefault="008F6EBC" w:rsidP="008F6E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D305D7" w:rsidRPr="00C57E9F" w14:paraId="434880B0" w14:textId="77777777" w:rsidTr="00B61A77">
        <w:trPr>
          <w:trHeight w:val="362"/>
        </w:trPr>
        <w:tc>
          <w:tcPr>
            <w:tcW w:w="4320" w:type="dxa"/>
            <w:shd w:val="clear" w:color="auto" w:fill="auto"/>
            <w:hideMark/>
          </w:tcPr>
          <w:p w14:paraId="4ABF5E16" w14:textId="77777777" w:rsidR="00D305D7" w:rsidRPr="00C57E9F" w:rsidRDefault="00D305D7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A893FB2" w14:textId="061B5159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19,03</w:t>
            </w:r>
            <w:r w:rsidR="00D91C4E" w:rsidRPr="00C57E9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E5D5100" w14:textId="239240F9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16,968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CF955D4" w14:textId="407AAF23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10,992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5E5DFC" w14:textId="4A15864D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11,542</w:t>
            </w:r>
          </w:p>
        </w:tc>
      </w:tr>
      <w:tr w:rsidR="00D305D7" w:rsidRPr="00C57E9F" w14:paraId="67F7EE20" w14:textId="77777777" w:rsidTr="00B61A77">
        <w:trPr>
          <w:trHeight w:val="301"/>
        </w:trPr>
        <w:tc>
          <w:tcPr>
            <w:tcW w:w="4320" w:type="dxa"/>
            <w:shd w:val="clear" w:color="auto" w:fill="auto"/>
          </w:tcPr>
          <w:p w14:paraId="4F7DA83E" w14:textId="77777777" w:rsidR="00D305D7" w:rsidRPr="00C57E9F" w:rsidRDefault="00D305D7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2AC373B" w14:textId="77777777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3CF8AB4" w14:textId="77777777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C09050B" w14:textId="77777777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1132ED1" w14:textId="77777777" w:rsidR="00D305D7" w:rsidRPr="00C57E9F" w:rsidRDefault="00D305D7" w:rsidP="00D305D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5D7" w:rsidRPr="00C57E9F" w14:paraId="09AB2DF3" w14:textId="77777777" w:rsidTr="00B61A77">
        <w:trPr>
          <w:trHeight w:val="350"/>
        </w:trPr>
        <w:tc>
          <w:tcPr>
            <w:tcW w:w="4320" w:type="dxa"/>
            <w:shd w:val="clear" w:color="auto" w:fill="auto"/>
            <w:hideMark/>
          </w:tcPr>
          <w:p w14:paraId="2D77388A" w14:textId="77777777" w:rsidR="00D305D7" w:rsidRPr="00C57E9F" w:rsidRDefault="00D305D7" w:rsidP="00D305D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ไม่ได้จัดตั้งเป็นกองทุนทั้งหมด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1C0C3B9" w14:textId="5F2E2659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19,03</w:t>
            </w:r>
            <w:r w:rsidR="00C11968" w:rsidRPr="00C57E9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B2175E2" w14:textId="3CD359E3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16,968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DB44B98" w14:textId="30F88889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10,992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8C50706" w14:textId="36CE1CFA" w:rsidR="00D305D7" w:rsidRPr="00C57E9F" w:rsidRDefault="00D305D7" w:rsidP="00D305D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11,542</w:t>
            </w:r>
          </w:p>
        </w:tc>
      </w:tr>
    </w:tbl>
    <w:p w14:paraId="77A77129" w14:textId="77777777" w:rsidR="00EA7591" w:rsidRPr="00C57E9F" w:rsidRDefault="00EA7591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6DA5AE" w14:textId="3FB26E17" w:rsidR="00B4033D" w:rsidRPr="00C57E9F" w:rsidRDefault="00893A1E" w:rsidP="00CA778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1D026C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A8665D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320017" w:rsidRPr="00C57E9F">
        <w:rPr>
          <w:rFonts w:ascii="Browallia New" w:hAnsi="Browallia New" w:cs="Browallia New" w:hint="cs"/>
          <w:sz w:val="28"/>
          <w:szCs w:val="28"/>
        </w:rPr>
        <w:t>6</w:t>
      </w:r>
      <w:r w:rsidR="00A8665D" w:rsidRPr="00C57E9F">
        <w:rPr>
          <w:rFonts w:ascii="Browallia New" w:hAnsi="Browallia New" w:cs="Browallia New"/>
          <w:sz w:val="28"/>
          <w:szCs w:val="28"/>
        </w:rPr>
        <w:t>1</w:t>
      </w:r>
      <w:r w:rsidR="00BF3E29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1A5B9F50" w14:textId="77777777" w:rsidR="00B4033D" w:rsidRPr="00C57E9F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90"/>
        <w:gridCol w:w="1525"/>
        <w:gridCol w:w="1452"/>
        <w:gridCol w:w="1563"/>
      </w:tblGrid>
      <w:tr w:rsidR="00893A1E" w:rsidRPr="00C57E9F" w14:paraId="0388AF64" w14:textId="77777777" w:rsidTr="001E5CA2">
        <w:tc>
          <w:tcPr>
            <w:tcW w:w="2970" w:type="dxa"/>
            <w:hideMark/>
          </w:tcPr>
          <w:p w14:paraId="1F9618D1" w14:textId="77777777" w:rsidR="00893A1E" w:rsidRPr="00C57E9F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ab/>
            </w:r>
          </w:p>
        </w:tc>
        <w:tc>
          <w:tcPr>
            <w:tcW w:w="3015" w:type="dxa"/>
            <w:gridSpan w:val="2"/>
            <w:vAlign w:val="bottom"/>
            <w:hideMark/>
          </w:tcPr>
          <w:p w14:paraId="5C42DD2B" w14:textId="77777777" w:rsidR="00893A1E" w:rsidRPr="00C57E9F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C57E9F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BF3E29" w:rsidRPr="00C57E9F" w14:paraId="6F7E647A" w14:textId="77777777" w:rsidTr="001E5CA2">
        <w:tc>
          <w:tcPr>
            <w:tcW w:w="2970" w:type="dxa"/>
          </w:tcPr>
          <w:p w14:paraId="2DBD3C96" w14:textId="77777777" w:rsidR="00BF3E29" w:rsidRPr="00C57E9F" w:rsidRDefault="00BF3E29" w:rsidP="00BF3E2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0" w:type="dxa"/>
            <w:hideMark/>
          </w:tcPr>
          <w:p w14:paraId="4FCA153E" w14:textId="7D903D96" w:rsidR="00BF3E29" w:rsidRPr="00C57E9F" w:rsidRDefault="001D026C" w:rsidP="00BF3E2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665D"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525" w:type="dxa"/>
            <w:hideMark/>
          </w:tcPr>
          <w:p w14:paraId="169DC1B2" w14:textId="28D329A7" w:rsidR="00BF3E29" w:rsidRPr="00C57E9F" w:rsidRDefault="001D026C" w:rsidP="00BF3E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A8665D"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452" w:type="dxa"/>
            <w:shd w:val="clear" w:color="auto" w:fill="auto"/>
            <w:hideMark/>
          </w:tcPr>
          <w:p w14:paraId="3D1C78CB" w14:textId="1AD1A729" w:rsidR="00BF3E29" w:rsidRPr="00C57E9F" w:rsidRDefault="001D026C" w:rsidP="00BF3E2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665D"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14:paraId="0852E741" w14:textId="1DD484B3" w:rsidR="00BF3E29" w:rsidRPr="00C57E9F" w:rsidRDefault="001D026C" w:rsidP="00BF3E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A8665D"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A44D20" w:rsidRPr="00C57E9F" w14:paraId="4C457687" w14:textId="77777777" w:rsidTr="001E5CA2">
        <w:tc>
          <w:tcPr>
            <w:tcW w:w="2970" w:type="dxa"/>
          </w:tcPr>
          <w:p w14:paraId="5EE1A18B" w14:textId="77777777" w:rsidR="00A44D20" w:rsidRPr="00C57E9F" w:rsidRDefault="00A44D2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0FF29D7" w14:textId="26C5C445" w:rsidR="00A44D20" w:rsidRPr="00C57E9F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25" w:type="dxa"/>
            <w:vAlign w:val="bottom"/>
          </w:tcPr>
          <w:p w14:paraId="27F4D681" w14:textId="482570F6" w:rsidR="00A44D20" w:rsidRPr="00C57E9F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D5CB95" w14:textId="7C86CCA0" w:rsidR="00A44D20" w:rsidRPr="00C57E9F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02F0003B" w14:textId="5EBCA565" w:rsidR="00A44D20" w:rsidRPr="00C57E9F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</w:tr>
      <w:tr w:rsidR="00DA7FD0" w:rsidRPr="00C57E9F" w14:paraId="420CE088" w14:textId="77777777" w:rsidTr="001E5CA2">
        <w:tc>
          <w:tcPr>
            <w:tcW w:w="2970" w:type="dxa"/>
          </w:tcPr>
          <w:p w14:paraId="05E59FEF" w14:textId="77777777" w:rsidR="00DA7FD0" w:rsidRPr="00C57E9F" w:rsidRDefault="00DA7FD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5353CBC" w14:textId="77777777" w:rsidR="00DA7FD0" w:rsidRPr="00C57E9F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25" w:type="dxa"/>
            <w:vAlign w:val="bottom"/>
          </w:tcPr>
          <w:p w14:paraId="7667D8E0" w14:textId="77777777" w:rsidR="00DA7FD0" w:rsidRPr="00C57E9F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8F80EC0" w14:textId="77777777" w:rsidR="00DA7FD0" w:rsidRPr="00C57E9F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F5A9B84" w14:textId="77777777" w:rsidR="00DA7FD0" w:rsidRPr="00C57E9F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03EB5" w:rsidRPr="00C57E9F" w14:paraId="235E0545" w14:textId="77777777" w:rsidTr="001E5CA2">
        <w:tc>
          <w:tcPr>
            <w:tcW w:w="2970" w:type="dxa"/>
            <w:hideMark/>
          </w:tcPr>
          <w:p w14:paraId="1FE1017F" w14:textId="77777777" w:rsidR="00003EB5" w:rsidRPr="00C57E9F" w:rsidRDefault="00003EB5" w:rsidP="00003EB5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(ต่อปี)</w:t>
            </w:r>
          </w:p>
        </w:tc>
        <w:tc>
          <w:tcPr>
            <w:tcW w:w="1490" w:type="dxa"/>
            <w:shd w:val="clear" w:color="auto" w:fill="auto"/>
          </w:tcPr>
          <w:p w14:paraId="16033790" w14:textId="06D79049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2.30 - 3.51</w:t>
            </w:r>
          </w:p>
        </w:tc>
        <w:tc>
          <w:tcPr>
            <w:tcW w:w="1525" w:type="dxa"/>
          </w:tcPr>
          <w:p w14:paraId="14773B4C" w14:textId="7F7993E8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2.30 - 3.51</w:t>
            </w:r>
          </w:p>
        </w:tc>
        <w:tc>
          <w:tcPr>
            <w:tcW w:w="1452" w:type="dxa"/>
            <w:shd w:val="clear" w:color="auto" w:fill="auto"/>
          </w:tcPr>
          <w:p w14:paraId="3D2A9DFD" w14:textId="46F3D423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3.13</w:t>
            </w:r>
          </w:p>
        </w:tc>
        <w:tc>
          <w:tcPr>
            <w:tcW w:w="1563" w:type="dxa"/>
            <w:shd w:val="clear" w:color="auto" w:fill="auto"/>
          </w:tcPr>
          <w:p w14:paraId="26FBC269" w14:textId="0F1E81D8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3.13</w:t>
            </w:r>
          </w:p>
        </w:tc>
      </w:tr>
      <w:tr w:rsidR="00003EB5" w:rsidRPr="00C57E9F" w14:paraId="6A5401C4" w14:textId="77777777" w:rsidTr="001E5CA2">
        <w:tc>
          <w:tcPr>
            <w:tcW w:w="2970" w:type="dxa"/>
            <w:hideMark/>
          </w:tcPr>
          <w:p w14:paraId="68FCFAB6" w14:textId="77777777" w:rsidR="00003EB5" w:rsidRPr="00C57E9F" w:rsidRDefault="00003EB5" w:rsidP="00003EB5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(ต่อปี)</w:t>
            </w:r>
          </w:p>
        </w:tc>
        <w:tc>
          <w:tcPr>
            <w:tcW w:w="1490" w:type="dxa"/>
            <w:shd w:val="clear" w:color="auto" w:fill="auto"/>
          </w:tcPr>
          <w:p w14:paraId="4C2AFF5E" w14:textId="16C7072E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2.79 - 5.83</w:t>
            </w:r>
          </w:p>
        </w:tc>
        <w:tc>
          <w:tcPr>
            <w:tcW w:w="1525" w:type="dxa"/>
          </w:tcPr>
          <w:p w14:paraId="28939E87" w14:textId="762C2842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2.79 - 5.83</w:t>
            </w:r>
          </w:p>
        </w:tc>
        <w:tc>
          <w:tcPr>
            <w:tcW w:w="1452" w:type="dxa"/>
            <w:shd w:val="clear" w:color="auto" w:fill="auto"/>
          </w:tcPr>
          <w:p w14:paraId="423571AA" w14:textId="131E2D0B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5.83</w:t>
            </w:r>
          </w:p>
        </w:tc>
        <w:tc>
          <w:tcPr>
            <w:tcW w:w="1563" w:type="dxa"/>
            <w:shd w:val="clear" w:color="auto" w:fill="auto"/>
          </w:tcPr>
          <w:p w14:paraId="175671AF" w14:textId="2067E3DB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5.83</w:t>
            </w:r>
          </w:p>
        </w:tc>
      </w:tr>
      <w:tr w:rsidR="00003EB5" w:rsidRPr="00C57E9F" w14:paraId="615E4281" w14:textId="77777777" w:rsidTr="001E5CA2">
        <w:tc>
          <w:tcPr>
            <w:tcW w:w="2970" w:type="dxa"/>
          </w:tcPr>
          <w:p w14:paraId="650ACF0D" w14:textId="77777777" w:rsidR="00003EB5" w:rsidRPr="00C57E9F" w:rsidRDefault="00003EB5" w:rsidP="00003EB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490" w:type="dxa"/>
            <w:shd w:val="clear" w:color="auto" w:fill="auto"/>
          </w:tcPr>
          <w:p w14:paraId="6C6B2E33" w14:textId="77777777" w:rsidR="00003EB5" w:rsidRPr="00C57E9F" w:rsidRDefault="00003EB5" w:rsidP="00003EB5">
            <w:pPr>
              <w:spacing w:line="240" w:lineRule="auto"/>
              <w:ind w:left="-3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6821CF0B" w14:textId="66D84719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ไทยปี 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25" w:type="dxa"/>
          </w:tcPr>
          <w:p w14:paraId="17116B48" w14:textId="77777777" w:rsidR="00003EB5" w:rsidRPr="00C57E9F" w:rsidRDefault="00003EB5" w:rsidP="00003EB5">
            <w:pPr>
              <w:spacing w:line="240" w:lineRule="auto"/>
              <w:ind w:left="-3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7410D3F3" w14:textId="124D7403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ไทยปี  </w:t>
            </w: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452" w:type="dxa"/>
            <w:shd w:val="clear" w:color="auto" w:fill="auto"/>
          </w:tcPr>
          <w:p w14:paraId="4C35C892" w14:textId="07B2A8CF" w:rsidR="00003EB5" w:rsidRPr="00C57E9F" w:rsidRDefault="00003EB5" w:rsidP="00003EB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ของตารางมรณะไทยปี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563" w:type="dxa"/>
            <w:shd w:val="clear" w:color="auto" w:fill="auto"/>
          </w:tcPr>
          <w:p w14:paraId="465C6367" w14:textId="4C9D1EBA" w:rsidR="00003EB5" w:rsidRPr="00C57E9F" w:rsidRDefault="00003EB5" w:rsidP="00003EB5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C57E9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ของตารางมรณะไทยปี </w:t>
            </w:r>
            <w:r w:rsidRPr="00C57E9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</w:tbl>
    <w:p w14:paraId="06CF0963" w14:textId="77777777" w:rsidR="00A41400" w:rsidRPr="00C57E9F" w:rsidRDefault="00A41400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848BA7" w14:textId="3BAD5AEC" w:rsidR="00D52B9E" w:rsidRPr="00C57E9F" w:rsidRDefault="00893A1E" w:rsidP="00AB1A06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มูลค่าปัจจุบันของโครงการผลประโยชน์พนักงาน ถูกวัดโดยใช้วิธีคิดลดแต่ละหน่วยที่ประมาณการระยะเวลาถัวเฉลี่ยถ่วงน้ำหนักของภาระผูกพันผลประโยชน์ที่กำหนดไว้ </w:t>
      </w:r>
      <w:r w:rsidR="00DA4DB3" w:rsidRPr="00C57E9F">
        <w:rPr>
          <w:rFonts w:ascii="Browallia New" w:hAnsi="Browallia New" w:cs="Browallia New"/>
          <w:sz w:val="28"/>
          <w:szCs w:val="28"/>
          <w:lang w:val="en-GB"/>
        </w:rPr>
        <w:t>5</w:t>
      </w:r>
      <w:r w:rsidR="0015754A" w:rsidRPr="00C57E9F">
        <w:rPr>
          <w:rFonts w:ascii="Browallia New" w:hAnsi="Browallia New" w:cs="Browallia New"/>
          <w:sz w:val="28"/>
          <w:szCs w:val="28"/>
          <w:lang w:val="en-GB"/>
        </w:rPr>
        <w:t xml:space="preserve"> – </w:t>
      </w:r>
      <w:r w:rsidR="00DA4DB3" w:rsidRPr="00C57E9F">
        <w:rPr>
          <w:rFonts w:ascii="Browallia New" w:hAnsi="Browallia New" w:cs="Browallia New"/>
          <w:sz w:val="28"/>
          <w:szCs w:val="28"/>
          <w:lang w:val="en-GB"/>
        </w:rPr>
        <w:t>24</w:t>
      </w:r>
      <w:r w:rsidR="0015754A"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0485DCEA" w14:textId="77777777" w:rsidR="00491220" w:rsidRPr="00C57E9F" w:rsidRDefault="00491220" w:rsidP="00AB1A06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29726E" w14:textId="0C3778F9" w:rsidR="00AD0F44" w:rsidRPr="00C57E9F" w:rsidRDefault="00AD0F44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14:paraId="47289125" w14:textId="77777777" w:rsidR="00947438" w:rsidRPr="00C57E9F" w:rsidRDefault="00947438" w:rsidP="0094743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494558" w14:textId="2117905F" w:rsidR="00AD0F44" w:rsidRPr="00C57E9F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C57E9F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19" w:type="dxa"/>
        <w:tblInd w:w="852" w:type="dxa"/>
        <w:tblLayout w:type="fixed"/>
        <w:tblLook w:val="04A0" w:firstRow="1" w:lastRow="0" w:firstColumn="1" w:lastColumn="0" w:noHBand="0" w:noVBand="1"/>
      </w:tblPr>
      <w:tblGrid>
        <w:gridCol w:w="3514"/>
        <w:gridCol w:w="1079"/>
        <w:gridCol w:w="236"/>
        <w:gridCol w:w="1081"/>
        <w:gridCol w:w="236"/>
        <w:gridCol w:w="1069"/>
        <w:gridCol w:w="236"/>
        <w:gridCol w:w="1068"/>
      </w:tblGrid>
      <w:tr w:rsidR="00893A1E" w:rsidRPr="00C57E9F" w14:paraId="38ACE7D5" w14:textId="77777777" w:rsidTr="00365D17">
        <w:tc>
          <w:tcPr>
            <w:tcW w:w="3514" w:type="dxa"/>
          </w:tcPr>
          <w:p w14:paraId="1E464000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05" w:type="dxa"/>
            <w:gridSpan w:val="7"/>
            <w:hideMark/>
          </w:tcPr>
          <w:p w14:paraId="08121499" w14:textId="3589297C" w:rsidR="00893A1E" w:rsidRPr="00C57E9F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C57E9F" w14:paraId="439CB36E" w14:textId="77777777" w:rsidTr="00365D17">
        <w:tc>
          <w:tcPr>
            <w:tcW w:w="3514" w:type="dxa"/>
          </w:tcPr>
          <w:p w14:paraId="5C469D56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47438" w:rsidRPr="00C57E9F" w14:paraId="78623E9D" w14:textId="77777777" w:rsidTr="00365D17">
        <w:tc>
          <w:tcPr>
            <w:tcW w:w="3514" w:type="dxa"/>
          </w:tcPr>
          <w:p w14:paraId="6D9C5C7F" w14:textId="77777777" w:rsidR="00947438" w:rsidRPr="00C57E9F" w:rsidRDefault="00947438" w:rsidP="00947438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576AA" w14:textId="4BFD594F" w:rsidR="00947438" w:rsidRPr="00C57E9F" w:rsidRDefault="00947438" w:rsidP="0094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61B6B" w14:textId="77777777" w:rsidR="00947438" w:rsidRPr="00C57E9F" w:rsidRDefault="00947438" w:rsidP="0094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6B289" w14:textId="24EBAA50" w:rsidR="00947438" w:rsidRPr="00C57E9F" w:rsidRDefault="00947438" w:rsidP="0094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07C035F" w14:textId="77777777" w:rsidR="00947438" w:rsidRPr="00C57E9F" w:rsidRDefault="00947438" w:rsidP="0094743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9FF92" w14:textId="47C481A0" w:rsidR="00947438" w:rsidRPr="00C57E9F" w:rsidRDefault="00947438" w:rsidP="0094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5664" w14:textId="77777777" w:rsidR="00947438" w:rsidRPr="00C57E9F" w:rsidRDefault="00947438" w:rsidP="0094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EAD8" w14:textId="6DC0DE6C" w:rsidR="00947438" w:rsidRPr="00C57E9F" w:rsidRDefault="00947438" w:rsidP="00947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893A1E" w:rsidRPr="00C57E9F" w14:paraId="0799AF7D" w14:textId="77777777" w:rsidTr="00DB0F7E">
        <w:trPr>
          <w:trHeight w:val="239"/>
        </w:trPr>
        <w:tc>
          <w:tcPr>
            <w:tcW w:w="3514" w:type="dxa"/>
          </w:tcPr>
          <w:p w14:paraId="6C0902F8" w14:textId="77777777" w:rsidR="00893A1E" w:rsidRPr="00C57E9F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3963" w:rsidRPr="00C57E9F" w14:paraId="5C5AC33C" w14:textId="77777777" w:rsidTr="00DB0F7E">
        <w:trPr>
          <w:trHeight w:val="239"/>
        </w:trPr>
        <w:tc>
          <w:tcPr>
            <w:tcW w:w="3514" w:type="dxa"/>
          </w:tcPr>
          <w:p w14:paraId="424AEB58" w14:textId="0C9AA054" w:rsidR="00C13963" w:rsidRPr="00C57E9F" w:rsidRDefault="00425F2E" w:rsidP="008F6EB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4F335A45" w14:textId="60E91A8E" w:rsidR="00C13963" w:rsidRPr="00C57E9F" w:rsidRDefault="00F77338" w:rsidP="008F6EB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236" w:type="dxa"/>
          </w:tcPr>
          <w:p w14:paraId="001AF7F7" w14:textId="77777777" w:rsidR="00C13963" w:rsidRPr="00C57E9F" w:rsidRDefault="00C13963" w:rsidP="008F6E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25A76B9D" w14:textId="0D208B94" w:rsidR="00C13963" w:rsidRPr="00C57E9F" w:rsidRDefault="008F6EBC" w:rsidP="008F6E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36" w:type="dxa"/>
          </w:tcPr>
          <w:p w14:paraId="22D8384F" w14:textId="77777777" w:rsidR="00C13963" w:rsidRPr="00C57E9F" w:rsidRDefault="00C13963" w:rsidP="008F6E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</w:tcPr>
          <w:p w14:paraId="5BF5017E" w14:textId="218AB1FC" w:rsidR="00C13963" w:rsidRPr="00C57E9F" w:rsidRDefault="000870DB" w:rsidP="008F6EB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236" w:type="dxa"/>
          </w:tcPr>
          <w:p w14:paraId="614733F6" w14:textId="77777777" w:rsidR="00C13963" w:rsidRPr="00C57E9F" w:rsidRDefault="00C13963" w:rsidP="008F6E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</w:tcPr>
          <w:p w14:paraId="03A14182" w14:textId="17F40CBF" w:rsidR="00C13963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BA2EE7" w:rsidRPr="00C57E9F" w14:paraId="5660AD02" w14:textId="77777777" w:rsidTr="00365D17">
        <w:tc>
          <w:tcPr>
            <w:tcW w:w="3514" w:type="dxa"/>
            <w:hideMark/>
          </w:tcPr>
          <w:p w14:paraId="2DEE0EED" w14:textId="77777777" w:rsidR="00BA2EE7" w:rsidRPr="00C57E9F" w:rsidRDefault="00BA2EE7" w:rsidP="00BA2EE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BF5CA3" w14:textId="61AA7B81" w:rsidR="00BA2EE7" w:rsidRPr="00C57E9F" w:rsidRDefault="00BA2EE7" w:rsidP="00F77338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</w:t>
            </w:r>
            <w:r w:rsidR="004416A8" w:rsidRPr="00C57E9F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="00C619D5"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8519814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D442051" w14:textId="658DFCA8" w:rsidR="00BA2EE7" w:rsidRPr="00C57E9F" w:rsidRDefault="00BA2EE7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4,674</w:t>
            </w:r>
          </w:p>
        </w:tc>
        <w:tc>
          <w:tcPr>
            <w:tcW w:w="236" w:type="dxa"/>
          </w:tcPr>
          <w:p w14:paraId="5998903A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CE1E1E1" w14:textId="64317128" w:rsidR="00BA2EE7" w:rsidRPr="00C57E9F" w:rsidRDefault="000870DB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2,77</w:t>
            </w:r>
            <w:r w:rsidR="004416A8" w:rsidRPr="00C57E9F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0A3424B" w14:textId="77777777" w:rsidR="00BA2EE7" w:rsidRPr="00C57E9F" w:rsidRDefault="00BA2EE7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232EAA5" w14:textId="04050376" w:rsidR="00BA2EE7" w:rsidRPr="00C57E9F" w:rsidRDefault="00BA2EE7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3,339</w:t>
            </w:r>
          </w:p>
        </w:tc>
      </w:tr>
      <w:tr w:rsidR="00BA2EE7" w:rsidRPr="00C57E9F" w14:paraId="6DF7D2B5" w14:textId="77777777" w:rsidTr="00365D17">
        <w:tc>
          <w:tcPr>
            <w:tcW w:w="3514" w:type="dxa"/>
          </w:tcPr>
          <w:p w14:paraId="55DA033C" w14:textId="77777777" w:rsidR="00BA2EE7" w:rsidRPr="00C57E9F" w:rsidRDefault="00BA2EE7" w:rsidP="00BA2EE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BB0903" w14:textId="264CFD48" w:rsidR="00BA2EE7" w:rsidRPr="00C57E9F" w:rsidRDefault="00BA2EE7" w:rsidP="00F77338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501</w:t>
            </w:r>
          </w:p>
        </w:tc>
        <w:tc>
          <w:tcPr>
            <w:tcW w:w="236" w:type="dxa"/>
          </w:tcPr>
          <w:p w14:paraId="4D55875D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36DB5E" w14:textId="1322B916" w:rsidR="00BA2EE7" w:rsidRPr="00C57E9F" w:rsidRDefault="00BA2EE7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048A8429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0FCD8A8" w14:textId="2C3E8457" w:rsidR="00BA2EE7" w:rsidRPr="00C57E9F" w:rsidRDefault="00BA2EE7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0F1094FA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A2FFC89" w14:textId="4F626F9A" w:rsidR="00BA2EE7" w:rsidRPr="00C57E9F" w:rsidRDefault="00BA2EE7" w:rsidP="00BA2EE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363</w:t>
            </w:r>
          </w:p>
        </w:tc>
      </w:tr>
      <w:tr w:rsidR="00BA2EE7" w:rsidRPr="00C57E9F" w14:paraId="3C2E1CA1" w14:textId="77777777" w:rsidTr="00365D17">
        <w:trPr>
          <w:trHeight w:val="36"/>
        </w:trPr>
        <w:tc>
          <w:tcPr>
            <w:tcW w:w="3514" w:type="dxa"/>
            <w:hideMark/>
          </w:tcPr>
          <w:p w14:paraId="05D9E86B" w14:textId="77777777" w:rsidR="00BA2EE7" w:rsidRPr="00C57E9F" w:rsidRDefault="00BA2EE7" w:rsidP="00BA2EE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3B5B874F" w:rsidR="00BA2EE7" w:rsidRPr="00C57E9F" w:rsidRDefault="00BA2EE7" w:rsidP="00F77338">
            <w:pPr>
              <w:tabs>
                <w:tab w:val="clear" w:pos="907"/>
                <w:tab w:val="left" w:pos="96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6,</w:t>
            </w:r>
            <w:r w:rsidR="00270709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6E4237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889BF3D" w14:textId="77777777" w:rsidR="00BA2EE7" w:rsidRPr="00C57E9F" w:rsidRDefault="00BA2EE7" w:rsidP="00BA2EE7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362344BA" w:rsidR="00BA2EE7" w:rsidRPr="00C57E9F" w:rsidRDefault="00BA2EE7" w:rsidP="00BA2EE7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5,126</w:t>
            </w:r>
          </w:p>
        </w:tc>
        <w:tc>
          <w:tcPr>
            <w:tcW w:w="236" w:type="dxa"/>
          </w:tcPr>
          <w:p w14:paraId="5B080445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5C2248A0" w:rsidR="00BA2EE7" w:rsidRPr="00C57E9F" w:rsidRDefault="00BA2EE7" w:rsidP="00BA2EE7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3,669</w:t>
            </w:r>
          </w:p>
        </w:tc>
        <w:tc>
          <w:tcPr>
            <w:tcW w:w="236" w:type="dxa"/>
          </w:tcPr>
          <w:p w14:paraId="4390CEBD" w14:textId="77777777" w:rsidR="00BA2EE7" w:rsidRPr="00C57E9F" w:rsidRDefault="00BA2EE7" w:rsidP="00BA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0E604775" w:rsidR="00BA2EE7" w:rsidRPr="00C57E9F" w:rsidRDefault="00BA2EE7" w:rsidP="00BA2EE7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3,702</w:t>
            </w:r>
          </w:p>
        </w:tc>
      </w:tr>
    </w:tbl>
    <w:p w14:paraId="23AF5440" w14:textId="260EC962" w:rsidR="00893A1E" w:rsidRPr="00C57E9F" w:rsidRDefault="00893A1E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3E6622AF" w14:textId="6F4D585B" w:rsidR="00634E88" w:rsidRPr="00C57E9F" w:rsidRDefault="00634E88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5439186" w14:textId="4818A1C7" w:rsidR="00634E88" w:rsidRPr="00C57E9F" w:rsidRDefault="00634E88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เมื</w:t>
      </w:r>
      <w:r w:rsidR="00687071" w:rsidRPr="00C57E9F">
        <w:rPr>
          <w:rFonts w:ascii="Browallia New" w:hAnsi="Browallia New" w:cs="Browallia New" w:hint="cs"/>
          <w:sz w:val="28"/>
          <w:szCs w:val="28"/>
          <w:cs/>
        </w:rPr>
        <w:t>่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อวันที่</w:t>
      </w:r>
      <w:r w:rsidRPr="00C57E9F">
        <w:rPr>
          <w:rFonts w:ascii="Browallia New" w:hAnsi="Browallia New" w:cs="Browallia New" w:hint="cs"/>
          <w:sz w:val="28"/>
          <w:szCs w:val="28"/>
        </w:rPr>
        <w:t> 5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Pr="00C57E9F">
        <w:rPr>
          <w:rFonts w:ascii="Browallia New" w:hAnsi="Browallia New" w:cs="Browallia New" w:hint="cs"/>
          <w:sz w:val="28"/>
          <w:szCs w:val="28"/>
        </w:rPr>
        <w:t> 2562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สภานิติบัญญัติแห่งชาติได้ประกาศพระราชบัญญัติคุ้มครองแรงงาน</w:t>
      </w:r>
      <w:r w:rsidR="00C57043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ฉบับที่</w:t>
      </w:r>
      <w:r w:rsidRPr="00C57E9F">
        <w:rPr>
          <w:rFonts w:ascii="Browallia New" w:hAnsi="Browallia New" w:cs="Browallia New" w:hint="cs"/>
          <w:sz w:val="28"/>
          <w:szCs w:val="28"/>
        </w:rPr>
        <w:t> 7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พ.ศ.</w:t>
      </w:r>
      <w:r w:rsidRPr="00C57E9F">
        <w:rPr>
          <w:rFonts w:ascii="Browallia New" w:hAnsi="Browallia New" w:cs="Browallia New" w:hint="cs"/>
          <w:sz w:val="28"/>
          <w:szCs w:val="28"/>
        </w:rPr>
        <w:t> 2562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ในราชกิจจา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นุเ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บกษา ซึ่งให้สิทธิแก่ลูกจ้างที่ทำงานติดต่อกันครบ</w:t>
      </w:r>
      <w:r w:rsidRPr="00C57E9F">
        <w:rPr>
          <w:rFonts w:ascii="Browallia New" w:hAnsi="Browallia New" w:cs="Browallia New" w:hint="cs"/>
          <w:sz w:val="28"/>
          <w:szCs w:val="28"/>
        </w:rPr>
        <w:t> 20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ปีขึ้นไป ได้รับค่าชดเชยไม่น้อยกว่าค่าจ้างอัตราสุดท้าย</w:t>
      </w:r>
      <w:r w:rsidRPr="00C57E9F">
        <w:rPr>
          <w:rFonts w:ascii="Browallia New" w:hAnsi="Browallia New" w:cs="Browallia New" w:hint="cs"/>
          <w:sz w:val="28"/>
          <w:szCs w:val="28"/>
        </w:rPr>
        <w:t> 400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วัน กฎหมายฉบับปรับปรุงมีผลบังคับใช้ตั้งแต่วันที่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Pr="00C57E9F">
        <w:rPr>
          <w:rFonts w:ascii="Browallia New" w:hAnsi="Browallia New" w:cs="Browallia New" w:hint="cs"/>
          <w:sz w:val="28"/>
          <w:szCs w:val="28"/>
        </w:rPr>
        <w:t>2562 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และส่งผลให้ภาระผูกพันผลประโยชน์พนักงานรวมถึงต้นทุนบริการในอดีตในกำไรขาดทุนเพิ่มขึ้นจำนวน</w:t>
      </w:r>
      <w:r w:rsidRPr="00C57E9F">
        <w:rPr>
          <w:rFonts w:ascii="Browallia New" w:hAnsi="Browallia New" w:cs="Browallia New" w:hint="cs"/>
          <w:sz w:val="28"/>
          <w:szCs w:val="28"/>
        </w:rPr>
        <w:t> </w:t>
      </w:r>
      <w:r w:rsidRPr="00C57E9F">
        <w:rPr>
          <w:rFonts w:ascii="Browallia New" w:hAnsi="Browallia New" w:cs="Browallia New"/>
          <w:sz w:val="28"/>
          <w:szCs w:val="28"/>
        </w:rPr>
        <w:t xml:space="preserve">1.0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 w:hint="cs"/>
          <w:sz w:val="28"/>
          <w:szCs w:val="28"/>
        </w:rPr>
        <w:t>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  <w:r w:rsidRPr="00C57E9F">
        <w:rPr>
          <w:rFonts w:ascii="Browallia New" w:hAnsi="Browallia New" w:cs="Browallia New" w:hint="cs"/>
          <w:sz w:val="28"/>
          <w:szCs w:val="28"/>
        </w:rPr>
        <w:t>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57E9F">
        <w:rPr>
          <w:rFonts w:ascii="Browallia New" w:hAnsi="Browallia New" w:cs="Browallia New" w:hint="cs"/>
          <w:sz w:val="28"/>
          <w:szCs w:val="28"/>
        </w:rPr>
        <w:t> </w:t>
      </w:r>
      <w:r w:rsidRPr="00C57E9F">
        <w:rPr>
          <w:rFonts w:ascii="Browallia New" w:hAnsi="Browallia New" w:cs="Browallia New"/>
          <w:sz w:val="28"/>
          <w:szCs w:val="28"/>
        </w:rPr>
        <w:t>0.6</w:t>
      </w:r>
      <w:r w:rsidRPr="00C57E9F">
        <w:rPr>
          <w:rFonts w:ascii="Browallia New" w:hAnsi="Browallia New" w:cs="Browallia New" w:hint="cs"/>
          <w:sz w:val="28"/>
          <w:szCs w:val="28"/>
        </w:rPr>
        <w:t>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57E9F">
        <w:rPr>
          <w:rFonts w:ascii="Browallia New" w:hAnsi="Browallia New" w:cs="Browallia New" w:hint="cs"/>
          <w:sz w:val="28"/>
          <w:szCs w:val="28"/>
        </w:rPr>
        <w:t> 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ในงบการเงินเฉพาะของบริษัท</w:t>
      </w:r>
    </w:p>
    <w:p w14:paraId="0B95A0D1" w14:textId="21807296" w:rsidR="00DA7FD0" w:rsidRPr="00C57E9F" w:rsidRDefault="00DA7FD0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154E48" w14:textId="77777777" w:rsidR="00893A1E" w:rsidRPr="00C57E9F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ผลประโยชน์ในกำไรขาดทุนเบ็ดเสร็จอื่นที่เกี่ยวข้องกับผลประโยชน์ของพนักงานมีดังนี้</w:t>
      </w:r>
    </w:p>
    <w:p w14:paraId="7D6903CF" w14:textId="77777777" w:rsidR="00893A1E" w:rsidRPr="00C57E9F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7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198"/>
        <w:gridCol w:w="859"/>
        <w:gridCol w:w="236"/>
        <w:gridCol w:w="862"/>
        <w:gridCol w:w="252"/>
        <w:gridCol w:w="900"/>
        <w:gridCol w:w="248"/>
        <w:gridCol w:w="922"/>
      </w:tblGrid>
      <w:tr w:rsidR="00893A1E" w:rsidRPr="00C57E9F" w14:paraId="7DC64003" w14:textId="77777777" w:rsidTr="00437ADD">
        <w:tc>
          <w:tcPr>
            <w:tcW w:w="4198" w:type="dxa"/>
            <w:shd w:val="clear" w:color="auto" w:fill="auto"/>
          </w:tcPr>
          <w:p w14:paraId="40C40C5E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79" w:type="dxa"/>
            <w:gridSpan w:val="7"/>
            <w:shd w:val="clear" w:color="auto" w:fill="auto"/>
            <w:hideMark/>
          </w:tcPr>
          <w:p w14:paraId="3C1B48D7" w14:textId="77777777" w:rsidR="00893A1E" w:rsidRPr="00C57E9F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: </w:t>
            </w:r>
            <w:r w:rsidR="00A03135"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893A1E" w:rsidRPr="00C57E9F" w14:paraId="2090CDAC" w14:textId="77777777" w:rsidTr="00437ADD">
        <w:tc>
          <w:tcPr>
            <w:tcW w:w="4198" w:type="dxa"/>
            <w:shd w:val="clear" w:color="auto" w:fill="auto"/>
          </w:tcPr>
          <w:p w14:paraId="3992A01C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5371A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4DEFAD9F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48A0B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F3E29" w:rsidRPr="00C57E9F" w14:paraId="6437DB54" w14:textId="77777777" w:rsidTr="00437ADD">
        <w:tc>
          <w:tcPr>
            <w:tcW w:w="4198" w:type="dxa"/>
            <w:shd w:val="clear" w:color="auto" w:fill="auto"/>
          </w:tcPr>
          <w:p w14:paraId="6E2EF4C2" w14:textId="77777777" w:rsidR="00BF3E29" w:rsidRPr="00C57E9F" w:rsidRDefault="00BF3E29" w:rsidP="00BF3E29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095F0" w14:textId="14594202" w:rsidR="00BF3E29" w:rsidRPr="00C57E9F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37ADD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4DB8C" w14:textId="77777777" w:rsidR="00BF3E29" w:rsidRPr="00C57E9F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76F03" w14:textId="795F99F4" w:rsidR="00BF3E29" w:rsidRPr="00C57E9F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437ADD"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5DCAA852" w14:textId="77777777" w:rsidR="00BF3E29" w:rsidRPr="00C57E9F" w:rsidRDefault="00BF3E29" w:rsidP="00BF3E2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830A6" w14:textId="44A42CD9" w:rsidR="00BF3E29" w:rsidRPr="00C57E9F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37ADD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87F" w14:textId="77777777" w:rsidR="00BF3E29" w:rsidRPr="00C57E9F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161F5" w14:textId="5BD260F9" w:rsidR="00BF3E29" w:rsidRPr="00C57E9F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437ADD"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893A1E" w:rsidRPr="00C57E9F" w14:paraId="5257044A" w14:textId="77777777" w:rsidTr="00437ADD">
        <w:tc>
          <w:tcPr>
            <w:tcW w:w="4198" w:type="dxa"/>
            <w:shd w:val="clear" w:color="auto" w:fill="auto"/>
          </w:tcPr>
          <w:p w14:paraId="4DE611DD" w14:textId="77777777" w:rsidR="00893A1E" w:rsidRPr="00C57E9F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817CA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C56550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CB275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8E73135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79E16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0458980C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DC6F8" w14:textId="77777777" w:rsidR="00893A1E" w:rsidRPr="00C57E9F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2FEC" w:rsidRPr="00C57E9F" w14:paraId="431DEB37" w14:textId="77777777" w:rsidTr="00685BA7">
        <w:tc>
          <w:tcPr>
            <w:tcW w:w="4198" w:type="dxa"/>
            <w:shd w:val="clear" w:color="auto" w:fill="auto"/>
            <w:hideMark/>
          </w:tcPr>
          <w:p w14:paraId="3B4B0852" w14:textId="77777777" w:rsidR="00522FEC" w:rsidRPr="00C57E9F" w:rsidRDefault="00522FEC" w:rsidP="00522FE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รเปลี่ยนแปลงของ</w:t>
            </w:r>
          </w:p>
          <w:p w14:paraId="6F4C6FCF" w14:textId="7383DB70" w:rsidR="00522FEC" w:rsidRPr="00C57E9F" w:rsidRDefault="00522FEC" w:rsidP="00522FE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การปรับปรุง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859" w:type="dxa"/>
            <w:shd w:val="clear" w:color="auto" w:fill="auto"/>
          </w:tcPr>
          <w:p w14:paraId="637B934D" w14:textId="2E73FE37" w:rsidR="00522FEC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EC46AB" w14:textId="77777777" w:rsidR="00522FEC" w:rsidRPr="00C57E9F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6A4BBD" w14:textId="50623AEE" w:rsidR="00522FEC" w:rsidRPr="00C57E9F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36" w:type="dxa"/>
            <w:shd w:val="clear" w:color="auto" w:fill="auto"/>
          </w:tcPr>
          <w:p w14:paraId="22E86F19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FAD8F7" w14:textId="43A732BC" w:rsidR="00522FEC" w:rsidRPr="00C57E9F" w:rsidRDefault="00522FEC" w:rsidP="00522FE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(5,170)</w:t>
            </w:r>
          </w:p>
        </w:tc>
        <w:tc>
          <w:tcPr>
            <w:tcW w:w="252" w:type="dxa"/>
            <w:shd w:val="clear" w:color="auto" w:fill="auto"/>
          </w:tcPr>
          <w:p w14:paraId="37624F20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109941" w14:textId="77777777" w:rsidR="00522FEC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</w:p>
          <w:p w14:paraId="73C8E62F" w14:textId="77777777" w:rsidR="00522FEC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825ED5" w14:textId="442D0598" w:rsidR="00522FEC" w:rsidRPr="00C57E9F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  <w:tc>
          <w:tcPr>
            <w:tcW w:w="248" w:type="dxa"/>
            <w:shd w:val="clear" w:color="auto" w:fill="auto"/>
          </w:tcPr>
          <w:p w14:paraId="117CF3EA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9418F29" w14:textId="5AAE543B" w:rsidR="00522FEC" w:rsidRPr="00C57E9F" w:rsidRDefault="00522FEC" w:rsidP="00522FE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(738)</w:t>
            </w:r>
          </w:p>
        </w:tc>
      </w:tr>
      <w:tr w:rsidR="00522FEC" w:rsidRPr="00C57E9F" w14:paraId="22FA8713" w14:textId="77777777" w:rsidTr="00685BA7">
        <w:tc>
          <w:tcPr>
            <w:tcW w:w="4198" w:type="dxa"/>
            <w:shd w:val="clear" w:color="auto" w:fill="auto"/>
            <w:hideMark/>
          </w:tcPr>
          <w:p w14:paraId="6DD581AE" w14:textId="1CD6B317" w:rsidR="00522FEC" w:rsidRPr="00C57E9F" w:rsidRDefault="00522FEC" w:rsidP="00522FE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C57E9F">
              <w:rPr>
                <w:rFonts w:ascii="Browallia New" w:hAnsi="Browallia New" w:cs="Browallia New"/>
                <w:color w:val="FFFFFF" w:themeColor="background1"/>
                <w:sz w:val="24"/>
                <w:szCs w:val="24"/>
                <w:cs/>
              </w:rPr>
              <w:t>ปร</w:t>
            </w:r>
            <w:proofErr w:type="spellEnd"/>
            <w:r w:rsidRPr="00C57E9F">
              <w:rPr>
                <w:rFonts w:ascii="Browallia New" w:hAnsi="Browallia New" w:cs="Browallia New"/>
                <w:color w:val="FFFFFF" w:themeColor="background1"/>
                <w:sz w:val="24"/>
                <w:szCs w:val="24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859" w:type="dxa"/>
            <w:shd w:val="clear" w:color="auto" w:fill="auto"/>
          </w:tcPr>
          <w:p w14:paraId="32DCF536" w14:textId="76B46DA3" w:rsidR="00522FEC" w:rsidRPr="00C57E9F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36" w:type="dxa"/>
            <w:shd w:val="clear" w:color="auto" w:fill="auto"/>
          </w:tcPr>
          <w:p w14:paraId="61B7DBFA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657EEAF9" w14:textId="47D92870" w:rsidR="00522FEC" w:rsidRPr="00C57E9F" w:rsidRDefault="00522FEC" w:rsidP="00522FE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252" w:type="dxa"/>
            <w:shd w:val="clear" w:color="auto" w:fill="auto"/>
          </w:tcPr>
          <w:p w14:paraId="5109348A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31630E" w14:textId="753AE627" w:rsidR="00522FEC" w:rsidRPr="00C57E9F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48" w:type="dxa"/>
            <w:shd w:val="clear" w:color="auto" w:fill="auto"/>
          </w:tcPr>
          <w:p w14:paraId="26B1F085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2409756" w14:textId="7BFDF7BA" w:rsidR="00522FEC" w:rsidRPr="00C57E9F" w:rsidRDefault="00522FEC" w:rsidP="00522FE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(964)</w:t>
            </w:r>
          </w:p>
        </w:tc>
      </w:tr>
      <w:tr w:rsidR="00522FEC" w:rsidRPr="00C57E9F" w14:paraId="533A040D" w14:textId="77777777" w:rsidTr="00685BA7">
        <w:tc>
          <w:tcPr>
            <w:tcW w:w="4198" w:type="dxa"/>
            <w:shd w:val="clear" w:color="auto" w:fill="auto"/>
            <w:hideMark/>
          </w:tcPr>
          <w:p w14:paraId="001CACA9" w14:textId="748714C3" w:rsidR="00522FEC" w:rsidRPr="00C57E9F" w:rsidRDefault="00522FEC" w:rsidP="00522FE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color w:val="FFFFFF" w:themeColor="background1"/>
                <w:sz w:val="24"/>
                <w:szCs w:val="24"/>
                <w:cs/>
              </w:rPr>
              <w:t>ผล</w:t>
            </w:r>
            <w:r w:rsidRPr="00C57E9F">
              <w:rPr>
                <w:rFonts w:ascii="Browallia New" w:hAnsi="Browallia New" w:cs="Browallia New"/>
                <w:color w:val="FFFFFF" w:themeColor="background1"/>
                <w:sz w:val="24"/>
                <w:szCs w:val="24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6718912E" w14:textId="414825B8" w:rsidR="00522FEC" w:rsidRPr="00C57E9F" w:rsidRDefault="00522FEC" w:rsidP="00522FEC">
            <w:pPr>
              <w:tabs>
                <w:tab w:val="clear" w:pos="454"/>
                <w:tab w:val="left" w:pos="394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36" w:type="dxa"/>
            <w:shd w:val="clear" w:color="auto" w:fill="auto"/>
          </w:tcPr>
          <w:p w14:paraId="34867DFC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9C0078" w14:textId="70F13CBB" w:rsidR="00522FEC" w:rsidRPr="00C57E9F" w:rsidRDefault="00522FEC" w:rsidP="00522FE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252" w:type="dxa"/>
            <w:shd w:val="clear" w:color="auto" w:fill="auto"/>
          </w:tcPr>
          <w:p w14:paraId="49CABFDA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2EFA3F" w14:textId="5CF668EE" w:rsidR="00522FEC" w:rsidRPr="00C57E9F" w:rsidRDefault="00522FEC" w:rsidP="00522FEC">
            <w:pPr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48" w:type="dxa"/>
            <w:shd w:val="clear" w:color="auto" w:fill="auto"/>
          </w:tcPr>
          <w:p w14:paraId="5F42F383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684E460" w14:textId="5915A57C" w:rsidR="00522FEC" w:rsidRPr="00C57E9F" w:rsidRDefault="00522FEC" w:rsidP="00522FE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1,079</w:t>
            </w:r>
          </w:p>
        </w:tc>
      </w:tr>
      <w:tr w:rsidR="00522FEC" w:rsidRPr="00C57E9F" w14:paraId="59ABB0BF" w14:textId="77777777" w:rsidTr="00685BA7">
        <w:trPr>
          <w:trHeight w:val="36"/>
        </w:trPr>
        <w:tc>
          <w:tcPr>
            <w:tcW w:w="4198" w:type="dxa"/>
            <w:shd w:val="clear" w:color="auto" w:fill="auto"/>
            <w:hideMark/>
          </w:tcPr>
          <w:p w14:paraId="73BA4401" w14:textId="77777777" w:rsidR="00522FEC" w:rsidRPr="00C57E9F" w:rsidRDefault="00522FEC" w:rsidP="00522FE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Style w:val="hps"/>
                <w:rFonts w:ascii="Browallia New" w:hAnsi="Browallia New" w:cs="Browallia New"/>
                <w:sz w:val="24"/>
                <w:szCs w:val="24"/>
                <w:cs/>
              </w:rPr>
              <w:t>รว</w:t>
            </w:r>
            <w:r w:rsidRPr="00C57E9F">
              <w:rPr>
                <w:rStyle w:val="hps"/>
                <w:rFonts w:ascii="Browallia New" w:hAnsi="Browallia New" w:cs="Browallia New" w:hint="cs"/>
                <w:sz w:val="24"/>
                <w:szCs w:val="24"/>
                <w:cs/>
              </w:rPr>
              <w:t>ม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BCFE009" w14:textId="18251324" w:rsidR="00522FEC" w:rsidRPr="00C57E9F" w:rsidRDefault="00522FEC" w:rsidP="00522FEC">
            <w:pPr>
              <w:tabs>
                <w:tab w:val="clear" w:pos="227"/>
                <w:tab w:val="clear" w:pos="454"/>
                <w:tab w:val="left" w:pos="394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294E9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9A767BE" w14:textId="71B3CF49" w:rsidR="00522FEC" w:rsidRPr="00C57E9F" w:rsidRDefault="00522FEC" w:rsidP="00522FE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(4,286)</w:t>
            </w:r>
          </w:p>
        </w:tc>
        <w:tc>
          <w:tcPr>
            <w:tcW w:w="252" w:type="dxa"/>
            <w:shd w:val="clear" w:color="auto" w:fill="auto"/>
          </w:tcPr>
          <w:p w14:paraId="1643A73D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C738B84" w14:textId="30B157CD" w:rsidR="00522FEC" w:rsidRPr="00C57E9F" w:rsidRDefault="00522FEC" w:rsidP="00522FE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248" w:type="dxa"/>
            <w:shd w:val="clear" w:color="auto" w:fill="auto"/>
          </w:tcPr>
          <w:p w14:paraId="37BC1990" w14:textId="77777777" w:rsidR="00522FEC" w:rsidRPr="00C57E9F" w:rsidRDefault="00522FEC" w:rsidP="00522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62D79EF" w14:textId="2E7A7D42" w:rsidR="00522FEC" w:rsidRPr="00C57E9F" w:rsidRDefault="00522FEC" w:rsidP="00522FE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(623)</w:t>
            </w:r>
          </w:p>
        </w:tc>
      </w:tr>
    </w:tbl>
    <w:p w14:paraId="0D266CC6" w14:textId="77777777" w:rsidR="007A514C" w:rsidRPr="00C57E9F" w:rsidRDefault="007A514C" w:rsidP="008F6EBC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01AB3E" w14:textId="74B324DE" w:rsidR="00B4033D" w:rsidRPr="00C57E9F" w:rsidRDefault="003A6FDF" w:rsidP="002D3B21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</w:t>
      </w:r>
      <w:r w:rsidR="00893A1E" w:rsidRPr="00C57E9F">
        <w:rPr>
          <w:rFonts w:ascii="Browallia New" w:hAnsi="Browallia New" w:cs="Browallia New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ทั้งหมดข้างต้นจะถูกรวมอยู่ในรายการที่ไม่ต้องจัดประเภทใหม่เข้าไปไว้ในงบกำไรหรือขาดทุนใน ภายหลัง</w:t>
      </w:r>
    </w:p>
    <w:p w14:paraId="5FC4BDBA" w14:textId="77777777" w:rsidR="00391316" w:rsidRPr="00C57E9F" w:rsidRDefault="00391316" w:rsidP="002D3B21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2EDE9F" w14:textId="77777777" w:rsidR="00893A1E" w:rsidRPr="00C57E9F" w:rsidRDefault="00893A1E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151F340F" w14:textId="77777777" w:rsidR="00893A1E" w:rsidRPr="00C57E9F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5F5989A" w14:textId="3275BC99" w:rsidR="00DD5860" w:rsidRPr="00C57E9F" w:rsidRDefault="00893A1E" w:rsidP="00193597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อื่นๆ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p w14:paraId="05CA9A6D" w14:textId="77777777" w:rsidR="001B1880" w:rsidRPr="00C57E9F" w:rsidRDefault="001B1880" w:rsidP="001B188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081923" w:rsidRPr="00C57E9F" w14:paraId="37D7942B" w14:textId="77777777" w:rsidTr="00A62AF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C2871FD" w14:textId="77777777" w:rsidR="00081923" w:rsidRPr="00C57E9F" w:rsidRDefault="00081923" w:rsidP="00193597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770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C57E9F" w:rsidRDefault="00081923" w:rsidP="00804F76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081923" w:rsidRPr="00C57E9F" w14:paraId="0628C921" w14:textId="77777777" w:rsidTr="00A62AF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45C1574" w14:textId="77777777" w:rsidR="00081923" w:rsidRPr="00C57E9F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C57E9F" w14:paraId="1428E603" w14:textId="77777777" w:rsidTr="00A62AF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5B8B58D" w14:textId="77777777" w:rsidR="00081923" w:rsidRPr="00C57E9F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7A19D5C2" w14:textId="19A71F91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A2BD9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4C2A7720" w14:textId="3E3EA616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A2BD9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081923" w:rsidRPr="00C57E9F" w14:paraId="2F659DF8" w14:textId="77777777" w:rsidTr="00A62AFE">
        <w:trPr>
          <w:tblHeader/>
        </w:trPr>
        <w:tc>
          <w:tcPr>
            <w:tcW w:w="3780" w:type="dxa"/>
            <w:shd w:val="clear" w:color="auto" w:fill="auto"/>
            <w:vAlign w:val="bottom"/>
            <w:hideMark/>
          </w:tcPr>
          <w:p w14:paraId="000CBD56" w14:textId="77777777" w:rsidR="00081923" w:rsidRPr="00C57E9F" w:rsidRDefault="00081923" w:rsidP="00804F76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4E1BFCF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61A459E7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919CAF5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C57E9F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081923" w:rsidRPr="00C57E9F" w14:paraId="7F547292" w14:textId="77777777" w:rsidTr="00081923">
        <w:tc>
          <w:tcPr>
            <w:tcW w:w="3780" w:type="dxa"/>
            <w:shd w:val="clear" w:color="auto" w:fill="auto"/>
            <w:hideMark/>
          </w:tcPr>
          <w:p w14:paraId="686A0656" w14:textId="77777777" w:rsidR="00081923" w:rsidRPr="00C57E9F" w:rsidRDefault="00081923" w:rsidP="00804F7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C57E9F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C1C127" w14:textId="77777777" w:rsidR="00081923" w:rsidRPr="00C57E9F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751BA26C" w14:textId="77777777" w:rsidR="00081923" w:rsidRPr="00C57E9F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032FE59" w14:textId="77777777" w:rsidR="00081923" w:rsidRPr="00C57E9F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315A67" w:rsidRPr="00C57E9F" w14:paraId="294FF9DE" w14:textId="77777777" w:rsidTr="00081923">
        <w:tc>
          <w:tcPr>
            <w:tcW w:w="3780" w:type="dxa"/>
            <w:shd w:val="clear" w:color="auto" w:fill="auto"/>
            <w:hideMark/>
          </w:tcPr>
          <w:p w14:paraId="65BC4DDD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47D8061C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(1,043)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0A078" w14:textId="456F2EEC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1,178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9B8EEB1" w14:textId="418A0619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(524)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9C0A3" w14:textId="3BA86803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569</w:t>
            </w:r>
          </w:p>
        </w:tc>
      </w:tr>
      <w:tr w:rsidR="00315A67" w:rsidRPr="00C57E9F" w14:paraId="71AD4DA1" w14:textId="77777777" w:rsidTr="00081923">
        <w:tc>
          <w:tcPr>
            <w:tcW w:w="3780" w:type="dxa"/>
            <w:shd w:val="clear" w:color="auto" w:fill="auto"/>
          </w:tcPr>
          <w:p w14:paraId="7C318C84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532B43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7AF820E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1D2F52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C148F" w:rsidRPr="00C57E9F" w14:paraId="10BF1968" w14:textId="77777777" w:rsidTr="00081923">
        <w:tc>
          <w:tcPr>
            <w:tcW w:w="3780" w:type="dxa"/>
            <w:shd w:val="clear" w:color="auto" w:fill="auto"/>
          </w:tcPr>
          <w:p w14:paraId="3F9F8019" w14:textId="77777777" w:rsidR="003C148F" w:rsidRPr="00C57E9F" w:rsidRDefault="003C148F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65021745" w14:textId="77777777" w:rsidR="003C148F" w:rsidRPr="00C57E9F" w:rsidRDefault="003C148F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C43AA41" w14:textId="77777777" w:rsidR="003C148F" w:rsidRPr="00C57E9F" w:rsidRDefault="003C148F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6AE74093" w14:textId="77777777" w:rsidR="003C148F" w:rsidRPr="00C57E9F" w:rsidRDefault="003C148F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4A533C0" w14:textId="77777777" w:rsidR="003C148F" w:rsidRPr="00C57E9F" w:rsidRDefault="003C148F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081BDC" w:rsidRPr="00C57E9F" w14:paraId="292C3208" w14:textId="77777777" w:rsidTr="00081923">
        <w:tc>
          <w:tcPr>
            <w:tcW w:w="3780" w:type="dxa"/>
            <w:shd w:val="clear" w:color="auto" w:fill="auto"/>
          </w:tcPr>
          <w:p w14:paraId="4865FADF" w14:textId="77777777" w:rsidR="00081BDC" w:rsidRPr="00C57E9F" w:rsidRDefault="00081BDC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0B5616A1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0AEDB42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4F1E325E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47F0D40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081BDC" w:rsidRPr="00C57E9F" w14:paraId="5A63B63D" w14:textId="77777777" w:rsidTr="00081923">
        <w:tc>
          <w:tcPr>
            <w:tcW w:w="3780" w:type="dxa"/>
            <w:shd w:val="clear" w:color="auto" w:fill="auto"/>
          </w:tcPr>
          <w:p w14:paraId="165A0138" w14:textId="77777777" w:rsidR="00081BDC" w:rsidRPr="00C57E9F" w:rsidRDefault="00081BDC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5ED73A0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1797008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ACBB182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3659075" w14:textId="77777777" w:rsidR="00081BDC" w:rsidRPr="00C57E9F" w:rsidRDefault="00081BDC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15A67" w:rsidRPr="00C57E9F" w14:paraId="504874C1" w14:textId="77777777" w:rsidTr="00081923">
        <w:tc>
          <w:tcPr>
            <w:tcW w:w="3780" w:type="dxa"/>
            <w:shd w:val="clear" w:color="auto" w:fill="auto"/>
            <w:vAlign w:val="bottom"/>
            <w:hideMark/>
          </w:tcPr>
          <w:p w14:paraId="20880876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315A67" w:rsidRPr="00C57E9F" w:rsidRDefault="00315A67" w:rsidP="00315A6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7722DD" w14:textId="77777777" w:rsidR="00315A67" w:rsidRPr="00C57E9F" w:rsidRDefault="00315A67" w:rsidP="00315A6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815F50" w14:textId="77777777" w:rsidR="00315A67" w:rsidRPr="00C57E9F" w:rsidRDefault="00315A67" w:rsidP="00315A6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32508A" w14:textId="77777777" w:rsidR="00315A67" w:rsidRPr="00C57E9F" w:rsidRDefault="00315A67" w:rsidP="00315A6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315A67" w:rsidRPr="00C57E9F" w14:paraId="66AB46D6" w14:textId="77777777" w:rsidTr="00081923">
        <w:tc>
          <w:tcPr>
            <w:tcW w:w="3780" w:type="dxa"/>
            <w:shd w:val="clear" w:color="auto" w:fill="auto"/>
            <w:hideMark/>
          </w:tcPr>
          <w:p w14:paraId="06B3F9EA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5567E9E7" w:rsidR="00315A67" w:rsidRPr="00C57E9F" w:rsidRDefault="00315A67" w:rsidP="00315A6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1,227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27C29" w14:textId="0E85186A" w:rsidR="00315A67" w:rsidRPr="00C57E9F" w:rsidRDefault="00315A67" w:rsidP="00315A6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(1,097)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912288F" w14:textId="3EDC9E50" w:rsidR="00315A67" w:rsidRPr="00C57E9F" w:rsidRDefault="00315A67" w:rsidP="00315A6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AAC93" w14:textId="0028141B" w:rsidR="00315A67" w:rsidRPr="00C57E9F" w:rsidRDefault="00315A67" w:rsidP="00315A6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(524)</w:t>
            </w:r>
          </w:p>
        </w:tc>
      </w:tr>
      <w:tr w:rsidR="00315A67" w:rsidRPr="00C57E9F" w14:paraId="74917F01" w14:textId="77777777" w:rsidTr="00081923">
        <w:tc>
          <w:tcPr>
            <w:tcW w:w="3780" w:type="dxa"/>
            <w:shd w:val="clear" w:color="auto" w:fill="auto"/>
          </w:tcPr>
          <w:p w14:paraId="53C96BDD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13BDB3E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056D130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DA3D510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1318A3F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15A67" w:rsidRPr="00C57E9F" w14:paraId="48089AD6" w14:textId="77777777" w:rsidTr="00081923">
        <w:tc>
          <w:tcPr>
            <w:tcW w:w="3780" w:type="dxa"/>
            <w:shd w:val="clear" w:color="auto" w:fill="auto"/>
            <w:vAlign w:val="bottom"/>
          </w:tcPr>
          <w:p w14:paraId="0CC24DB1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5DC73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FE7025D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29AC7" w14:textId="77777777" w:rsidR="00315A67" w:rsidRPr="00C57E9F" w:rsidRDefault="00315A67" w:rsidP="00315A6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15A67" w:rsidRPr="00C57E9F" w14:paraId="4D3F12C5" w14:textId="77777777" w:rsidTr="00B51B41">
        <w:tc>
          <w:tcPr>
            <w:tcW w:w="3780" w:type="dxa"/>
            <w:shd w:val="clear" w:color="auto" w:fill="auto"/>
          </w:tcPr>
          <w:p w14:paraId="0D28D5B8" w14:textId="77777777" w:rsidR="00315A67" w:rsidRPr="00C57E9F" w:rsidRDefault="00315A67" w:rsidP="00315A6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230657A7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(1,219)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B1957" w14:textId="455D5D89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943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981238" w14:textId="627A7D02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 w:eastAsia="en-GB" w:bidi="ar-SA"/>
              </w:rPr>
              <w:t>(638)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FD29A" w14:textId="7C588182" w:rsidR="00315A67" w:rsidRPr="00C57E9F" w:rsidRDefault="00315A67" w:rsidP="00315A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2"/>
                <w:szCs w:val="22"/>
                <w:lang w:val="en-GB" w:eastAsia="en-GB" w:bidi="ar-SA"/>
              </w:rPr>
              <w:t>694</w:t>
            </w:r>
          </w:p>
        </w:tc>
      </w:tr>
    </w:tbl>
    <w:p w14:paraId="1C8EE795" w14:textId="77777777" w:rsidR="00A23AAD" w:rsidRPr="00C57E9F" w:rsidRDefault="00A23AAD" w:rsidP="00CA77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3A2BD9" w:rsidRPr="00C57E9F" w14:paraId="28CAAF50" w14:textId="77777777" w:rsidTr="006361F6">
        <w:tc>
          <w:tcPr>
            <w:tcW w:w="3780" w:type="dxa"/>
            <w:shd w:val="clear" w:color="auto" w:fill="auto"/>
            <w:vAlign w:val="bottom"/>
          </w:tcPr>
          <w:p w14:paraId="1C750BC3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4770" w:type="dxa"/>
            <w:gridSpan w:val="4"/>
            <w:shd w:val="clear" w:color="auto" w:fill="auto"/>
            <w:vAlign w:val="bottom"/>
            <w:hideMark/>
          </w:tcPr>
          <w:p w14:paraId="5150EE16" w14:textId="77777777" w:rsidR="003A2BD9" w:rsidRPr="00C57E9F" w:rsidRDefault="003A2BD9" w:rsidP="006361F6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A2BD9" w:rsidRPr="00C57E9F" w14:paraId="0AEB0D8A" w14:textId="77777777" w:rsidTr="006361F6">
        <w:tc>
          <w:tcPr>
            <w:tcW w:w="3780" w:type="dxa"/>
            <w:shd w:val="clear" w:color="auto" w:fill="auto"/>
            <w:vAlign w:val="bottom"/>
          </w:tcPr>
          <w:p w14:paraId="02B46A6E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5E63B3AF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31F1237C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A2BD9" w:rsidRPr="00C57E9F" w14:paraId="323B271A" w14:textId="77777777" w:rsidTr="006361F6">
        <w:tc>
          <w:tcPr>
            <w:tcW w:w="3780" w:type="dxa"/>
            <w:shd w:val="clear" w:color="auto" w:fill="auto"/>
            <w:vAlign w:val="bottom"/>
          </w:tcPr>
          <w:p w14:paraId="7673112A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376674A4" w14:textId="4CDB5E8C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70957F22" w14:textId="6D1EB915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3A2BD9" w:rsidRPr="00C57E9F" w14:paraId="2EA1C706" w14:textId="77777777" w:rsidTr="006361F6">
        <w:tc>
          <w:tcPr>
            <w:tcW w:w="3780" w:type="dxa"/>
            <w:shd w:val="clear" w:color="auto" w:fill="auto"/>
            <w:vAlign w:val="bottom"/>
            <w:hideMark/>
          </w:tcPr>
          <w:p w14:paraId="2257CBB7" w14:textId="77777777" w:rsidR="003A2BD9" w:rsidRPr="00C57E9F" w:rsidRDefault="003A2BD9" w:rsidP="006361F6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1D2EF8F5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2E11A1CD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579044B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3EA6B4BF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1C70D4D6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FA1DA3A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6F3DBDA8" w14:textId="77777777" w:rsidR="003A2BD9" w:rsidRPr="00C57E9F" w:rsidRDefault="003A2BD9" w:rsidP="006361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3A2BD9" w:rsidRPr="00C57E9F" w14:paraId="29B29E83" w14:textId="77777777" w:rsidTr="006361F6">
        <w:tc>
          <w:tcPr>
            <w:tcW w:w="3780" w:type="dxa"/>
            <w:shd w:val="clear" w:color="auto" w:fill="auto"/>
            <w:hideMark/>
          </w:tcPr>
          <w:p w14:paraId="0F5D07BA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7EFE162D" w14:textId="77777777" w:rsidR="003A2BD9" w:rsidRPr="00C57E9F" w:rsidRDefault="003A2BD9" w:rsidP="006361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A5B19C" w14:textId="77777777" w:rsidR="003A2BD9" w:rsidRPr="00C57E9F" w:rsidRDefault="003A2BD9" w:rsidP="006361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139B91DB" w14:textId="77777777" w:rsidR="003A2BD9" w:rsidRPr="00C57E9F" w:rsidRDefault="003A2BD9" w:rsidP="006361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2372C7D" w14:textId="77777777" w:rsidR="003A2BD9" w:rsidRPr="00C57E9F" w:rsidRDefault="003A2BD9" w:rsidP="006361F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3A2BD9" w:rsidRPr="00C57E9F" w14:paraId="63E012D5" w14:textId="77777777" w:rsidTr="006361F6">
        <w:tc>
          <w:tcPr>
            <w:tcW w:w="3780" w:type="dxa"/>
            <w:shd w:val="clear" w:color="auto" w:fill="auto"/>
            <w:hideMark/>
          </w:tcPr>
          <w:p w14:paraId="4477DF08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5B40EC5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(679)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A785BE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764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0C28C42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(358)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BAFB2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388</w:t>
            </w:r>
          </w:p>
        </w:tc>
      </w:tr>
      <w:tr w:rsidR="003A2BD9" w:rsidRPr="00C57E9F" w14:paraId="433C8819" w14:textId="77777777" w:rsidTr="006361F6">
        <w:tc>
          <w:tcPr>
            <w:tcW w:w="3780" w:type="dxa"/>
            <w:shd w:val="clear" w:color="auto" w:fill="auto"/>
          </w:tcPr>
          <w:p w14:paraId="263F670C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6960FFE3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945A113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0F41282D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1AF0AC2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A2BD9" w:rsidRPr="00C57E9F" w14:paraId="04B97157" w14:textId="77777777" w:rsidTr="006361F6">
        <w:tc>
          <w:tcPr>
            <w:tcW w:w="3780" w:type="dxa"/>
            <w:shd w:val="clear" w:color="auto" w:fill="auto"/>
            <w:vAlign w:val="bottom"/>
            <w:hideMark/>
          </w:tcPr>
          <w:p w14:paraId="043DF5D6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80CC28C" w14:textId="77777777" w:rsidR="003A2BD9" w:rsidRPr="00C57E9F" w:rsidRDefault="003A2BD9" w:rsidP="006361F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904A59" w14:textId="77777777" w:rsidR="003A2BD9" w:rsidRPr="00C57E9F" w:rsidRDefault="003A2BD9" w:rsidP="006361F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6814233" w14:textId="77777777" w:rsidR="003A2BD9" w:rsidRPr="00C57E9F" w:rsidRDefault="003A2BD9" w:rsidP="006361F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580C2" w14:textId="77777777" w:rsidR="003A2BD9" w:rsidRPr="00C57E9F" w:rsidRDefault="003A2BD9" w:rsidP="006361F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3A2BD9" w:rsidRPr="00C57E9F" w14:paraId="5273B681" w14:textId="77777777" w:rsidTr="006361F6">
        <w:tc>
          <w:tcPr>
            <w:tcW w:w="3780" w:type="dxa"/>
            <w:shd w:val="clear" w:color="auto" w:fill="auto"/>
            <w:hideMark/>
          </w:tcPr>
          <w:p w14:paraId="593DC86E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3F1C26" w14:textId="77777777" w:rsidR="003A2BD9" w:rsidRPr="00C57E9F" w:rsidRDefault="003A2BD9" w:rsidP="006361F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716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79EC5" w14:textId="77777777" w:rsidR="003A2BD9" w:rsidRPr="00C57E9F" w:rsidRDefault="003A2BD9" w:rsidP="006361F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(645)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D02B18D" w14:textId="77777777" w:rsidR="003A2BD9" w:rsidRPr="00C57E9F" w:rsidRDefault="003A2BD9" w:rsidP="006361F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23ABA" w14:textId="77777777" w:rsidR="003A2BD9" w:rsidRPr="00C57E9F" w:rsidRDefault="003A2BD9" w:rsidP="006361F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(326)</w:t>
            </w:r>
          </w:p>
        </w:tc>
      </w:tr>
      <w:tr w:rsidR="003A2BD9" w:rsidRPr="00C57E9F" w14:paraId="0456CA69" w14:textId="77777777" w:rsidTr="006361F6">
        <w:tc>
          <w:tcPr>
            <w:tcW w:w="3780" w:type="dxa"/>
            <w:shd w:val="clear" w:color="auto" w:fill="auto"/>
          </w:tcPr>
          <w:p w14:paraId="3C2D50E6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31855FD2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4B9D414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4809E678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EDB7651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A2BD9" w:rsidRPr="00C57E9F" w14:paraId="178CCF23" w14:textId="77777777" w:rsidTr="006361F6">
        <w:tc>
          <w:tcPr>
            <w:tcW w:w="3780" w:type="dxa"/>
            <w:shd w:val="clear" w:color="auto" w:fill="auto"/>
            <w:vAlign w:val="bottom"/>
          </w:tcPr>
          <w:p w14:paraId="109FCE7A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DC0D7DD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26264E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4986331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221502" w14:textId="77777777" w:rsidR="003A2BD9" w:rsidRPr="00C57E9F" w:rsidRDefault="003A2BD9" w:rsidP="006361F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3A2BD9" w:rsidRPr="00C57E9F" w14:paraId="12838EE6" w14:textId="77777777" w:rsidTr="006361F6">
        <w:tc>
          <w:tcPr>
            <w:tcW w:w="3780" w:type="dxa"/>
            <w:shd w:val="clear" w:color="auto" w:fill="auto"/>
          </w:tcPr>
          <w:p w14:paraId="0FF32A4A" w14:textId="77777777" w:rsidR="003A2BD9" w:rsidRPr="00C57E9F" w:rsidRDefault="003A2BD9" w:rsidP="006361F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EAA11AD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(748)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50DE9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EA38B6B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(398)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877AB" w14:textId="77777777" w:rsidR="003A2BD9" w:rsidRPr="00C57E9F" w:rsidRDefault="003A2BD9" w:rsidP="006361F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430</w:t>
            </w:r>
          </w:p>
        </w:tc>
      </w:tr>
    </w:tbl>
    <w:p w14:paraId="7454D890" w14:textId="77777777" w:rsidR="00000AC9" w:rsidRPr="00C57E9F" w:rsidRDefault="00000AC9" w:rsidP="000545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60C52314" w14:textId="2BF3CCD4" w:rsidR="00F30FDE" w:rsidRPr="00C57E9F" w:rsidRDefault="00B22A6E" w:rsidP="003A2BD9">
      <w:pPr>
        <w:tabs>
          <w:tab w:val="clear" w:pos="454"/>
          <w:tab w:val="left" w:pos="720"/>
        </w:tabs>
        <w:ind w:left="900" w:hanging="5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F30FDE" w:rsidRPr="00C57E9F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30FDE"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="00F30FDE" w:rsidRPr="00C57E9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30FDE" w:rsidRPr="00C57E9F">
        <w:rPr>
          <w:rFonts w:ascii="Browallia New" w:hAnsi="Browallia New" w:cs="Browallia New"/>
          <w:sz w:val="28"/>
          <w:szCs w:val="28"/>
        </w:rPr>
        <w:t>25</w:t>
      </w:r>
      <w:r w:rsidR="00722716" w:rsidRPr="00C57E9F">
        <w:rPr>
          <w:rFonts w:ascii="Browallia New" w:hAnsi="Browallia New" w:cs="Browallia New"/>
          <w:sz w:val="28"/>
          <w:szCs w:val="28"/>
        </w:rPr>
        <w:t>6</w:t>
      </w:r>
      <w:r w:rsidR="003A2BD9" w:rsidRPr="00C57E9F">
        <w:rPr>
          <w:rFonts w:ascii="Browallia New" w:hAnsi="Browallia New" w:cs="Browallia New"/>
          <w:sz w:val="28"/>
          <w:szCs w:val="28"/>
        </w:rPr>
        <w:t>2</w:t>
      </w:r>
      <w:r w:rsidR="00F30FDE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30FDE" w:rsidRPr="00C57E9F">
        <w:rPr>
          <w:rFonts w:ascii="Browallia New" w:hAnsi="Browallia New" w:cs="Browallia New"/>
          <w:sz w:val="28"/>
          <w:szCs w:val="28"/>
          <w:cs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C57E9F" w:rsidRDefault="00F30FDE" w:rsidP="00F30FDE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85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87"/>
        <w:gridCol w:w="2244"/>
        <w:gridCol w:w="297"/>
        <w:gridCol w:w="2444"/>
      </w:tblGrid>
      <w:tr w:rsidR="009B0928" w:rsidRPr="00C57E9F" w14:paraId="3E1F235B" w14:textId="77777777" w:rsidTr="003A2BD9">
        <w:trPr>
          <w:trHeight w:val="325"/>
        </w:trPr>
        <w:tc>
          <w:tcPr>
            <w:tcW w:w="3587" w:type="dxa"/>
          </w:tcPr>
          <w:p w14:paraId="6C57B119" w14:textId="77777777" w:rsidR="009B0928" w:rsidRPr="00C57E9F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4985" w:type="dxa"/>
            <w:gridSpan w:val="3"/>
            <w:vAlign w:val="bottom"/>
            <w:hideMark/>
          </w:tcPr>
          <w:p w14:paraId="4A085E86" w14:textId="77777777" w:rsidR="009B0928" w:rsidRPr="00C57E9F" w:rsidRDefault="009B0928">
            <w:pPr>
              <w:ind w:left="-18"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  <w:tr w:rsidR="009B0928" w:rsidRPr="00C57E9F" w14:paraId="54ADB7D1" w14:textId="77777777" w:rsidTr="003A2BD9">
        <w:trPr>
          <w:trHeight w:val="325"/>
        </w:trPr>
        <w:tc>
          <w:tcPr>
            <w:tcW w:w="3587" w:type="dxa"/>
          </w:tcPr>
          <w:p w14:paraId="4B9C2A62" w14:textId="77777777" w:rsidR="009B0928" w:rsidRPr="00C57E9F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C57E9F" w:rsidRDefault="009B0928">
            <w:pPr>
              <w:ind w:left="-122" w:right="-1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C57E9F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C57E9F" w:rsidRDefault="009B0928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B0928" w:rsidRPr="00C57E9F" w14:paraId="69AAEE73" w14:textId="77777777" w:rsidTr="003A2BD9">
        <w:trPr>
          <w:trHeight w:hRule="exact" w:val="313"/>
        </w:trPr>
        <w:tc>
          <w:tcPr>
            <w:tcW w:w="3587" w:type="dxa"/>
          </w:tcPr>
          <w:p w14:paraId="2771A618" w14:textId="77777777" w:rsidR="009B0928" w:rsidRPr="00C57E9F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C57E9F" w:rsidRDefault="009B0928" w:rsidP="00FC536B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C57E9F" w:rsidRDefault="009B0928" w:rsidP="00FC536B">
            <w:pPr>
              <w:jc w:val="center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444" w:type="dxa"/>
            <w:vAlign w:val="bottom"/>
          </w:tcPr>
          <w:p w14:paraId="6D0EBE64" w14:textId="77777777" w:rsidR="009B0928" w:rsidRPr="00C57E9F" w:rsidRDefault="009B0928" w:rsidP="00FC536B">
            <w:pPr>
              <w:jc w:val="right"/>
              <w:rPr>
                <w:rFonts w:ascii="Browallia New" w:hAnsi="Browallia New" w:cs="Browallia New"/>
                <w:sz w:val="10"/>
                <w:szCs w:val="10"/>
                <w:lang w:eastAsia="en-GB" w:bidi="ar-SA"/>
              </w:rPr>
            </w:pPr>
          </w:p>
        </w:tc>
      </w:tr>
      <w:tr w:rsidR="00B114F9" w:rsidRPr="00C57E9F" w14:paraId="0EE9E10B" w14:textId="77777777" w:rsidTr="003A2BD9">
        <w:trPr>
          <w:trHeight w:val="282"/>
        </w:trPr>
        <w:tc>
          <w:tcPr>
            <w:tcW w:w="3587" w:type="dxa"/>
            <w:hideMark/>
          </w:tcPr>
          <w:p w14:paraId="5D8A8FD0" w14:textId="77777777" w:rsidR="00B114F9" w:rsidRPr="00C57E9F" w:rsidRDefault="00B114F9" w:rsidP="00B114F9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0858F5AA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4,623</w:t>
            </w:r>
          </w:p>
        </w:tc>
        <w:tc>
          <w:tcPr>
            <w:tcW w:w="297" w:type="dxa"/>
          </w:tcPr>
          <w:p w14:paraId="1AE0F10B" w14:textId="77777777" w:rsidR="00B114F9" w:rsidRPr="00C57E9F" w:rsidRDefault="00B114F9" w:rsidP="00B114F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428BF95B" w14:textId="01A29C05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1,484</w:t>
            </w:r>
          </w:p>
        </w:tc>
      </w:tr>
      <w:tr w:rsidR="00B114F9" w:rsidRPr="00C57E9F" w14:paraId="7C77A4F3" w14:textId="77777777" w:rsidTr="003A2BD9">
        <w:trPr>
          <w:trHeight w:val="282"/>
        </w:trPr>
        <w:tc>
          <w:tcPr>
            <w:tcW w:w="3587" w:type="dxa"/>
            <w:hideMark/>
          </w:tcPr>
          <w:p w14:paraId="3D6B1353" w14:textId="77777777" w:rsidR="00B114F9" w:rsidRPr="00C57E9F" w:rsidRDefault="00B114F9" w:rsidP="00B114F9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2 - 5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57D51CED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8,749</w:t>
            </w:r>
          </w:p>
        </w:tc>
        <w:tc>
          <w:tcPr>
            <w:tcW w:w="297" w:type="dxa"/>
          </w:tcPr>
          <w:p w14:paraId="5A090B72" w14:textId="77777777" w:rsidR="00B114F9" w:rsidRPr="00C57E9F" w:rsidRDefault="00B114F9" w:rsidP="00B114F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280900FD" w14:textId="29F919FF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5,870</w:t>
            </w:r>
          </w:p>
        </w:tc>
      </w:tr>
      <w:tr w:rsidR="00B114F9" w:rsidRPr="00C57E9F" w14:paraId="41A17DE2" w14:textId="77777777" w:rsidTr="003A2BD9">
        <w:trPr>
          <w:trHeight w:val="349"/>
        </w:trPr>
        <w:tc>
          <w:tcPr>
            <w:tcW w:w="3587" w:type="dxa"/>
            <w:hideMark/>
          </w:tcPr>
          <w:p w14:paraId="15000394" w14:textId="77777777" w:rsidR="00B114F9" w:rsidRPr="00C57E9F" w:rsidRDefault="00B114F9" w:rsidP="00B114F9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6 - 10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25C38358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16,461</w:t>
            </w:r>
          </w:p>
        </w:tc>
        <w:tc>
          <w:tcPr>
            <w:tcW w:w="297" w:type="dxa"/>
          </w:tcPr>
          <w:p w14:paraId="0FEA03AF" w14:textId="77777777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1F9C136A" w14:textId="54670EFF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8,105</w:t>
            </w:r>
          </w:p>
        </w:tc>
      </w:tr>
      <w:tr w:rsidR="00B114F9" w:rsidRPr="00C57E9F" w14:paraId="3F9CB8CD" w14:textId="77777777" w:rsidTr="003A2BD9">
        <w:trPr>
          <w:trHeight w:val="349"/>
        </w:trPr>
        <w:tc>
          <w:tcPr>
            <w:tcW w:w="3587" w:type="dxa"/>
            <w:hideMark/>
          </w:tcPr>
          <w:p w14:paraId="6B671FAA" w14:textId="77777777" w:rsidR="00B114F9" w:rsidRPr="00C57E9F" w:rsidRDefault="00B114F9" w:rsidP="00B114F9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11 - 15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</w:tcPr>
          <w:p w14:paraId="43414F08" w14:textId="5892993D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15,915</w:t>
            </w:r>
          </w:p>
        </w:tc>
        <w:tc>
          <w:tcPr>
            <w:tcW w:w="297" w:type="dxa"/>
          </w:tcPr>
          <w:p w14:paraId="3B81B4CE" w14:textId="77777777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</w:tcPr>
          <w:p w14:paraId="7A0226F0" w14:textId="10B731CB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10,239</w:t>
            </w:r>
          </w:p>
        </w:tc>
      </w:tr>
      <w:tr w:rsidR="00B114F9" w:rsidRPr="00C57E9F" w14:paraId="1E4E171F" w14:textId="77777777" w:rsidTr="003A2BD9">
        <w:trPr>
          <w:trHeight w:val="349"/>
        </w:trPr>
        <w:tc>
          <w:tcPr>
            <w:tcW w:w="3587" w:type="dxa"/>
          </w:tcPr>
          <w:p w14:paraId="2884D2F6" w14:textId="354A5A69" w:rsidR="00B114F9" w:rsidRPr="00C57E9F" w:rsidRDefault="00B114F9" w:rsidP="00B114F9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มากกว่า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15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</w:tcPr>
          <w:p w14:paraId="687938C1" w14:textId="0B0DA3F0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119,519</w:t>
            </w:r>
          </w:p>
        </w:tc>
        <w:tc>
          <w:tcPr>
            <w:tcW w:w="297" w:type="dxa"/>
          </w:tcPr>
          <w:p w14:paraId="0D83357C" w14:textId="77777777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</w:tcPr>
          <w:p w14:paraId="7DA782B3" w14:textId="565F466B" w:rsidR="00B114F9" w:rsidRPr="00C57E9F" w:rsidRDefault="008F6EBC" w:rsidP="008F6EBC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 xml:space="preserve">                           </w:t>
            </w:r>
            <w:r w:rsidR="00B114F9"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-</w:t>
            </w:r>
          </w:p>
        </w:tc>
      </w:tr>
      <w:tr w:rsidR="00B114F9" w:rsidRPr="00C57E9F" w14:paraId="08D85861" w14:textId="77777777" w:rsidTr="003A2BD9">
        <w:trPr>
          <w:trHeight w:val="338"/>
        </w:trPr>
        <w:tc>
          <w:tcPr>
            <w:tcW w:w="3587" w:type="dxa"/>
            <w:hideMark/>
          </w:tcPr>
          <w:p w14:paraId="7A6A74CC" w14:textId="77777777" w:rsidR="00B114F9" w:rsidRPr="00C57E9F" w:rsidRDefault="00B114F9" w:rsidP="00B114F9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2556DB72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165,267</w:t>
            </w:r>
          </w:p>
        </w:tc>
        <w:tc>
          <w:tcPr>
            <w:tcW w:w="297" w:type="dxa"/>
          </w:tcPr>
          <w:p w14:paraId="0B016B4B" w14:textId="77777777" w:rsidR="00B114F9" w:rsidRPr="00C57E9F" w:rsidRDefault="00B114F9" w:rsidP="00B114F9">
            <w:pPr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4F984A27" w:rsidR="00B114F9" w:rsidRPr="00C57E9F" w:rsidRDefault="00B114F9" w:rsidP="00B114F9">
            <w:pPr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 w:eastAsia="en-GB" w:bidi="ar-SA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25,698</w:t>
            </w:r>
          </w:p>
        </w:tc>
      </w:tr>
    </w:tbl>
    <w:p w14:paraId="1A0B9B84" w14:textId="2AE1091A" w:rsidR="001B1880" w:rsidRPr="00C57E9F" w:rsidRDefault="001B1880" w:rsidP="008C07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1626E2CB" w14:textId="6CD74FFF" w:rsidR="008751ED" w:rsidRPr="00C57E9F" w:rsidRDefault="008751ED" w:rsidP="008C07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1B24EA11" w14:textId="72344E89" w:rsidR="008751ED" w:rsidRPr="00C57E9F" w:rsidRDefault="008751ED" w:rsidP="008C07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5BB5DF18" w14:textId="69DC63A3" w:rsidR="008751ED" w:rsidRPr="00C57E9F" w:rsidRDefault="008751ED" w:rsidP="008C07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5336D2C3" w14:textId="4EF83102" w:rsidR="00917FE4" w:rsidRPr="00C57E9F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ภาษีเงินได้รอ</w:t>
      </w:r>
      <w:r w:rsidR="00610E15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การ</w:t>
      </w: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ตัดบัญชีและ</w:t>
      </w:r>
      <w:r w:rsidR="00CD3509" w:rsidRPr="00C57E9F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</w:t>
      </w:r>
    </w:p>
    <w:p w14:paraId="79405FBF" w14:textId="77777777" w:rsidR="00DC29A3" w:rsidRPr="00C57E9F" w:rsidRDefault="00DC29A3" w:rsidP="00AE6BB0">
      <w:pPr>
        <w:spacing w:line="240" w:lineRule="auto"/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A62B95" w14:textId="77777777" w:rsidR="00876E2E" w:rsidRPr="00C57E9F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2E2BD15" w14:textId="77777777" w:rsidR="00876E2E" w:rsidRPr="00C57E9F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F7CB330" w14:textId="77777777" w:rsidR="00876E2E" w:rsidRPr="00C57E9F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DF2E2C6" w14:textId="77777777" w:rsidR="00876E2E" w:rsidRPr="00C57E9F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9F29176" w14:textId="77777777" w:rsidR="00876E2E" w:rsidRPr="00C57E9F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6329222" w14:textId="77777777" w:rsidR="00392200" w:rsidRPr="00C57E9F" w:rsidRDefault="00392200" w:rsidP="00392200">
      <w:pPr>
        <w:pStyle w:val="ListParagraph"/>
        <w:numPr>
          <w:ilvl w:val="0"/>
          <w:numId w:val="37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DCFA0C7" w14:textId="77777777" w:rsidR="00392200" w:rsidRPr="00C57E9F" w:rsidRDefault="00392200" w:rsidP="00392200">
      <w:pPr>
        <w:pStyle w:val="ListParagraph"/>
        <w:numPr>
          <w:ilvl w:val="0"/>
          <w:numId w:val="37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EE5BA1C" w14:textId="2157EADB" w:rsidR="00392200" w:rsidRPr="00C57E9F" w:rsidRDefault="00DC29A3" w:rsidP="00E254CE">
      <w:pPr>
        <w:pStyle w:val="ListParagraph"/>
        <w:numPr>
          <w:ilvl w:val="1"/>
          <w:numId w:val="37"/>
        </w:numPr>
        <w:tabs>
          <w:tab w:val="clear" w:pos="227"/>
          <w:tab w:val="clear" w:pos="907"/>
          <w:tab w:val="left" w:pos="990"/>
        </w:tabs>
        <w:spacing w:line="240" w:lineRule="auto"/>
        <w:ind w:left="990" w:hanging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7D89F5C9" w14:textId="77777777" w:rsidR="00392200" w:rsidRPr="00C57E9F" w:rsidRDefault="00392200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5E218" w14:textId="7B74CAEB" w:rsidR="000738BC" w:rsidRPr="00C57E9F" w:rsidRDefault="000738BC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ภาษีเงินได้รับรู้สำหรับปีสิ้นสุดวันที่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722716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40085B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320017" w:rsidRPr="00C57E9F">
        <w:rPr>
          <w:rFonts w:ascii="Browallia New" w:hAnsi="Browallia New" w:cs="Browallia New" w:hint="cs"/>
          <w:sz w:val="28"/>
          <w:szCs w:val="28"/>
        </w:rPr>
        <w:t>6</w:t>
      </w:r>
      <w:r w:rsidR="0040085B" w:rsidRPr="00C57E9F">
        <w:rPr>
          <w:rFonts w:ascii="Browallia New" w:hAnsi="Browallia New" w:cs="Browallia New"/>
          <w:sz w:val="28"/>
          <w:szCs w:val="28"/>
          <w:lang w:val="en-GB"/>
        </w:rPr>
        <w:t>1</w:t>
      </w:r>
      <w:r w:rsidR="00722716"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C57E9F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9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41"/>
        <w:gridCol w:w="1119"/>
        <w:gridCol w:w="142"/>
        <w:gridCol w:w="1118"/>
        <w:gridCol w:w="142"/>
        <w:gridCol w:w="1145"/>
      </w:tblGrid>
      <w:tr w:rsidR="000738BC" w:rsidRPr="00C57E9F" w14:paraId="215EFC1D" w14:textId="77777777" w:rsidTr="00E5537A">
        <w:trPr>
          <w:cantSplit/>
        </w:trPr>
        <w:tc>
          <w:tcPr>
            <w:tcW w:w="3420" w:type="dxa"/>
          </w:tcPr>
          <w:p w14:paraId="10D238A6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5" w:type="dxa"/>
            <w:gridSpan w:val="3"/>
          </w:tcPr>
          <w:p w14:paraId="6D66F201" w14:textId="77777777" w:rsidR="000738BC" w:rsidRPr="00C57E9F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38BC" w:rsidRPr="00C57E9F" w14:paraId="7E4B1C85" w14:textId="77777777" w:rsidTr="00E5537A">
        <w:trPr>
          <w:cantSplit/>
        </w:trPr>
        <w:tc>
          <w:tcPr>
            <w:tcW w:w="3420" w:type="dxa"/>
          </w:tcPr>
          <w:p w14:paraId="53FA9FCD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0085B" w:rsidRPr="00C57E9F" w14:paraId="1AA894C3" w14:textId="77777777" w:rsidTr="00E5537A">
        <w:trPr>
          <w:cantSplit/>
        </w:trPr>
        <w:tc>
          <w:tcPr>
            <w:tcW w:w="3420" w:type="dxa"/>
          </w:tcPr>
          <w:p w14:paraId="2292120E" w14:textId="77777777" w:rsidR="0040085B" w:rsidRPr="00C57E9F" w:rsidRDefault="0040085B" w:rsidP="004008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CB60C0" w14:textId="6B9E96A3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D4B9266" w14:textId="77777777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73C1511" w14:textId="027744A3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470107FD" w14:textId="77777777" w:rsidR="0040085B" w:rsidRPr="00C57E9F" w:rsidRDefault="0040085B" w:rsidP="004008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D9C5472" w14:textId="0E78348A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41606398" w14:textId="77777777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9D99151" w14:textId="3413F247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0738BC" w:rsidRPr="00C57E9F" w14:paraId="4C167B62" w14:textId="77777777" w:rsidTr="00E5537A">
        <w:trPr>
          <w:cantSplit/>
          <w:trHeight w:val="107"/>
        </w:trPr>
        <w:tc>
          <w:tcPr>
            <w:tcW w:w="3420" w:type="dxa"/>
          </w:tcPr>
          <w:p w14:paraId="505FC97E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1B9A6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FBC4BB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CB73950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1E83CF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9B37C8E" w14:textId="77777777" w:rsidR="000738BC" w:rsidRPr="00C57E9F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75BE440D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1F45994A" w14:textId="77777777" w:rsidR="000738BC" w:rsidRPr="00C57E9F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0493C" w:rsidRPr="00C57E9F" w14:paraId="1ABFFE25" w14:textId="77777777" w:rsidTr="00E5537A">
        <w:trPr>
          <w:cantSplit/>
        </w:trPr>
        <w:tc>
          <w:tcPr>
            <w:tcW w:w="3420" w:type="dxa"/>
          </w:tcPr>
          <w:p w14:paraId="15882DBB" w14:textId="77777777" w:rsidR="0070493C" w:rsidRPr="00C57E9F" w:rsidRDefault="0070493C" w:rsidP="0070493C">
            <w:pPr>
              <w:tabs>
                <w:tab w:val="left" w:pos="4318"/>
              </w:tabs>
              <w:spacing w:line="240" w:lineRule="auto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shd w:val="clear" w:color="auto" w:fill="auto"/>
          </w:tcPr>
          <w:p w14:paraId="244F0B38" w14:textId="6991BE8C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43,022</w:t>
            </w:r>
          </w:p>
        </w:tc>
        <w:tc>
          <w:tcPr>
            <w:tcW w:w="141" w:type="dxa"/>
          </w:tcPr>
          <w:p w14:paraId="076E243C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70D0D0" w14:textId="33236183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43,519</w:t>
            </w:r>
          </w:p>
        </w:tc>
        <w:tc>
          <w:tcPr>
            <w:tcW w:w="142" w:type="dxa"/>
          </w:tcPr>
          <w:p w14:paraId="2E078C30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299D1FE" w14:textId="54D653E7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37,719</w:t>
            </w:r>
          </w:p>
        </w:tc>
        <w:tc>
          <w:tcPr>
            <w:tcW w:w="142" w:type="dxa"/>
          </w:tcPr>
          <w:p w14:paraId="121A0532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B4615D3" w14:textId="54DDC085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45,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158</w:t>
            </w:r>
          </w:p>
        </w:tc>
      </w:tr>
      <w:tr w:rsidR="0070493C" w:rsidRPr="00C57E9F" w14:paraId="71950DAC" w14:textId="77777777" w:rsidTr="00E5537A">
        <w:trPr>
          <w:cantSplit/>
          <w:trHeight w:val="74"/>
        </w:trPr>
        <w:tc>
          <w:tcPr>
            <w:tcW w:w="3420" w:type="dxa"/>
          </w:tcPr>
          <w:p w14:paraId="528597A6" w14:textId="77777777" w:rsidR="0070493C" w:rsidRPr="00C57E9F" w:rsidRDefault="0070493C" w:rsidP="0070493C">
            <w:pPr>
              <w:tabs>
                <w:tab w:val="left" w:pos="4318"/>
              </w:tabs>
              <w:spacing w:line="240" w:lineRule="auto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40CF9410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976EC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64A0B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" w:type="dxa"/>
          </w:tcPr>
          <w:p w14:paraId="26E3D10E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6F60AC23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(29,594)</w:t>
            </w:r>
          </w:p>
        </w:tc>
        <w:tc>
          <w:tcPr>
            <w:tcW w:w="142" w:type="dxa"/>
          </w:tcPr>
          <w:p w14:paraId="4BC2B1CD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072BED2D" w14:textId="4B16505B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(1,490)</w:t>
            </w:r>
          </w:p>
        </w:tc>
        <w:tc>
          <w:tcPr>
            <w:tcW w:w="142" w:type="dxa"/>
          </w:tcPr>
          <w:p w14:paraId="3B3699CF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8B77876" w14:textId="5A2FA141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4,077</w:t>
            </w:r>
          </w:p>
        </w:tc>
      </w:tr>
      <w:tr w:rsidR="0070493C" w:rsidRPr="00C57E9F" w14:paraId="52E1A474" w14:textId="77777777" w:rsidTr="00E5537A">
        <w:trPr>
          <w:cantSplit/>
        </w:trPr>
        <w:tc>
          <w:tcPr>
            <w:tcW w:w="3420" w:type="dxa"/>
          </w:tcPr>
          <w:p w14:paraId="7E3A7245" w14:textId="77777777" w:rsidR="0070493C" w:rsidRPr="00C57E9F" w:rsidRDefault="0070493C" w:rsidP="0070493C">
            <w:pPr>
              <w:tabs>
                <w:tab w:val="left" w:pos="4318"/>
              </w:tabs>
              <w:spacing w:line="240" w:lineRule="auto"/>
              <w:ind w:left="27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3ECBC3" w14:textId="68B687DC" w:rsidR="0070493C" w:rsidRPr="00C57E9F" w:rsidRDefault="009976E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0493C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E47DA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" w:type="dxa"/>
          </w:tcPr>
          <w:p w14:paraId="3B1BB3B5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</w:tcPr>
          <w:p w14:paraId="30CA059D" w14:textId="6AB8BAD7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(13,925)</w:t>
            </w:r>
          </w:p>
        </w:tc>
        <w:tc>
          <w:tcPr>
            <w:tcW w:w="142" w:type="dxa"/>
          </w:tcPr>
          <w:p w14:paraId="5146303A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4F2E5" w14:textId="009FDBA9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36,229</w:t>
            </w:r>
          </w:p>
        </w:tc>
        <w:tc>
          <w:tcPr>
            <w:tcW w:w="142" w:type="dxa"/>
          </w:tcPr>
          <w:p w14:paraId="14D6FC28" w14:textId="77777777" w:rsidR="0070493C" w:rsidRPr="00C57E9F" w:rsidRDefault="0070493C" w:rsidP="0070493C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6945084" w14:textId="704A2CE0" w:rsidR="0070493C" w:rsidRPr="00C57E9F" w:rsidRDefault="0070493C" w:rsidP="00704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49,235</w:t>
            </w:r>
          </w:p>
        </w:tc>
      </w:tr>
    </w:tbl>
    <w:p w14:paraId="1BD1BBD8" w14:textId="77777777" w:rsidR="00BB47D4" w:rsidRPr="00C57E9F" w:rsidRDefault="00BB47D4" w:rsidP="000738B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37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90"/>
        <w:gridCol w:w="1134"/>
        <w:gridCol w:w="142"/>
        <w:gridCol w:w="1154"/>
        <w:gridCol w:w="142"/>
        <w:gridCol w:w="1136"/>
      </w:tblGrid>
      <w:tr w:rsidR="000738BC" w:rsidRPr="00C57E9F" w14:paraId="78D405FC" w14:textId="77777777" w:rsidTr="00E5537A">
        <w:trPr>
          <w:cantSplit/>
        </w:trPr>
        <w:tc>
          <w:tcPr>
            <w:tcW w:w="3420" w:type="dxa"/>
          </w:tcPr>
          <w:p w14:paraId="62C3DC55" w14:textId="77777777" w:rsidR="000738BC" w:rsidRPr="00C57E9F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385" w:type="dxa"/>
            <w:gridSpan w:val="3"/>
          </w:tcPr>
          <w:p w14:paraId="0EE88D5C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7D3BC3D0" w14:textId="77777777" w:rsidR="000738BC" w:rsidRPr="00C57E9F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38BC" w:rsidRPr="00C57E9F" w14:paraId="38E41A44" w14:textId="77777777" w:rsidTr="00E5537A">
        <w:trPr>
          <w:cantSplit/>
        </w:trPr>
        <w:tc>
          <w:tcPr>
            <w:tcW w:w="3420" w:type="dxa"/>
          </w:tcPr>
          <w:p w14:paraId="78F68576" w14:textId="77777777" w:rsidR="000738BC" w:rsidRPr="00C57E9F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C57E9F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0085B" w:rsidRPr="00C57E9F" w14:paraId="72C89011" w14:textId="77777777" w:rsidTr="00E5537A">
        <w:trPr>
          <w:cantSplit/>
        </w:trPr>
        <w:tc>
          <w:tcPr>
            <w:tcW w:w="3420" w:type="dxa"/>
          </w:tcPr>
          <w:p w14:paraId="21D0816A" w14:textId="77777777" w:rsidR="0040085B" w:rsidRPr="00C57E9F" w:rsidRDefault="0040085B" w:rsidP="0040085B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70189C3" w14:textId="01F02278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ED7E7" w14:textId="77777777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7D9F7E" w14:textId="17DCA290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2B5C983D" w14:textId="77777777" w:rsidR="0040085B" w:rsidRPr="00C57E9F" w:rsidRDefault="0040085B" w:rsidP="0040085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A49327B" w14:textId="5DC67543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052255C1" w14:textId="77777777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1408204" w14:textId="0F7060D8" w:rsidR="0040085B" w:rsidRPr="00C57E9F" w:rsidRDefault="0040085B" w:rsidP="0040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0738BC" w:rsidRPr="00C57E9F" w14:paraId="5D9EF8E3" w14:textId="77777777" w:rsidTr="00E5537A">
        <w:trPr>
          <w:cantSplit/>
          <w:trHeight w:hRule="exact" w:val="340"/>
        </w:trPr>
        <w:tc>
          <w:tcPr>
            <w:tcW w:w="3420" w:type="dxa"/>
          </w:tcPr>
          <w:p w14:paraId="134BDA5C" w14:textId="77777777" w:rsidR="000738BC" w:rsidRPr="00C57E9F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004AA66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E0A06FD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BADC05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8932855" w14:textId="77777777" w:rsidR="000738BC" w:rsidRPr="00C57E9F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703F371" w14:textId="77777777" w:rsidR="000738BC" w:rsidRPr="00C57E9F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2285B" w:rsidRPr="00C57E9F" w14:paraId="1136B544" w14:textId="77777777" w:rsidTr="00E5537A">
        <w:trPr>
          <w:cantSplit/>
        </w:trPr>
        <w:tc>
          <w:tcPr>
            <w:tcW w:w="3420" w:type="dxa"/>
          </w:tcPr>
          <w:p w14:paraId="36BF02B5" w14:textId="6FD1EFC8" w:rsidR="0052285B" w:rsidRPr="00C57E9F" w:rsidRDefault="0052285B" w:rsidP="0052285B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ขาดทุนทางบัญชี</w:t>
            </w: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0DE9E3C9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(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46AF4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9809A0" w14:textId="2B797378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(355,940)</w:t>
            </w:r>
          </w:p>
        </w:tc>
        <w:tc>
          <w:tcPr>
            <w:tcW w:w="142" w:type="dxa"/>
            <w:vAlign w:val="bottom"/>
          </w:tcPr>
          <w:p w14:paraId="72B62A0B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766ACCC4" w:rsidR="0052285B" w:rsidRPr="00C57E9F" w:rsidRDefault="007937E7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(321,928)</w:t>
            </w:r>
          </w:p>
        </w:tc>
        <w:tc>
          <w:tcPr>
            <w:tcW w:w="142" w:type="dxa"/>
            <w:vAlign w:val="bottom"/>
          </w:tcPr>
          <w:p w14:paraId="013BD108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ECEDE65" w14:textId="28FA0878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(571,854)</w:t>
            </w:r>
          </w:p>
        </w:tc>
      </w:tr>
      <w:tr w:rsidR="0052285B" w:rsidRPr="00C57E9F" w14:paraId="70384F41" w14:textId="77777777" w:rsidTr="00E5537A">
        <w:trPr>
          <w:cantSplit/>
        </w:trPr>
        <w:tc>
          <w:tcPr>
            <w:tcW w:w="3420" w:type="dxa"/>
          </w:tcPr>
          <w:p w14:paraId="7AD4B85B" w14:textId="528E2CEA" w:rsidR="0052285B" w:rsidRPr="00C57E9F" w:rsidRDefault="0052285B" w:rsidP="0052285B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</w:t>
            </w:r>
            <w:r w:rsidR="00922C58" w:rsidRPr="00C57E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63EEE12D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791827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05925" w14:textId="6D4F7ED5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004E425D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01AD3B4" w14:textId="1B23BBC9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52285B" w:rsidRPr="00C57E9F" w14:paraId="2DBEFC39" w14:textId="77777777" w:rsidTr="00E5537A">
        <w:trPr>
          <w:cantSplit/>
        </w:trPr>
        <w:tc>
          <w:tcPr>
            <w:tcW w:w="3420" w:type="dxa"/>
          </w:tcPr>
          <w:p w14:paraId="3B457546" w14:textId="77777777" w:rsidR="0052285B" w:rsidRPr="00C57E9F" w:rsidRDefault="0052285B" w:rsidP="0052285B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2B0DC03" w14:textId="5B14326A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55A47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94FA96" w14:textId="1DC1B315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(71,188)</w:t>
            </w:r>
          </w:p>
        </w:tc>
        <w:tc>
          <w:tcPr>
            <w:tcW w:w="142" w:type="dxa"/>
            <w:vAlign w:val="bottom"/>
          </w:tcPr>
          <w:p w14:paraId="5E5E0716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0378BA32" w:rsidR="0052285B" w:rsidRPr="00C57E9F" w:rsidRDefault="003B376D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22DE2" w:rsidRPr="00C57E9F">
              <w:rPr>
                <w:rFonts w:ascii="Browallia New" w:hAnsi="Browallia New" w:cs="Browallia New"/>
                <w:sz w:val="28"/>
                <w:szCs w:val="28"/>
              </w:rPr>
              <w:t>64,385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1C5EA35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0B6BEB4" w14:textId="44E7DFD7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(114,371)</w:t>
            </w:r>
          </w:p>
        </w:tc>
      </w:tr>
      <w:tr w:rsidR="0052285B" w:rsidRPr="00C57E9F" w14:paraId="54C23C19" w14:textId="77777777" w:rsidTr="00E5537A">
        <w:trPr>
          <w:cantSplit/>
        </w:trPr>
        <w:tc>
          <w:tcPr>
            <w:tcW w:w="3420" w:type="dxa"/>
          </w:tcPr>
          <w:p w14:paraId="12DEE1DD" w14:textId="77777777" w:rsidR="0052285B" w:rsidRPr="00C57E9F" w:rsidRDefault="0052285B" w:rsidP="0052285B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ผลกระทบ</w:t>
            </w:r>
            <w:r w:rsidRPr="00C57E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</w:rPr>
              <w:t>: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B8B95E2" w14:textId="77777777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01B43B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6BE698" w14:textId="77777777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74B7F6" w14:textId="77777777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285B" w:rsidRPr="00C57E9F" w14:paraId="1179A51D" w14:textId="77777777" w:rsidTr="00E5537A">
        <w:trPr>
          <w:cantSplit/>
        </w:trPr>
        <w:tc>
          <w:tcPr>
            <w:tcW w:w="3420" w:type="dxa"/>
          </w:tcPr>
          <w:p w14:paraId="3A885BEE" w14:textId="77777777" w:rsidR="0052285B" w:rsidRPr="00C57E9F" w:rsidRDefault="0052285B" w:rsidP="0052285B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ค่าใช้จ่ายที่ไม่สามารถหักภาษี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3B92EE" w14:textId="59B7977E" w:rsidR="0052285B" w:rsidRPr="00C57E9F" w:rsidRDefault="005F38ED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52285B"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0634B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C6DFBE1" w14:textId="2AFFF04A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99,224</w:t>
            </w:r>
          </w:p>
        </w:tc>
        <w:tc>
          <w:tcPr>
            <w:tcW w:w="142" w:type="dxa"/>
            <w:vAlign w:val="bottom"/>
          </w:tcPr>
          <w:p w14:paraId="6264B317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2B21512C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14,114</w:t>
            </w:r>
          </w:p>
        </w:tc>
        <w:tc>
          <w:tcPr>
            <w:tcW w:w="142" w:type="dxa"/>
            <w:vAlign w:val="bottom"/>
          </w:tcPr>
          <w:p w14:paraId="020690C3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0EC39FE" w14:textId="0E83226F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26,652</w:t>
            </w:r>
          </w:p>
        </w:tc>
      </w:tr>
      <w:tr w:rsidR="0052285B" w:rsidRPr="00C57E9F" w14:paraId="5356AB65" w14:textId="77777777" w:rsidTr="00E5537A">
        <w:trPr>
          <w:cantSplit/>
        </w:trPr>
        <w:tc>
          <w:tcPr>
            <w:tcW w:w="3420" w:type="dxa"/>
          </w:tcPr>
          <w:p w14:paraId="50E963BB" w14:textId="77777777" w:rsidR="0052285B" w:rsidRPr="00C57E9F" w:rsidRDefault="0052285B" w:rsidP="0052285B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รายได้ที่ไม่ต้องเสียภาษีและค่าใช้จ่าย</w:t>
            </w:r>
          </w:p>
          <w:p w14:paraId="02BFF9DE" w14:textId="1145E748" w:rsidR="0052285B" w:rsidRPr="00C57E9F" w:rsidRDefault="0052285B" w:rsidP="0052285B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   </w:t>
            </w: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ที่หักเพิ่มได้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9E17332" w14:textId="35BC4632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47E22"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F38ED" w:rsidRPr="00C57E9F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A31455" w:rsidRPr="00C57E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D0BD2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B7326" w14:textId="37B2218C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(60,470)</w:t>
            </w:r>
          </w:p>
        </w:tc>
        <w:tc>
          <w:tcPr>
            <w:tcW w:w="142" w:type="dxa"/>
            <w:vAlign w:val="bottom"/>
          </w:tcPr>
          <w:p w14:paraId="74CD3605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370F6C4F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(3,846)</w:t>
            </w:r>
          </w:p>
        </w:tc>
        <w:tc>
          <w:tcPr>
            <w:tcW w:w="142" w:type="dxa"/>
            <w:vAlign w:val="bottom"/>
          </w:tcPr>
          <w:p w14:paraId="76173F30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4E01370" w14:textId="57CCC24E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(3,290)</w:t>
            </w:r>
          </w:p>
        </w:tc>
      </w:tr>
      <w:tr w:rsidR="0052285B" w:rsidRPr="00C57E9F" w14:paraId="3F227F4D" w14:textId="77777777" w:rsidTr="00E5537A">
        <w:trPr>
          <w:cantSplit/>
        </w:trPr>
        <w:tc>
          <w:tcPr>
            <w:tcW w:w="3420" w:type="dxa"/>
          </w:tcPr>
          <w:p w14:paraId="3EFA1756" w14:textId="1C695303" w:rsidR="0052285B" w:rsidRPr="00C57E9F" w:rsidRDefault="0052285B" w:rsidP="0052285B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สินทรัพย์ภาษีเงินได้รอตัดบัญชีที่ไม่รับรู้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B5E0953" w14:textId="7B955BB9" w:rsidR="0052285B" w:rsidRPr="00C57E9F" w:rsidRDefault="00A31455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52285B"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9868C8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879E7" w14:textId="47BDC975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18,509</w:t>
            </w:r>
          </w:p>
        </w:tc>
        <w:tc>
          <w:tcPr>
            <w:tcW w:w="142" w:type="dxa"/>
            <w:vAlign w:val="bottom"/>
          </w:tcPr>
          <w:p w14:paraId="2D696411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BA9D" w14:textId="7EEBFAEB" w:rsidR="0052285B" w:rsidRPr="00C57E9F" w:rsidRDefault="00FE383A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90,346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3FC17" w14:textId="77777777" w:rsidR="0052285B" w:rsidRPr="00C57E9F" w:rsidRDefault="0052285B" w:rsidP="0052285B">
            <w:pPr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ADD24" w14:textId="65471D33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140,244</w:t>
            </w:r>
          </w:p>
        </w:tc>
      </w:tr>
      <w:tr w:rsidR="0052285B" w:rsidRPr="00C57E9F" w14:paraId="014D3FA0" w14:textId="77777777" w:rsidTr="00E5537A">
        <w:trPr>
          <w:cantSplit/>
          <w:trHeight w:val="280"/>
        </w:trPr>
        <w:tc>
          <w:tcPr>
            <w:tcW w:w="3420" w:type="dxa"/>
          </w:tcPr>
          <w:p w14:paraId="297A82EB" w14:textId="77777777" w:rsidR="0052285B" w:rsidRPr="00C57E9F" w:rsidRDefault="0052285B" w:rsidP="0052285B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31F5" w14:textId="187429E4" w:rsidR="0052285B" w:rsidRPr="00C57E9F" w:rsidRDefault="00247E22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31455" w:rsidRPr="00C57E9F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52285B"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53A" w:rsidRPr="00C57E9F">
              <w:rPr>
                <w:rFonts w:ascii="Browallia New" w:hAnsi="Browallia New" w:cs="Browallia New"/>
                <w:sz w:val="28"/>
                <w:szCs w:val="28"/>
              </w:rPr>
              <w:t>929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273E0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131F" w14:textId="56E65FED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(13,925)</w:t>
            </w:r>
          </w:p>
        </w:tc>
        <w:tc>
          <w:tcPr>
            <w:tcW w:w="142" w:type="dxa"/>
            <w:vAlign w:val="bottom"/>
          </w:tcPr>
          <w:p w14:paraId="32EE4F53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C6E" w14:textId="6F85C43F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36,229</w:t>
            </w:r>
          </w:p>
        </w:tc>
        <w:tc>
          <w:tcPr>
            <w:tcW w:w="142" w:type="dxa"/>
            <w:vAlign w:val="bottom"/>
          </w:tcPr>
          <w:p w14:paraId="102C2A88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4C8C" w14:textId="743818D2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49,235</w:t>
            </w:r>
          </w:p>
        </w:tc>
      </w:tr>
      <w:tr w:rsidR="0052285B" w:rsidRPr="00C57E9F" w14:paraId="7EF414C0" w14:textId="77777777" w:rsidTr="00E5537A">
        <w:trPr>
          <w:cantSplit/>
          <w:trHeight w:val="280"/>
        </w:trPr>
        <w:tc>
          <w:tcPr>
            <w:tcW w:w="3420" w:type="dxa"/>
          </w:tcPr>
          <w:p w14:paraId="0B8E8969" w14:textId="77777777" w:rsidR="0052285B" w:rsidRPr="00C57E9F" w:rsidRDefault="0052285B" w:rsidP="0052285B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ปรับปรุงภาษีเงินได้งวดบัญชีก่อน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4208" w14:textId="2E7AAECF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41DC9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8768" w14:textId="200A23A7" w:rsidR="0052285B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5F125D06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8A84" w14:textId="555A05A4" w:rsidR="0052285B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10D9D3E8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189E" w14:textId="3E41B281" w:rsidR="0052285B" w:rsidRPr="00C57E9F" w:rsidRDefault="008F6EBC" w:rsidP="008F6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52285B" w:rsidRPr="00C57E9F" w14:paraId="0E053BE4" w14:textId="77777777" w:rsidTr="00E5537A">
        <w:trPr>
          <w:cantSplit/>
          <w:trHeight w:val="280"/>
        </w:trPr>
        <w:tc>
          <w:tcPr>
            <w:tcW w:w="3420" w:type="dxa"/>
          </w:tcPr>
          <w:p w14:paraId="74CD0228" w14:textId="7543005B" w:rsidR="0052285B" w:rsidRPr="00C57E9F" w:rsidRDefault="009C5679" w:rsidP="0052285B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ค่าใช้จ่าย (รายได้) </w:t>
            </w:r>
            <w:r w:rsidR="0052285B"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1EBAB526" w:rsidR="0052285B" w:rsidRPr="00C57E9F" w:rsidRDefault="008C1FD3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D653A" w:rsidRPr="00C57E9F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52285B"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53A" w:rsidRPr="00C57E9F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76FA8" w:rsidRPr="00C57E9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D653A" w:rsidRPr="00C57E9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B23D15"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E5CC5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5874B5CA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(13,925)</w:t>
            </w:r>
          </w:p>
        </w:tc>
        <w:tc>
          <w:tcPr>
            <w:tcW w:w="142" w:type="dxa"/>
            <w:vAlign w:val="bottom"/>
          </w:tcPr>
          <w:p w14:paraId="5378B67D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3663EAA5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36,229</w:t>
            </w:r>
          </w:p>
        </w:tc>
        <w:tc>
          <w:tcPr>
            <w:tcW w:w="142" w:type="dxa"/>
            <w:vAlign w:val="bottom"/>
          </w:tcPr>
          <w:p w14:paraId="19989B7E" w14:textId="77777777" w:rsidR="0052285B" w:rsidRPr="00C57E9F" w:rsidRDefault="0052285B" w:rsidP="0052285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267B1C48" w:rsidR="0052285B" w:rsidRPr="00C57E9F" w:rsidRDefault="0052285B" w:rsidP="0052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49,235</w:t>
            </w:r>
          </w:p>
        </w:tc>
      </w:tr>
    </w:tbl>
    <w:p w14:paraId="14F6FFE3" w14:textId="502F0C18" w:rsidR="00E74950" w:rsidRPr="00C57E9F" w:rsidRDefault="00E74950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EFC784" w14:textId="04C5E1C8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6736C6E" w14:textId="05138956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8865C2" w14:textId="60B4A22F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BED5B2" w14:textId="1018C15E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0BEF35D" w14:textId="588B03CF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1E11E9" w14:textId="64A1FF32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C7FC0E" w14:textId="541D6539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C12822" w14:textId="4004E4B8" w:rsidR="001A39E9" w:rsidRPr="00C57E9F" w:rsidRDefault="001A39E9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6C7396B" w14:textId="77777777" w:rsidR="00855AF4" w:rsidRPr="00C57E9F" w:rsidRDefault="00855AF4" w:rsidP="00E7495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F2DD81" w14:textId="77777777" w:rsidR="001A39E9" w:rsidRPr="00C57E9F" w:rsidRDefault="001A39E9" w:rsidP="00A2271E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DFFC3B" w14:textId="62C404BF" w:rsidR="000738BC" w:rsidRPr="00C57E9F" w:rsidRDefault="000738BC" w:rsidP="000F6B27">
      <w:pPr>
        <w:pStyle w:val="ListParagraph"/>
        <w:numPr>
          <w:ilvl w:val="1"/>
          <w:numId w:val="37"/>
        </w:numPr>
        <w:tabs>
          <w:tab w:val="clear" w:pos="227"/>
          <w:tab w:val="clear" w:pos="907"/>
          <w:tab w:val="left" w:pos="990"/>
        </w:tabs>
        <w:spacing w:line="240" w:lineRule="auto"/>
        <w:ind w:firstLine="72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ภ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าษีเงินได้รอ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ตัดบัญชี</w:t>
      </w:r>
    </w:p>
    <w:p w14:paraId="66DC60A3" w14:textId="77777777" w:rsidR="000738BC" w:rsidRPr="00C57E9F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16"/>
          <w:szCs w:val="16"/>
        </w:rPr>
      </w:pPr>
    </w:p>
    <w:p w14:paraId="2F743B23" w14:textId="77777777" w:rsidR="000738BC" w:rsidRPr="00C57E9F" w:rsidRDefault="000738BC" w:rsidP="000738BC">
      <w:pPr>
        <w:tabs>
          <w:tab w:val="clear" w:pos="454"/>
        </w:tabs>
        <w:spacing w:line="240" w:lineRule="auto"/>
        <w:ind w:left="990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C57E9F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41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87"/>
        <w:gridCol w:w="1165"/>
        <w:gridCol w:w="1157"/>
        <w:gridCol w:w="1200"/>
        <w:gridCol w:w="1202"/>
      </w:tblGrid>
      <w:tr w:rsidR="000738BC" w:rsidRPr="00C57E9F" w14:paraId="79E56201" w14:textId="77777777" w:rsidTr="00E5537A">
        <w:trPr>
          <w:trHeight w:val="348"/>
        </w:trPr>
        <w:tc>
          <w:tcPr>
            <w:tcW w:w="3687" w:type="dxa"/>
          </w:tcPr>
          <w:p w14:paraId="34056791" w14:textId="77777777" w:rsidR="000738BC" w:rsidRPr="00C57E9F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E62E537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57" w:type="dxa"/>
          </w:tcPr>
          <w:p w14:paraId="43004A05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402" w:type="dxa"/>
            <w:gridSpan w:val="2"/>
            <w:hideMark/>
          </w:tcPr>
          <w:p w14:paraId="7D246FE3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C57E9F" w14:paraId="42006130" w14:textId="77777777" w:rsidTr="00E5537A">
        <w:trPr>
          <w:trHeight w:val="384"/>
        </w:trPr>
        <w:tc>
          <w:tcPr>
            <w:tcW w:w="3687" w:type="dxa"/>
          </w:tcPr>
          <w:p w14:paraId="6FEDBB05" w14:textId="77777777" w:rsidR="000738BC" w:rsidRPr="00C57E9F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hideMark/>
          </w:tcPr>
          <w:p w14:paraId="0E2C95FF" w14:textId="77777777" w:rsidR="000738BC" w:rsidRPr="00C57E9F" w:rsidRDefault="000738BC" w:rsidP="00663AD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02" w:type="dxa"/>
            <w:gridSpan w:val="2"/>
            <w:hideMark/>
          </w:tcPr>
          <w:p w14:paraId="5F830FC2" w14:textId="77777777" w:rsidR="000738BC" w:rsidRPr="00C57E9F" w:rsidRDefault="000738BC" w:rsidP="00663AD2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012EB" w:rsidRPr="00C57E9F" w14:paraId="0169EB19" w14:textId="77777777" w:rsidTr="00E5537A">
        <w:trPr>
          <w:trHeight w:val="372"/>
        </w:trPr>
        <w:tc>
          <w:tcPr>
            <w:tcW w:w="3687" w:type="dxa"/>
          </w:tcPr>
          <w:p w14:paraId="239D54DE" w14:textId="77777777" w:rsidR="009012EB" w:rsidRPr="00C57E9F" w:rsidRDefault="009012EB" w:rsidP="009012E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  <w:hideMark/>
          </w:tcPr>
          <w:p w14:paraId="65CD87BC" w14:textId="31789748" w:rsidR="009012EB" w:rsidRPr="00C57E9F" w:rsidRDefault="009012EB" w:rsidP="009012E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57" w:type="dxa"/>
            <w:vAlign w:val="bottom"/>
            <w:hideMark/>
          </w:tcPr>
          <w:p w14:paraId="18DD3541" w14:textId="63C6C4D7" w:rsidR="009012EB" w:rsidRPr="00C57E9F" w:rsidRDefault="009012EB" w:rsidP="009012E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1200" w:type="dxa"/>
            <w:vAlign w:val="bottom"/>
            <w:hideMark/>
          </w:tcPr>
          <w:p w14:paraId="7950BF0C" w14:textId="1AD05F84" w:rsidR="009012EB" w:rsidRPr="00C57E9F" w:rsidRDefault="009012EB" w:rsidP="009012E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02" w:type="dxa"/>
            <w:vAlign w:val="bottom"/>
            <w:hideMark/>
          </w:tcPr>
          <w:p w14:paraId="29BE37A8" w14:textId="7E7813F6" w:rsidR="009012EB" w:rsidRPr="00C57E9F" w:rsidRDefault="009012EB" w:rsidP="009012EB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320017"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</w:rPr>
              <w:t>6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0738BC" w:rsidRPr="00C57E9F" w14:paraId="70F79F63" w14:textId="77777777" w:rsidTr="00E5537A">
        <w:trPr>
          <w:trHeight w:val="360"/>
        </w:trPr>
        <w:tc>
          <w:tcPr>
            <w:tcW w:w="3687" w:type="dxa"/>
          </w:tcPr>
          <w:p w14:paraId="576CC0FF" w14:textId="77777777" w:rsidR="000738BC" w:rsidRPr="00C57E9F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th-TH"/>
              </w:rPr>
            </w:pPr>
          </w:p>
        </w:tc>
        <w:tc>
          <w:tcPr>
            <w:tcW w:w="1165" w:type="dxa"/>
          </w:tcPr>
          <w:p w14:paraId="0234E935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157" w:type="dxa"/>
          </w:tcPr>
          <w:p w14:paraId="42E34AC7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200" w:type="dxa"/>
          </w:tcPr>
          <w:p w14:paraId="24B89ACD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917612B" w14:textId="77777777" w:rsidR="000738BC" w:rsidRPr="00C57E9F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</w:tr>
      <w:tr w:rsidR="009B5538" w:rsidRPr="00C57E9F" w14:paraId="5EFAEB08" w14:textId="77777777" w:rsidTr="00E5537A">
        <w:trPr>
          <w:trHeight w:val="348"/>
        </w:trPr>
        <w:tc>
          <w:tcPr>
            <w:tcW w:w="3687" w:type="dxa"/>
            <w:hideMark/>
          </w:tcPr>
          <w:p w14:paraId="66AA80F7" w14:textId="77777777" w:rsidR="009B5538" w:rsidRPr="00C57E9F" w:rsidRDefault="009B5538" w:rsidP="009B5538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6226211" w14:textId="58FA31A9" w:rsidR="009B5538" w:rsidRPr="00C57E9F" w:rsidRDefault="009B5538" w:rsidP="009B5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12,276</w:t>
            </w:r>
          </w:p>
        </w:tc>
        <w:tc>
          <w:tcPr>
            <w:tcW w:w="1157" w:type="dxa"/>
            <w:vAlign w:val="bottom"/>
          </w:tcPr>
          <w:p w14:paraId="6018F3F3" w14:textId="5E9BE5CF" w:rsidR="009B5538" w:rsidRPr="00C57E9F" w:rsidRDefault="009B5538" w:rsidP="009B5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7,700</w:t>
            </w:r>
          </w:p>
        </w:tc>
        <w:tc>
          <w:tcPr>
            <w:tcW w:w="1200" w:type="dxa"/>
            <w:shd w:val="clear" w:color="auto" w:fill="auto"/>
          </w:tcPr>
          <w:p w14:paraId="38539FF2" w14:textId="355F0EF3" w:rsidR="009B5538" w:rsidRPr="00C57E9F" w:rsidRDefault="009B5538" w:rsidP="009B5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10,159</w:t>
            </w:r>
          </w:p>
        </w:tc>
        <w:tc>
          <w:tcPr>
            <w:tcW w:w="1202" w:type="dxa"/>
          </w:tcPr>
          <w:p w14:paraId="7B2BEB9D" w14:textId="7AC63A0A" w:rsidR="009B5538" w:rsidRPr="00C57E9F" w:rsidRDefault="0046458C" w:rsidP="009B5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446B9" w:rsidRPr="00C57E9F">
              <w:rPr>
                <w:rFonts w:ascii="Browallia New" w:hAnsi="Browallia New" w:cs="Browallia New"/>
                <w:sz w:val="28"/>
                <w:szCs w:val="28"/>
              </w:rPr>
              <w:t>,946</w:t>
            </w:r>
          </w:p>
        </w:tc>
      </w:tr>
      <w:tr w:rsidR="00D03BC2" w:rsidRPr="00C57E9F" w14:paraId="14AC60FF" w14:textId="77777777" w:rsidTr="00E5537A">
        <w:trPr>
          <w:trHeight w:val="384"/>
        </w:trPr>
        <w:tc>
          <w:tcPr>
            <w:tcW w:w="3687" w:type="dxa"/>
            <w:hideMark/>
          </w:tcPr>
          <w:p w14:paraId="5B177BA1" w14:textId="77777777" w:rsidR="00D03BC2" w:rsidRPr="00C57E9F" w:rsidRDefault="00D03BC2" w:rsidP="00D03BC2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</w:p>
        </w:tc>
        <w:tc>
          <w:tcPr>
            <w:tcW w:w="1165" w:type="dxa"/>
            <w:shd w:val="clear" w:color="auto" w:fill="auto"/>
          </w:tcPr>
          <w:p w14:paraId="2EEEB4A5" w14:textId="393F238B" w:rsidR="00D03BC2" w:rsidRPr="00C57E9F" w:rsidRDefault="00D03BC2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2A01" w:rsidRPr="00C57E9F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2A01" w:rsidRPr="00C57E9F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7" w:type="dxa"/>
          </w:tcPr>
          <w:p w14:paraId="1694D9AA" w14:textId="13B6642E" w:rsidR="00D03BC2" w:rsidRPr="00C57E9F" w:rsidRDefault="00D03BC2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(250,230)</w:t>
            </w:r>
          </w:p>
        </w:tc>
        <w:tc>
          <w:tcPr>
            <w:tcW w:w="1200" w:type="dxa"/>
            <w:shd w:val="clear" w:color="auto" w:fill="auto"/>
          </w:tcPr>
          <w:p w14:paraId="676EF951" w14:textId="29B42997" w:rsidR="00D03BC2" w:rsidRPr="00C57E9F" w:rsidRDefault="00D03BC2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</w:tcPr>
          <w:p w14:paraId="275F78DC" w14:textId="0DD83B47" w:rsidR="00D03BC2" w:rsidRPr="00C57E9F" w:rsidRDefault="00D03BC2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9B5538" w:rsidRPr="00C57E9F" w14:paraId="5C6AFA37" w14:textId="77777777" w:rsidTr="00E5537A">
        <w:trPr>
          <w:trHeight w:val="396"/>
        </w:trPr>
        <w:tc>
          <w:tcPr>
            <w:tcW w:w="3687" w:type="dxa"/>
            <w:hideMark/>
          </w:tcPr>
          <w:p w14:paraId="3411DEA5" w14:textId="77777777" w:rsidR="009B5538" w:rsidRPr="00C57E9F" w:rsidRDefault="009B5538" w:rsidP="009B5538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C9728C6" w14:textId="6D7D63EA" w:rsidR="009B5538" w:rsidRPr="00C57E9F" w:rsidRDefault="009B5538" w:rsidP="009B5538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2A01" w:rsidRPr="00C57E9F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32AE" w:rsidRPr="00C57E9F">
              <w:rPr>
                <w:rFonts w:ascii="Browallia New" w:hAnsi="Browallia New" w:cs="Browallia New"/>
                <w:sz w:val="28"/>
                <w:szCs w:val="28"/>
              </w:rPr>
              <w:t>954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7" w:type="dxa"/>
            <w:vAlign w:val="bottom"/>
          </w:tcPr>
          <w:p w14:paraId="3E03FCAF" w14:textId="1F6360CB" w:rsidR="009B5538" w:rsidRPr="00C57E9F" w:rsidRDefault="009B5538" w:rsidP="009B5538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(242,530)</w:t>
            </w:r>
          </w:p>
        </w:tc>
        <w:tc>
          <w:tcPr>
            <w:tcW w:w="1200" w:type="dxa"/>
            <w:shd w:val="clear" w:color="auto" w:fill="auto"/>
          </w:tcPr>
          <w:p w14:paraId="3A01ADBA" w14:textId="52ADE694" w:rsidR="009B5538" w:rsidRPr="00C57E9F" w:rsidRDefault="009B5538" w:rsidP="009B5538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10,159</w:t>
            </w:r>
          </w:p>
        </w:tc>
        <w:tc>
          <w:tcPr>
            <w:tcW w:w="1202" w:type="dxa"/>
          </w:tcPr>
          <w:p w14:paraId="6D727E7A" w14:textId="6F36049F" w:rsidR="009B5538" w:rsidRPr="00C57E9F" w:rsidRDefault="009B5538" w:rsidP="009B5538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5,946</w:t>
            </w:r>
          </w:p>
        </w:tc>
      </w:tr>
    </w:tbl>
    <w:p w14:paraId="7A0526E1" w14:textId="77777777" w:rsidR="00D10BD7" w:rsidRPr="00C57E9F" w:rsidRDefault="00D10BD7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</w:p>
    <w:p w14:paraId="7047855A" w14:textId="1515A26F" w:rsidR="009F5828" w:rsidRPr="00C57E9F" w:rsidRDefault="000738BC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1E334A8B" w14:textId="77777777" w:rsidR="00BB47D4" w:rsidRPr="00C57E9F" w:rsidRDefault="00BB47D4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8445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84"/>
        <w:gridCol w:w="1179"/>
        <w:gridCol w:w="1170"/>
        <w:gridCol w:w="1197"/>
        <w:gridCol w:w="1215"/>
      </w:tblGrid>
      <w:tr w:rsidR="000738BC" w:rsidRPr="00C57E9F" w14:paraId="3B9BAA3D" w14:textId="77777777" w:rsidTr="00E5537A">
        <w:tc>
          <w:tcPr>
            <w:tcW w:w="3684" w:type="dxa"/>
            <w:shd w:val="clear" w:color="auto" w:fill="auto"/>
            <w:vAlign w:val="bottom"/>
          </w:tcPr>
          <w:p w14:paraId="460F1719" w14:textId="77777777" w:rsidR="000738BC" w:rsidRPr="00C57E9F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4BF5FB6A" w14:textId="77777777" w:rsidR="000738BC" w:rsidRPr="00C57E9F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82" w:type="dxa"/>
            <w:gridSpan w:val="3"/>
            <w:shd w:val="clear" w:color="auto" w:fill="auto"/>
          </w:tcPr>
          <w:p w14:paraId="36BAE979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C57E9F" w14:paraId="4D8A3922" w14:textId="77777777" w:rsidTr="00E5537A">
        <w:tc>
          <w:tcPr>
            <w:tcW w:w="3684" w:type="dxa"/>
            <w:shd w:val="clear" w:color="auto" w:fill="auto"/>
            <w:vAlign w:val="bottom"/>
          </w:tcPr>
          <w:p w14:paraId="5DDEB37C" w14:textId="77777777" w:rsidR="000738BC" w:rsidRPr="00C57E9F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6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C57E9F" w14:paraId="533C1F3F" w14:textId="77777777" w:rsidTr="00E5537A">
        <w:tc>
          <w:tcPr>
            <w:tcW w:w="3684" w:type="dxa"/>
            <w:shd w:val="clear" w:color="auto" w:fill="auto"/>
            <w:vAlign w:val="bottom"/>
          </w:tcPr>
          <w:p w14:paraId="4ABEA9BD" w14:textId="77777777" w:rsidR="000738BC" w:rsidRPr="00C57E9F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C57E9F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0A6E73" w14:textId="77777777" w:rsidR="000738BC" w:rsidRPr="00C57E9F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38BC" w:rsidRPr="00C57E9F" w14:paraId="247DDD39" w14:textId="77777777" w:rsidTr="00E5537A">
        <w:tc>
          <w:tcPr>
            <w:tcW w:w="3684" w:type="dxa"/>
            <w:shd w:val="clear" w:color="auto" w:fill="auto"/>
            <w:vAlign w:val="bottom"/>
          </w:tcPr>
          <w:p w14:paraId="44879C30" w14:textId="77777777" w:rsidR="000738BC" w:rsidRPr="00C57E9F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217FB149" w14:textId="08375506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C57E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012EB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AC0FAD0" w14:textId="77777777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1862C75F" w14:textId="77777777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14:paraId="7E733324" w14:textId="2B52D877" w:rsidR="000738BC" w:rsidRPr="00C57E9F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C57E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012EB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0738BC" w:rsidRPr="00C57E9F" w14:paraId="1B03420C" w14:textId="77777777" w:rsidTr="00E5537A">
        <w:tc>
          <w:tcPr>
            <w:tcW w:w="3684" w:type="dxa"/>
            <w:shd w:val="clear" w:color="auto" w:fill="auto"/>
            <w:vAlign w:val="bottom"/>
            <w:hideMark/>
          </w:tcPr>
          <w:p w14:paraId="0B9C91FA" w14:textId="77777777" w:rsidR="000738BC" w:rsidRPr="00C57E9F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4F408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482B4B7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5BBA35" w14:textId="77777777" w:rsidR="000738BC" w:rsidRPr="00C57E9F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BC2" w:rsidRPr="00C57E9F" w14:paraId="664611B8" w14:textId="77777777" w:rsidTr="00685BA7">
        <w:tc>
          <w:tcPr>
            <w:tcW w:w="3684" w:type="dxa"/>
            <w:shd w:val="clear" w:color="auto" w:fill="auto"/>
            <w:vAlign w:val="bottom"/>
            <w:hideMark/>
          </w:tcPr>
          <w:p w14:paraId="67098213" w14:textId="2027018A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2D00A2F" w14:textId="62595883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23B3DF" w14:textId="468BB1E2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(520)</w:t>
            </w:r>
          </w:p>
        </w:tc>
        <w:tc>
          <w:tcPr>
            <w:tcW w:w="1197" w:type="dxa"/>
            <w:shd w:val="clear" w:color="auto" w:fill="auto"/>
          </w:tcPr>
          <w:p w14:paraId="1EB84329" w14:textId="3FCF97DF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F54ADF" w14:textId="7C80BC4F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  <w:tr w:rsidR="00D03BC2" w:rsidRPr="00C57E9F" w14:paraId="7AA447F9" w14:textId="77777777" w:rsidTr="00685BA7">
        <w:tc>
          <w:tcPr>
            <w:tcW w:w="3684" w:type="dxa"/>
            <w:shd w:val="clear" w:color="auto" w:fill="auto"/>
            <w:vAlign w:val="bottom"/>
          </w:tcPr>
          <w:p w14:paraId="2922AF57" w14:textId="37B04E2F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ค่าเผื่อสินค้าเสียหาย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32AD5ADF" w14:textId="18A58783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3,903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3F4AE" w14:textId="71C51C4E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1,596</w:t>
            </w:r>
          </w:p>
        </w:tc>
        <w:tc>
          <w:tcPr>
            <w:tcW w:w="1197" w:type="dxa"/>
            <w:shd w:val="clear" w:color="auto" w:fill="auto"/>
          </w:tcPr>
          <w:p w14:paraId="444E7E9E" w14:textId="5E814062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5C5136" w14:textId="5988F8D0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5,499</w:t>
            </w:r>
          </w:p>
        </w:tc>
      </w:tr>
      <w:tr w:rsidR="00D03BC2" w:rsidRPr="00C57E9F" w14:paraId="55CB4A71" w14:textId="77777777" w:rsidTr="00685BA7">
        <w:trPr>
          <w:trHeight w:val="306"/>
        </w:trPr>
        <w:tc>
          <w:tcPr>
            <w:tcW w:w="3684" w:type="dxa"/>
            <w:shd w:val="clear" w:color="auto" w:fill="auto"/>
          </w:tcPr>
          <w:p w14:paraId="0B6A26FA" w14:textId="5C148873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26600B1" w14:textId="214C71FA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353ECD" w14:textId="76BE1A0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(27)</w:t>
            </w:r>
          </w:p>
        </w:tc>
        <w:tc>
          <w:tcPr>
            <w:tcW w:w="1197" w:type="dxa"/>
            <w:shd w:val="clear" w:color="auto" w:fill="auto"/>
          </w:tcPr>
          <w:p w14:paraId="7BB6F04D" w14:textId="6C96EA0B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2DA2CC" w14:textId="7D4710BD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</w:tr>
      <w:tr w:rsidR="00D03BC2" w:rsidRPr="00C57E9F" w14:paraId="0CEAA674" w14:textId="77777777" w:rsidTr="00685BA7">
        <w:tc>
          <w:tcPr>
            <w:tcW w:w="3684" w:type="dxa"/>
            <w:shd w:val="clear" w:color="auto" w:fill="auto"/>
          </w:tcPr>
          <w:p w14:paraId="72F3C530" w14:textId="3311F17D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CE0B11C" w14:textId="0CBD3EF1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73D97" w14:textId="2A5A0D6F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(388)</w:t>
            </w:r>
          </w:p>
        </w:tc>
        <w:tc>
          <w:tcPr>
            <w:tcW w:w="1197" w:type="dxa"/>
            <w:shd w:val="clear" w:color="auto" w:fill="auto"/>
          </w:tcPr>
          <w:p w14:paraId="02028919" w14:textId="5F4A7E46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52433F" w14:textId="4392A889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</w:tr>
      <w:tr w:rsidR="00D03BC2" w:rsidRPr="00C57E9F" w14:paraId="791C3F20" w14:textId="77777777" w:rsidTr="00685BA7">
        <w:tc>
          <w:tcPr>
            <w:tcW w:w="3684" w:type="dxa"/>
            <w:shd w:val="clear" w:color="auto" w:fill="auto"/>
            <w:vAlign w:val="bottom"/>
          </w:tcPr>
          <w:p w14:paraId="26006153" w14:textId="7852C2AF" w:rsidR="00D03BC2" w:rsidRPr="00C57E9F" w:rsidRDefault="00CF73A4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ภาระผูกพัน</w:t>
            </w:r>
            <w:r w:rsidR="00D03BC2"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7A26D70" w14:textId="5324631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4D5C0C" w14:textId="6C5861D0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(18)</w:t>
            </w:r>
          </w:p>
        </w:tc>
        <w:tc>
          <w:tcPr>
            <w:tcW w:w="1197" w:type="dxa"/>
            <w:shd w:val="clear" w:color="auto" w:fill="auto"/>
          </w:tcPr>
          <w:p w14:paraId="0BD103AA" w14:textId="3CFBA65C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C865949" w14:textId="38009FE1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2,823</w:t>
            </w:r>
          </w:p>
        </w:tc>
      </w:tr>
      <w:tr w:rsidR="00D846F8" w:rsidRPr="00C57E9F" w14:paraId="4BFBA2E6" w14:textId="77777777" w:rsidTr="00E5537A">
        <w:tc>
          <w:tcPr>
            <w:tcW w:w="3684" w:type="dxa"/>
            <w:shd w:val="clear" w:color="auto" w:fill="auto"/>
            <w:vAlign w:val="bottom"/>
          </w:tcPr>
          <w:p w14:paraId="7EF87335" w14:textId="1451A0C9" w:rsidR="00D846F8" w:rsidRPr="00C57E9F" w:rsidRDefault="004F6DCF" w:rsidP="00D03BC2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C68BFE0" w14:textId="3B63A45E" w:rsidR="00D846F8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5C585" w14:textId="0B02564E" w:rsidR="00D846F8" w:rsidRPr="00C57E9F" w:rsidRDefault="00D846F8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125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1C774A9" w14:textId="73B5A076" w:rsidR="00D846F8" w:rsidRPr="00C57E9F" w:rsidRDefault="00D846F8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D315E4" w14:textId="19D9BC91" w:rsidR="00D846F8" w:rsidRPr="00C57E9F" w:rsidRDefault="00D846F8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2,848</w:t>
            </w:r>
          </w:p>
        </w:tc>
      </w:tr>
      <w:tr w:rsidR="00D03BC2" w:rsidRPr="00C57E9F" w14:paraId="3205FBCD" w14:textId="77777777" w:rsidTr="00685BA7">
        <w:tc>
          <w:tcPr>
            <w:tcW w:w="3684" w:type="dxa"/>
            <w:shd w:val="clear" w:color="auto" w:fill="auto"/>
            <w:vAlign w:val="bottom"/>
          </w:tcPr>
          <w:p w14:paraId="738BA70F" w14:textId="6E7C8572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</w:t>
            </w:r>
            <w:r w:rsidR="00D64E3A"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4F94DA51" w14:textId="0BC27880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88369C" w14:textId="5123B72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97" w:type="dxa"/>
            <w:shd w:val="clear" w:color="auto" w:fill="auto"/>
          </w:tcPr>
          <w:p w14:paraId="30A3C8B4" w14:textId="2C13D455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657668D" w14:textId="5668F4DE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D03BC2" w:rsidRPr="00C57E9F" w14:paraId="1D27B159" w14:textId="77777777" w:rsidTr="00685BA7">
        <w:tc>
          <w:tcPr>
            <w:tcW w:w="3684" w:type="dxa"/>
            <w:shd w:val="clear" w:color="auto" w:fill="auto"/>
            <w:vAlign w:val="bottom"/>
          </w:tcPr>
          <w:p w14:paraId="7C664C6C" w14:textId="3E071FC9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B8ECD15" w14:textId="325B247B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5E9697" w14:textId="1386CE41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(88)</w:t>
            </w:r>
          </w:p>
        </w:tc>
        <w:tc>
          <w:tcPr>
            <w:tcW w:w="1197" w:type="dxa"/>
            <w:shd w:val="clear" w:color="auto" w:fill="auto"/>
          </w:tcPr>
          <w:p w14:paraId="37C3F15A" w14:textId="2701C23B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0EE302" w14:textId="55AB7ADA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</w:tr>
      <w:tr w:rsidR="00D846F8" w:rsidRPr="00C57E9F" w14:paraId="61A49FDA" w14:textId="77777777" w:rsidTr="00E5537A">
        <w:tc>
          <w:tcPr>
            <w:tcW w:w="3684" w:type="dxa"/>
            <w:shd w:val="clear" w:color="auto" w:fill="auto"/>
            <w:vAlign w:val="bottom"/>
          </w:tcPr>
          <w:p w14:paraId="4409AB97" w14:textId="46972315" w:rsidR="00D846F8" w:rsidRPr="00C57E9F" w:rsidRDefault="00D846F8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420898A5" w14:textId="162C0916" w:rsidR="00D846F8" w:rsidRPr="00C57E9F" w:rsidRDefault="00D846F8" w:rsidP="00D846F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8,508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4D525" w14:textId="2E94DFE1" w:rsidR="00D846F8" w:rsidRPr="00C57E9F" w:rsidRDefault="00D846F8" w:rsidP="00D846F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1,045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601D92A" w14:textId="205D76AF" w:rsidR="00D846F8" w:rsidRPr="00C57E9F" w:rsidRDefault="00D846F8" w:rsidP="00D846F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F4E93D" w14:textId="3C9ED70A" w:rsidR="00D846F8" w:rsidRPr="00C57E9F" w:rsidRDefault="00D846F8" w:rsidP="00D846F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12,276</w:t>
            </w:r>
          </w:p>
        </w:tc>
      </w:tr>
      <w:tr w:rsidR="00D846F8" w:rsidRPr="00C57E9F" w14:paraId="76EF6CC1" w14:textId="77777777" w:rsidTr="00E5537A">
        <w:tc>
          <w:tcPr>
            <w:tcW w:w="3684" w:type="dxa"/>
            <w:shd w:val="clear" w:color="auto" w:fill="auto"/>
            <w:vAlign w:val="bottom"/>
          </w:tcPr>
          <w:p w14:paraId="03954E1C" w14:textId="77777777" w:rsidR="00D846F8" w:rsidRPr="00C57E9F" w:rsidRDefault="00D846F8" w:rsidP="00D846F8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1E22878" w14:textId="77777777" w:rsidR="00D846F8" w:rsidRPr="00C57E9F" w:rsidRDefault="00D846F8" w:rsidP="00D846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374216" w14:textId="77777777" w:rsidR="00D846F8" w:rsidRPr="00C57E9F" w:rsidRDefault="00D846F8" w:rsidP="00D846F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EEF0C33" w14:textId="77777777" w:rsidR="00D846F8" w:rsidRPr="00C57E9F" w:rsidRDefault="00D846F8" w:rsidP="00D846F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B3E1F0" w14:textId="77777777" w:rsidR="00D846F8" w:rsidRPr="00C57E9F" w:rsidRDefault="00D846F8" w:rsidP="00D846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846F8" w:rsidRPr="00C57E9F" w14:paraId="3C14B4BE" w14:textId="77777777" w:rsidTr="00E5537A">
        <w:tc>
          <w:tcPr>
            <w:tcW w:w="3684" w:type="dxa"/>
            <w:shd w:val="clear" w:color="auto" w:fill="auto"/>
            <w:vAlign w:val="bottom"/>
            <w:hideMark/>
          </w:tcPr>
          <w:p w14:paraId="5A2C2DA2" w14:textId="77777777" w:rsidR="00D846F8" w:rsidRPr="00C57E9F" w:rsidRDefault="00D846F8" w:rsidP="00D846F8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6BDF9410" w14:textId="77777777" w:rsidR="00D846F8" w:rsidRPr="00C57E9F" w:rsidRDefault="00D846F8" w:rsidP="00D846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01F72" w14:textId="77777777" w:rsidR="00D846F8" w:rsidRPr="00C57E9F" w:rsidRDefault="00D846F8" w:rsidP="00D846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6035F82" w14:textId="77777777" w:rsidR="00D846F8" w:rsidRPr="00C57E9F" w:rsidRDefault="00D846F8" w:rsidP="00D846F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A73EB40" w14:textId="77777777" w:rsidR="00D846F8" w:rsidRPr="00C57E9F" w:rsidRDefault="00D846F8" w:rsidP="00D846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BC2" w:rsidRPr="00C57E9F" w14:paraId="1FE4763D" w14:textId="77777777" w:rsidTr="00685BA7">
        <w:tc>
          <w:tcPr>
            <w:tcW w:w="3684" w:type="dxa"/>
            <w:shd w:val="clear" w:color="auto" w:fill="auto"/>
            <w:vAlign w:val="bottom"/>
          </w:tcPr>
          <w:p w14:paraId="619EBA62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21611E24" w14:textId="578A9ED2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808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E0B12" w14:textId="76858F25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(808)</w:t>
            </w:r>
          </w:p>
        </w:tc>
        <w:tc>
          <w:tcPr>
            <w:tcW w:w="1197" w:type="dxa"/>
            <w:shd w:val="clear" w:color="auto" w:fill="auto"/>
          </w:tcPr>
          <w:p w14:paraId="6C8B69A8" w14:textId="273FDB8E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61541B" w14:textId="07C2DA01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D03BC2" w:rsidRPr="00C57E9F" w14:paraId="378DFB54" w14:textId="77777777" w:rsidTr="00685BA7">
        <w:tc>
          <w:tcPr>
            <w:tcW w:w="3684" w:type="dxa"/>
            <w:shd w:val="clear" w:color="auto" w:fill="auto"/>
            <w:vAlign w:val="bottom"/>
          </w:tcPr>
          <w:p w14:paraId="25895B35" w14:textId="62F6732B" w:rsidR="00D03BC2" w:rsidRPr="00C57E9F" w:rsidRDefault="00D03BC2" w:rsidP="00F1417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217CCA0F" w14:textId="7BFBBE6B" w:rsidR="00D03BC2" w:rsidRPr="00C57E9F" w:rsidRDefault="00D03BC2" w:rsidP="00F1417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7811" w14:textId="68850F2B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97" w:type="dxa"/>
            <w:shd w:val="clear" w:color="auto" w:fill="auto"/>
          </w:tcPr>
          <w:p w14:paraId="4EEAFD1D" w14:textId="6001F0E0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FD32AE" w14:textId="3059E3EB" w:rsidR="00D03BC2" w:rsidRPr="00C57E9F" w:rsidRDefault="00D03BC2" w:rsidP="00F1417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16,560</w:t>
            </w:r>
          </w:p>
        </w:tc>
      </w:tr>
      <w:tr w:rsidR="00D03BC2" w:rsidRPr="00C57E9F" w14:paraId="4FD73347" w14:textId="77777777" w:rsidTr="00685BA7">
        <w:tc>
          <w:tcPr>
            <w:tcW w:w="3684" w:type="dxa"/>
            <w:shd w:val="clear" w:color="auto" w:fill="auto"/>
            <w:vAlign w:val="bottom"/>
          </w:tcPr>
          <w:p w14:paraId="1A98C141" w14:textId="77777777" w:rsidR="00D03BC2" w:rsidRPr="00C57E9F" w:rsidRDefault="00D03BC2" w:rsidP="00F1417A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13A8BD7" w14:textId="03C510CD" w:rsidR="00D03BC2" w:rsidRPr="00C57E9F" w:rsidRDefault="00D03BC2" w:rsidP="00F1417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233,670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139DE8" w14:textId="242315C7" w:rsidR="00D03BC2" w:rsidRPr="00C57E9F" w:rsidRDefault="00D03BC2" w:rsidP="00F1417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8381E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8381E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19DAF37" w14:textId="4004CD95" w:rsidR="00D03BC2" w:rsidRPr="00C57E9F" w:rsidRDefault="00D03BC2" w:rsidP="00D03B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57940B" w14:textId="76C5FDD2" w:rsidR="00D03BC2" w:rsidRPr="00C57E9F" w:rsidRDefault="0088381E" w:rsidP="00F1417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D03BC2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D03BC2" w:rsidRPr="00C57E9F" w14:paraId="50DC2FD5" w14:textId="77777777" w:rsidTr="00685BA7">
        <w:tc>
          <w:tcPr>
            <w:tcW w:w="3684" w:type="dxa"/>
            <w:shd w:val="clear" w:color="auto" w:fill="auto"/>
            <w:vAlign w:val="bottom"/>
          </w:tcPr>
          <w:p w14:paraId="0DD70280" w14:textId="77777777" w:rsidR="00D03BC2" w:rsidRPr="00C57E9F" w:rsidRDefault="00D03BC2" w:rsidP="00F1417A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C87A040" w14:textId="3A223AC0" w:rsidR="00D03BC2" w:rsidRPr="00C57E9F" w:rsidRDefault="00D03BC2" w:rsidP="00F1417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51,038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B701F" w14:textId="0C24702C" w:rsidR="00D03BC2" w:rsidRPr="00C57E9F" w:rsidRDefault="00D03BC2" w:rsidP="00F1417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8381E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 w:rsidR="0088381E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19A929EF" w14:textId="70AB9670" w:rsidR="00D03BC2" w:rsidRPr="00C57E9F" w:rsidRDefault="00D03BC2" w:rsidP="00D03BC2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BA730B" w14:textId="36010803" w:rsidR="00D03BC2" w:rsidRPr="00C57E9F" w:rsidRDefault="0088381E" w:rsidP="00F1417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D03BC2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</w:tbl>
    <w:p w14:paraId="1D9C838B" w14:textId="0CBADB0D" w:rsidR="00707DF7" w:rsidRPr="00C57E9F" w:rsidRDefault="00707DF7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777246F4" w14:textId="7618F88C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37040114" w14:textId="2FAA3D99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3109EE8D" w14:textId="65115423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64D5B667" w14:textId="75C378A3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66F802A5" w14:textId="538A507A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7C3E3EAB" w14:textId="7AF72AF7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773847E1" w14:textId="452A7035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081F89A2" w14:textId="3CEFC04D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p w14:paraId="2171AAE1" w14:textId="77777777" w:rsidR="00FF4AD1" w:rsidRPr="00C57E9F" w:rsidRDefault="00FF4AD1" w:rsidP="005C5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8460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84"/>
        <w:gridCol w:w="1170"/>
        <w:gridCol w:w="9"/>
        <w:gridCol w:w="1170"/>
        <w:gridCol w:w="1197"/>
        <w:gridCol w:w="1215"/>
        <w:gridCol w:w="15"/>
      </w:tblGrid>
      <w:tr w:rsidR="009012EB" w:rsidRPr="00C57E9F" w14:paraId="382785E7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2469F126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F54F70F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82" w:type="dxa"/>
            <w:gridSpan w:val="3"/>
            <w:shd w:val="clear" w:color="auto" w:fill="auto"/>
          </w:tcPr>
          <w:p w14:paraId="4996C59A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9012EB" w:rsidRPr="00C57E9F" w14:paraId="6EFC80C9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5F48CA67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61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0689C94F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012EB" w:rsidRPr="00C57E9F" w14:paraId="0DD3BFDA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67E59BD9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E98C559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shd w:val="clear" w:color="auto" w:fill="auto"/>
            <w:vAlign w:val="bottom"/>
            <w:hideMark/>
          </w:tcPr>
          <w:p w14:paraId="75D7C849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2B9A84" w14:textId="77777777" w:rsidR="009012EB" w:rsidRPr="00C57E9F" w:rsidRDefault="009012EB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12EB" w:rsidRPr="00C57E9F" w14:paraId="127CE100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0F73D874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A438DD7" w14:textId="34B8B7AE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CA557AF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2E21A19A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5B41604B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14:paraId="761804CB" w14:textId="0C5E2E14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9012EB" w:rsidRPr="00C57E9F" w14:paraId="70C21C0B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  <w:hideMark/>
          </w:tcPr>
          <w:p w14:paraId="5BD07D36" w14:textId="77777777" w:rsidR="009012EB" w:rsidRPr="00C57E9F" w:rsidRDefault="009012EB" w:rsidP="006361F6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8607401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F4013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5A0075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D03D08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BC2" w:rsidRPr="00C57E9F" w14:paraId="3883DA4A" w14:textId="77777777" w:rsidTr="00685BA7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  <w:hideMark/>
          </w:tcPr>
          <w:p w14:paraId="61BABE6A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427E26A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25EAA8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(67)</w:t>
            </w:r>
          </w:p>
        </w:tc>
        <w:tc>
          <w:tcPr>
            <w:tcW w:w="1197" w:type="dxa"/>
            <w:shd w:val="clear" w:color="auto" w:fill="auto"/>
          </w:tcPr>
          <w:p w14:paraId="5EA7E2F4" w14:textId="6756A53B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BAA61F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D03BC2" w:rsidRPr="00C57E9F" w14:paraId="2C202AEB" w14:textId="77777777" w:rsidTr="00685BA7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355A195B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ค่าเผื่อสินค้าเสียหาย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C8B950B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1,840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E1B0CB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2,063</w:t>
            </w:r>
          </w:p>
        </w:tc>
        <w:tc>
          <w:tcPr>
            <w:tcW w:w="1197" w:type="dxa"/>
            <w:shd w:val="clear" w:color="auto" w:fill="auto"/>
          </w:tcPr>
          <w:p w14:paraId="7A4847DD" w14:textId="623C3066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F9EDAF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3,903</w:t>
            </w:r>
          </w:p>
        </w:tc>
      </w:tr>
      <w:tr w:rsidR="00D03BC2" w:rsidRPr="00C57E9F" w14:paraId="0C807B83" w14:textId="77777777" w:rsidTr="00685BA7">
        <w:trPr>
          <w:gridAfter w:val="1"/>
          <w:wAfter w:w="15" w:type="dxa"/>
          <w:trHeight w:val="306"/>
        </w:trPr>
        <w:tc>
          <w:tcPr>
            <w:tcW w:w="3684" w:type="dxa"/>
            <w:shd w:val="clear" w:color="auto" w:fill="auto"/>
          </w:tcPr>
          <w:p w14:paraId="691B32C4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3776849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8A59E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197" w:type="dxa"/>
            <w:shd w:val="clear" w:color="auto" w:fill="auto"/>
          </w:tcPr>
          <w:p w14:paraId="462663DB" w14:textId="04DA04B4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D1B102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D03BC2" w:rsidRPr="00C57E9F" w14:paraId="4F30B1C7" w14:textId="77777777" w:rsidTr="00685BA7">
        <w:trPr>
          <w:gridAfter w:val="1"/>
          <w:wAfter w:w="15" w:type="dxa"/>
        </w:trPr>
        <w:tc>
          <w:tcPr>
            <w:tcW w:w="3684" w:type="dxa"/>
            <w:shd w:val="clear" w:color="auto" w:fill="auto"/>
          </w:tcPr>
          <w:p w14:paraId="380F05A4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3582F22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4FAED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97" w:type="dxa"/>
            <w:shd w:val="clear" w:color="auto" w:fill="auto"/>
          </w:tcPr>
          <w:p w14:paraId="14EB2C31" w14:textId="1B777F60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0B2254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</w:tr>
      <w:tr w:rsidR="009012EB" w:rsidRPr="00C57E9F" w14:paraId="7EB1889E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1A210127" w14:textId="31F105C7" w:rsidR="009012EB" w:rsidRPr="00C57E9F" w:rsidRDefault="000F07F9" w:rsidP="006361F6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ภาระ</w:t>
            </w:r>
            <w:r w:rsidR="00CC7124"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ผูกพัน</w:t>
            </w:r>
            <w:r w:rsidR="009012EB"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F35F12F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284DF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602EF5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(124)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F665F0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2,841</w:t>
            </w:r>
          </w:p>
        </w:tc>
      </w:tr>
      <w:tr w:rsidR="00D03BC2" w:rsidRPr="00C57E9F" w14:paraId="46217776" w14:textId="77777777" w:rsidTr="00685BA7">
        <w:trPr>
          <w:gridAfter w:val="1"/>
          <w:wAfter w:w="15" w:type="dxa"/>
        </w:trPr>
        <w:tc>
          <w:tcPr>
            <w:tcW w:w="3684" w:type="dxa"/>
            <w:shd w:val="clear" w:color="auto" w:fill="auto"/>
          </w:tcPr>
          <w:p w14:paraId="7BD30CD5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ค่าเผื่อด้อยค่าของเงินลงทุน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AA035E5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08F66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(7,200)</w:t>
            </w:r>
          </w:p>
        </w:tc>
        <w:tc>
          <w:tcPr>
            <w:tcW w:w="1197" w:type="dxa"/>
            <w:shd w:val="clear" w:color="auto" w:fill="auto"/>
          </w:tcPr>
          <w:p w14:paraId="0ACA038A" w14:textId="61EE86D5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F6838D" w14:textId="4EB1454D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D03BC2" w:rsidRPr="00C57E9F" w14:paraId="33333243" w14:textId="77777777" w:rsidTr="00685BA7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0CF0CF67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D514B42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0D63B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197" w:type="dxa"/>
            <w:shd w:val="clear" w:color="auto" w:fill="auto"/>
          </w:tcPr>
          <w:p w14:paraId="3AE75233" w14:textId="1C13003C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495448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tr w:rsidR="009012EB" w:rsidRPr="00C57E9F" w14:paraId="15E6F563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4E1C0197" w14:textId="77777777" w:rsidR="009012EB" w:rsidRPr="00C57E9F" w:rsidRDefault="009012EB" w:rsidP="00D03BC2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375E21D" w14:textId="77777777" w:rsidR="009012EB" w:rsidRPr="00C57E9F" w:rsidRDefault="009012EB" w:rsidP="006361F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12,605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70275B" w14:textId="77777777" w:rsidR="009012EB" w:rsidRPr="00C57E9F" w:rsidRDefault="009012EB" w:rsidP="006361F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(3,973)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5A2D06E" w14:textId="77777777" w:rsidR="009012EB" w:rsidRPr="00C57E9F" w:rsidRDefault="009012EB" w:rsidP="006361F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(124)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230E44" w14:textId="77777777" w:rsidR="009012EB" w:rsidRPr="00C57E9F" w:rsidRDefault="009012EB" w:rsidP="006361F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8,508</w:t>
            </w:r>
          </w:p>
        </w:tc>
      </w:tr>
      <w:tr w:rsidR="009012EB" w:rsidRPr="00C57E9F" w14:paraId="4A3F1322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586090A9" w14:textId="77777777" w:rsidR="009012EB" w:rsidRPr="00C57E9F" w:rsidRDefault="009012EB" w:rsidP="006361F6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B9A8EFF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6C79D2" w14:textId="77777777" w:rsidR="009012EB" w:rsidRPr="00C57E9F" w:rsidRDefault="009012EB" w:rsidP="006361F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38A3512" w14:textId="77777777" w:rsidR="009012EB" w:rsidRPr="00C57E9F" w:rsidRDefault="009012EB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822CDD4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12EB" w:rsidRPr="00C57E9F" w14:paraId="54A2A362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  <w:hideMark/>
          </w:tcPr>
          <w:p w14:paraId="70CDE660" w14:textId="77777777" w:rsidR="009012EB" w:rsidRPr="00C57E9F" w:rsidRDefault="009012EB" w:rsidP="006361F6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60BE7B7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C50E41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FC0A4FC" w14:textId="77777777" w:rsidR="009012EB" w:rsidRPr="00C57E9F" w:rsidRDefault="009012EB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C863B6D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12EB" w:rsidRPr="00C57E9F" w14:paraId="5F455B94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7E62B7D2" w14:textId="77777777" w:rsidR="009012EB" w:rsidRPr="00C57E9F" w:rsidRDefault="009012EB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C32EF99" w14:textId="77777777" w:rsidR="009012EB" w:rsidRPr="00C57E9F" w:rsidRDefault="009012EB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1,290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E813F" w14:textId="77777777" w:rsidR="009012EB" w:rsidRPr="00C57E9F" w:rsidRDefault="009012EB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482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2511E5C" w14:textId="14F861B0" w:rsidR="009012EB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D068C68" w14:textId="77777777" w:rsidR="009012EB" w:rsidRPr="00C57E9F" w:rsidRDefault="009012EB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808</w:t>
            </w:r>
          </w:p>
        </w:tc>
      </w:tr>
      <w:tr w:rsidR="00D03BC2" w:rsidRPr="00C57E9F" w14:paraId="6B587841" w14:textId="77777777" w:rsidTr="00685BA7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02D728E4" w14:textId="77777777" w:rsidR="00D03BC2" w:rsidRPr="00C57E9F" w:rsidRDefault="00D03BC2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</w:tcPr>
          <w:p w14:paraId="13486A6E" w14:textId="04FBDD90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70" w:type="dxa"/>
            <w:shd w:val="clear" w:color="auto" w:fill="auto"/>
          </w:tcPr>
          <w:p w14:paraId="5C27A8E5" w14:textId="4D1DBB07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8874D1A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A5DE92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16,560</w:t>
            </w:r>
          </w:p>
        </w:tc>
      </w:tr>
      <w:tr w:rsidR="009012EB" w:rsidRPr="00C57E9F" w14:paraId="43EE6C9E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3C0A4123" w14:textId="77777777" w:rsidR="009012EB" w:rsidRPr="00C57E9F" w:rsidRDefault="009012EB" w:rsidP="00D03BC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071A85D" w14:textId="77777777" w:rsidR="009012EB" w:rsidRPr="00C57E9F" w:rsidRDefault="009012EB" w:rsidP="00D03BC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300,078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54F105" w14:textId="77777777" w:rsidR="009012EB" w:rsidRPr="00C57E9F" w:rsidRDefault="009012EB" w:rsidP="00D03BC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(66,408)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CAF22C1" w14:textId="4D76D29B" w:rsidR="009012EB" w:rsidRPr="00C57E9F" w:rsidRDefault="00D03BC2" w:rsidP="00D03B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D5536D" w14:textId="77777777" w:rsidR="009012EB" w:rsidRPr="00C57E9F" w:rsidRDefault="009012EB" w:rsidP="00D03BC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233,670</w:t>
            </w:r>
          </w:p>
        </w:tc>
      </w:tr>
      <w:tr w:rsidR="009012EB" w:rsidRPr="00C57E9F" w14:paraId="6C82A6E6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2CC9B215" w14:textId="77777777" w:rsidR="009012EB" w:rsidRPr="00C57E9F" w:rsidRDefault="009012EB" w:rsidP="00D03BC2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0C18A72" w14:textId="77777777" w:rsidR="009012EB" w:rsidRPr="00C57E9F" w:rsidRDefault="009012EB" w:rsidP="006361F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301,368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927CF" w14:textId="77777777" w:rsidR="009012EB" w:rsidRPr="00C57E9F" w:rsidRDefault="009012EB" w:rsidP="006361F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66,890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AA8F55C" w14:textId="77777777" w:rsidR="009012EB" w:rsidRPr="00C57E9F" w:rsidRDefault="009012EB" w:rsidP="006361F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16,560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D99700" w14:textId="77777777" w:rsidR="009012EB" w:rsidRPr="00C57E9F" w:rsidRDefault="009012EB" w:rsidP="006361F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51,038</w:t>
            </w:r>
          </w:p>
        </w:tc>
      </w:tr>
      <w:tr w:rsidR="00A93905" w:rsidRPr="00C57E9F" w14:paraId="12B8C21A" w14:textId="77777777" w:rsidTr="004A5B62">
        <w:trPr>
          <w:gridAfter w:val="1"/>
          <w:wAfter w:w="15" w:type="dxa"/>
        </w:trPr>
        <w:tc>
          <w:tcPr>
            <w:tcW w:w="3684" w:type="dxa"/>
            <w:shd w:val="clear" w:color="auto" w:fill="auto"/>
            <w:vAlign w:val="bottom"/>
          </w:tcPr>
          <w:p w14:paraId="4BFDC88D" w14:textId="77777777" w:rsidR="00A93905" w:rsidRPr="00C57E9F" w:rsidRDefault="00A93905" w:rsidP="00D03BC2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2039EDD" w14:textId="77777777" w:rsidR="00A93905" w:rsidRPr="00C57E9F" w:rsidRDefault="00A93905" w:rsidP="00A93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F275BA" w14:textId="77777777" w:rsidR="00A93905" w:rsidRPr="00C57E9F" w:rsidRDefault="00A93905" w:rsidP="00A93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39B3A8F" w14:textId="77777777" w:rsidR="00A93905" w:rsidRPr="00C57E9F" w:rsidRDefault="00A93905" w:rsidP="00A93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225F90" w14:textId="77777777" w:rsidR="00A93905" w:rsidRPr="00C57E9F" w:rsidRDefault="00A93905" w:rsidP="00A93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C57E9F" w14:paraId="0A6D310C" w14:textId="77777777" w:rsidTr="004A5B62">
        <w:trPr>
          <w:tblHeader/>
        </w:trPr>
        <w:tc>
          <w:tcPr>
            <w:tcW w:w="3684" w:type="dxa"/>
            <w:vAlign w:val="bottom"/>
          </w:tcPr>
          <w:p w14:paraId="1D5A3170" w14:textId="77777777" w:rsidR="00334E16" w:rsidRPr="00C57E9F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6" w:type="dxa"/>
            <w:gridSpan w:val="6"/>
            <w:vAlign w:val="bottom"/>
            <w:hideMark/>
          </w:tcPr>
          <w:p w14:paraId="2827657D" w14:textId="77777777" w:rsidR="00334E16" w:rsidRPr="00C57E9F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C57E9F" w14:paraId="2A94F178" w14:textId="77777777" w:rsidTr="004A5B62">
        <w:trPr>
          <w:tblHeader/>
        </w:trPr>
        <w:tc>
          <w:tcPr>
            <w:tcW w:w="3684" w:type="dxa"/>
            <w:vAlign w:val="bottom"/>
          </w:tcPr>
          <w:p w14:paraId="19FF5B86" w14:textId="77777777" w:rsidR="00334E16" w:rsidRPr="00C57E9F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6" w:type="dxa"/>
            <w:gridSpan w:val="6"/>
            <w:vAlign w:val="bottom"/>
            <w:hideMark/>
          </w:tcPr>
          <w:p w14:paraId="7466E610" w14:textId="77777777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4E16" w:rsidRPr="00C57E9F" w14:paraId="7438C141" w14:textId="77777777" w:rsidTr="004A5B62">
        <w:trPr>
          <w:tblHeader/>
        </w:trPr>
        <w:tc>
          <w:tcPr>
            <w:tcW w:w="3684" w:type="dxa"/>
            <w:vAlign w:val="bottom"/>
          </w:tcPr>
          <w:p w14:paraId="2F005399" w14:textId="77777777" w:rsidR="00334E16" w:rsidRPr="00C57E9F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93E79A" w14:textId="77777777" w:rsidR="00334E16" w:rsidRPr="00C57E9F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  <w:hideMark/>
          </w:tcPr>
          <w:p w14:paraId="5728E2AC" w14:textId="77777777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30" w:type="dxa"/>
            <w:gridSpan w:val="2"/>
            <w:vAlign w:val="bottom"/>
          </w:tcPr>
          <w:p w14:paraId="568CD79F" w14:textId="77777777" w:rsidR="00334E16" w:rsidRPr="00C57E9F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C57E9F" w14:paraId="2A1895FB" w14:textId="77777777" w:rsidTr="004A5B62">
        <w:trPr>
          <w:tblHeader/>
        </w:trPr>
        <w:tc>
          <w:tcPr>
            <w:tcW w:w="3684" w:type="dxa"/>
            <w:vAlign w:val="bottom"/>
          </w:tcPr>
          <w:p w14:paraId="405ADA4B" w14:textId="77777777" w:rsidR="00334E16" w:rsidRPr="00C57E9F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8753680" w14:textId="086F3C68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9012EB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79" w:type="dxa"/>
            <w:gridSpan w:val="2"/>
            <w:vAlign w:val="bottom"/>
            <w:hideMark/>
          </w:tcPr>
          <w:p w14:paraId="43B8C2BD" w14:textId="77777777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7" w:type="dxa"/>
            <w:vAlign w:val="bottom"/>
            <w:hideMark/>
          </w:tcPr>
          <w:p w14:paraId="2213986A" w14:textId="77777777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64CAE67C" w14:textId="77777777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30" w:type="dxa"/>
            <w:gridSpan w:val="2"/>
            <w:vAlign w:val="bottom"/>
            <w:hideMark/>
          </w:tcPr>
          <w:p w14:paraId="56F903EE" w14:textId="2CAF75CD" w:rsidR="00334E16" w:rsidRPr="00C57E9F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9012EB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334E16" w:rsidRPr="00C57E9F" w14:paraId="2EA877CD" w14:textId="77777777" w:rsidTr="004A5B62">
        <w:tc>
          <w:tcPr>
            <w:tcW w:w="3684" w:type="dxa"/>
            <w:vAlign w:val="bottom"/>
            <w:hideMark/>
          </w:tcPr>
          <w:p w14:paraId="0C3E93D5" w14:textId="77777777" w:rsidR="00334E16" w:rsidRPr="00C57E9F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57B9F718" w14:textId="77777777" w:rsidR="00334E16" w:rsidRPr="00C57E9F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4492DB6" w14:textId="77777777" w:rsidR="00334E16" w:rsidRPr="00C57E9F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66B585D" w14:textId="77777777" w:rsidR="00334E16" w:rsidRPr="00C57E9F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F29B8EE" w14:textId="77777777" w:rsidR="00334E16" w:rsidRPr="00C57E9F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BC2" w:rsidRPr="00C57E9F" w14:paraId="58CF9A43" w14:textId="77777777" w:rsidTr="00685BA7">
        <w:tc>
          <w:tcPr>
            <w:tcW w:w="3684" w:type="dxa"/>
            <w:shd w:val="clear" w:color="auto" w:fill="auto"/>
            <w:vAlign w:val="bottom"/>
          </w:tcPr>
          <w:p w14:paraId="1008B856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946BF2" w14:textId="79B3BAD0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DFDFF4E" w14:textId="0FBBF026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(526)</w:t>
            </w:r>
          </w:p>
        </w:tc>
        <w:tc>
          <w:tcPr>
            <w:tcW w:w="1197" w:type="dxa"/>
            <w:shd w:val="clear" w:color="auto" w:fill="auto"/>
          </w:tcPr>
          <w:p w14:paraId="64380563" w14:textId="7323CE97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54338DB1" w14:textId="066AA4EA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  <w:tr w:rsidR="00D03BC2" w:rsidRPr="00C57E9F" w14:paraId="7A717F13" w14:textId="77777777" w:rsidTr="00685BA7">
        <w:tc>
          <w:tcPr>
            <w:tcW w:w="3684" w:type="dxa"/>
            <w:shd w:val="clear" w:color="auto" w:fill="auto"/>
            <w:vAlign w:val="bottom"/>
          </w:tcPr>
          <w:p w14:paraId="2F5DE9D0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ค่าเผื่อสินค้าเสียหาย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F9280" w14:textId="7F12AF00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2,710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C040C58" w14:textId="7FA923EC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1,331</w:t>
            </w:r>
          </w:p>
        </w:tc>
        <w:tc>
          <w:tcPr>
            <w:tcW w:w="1197" w:type="dxa"/>
            <w:shd w:val="clear" w:color="auto" w:fill="auto"/>
          </w:tcPr>
          <w:p w14:paraId="225A6FA0" w14:textId="4994E6B6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027916EF" w14:textId="5F17A53F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4,041</w:t>
            </w:r>
          </w:p>
        </w:tc>
      </w:tr>
      <w:tr w:rsidR="00D03BC2" w:rsidRPr="00C57E9F" w14:paraId="20C10B80" w14:textId="77777777" w:rsidTr="00685BA7">
        <w:tc>
          <w:tcPr>
            <w:tcW w:w="3684" w:type="dxa"/>
            <w:shd w:val="clear" w:color="auto" w:fill="auto"/>
            <w:vAlign w:val="bottom"/>
          </w:tcPr>
          <w:p w14:paraId="6F24FB35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60208" w14:textId="0AD09381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F48EEC1" w14:textId="7CB8A80E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(26)</w:t>
            </w:r>
          </w:p>
        </w:tc>
        <w:tc>
          <w:tcPr>
            <w:tcW w:w="1197" w:type="dxa"/>
            <w:shd w:val="clear" w:color="auto" w:fill="auto"/>
          </w:tcPr>
          <w:p w14:paraId="0BFC5A14" w14:textId="398B9365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6B185D52" w14:textId="45BB4C26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</w:tr>
      <w:tr w:rsidR="00D03BC2" w:rsidRPr="00C57E9F" w14:paraId="385D7683" w14:textId="77777777" w:rsidTr="00685BA7">
        <w:tc>
          <w:tcPr>
            <w:tcW w:w="3684" w:type="dxa"/>
            <w:shd w:val="clear" w:color="auto" w:fill="auto"/>
            <w:vAlign w:val="bottom"/>
          </w:tcPr>
          <w:p w14:paraId="28E2F8F4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ลูกหนี้ตามสัญญาเช่าการเงิน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57F1C" w14:textId="7EB7831E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49A202E" w14:textId="61D88C30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(3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27D1315F" w14:textId="0121FD7B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1F5FC6E1" w14:textId="70E719D6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</w:tr>
      <w:tr w:rsidR="00BC77BD" w:rsidRPr="00C57E9F" w14:paraId="07E880F6" w14:textId="77777777" w:rsidTr="00685BA7">
        <w:tc>
          <w:tcPr>
            <w:tcW w:w="3684" w:type="dxa"/>
            <w:shd w:val="clear" w:color="auto" w:fill="auto"/>
            <w:vAlign w:val="bottom"/>
          </w:tcPr>
          <w:p w14:paraId="055E4EA1" w14:textId="23645D06" w:rsidR="00BC77BD" w:rsidRPr="00C57E9F" w:rsidRDefault="00BC77BD" w:rsidP="00BC77B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ภาระผูกพัน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B2A1E" w14:textId="4B0F5513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2,310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778B7A24" w14:textId="62834E59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(112)</w:t>
            </w:r>
          </w:p>
        </w:tc>
        <w:tc>
          <w:tcPr>
            <w:tcW w:w="1197" w:type="dxa"/>
            <w:shd w:val="clear" w:color="auto" w:fill="auto"/>
          </w:tcPr>
          <w:p w14:paraId="3CD9AE97" w14:textId="708E9246" w:rsidR="00BC77BD" w:rsidRPr="00C57E9F" w:rsidRDefault="00BC77BD" w:rsidP="00BC77B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060BA5E9" w14:textId="6D60D4AB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2,198</w:t>
            </w:r>
          </w:p>
        </w:tc>
      </w:tr>
      <w:tr w:rsidR="00BC77BD" w:rsidRPr="00C57E9F" w14:paraId="36BCB53E" w14:textId="77777777" w:rsidTr="004A5B62">
        <w:tc>
          <w:tcPr>
            <w:tcW w:w="3684" w:type="dxa"/>
            <w:shd w:val="clear" w:color="auto" w:fill="auto"/>
            <w:vAlign w:val="bottom"/>
          </w:tcPr>
          <w:p w14:paraId="1DCE029D" w14:textId="1A91F293" w:rsidR="00BC77BD" w:rsidRPr="00C57E9F" w:rsidRDefault="00BC77BD" w:rsidP="00BC77B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22B65"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6F258" w14:textId="0CD82DFF" w:rsidR="00BC77BD" w:rsidRPr="00C57E9F" w:rsidRDefault="00BC77BD" w:rsidP="00BC77B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3CBBB03" w14:textId="3ADC9B7E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125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9D23FE7" w14:textId="6A0CA139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2,723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21EA5B49" w14:textId="03999816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2,848</w:t>
            </w:r>
          </w:p>
        </w:tc>
      </w:tr>
      <w:tr w:rsidR="00BC77BD" w:rsidRPr="00C57E9F" w14:paraId="2A3A09E4" w14:textId="77777777" w:rsidTr="00685BA7">
        <w:tc>
          <w:tcPr>
            <w:tcW w:w="3684" w:type="dxa"/>
            <w:shd w:val="clear" w:color="auto" w:fill="auto"/>
            <w:vAlign w:val="bottom"/>
          </w:tcPr>
          <w:p w14:paraId="40B8AD20" w14:textId="3673806F" w:rsidR="00BC77BD" w:rsidRPr="00C57E9F" w:rsidRDefault="00BC77BD" w:rsidP="00BC77B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</w:t>
            </w:r>
            <w:r w:rsidR="00A22B65"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D68A75" w14:textId="5FEEE4A6" w:rsidR="00BC77BD" w:rsidRPr="00C57E9F" w:rsidRDefault="00BC77BD" w:rsidP="00BC77B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C8A5836" w14:textId="366C3539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97" w:type="dxa"/>
            <w:shd w:val="clear" w:color="auto" w:fill="auto"/>
          </w:tcPr>
          <w:p w14:paraId="7266E1D0" w14:textId="06FE0D09" w:rsidR="00BC77BD" w:rsidRPr="00C57E9F" w:rsidRDefault="00BC77BD" w:rsidP="00BC77B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6FF1CC5D" w14:textId="4407495F" w:rsidR="00BC77BD" w:rsidRPr="00C57E9F" w:rsidRDefault="00BC77BD" w:rsidP="00BC77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956216" w:rsidRPr="00C57E9F" w14:paraId="18366929" w14:textId="77777777" w:rsidTr="00685BA7">
        <w:tc>
          <w:tcPr>
            <w:tcW w:w="3684" w:type="dxa"/>
            <w:shd w:val="clear" w:color="auto" w:fill="auto"/>
            <w:vAlign w:val="bottom"/>
            <w:hideMark/>
          </w:tcPr>
          <w:p w14:paraId="579194DA" w14:textId="47232D69" w:rsidR="00956216" w:rsidRPr="00C57E9F" w:rsidRDefault="00956216" w:rsidP="0095621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0842F8" w14:textId="0EE8B6E9" w:rsidR="00956216" w:rsidRPr="00C57E9F" w:rsidRDefault="00956216" w:rsidP="009562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62FDDA6A" w14:textId="18C2832D" w:rsidR="00956216" w:rsidRPr="00C57E9F" w:rsidRDefault="00956216" w:rsidP="009562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(88)</w:t>
            </w:r>
          </w:p>
        </w:tc>
        <w:tc>
          <w:tcPr>
            <w:tcW w:w="1197" w:type="dxa"/>
            <w:shd w:val="clear" w:color="auto" w:fill="auto"/>
          </w:tcPr>
          <w:p w14:paraId="3FB108CC" w14:textId="3E1F4EEE" w:rsidR="00956216" w:rsidRPr="00C57E9F" w:rsidRDefault="00956216" w:rsidP="009562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05AB505B" w14:textId="14420241" w:rsidR="00956216" w:rsidRPr="00C57E9F" w:rsidRDefault="00956216" w:rsidP="009562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</w:tr>
      <w:tr w:rsidR="00956216" w:rsidRPr="00C57E9F" w14:paraId="108FA7B0" w14:textId="77777777" w:rsidTr="004A5B62">
        <w:tc>
          <w:tcPr>
            <w:tcW w:w="3684" w:type="dxa"/>
            <w:shd w:val="clear" w:color="auto" w:fill="auto"/>
            <w:vAlign w:val="bottom"/>
          </w:tcPr>
          <w:p w14:paraId="18AF81F5" w14:textId="77777777" w:rsidR="00956216" w:rsidRPr="00C57E9F" w:rsidRDefault="00956216" w:rsidP="00956216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194383" w14:textId="52AD22EC" w:rsidR="00956216" w:rsidRPr="00C57E9F" w:rsidRDefault="00956216" w:rsidP="009562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6,754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43FBDB7" w14:textId="4FD983B7" w:rsidR="00956216" w:rsidRPr="00C57E9F" w:rsidRDefault="00956216" w:rsidP="009562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C5DCB65" w14:textId="5ADEF9BD" w:rsidR="00956216" w:rsidRPr="00C57E9F" w:rsidRDefault="00956216" w:rsidP="009562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2,723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55509C79" w14:textId="3CE76E41" w:rsidR="00956216" w:rsidRPr="00C57E9F" w:rsidRDefault="00956216" w:rsidP="009562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10,159</w:t>
            </w:r>
          </w:p>
        </w:tc>
      </w:tr>
      <w:tr w:rsidR="00956216" w:rsidRPr="00C57E9F" w14:paraId="53ECA393" w14:textId="77777777" w:rsidTr="004A5B62">
        <w:tc>
          <w:tcPr>
            <w:tcW w:w="3684" w:type="dxa"/>
            <w:vAlign w:val="bottom"/>
            <w:hideMark/>
          </w:tcPr>
          <w:p w14:paraId="16207B81" w14:textId="77777777" w:rsidR="00956216" w:rsidRPr="00C57E9F" w:rsidRDefault="00956216" w:rsidP="0095621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220BEEF" w14:textId="0A591252" w:rsidR="00956216" w:rsidRPr="00C57E9F" w:rsidRDefault="00956216" w:rsidP="0095621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0" w:type="dxa"/>
            <w:vAlign w:val="bottom"/>
          </w:tcPr>
          <w:p w14:paraId="6D49D946" w14:textId="77777777" w:rsidR="00956216" w:rsidRPr="00C57E9F" w:rsidRDefault="00956216" w:rsidP="009562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5213569" w14:textId="77777777" w:rsidR="00956216" w:rsidRPr="00C57E9F" w:rsidRDefault="00956216" w:rsidP="009562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60AD50A" w14:textId="77777777" w:rsidR="00956216" w:rsidRPr="00C57E9F" w:rsidRDefault="00956216" w:rsidP="0095621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89B9696" w14:textId="77777777" w:rsidR="00956216" w:rsidRPr="00C57E9F" w:rsidRDefault="00956216" w:rsidP="009562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6216" w:rsidRPr="00C57E9F" w14:paraId="6E56E954" w14:textId="77777777" w:rsidTr="00685BA7">
        <w:tc>
          <w:tcPr>
            <w:tcW w:w="3684" w:type="dxa"/>
            <w:vAlign w:val="bottom"/>
          </w:tcPr>
          <w:p w14:paraId="2290295D" w14:textId="77777777" w:rsidR="00956216" w:rsidRPr="00C57E9F" w:rsidRDefault="00956216" w:rsidP="00956216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FA20A" w14:textId="57218C41" w:rsidR="00956216" w:rsidRPr="00C57E9F" w:rsidRDefault="00956216" w:rsidP="007535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4481787" w14:textId="575A523E" w:rsidR="00956216" w:rsidRPr="00C57E9F" w:rsidRDefault="00956216" w:rsidP="007535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(808)</w:t>
            </w:r>
          </w:p>
        </w:tc>
        <w:tc>
          <w:tcPr>
            <w:tcW w:w="1197" w:type="dxa"/>
            <w:shd w:val="clear" w:color="auto" w:fill="auto"/>
          </w:tcPr>
          <w:p w14:paraId="2CBB4ADE" w14:textId="4A20A63D" w:rsidR="00956216" w:rsidRPr="00C57E9F" w:rsidRDefault="00956216" w:rsidP="007535A5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283402AA" w14:textId="0799EB70" w:rsidR="00956216" w:rsidRPr="00C57E9F" w:rsidRDefault="00956216" w:rsidP="007535A5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956216" w:rsidRPr="00C57E9F" w14:paraId="03E3102C" w14:textId="77777777" w:rsidTr="00685BA7">
        <w:tc>
          <w:tcPr>
            <w:tcW w:w="3684" w:type="dxa"/>
            <w:vAlign w:val="bottom"/>
          </w:tcPr>
          <w:p w14:paraId="174236DA" w14:textId="77777777" w:rsidR="00956216" w:rsidRPr="00C57E9F" w:rsidRDefault="00956216" w:rsidP="00956216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EFC12" w14:textId="2F905308" w:rsidR="00956216" w:rsidRPr="00C57E9F" w:rsidRDefault="00956216" w:rsidP="007535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5592531" w14:textId="4F05E0DD" w:rsidR="00956216" w:rsidRPr="00C57E9F" w:rsidRDefault="00956216" w:rsidP="007535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67F49CCB" w14:textId="78617D03" w:rsidR="00956216" w:rsidRPr="00C57E9F" w:rsidRDefault="00956216" w:rsidP="007535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2E300957" w14:textId="3E4501C3" w:rsidR="00956216" w:rsidRPr="00C57E9F" w:rsidRDefault="00956216" w:rsidP="007535A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0BC666CD" w14:textId="77777777" w:rsidR="009012EB" w:rsidRPr="00C57E9F" w:rsidRDefault="009012EB">
      <w:pPr>
        <w:rPr>
          <w:sz w:val="16"/>
          <w:szCs w:val="16"/>
        </w:rPr>
      </w:pPr>
    </w:p>
    <w:tbl>
      <w:tblPr>
        <w:tblW w:w="8460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84"/>
        <w:gridCol w:w="1170"/>
        <w:gridCol w:w="1179"/>
        <w:gridCol w:w="1197"/>
        <w:gridCol w:w="1230"/>
      </w:tblGrid>
      <w:tr w:rsidR="009012EB" w:rsidRPr="00C57E9F" w14:paraId="7D4FDA38" w14:textId="77777777" w:rsidTr="00E5537A">
        <w:trPr>
          <w:tblHeader/>
        </w:trPr>
        <w:tc>
          <w:tcPr>
            <w:tcW w:w="3684" w:type="dxa"/>
            <w:vAlign w:val="bottom"/>
          </w:tcPr>
          <w:p w14:paraId="1DAD0A76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6" w:type="dxa"/>
            <w:gridSpan w:val="4"/>
            <w:vAlign w:val="bottom"/>
            <w:hideMark/>
          </w:tcPr>
          <w:p w14:paraId="1277143B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C57E9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9012EB" w:rsidRPr="00C57E9F" w14:paraId="0A737CB8" w14:textId="77777777" w:rsidTr="00E5537A">
        <w:trPr>
          <w:tblHeader/>
        </w:trPr>
        <w:tc>
          <w:tcPr>
            <w:tcW w:w="3684" w:type="dxa"/>
            <w:vAlign w:val="bottom"/>
          </w:tcPr>
          <w:p w14:paraId="7B739EC9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6" w:type="dxa"/>
            <w:gridSpan w:val="4"/>
            <w:vAlign w:val="bottom"/>
            <w:hideMark/>
          </w:tcPr>
          <w:p w14:paraId="1D9F7C62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012EB" w:rsidRPr="00C57E9F" w14:paraId="5C1DCB3C" w14:textId="77777777" w:rsidTr="00E5537A">
        <w:trPr>
          <w:tblHeader/>
        </w:trPr>
        <w:tc>
          <w:tcPr>
            <w:tcW w:w="3684" w:type="dxa"/>
            <w:vAlign w:val="bottom"/>
          </w:tcPr>
          <w:p w14:paraId="0B844C67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3CFAD" w14:textId="77777777" w:rsidR="009012EB" w:rsidRPr="00C57E9F" w:rsidRDefault="009012EB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Align w:val="bottom"/>
            <w:hideMark/>
          </w:tcPr>
          <w:p w14:paraId="0EF30BE6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30" w:type="dxa"/>
            <w:vAlign w:val="bottom"/>
          </w:tcPr>
          <w:p w14:paraId="1D1C2756" w14:textId="77777777" w:rsidR="009012EB" w:rsidRPr="00C57E9F" w:rsidRDefault="009012EB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12EB" w:rsidRPr="00C57E9F" w14:paraId="2B3BF2F0" w14:textId="77777777" w:rsidTr="00E5537A">
        <w:trPr>
          <w:tblHeader/>
        </w:trPr>
        <w:tc>
          <w:tcPr>
            <w:tcW w:w="3684" w:type="dxa"/>
            <w:vAlign w:val="bottom"/>
          </w:tcPr>
          <w:p w14:paraId="7E0A9116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66D0674" w14:textId="56675938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1179" w:type="dxa"/>
            <w:vAlign w:val="bottom"/>
            <w:hideMark/>
          </w:tcPr>
          <w:p w14:paraId="4F9D8DF2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7" w:type="dxa"/>
            <w:vAlign w:val="bottom"/>
            <w:hideMark/>
          </w:tcPr>
          <w:p w14:paraId="6A5B55DA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4CF97D56" w14:textId="77777777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30" w:type="dxa"/>
            <w:vAlign w:val="bottom"/>
            <w:hideMark/>
          </w:tcPr>
          <w:p w14:paraId="1A4A30B9" w14:textId="22D96F42" w:rsidR="009012EB" w:rsidRPr="00C57E9F" w:rsidRDefault="009012EB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</w:p>
        </w:tc>
      </w:tr>
      <w:tr w:rsidR="009012EB" w:rsidRPr="00C57E9F" w14:paraId="5C3E1D19" w14:textId="77777777" w:rsidTr="00E5537A">
        <w:tc>
          <w:tcPr>
            <w:tcW w:w="3684" w:type="dxa"/>
            <w:vAlign w:val="bottom"/>
            <w:hideMark/>
          </w:tcPr>
          <w:p w14:paraId="35E3B0D6" w14:textId="77777777" w:rsidR="009012EB" w:rsidRPr="00C57E9F" w:rsidRDefault="009012EB" w:rsidP="006361F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7B03DECD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E874F3D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07F7BF3D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4670461A" w14:textId="77777777" w:rsidR="009012EB" w:rsidRPr="00C57E9F" w:rsidRDefault="009012EB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BC2" w:rsidRPr="00C57E9F" w14:paraId="0C1BA304" w14:textId="77777777" w:rsidTr="00685BA7">
        <w:tc>
          <w:tcPr>
            <w:tcW w:w="3684" w:type="dxa"/>
            <w:shd w:val="clear" w:color="auto" w:fill="auto"/>
            <w:vAlign w:val="bottom"/>
          </w:tcPr>
          <w:p w14:paraId="55EF3720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2A7CE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8C7A3B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197" w:type="dxa"/>
            <w:shd w:val="clear" w:color="auto" w:fill="auto"/>
          </w:tcPr>
          <w:p w14:paraId="0139EE99" w14:textId="5D9D352F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68309CC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D03BC2" w:rsidRPr="00C57E9F" w14:paraId="1FEC7655" w14:textId="77777777" w:rsidTr="00685BA7">
        <w:tc>
          <w:tcPr>
            <w:tcW w:w="3684" w:type="dxa"/>
            <w:shd w:val="clear" w:color="auto" w:fill="auto"/>
            <w:vAlign w:val="bottom"/>
          </w:tcPr>
          <w:p w14:paraId="1B498F82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ค่าเผื่อสินค้าเสียหาย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132F26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1,155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B04C0DA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1,555</w:t>
            </w:r>
          </w:p>
        </w:tc>
        <w:tc>
          <w:tcPr>
            <w:tcW w:w="1197" w:type="dxa"/>
            <w:shd w:val="clear" w:color="auto" w:fill="auto"/>
          </w:tcPr>
          <w:p w14:paraId="7067269C" w14:textId="02AE7E37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0413073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2,710</w:t>
            </w:r>
          </w:p>
        </w:tc>
      </w:tr>
      <w:tr w:rsidR="00D03BC2" w:rsidRPr="00C57E9F" w14:paraId="3509552B" w14:textId="77777777" w:rsidTr="00685BA7">
        <w:tc>
          <w:tcPr>
            <w:tcW w:w="3684" w:type="dxa"/>
            <w:shd w:val="clear" w:color="auto" w:fill="auto"/>
            <w:vAlign w:val="bottom"/>
          </w:tcPr>
          <w:p w14:paraId="4D846A74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4BA3B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6995E53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197" w:type="dxa"/>
            <w:shd w:val="clear" w:color="auto" w:fill="auto"/>
          </w:tcPr>
          <w:p w14:paraId="64C4576A" w14:textId="7E6CCAD4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B5A5F5D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D03BC2" w:rsidRPr="00C57E9F" w14:paraId="065B157C" w14:textId="77777777" w:rsidTr="00685BA7">
        <w:tc>
          <w:tcPr>
            <w:tcW w:w="3684" w:type="dxa"/>
            <w:shd w:val="clear" w:color="auto" w:fill="auto"/>
            <w:vAlign w:val="bottom"/>
          </w:tcPr>
          <w:p w14:paraId="4215190E" w14:textId="77777777" w:rsidR="00D03BC2" w:rsidRPr="00C57E9F" w:rsidRDefault="00D03BC2" w:rsidP="00D03BC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ลูกหนี้ตามสัญญาเช่าการเงิน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6EFE09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31471D7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313 </w:t>
            </w:r>
          </w:p>
        </w:tc>
        <w:tc>
          <w:tcPr>
            <w:tcW w:w="1197" w:type="dxa"/>
            <w:shd w:val="clear" w:color="auto" w:fill="auto"/>
          </w:tcPr>
          <w:p w14:paraId="02602564" w14:textId="6A1DA159" w:rsidR="00D03BC2" w:rsidRPr="00C57E9F" w:rsidRDefault="00D03BC2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D873077" w14:textId="77777777" w:rsidR="00D03BC2" w:rsidRPr="00C57E9F" w:rsidRDefault="00D03BC2" w:rsidP="00D03BC2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</w:tr>
      <w:tr w:rsidR="00A0352E" w:rsidRPr="00C57E9F" w14:paraId="63C4999D" w14:textId="77777777" w:rsidTr="00685BA7">
        <w:tc>
          <w:tcPr>
            <w:tcW w:w="3684" w:type="dxa"/>
            <w:shd w:val="clear" w:color="auto" w:fill="auto"/>
            <w:vAlign w:val="bottom"/>
          </w:tcPr>
          <w:p w14:paraId="2C1B74E3" w14:textId="4BB554E1" w:rsidR="00A0352E" w:rsidRPr="00C57E9F" w:rsidRDefault="00A0352E" w:rsidP="00A0352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ภาระผูกพัน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FF14C" w14:textId="27563225" w:rsidR="00A0352E" w:rsidRPr="00C57E9F" w:rsidRDefault="00A0352E" w:rsidP="00A0352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1,694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FB8B95D" w14:textId="573B1099" w:rsidR="00A0352E" w:rsidRPr="00C57E9F" w:rsidRDefault="00A0352E" w:rsidP="00A0352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CAC0CEF" w14:textId="00526622" w:rsidR="00A0352E" w:rsidRPr="00C57E9F" w:rsidRDefault="00A0352E" w:rsidP="00A0352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(124)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F791918" w14:textId="4BB03F23" w:rsidR="00A0352E" w:rsidRPr="00C57E9F" w:rsidRDefault="00A0352E" w:rsidP="00A0352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2,310</w:t>
            </w:r>
          </w:p>
        </w:tc>
      </w:tr>
      <w:tr w:rsidR="00004E04" w:rsidRPr="00C57E9F" w14:paraId="6BE61491" w14:textId="77777777" w:rsidTr="00685BA7">
        <w:tc>
          <w:tcPr>
            <w:tcW w:w="3684" w:type="dxa"/>
            <w:shd w:val="clear" w:color="auto" w:fill="auto"/>
            <w:vAlign w:val="bottom"/>
          </w:tcPr>
          <w:p w14:paraId="411185EE" w14:textId="43D34BD3" w:rsidR="00004E04" w:rsidRPr="00C57E9F" w:rsidRDefault="00004E04" w:rsidP="00004E0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BDD04" w14:textId="6076BA5A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16ACF52" w14:textId="47C9A401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(7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200)</w:t>
            </w:r>
          </w:p>
        </w:tc>
        <w:tc>
          <w:tcPr>
            <w:tcW w:w="1197" w:type="dxa"/>
            <w:shd w:val="clear" w:color="auto" w:fill="auto"/>
          </w:tcPr>
          <w:p w14:paraId="29A07A12" w14:textId="3F89B85F" w:rsidR="00004E04" w:rsidRPr="00C57E9F" w:rsidRDefault="00004E04" w:rsidP="00004E0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</w:tcPr>
          <w:p w14:paraId="0C77D2FE" w14:textId="3FA58EE6" w:rsidR="00004E04" w:rsidRPr="00C57E9F" w:rsidRDefault="00004E04" w:rsidP="00004E0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004E04" w:rsidRPr="00C57E9F" w14:paraId="1C0651CF" w14:textId="77777777" w:rsidTr="00685BA7">
        <w:tc>
          <w:tcPr>
            <w:tcW w:w="3684" w:type="dxa"/>
            <w:shd w:val="clear" w:color="auto" w:fill="auto"/>
            <w:vAlign w:val="bottom"/>
          </w:tcPr>
          <w:p w14:paraId="6F53EEC4" w14:textId="77777777" w:rsidR="00004E04" w:rsidRPr="00C57E9F" w:rsidRDefault="00004E04" w:rsidP="00004E0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FBC24E" w14:textId="77777777" w:rsidR="00004E04" w:rsidRPr="00C57E9F" w:rsidRDefault="00004E04" w:rsidP="005957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59C96F" w14:textId="77777777" w:rsidR="00004E04" w:rsidRPr="00C57E9F" w:rsidRDefault="00004E04" w:rsidP="005957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197" w:type="dxa"/>
            <w:shd w:val="clear" w:color="auto" w:fill="auto"/>
          </w:tcPr>
          <w:p w14:paraId="3991696A" w14:textId="290D892E" w:rsidR="00004E04" w:rsidRPr="00C57E9F" w:rsidRDefault="00004E04" w:rsidP="00595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A85D9EE" w14:textId="77777777" w:rsidR="00004E04" w:rsidRPr="00C57E9F" w:rsidRDefault="00004E04" w:rsidP="005957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tr w:rsidR="00004E04" w:rsidRPr="00C57E9F" w14:paraId="6D918F24" w14:textId="77777777" w:rsidTr="00E5537A">
        <w:tc>
          <w:tcPr>
            <w:tcW w:w="3684" w:type="dxa"/>
            <w:shd w:val="clear" w:color="auto" w:fill="auto"/>
            <w:vAlign w:val="bottom"/>
          </w:tcPr>
          <w:p w14:paraId="1169ACEA" w14:textId="77777777" w:rsidR="00004E04" w:rsidRPr="00C57E9F" w:rsidRDefault="00004E04" w:rsidP="00004E04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1B473B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11,437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7885B15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(4,559)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51AF464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(124)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61E9045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6,754</w:t>
            </w:r>
          </w:p>
        </w:tc>
      </w:tr>
      <w:tr w:rsidR="00004E04" w:rsidRPr="00C57E9F" w14:paraId="0F49AFD4" w14:textId="77777777" w:rsidTr="00E5537A">
        <w:tc>
          <w:tcPr>
            <w:tcW w:w="3684" w:type="dxa"/>
            <w:vAlign w:val="bottom"/>
            <w:hideMark/>
          </w:tcPr>
          <w:p w14:paraId="042D3D63" w14:textId="77777777" w:rsidR="00004E04" w:rsidRPr="00C57E9F" w:rsidRDefault="00004E04" w:rsidP="00004E04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698A241" w14:textId="77777777" w:rsidR="00004E04" w:rsidRPr="00C57E9F" w:rsidRDefault="00004E04" w:rsidP="00004E04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0" w:type="dxa"/>
            <w:vAlign w:val="bottom"/>
          </w:tcPr>
          <w:p w14:paraId="389586A8" w14:textId="77777777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5B5BBC36" w14:textId="77777777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9505402" w14:textId="77777777" w:rsidR="00004E04" w:rsidRPr="00C57E9F" w:rsidRDefault="00004E04" w:rsidP="00004E0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49B3BC40" w14:textId="77777777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4E04" w:rsidRPr="00C57E9F" w14:paraId="0B435428" w14:textId="77777777" w:rsidTr="00685BA7">
        <w:tc>
          <w:tcPr>
            <w:tcW w:w="3684" w:type="dxa"/>
            <w:vAlign w:val="bottom"/>
          </w:tcPr>
          <w:p w14:paraId="18EB23EC" w14:textId="77777777" w:rsidR="00004E04" w:rsidRPr="00C57E9F" w:rsidRDefault="00004E04" w:rsidP="00004E04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DC84A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4897128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(482)</w:t>
            </w:r>
          </w:p>
        </w:tc>
        <w:tc>
          <w:tcPr>
            <w:tcW w:w="1197" w:type="dxa"/>
            <w:shd w:val="clear" w:color="auto" w:fill="auto"/>
          </w:tcPr>
          <w:p w14:paraId="07C7072B" w14:textId="05C8C15E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96AA4DB" w14:textId="77777777" w:rsidR="00004E04" w:rsidRPr="00C57E9F" w:rsidRDefault="00004E04" w:rsidP="00004E0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</w:tr>
      <w:tr w:rsidR="00004E04" w:rsidRPr="00C57E9F" w14:paraId="3C9F6DE2" w14:textId="77777777" w:rsidTr="00685BA7">
        <w:tc>
          <w:tcPr>
            <w:tcW w:w="3684" w:type="dxa"/>
            <w:vAlign w:val="bottom"/>
          </w:tcPr>
          <w:p w14:paraId="310039E8" w14:textId="77777777" w:rsidR="00004E04" w:rsidRPr="00C57E9F" w:rsidRDefault="00004E04" w:rsidP="00004E04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A35AC" w14:textId="47C848FA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2A9F0C3" w14:textId="35E5B11C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3C862442" w14:textId="09CDC405" w:rsidR="00004E04" w:rsidRPr="00C57E9F" w:rsidRDefault="00004E04" w:rsidP="00004E0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129D365" w14:textId="68A7D61B" w:rsidR="00004E04" w:rsidRPr="00C57E9F" w:rsidRDefault="00004E04" w:rsidP="00004E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70C8805A" w14:textId="4DC2F896" w:rsidR="00E42034" w:rsidRPr="00C57E9F" w:rsidRDefault="00E42034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41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87"/>
        <w:gridCol w:w="1165"/>
        <w:gridCol w:w="1157"/>
        <w:gridCol w:w="1200"/>
        <w:gridCol w:w="1202"/>
      </w:tblGrid>
      <w:tr w:rsidR="00ED72EE" w:rsidRPr="00C57E9F" w14:paraId="48942AF4" w14:textId="77777777" w:rsidTr="00685BA7">
        <w:trPr>
          <w:trHeight w:val="348"/>
        </w:trPr>
        <w:tc>
          <w:tcPr>
            <w:tcW w:w="3687" w:type="dxa"/>
          </w:tcPr>
          <w:p w14:paraId="303A6639" w14:textId="77777777" w:rsidR="00ED72EE" w:rsidRPr="00C57E9F" w:rsidRDefault="00ED72EE" w:rsidP="00685BA7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B706D9A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</w:tcPr>
          <w:p w14:paraId="33297F11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  <w:gridSpan w:val="2"/>
            <w:hideMark/>
          </w:tcPr>
          <w:p w14:paraId="59FC8C03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ED72EE" w:rsidRPr="00C57E9F" w14:paraId="157831F8" w14:textId="77777777" w:rsidTr="00685BA7">
        <w:trPr>
          <w:trHeight w:val="384"/>
        </w:trPr>
        <w:tc>
          <w:tcPr>
            <w:tcW w:w="3687" w:type="dxa"/>
          </w:tcPr>
          <w:p w14:paraId="7740A0A3" w14:textId="77777777" w:rsidR="00ED72EE" w:rsidRPr="00C57E9F" w:rsidRDefault="00ED72EE" w:rsidP="00685BA7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2322" w:type="dxa"/>
            <w:gridSpan w:val="2"/>
            <w:hideMark/>
          </w:tcPr>
          <w:p w14:paraId="055F90CB" w14:textId="77777777" w:rsidR="00ED72EE" w:rsidRPr="00C57E9F" w:rsidRDefault="00ED72EE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402" w:type="dxa"/>
            <w:gridSpan w:val="2"/>
            <w:hideMark/>
          </w:tcPr>
          <w:p w14:paraId="3E426DB9" w14:textId="77777777" w:rsidR="00ED72EE" w:rsidRPr="00C57E9F" w:rsidRDefault="00ED72EE" w:rsidP="00685BA7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D72EE" w:rsidRPr="00C57E9F" w14:paraId="55FC619E" w14:textId="77777777" w:rsidTr="00685BA7">
        <w:trPr>
          <w:trHeight w:val="372"/>
        </w:trPr>
        <w:tc>
          <w:tcPr>
            <w:tcW w:w="3687" w:type="dxa"/>
          </w:tcPr>
          <w:p w14:paraId="3F21AFD1" w14:textId="77777777" w:rsidR="00ED72EE" w:rsidRPr="00C57E9F" w:rsidRDefault="00ED72EE" w:rsidP="00685BA7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  <w:hideMark/>
          </w:tcPr>
          <w:p w14:paraId="0A62ABA9" w14:textId="77777777" w:rsidR="00ED72EE" w:rsidRPr="00C57E9F" w:rsidRDefault="00ED72EE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7" w:type="dxa"/>
            <w:vAlign w:val="bottom"/>
            <w:hideMark/>
          </w:tcPr>
          <w:p w14:paraId="066037DB" w14:textId="77777777" w:rsidR="00ED72EE" w:rsidRPr="00C57E9F" w:rsidRDefault="00ED72EE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</w:t>
            </w:r>
            <w:r w:rsidRPr="00C57E9F">
              <w:rPr>
                <w:rFonts w:ascii="Browallia New" w:hAnsi="Browallia New" w:cs="Browallia New" w:hint="cs"/>
                <w:snapToGrid w:val="0"/>
                <w:sz w:val="24"/>
                <w:szCs w:val="24"/>
              </w:rPr>
              <w:t>6</w:t>
            </w: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</w:p>
        </w:tc>
        <w:tc>
          <w:tcPr>
            <w:tcW w:w="1200" w:type="dxa"/>
            <w:vAlign w:val="bottom"/>
            <w:hideMark/>
          </w:tcPr>
          <w:p w14:paraId="344B8EA5" w14:textId="77777777" w:rsidR="00ED72EE" w:rsidRPr="00C57E9F" w:rsidRDefault="00ED72EE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02" w:type="dxa"/>
            <w:vAlign w:val="bottom"/>
            <w:hideMark/>
          </w:tcPr>
          <w:p w14:paraId="51AC31B9" w14:textId="77777777" w:rsidR="00ED72EE" w:rsidRPr="00C57E9F" w:rsidRDefault="00ED72EE" w:rsidP="00685BA7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</w:t>
            </w:r>
            <w:r w:rsidRPr="00C57E9F">
              <w:rPr>
                <w:rFonts w:ascii="Browallia New" w:hAnsi="Browallia New" w:cs="Browallia New" w:hint="cs"/>
                <w:snapToGrid w:val="0"/>
                <w:sz w:val="24"/>
                <w:szCs w:val="24"/>
              </w:rPr>
              <w:t>6</w:t>
            </w:r>
            <w:r w:rsidRPr="00C57E9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</w:p>
        </w:tc>
      </w:tr>
      <w:tr w:rsidR="00ED72EE" w:rsidRPr="00C57E9F" w14:paraId="2E71ECAA" w14:textId="77777777" w:rsidTr="00685BA7">
        <w:trPr>
          <w:trHeight w:val="360"/>
        </w:trPr>
        <w:tc>
          <w:tcPr>
            <w:tcW w:w="3687" w:type="dxa"/>
          </w:tcPr>
          <w:p w14:paraId="4E39DB51" w14:textId="77777777" w:rsidR="00ED72EE" w:rsidRPr="00C57E9F" w:rsidRDefault="00ED72EE" w:rsidP="00685BA7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165" w:type="dxa"/>
          </w:tcPr>
          <w:p w14:paraId="1C9F8201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E4B1018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B5373F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3152D27" w14:textId="77777777" w:rsidR="00ED72EE" w:rsidRPr="00C57E9F" w:rsidRDefault="00ED72E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086BCE" w:rsidRPr="00C57E9F" w14:paraId="4A5843C1" w14:textId="77777777" w:rsidTr="00685BA7">
        <w:trPr>
          <w:trHeight w:val="360"/>
        </w:trPr>
        <w:tc>
          <w:tcPr>
            <w:tcW w:w="3687" w:type="dxa"/>
          </w:tcPr>
          <w:p w14:paraId="37495222" w14:textId="5A7E3A54" w:rsidR="00086BCE" w:rsidRPr="00C57E9F" w:rsidRDefault="00230CA1" w:rsidP="00685BA7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/>
              </w:rPr>
              <w:t>ภาษี</w:t>
            </w:r>
            <w:r w:rsidR="00094E33" w:rsidRPr="00C57E9F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/>
              </w:rPr>
              <w:t>เงินได้ที่รับรู้ในกำไรขาดทุนเบ็ดเสร็จ</w:t>
            </w:r>
            <w:r w:rsidR="00F42D0C" w:rsidRPr="00C57E9F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th-TH"/>
              </w:rPr>
              <w:t xml:space="preserve">อื่น </w:t>
            </w:r>
            <w:r w:rsidR="00F42D0C" w:rsidRPr="00C57E9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1165" w:type="dxa"/>
          </w:tcPr>
          <w:p w14:paraId="12E0B54D" w14:textId="77777777" w:rsidR="00086BCE" w:rsidRPr="00C57E9F" w:rsidRDefault="00086BC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98015F" w14:textId="77777777" w:rsidR="00086BCE" w:rsidRPr="00C57E9F" w:rsidRDefault="00086BC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796E68" w14:textId="77777777" w:rsidR="00086BCE" w:rsidRPr="00C57E9F" w:rsidRDefault="00086BC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08D5DE8" w14:textId="77777777" w:rsidR="00086BCE" w:rsidRPr="00C57E9F" w:rsidRDefault="00086BCE" w:rsidP="00685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14064D" w:rsidRPr="00C57E9F" w14:paraId="761DBCE3" w14:textId="77777777" w:rsidTr="00685BA7">
        <w:trPr>
          <w:trHeight w:val="348"/>
        </w:trPr>
        <w:tc>
          <w:tcPr>
            <w:tcW w:w="3687" w:type="dxa"/>
            <w:hideMark/>
          </w:tcPr>
          <w:p w14:paraId="6390F1C6" w14:textId="795EC78A" w:rsidR="0014064D" w:rsidRPr="00C57E9F" w:rsidRDefault="0014064D" w:rsidP="0014064D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ส่วนเกินทุนจากการตีราคาที่ดิน</w:t>
            </w:r>
          </w:p>
        </w:tc>
        <w:tc>
          <w:tcPr>
            <w:tcW w:w="1165" w:type="dxa"/>
            <w:shd w:val="clear" w:color="auto" w:fill="auto"/>
          </w:tcPr>
          <w:p w14:paraId="4A9825BA" w14:textId="778CB94F" w:rsidR="0014064D" w:rsidRPr="00C57E9F" w:rsidRDefault="0014064D" w:rsidP="0014064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57" w:type="dxa"/>
          </w:tcPr>
          <w:p w14:paraId="49EC2085" w14:textId="223FCF16" w:rsidR="0014064D" w:rsidRPr="00C57E9F" w:rsidRDefault="0014064D" w:rsidP="0014064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="00C82773" w:rsidRPr="00C57E9F">
              <w:rPr>
                <w:rFonts w:ascii="Browallia New" w:hAnsi="Browallia New" w:cs="Browallia New"/>
                <w:sz w:val="24"/>
                <w:szCs w:val="24"/>
              </w:rPr>
              <w:t>16,560</w:t>
            </w:r>
          </w:p>
        </w:tc>
        <w:tc>
          <w:tcPr>
            <w:tcW w:w="1200" w:type="dxa"/>
            <w:shd w:val="clear" w:color="auto" w:fill="auto"/>
          </w:tcPr>
          <w:p w14:paraId="02A860E4" w14:textId="24116D50" w:rsidR="0014064D" w:rsidRPr="00C57E9F" w:rsidRDefault="0014064D" w:rsidP="0014064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</w:tcPr>
          <w:p w14:paraId="1099C4C0" w14:textId="5A246831" w:rsidR="0014064D" w:rsidRPr="00C57E9F" w:rsidRDefault="0014064D" w:rsidP="00770CF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14064D" w:rsidRPr="00C57E9F" w14:paraId="67BB2E7B" w14:textId="77777777" w:rsidTr="00685BA7">
        <w:trPr>
          <w:trHeight w:val="384"/>
        </w:trPr>
        <w:tc>
          <w:tcPr>
            <w:tcW w:w="3687" w:type="dxa"/>
            <w:hideMark/>
          </w:tcPr>
          <w:p w14:paraId="6DE437B7" w14:textId="061333AA" w:rsidR="0014064D" w:rsidRPr="00C57E9F" w:rsidRDefault="0014064D" w:rsidP="0014064D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ขาดทุนจากการประมาณการตามหลักคณิตศาสตร์ประกันภัย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165" w:type="dxa"/>
            <w:shd w:val="clear" w:color="auto" w:fill="auto"/>
          </w:tcPr>
          <w:p w14:paraId="6CAE0215" w14:textId="77777777" w:rsidR="0014064D" w:rsidRPr="00C57E9F" w:rsidRDefault="0014064D" w:rsidP="00595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  <w:p w14:paraId="673A4D02" w14:textId="4DF92AA9" w:rsidR="0014064D" w:rsidRPr="00C57E9F" w:rsidRDefault="0014064D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57" w:type="dxa"/>
          </w:tcPr>
          <w:p w14:paraId="6159B1B6" w14:textId="77777777" w:rsidR="0014064D" w:rsidRPr="00C57E9F" w:rsidRDefault="0014064D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A9245C" w14:textId="15E45C65" w:rsidR="0014064D" w:rsidRPr="00C57E9F" w:rsidRDefault="0014064D" w:rsidP="005957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(124)</w:t>
            </w:r>
          </w:p>
        </w:tc>
        <w:tc>
          <w:tcPr>
            <w:tcW w:w="1200" w:type="dxa"/>
            <w:shd w:val="clear" w:color="auto" w:fill="auto"/>
          </w:tcPr>
          <w:p w14:paraId="34BA1082" w14:textId="77777777" w:rsidR="0014064D" w:rsidRPr="00C57E9F" w:rsidRDefault="0014064D" w:rsidP="00595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  <w:p w14:paraId="6DE4C711" w14:textId="13CD9E81" w:rsidR="0014064D" w:rsidRPr="00C57E9F" w:rsidRDefault="0014064D" w:rsidP="00595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="00C56817" w:rsidRPr="00C57E9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14:paraId="1D45599A" w14:textId="77777777" w:rsidR="0014064D" w:rsidRPr="00C57E9F" w:rsidRDefault="0014064D" w:rsidP="00595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</w:p>
          <w:p w14:paraId="7CB5DBB8" w14:textId="672B8F24" w:rsidR="0014064D" w:rsidRPr="00C57E9F" w:rsidRDefault="0014064D" w:rsidP="005957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(124)</w:t>
            </w:r>
          </w:p>
        </w:tc>
      </w:tr>
      <w:tr w:rsidR="0080090F" w:rsidRPr="00C57E9F" w14:paraId="30D9F7F7" w14:textId="77777777" w:rsidTr="00685BA7">
        <w:trPr>
          <w:trHeight w:val="396"/>
        </w:trPr>
        <w:tc>
          <w:tcPr>
            <w:tcW w:w="3687" w:type="dxa"/>
            <w:hideMark/>
          </w:tcPr>
          <w:p w14:paraId="12F322A4" w14:textId="77777777" w:rsidR="0080090F" w:rsidRPr="00C57E9F" w:rsidRDefault="0080090F" w:rsidP="0080090F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65" w:type="dxa"/>
            <w:shd w:val="clear" w:color="auto" w:fill="auto"/>
          </w:tcPr>
          <w:p w14:paraId="1484AE05" w14:textId="4DE2F9E0" w:rsidR="0080090F" w:rsidRPr="00C57E9F" w:rsidRDefault="0080090F" w:rsidP="00B6032D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57" w:type="dxa"/>
            <w:vAlign w:val="bottom"/>
          </w:tcPr>
          <w:p w14:paraId="4114B162" w14:textId="5F236158" w:rsidR="0080090F" w:rsidRPr="00C57E9F" w:rsidRDefault="0080090F" w:rsidP="00B6032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16,436</w:t>
            </w:r>
          </w:p>
        </w:tc>
        <w:tc>
          <w:tcPr>
            <w:tcW w:w="1200" w:type="dxa"/>
            <w:shd w:val="clear" w:color="auto" w:fill="auto"/>
          </w:tcPr>
          <w:p w14:paraId="51E5E5F3" w14:textId="61484802" w:rsidR="0080090F" w:rsidRPr="00C57E9F" w:rsidRDefault="0080090F" w:rsidP="00B6032D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</w:tcPr>
          <w:p w14:paraId="7BB383F3" w14:textId="566BA549" w:rsidR="0080090F" w:rsidRPr="00C57E9F" w:rsidRDefault="0080090F" w:rsidP="00B6032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(124)</w:t>
            </w:r>
          </w:p>
        </w:tc>
      </w:tr>
    </w:tbl>
    <w:p w14:paraId="4BC76536" w14:textId="77777777" w:rsidR="00654D3E" w:rsidRPr="00C57E9F" w:rsidRDefault="00654D3E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3767E3" w14:textId="4451E360" w:rsidR="009D6197" w:rsidRPr="00C57E9F" w:rsidRDefault="006A723C" w:rsidP="009D619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ทุนเรือนหุ้น</w:t>
      </w:r>
    </w:p>
    <w:p w14:paraId="148CBF68" w14:textId="77777777" w:rsidR="009758ED" w:rsidRPr="00C57E9F" w:rsidRDefault="009758ED" w:rsidP="009758E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AC84443" w14:textId="4AE0F74B" w:rsidR="009758ED" w:rsidRPr="00C57E9F" w:rsidRDefault="009758ED" w:rsidP="00EA36A2">
      <w:pPr>
        <w:pStyle w:val="CordiaNew"/>
        <w:tabs>
          <w:tab w:val="clear" w:pos="4153"/>
          <w:tab w:val="left" w:pos="426"/>
        </w:tabs>
        <w:ind w:left="450" w:right="-185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33649564"/>
      <w:r w:rsidRPr="00C57E9F">
        <w:rPr>
          <w:rFonts w:ascii="Browallia New" w:hAnsi="Browallia New" w:cs="Browallia New" w:hint="cs"/>
          <w:sz w:val="28"/>
          <w:szCs w:val="28"/>
          <w:cs/>
        </w:rPr>
        <w:t>ในการประชุมวิสามัญผู้ถือหุ้น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 ครั้งที่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1/2562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5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ที่ประชุมมีมติอนุมัติเพิ่มทุนจดทะเบียนของบริษัทจาก </w:t>
      </w:r>
      <w:bookmarkStart w:id="8" w:name="_Hlk33650274"/>
      <w:r w:rsidR="00F44667" w:rsidRPr="00C57E9F">
        <w:rPr>
          <w:rFonts w:ascii="Browallia New" w:hAnsi="Browallia New" w:cs="Browallia New"/>
          <w:sz w:val="28"/>
          <w:szCs w:val="28"/>
        </w:rPr>
        <w:t>2,577,488,835</w:t>
      </w:r>
      <w:bookmarkEnd w:id="8"/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 บาท เป็น </w:t>
      </w:r>
      <w:bookmarkStart w:id="9" w:name="_Hlk33650283"/>
      <w:r w:rsidR="00F44667" w:rsidRPr="00C57E9F">
        <w:rPr>
          <w:rFonts w:ascii="Browallia New" w:hAnsi="Browallia New" w:cs="Browallia New"/>
          <w:sz w:val="28"/>
          <w:szCs w:val="28"/>
        </w:rPr>
        <w:t>3,181,554,810</w:t>
      </w:r>
      <w:bookmarkEnd w:id="9"/>
      <w:r w:rsidR="00F44667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บาท โดยออกหุ้นสามัญจำนวน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8,054,212,998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มูลค่าที่ตราไว้หุ้นละ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0.075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บาท โดยเสนอขายหุ้นสามัญเพิ่มทุนให้แก่ผู้ถือหุ้นเดิมของบริษัทตามสัดส่วนจำนวนหุ้นที่ผู้ถือหุ้นแต่ละรายถืออยู่ </w:t>
      </w:r>
      <w:r w:rsidR="00F44667" w:rsidRPr="00C57E9F">
        <w:rPr>
          <w:rFonts w:ascii="Browallia New" w:hAnsi="Browallia New" w:cs="Browallia New"/>
          <w:sz w:val="28"/>
          <w:szCs w:val="28"/>
        </w:rPr>
        <w:t>(Right Offering)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 ในอัตรา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4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หุ้นเดิมต่อ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1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หุ้นใหม่ ในราคาหุ้นละ </w:t>
      </w:r>
      <w:r w:rsidR="00F44667" w:rsidRPr="00C57E9F">
        <w:rPr>
          <w:rFonts w:ascii="Browallia New" w:hAnsi="Browallia New" w:cs="Browallia New"/>
          <w:sz w:val="28"/>
          <w:szCs w:val="28"/>
        </w:rPr>
        <w:t>0.05</w:t>
      </w:r>
      <w:r w:rsidR="002412EE" w:rsidRPr="00C57E9F">
        <w:rPr>
          <w:rFonts w:ascii="Browallia New" w:hAnsi="Browallia New" w:cs="Browallia New"/>
          <w:sz w:val="28"/>
          <w:szCs w:val="28"/>
        </w:rPr>
        <w:t>0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 xml:space="preserve">บาท มูลค่ารวม </w:t>
      </w:r>
      <w:r w:rsidR="00F44667" w:rsidRPr="00C57E9F">
        <w:rPr>
          <w:rFonts w:ascii="Browallia New" w:hAnsi="Browallia New" w:cs="Browallia New"/>
          <w:sz w:val="28"/>
          <w:szCs w:val="28"/>
        </w:rPr>
        <w:t xml:space="preserve">402,710,650 </w:t>
      </w:r>
      <w:r w:rsidR="00F44667" w:rsidRPr="00C57E9F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3EAD7722" w14:textId="1FC0343C" w:rsidR="00F44667" w:rsidRPr="00C57E9F" w:rsidRDefault="00F44667" w:rsidP="00F44667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C5C7AA1" w14:textId="7B150A12" w:rsidR="009758ED" w:rsidRPr="00C57E9F" w:rsidRDefault="00F44667" w:rsidP="00E5537A">
      <w:pPr>
        <w:spacing w:line="240" w:lineRule="auto"/>
        <w:ind w:left="426" w:right="-185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="00CA662B" w:rsidRPr="00C57E9F">
        <w:rPr>
          <w:rFonts w:ascii="Browallia New" w:hAnsi="Browallia New" w:cs="Browallia New"/>
          <w:sz w:val="28"/>
          <w:szCs w:val="28"/>
        </w:rPr>
        <w:t xml:space="preserve"> 2562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</w:t>
      </w:r>
      <w:r w:rsidR="002412EE" w:rsidRPr="00C57E9F">
        <w:rPr>
          <w:rFonts w:ascii="Browallia New" w:hAnsi="Browallia New" w:cs="Browallia New" w:hint="cs"/>
          <w:sz w:val="28"/>
          <w:szCs w:val="28"/>
          <w:cs/>
        </w:rPr>
        <w:t>ผู้ถือหุ้นแต่ละราย</w:t>
      </w:r>
      <w:r w:rsidRPr="00C57E9F">
        <w:rPr>
          <w:rFonts w:ascii="Browallia New" w:hAnsi="Browallia New" w:cs="Browallia New"/>
          <w:sz w:val="28"/>
          <w:szCs w:val="28"/>
          <w:cs/>
        </w:rPr>
        <w:t>จำนวน</w:t>
      </w:r>
      <w:r w:rsidR="00D45C86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45C86" w:rsidRPr="00C57E9F">
        <w:rPr>
          <w:rFonts w:ascii="Browallia New" w:hAnsi="Browallia New" w:cs="Browallia New"/>
          <w:sz w:val="28"/>
          <w:szCs w:val="28"/>
        </w:rPr>
        <w:t>30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ราย รวมเป็นเงินทั้งสิ้น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จํานวน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45C86" w:rsidRPr="00C57E9F">
        <w:rPr>
          <w:rFonts w:ascii="Browallia New" w:hAnsi="Browallia New" w:cs="Browallia New"/>
          <w:sz w:val="28"/>
          <w:szCs w:val="28"/>
        </w:rPr>
        <w:t>0.18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ล้านบาท คิดเป็นจำนวนหุ้นสามัญรวม </w:t>
      </w:r>
      <w:r w:rsidR="00D45C86" w:rsidRPr="00C57E9F">
        <w:rPr>
          <w:rFonts w:ascii="Browallia New" w:hAnsi="Browallia New" w:cs="Browallia New"/>
          <w:sz w:val="28"/>
          <w:szCs w:val="28"/>
        </w:rPr>
        <w:t>3.69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  <w:r w:rsidR="00AF40BB" w:rsidRPr="00C57E9F">
        <w:rPr>
          <w:rFonts w:ascii="Browallia New" w:hAnsi="Browallia New" w:cs="Browallia New" w:hint="cs"/>
          <w:sz w:val="28"/>
          <w:szCs w:val="28"/>
          <w:cs/>
        </w:rPr>
        <w:t>(แสดงเป็นเงินรับล่วงหน้า</w:t>
      </w:r>
      <w:r w:rsidR="00D71D69" w:rsidRPr="00C57E9F">
        <w:rPr>
          <w:rFonts w:ascii="Browallia New" w:hAnsi="Browallia New" w:cs="Browallia New" w:hint="cs"/>
          <w:sz w:val="28"/>
          <w:szCs w:val="28"/>
          <w:cs/>
        </w:rPr>
        <w:t>ค่าหุ้นในงบแสดงฐานะการเงิน)</w:t>
      </w:r>
    </w:p>
    <w:p w14:paraId="71305291" w14:textId="76489468" w:rsidR="00124F50" w:rsidRPr="00C57E9F" w:rsidRDefault="00124F50" w:rsidP="00E5537A">
      <w:pPr>
        <w:spacing w:line="240" w:lineRule="auto"/>
        <w:ind w:left="426" w:right="-185"/>
        <w:jc w:val="thaiDistribute"/>
        <w:rPr>
          <w:rFonts w:ascii="Browallia New" w:hAnsi="Browallia New" w:cs="Browallia New"/>
          <w:sz w:val="28"/>
          <w:szCs w:val="28"/>
        </w:rPr>
      </w:pPr>
    </w:p>
    <w:p w14:paraId="59725B8E" w14:textId="69A7B38A" w:rsidR="00124F50" w:rsidRPr="00C57E9F" w:rsidRDefault="00124F50" w:rsidP="00E5537A">
      <w:pPr>
        <w:spacing w:line="240" w:lineRule="auto"/>
        <w:ind w:left="426" w:right="-185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>อย่างไรก็ตาม บริษัท</w:t>
      </w:r>
      <w:r w:rsidR="007A4D37" w:rsidRPr="00C57E9F">
        <w:rPr>
          <w:rFonts w:ascii="Browallia New" w:hAnsi="Browallia New" w:cs="Browallia New" w:hint="cs"/>
          <w:sz w:val="28"/>
          <w:szCs w:val="28"/>
          <w:cs/>
        </w:rPr>
        <w:t xml:space="preserve">มีการขยายระยะเวลาการจองซื้อหุ้นเพิ่มทุนจากวันที่ </w:t>
      </w:r>
      <w:r w:rsidR="007A4D37" w:rsidRPr="00C57E9F">
        <w:rPr>
          <w:rFonts w:ascii="Browallia New" w:hAnsi="Browallia New" w:cs="Browallia New"/>
          <w:sz w:val="28"/>
          <w:szCs w:val="28"/>
        </w:rPr>
        <w:t xml:space="preserve">2 </w:t>
      </w:r>
      <w:r w:rsidR="007A4D37"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7A4D37"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="007A4D37" w:rsidRPr="00C57E9F">
        <w:rPr>
          <w:rFonts w:ascii="Browallia New" w:hAnsi="Browallia New" w:cs="Browallia New" w:hint="cs"/>
          <w:sz w:val="28"/>
          <w:szCs w:val="28"/>
          <w:cs/>
        </w:rPr>
        <w:t xml:space="preserve">ถึง วันที่ </w:t>
      </w:r>
      <w:r w:rsidR="007A4D37" w:rsidRPr="00C57E9F">
        <w:rPr>
          <w:rFonts w:ascii="Browallia New" w:hAnsi="Browallia New" w:cs="Browallia New"/>
          <w:sz w:val="28"/>
          <w:szCs w:val="28"/>
        </w:rPr>
        <w:t xml:space="preserve">9 </w:t>
      </w:r>
      <w:r w:rsidR="007A4D37"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7A4D37" w:rsidRPr="00C57E9F">
        <w:rPr>
          <w:rFonts w:ascii="Browallia New" w:hAnsi="Browallia New" w:cs="Browallia New"/>
          <w:sz w:val="28"/>
          <w:szCs w:val="28"/>
        </w:rPr>
        <w:t>2562</w:t>
      </w:r>
      <w:r w:rsidR="00C35C88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C35C88" w:rsidRPr="00C57E9F">
        <w:rPr>
          <w:rFonts w:ascii="Browallia New" w:hAnsi="Browallia New" w:cs="Browallia New" w:hint="cs"/>
          <w:sz w:val="28"/>
          <w:szCs w:val="28"/>
          <w:cs/>
        </w:rPr>
        <w:t xml:space="preserve">เป็นวันที่ </w:t>
      </w:r>
      <w:r w:rsidR="00C35C88" w:rsidRPr="00C57E9F">
        <w:rPr>
          <w:rFonts w:ascii="Browallia New" w:hAnsi="Browallia New" w:cs="Browallia New"/>
          <w:sz w:val="28"/>
          <w:szCs w:val="28"/>
        </w:rPr>
        <w:t xml:space="preserve">2 </w:t>
      </w:r>
      <w:r w:rsidR="00C35C88"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C35C88" w:rsidRPr="00C57E9F">
        <w:rPr>
          <w:rFonts w:ascii="Browallia New" w:hAnsi="Browallia New" w:cs="Browallia New"/>
          <w:sz w:val="28"/>
          <w:szCs w:val="28"/>
        </w:rPr>
        <w:t xml:space="preserve">2562 </w:t>
      </w:r>
      <w:r w:rsidR="00C35C88" w:rsidRPr="00C57E9F">
        <w:rPr>
          <w:rFonts w:ascii="Browallia New" w:hAnsi="Browallia New" w:cs="Browallia New" w:hint="cs"/>
          <w:sz w:val="28"/>
          <w:szCs w:val="28"/>
          <w:cs/>
        </w:rPr>
        <w:t xml:space="preserve">ถึง วันที่ </w:t>
      </w:r>
      <w:r w:rsidR="00C35C88" w:rsidRPr="00C57E9F">
        <w:rPr>
          <w:rFonts w:ascii="Browallia New" w:hAnsi="Browallia New" w:cs="Browallia New"/>
          <w:sz w:val="28"/>
          <w:szCs w:val="28"/>
        </w:rPr>
        <w:t xml:space="preserve">9 </w:t>
      </w:r>
      <w:r w:rsidR="00C35C88" w:rsidRPr="00C57E9F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35C88" w:rsidRPr="00C57E9F">
        <w:rPr>
          <w:rFonts w:ascii="Browallia New" w:hAnsi="Browallia New" w:cs="Browallia New"/>
          <w:sz w:val="28"/>
          <w:szCs w:val="28"/>
        </w:rPr>
        <w:t>2563</w:t>
      </w:r>
    </w:p>
    <w:bookmarkEnd w:id="7"/>
    <w:p w14:paraId="58042932" w14:textId="77777777" w:rsidR="00F44667" w:rsidRPr="00C57E9F" w:rsidRDefault="00F44667" w:rsidP="009D619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2B92C95" w14:textId="1FB503DC" w:rsidR="00CB502E" w:rsidRPr="00C57E9F" w:rsidRDefault="00CB502E" w:rsidP="0036348F">
      <w:pPr>
        <w:spacing w:line="240" w:lineRule="auto"/>
        <w:ind w:left="426" w:hanging="21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C57E9F">
        <w:rPr>
          <w:rFonts w:ascii="Browallia New" w:hAnsi="Browallia New" w:cs="Browallia New"/>
          <w:sz w:val="28"/>
          <w:szCs w:val="28"/>
        </w:rPr>
        <w:t>1/2561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C57E9F">
        <w:rPr>
          <w:rFonts w:ascii="Browallia New" w:hAnsi="Browallia New" w:cs="Browallia New"/>
          <w:sz w:val="28"/>
          <w:szCs w:val="28"/>
        </w:rPr>
        <w:t>21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C57E9F">
        <w:rPr>
          <w:rFonts w:ascii="Browallia New" w:hAnsi="Browallia New" w:cs="Browallia New"/>
          <w:sz w:val="28"/>
          <w:szCs w:val="28"/>
        </w:rPr>
        <w:t>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ที่ประชุมมีมติอนุมัติดังนี้ </w:t>
      </w:r>
    </w:p>
    <w:p w14:paraId="54F01AFB" w14:textId="77777777" w:rsidR="00CB502E" w:rsidRPr="00C57E9F" w:rsidRDefault="00CB502E" w:rsidP="00CB502E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6539A4" w14:textId="416EDCF1" w:rsidR="00470CB9" w:rsidRPr="00C57E9F" w:rsidRDefault="00CB502E" w:rsidP="00F86B2B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828"/>
        </w:tabs>
        <w:spacing w:line="240" w:lineRule="auto"/>
        <w:ind w:left="810" w:right="-185" w:hanging="32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ลดทุนจดทะเบียนของบริษัทจำนวน </w:t>
      </w:r>
      <w:r w:rsidRPr="00C57E9F">
        <w:rPr>
          <w:rFonts w:ascii="Browallia New" w:hAnsi="Browallia New" w:cs="Browallia New"/>
          <w:sz w:val="28"/>
          <w:szCs w:val="28"/>
        </w:rPr>
        <w:t>228,062,767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จากเดิม </w:t>
      </w:r>
      <w:r w:rsidRPr="00C57E9F">
        <w:rPr>
          <w:rFonts w:ascii="Browallia New" w:hAnsi="Browallia New" w:cs="Browallia New"/>
          <w:sz w:val="28"/>
          <w:szCs w:val="28"/>
        </w:rPr>
        <w:t>1,597,429,866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เป็นจำนวน </w:t>
      </w:r>
      <w:r w:rsidR="00740027" w:rsidRPr="00C57E9F">
        <w:rPr>
          <w:rFonts w:ascii="Browallia New" w:hAnsi="Browallia New" w:cs="Browallia New" w:hint="cs"/>
          <w:sz w:val="28"/>
          <w:szCs w:val="28"/>
          <w:cs/>
        </w:rPr>
        <w:t xml:space="preserve">    </w:t>
      </w:r>
      <w:r w:rsidRPr="00C57E9F">
        <w:rPr>
          <w:rFonts w:ascii="Browallia New" w:hAnsi="Browallia New" w:cs="Browallia New"/>
          <w:sz w:val="28"/>
          <w:szCs w:val="28"/>
        </w:rPr>
        <w:t>1,369,367,099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โดยวิธีการตัดหุ้นสามัญที่ยังไม่ได้จำหน่ายจำนวน </w:t>
      </w:r>
      <w:r w:rsidRPr="00C57E9F">
        <w:rPr>
          <w:rFonts w:ascii="Browallia New" w:hAnsi="Browallia New" w:cs="Browallia New"/>
          <w:sz w:val="28"/>
          <w:szCs w:val="28"/>
        </w:rPr>
        <w:t>3,040,836,894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 </w:t>
      </w:r>
      <w:r w:rsidRPr="00C57E9F">
        <w:rPr>
          <w:rFonts w:ascii="Browallia New" w:hAnsi="Browallia New" w:cs="Browallia New"/>
          <w:sz w:val="28"/>
          <w:szCs w:val="28"/>
        </w:rPr>
        <w:t>0.075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</w:t>
      </w:r>
    </w:p>
    <w:p w14:paraId="7E715D43" w14:textId="77777777" w:rsidR="0003052A" w:rsidRPr="00C57E9F" w:rsidRDefault="0003052A" w:rsidP="00470CB9">
      <w:p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437124E4" w14:textId="0C18E00F" w:rsidR="00CB502E" w:rsidRPr="00C57E9F" w:rsidRDefault="00CB502E" w:rsidP="00E5537A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828"/>
        </w:tabs>
        <w:spacing w:line="240" w:lineRule="auto"/>
        <w:ind w:left="810" w:right="-185" w:hanging="32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เพิ่มทุนจดทะเบียนของบริษัทจำนวน </w:t>
      </w:r>
      <w:r w:rsidRPr="00C57E9F">
        <w:rPr>
          <w:rFonts w:ascii="Browallia New" w:hAnsi="Browallia New" w:cs="Browallia New"/>
          <w:sz w:val="28"/>
          <w:szCs w:val="28"/>
        </w:rPr>
        <w:t>1,208,121,737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จากทุนจดทะเบียนจำนวน </w:t>
      </w:r>
      <w:r w:rsidRPr="00C57E9F">
        <w:rPr>
          <w:rFonts w:ascii="Browallia New" w:hAnsi="Browallia New" w:cs="Browallia New"/>
          <w:sz w:val="28"/>
          <w:szCs w:val="28"/>
        </w:rPr>
        <w:t>1,369,367,099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เป็น </w:t>
      </w:r>
      <w:r w:rsidRPr="00C57E9F">
        <w:rPr>
          <w:rFonts w:ascii="Browallia New" w:hAnsi="Browallia New" w:cs="Browallia New"/>
          <w:sz w:val="28"/>
          <w:szCs w:val="28"/>
        </w:rPr>
        <w:t>2,577,488,835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โดยการออกหุ้นสามัญจำนวน </w:t>
      </w:r>
      <w:r w:rsidRPr="00C57E9F">
        <w:rPr>
          <w:rFonts w:ascii="Browallia New" w:hAnsi="Browallia New" w:cs="Browallia New"/>
          <w:sz w:val="28"/>
          <w:szCs w:val="28"/>
        </w:rPr>
        <w:t>16,108,289,826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C57E9F">
        <w:rPr>
          <w:rFonts w:ascii="Browallia New" w:hAnsi="Browallia New" w:cs="Browallia New"/>
          <w:sz w:val="28"/>
          <w:szCs w:val="28"/>
        </w:rPr>
        <w:t>0.075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เพื่อเสนอขายแก่บุคคลในวงจำกัด (</w:t>
      </w:r>
      <w:r w:rsidRPr="00C57E9F">
        <w:rPr>
          <w:rFonts w:ascii="Browallia New" w:hAnsi="Browallia New" w:cs="Browallia New"/>
          <w:sz w:val="28"/>
          <w:szCs w:val="28"/>
        </w:rPr>
        <w:t xml:space="preserve">Private Placement)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C57E9F">
        <w:rPr>
          <w:rFonts w:ascii="Browallia New" w:hAnsi="Browallia New" w:cs="Browallia New"/>
          <w:sz w:val="28"/>
          <w:szCs w:val="28"/>
        </w:rPr>
        <w:t>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ราย ในราคาหุ้นละ </w:t>
      </w:r>
      <w:r w:rsidRPr="00C57E9F">
        <w:rPr>
          <w:rFonts w:ascii="Browallia New" w:hAnsi="Browallia New" w:cs="Browallia New"/>
          <w:sz w:val="28"/>
          <w:szCs w:val="28"/>
        </w:rPr>
        <w:t>0.040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มูลค่ารวม </w:t>
      </w:r>
      <w:r w:rsidRPr="00C57E9F">
        <w:rPr>
          <w:rFonts w:ascii="Browallia New" w:hAnsi="Browallia New" w:cs="Browallia New"/>
          <w:sz w:val="28"/>
          <w:szCs w:val="28"/>
        </w:rPr>
        <w:t>644,331,593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บาท </w:t>
      </w:r>
    </w:p>
    <w:p w14:paraId="56DD1E35" w14:textId="77777777" w:rsidR="009F5828" w:rsidRPr="00C57E9F" w:rsidRDefault="009F5828" w:rsidP="00D7251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A1FA81" w14:textId="259DFCC5" w:rsidR="005F0FFD" w:rsidRPr="00C57E9F" w:rsidRDefault="00CB502E" w:rsidP="007201F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bookmarkStart w:id="10" w:name="_Hlk2181332"/>
      <w:r w:rsidRPr="00C57E9F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740027"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="001C5189" w:rsidRPr="00C57E9F">
        <w:rPr>
          <w:rFonts w:ascii="Browallia New" w:hAnsi="Browallia New" w:cs="Browallia New"/>
          <w:sz w:val="28"/>
          <w:szCs w:val="28"/>
        </w:rPr>
        <w:t xml:space="preserve"> 2561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บริษัทได้รับชำระเงินค่าหุ้นสามัญเพิ่มทุนที่เสนอขายแก่บุคคลในวงจำกัดจำนวน </w:t>
      </w:r>
      <w:r w:rsidRPr="00C57E9F">
        <w:rPr>
          <w:rFonts w:ascii="Browallia New" w:hAnsi="Browallia New" w:cs="Browallia New"/>
          <w:sz w:val="28"/>
          <w:szCs w:val="28"/>
        </w:rPr>
        <w:t xml:space="preserve">5 </w:t>
      </w:r>
      <w:r w:rsidRPr="00C57E9F">
        <w:rPr>
          <w:rFonts w:ascii="Browallia New" w:hAnsi="Browallia New" w:cs="Browallia New"/>
          <w:sz w:val="28"/>
          <w:szCs w:val="28"/>
          <w:cs/>
        </w:rPr>
        <w:t>ราย รวมเป็นเงินทั้งสิ้น</w:t>
      </w:r>
      <w:proofErr w:type="spellStart"/>
      <w:r w:rsidRPr="00C57E9F">
        <w:rPr>
          <w:rFonts w:ascii="Browallia New" w:hAnsi="Browallia New" w:cs="Browallia New"/>
          <w:sz w:val="28"/>
          <w:szCs w:val="28"/>
          <w:cs/>
        </w:rPr>
        <w:t>จํานวน</w:t>
      </w:r>
      <w:proofErr w:type="spellEnd"/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 xml:space="preserve">644.33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ล้านบาท คิดเป็นจำนวนหุ้นสามัญรวม </w:t>
      </w:r>
      <w:r w:rsidRPr="00C57E9F">
        <w:rPr>
          <w:rFonts w:ascii="Browallia New" w:hAnsi="Browallia New" w:cs="Browallia New"/>
          <w:sz w:val="28"/>
          <w:szCs w:val="28"/>
        </w:rPr>
        <w:t xml:space="preserve">16,108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</w:p>
    <w:bookmarkEnd w:id="10"/>
    <w:p w14:paraId="2A500457" w14:textId="77777777" w:rsidR="00D30DA1" w:rsidRPr="00C57E9F" w:rsidRDefault="00D30DA1" w:rsidP="00D30DA1">
      <w:pPr>
        <w:tabs>
          <w:tab w:val="clear" w:pos="680"/>
          <w:tab w:val="clear" w:pos="1644"/>
          <w:tab w:val="left" w:pos="81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32AFF6" w14:textId="7F98C699" w:rsidR="006A723C" w:rsidRPr="00C57E9F" w:rsidRDefault="006A723C" w:rsidP="00334E1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256</w:t>
      </w:r>
      <w:r w:rsidR="004B1A21" w:rsidRPr="00C57E9F">
        <w:rPr>
          <w:rFonts w:ascii="Browallia New" w:hAnsi="Browallia New" w:cs="Browallia New"/>
          <w:sz w:val="28"/>
          <w:szCs w:val="28"/>
        </w:rPr>
        <w:t>2</w:t>
      </w:r>
      <w:r w:rsidR="003F35A5"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3F35A5" w:rsidRPr="00C57E9F">
        <w:rPr>
          <w:rFonts w:ascii="Browallia New" w:hAnsi="Browallia New" w:cs="Browallia New"/>
          <w:sz w:val="28"/>
          <w:szCs w:val="28"/>
        </w:rPr>
        <w:t>25</w:t>
      </w:r>
      <w:r w:rsidR="00320017" w:rsidRPr="00C57E9F">
        <w:rPr>
          <w:rFonts w:ascii="Browallia New" w:hAnsi="Browallia New" w:cs="Browallia New" w:hint="cs"/>
          <w:sz w:val="28"/>
          <w:szCs w:val="28"/>
        </w:rPr>
        <w:t>6</w:t>
      </w:r>
      <w:r w:rsidR="004B1A21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C954DBB" w14:textId="77777777" w:rsidR="006A723C" w:rsidRPr="00C57E9F" w:rsidRDefault="006A723C" w:rsidP="006A723C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1" w:name="_Hlk490506733"/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492"/>
        <w:gridCol w:w="1800"/>
        <w:gridCol w:w="1890"/>
        <w:gridCol w:w="1800"/>
      </w:tblGrid>
      <w:tr w:rsidR="006A723C" w:rsidRPr="00C57E9F" w14:paraId="55DCDCD3" w14:textId="77777777" w:rsidTr="00334E16">
        <w:trPr>
          <w:trHeight w:val="204"/>
        </w:trPr>
        <w:tc>
          <w:tcPr>
            <w:tcW w:w="3492" w:type="dxa"/>
            <w:noWrap/>
            <w:vAlign w:val="bottom"/>
            <w:hideMark/>
          </w:tcPr>
          <w:bookmarkEnd w:id="11"/>
          <w:p w14:paraId="56D3BED9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noWrap/>
            <w:vAlign w:val="bottom"/>
            <w:hideMark/>
          </w:tcPr>
          <w:p w14:paraId="144D625A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noWrap/>
            <w:vAlign w:val="bottom"/>
            <w:hideMark/>
          </w:tcPr>
          <w:p w14:paraId="77C2D02A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noWrap/>
            <w:vAlign w:val="bottom"/>
            <w:hideMark/>
          </w:tcPr>
          <w:p w14:paraId="07B8C150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6A723C" w:rsidRPr="00C57E9F" w14:paraId="7100E6AC" w14:textId="77777777" w:rsidTr="00334E16">
        <w:trPr>
          <w:trHeight w:val="204"/>
        </w:trPr>
        <w:tc>
          <w:tcPr>
            <w:tcW w:w="3492" w:type="dxa"/>
            <w:noWrap/>
            <w:vAlign w:val="bottom"/>
          </w:tcPr>
          <w:p w14:paraId="15105E6D" w14:textId="77777777" w:rsidR="006A723C" w:rsidRPr="00C57E9F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00331EC" w14:textId="77777777" w:rsidR="006A723C" w:rsidRPr="00C57E9F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noWrap/>
            <w:vAlign w:val="bottom"/>
          </w:tcPr>
          <w:p w14:paraId="059EF8AA" w14:textId="77777777" w:rsidR="006A723C" w:rsidRPr="00C57E9F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EB641A3" w14:textId="77777777" w:rsidR="006A723C" w:rsidRPr="00C57E9F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413BC0" w:rsidRPr="00C57E9F" w14:paraId="02FBE75A" w14:textId="77777777" w:rsidTr="00334E16">
        <w:trPr>
          <w:trHeight w:val="204"/>
        </w:trPr>
        <w:tc>
          <w:tcPr>
            <w:tcW w:w="3492" w:type="dxa"/>
            <w:noWrap/>
            <w:vAlign w:val="bottom"/>
          </w:tcPr>
          <w:p w14:paraId="077E7009" w14:textId="5A043DB0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800" w:type="dxa"/>
            <w:noWrap/>
            <w:vAlign w:val="bottom"/>
          </w:tcPr>
          <w:p w14:paraId="189CB268" w14:textId="125DDF72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21,299,065</w:t>
            </w:r>
          </w:p>
        </w:tc>
        <w:tc>
          <w:tcPr>
            <w:tcW w:w="1890" w:type="dxa"/>
            <w:noWrap/>
            <w:vAlign w:val="bottom"/>
          </w:tcPr>
          <w:p w14:paraId="4E750EE8" w14:textId="1B96E8F4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7BC9ACED" w14:textId="08F0CEF4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1,597,430</w:t>
            </w:r>
          </w:p>
        </w:tc>
      </w:tr>
      <w:tr w:rsidR="00413BC0" w:rsidRPr="00C57E9F" w14:paraId="62D9BDF8" w14:textId="77777777" w:rsidTr="00334E16">
        <w:trPr>
          <w:trHeight w:val="204"/>
        </w:trPr>
        <w:tc>
          <w:tcPr>
            <w:tcW w:w="3492" w:type="dxa"/>
            <w:noWrap/>
            <w:vAlign w:val="bottom"/>
          </w:tcPr>
          <w:p w14:paraId="070FC9CE" w14:textId="1C1095F3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ลดทุน</w:t>
            </w:r>
          </w:p>
        </w:tc>
        <w:tc>
          <w:tcPr>
            <w:tcW w:w="1800" w:type="dxa"/>
            <w:noWrap/>
            <w:vAlign w:val="bottom"/>
          </w:tcPr>
          <w:p w14:paraId="03BDA255" w14:textId="3651DB07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(3,040,837)</w:t>
            </w:r>
          </w:p>
        </w:tc>
        <w:tc>
          <w:tcPr>
            <w:tcW w:w="1890" w:type="dxa"/>
            <w:noWrap/>
            <w:vAlign w:val="bottom"/>
          </w:tcPr>
          <w:p w14:paraId="1D0936BA" w14:textId="2656B821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585389E" w14:textId="19401A6B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(228,063)</w:t>
            </w:r>
          </w:p>
        </w:tc>
      </w:tr>
      <w:tr w:rsidR="00413BC0" w:rsidRPr="00C57E9F" w14:paraId="7C4EF8A4" w14:textId="77777777" w:rsidTr="00C76308">
        <w:trPr>
          <w:trHeight w:val="204"/>
        </w:trPr>
        <w:tc>
          <w:tcPr>
            <w:tcW w:w="3492" w:type="dxa"/>
            <w:noWrap/>
            <w:vAlign w:val="bottom"/>
          </w:tcPr>
          <w:p w14:paraId="71357542" w14:textId="028A46C8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2AE050F3" w14:textId="7D4C615F" w:rsidR="00413BC0" w:rsidRPr="00C57E9F" w:rsidRDefault="00413BC0" w:rsidP="00413BC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16,108,290</w:t>
            </w:r>
          </w:p>
        </w:tc>
        <w:tc>
          <w:tcPr>
            <w:tcW w:w="1890" w:type="dxa"/>
            <w:noWrap/>
          </w:tcPr>
          <w:p w14:paraId="7A8E4A5F" w14:textId="3D2D4EC6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3FC82562" w14:textId="4B42420D" w:rsidR="00413BC0" w:rsidRPr="00C57E9F" w:rsidRDefault="00413BC0" w:rsidP="00413BC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1,208,122</w:t>
            </w:r>
          </w:p>
        </w:tc>
      </w:tr>
      <w:tr w:rsidR="00413BC0" w:rsidRPr="00C57E9F" w14:paraId="1B054C68" w14:textId="77777777" w:rsidTr="00C76308">
        <w:trPr>
          <w:trHeight w:val="204"/>
        </w:trPr>
        <w:tc>
          <w:tcPr>
            <w:tcW w:w="3492" w:type="dxa"/>
            <w:noWrap/>
            <w:vAlign w:val="bottom"/>
          </w:tcPr>
          <w:p w14:paraId="7736C6AA" w14:textId="231D32C5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B706677" w14:textId="764084CD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90" w:type="dxa"/>
            <w:shd w:val="clear" w:color="auto" w:fill="auto"/>
            <w:noWrap/>
          </w:tcPr>
          <w:p w14:paraId="7217A83D" w14:textId="3F40D82E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09E112B" w14:textId="47ECDBFE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2,577,489</w:t>
            </w:r>
          </w:p>
        </w:tc>
      </w:tr>
      <w:tr w:rsidR="00E01A99" w:rsidRPr="00C57E9F" w14:paraId="56FAB21C" w14:textId="77777777" w:rsidTr="00334E16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6BF1CA89" w14:textId="77777777" w:rsidR="00E01A99" w:rsidRPr="00C57E9F" w:rsidRDefault="00E01A99" w:rsidP="00E01A9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35F3DB83" w14:textId="0326EAF0" w:rsidR="00E01A99" w:rsidRPr="00C57E9F" w:rsidRDefault="00E01A99" w:rsidP="00E01A9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8,054,213</w:t>
            </w:r>
          </w:p>
        </w:tc>
        <w:tc>
          <w:tcPr>
            <w:tcW w:w="1890" w:type="dxa"/>
            <w:noWrap/>
          </w:tcPr>
          <w:p w14:paraId="6739003D" w14:textId="7C85A847" w:rsidR="00E01A99" w:rsidRPr="00C57E9F" w:rsidRDefault="00E01A99" w:rsidP="00E01A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10CB0139" w14:textId="2E95A71E" w:rsidR="00E01A99" w:rsidRPr="00C57E9F" w:rsidRDefault="00E01A99" w:rsidP="00E01A9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604,066</w:t>
            </w:r>
          </w:p>
        </w:tc>
      </w:tr>
      <w:tr w:rsidR="00E01A99" w:rsidRPr="00C57E9F" w14:paraId="60821CE3" w14:textId="77777777" w:rsidTr="00334E16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6A8FC42C" w14:textId="2C721182" w:rsidR="00E01A99" w:rsidRPr="00C57E9F" w:rsidRDefault="00E01A99" w:rsidP="00E01A9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2562 </w:t>
            </w:r>
          </w:p>
        </w:tc>
        <w:tc>
          <w:tcPr>
            <w:tcW w:w="1800" w:type="dxa"/>
            <w:noWrap/>
            <w:vAlign w:val="bottom"/>
          </w:tcPr>
          <w:p w14:paraId="2865AA52" w14:textId="3E38F3DA" w:rsidR="00E01A99" w:rsidRPr="00C57E9F" w:rsidRDefault="00E01A99" w:rsidP="00E01A9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90" w:type="dxa"/>
            <w:noWrap/>
          </w:tcPr>
          <w:p w14:paraId="5F43D990" w14:textId="6467A5D2" w:rsidR="00E01A99" w:rsidRPr="00C57E9F" w:rsidRDefault="00E01A99" w:rsidP="00E01A9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48FE57FB" w14:textId="29EFD6C0" w:rsidR="00E01A99" w:rsidRPr="00C57E9F" w:rsidRDefault="00E01A99" w:rsidP="00E01A9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3,181,555</w:t>
            </w:r>
          </w:p>
        </w:tc>
      </w:tr>
    </w:tbl>
    <w:p w14:paraId="1E0B36E7" w14:textId="77777777" w:rsidR="00344E15" w:rsidRPr="00C57E9F" w:rsidRDefault="00344E15" w:rsidP="006A723C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57"/>
        <w:gridCol w:w="1260"/>
        <w:gridCol w:w="1195"/>
        <w:gridCol w:w="1262"/>
        <w:gridCol w:w="1926"/>
      </w:tblGrid>
      <w:tr w:rsidR="006A723C" w:rsidRPr="00C57E9F" w14:paraId="3A8DD8B2" w14:textId="77777777" w:rsidTr="004B1A21">
        <w:trPr>
          <w:trHeight w:val="408"/>
        </w:trPr>
        <w:tc>
          <w:tcPr>
            <w:tcW w:w="3357" w:type="dxa"/>
            <w:noWrap/>
            <w:vAlign w:val="bottom"/>
            <w:hideMark/>
          </w:tcPr>
          <w:p w14:paraId="57F7B344" w14:textId="17BFFC7A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260" w:type="dxa"/>
            <w:noWrap/>
            <w:vAlign w:val="bottom"/>
            <w:hideMark/>
          </w:tcPr>
          <w:p w14:paraId="54A52BD7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95" w:type="dxa"/>
            <w:noWrap/>
            <w:vAlign w:val="bottom"/>
            <w:hideMark/>
          </w:tcPr>
          <w:p w14:paraId="5F8FC5C6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62" w:type="dxa"/>
            <w:noWrap/>
            <w:vAlign w:val="bottom"/>
            <w:hideMark/>
          </w:tcPr>
          <w:p w14:paraId="29A321A3" w14:textId="77777777" w:rsidR="006A723C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926" w:type="dxa"/>
            <w:vAlign w:val="bottom"/>
            <w:hideMark/>
          </w:tcPr>
          <w:p w14:paraId="5458965D" w14:textId="77777777" w:rsidR="008A1C22" w:rsidRPr="00C57E9F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ส่วนเกิน</w:t>
            </w:r>
            <w:r w:rsidR="008A1C22"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40027"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(</w:t>
            </w:r>
            <w:r w:rsidR="00740027" w:rsidRPr="00C57E9F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  <w:r w:rsidR="00740027"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)</w:t>
            </w:r>
            <w:r w:rsidR="008A1C22"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  <w:p w14:paraId="724E227C" w14:textId="5ECC07EA" w:rsidR="006A723C" w:rsidRPr="00C57E9F" w:rsidRDefault="00740027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="006A723C"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(</w:t>
            </w:r>
            <w:r w:rsidR="006A723C"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6A723C" w:rsidRPr="00C57E9F" w14:paraId="62529D38" w14:textId="77777777" w:rsidTr="004B1A21">
        <w:trPr>
          <w:trHeight w:val="333"/>
        </w:trPr>
        <w:tc>
          <w:tcPr>
            <w:tcW w:w="3357" w:type="dxa"/>
            <w:noWrap/>
            <w:vAlign w:val="bottom"/>
          </w:tcPr>
          <w:p w14:paraId="6EBF02FF" w14:textId="77777777" w:rsidR="006A723C" w:rsidRPr="00C57E9F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0E2E4C7" w14:textId="77777777" w:rsidR="006A723C" w:rsidRPr="00C57E9F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195" w:type="dxa"/>
            <w:noWrap/>
            <w:vAlign w:val="bottom"/>
          </w:tcPr>
          <w:p w14:paraId="0B6F6EC1" w14:textId="77777777" w:rsidR="006A723C" w:rsidRPr="00C57E9F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CF88807" w14:textId="77777777" w:rsidR="006A723C" w:rsidRPr="00C57E9F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926" w:type="dxa"/>
            <w:noWrap/>
            <w:vAlign w:val="bottom"/>
          </w:tcPr>
          <w:p w14:paraId="75874AEF" w14:textId="77777777" w:rsidR="006A723C" w:rsidRPr="00C57E9F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413BC0" w:rsidRPr="00C57E9F" w14:paraId="7067BEF7" w14:textId="77777777" w:rsidTr="004B1A21">
        <w:trPr>
          <w:trHeight w:val="333"/>
        </w:trPr>
        <w:tc>
          <w:tcPr>
            <w:tcW w:w="3357" w:type="dxa"/>
            <w:noWrap/>
            <w:vAlign w:val="bottom"/>
          </w:tcPr>
          <w:p w14:paraId="7648B692" w14:textId="0CEF0ED1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260" w:type="dxa"/>
            <w:noWrap/>
          </w:tcPr>
          <w:p w14:paraId="5E910921" w14:textId="01375D0D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16,108,289</w:t>
            </w:r>
          </w:p>
        </w:tc>
        <w:tc>
          <w:tcPr>
            <w:tcW w:w="1195" w:type="dxa"/>
            <w:noWrap/>
          </w:tcPr>
          <w:p w14:paraId="7D182E32" w14:textId="3E74690E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</w:tcPr>
          <w:p w14:paraId="23B133FE" w14:textId="0193084D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1,208,122</w:t>
            </w:r>
          </w:p>
        </w:tc>
        <w:tc>
          <w:tcPr>
            <w:tcW w:w="1926" w:type="dxa"/>
            <w:noWrap/>
          </w:tcPr>
          <w:p w14:paraId="60246C9D" w14:textId="00B22753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264,984</w:t>
            </w:r>
          </w:p>
        </w:tc>
      </w:tr>
      <w:tr w:rsidR="00413BC0" w:rsidRPr="00C57E9F" w14:paraId="46113906" w14:textId="77777777" w:rsidTr="006361F6">
        <w:trPr>
          <w:trHeight w:val="333"/>
        </w:trPr>
        <w:tc>
          <w:tcPr>
            <w:tcW w:w="3357" w:type="dxa"/>
            <w:noWrap/>
            <w:vAlign w:val="bottom"/>
          </w:tcPr>
          <w:p w14:paraId="3F04C376" w14:textId="440A9FEC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260" w:type="dxa"/>
            <w:noWrap/>
            <w:vAlign w:val="bottom"/>
          </w:tcPr>
          <w:p w14:paraId="34CB66C0" w14:textId="43F97531" w:rsidR="00413BC0" w:rsidRPr="00C57E9F" w:rsidRDefault="00413BC0" w:rsidP="00413BC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16,108,563</w:t>
            </w:r>
          </w:p>
        </w:tc>
        <w:tc>
          <w:tcPr>
            <w:tcW w:w="1195" w:type="dxa"/>
            <w:noWrap/>
          </w:tcPr>
          <w:p w14:paraId="7A31A844" w14:textId="11E861E4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5E1134B5" w14:textId="4D9B5B37" w:rsidR="00413BC0" w:rsidRPr="00C57E9F" w:rsidRDefault="00413BC0" w:rsidP="00413BC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1,208,142</w:t>
            </w:r>
          </w:p>
        </w:tc>
        <w:tc>
          <w:tcPr>
            <w:tcW w:w="1926" w:type="dxa"/>
            <w:noWrap/>
            <w:vAlign w:val="bottom"/>
          </w:tcPr>
          <w:p w14:paraId="551FF545" w14:textId="5C073DEE" w:rsidR="00413BC0" w:rsidRPr="00C57E9F" w:rsidRDefault="00413BC0" w:rsidP="00413BC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(564,062)</w:t>
            </w:r>
          </w:p>
        </w:tc>
      </w:tr>
      <w:tr w:rsidR="00413BC0" w:rsidRPr="00C57E9F" w14:paraId="0651F3AA" w14:textId="77777777" w:rsidTr="006361F6">
        <w:trPr>
          <w:trHeight w:val="333"/>
        </w:trPr>
        <w:tc>
          <w:tcPr>
            <w:tcW w:w="3357" w:type="dxa"/>
            <w:noWrap/>
            <w:vAlign w:val="bottom"/>
          </w:tcPr>
          <w:p w14:paraId="72F3521D" w14:textId="195BD60B" w:rsidR="00413BC0" w:rsidRPr="00C57E9F" w:rsidRDefault="00413BC0" w:rsidP="00413BC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260" w:type="dxa"/>
            <w:noWrap/>
            <w:vAlign w:val="bottom"/>
          </w:tcPr>
          <w:p w14:paraId="7BA206C9" w14:textId="5411BEDA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195" w:type="dxa"/>
            <w:noWrap/>
          </w:tcPr>
          <w:p w14:paraId="11EB4EB9" w14:textId="1C41B385" w:rsidR="00413BC0" w:rsidRPr="00C57E9F" w:rsidRDefault="00413BC0" w:rsidP="00413BC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0B37D2DF" w14:textId="1CDFC91A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926" w:type="dxa"/>
            <w:noWrap/>
            <w:vAlign w:val="bottom"/>
          </w:tcPr>
          <w:p w14:paraId="77A1694F" w14:textId="5032A4AA" w:rsidR="00413BC0" w:rsidRPr="00C57E9F" w:rsidRDefault="00413BC0" w:rsidP="00413BC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(299,078)</w:t>
            </w:r>
          </w:p>
        </w:tc>
      </w:tr>
      <w:tr w:rsidR="00413BC0" w:rsidRPr="00C57E9F" w14:paraId="5D421C1F" w14:textId="77777777" w:rsidTr="004B1A2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44AC01BF" w14:textId="633DA279" w:rsidR="00413BC0" w:rsidRPr="00C57E9F" w:rsidRDefault="00C70ABF" w:rsidP="00D03BC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260" w:type="dxa"/>
            <w:noWrap/>
            <w:vAlign w:val="bottom"/>
          </w:tcPr>
          <w:p w14:paraId="15CBD22F" w14:textId="3767969B" w:rsidR="00413BC0" w:rsidRPr="00C57E9F" w:rsidRDefault="00D03BC2" w:rsidP="00D03B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195" w:type="dxa"/>
            <w:noWrap/>
          </w:tcPr>
          <w:p w14:paraId="474B07BA" w14:textId="71501047" w:rsidR="00413BC0" w:rsidRPr="00C57E9F" w:rsidRDefault="00413BC0" w:rsidP="00D03BC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24743C52" w14:textId="3CF5BFCC" w:rsidR="00413BC0" w:rsidRPr="00C57E9F" w:rsidRDefault="00D03BC2" w:rsidP="00D03B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926" w:type="dxa"/>
            <w:noWrap/>
            <w:vAlign w:val="bottom"/>
          </w:tcPr>
          <w:p w14:paraId="1A3ACFC9" w14:textId="0E0293F9" w:rsidR="00413BC0" w:rsidRPr="00C57E9F" w:rsidRDefault="00D03BC2" w:rsidP="00D03B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           -</w:t>
            </w:r>
          </w:p>
        </w:tc>
      </w:tr>
      <w:tr w:rsidR="00536532" w:rsidRPr="00C57E9F" w14:paraId="09BF443B" w14:textId="77777777" w:rsidTr="004B1A2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4C3DC3C0" w14:textId="703CD348" w:rsidR="00536532" w:rsidRPr="00C57E9F" w:rsidRDefault="00536532" w:rsidP="005365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2562 </w:t>
            </w:r>
          </w:p>
        </w:tc>
        <w:tc>
          <w:tcPr>
            <w:tcW w:w="1260" w:type="dxa"/>
            <w:noWrap/>
            <w:vAlign w:val="bottom"/>
          </w:tcPr>
          <w:p w14:paraId="788B8B91" w14:textId="5EA8A8BA" w:rsidR="00536532" w:rsidRPr="00C57E9F" w:rsidRDefault="00536532" w:rsidP="005365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195" w:type="dxa"/>
            <w:noWrap/>
          </w:tcPr>
          <w:p w14:paraId="1C762C52" w14:textId="2BD0E3B3" w:rsidR="00536532" w:rsidRPr="00C57E9F" w:rsidRDefault="00536532" w:rsidP="0053653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7C8EF5F7" w14:textId="386CB7C9" w:rsidR="00536532" w:rsidRPr="00C57E9F" w:rsidRDefault="00536532" w:rsidP="005365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926" w:type="dxa"/>
            <w:noWrap/>
            <w:vAlign w:val="bottom"/>
          </w:tcPr>
          <w:p w14:paraId="137EFD12" w14:textId="731C3B95" w:rsidR="00536532" w:rsidRPr="00C57E9F" w:rsidRDefault="00536532" w:rsidP="005365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(299,078)</w:t>
            </w:r>
          </w:p>
        </w:tc>
      </w:tr>
    </w:tbl>
    <w:p w14:paraId="558D2701" w14:textId="09B46D2B" w:rsidR="004B1A21" w:rsidRPr="00C57E9F" w:rsidRDefault="004B1A21" w:rsidP="00E7631B">
      <w:pPr>
        <w:spacing w:line="240" w:lineRule="auto"/>
        <w:ind w:right="-18"/>
        <w:jc w:val="both"/>
        <w:outlineLvl w:val="0"/>
        <w:rPr>
          <w:rFonts w:ascii="Browallia New" w:hAnsi="Browallia New" w:cs="Browallia New"/>
          <w:sz w:val="28"/>
          <w:szCs w:val="28"/>
        </w:rPr>
      </w:pPr>
    </w:p>
    <w:p w14:paraId="69CCC31D" w14:textId="6F662E16" w:rsidR="00B546B0" w:rsidRPr="00C57E9F" w:rsidRDefault="00B546B0" w:rsidP="00E7631B">
      <w:pPr>
        <w:spacing w:line="240" w:lineRule="auto"/>
        <w:ind w:right="-18"/>
        <w:jc w:val="both"/>
        <w:outlineLvl w:val="0"/>
        <w:rPr>
          <w:rFonts w:ascii="Browallia New" w:hAnsi="Browallia New" w:cs="Browallia New"/>
          <w:sz w:val="28"/>
          <w:szCs w:val="28"/>
        </w:rPr>
      </w:pPr>
    </w:p>
    <w:p w14:paraId="3E02FA2D" w14:textId="77777777" w:rsidR="00B546B0" w:rsidRPr="00C57E9F" w:rsidRDefault="00B546B0" w:rsidP="00E7631B">
      <w:pPr>
        <w:spacing w:line="240" w:lineRule="auto"/>
        <w:ind w:right="-18"/>
        <w:jc w:val="both"/>
        <w:outlineLvl w:val="0"/>
        <w:rPr>
          <w:rFonts w:ascii="Browallia New" w:hAnsi="Browallia New" w:cs="Browallia New"/>
          <w:sz w:val="28"/>
          <w:szCs w:val="28"/>
        </w:rPr>
      </w:pPr>
    </w:p>
    <w:p w14:paraId="18B39E78" w14:textId="7BA3324E" w:rsidR="00B505EC" w:rsidRPr="00C57E9F" w:rsidRDefault="00B505EC" w:rsidP="008A1C22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ใบสำคัญแสดงสิทธิ</w:t>
      </w:r>
    </w:p>
    <w:p w14:paraId="440669E4" w14:textId="77777777" w:rsidR="00491C18" w:rsidRPr="00C57E9F" w:rsidRDefault="00491C18" w:rsidP="00297E96">
      <w:pPr>
        <w:pStyle w:val="m-1693923720144214152ydp9fcb67femsonormal"/>
        <w:spacing w:before="0" w:beforeAutospacing="0" w:after="0" w:afterAutospacing="0"/>
        <w:jc w:val="both"/>
        <w:rPr>
          <w:rFonts w:ascii="Browallia New" w:hAnsi="Browallia New" w:cs="Browallia New"/>
          <w:color w:val="222222"/>
          <w:sz w:val="28"/>
          <w:szCs w:val="28"/>
        </w:rPr>
      </w:pPr>
    </w:p>
    <w:p w14:paraId="02F4B862" w14:textId="51F1CB05" w:rsidR="005F0FFD" w:rsidRPr="00C57E9F" w:rsidRDefault="007E1A57" w:rsidP="00413BC0">
      <w:pPr>
        <w:pStyle w:val="m-1693923720144214152ydp9fcb67femsonormal"/>
        <w:spacing w:before="0" w:beforeAutospacing="0" w:after="0" w:afterAutospacing="0"/>
        <w:ind w:left="418"/>
        <w:jc w:val="both"/>
        <w:rPr>
          <w:rFonts w:ascii="Browallia New" w:hAnsi="Browallia New" w:cs="Browallia New"/>
          <w:color w:val="222222"/>
          <w:sz w:val="28"/>
          <w:szCs w:val="28"/>
        </w:rPr>
      </w:pPr>
      <w:r w:rsidRPr="00C57E9F">
        <w:rPr>
          <w:rFonts w:ascii="Browallia New" w:hAnsi="Browallia New" w:cs="Browallia New"/>
          <w:color w:val="222222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color w:val="222222"/>
          <w:sz w:val="28"/>
          <w:szCs w:val="28"/>
        </w:rPr>
        <w:t xml:space="preserve">31 </w:t>
      </w:r>
      <w:r w:rsidRPr="00C57E9F">
        <w:rPr>
          <w:rFonts w:ascii="Browallia New" w:hAnsi="Browallia New" w:cs="Browallia New"/>
          <w:color w:val="222222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color w:val="222222"/>
          <w:sz w:val="28"/>
          <w:szCs w:val="28"/>
        </w:rPr>
        <w:t>256</w:t>
      </w:r>
      <w:r w:rsidR="00413BC0" w:rsidRPr="00C57E9F">
        <w:rPr>
          <w:rFonts w:ascii="Browallia New" w:hAnsi="Browallia New" w:cs="Browallia New"/>
          <w:color w:val="222222"/>
          <w:sz w:val="28"/>
          <w:szCs w:val="28"/>
        </w:rPr>
        <w:t>2</w:t>
      </w:r>
      <w:r w:rsidRPr="00C57E9F">
        <w:rPr>
          <w:rFonts w:ascii="Browallia New" w:hAnsi="Browallia New" w:cs="Browallia New"/>
          <w:color w:val="222222"/>
          <w:sz w:val="28"/>
          <w:szCs w:val="28"/>
        </w:rPr>
        <w:t xml:space="preserve"> </w:t>
      </w:r>
      <w:r w:rsidR="00665D74" w:rsidRPr="00C57E9F">
        <w:rPr>
          <w:rFonts w:ascii="Browallia New" w:hAnsi="Browallia New" w:cs="Browallia New" w:hint="cs"/>
          <w:color w:val="222222"/>
          <w:sz w:val="28"/>
          <w:szCs w:val="28"/>
          <w:cs/>
        </w:rPr>
        <w:t xml:space="preserve">และ </w:t>
      </w:r>
      <w:r w:rsidR="00665D74" w:rsidRPr="00C57E9F">
        <w:rPr>
          <w:rFonts w:ascii="Browallia New" w:hAnsi="Browallia New" w:cs="Browallia New"/>
          <w:color w:val="222222"/>
          <w:sz w:val="28"/>
          <w:szCs w:val="28"/>
          <w:lang w:val="en-GB"/>
        </w:rPr>
        <w:t>256</w:t>
      </w:r>
      <w:r w:rsidR="00413BC0" w:rsidRPr="00C57E9F">
        <w:rPr>
          <w:rFonts w:ascii="Browallia New" w:hAnsi="Browallia New" w:cs="Browallia New"/>
          <w:color w:val="222222"/>
          <w:sz w:val="28"/>
          <w:szCs w:val="28"/>
          <w:lang w:val="en-GB"/>
        </w:rPr>
        <w:t>1</w:t>
      </w:r>
      <w:r w:rsidR="00665D74" w:rsidRPr="00C57E9F">
        <w:rPr>
          <w:rFonts w:ascii="Browallia New" w:hAnsi="Browallia New" w:cs="Browallia New"/>
          <w:color w:val="222222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color w:val="222222"/>
          <w:sz w:val="28"/>
          <w:szCs w:val="28"/>
          <w:cs/>
        </w:rPr>
        <w:t>บริษัทมีใบสำคัญแสดงสิทธิ</w:t>
      </w:r>
      <w:r w:rsidR="00665D74" w:rsidRPr="00C57E9F">
        <w:rPr>
          <w:rFonts w:ascii="Browallia New" w:hAnsi="Browallia New" w:cs="Browallia New" w:hint="cs"/>
          <w:color w:val="222222"/>
          <w:sz w:val="28"/>
          <w:szCs w:val="28"/>
          <w:cs/>
        </w:rPr>
        <w:t>คงเหลือดังนี้</w:t>
      </w:r>
      <w:r w:rsidRPr="00C57E9F">
        <w:rPr>
          <w:rFonts w:ascii="Browallia New" w:hAnsi="Browallia New" w:cs="Browallia New"/>
          <w:color w:val="222222"/>
          <w:sz w:val="28"/>
          <w:szCs w:val="28"/>
          <w:cs/>
        </w:rPr>
        <w:t xml:space="preserve"> </w:t>
      </w:r>
    </w:p>
    <w:p w14:paraId="5C71FE54" w14:textId="77777777" w:rsidR="00413BC0" w:rsidRPr="00C57E9F" w:rsidRDefault="00413BC0" w:rsidP="00413BC0">
      <w:pPr>
        <w:pStyle w:val="m-1693923720144214152ydp9fcb67femsonormal"/>
        <w:spacing w:before="0" w:beforeAutospacing="0" w:after="0" w:afterAutospacing="0"/>
        <w:ind w:left="418"/>
        <w:jc w:val="both"/>
        <w:rPr>
          <w:rFonts w:ascii="Browallia New" w:hAnsi="Browallia New" w:cs="Browallia New"/>
          <w:color w:val="222222"/>
          <w:sz w:val="28"/>
          <w:szCs w:val="28"/>
        </w:rPr>
      </w:pPr>
    </w:p>
    <w:tbl>
      <w:tblPr>
        <w:tblStyle w:val="TableGrid"/>
        <w:tblW w:w="0" w:type="auto"/>
        <w:tblInd w:w="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1980"/>
        <w:gridCol w:w="270"/>
        <w:gridCol w:w="1945"/>
      </w:tblGrid>
      <w:tr w:rsidR="00665D74" w:rsidRPr="00C57E9F" w14:paraId="74B36219" w14:textId="77777777" w:rsidTr="00413BC0">
        <w:trPr>
          <w:trHeight w:val="234"/>
        </w:trPr>
        <w:tc>
          <w:tcPr>
            <w:tcW w:w="4761" w:type="dxa"/>
          </w:tcPr>
          <w:p w14:paraId="5C2FC93C" w14:textId="77777777" w:rsidR="00665D74" w:rsidRPr="00C57E9F" w:rsidRDefault="00665D74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4195" w:type="dxa"/>
            <w:gridSpan w:val="3"/>
          </w:tcPr>
          <w:p w14:paraId="53942099" w14:textId="6F7105F1" w:rsidR="00665D74" w:rsidRPr="00C57E9F" w:rsidRDefault="00665D74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color w:val="222222"/>
                <w:sz w:val="28"/>
                <w:szCs w:val="28"/>
                <w:cs/>
              </w:rPr>
              <w:t xml:space="preserve">จำนวนใบสำคัญแสดงสิทธิ </w:t>
            </w: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color w:val="222222"/>
                <w:sz w:val="28"/>
                <w:szCs w:val="28"/>
                <w:cs/>
                <w:lang w:val="en-GB"/>
              </w:rPr>
              <w:t>หน</w:t>
            </w:r>
            <w:r w:rsidR="00AE67E0" w:rsidRPr="00C57E9F">
              <w:rPr>
                <w:rFonts w:ascii="Browallia New" w:hAnsi="Browallia New" w:cs="Browallia New" w:hint="cs"/>
                <w:color w:val="222222"/>
                <w:sz w:val="28"/>
                <w:szCs w:val="28"/>
                <w:cs/>
                <w:lang w:val="en-GB"/>
              </w:rPr>
              <w:t>่วย</w:t>
            </w:r>
            <w:r w:rsidR="00AE67E0" w:rsidRPr="00C57E9F">
              <w:rPr>
                <w:rFonts w:ascii="Browallia New" w:hAnsi="Browallia New" w:cs="Browallia New"/>
                <w:color w:val="222222"/>
                <w:sz w:val="28"/>
                <w:szCs w:val="28"/>
                <w:lang w:val="en-GB"/>
              </w:rPr>
              <w:t>)</w:t>
            </w:r>
          </w:p>
        </w:tc>
      </w:tr>
      <w:tr w:rsidR="00665D74" w:rsidRPr="00C57E9F" w14:paraId="7092E08F" w14:textId="77777777" w:rsidTr="00413BC0">
        <w:trPr>
          <w:trHeight w:val="390"/>
        </w:trPr>
        <w:tc>
          <w:tcPr>
            <w:tcW w:w="4761" w:type="dxa"/>
          </w:tcPr>
          <w:p w14:paraId="20C75517" w14:textId="77777777" w:rsidR="00665D74" w:rsidRPr="00C57E9F" w:rsidRDefault="00665D74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A181E83" w14:textId="2BF94A31" w:rsidR="00665D74" w:rsidRPr="00C57E9F" w:rsidRDefault="00AE67E0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256</w:t>
            </w:r>
            <w:r w:rsidR="00491C18"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15B11E7" w14:textId="77777777" w:rsidR="00665D74" w:rsidRPr="00C57E9F" w:rsidRDefault="00665D74" w:rsidP="00AE67E0">
            <w:pPr>
              <w:pStyle w:val="m-1693923720144214152ydp9fcb67femsonormal"/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2A57422F" w14:textId="36BCE7AB" w:rsidR="00665D74" w:rsidRPr="00C57E9F" w:rsidRDefault="00AE67E0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256</w:t>
            </w:r>
            <w:r w:rsidR="00491C18"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1</w:t>
            </w:r>
          </w:p>
        </w:tc>
      </w:tr>
      <w:tr w:rsidR="00413BC0" w:rsidRPr="00C57E9F" w14:paraId="5BA51479" w14:textId="77777777" w:rsidTr="00413BC0">
        <w:trPr>
          <w:trHeight w:val="390"/>
        </w:trPr>
        <w:tc>
          <w:tcPr>
            <w:tcW w:w="4761" w:type="dxa"/>
          </w:tcPr>
          <w:p w14:paraId="347D11FC" w14:textId="77777777" w:rsidR="00413BC0" w:rsidRPr="00C57E9F" w:rsidRDefault="00413BC0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27C358" w14:textId="77777777" w:rsidR="00413BC0" w:rsidRPr="00C57E9F" w:rsidRDefault="00413BC0" w:rsidP="00413BC0">
            <w:pPr>
              <w:pStyle w:val="m-1693923720144214152ydp9fcb67femsonormal"/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DD5CB" w14:textId="77777777" w:rsidR="00413BC0" w:rsidRPr="00C57E9F" w:rsidRDefault="00413BC0" w:rsidP="00413BC0">
            <w:pPr>
              <w:pStyle w:val="m-1693923720144214152ydp9fcb67femsonormal"/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2B7FA9E2" w14:textId="77777777" w:rsidR="00413BC0" w:rsidRPr="00C57E9F" w:rsidRDefault="00413BC0" w:rsidP="00413BC0">
            <w:pPr>
              <w:pStyle w:val="m-1693923720144214152ydp9fcb67femsonormal"/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</w:tr>
      <w:tr w:rsidR="002E1A91" w:rsidRPr="00C57E9F" w14:paraId="73FEF3DA" w14:textId="77777777" w:rsidTr="00413BC0">
        <w:trPr>
          <w:trHeight w:val="365"/>
        </w:trPr>
        <w:tc>
          <w:tcPr>
            <w:tcW w:w="4761" w:type="dxa"/>
          </w:tcPr>
          <w:p w14:paraId="4DBDC5D5" w14:textId="555E3FA1" w:rsidR="002E1A91" w:rsidRPr="00C57E9F" w:rsidRDefault="002E1A91" w:rsidP="002E1A91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EFORL-W3</w:t>
            </w:r>
          </w:p>
        </w:tc>
        <w:tc>
          <w:tcPr>
            <w:tcW w:w="1980" w:type="dxa"/>
          </w:tcPr>
          <w:p w14:paraId="045B6E33" w14:textId="6454FDC8" w:rsidR="002E1A91" w:rsidRPr="00C57E9F" w:rsidRDefault="002E1A91" w:rsidP="002E1A91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1,377,156,827</w:t>
            </w:r>
          </w:p>
        </w:tc>
        <w:tc>
          <w:tcPr>
            <w:tcW w:w="270" w:type="dxa"/>
          </w:tcPr>
          <w:p w14:paraId="41CC1BE6" w14:textId="77777777" w:rsidR="002E1A91" w:rsidRPr="00C57E9F" w:rsidRDefault="002E1A91" w:rsidP="002E1A91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429F4AA2" w14:textId="583A1E36" w:rsidR="002E1A91" w:rsidRPr="00C57E9F" w:rsidRDefault="002E1A91" w:rsidP="002E1A91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1,377,156,827</w:t>
            </w:r>
          </w:p>
        </w:tc>
      </w:tr>
      <w:tr w:rsidR="002E1A91" w:rsidRPr="00C57E9F" w14:paraId="13D42525" w14:textId="77777777" w:rsidTr="00413BC0">
        <w:trPr>
          <w:trHeight w:val="377"/>
        </w:trPr>
        <w:tc>
          <w:tcPr>
            <w:tcW w:w="4761" w:type="dxa"/>
          </w:tcPr>
          <w:p w14:paraId="16DDEB95" w14:textId="7D88BAAE" w:rsidR="002E1A91" w:rsidRPr="00C57E9F" w:rsidRDefault="002E1A91" w:rsidP="002E1A91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EFORL-W4</w:t>
            </w:r>
          </w:p>
        </w:tc>
        <w:tc>
          <w:tcPr>
            <w:tcW w:w="1980" w:type="dxa"/>
          </w:tcPr>
          <w:p w14:paraId="5AA3707E" w14:textId="2B98D340" w:rsidR="002E1A91" w:rsidRPr="00C57E9F" w:rsidRDefault="002E1A91" w:rsidP="002E1A91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772,508,987</w:t>
            </w:r>
          </w:p>
        </w:tc>
        <w:tc>
          <w:tcPr>
            <w:tcW w:w="270" w:type="dxa"/>
          </w:tcPr>
          <w:p w14:paraId="001AED83" w14:textId="77777777" w:rsidR="002E1A91" w:rsidRPr="00C57E9F" w:rsidRDefault="002E1A91" w:rsidP="002E1A91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4B1F88E9" w14:textId="48A5D249" w:rsidR="002E1A91" w:rsidRPr="00C57E9F" w:rsidRDefault="002E1A91" w:rsidP="002E1A91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color w:val="222222"/>
                <w:sz w:val="28"/>
                <w:szCs w:val="28"/>
              </w:rPr>
              <w:t>772,508,987</w:t>
            </w:r>
          </w:p>
        </w:tc>
      </w:tr>
    </w:tbl>
    <w:p w14:paraId="6260E768" w14:textId="77777777" w:rsidR="009D0615" w:rsidRPr="00C57E9F" w:rsidRDefault="009D0615" w:rsidP="006204F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0563FF" w14:textId="134477AD" w:rsidR="00175C88" w:rsidRPr="00C57E9F" w:rsidRDefault="00297E96" w:rsidP="00297E96">
      <w:pPr>
        <w:tabs>
          <w:tab w:val="clear" w:pos="227"/>
          <w:tab w:val="clear" w:pos="454"/>
          <w:tab w:val="left" w:pos="630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ในระหว่างปี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ไม่มีการใช้ใบสำคัญแสดงสิทธิ โดยวันสุดท้ายที่สามารถใช้สิทธิได้คือวันที่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 w:rsidRPr="00C57E9F">
        <w:rPr>
          <w:rFonts w:ascii="Browallia New" w:hAnsi="Browallia New" w:cs="Browallia New"/>
          <w:sz w:val="28"/>
          <w:szCs w:val="28"/>
        </w:rPr>
        <w:t xml:space="preserve">2563 </w:t>
      </w:r>
    </w:p>
    <w:p w14:paraId="44AFEDD5" w14:textId="77777777" w:rsidR="00B546B0" w:rsidRPr="00C57E9F" w:rsidRDefault="00B546B0" w:rsidP="00297E96">
      <w:pPr>
        <w:tabs>
          <w:tab w:val="clear" w:pos="227"/>
          <w:tab w:val="clear" w:pos="454"/>
          <w:tab w:val="left" w:pos="630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007871" w14:textId="4ED4866A" w:rsidR="00B07CCF" w:rsidRPr="00C57E9F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สำรองตามกฎหมาย</w:t>
      </w:r>
    </w:p>
    <w:p w14:paraId="22197114" w14:textId="77777777" w:rsidR="00E330E1" w:rsidRPr="00C57E9F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513C0A4" w14:textId="0DAC1B57" w:rsidR="00B07CCF" w:rsidRPr="00C57E9F" w:rsidRDefault="00B07CCF" w:rsidP="00AE6BB0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57E9F">
        <w:rPr>
          <w:rFonts w:ascii="Browallia New" w:hAnsi="Browallia New" w:cs="Browallia New"/>
          <w:sz w:val="28"/>
          <w:szCs w:val="28"/>
        </w:rPr>
        <w:t>2535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C57E9F">
        <w:rPr>
          <w:rFonts w:ascii="Browallia New" w:hAnsi="Browallia New" w:cs="Browallia New"/>
          <w:sz w:val="28"/>
          <w:szCs w:val="28"/>
        </w:rPr>
        <w:t>116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</w:t>
      </w:r>
      <w:r w:rsidRPr="00C57E9F">
        <w:rPr>
          <w:rFonts w:ascii="Browallia New" w:hAnsi="Browallia New" w:cs="Browallia New"/>
          <w:sz w:val="28"/>
          <w:szCs w:val="28"/>
        </w:rPr>
        <w:t>“</w:t>
      </w:r>
      <w:r w:rsidRPr="00C57E9F">
        <w:rPr>
          <w:rFonts w:ascii="Browallia New" w:hAnsi="Browallia New" w:cs="Browallia New"/>
          <w:sz w:val="28"/>
          <w:szCs w:val="28"/>
          <w:cs/>
        </w:rPr>
        <w:t>สำรองตามกฎหมาย</w:t>
      </w:r>
      <w:r w:rsidRPr="00C57E9F">
        <w:rPr>
          <w:rFonts w:ascii="Browallia New" w:hAnsi="Browallia New" w:cs="Browallia New"/>
          <w:sz w:val="28"/>
          <w:szCs w:val="28"/>
        </w:rPr>
        <w:t>”)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อย่างน้อยร้อยละ </w:t>
      </w:r>
      <w:r w:rsidRPr="00C57E9F">
        <w:rPr>
          <w:rFonts w:ascii="Browallia New" w:hAnsi="Browallia New" w:cs="Browallia New"/>
          <w:sz w:val="28"/>
          <w:szCs w:val="28"/>
        </w:rPr>
        <w:t xml:space="preserve">5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57E9F">
        <w:rPr>
          <w:rFonts w:ascii="Browallia New" w:hAnsi="Browallia New" w:cs="Browallia New"/>
          <w:sz w:val="28"/>
          <w:szCs w:val="28"/>
        </w:rPr>
        <w:t>10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4F8F2D6" w14:textId="77777777" w:rsidR="006E6C6C" w:rsidRPr="00C57E9F" w:rsidRDefault="006E6C6C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FD5D5BB" w14:textId="77777777" w:rsidR="005C7D3A" w:rsidRPr="00C57E9F" w:rsidRDefault="005C7D3A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กำไรต่อหุ้น</w:t>
      </w:r>
    </w:p>
    <w:p w14:paraId="79756975" w14:textId="77777777" w:rsidR="005C7D3A" w:rsidRPr="00C57E9F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285B9787" w14:textId="6247272E" w:rsidR="005C7D3A" w:rsidRPr="00C57E9F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C57E9F">
        <w:rPr>
          <w:rFonts w:ascii="Browallia New" w:eastAsia="Calibri" w:hAnsi="Browallia New" w:cs="Browallia New"/>
          <w:sz w:val="28"/>
          <w:szCs w:val="28"/>
          <w:cs/>
          <w:lang w:val="en-GB"/>
        </w:rPr>
        <w:t>กำไรต่อหุ้นขั้นพื้นฐาน คำนวณโดยการหารกำไร</w:t>
      </w:r>
      <w:r w:rsidRPr="00C57E9F">
        <w:rPr>
          <w:rFonts w:ascii="Browallia New" w:eastAsia="Calibri" w:hAnsi="Browallia New" w:cs="Browallia New"/>
          <w:sz w:val="28"/>
          <w:szCs w:val="28"/>
        </w:rPr>
        <w:t xml:space="preserve"> (</w:t>
      </w:r>
      <w:r w:rsidRPr="00C57E9F">
        <w:rPr>
          <w:rFonts w:ascii="Browallia New" w:eastAsia="Calibri" w:hAnsi="Browallia New" w:cs="Browallia New"/>
          <w:sz w:val="28"/>
          <w:szCs w:val="28"/>
          <w:cs/>
          <w:lang w:val="en-GB"/>
        </w:rPr>
        <w:t>ขาดทุน</w:t>
      </w:r>
      <w:r w:rsidRPr="00C57E9F">
        <w:rPr>
          <w:rFonts w:ascii="Browallia New" w:eastAsia="Calibri" w:hAnsi="Browallia New" w:cs="Browallia New"/>
          <w:sz w:val="28"/>
          <w:szCs w:val="28"/>
        </w:rPr>
        <w:t xml:space="preserve">) </w:t>
      </w:r>
      <w:r w:rsidRPr="00C57E9F">
        <w:rPr>
          <w:rFonts w:ascii="Browallia New" w:eastAsia="Calibri" w:hAnsi="Browallia New" w:cs="Browallia New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</w:t>
      </w:r>
      <w:r w:rsidR="003F35A5" w:rsidRPr="00C57E9F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งปี</w:t>
      </w:r>
    </w:p>
    <w:p w14:paraId="751CBC5C" w14:textId="77777777" w:rsidR="00410E15" w:rsidRPr="00C57E9F" w:rsidRDefault="00410E15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56B20138" w14:textId="3FD04595" w:rsidR="005C7D3A" w:rsidRPr="00C57E9F" w:rsidRDefault="00BD7F81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12" w:name="_Hlk489968843"/>
      <w:r w:rsidRPr="00C57E9F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ะ</w:t>
      </w:r>
      <w:r w:rsidRPr="00C57E9F"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 w:rsidRPr="00C57E9F">
        <w:rPr>
          <w:rFonts w:ascii="Browallia New" w:hAnsi="Browallia New" w:cs="Browallia New"/>
          <w:sz w:val="28"/>
          <w:szCs w:val="28"/>
        </w:rPr>
        <w:t xml:space="preserve">    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12"/>
    </w:p>
    <w:p w14:paraId="6F473C6E" w14:textId="77777777" w:rsidR="00AD54F1" w:rsidRPr="00C57E9F" w:rsidRDefault="00AD54F1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13A23CE" w14:textId="77777777" w:rsidR="00B07CCF" w:rsidRPr="00C57E9F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เงินกองทุนสำรองเลี้ยงชีพ</w:t>
      </w:r>
    </w:p>
    <w:p w14:paraId="6E7C64CF" w14:textId="77777777" w:rsidR="00B07CCF" w:rsidRPr="00C57E9F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344446" w14:textId="24ABDCED" w:rsidR="00B07CCF" w:rsidRPr="00C57E9F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0"/>
          <w:szCs w:val="20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C57E9F">
        <w:rPr>
          <w:rFonts w:ascii="Browallia New" w:hAnsi="Browallia New" w:cs="Browallia New"/>
          <w:sz w:val="28"/>
          <w:szCs w:val="28"/>
        </w:rPr>
        <w:t>2530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ของเงินเดือนพนักงาน บริษัทได้แต่งตั้ง </w:t>
      </w:r>
      <w:r w:rsidR="00C07D28" w:rsidRPr="00C57E9F">
        <w:rPr>
          <w:rFonts w:ascii="Browallia New" w:hAnsi="Browallia New" w:cs="Browallia New" w:hint="cs"/>
          <w:sz w:val="28"/>
          <w:szCs w:val="28"/>
          <w:cs/>
        </w:rPr>
        <w:t>กองทุนสำรองเลี้ยงชีพ</w:t>
      </w:r>
      <w:r w:rsidR="00631DB5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proofErr w:type="spellStart"/>
      <w:r w:rsidR="00631DB5" w:rsidRPr="00C57E9F">
        <w:rPr>
          <w:rFonts w:ascii="Browallia New" w:hAnsi="Browallia New" w:cs="Browallia New" w:hint="cs"/>
          <w:sz w:val="28"/>
          <w:szCs w:val="28"/>
          <w:cs/>
        </w:rPr>
        <w:t>เค</w:t>
      </w:r>
      <w:proofErr w:type="spellEnd"/>
      <w:r w:rsidR="00631DB5" w:rsidRPr="00C57E9F">
        <w:rPr>
          <w:rFonts w:ascii="Browallia New" w:hAnsi="Browallia New" w:cs="Browallia New" w:hint="cs"/>
          <w:sz w:val="28"/>
          <w:szCs w:val="28"/>
          <w:cs/>
        </w:rPr>
        <w:t xml:space="preserve"> มาสเตอร์ พูล ฟันด์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เป็นผู้จัดการกองทุน </w:t>
      </w:r>
    </w:p>
    <w:p w14:paraId="312BFAA3" w14:textId="77777777" w:rsidR="00B07CCF" w:rsidRPr="00C57E9F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7CAF5227" w14:textId="247348D5" w:rsidR="00291A06" w:rsidRPr="00C57E9F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032A15" w:rsidRPr="00C57E9F">
        <w:rPr>
          <w:rFonts w:ascii="Browallia New" w:hAnsi="Browallia New" w:cs="Browallia New"/>
          <w:sz w:val="28"/>
          <w:szCs w:val="28"/>
        </w:rPr>
        <w:t>6</w:t>
      </w:r>
      <w:r w:rsidR="004D3823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334E16" w:rsidRPr="00C57E9F">
        <w:rPr>
          <w:rFonts w:ascii="Browallia New" w:hAnsi="Browallia New" w:cs="Browallia New"/>
          <w:sz w:val="28"/>
          <w:szCs w:val="28"/>
        </w:rPr>
        <w:t>6</w:t>
      </w:r>
      <w:r w:rsidR="004D3823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เป็นจำนวนเงิน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3A1700" w:rsidRPr="00C57E9F">
        <w:rPr>
          <w:rFonts w:ascii="Browallia New" w:hAnsi="Browallia New" w:cs="Browallia New"/>
          <w:sz w:val="28"/>
          <w:szCs w:val="28"/>
        </w:rPr>
        <w:t>2.02</w:t>
      </w:r>
      <w:r w:rsidR="00C76699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F21FEC" w:rsidRPr="00C347BE">
        <w:rPr>
          <w:rFonts w:ascii="Browallia New" w:hAnsi="Browallia New" w:cs="Browallia New"/>
          <w:sz w:val="28"/>
          <w:szCs w:val="28"/>
          <w:highlight w:val="yellow"/>
        </w:rPr>
        <w:t>1.74</w:t>
      </w:r>
      <w:r w:rsidR="00032A15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 ตามลำดั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</w:t>
      </w:r>
    </w:p>
    <w:p w14:paraId="1A0D469D" w14:textId="7357E16C" w:rsidR="001C5189" w:rsidRPr="00C57E9F" w:rsidRDefault="001C5189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0D6FE04D" w14:textId="17FCAB63" w:rsidR="008E01E4" w:rsidRPr="00C57E9F" w:rsidRDefault="008E01E4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5347BE65" w14:textId="026002D6" w:rsidR="008E01E4" w:rsidRPr="00C57E9F" w:rsidRDefault="008E01E4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38596C90" w14:textId="59A69938" w:rsidR="008E01E4" w:rsidRPr="00C57E9F" w:rsidRDefault="008E01E4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6750E012" w14:textId="77777777" w:rsidR="008E01E4" w:rsidRPr="00C57E9F" w:rsidRDefault="008E01E4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521C73D8" w14:textId="3B2C40AE" w:rsidR="001C5189" w:rsidRPr="00C57E9F" w:rsidRDefault="001C5189" w:rsidP="001C518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รายได้อื่น</w:t>
      </w:r>
    </w:p>
    <w:p w14:paraId="2BBA1CDE" w14:textId="1DF23955" w:rsidR="00EF5132" w:rsidRPr="00C57E9F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34"/>
        <w:gridCol w:w="1031"/>
        <w:gridCol w:w="279"/>
        <w:gridCol w:w="1031"/>
        <w:gridCol w:w="272"/>
        <w:gridCol w:w="1034"/>
        <w:gridCol w:w="279"/>
        <w:gridCol w:w="1034"/>
      </w:tblGrid>
      <w:tr w:rsidR="00EF5132" w:rsidRPr="00C57E9F" w14:paraId="037940E6" w14:textId="77777777" w:rsidTr="00876DA8">
        <w:trPr>
          <w:cantSplit/>
          <w:tblHeader/>
        </w:trPr>
        <w:tc>
          <w:tcPr>
            <w:tcW w:w="2243" w:type="pct"/>
          </w:tcPr>
          <w:p w14:paraId="6B16446B" w14:textId="77777777" w:rsidR="00EF5132" w:rsidRPr="00C57E9F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504BB55B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F5132" w:rsidRPr="00C57E9F" w14:paraId="665D9F44" w14:textId="77777777" w:rsidTr="00876DA8">
        <w:trPr>
          <w:cantSplit/>
          <w:trHeight w:val="351"/>
          <w:tblHeader/>
        </w:trPr>
        <w:tc>
          <w:tcPr>
            <w:tcW w:w="2243" w:type="pct"/>
          </w:tcPr>
          <w:p w14:paraId="5DBB6D0D" w14:textId="77777777" w:rsidR="00EF5132" w:rsidRPr="00C57E9F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065A933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719083C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F5132" w:rsidRPr="00C57E9F" w14:paraId="1A4AFA31" w14:textId="77777777" w:rsidTr="00876DA8">
        <w:trPr>
          <w:cantSplit/>
          <w:trHeight w:val="351"/>
          <w:tblHeader/>
        </w:trPr>
        <w:tc>
          <w:tcPr>
            <w:tcW w:w="2243" w:type="pct"/>
          </w:tcPr>
          <w:p w14:paraId="30B3D9C2" w14:textId="77777777" w:rsidR="00EF5132" w:rsidRPr="00C57E9F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7" w:type="pct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5132" w:rsidRPr="00C57E9F" w14:paraId="5B00016F" w14:textId="77777777" w:rsidTr="00876DA8">
        <w:trPr>
          <w:cantSplit/>
          <w:trHeight w:val="351"/>
          <w:tblHeader/>
        </w:trPr>
        <w:tc>
          <w:tcPr>
            <w:tcW w:w="2243" w:type="pct"/>
          </w:tcPr>
          <w:p w14:paraId="496CE85E" w14:textId="77777777" w:rsidR="00EF5132" w:rsidRPr="00C57E9F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21B2B52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55" w:type="pct"/>
          </w:tcPr>
          <w:p w14:paraId="1759EC71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FD06412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51" w:type="pct"/>
          </w:tcPr>
          <w:p w14:paraId="289BE925" w14:textId="77777777" w:rsidR="00EF5132" w:rsidRPr="00C57E9F" w:rsidRDefault="00EF5132" w:rsidP="00876DA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4C0BC9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55" w:type="pct"/>
          </w:tcPr>
          <w:p w14:paraId="006CBB3F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580D38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F5132" w:rsidRPr="00C57E9F" w14:paraId="1D382106" w14:textId="77777777" w:rsidTr="00876DA8">
        <w:trPr>
          <w:trHeight w:val="338"/>
        </w:trPr>
        <w:tc>
          <w:tcPr>
            <w:tcW w:w="2243" w:type="pct"/>
          </w:tcPr>
          <w:p w14:paraId="2A43E78D" w14:textId="77777777" w:rsidR="00EF5132" w:rsidRPr="00C57E9F" w:rsidRDefault="00EF5132" w:rsidP="00876DA8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73" w:type="pct"/>
          </w:tcPr>
          <w:p w14:paraId="0A16D91A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29937BDC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1A03705B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0FA06D6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E506EC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07477B02" w14:textId="77777777" w:rsidR="00EF5132" w:rsidRPr="00C57E9F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C46A516" w14:textId="77777777" w:rsidR="00EF5132" w:rsidRPr="00C57E9F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4A39" w:rsidRPr="00C57E9F" w14:paraId="54BB9369" w14:textId="77777777" w:rsidTr="00876DA8">
        <w:trPr>
          <w:trHeight w:val="113"/>
        </w:trPr>
        <w:tc>
          <w:tcPr>
            <w:tcW w:w="2243" w:type="pct"/>
          </w:tcPr>
          <w:p w14:paraId="0D57A977" w14:textId="4ED822F6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รายได้ดอกเบี้ยรับ</w:t>
            </w:r>
          </w:p>
        </w:tc>
        <w:tc>
          <w:tcPr>
            <w:tcW w:w="573" w:type="pct"/>
            <w:shd w:val="clear" w:color="auto" w:fill="auto"/>
          </w:tcPr>
          <w:p w14:paraId="770CFC3D" w14:textId="5E3F96DF" w:rsidR="001A4A39" w:rsidRPr="00C57E9F" w:rsidRDefault="00016408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084453" w:rsidRPr="00C57E9F">
              <w:rPr>
                <w:rFonts w:ascii="Browallia New" w:hAnsi="Browallia New" w:cs="Browallia New"/>
                <w:sz w:val="28"/>
                <w:szCs w:val="28"/>
              </w:rPr>
              <w:t>261</w:t>
            </w:r>
          </w:p>
        </w:tc>
        <w:tc>
          <w:tcPr>
            <w:tcW w:w="155" w:type="pct"/>
            <w:vAlign w:val="bottom"/>
          </w:tcPr>
          <w:p w14:paraId="4835B156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EE10FC6" w14:textId="26454524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2,302</w:t>
            </w:r>
          </w:p>
        </w:tc>
        <w:tc>
          <w:tcPr>
            <w:tcW w:w="151" w:type="pct"/>
            <w:vAlign w:val="bottom"/>
          </w:tcPr>
          <w:p w14:paraId="2B270F79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89680E" w14:textId="2CBBCF59" w:rsidR="001A4A39" w:rsidRPr="00C57E9F" w:rsidRDefault="009634E5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19,694</w:t>
            </w:r>
          </w:p>
        </w:tc>
        <w:tc>
          <w:tcPr>
            <w:tcW w:w="155" w:type="pct"/>
            <w:vAlign w:val="bottom"/>
          </w:tcPr>
          <w:p w14:paraId="7669A56B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4DFBECE3" w14:textId="70016730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  <w:tr w:rsidR="00AA110E" w:rsidRPr="00C57E9F" w14:paraId="48338106" w14:textId="77777777" w:rsidTr="00876DA8">
        <w:trPr>
          <w:trHeight w:val="113"/>
        </w:trPr>
        <w:tc>
          <w:tcPr>
            <w:tcW w:w="2243" w:type="pct"/>
          </w:tcPr>
          <w:p w14:paraId="3B12FFE8" w14:textId="4640EC18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73" w:type="pct"/>
            <w:shd w:val="clear" w:color="auto" w:fill="auto"/>
          </w:tcPr>
          <w:p w14:paraId="62F03C2C" w14:textId="36C45DA0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55" w:type="pct"/>
            <w:vAlign w:val="bottom"/>
          </w:tcPr>
          <w:p w14:paraId="35415C78" w14:textId="77777777" w:rsidR="00AA110E" w:rsidRPr="00C57E9F" w:rsidRDefault="00AA110E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2785446F" w14:textId="74AABADD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51" w:type="pct"/>
            <w:vAlign w:val="bottom"/>
          </w:tcPr>
          <w:p w14:paraId="3E9F0BD3" w14:textId="77777777" w:rsidR="00AA110E" w:rsidRPr="00C57E9F" w:rsidRDefault="00AA110E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6956BA6" w14:textId="09658B9E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55" w:type="pct"/>
            <w:vAlign w:val="bottom"/>
          </w:tcPr>
          <w:p w14:paraId="5D4FC2E1" w14:textId="77777777" w:rsidR="00AA110E" w:rsidRPr="00C57E9F" w:rsidRDefault="00AA110E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7F40A14" w14:textId="6DAA8744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15,000</w:t>
            </w:r>
          </w:p>
        </w:tc>
      </w:tr>
      <w:tr w:rsidR="00AA110E" w:rsidRPr="00C57E9F" w14:paraId="7AFCD552" w14:textId="77777777" w:rsidTr="00876DA8">
        <w:trPr>
          <w:trHeight w:val="113"/>
        </w:trPr>
        <w:tc>
          <w:tcPr>
            <w:tcW w:w="2243" w:type="pct"/>
          </w:tcPr>
          <w:p w14:paraId="7AE9A243" w14:textId="21F37B71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กำไรจากการขายทรัพย์สิน</w:t>
            </w:r>
          </w:p>
        </w:tc>
        <w:tc>
          <w:tcPr>
            <w:tcW w:w="573" w:type="pct"/>
            <w:shd w:val="clear" w:color="auto" w:fill="auto"/>
          </w:tcPr>
          <w:p w14:paraId="7002D16F" w14:textId="498F8EDA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55" w:type="pct"/>
            <w:vAlign w:val="bottom"/>
          </w:tcPr>
          <w:p w14:paraId="37297B26" w14:textId="77777777" w:rsidR="00AA110E" w:rsidRPr="00C57E9F" w:rsidRDefault="00AA110E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D6622F7" w14:textId="563CFF55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308,107</w:t>
            </w:r>
          </w:p>
        </w:tc>
        <w:tc>
          <w:tcPr>
            <w:tcW w:w="151" w:type="pct"/>
            <w:vAlign w:val="bottom"/>
          </w:tcPr>
          <w:p w14:paraId="6258467A" w14:textId="77777777" w:rsidR="00AA110E" w:rsidRPr="00C57E9F" w:rsidRDefault="00AA110E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F94B3F9" w14:textId="617BB440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55" w:type="pct"/>
            <w:vAlign w:val="bottom"/>
          </w:tcPr>
          <w:p w14:paraId="36C948C0" w14:textId="77777777" w:rsidR="00AA110E" w:rsidRPr="00C57E9F" w:rsidRDefault="00AA110E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F8B9CD" w14:textId="4146DA16" w:rsidR="00AA110E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9634E5" w:rsidRPr="00C57E9F" w14:paraId="7FB37938" w14:textId="77777777" w:rsidTr="00876DA8">
        <w:trPr>
          <w:trHeight w:val="113"/>
        </w:trPr>
        <w:tc>
          <w:tcPr>
            <w:tcW w:w="2243" w:type="pct"/>
          </w:tcPr>
          <w:p w14:paraId="5D362CB0" w14:textId="68CC7391" w:rsidR="009634E5" w:rsidRPr="00C57E9F" w:rsidRDefault="009634E5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573" w:type="pct"/>
            <w:shd w:val="clear" w:color="auto" w:fill="auto"/>
          </w:tcPr>
          <w:p w14:paraId="025D4B6F" w14:textId="3C06B4A0" w:rsidR="009634E5" w:rsidRPr="00C57E9F" w:rsidRDefault="00C71752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2,280</w:t>
            </w:r>
          </w:p>
        </w:tc>
        <w:tc>
          <w:tcPr>
            <w:tcW w:w="155" w:type="pct"/>
            <w:vAlign w:val="bottom"/>
          </w:tcPr>
          <w:p w14:paraId="50239F97" w14:textId="77777777" w:rsidR="009634E5" w:rsidRPr="00C57E9F" w:rsidRDefault="009634E5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01AE3B87" w14:textId="3E847F3A" w:rsidR="009634E5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51" w:type="pct"/>
            <w:vAlign w:val="bottom"/>
          </w:tcPr>
          <w:p w14:paraId="142E6218" w14:textId="77777777" w:rsidR="009634E5" w:rsidRPr="00C57E9F" w:rsidRDefault="009634E5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275E11A" w14:textId="0EADB94F" w:rsidR="009634E5" w:rsidRPr="00C57E9F" w:rsidRDefault="009634E5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2,280</w:t>
            </w:r>
          </w:p>
        </w:tc>
        <w:tc>
          <w:tcPr>
            <w:tcW w:w="155" w:type="pct"/>
            <w:vAlign w:val="bottom"/>
          </w:tcPr>
          <w:p w14:paraId="0F497DA3" w14:textId="77777777" w:rsidR="009634E5" w:rsidRPr="00C57E9F" w:rsidRDefault="009634E5" w:rsidP="00AA11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1658BDE" w14:textId="0D1AE788" w:rsidR="009634E5" w:rsidRPr="00C57E9F" w:rsidRDefault="00AA110E" w:rsidP="00A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1A4A39" w:rsidRPr="00C57E9F" w14:paraId="2AF13091" w14:textId="77777777" w:rsidTr="00B74F12">
        <w:trPr>
          <w:trHeight w:val="113"/>
        </w:trPr>
        <w:tc>
          <w:tcPr>
            <w:tcW w:w="2243" w:type="pct"/>
          </w:tcPr>
          <w:p w14:paraId="5090A18D" w14:textId="6B74CA52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7927450" w14:textId="1DE113B5" w:rsidR="001A4A39" w:rsidRPr="00C57E9F" w:rsidRDefault="002F6762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62,063</w:t>
            </w:r>
          </w:p>
        </w:tc>
        <w:tc>
          <w:tcPr>
            <w:tcW w:w="155" w:type="pct"/>
            <w:vAlign w:val="bottom"/>
          </w:tcPr>
          <w:p w14:paraId="288515F4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7F2E8" w14:textId="527A34E6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27,987</w:t>
            </w:r>
          </w:p>
        </w:tc>
        <w:tc>
          <w:tcPr>
            <w:tcW w:w="151" w:type="pct"/>
            <w:vAlign w:val="bottom"/>
          </w:tcPr>
          <w:p w14:paraId="0A1E69C7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BCCB34F" w14:textId="456FAEDC" w:rsidR="001A4A39" w:rsidRPr="00C57E9F" w:rsidRDefault="00382535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15,184</w:t>
            </w:r>
          </w:p>
        </w:tc>
        <w:tc>
          <w:tcPr>
            <w:tcW w:w="155" w:type="pct"/>
            <w:vAlign w:val="bottom"/>
          </w:tcPr>
          <w:p w14:paraId="0707CA80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0F03A16" w14:textId="78CD5A1F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9,226</w:t>
            </w:r>
          </w:p>
        </w:tc>
      </w:tr>
      <w:tr w:rsidR="001A4A39" w:rsidRPr="00C57E9F" w14:paraId="1284C45B" w14:textId="77777777" w:rsidTr="00B74F12">
        <w:trPr>
          <w:trHeight w:val="113"/>
        </w:trPr>
        <w:tc>
          <w:tcPr>
            <w:tcW w:w="2243" w:type="pct"/>
          </w:tcPr>
          <w:p w14:paraId="1A781606" w14:textId="75F3E271" w:rsidR="001A4A39" w:rsidRPr="00C57E9F" w:rsidRDefault="001A4A3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F1B3C2" w14:textId="5CD2C238" w:rsidR="001A4A39" w:rsidRPr="00C57E9F" w:rsidRDefault="00C804F9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72,604</w:t>
            </w:r>
          </w:p>
        </w:tc>
        <w:tc>
          <w:tcPr>
            <w:tcW w:w="155" w:type="pct"/>
            <w:vAlign w:val="bottom"/>
          </w:tcPr>
          <w:p w14:paraId="5289C935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262830FD" w:rsidR="001A4A39" w:rsidRPr="00C57E9F" w:rsidRDefault="00290BB3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338,396</w:t>
            </w:r>
          </w:p>
        </w:tc>
        <w:tc>
          <w:tcPr>
            <w:tcW w:w="151" w:type="pct"/>
            <w:vAlign w:val="bottom"/>
          </w:tcPr>
          <w:p w14:paraId="04A1EDEC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5393B359" w:rsidR="001A4A39" w:rsidRPr="00C57E9F" w:rsidRDefault="00290BB3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52,158</w:t>
            </w:r>
          </w:p>
        </w:tc>
        <w:tc>
          <w:tcPr>
            <w:tcW w:w="155" w:type="pct"/>
            <w:vAlign w:val="bottom"/>
          </w:tcPr>
          <w:p w14:paraId="2160BD74" w14:textId="77777777" w:rsidR="001A4A39" w:rsidRPr="00C57E9F" w:rsidRDefault="001A4A39" w:rsidP="001A4A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39CB21B1" w:rsidR="001A4A39" w:rsidRPr="00C57E9F" w:rsidRDefault="00290BB3" w:rsidP="001A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25,568</w:t>
            </w:r>
          </w:p>
        </w:tc>
      </w:tr>
    </w:tbl>
    <w:p w14:paraId="3E4FDEF0" w14:textId="77777777" w:rsidR="00467033" w:rsidRPr="00C57E9F" w:rsidRDefault="00467033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6A6EA3" w14:textId="11A89B69" w:rsidR="005753E0" w:rsidRPr="00C57E9F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ค่าใช้จ่ายตามลักษณะ</w:t>
      </w:r>
    </w:p>
    <w:p w14:paraId="26D58C95" w14:textId="77777777" w:rsidR="00691D21" w:rsidRPr="00C57E9F" w:rsidRDefault="00691D21" w:rsidP="00AE6BB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34"/>
        <w:gridCol w:w="1031"/>
        <w:gridCol w:w="279"/>
        <w:gridCol w:w="1031"/>
        <w:gridCol w:w="272"/>
        <w:gridCol w:w="1034"/>
        <w:gridCol w:w="279"/>
        <w:gridCol w:w="1034"/>
      </w:tblGrid>
      <w:tr w:rsidR="00DD2775" w:rsidRPr="00C57E9F" w14:paraId="2B7903C5" w14:textId="77777777" w:rsidTr="00572CEB">
        <w:trPr>
          <w:cantSplit/>
          <w:tblHeader/>
        </w:trPr>
        <w:tc>
          <w:tcPr>
            <w:tcW w:w="2243" w:type="pct"/>
          </w:tcPr>
          <w:p w14:paraId="1C9932DE" w14:textId="77777777" w:rsidR="00DD2775" w:rsidRPr="00C57E9F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3C412D70" w14:textId="77777777" w:rsidR="00DD2775" w:rsidRPr="00C57E9F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C57E9F" w14:paraId="4DCC746F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5C926D7D" w14:textId="77777777" w:rsidR="00DD2775" w:rsidRPr="00C57E9F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31B138B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2775" w:rsidRPr="00C57E9F" w14:paraId="2B2E150A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379BAD34" w14:textId="77777777" w:rsidR="00DD2775" w:rsidRPr="00C57E9F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57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31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2CEB" w:rsidRPr="00C57E9F" w14:paraId="01566E92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21E9F8FA" w14:textId="77777777" w:rsidR="00572CEB" w:rsidRPr="00C57E9F" w:rsidRDefault="00572CEB" w:rsidP="00572CEB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8014838" w14:textId="3A393FD2" w:rsidR="00572CEB" w:rsidRPr="00C57E9F" w:rsidRDefault="00572CEB" w:rsidP="0057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55" w:type="pct"/>
          </w:tcPr>
          <w:p w14:paraId="543C4510" w14:textId="77777777" w:rsidR="00572CEB" w:rsidRPr="00C57E9F" w:rsidRDefault="00572CEB" w:rsidP="0057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73263E9" w14:textId="07A51D7F" w:rsidR="00572CEB" w:rsidRPr="00C57E9F" w:rsidRDefault="00572CEB" w:rsidP="0057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51" w:type="pct"/>
          </w:tcPr>
          <w:p w14:paraId="532FA71A" w14:textId="77777777" w:rsidR="00572CEB" w:rsidRPr="00C57E9F" w:rsidRDefault="00572CEB" w:rsidP="00572CE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2A78E5" w14:textId="1C9479FD" w:rsidR="00572CEB" w:rsidRPr="00C57E9F" w:rsidRDefault="00572CEB" w:rsidP="0057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55" w:type="pct"/>
          </w:tcPr>
          <w:p w14:paraId="066CCAFA" w14:textId="77777777" w:rsidR="00572CEB" w:rsidRPr="00C57E9F" w:rsidRDefault="00572CEB" w:rsidP="0057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6B38DDF" w14:textId="54923330" w:rsidR="00572CEB" w:rsidRPr="00C57E9F" w:rsidRDefault="00572CEB" w:rsidP="0057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D2775" w:rsidRPr="00C57E9F" w14:paraId="785A9F13" w14:textId="77777777" w:rsidTr="00572CEB">
        <w:trPr>
          <w:trHeight w:val="338"/>
        </w:trPr>
        <w:tc>
          <w:tcPr>
            <w:tcW w:w="2243" w:type="pct"/>
          </w:tcPr>
          <w:p w14:paraId="6BDC803F" w14:textId="77777777" w:rsidR="00DD2775" w:rsidRPr="00C57E9F" w:rsidRDefault="00DD2775" w:rsidP="00A355E8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573" w:type="pct"/>
          </w:tcPr>
          <w:p w14:paraId="0530ED59" w14:textId="77777777" w:rsidR="00DD2775" w:rsidRPr="00C57E9F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410E231C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65B05A" w14:textId="77777777" w:rsidR="00DD2775" w:rsidRPr="00C57E9F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62B5BF7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873E275" w14:textId="77777777" w:rsidR="00DD2775" w:rsidRPr="00C57E9F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30C3602C" w14:textId="77777777" w:rsidR="00DD2775" w:rsidRPr="00C57E9F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24D3E44" w14:textId="77777777" w:rsidR="00DD2775" w:rsidRPr="00C57E9F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F3DC1" w:rsidRPr="00C57E9F" w14:paraId="75F364C6" w14:textId="77777777" w:rsidTr="00572CEB">
        <w:trPr>
          <w:trHeight w:val="113"/>
        </w:trPr>
        <w:tc>
          <w:tcPr>
            <w:tcW w:w="2243" w:type="pct"/>
          </w:tcPr>
          <w:p w14:paraId="47959D14" w14:textId="777777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</w:tcPr>
          <w:p w14:paraId="51B7E7CC" w14:textId="73F4A708" w:rsidR="00CF3DC1" w:rsidRPr="00C57E9F" w:rsidRDefault="00484CCE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1,105,713</w:t>
            </w:r>
          </w:p>
        </w:tc>
        <w:tc>
          <w:tcPr>
            <w:tcW w:w="155" w:type="pct"/>
            <w:vAlign w:val="bottom"/>
          </w:tcPr>
          <w:p w14:paraId="17446DA8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372F72C4" w14:textId="12F1EEA9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1,101,438</w:t>
            </w:r>
          </w:p>
        </w:tc>
        <w:tc>
          <w:tcPr>
            <w:tcW w:w="151" w:type="pct"/>
            <w:vAlign w:val="bottom"/>
          </w:tcPr>
          <w:p w14:paraId="32528D8A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0CB3C9" w14:textId="2A5A0F8E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876,717</w:t>
            </w:r>
          </w:p>
        </w:tc>
        <w:tc>
          <w:tcPr>
            <w:tcW w:w="155" w:type="pct"/>
            <w:vAlign w:val="bottom"/>
          </w:tcPr>
          <w:p w14:paraId="1659F8E5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AE18A0" w14:textId="668994A1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943,524</w:t>
            </w:r>
          </w:p>
        </w:tc>
      </w:tr>
      <w:tr w:rsidR="00CF3DC1" w:rsidRPr="00C57E9F" w14:paraId="66064490" w14:textId="77777777" w:rsidTr="00572CEB">
        <w:trPr>
          <w:trHeight w:val="113"/>
        </w:trPr>
        <w:tc>
          <w:tcPr>
            <w:tcW w:w="2243" w:type="pct"/>
          </w:tcPr>
          <w:p w14:paraId="156DF80B" w14:textId="777777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73" w:type="pct"/>
            <w:shd w:val="clear" w:color="auto" w:fill="auto"/>
          </w:tcPr>
          <w:p w14:paraId="36D17811" w14:textId="1EB408CE" w:rsidR="00CF3DC1" w:rsidRPr="00C57E9F" w:rsidRDefault="00484CCE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1C2A43" w:rsidRPr="00C57E9F">
              <w:rPr>
                <w:rFonts w:ascii="Browallia New" w:hAnsi="Browallia New" w:cs="Browallia New"/>
                <w:sz w:val="28"/>
                <w:szCs w:val="28"/>
              </w:rPr>
              <w:t>,337</w:t>
            </w:r>
          </w:p>
        </w:tc>
        <w:tc>
          <w:tcPr>
            <w:tcW w:w="155" w:type="pct"/>
            <w:vAlign w:val="bottom"/>
          </w:tcPr>
          <w:p w14:paraId="1CF7F540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F886041" w14:textId="665D7C1E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349,950</w:t>
            </w:r>
          </w:p>
        </w:tc>
        <w:tc>
          <w:tcPr>
            <w:tcW w:w="151" w:type="pct"/>
            <w:vAlign w:val="bottom"/>
          </w:tcPr>
          <w:p w14:paraId="5DE18CCE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0E3A9F5" w14:textId="5C1380CB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203,258</w:t>
            </w:r>
          </w:p>
        </w:tc>
        <w:tc>
          <w:tcPr>
            <w:tcW w:w="155" w:type="pct"/>
            <w:vAlign w:val="bottom"/>
          </w:tcPr>
          <w:p w14:paraId="28FBDDCB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1787AA7" w14:textId="4717CA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190,187</w:t>
            </w:r>
          </w:p>
        </w:tc>
      </w:tr>
      <w:tr w:rsidR="00CF3DC1" w:rsidRPr="00C57E9F" w14:paraId="6E23ACB9" w14:textId="77777777" w:rsidTr="00572CEB">
        <w:trPr>
          <w:trHeight w:val="113"/>
        </w:trPr>
        <w:tc>
          <w:tcPr>
            <w:tcW w:w="2243" w:type="pct"/>
          </w:tcPr>
          <w:p w14:paraId="198137BC" w14:textId="777777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73" w:type="pct"/>
            <w:shd w:val="clear" w:color="auto" w:fill="auto"/>
          </w:tcPr>
          <w:p w14:paraId="0D43DE99" w14:textId="5A1AE65E" w:rsidR="00CF3DC1" w:rsidRPr="00C57E9F" w:rsidRDefault="001C2A43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12670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12670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55" w:type="pct"/>
            <w:vAlign w:val="bottom"/>
          </w:tcPr>
          <w:p w14:paraId="7FBF4901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86098C2" w14:textId="3852E351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73E6D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2,404</w:t>
            </w:r>
          </w:p>
        </w:tc>
        <w:tc>
          <w:tcPr>
            <w:tcW w:w="151" w:type="pct"/>
            <w:vAlign w:val="bottom"/>
          </w:tcPr>
          <w:p w14:paraId="5CD12BCF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F8A7C2A" w14:textId="7340CD26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62,796</w:t>
            </w:r>
          </w:p>
        </w:tc>
        <w:tc>
          <w:tcPr>
            <w:tcW w:w="155" w:type="pct"/>
            <w:vAlign w:val="bottom"/>
          </w:tcPr>
          <w:p w14:paraId="5ECA3A89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F348D76" w14:textId="76BF193C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57,350</w:t>
            </w:r>
          </w:p>
        </w:tc>
      </w:tr>
      <w:tr w:rsidR="00CF3DC1" w:rsidRPr="00C57E9F" w14:paraId="3291B9CC" w14:textId="77777777" w:rsidTr="00572CEB">
        <w:trPr>
          <w:trHeight w:val="113"/>
        </w:trPr>
        <w:tc>
          <w:tcPr>
            <w:tcW w:w="2243" w:type="pct"/>
          </w:tcPr>
          <w:p w14:paraId="4D21CDAD" w14:textId="750F5AC2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73" w:type="pct"/>
            <w:shd w:val="clear" w:color="auto" w:fill="auto"/>
          </w:tcPr>
          <w:p w14:paraId="24DC495B" w14:textId="0DBA22A8" w:rsidR="00CF3DC1" w:rsidRPr="00C57E9F" w:rsidRDefault="002608A5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58,973</w:t>
            </w:r>
          </w:p>
        </w:tc>
        <w:tc>
          <w:tcPr>
            <w:tcW w:w="155" w:type="pct"/>
            <w:vAlign w:val="bottom"/>
          </w:tcPr>
          <w:p w14:paraId="31F6E3ED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792D9F4" w14:textId="710D180E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136,772</w:t>
            </w:r>
          </w:p>
        </w:tc>
        <w:tc>
          <w:tcPr>
            <w:tcW w:w="151" w:type="pct"/>
            <w:vAlign w:val="bottom"/>
          </w:tcPr>
          <w:p w14:paraId="07C06433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D0A3FC" w14:textId="180B301B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10,507</w:t>
            </w:r>
          </w:p>
        </w:tc>
        <w:tc>
          <w:tcPr>
            <w:tcW w:w="155" w:type="pct"/>
            <w:vAlign w:val="bottom"/>
          </w:tcPr>
          <w:p w14:paraId="312FE1E0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F91470" w14:textId="1C38031E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9,358</w:t>
            </w:r>
          </w:p>
        </w:tc>
      </w:tr>
      <w:tr w:rsidR="00CF3DC1" w:rsidRPr="00C57E9F" w14:paraId="09555477" w14:textId="77777777" w:rsidTr="00572CEB">
        <w:trPr>
          <w:trHeight w:val="113"/>
        </w:trPr>
        <w:tc>
          <w:tcPr>
            <w:tcW w:w="2243" w:type="pct"/>
          </w:tcPr>
          <w:p w14:paraId="799B41EE" w14:textId="777777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73" w:type="pct"/>
            <w:shd w:val="clear" w:color="auto" w:fill="auto"/>
          </w:tcPr>
          <w:p w14:paraId="543D39BA" w14:textId="34966B1B" w:rsidR="00CF3DC1" w:rsidRPr="00C57E9F" w:rsidRDefault="00D10DBF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104,441</w:t>
            </w:r>
          </w:p>
        </w:tc>
        <w:tc>
          <w:tcPr>
            <w:tcW w:w="155" w:type="pct"/>
            <w:vAlign w:val="bottom"/>
          </w:tcPr>
          <w:p w14:paraId="4BDC6E8F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28A438E" w14:textId="1E60C1EE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100,068</w:t>
            </w:r>
          </w:p>
        </w:tc>
        <w:tc>
          <w:tcPr>
            <w:tcW w:w="151" w:type="pct"/>
            <w:vAlign w:val="bottom"/>
          </w:tcPr>
          <w:p w14:paraId="6D4E9618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E10C0E" w14:textId="004134AF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64,303</w:t>
            </w:r>
          </w:p>
        </w:tc>
        <w:tc>
          <w:tcPr>
            <w:tcW w:w="155" w:type="pct"/>
            <w:vAlign w:val="bottom"/>
          </w:tcPr>
          <w:p w14:paraId="2698604F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EB38DD7" w14:textId="2BDC542A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63,253</w:t>
            </w:r>
          </w:p>
        </w:tc>
      </w:tr>
      <w:tr w:rsidR="00CF3DC1" w:rsidRPr="00C57E9F" w14:paraId="31E0BA04" w14:textId="77777777" w:rsidTr="00572CEB">
        <w:trPr>
          <w:trHeight w:val="113"/>
        </w:trPr>
        <w:tc>
          <w:tcPr>
            <w:tcW w:w="2243" w:type="pct"/>
          </w:tcPr>
          <w:p w14:paraId="2996072A" w14:textId="777777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B9D96FE" w14:textId="03C9305B" w:rsidR="00CF3DC1" w:rsidRPr="00C57E9F" w:rsidRDefault="00D10DBF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48,125</w:t>
            </w:r>
          </w:p>
        </w:tc>
        <w:tc>
          <w:tcPr>
            <w:tcW w:w="155" w:type="pct"/>
            <w:vAlign w:val="bottom"/>
          </w:tcPr>
          <w:p w14:paraId="67B68C13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128B434" w14:textId="00FC9038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49,538</w:t>
            </w:r>
          </w:p>
        </w:tc>
        <w:tc>
          <w:tcPr>
            <w:tcW w:w="151" w:type="pct"/>
            <w:vAlign w:val="bottom"/>
          </w:tcPr>
          <w:p w14:paraId="71962008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2757B763" w14:textId="608ECBE1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40,714</w:t>
            </w:r>
          </w:p>
        </w:tc>
        <w:tc>
          <w:tcPr>
            <w:tcW w:w="155" w:type="pct"/>
            <w:vAlign w:val="bottom"/>
          </w:tcPr>
          <w:p w14:paraId="6B231AC4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3CC6CE2F" w14:textId="3E95A6ED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41,240</w:t>
            </w:r>
          </w:p>
        </w:tc>
      </w:tr>
      <w:tr w:rsidR="00CF3DC1" w:rsidRPr="00C57E9F" w14:paraId="1B14F33B" w14:textId="77777777" w:rsidTr="00572CEB">
        <w:trPr>
          <w:trHeight w:val="113"/>
        </w:trPr>
        <w:tc>
          <w:tcPr>
            <w:tcW w:w="2243" w:type="pct"/>
          </w:tcPr>
          <w:p w14:paraId="7EBF2B84" w14:textId="77777777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</w:p>
          <w:p w14:paraId="154CF63C" w14:textId="5BF91F5E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48F19EA" w14:textId="00AE911D" w:rsidR="00CF3DC1" w:rsidRPr="00C57E9F" w:rsidRDefault="00CF3DC1" w:rsidP="00D1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10DBF" w:rsidRPr="00C57E9F">
              <w:rPr>
                <w:rFonts w:ascii="Browallia New" w:hAnsi="Browallia New" w:cs="Browallia New"/>
                <w:sz w:val="28"/>
                <w:szCs w:val="28"/>
              </w:rPr>
              <w:t>32,911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" w:type="pct"/>
            <w:vAlign w:val="bottom"/>
          </w:tcPr>
          <w:p w14:paraId="40E1EFBD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6B6F54F" w14:textId="74357621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(14,290)</w:t>
            </w:r>
          </w:p>
        </w:tc>
        <w:tc>
          <w:tcPr>
            <w:tcW w:w="151" w:type="pct"/>
            <w:vAlign w:val="bottom"/>
          </w:tcPr>
          <w:p w14:paraId="23EDB4C3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13C673E" w14:textId="17B6AA5C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(44,657)</w:t>
            </w:r>
          </w:p>
        </w:tc>
        <w:tc>
          <w:tcPr>
            <w:tcW w:w="155" w:type="pct"/>
            <w:vAlign w:val="bottom"/>
          </w:tcPr>
          <w:p w14:paraId="35519D86" w14:textId="77777777" w:rsidR="00CF3DC1" w:rsidRPr="00C57E9F" w:rsidRDefault="00CF3DC1" w:rsidP="00CF3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714FC04" w14:textId="0E319982" w:rsidR="00CF3DC1" w:rsidRPr="00C57E9F" w:rsidRDefault="00CF3DC1" w:rsidP="00CF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(18,571)</w:t>
            </w:r>
          </w:p>
        </w:tc>
      </w:tr>
    </w:tbl>
    <w:p w14:paraId="43B94E14" w14:textId="77777777" w:rsidR="0025032D" w:rsidRPr="00C57E9F" w:rsidRDefault="0025032D" w:rsidP="007A5E14">
      <w:pPr>
        <w:pStyle w:val="CordiaNew"/>
        <w:tabs>
          <w:tab w:val="clear" w:pos="4153"/>
          <w:tab w:val="left" w:pos="441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39BE15E" w14:textId="196D97E4" w:rsidR="00B9427B" w:rsidRPr="00C57E9F" w:rsidRDefault="00B9427B" w:rsidP="00572CE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</w:p>
    <w:p w14:paraId="7E218F3D" w14:textId="77777777" w:rsidR="00691D21" w:rsidRPr="00C57E9F" w:rsidRDefault="00691D21" w:rsidP="00AE6BB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ED9F50A" w14:textId="24013BDE" w:rsidR="00EF4E7C" w:rsidRPr="00C57E9F" w:rsidRDefault="00B9427B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C57E9F">
        <w:rPr>
          <w:rFonts w:ascii="Browallia New" w:hAnsi="Browallia New" w:cs="Browallia New"/>
          <w:sz w:val="28"/>
          <w:szCs w:val="28"/>
        </w:rPr>
        <w:t>(1)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ข้อมูลรายได้และกำไรขั้นต้นตามส่วนงานของบริษัทและบริษัทย่อยสำหรับปีสิ้นสุดวันที่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6F5FB2"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C57E9F">
        <w:rPr>
          <w:rFonts w:ascii="Browallia New" w:hAnsi="Browallia New" w:cs="Browallia New"/>
          <w:sz w:val="28"/>
          <w:szCs w:val="28"/>
        </w:rPr>
        <w:t xml:space="preserve"> 25</w:t>
      </w:r>
      <w:r w:rsidR="00B11C16" w:rsidRPr="00C57E9F">
        <w:rPr>
          <w:rFonts w:ascii="Browallia New" w:hAnsi="Browallia New" w:cs="Browallia New"/>
          <w:sz w:val="28"/>
          <w:szCs w:val="28"/>
        </w:rPr>
        <w:t>6</w:t>
      </w:r>
      <w:r w:rsidR="006F5FB2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C76308" w:rsidRPr="00C57E9F">
        <w:rPr>
          <w:rFonts w:ascii="Browallia New" w:hAnsi="Browallia New" w:cs="Browallia New"/>
          <w:sz w:val="28"/>
          <w:szCs w:val="28"/>
        </w:rPr>
        <w:t>6</w:t>
      </w:r>
      <w:r w:rsidR="006F5FB2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5B579FD4" w14:textId="0F64BDD3" w:rsidR="007F7C10" w:rsidRPr="00C57E9F" w:rsidRDefault="007F7C10" w:rsidP="001C5189">
      <w:pPr>
        <w:tabs>
          <w:tab w:val="clear" w:pos="454"/>
          <w:tab w:val="left" w:pos="851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5D3F2D" w14:textId="77777777" w:rsidR="00AF4597" w:rsidRPr="00C57E9F" w:rsidRDefault="00AF4597" w:rsidP="001C5189">
      <w:pPr>
        <w:tabs>
          <w:tab w:val="clear" w:pos="454"/>
          <w:tab w:val="left" w:pos="851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5"/>
        <w:gridCol w:w="236"/>
        <w:gridCol w:w="904"/>
        <w:gridCol w:w="236"/>
        <w:gridCol w:w="667"/>
        <w:gridCol w:w="197"/>
        <w:gridCol w:w="628"/>
        <w:gridCol w:w="743"/>
        <w:gridCol w:w="900"/>
        <w:gridCol w:w="846"/>
        <w:gridCol w:w="747"/>
        <w:gridCol w:w="792"/>
      </w:tblGrid>
      <w:tr w:rsidR="007F7C10" w:rsidRPr="00C57E9F" w14:paraId="69F2F3A2" w14:textId="77777777" w:rsidTr="00333480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6F2CC3E9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2364C0A6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40" w:type="dxa"/>
            <w:gridSpan w:val="2"/>
          </w:tcPr>
          <w:p w14:paraId="2B4B55E9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right w:val="nil"/>
            </w:tcBorders>
          </w:tcPr>
          <w:p w14:paraId="6B3F75A5" w14:textId="28219484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656" w:type="dxa"/>
            <w:gridSpan w:val="6"/>
            <w:tcBorders>
              <w:left w:val="nil"/>
              <w:bottom w:val="nil"/>
            </w:tcBorders>
          </w:tcPr>
          <w:p w14:paraId="7C9136DF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7F7C10" w:rsidRPr="00C57E9F" w14:paraId="2BE0912B" w14:textId="77777777" w:rsidTr="00333480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287979FA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53A771" w14:textId="77777777" w:rsidR="007F7C10" w:rsidRPr="00C57E9F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60" w:type="dxa"/>
            <w:gridSpan w:val="10"/>
          </w:tcPr>
          <w:p w14:paraId="5749236A" w14:textId="042B89D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F7C10" w:rsidRPr="00C57E9F" w14:paraId="6AACB50A" w14:textId="77777777" w:rsidTr="00333480">
        <w:trPr>
          <w:trHeight w:val="269"/>
        </w:trPr>
        <w:tc>
          <w:tcPr>
            <w:tcW w:w="2185" w:type="dxa"/>
            <w:tcBorders>
              <w:right w:val="nil"/>
            </w:tcBorders>
          </w:tcPr>
          <w:p w14:paraId="612DFB88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84BC33" w14:textId="77777777" w:rsidR="007F7C10" w:rsidRPr="00C57E9F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60" w:type="dxa"/>
            <w:gridSpan w:val="10"/>
          </w:tcPr>
          <w:p w14:paraId="3C17733D" w14:textId="454B6594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ปี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F7C10" w:rsidRPr="00C57E9F" w14:paraId="3A916490" w14:textId="77777777" w:rsidTr="005B451E">
        <w:trPr>
          <w:trHeight w:val="491"/>
        </w:trPr>
        <w:tc>
          <w:tcPr>
            <w:tcW w:w="2185" w:type="dxa"/>
            <w:tcBorders>
              <w:right w:val="nil"/>
            </w:tcBorders>
          </w:tcPr>
          <w:p w14:paraId="7EAA1E37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622CC879" w14:textId="77777777" w:rsidR="007F7C10" w:rsidRPr="00C57E9F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7" w:type="dxa"/>
            <w:gridSpan w:val="3"/>
            <w:tcBorders>
              <w:left w:val="nil"/>
              <w:bottom w:val="nil"/>
            </w:tcBorders>
            <w:vAlign w:val="bottom"/>
          </w:tcPr>
          <w:p w14:paraId="5F561F29" w14:textId="1734DDC7" w:rsidR="007F7C10" w:rsidRPr="00C57E9F" w:rsidRDefault="007F7C10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568" w:type="dxa"/>
            <w:gridSpan w:val="3"/>
            <w:tcBorders>
              <w:bottom w:val="nil"/>
            </w:tcBorders>
            <w:vAlign w:val="bottom"/>
          </w:tcPr>
          <w:p w14:paraId="05F6596A" w14:textId="7777777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6D0F21A" w14:textId="7777777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46" w:type="dxa"/>
            <w:gridSpan w:val="2"/>
            <w:tcBorders>
              <w:top w:val="nil"/>
              <w:bottom w:val="nil"/>
            </w:tcBorders>
            <w:vAlign w:val="bottom"/>
          </w:tcPr>
          <w:p w14:paraId="28E4AAEF" w14:textId="7777777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677E6458" w14:textId="7777777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539" w:type="dxa"/>
            <w:gridSpan w:val="2"/>
            <w:tcBorders>
              <w:top w:val="nil"/>
              <w:bottom w:val="nil"/>
            </w:tcBorders>
            <w:vAlign w:val="bottom"/>
          </w:tcPr>
          <w:p w14:paraId="76DC75C8" w14:textId="7777777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29F767E" w14:textId="77777777" w:rsidR="007F7C10" w:rsidRPr="00C57E9F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52798" w:rsidRPr="00C57E9F" w14:paraId="65DBF786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76CBC945" w14:textId="77777777" w:rsidR="00752798" w:rsidRPr="00C57E9F" w:rsidRDefault="00752798" w:rsidP="0075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2F54E90" w14:textId="7D6B5977" w:rsidR="00752798" w:rsidRPr="00C57E9F" w:rsidRDefault="00752798" w:rsidP="007527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E8A97BB" w14:textId="048C37B2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</w:tcPr>
          <w:p w14:paraId="17D38C68" w14:textId="497CD32F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825" w:type="dxa"/>
            <w:gridSpan w:val="2"/>
            <w:tcBorders>
              <w:top w:val="nil"/>
              <w:bottom w:val="nil"/>
            </w:tcBorders>
          </w:tcPr>
          <w:p w14:paraId="29BE3E10" w14:textId="41000F2B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43" w:type="dxa"/>
            <w:tcBorders>
              <w:top w:val="nil"/>
              <w:bottom w:val="nil"/>
            </w:tcBorders>
          </w:tcPr>
          <w:p w14:paraId="025FB2D9" w14:textId="108037C0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5CE9CD" w14:textId="58B6169E" w:rsidR="00752798" w:rsidRPr="00C57E9F" w:rsidRDefault="00752798" w:rsidP="00BF1B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ind w:left="-108"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03823572" w14:textId="633B3F97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47" w:type="dxa"/>
            <w:tcBorders>
              <w:top w:val="nil"/>
              <w:bottom w:val="nil"/>
            </w:tcBorders>
          </w:tcPr>
          <w:p w14:paraId="354903F9" w14:textId="3192F1A4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D2A2BB7" w14:textId="3B470287" w:rsidR="00752798" w:rsidRPr="00C57E9F" w:rsidRDefault="00752798" w:rsidP="0075279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</w:tr>
      <w:tr w:rsidR="007F7C10" w:rsidRPr="00C57E9F" w14:paraId="5AEEABF6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42B3CD09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6CDA7B1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476957B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</w:tcPr>
          <w:p w14:paraId="1AA6E77A" w14:textId="55EBDC7D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</w:tcPr>
          <w:p w14:paraId="100AF350" w14:textId="77777777" w:rsidR="007F7C10" w:rsidRPr="00C57E9F" w:rsidRDefault="007F7C10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0F24FC30" w14:textId="77777777" w:rsidR="007F7C10" w:rsidRPr="00C57E9F" w:rsidRDefault="007F7C10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EB72CA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1B9F6F73" w14:textId="77777777" w:rsidR="007F7C10" w:rsidRPr="00C57E9F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</w:tcPr>
          <w:p w14:paraId="4E834DDE" w14:textId="77777777" w:rsidR="007F7C10" w:rsidRPr="00C57E9F" w:rsidRDefault="007F7C10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1E4F153E" w14:textId="77777777" w:rsidR="007F7C10" w:rsidRPr="00C57E9F" w:rsidRDefault="007F7C10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A3F27" w:rsidRPr="00C57E9F" w14:paraId="0F22A7E7" w14:textId="77777777" w:rsidTr="00C57E9F">
        <w:trPr>
          <w:trHeight w:val="409"/>
        </w:trPr>
        <w:tc>
          <w:tcPr>
            <w:tcW w:w="2185" w:type="dxa"/>
            <w:tcBorders>
              <w:right w:val="nil"/>
            </w:tcBorders>
          </w:tcPr>
          <w:p w14:paraId="1147DE4D" w14:textId="180EDD3B" w:rsidR="00BA3F27" w:rsidRPr="00C57E9F" w:rsidRDefault="00BA3F27" w:rsidP="00BA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F2F6" w14:textId="1247D6AB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CE9A6FC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14FF69B" w14:textId="11BEB9C6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1,736,795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1996F6A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0A089AE" w14:textId="0AB80B62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1,828,053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CEA889" w14:textId="0B2F9E6C" w:rsidR="00BA3F27" w:rsidRPr="00C57E9F" w:rsidRDefault="00BA3F27" w:rsidP="00C57E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184,682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8245ED2" w14:textId="349CB16E" w:rsidR="00BA3F27" w:rsidRPr="00C57E9F" w:rsidRDefault="00BA3F27" w:rsidP="00BA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232,061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5669F8" w14:textId="0F6DEF9C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C141B" w14:textId="6A456A56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C0E73" w14:textId="492C4F50" w:rsidR="00BA3F27" w:rsidRPr="00C57E9F" w:rsidRDefault="00BA3F27" w:rsidP="00BA3F27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1,921,477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325ED" w14:textId="446B18DA" w:rsidR="00BA3F27" w:rsidRPr="00C57E9F" w:rsidRDefault="00BA3F27" w:rsidP="00BA3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2,060,114</w:t>
            </w:r>
          </w:p>
        </w:tc>
      </w:tr>
      <w:tr w:rsidR="00BA3F27" w:rsidRPr="00C57E9F" w14:paraId="54245CE3" w14:textId="77777777" w:rsidTr="00C57E9F">
        <w:trPr>
          <w:trHeight w:val="331"/>
        </w:trPr>
        <w:tc>
          <w:tcPr>
            <w:tcW w:w="2185" w:type="dxa"/>
            <w:tcBorders>
              <w:right w:val="nil"/>
            </w:tcBorders>
          </w:tcPr>
          <w:p w14:paraId="3F90023D" w14:textId="77777777" w:rsidR="00BA3F27" w:rsidRPr="00C57E9F" w:rsidRDefault="00BA3F27" w:rsidP="00BA3F27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B647" w14:textId="5110FC60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25BD075" w14:textId="77777777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8B7B995" w14:textId="72FB6B99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19,413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71496F3" w14:textId="77777777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D078CA5" w14:textId="613B9D76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21,690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B8163" w14:textId="3B012818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10,435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2F8F9F16" w14:textId="7A4F893F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1,004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6ECF4" w14:textId="7DE76499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(29,848)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D1DF0" w14:textId="0E58D81A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(22,694)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25D19" w14:textId="0E6475D6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A6AE9" w14:textId="60173830" w:rsidR="00BA3F27" w:rsidRPr="00C57E9F" w:rsidRDefault="00BA3F27" w:rsidP="00C57E9F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</w:tr>
      <w:tr w:rsidR="00BA3F27" w:rsidRPr="00C57E9F" w14:paraId="10199CD7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120C4E0E" w14:textId="77777777" w:rsidR="00BA3F27" w:rsidRPr="00C57E9F" w:rsidRDefault="00BA3F27" w:rsidP="00BA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1D8A" w14:textId="13AEDB13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A8C5133" w14:textId="5B02D1B8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1,756,208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44928A7" w14:textId="6F017389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1,849,743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94956" w14:textId="1C3F0DEC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195,117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5A6F4AB2" w14:textId="5851303E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233,065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1826D" w14:textId="1C46565C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(29,848)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581CA" w14:textId="016719EB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(22,694)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0F553" w14:textId="3DD08B9D" w:rsidR="00BA3F27" w:rsidRPr="00C57E9F" w:rsidRDefault="00BA3F27" w:rsidP="00BA3F27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1,921,477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7446" w14:textId="6F98D79E" w:rsidR="00BA3F27" w:rsidRPr="00C57E9F" w:rsidRDefault="00BA3F27" w:rsidP="00BA3F27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2,060,114</w:t>
            </w:r>
          </w:p>
        </w:tc>
      </w:tr>
      <w:tr w:rsidR="00BA3F27" w:rsidRPr="00C57E9F" w14:paraId="6E961E23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4FF99ED5" w14:textId="77777777" w:rsidR="00BA3F27" w:rsidRPr="00C57E9F" w:rsidRDefault="00BA3F27" w:rsidP="00BA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F4478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1A02896F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E5F38FE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1A6806" w14:textId="77777777" w:rsidR="00BA3F27" w:rsidRPr="00C57E9F" w:rsidRDefault="00BA3F27" w:rsidP="00BA3F27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E15A2D8" w14:textId="77777777" w:rsidR="00BA3F27" w:rsidRPr="00C57E9F" w:rsidRDefault="00BA3F27" w:rsidP="00BA3F2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50B31" w14:textId="77777777" w:rsidR="00BA3F27" w:rsidRPr="00C57E9F" w:rsidRDefault="00BA3F27" w:rsidP="00BA3F27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B1EA8" w14:textId="77777777" w:rsidR="00BA3F27" w:rsidRPr="00C57E9F" w:rsidRDefault="00BA3F27" w:rsidP="00BA3F27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3F44A" w14:textId="77777777" w:rsidR="00BA3F27" w:rsidRPr="00C57E9F" w:rsidRDefault="00BA3F27" w:rsidP="00BA3F27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F8BE1" w14:textId="77777777" w:rsidR="00BA3F27" w:rsidRPr="00C57E9F" w:rsidRDefault="00BA3F27" w:rsidP="00BA3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A3F27" w:rsidRPr="00C57E9F" w14:paraId="24BF8F6A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12BB6709" w14:textId="26E2CDBE" w:rsidR="00BA3F27" w:rsidRPr="00C57E9F" w:rsidRDefault="00BA3F27" w:rsidP="00BA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ประเภทของการรับรู้รายได้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6EAE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CDEDBB4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C9F8812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33E1CC" w14:textId="77777777" w:rsidR="00BA3F27" w:rsidRPr="00C57E9F" w:rsidRDefault="00BA3F27" w:rsidP="00BA3F27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146A1EFC" w14:textId="77777777" w:rsidR="00BA3F27" w:rsidRPr="00C57E9F" w:rsidRDefault="00BA3F27" w:rsidP="00BA3F2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37526" w14:textId="77777777" w:rsidR="00BA3F27" w:rsidRPr="00C57E9F" w:rsidRDefault="00BA3F27" w:rsidP="00BA3F27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21735" w14:textId="77777777" w:rsidR="00BA3F27" w:rsidRPr="00C57E9F" w:rsidRDefault="00BA3F27" w:rsidP="00BA3F27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13562" w14:textId="77777777" w:rsidR="00BA3F27" w:rsidRPr="00C57E9F" w:rsidRDefault="00BA3F27" w:rsidP="00BA3F27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99E01" w14:textId="77777777" w:rsidR="00BA3F27" w:rsidRPr="00C57E9F" w:rsidRDefault="00BA3F27" w:rsidP="00BA3F27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A3F27" w:rsidRPr="00C57E9F" w14:paraId="70C80546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46736794" w14:textId="61DBD633" w:rsidR="00BA3F27" w:rsidRPr="00C57E9F" w:rsidRDefault="00BA3F27" w:rsidP="00BA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6CC2" w14:textId="77777777" w:rsidR="00BA3F27" w:rsidRPr="00C57E9F" w:rsidRDefault="00BA3F27" w:rsidP="00BA3F2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05AE4012" w14:textId="11C139C3" w:rsidR="00BA3F27" w:rsidRPr="00C57E9F" w:rsidRDefault="00BA3F27" w:rsidP="006A6178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1,699,705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8DCB41B" w14:textId="5C425171" w:rsidR="00BA3F27" w:rsidRPr="00C57E9F" w:rsidRDefault="00BA3F27" w:rsidP="006A6178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>1,849,743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F620D1" w14:textId="5708A111" w:rsidR="00BA3F27" w:rsidRPr="00C57E9F" w:rsidRDefault="00BA3F27" w:rsidP="006A6178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71,359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1E559D76" w14:textId="773B4BC4" w:rsidR="00BA3F27" w:rsidRPr="00C347BE" w:rsidRDefault="00BA3F27" w:rsidP="006A617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 xml:space="preserve">     </w:t>
            </w:r>
            <w:r w:rsidR="00297D1E"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>63,728</w:t>
            </w: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 xml:space="preserve">    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67FCC" w14:textId="1ACE51DD" w:rsidR="00BA3F27" w:rsidRPr="00C57E9F" w:rsidRDefault="00BA3F27" w:rsidP="006A6178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(29,848)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19D56" w14:textId="4A6CA401" w:rsidR="00BA3F27" w:rsidRPr="00C57E9F" w:rsidRDefault="00BA3F27" w:rsidP="006A6178">
            <w:pPr>
              <w:tabs>
                <w:tab w:val="clear" w:pos="680"/>
                <w:tab w:val="left" w:pos="0"/>
              </w:tabs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297D1E"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>(22,694)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B91F" w14:textId="7F67989F" w:rsidR="00BA3F27" w:rsidRPr="00C57E9F" w:rsidRDefault="00BA3F27" w:rsidP="006A6178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1,741,216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39BAD" w14:textId="44DC855E" w:rsidR="00BA3F27" w:rsidRPr="00C347BE" w:rsidRDefault="00297D1E" w:rsidP="006A6178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>1,890,777</w:t>
            </w:r>
          </w:p>
        </w:tc>
      </w:tr>
      <w:tr w:rsidR="00297D1E" w:rsidRPr="00C57E9F" w14:paraId="509217AE" w14:textId="77777777" w:rsidTr="00C57E9F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3BC5E3B0" w14:textId="411D62D1" w:rsidR="00297D1E" w:rsidRPr="00C57E9F" w:rsidRDefault="00297D1E" w:rsidP="0029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B75F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FD38896" w14:textId="54AFAB94" w:rsidR="00297D1E" w:rsidRPr="00C57E9F" w:rsidRDefault="00297D1E" w:rsidP="00C57E9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56,503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12BAA7F" w14:textId="0F34736F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</w:tcPr>
          <w:p w14:paraId="6338B954" w14:textId="65CB8543" w:rsidR="00297D1E" w:rsidRPr="00C57E9F" w:rsidRDefault="00297D1E" w:rsidP="00297D1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123,758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</w:tcPr>
          <w:p w14:paraId="122ABAA3" w14:textId="0CC5675B" w:rsidR="00297D1E" w:rsidRPr="00C347BE" w:rsidRDefault="00297D1E" w:rsidP="00C57E9F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 xml:space="preserve">    169,337   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C46C101" w14:textId="738B8124" w:rsidR="00297D1E" w:rsidRPr="00C57E9F" w:rsidRDefault="00297D1E" w:rsidP="00297D1E">
            <w:pPr>
              <w:tabs>
                <w:tab w:val="left" w:pos="0"/>
              </w:tabs>
              <w:ind w:left="-108" w:right="-3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</w:tcPr>
          <w:p w14:paraId="11670946" w14:textId="7823A616" w:rsidR="00297D1E" w:rsidRPr="00C57E9F" w:rsidRDefault="00297D1E" w:rsidP="00297D1E">
            <w:pPr>
              <w:tabs>
                <w:tab w:val="clear" w:pos="680"/>
                <w:tab w:val="left" w:pos="0"/>
              </w:tabs>
              <w:ind w:left="-108" w:right="-24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B87F7" w14:textId="3ACE2467" w:rsidR="00297D1E" w:rsidRPr="00C57E9F" w:rsidRDefault="00297D1E" w:rsidP="00297D1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180,261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14:paraId="58FBD7C9" w14:textId="5ABF22BD" w:rsidR="00297D1E" w:rsidRPr="00C347BE" w:rsidRDefault="00297D1E" w:rsidP="00297D1E">
            <w:pPr>
              <w:tabs>
                <w:tab w:val="left" w:pos="522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  <w:t xml:space="preserve">    169,337   </w:t>
            </w:r>
          </w:p>
        </w:tc>
      </w:tr>
      <w:tr w:rsidR="00297D1E" w:rsidRPr="00C57E9F" w14:paraId="1CBB01C7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6071BDE3" w14:textId="77777777" w:rsidR="00297D1E" w:rsidRPr="00C57E9F" w:rsidRDefault="00297D1E" w:rsidP="0029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ACA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7D4EB63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E56EAB1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7644D7" w14:textId="77777777" w:rsidR="00297D1E" w:rsidRPr="00C57E9F" w:rsidRDefault="00297D1E" w:rsidP="00297D1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F3BE350" w14:textId="77777777" w:rsidR="00297D1E" w:rsidRPr="00C57E9F" w:rsidRDefault="00297D1E" w:rsidP="00297D1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C73E3" w14:textId="77777777" w:rsidR="00297D1E" w:rsidRPr="00C57E9F" w:rsidRDefault="00297D1E" w:rsidP="00297D1E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6C72D" w14:textId="77777777" w:rsidR="00297D1E" w:rsidRPr="00C57E9F" w:rsidRDefault="00297D1E" w:rsidP="00297D1E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3B88E" w14:textId="77777777" w:rsidR="00297D1E" w:rsidRPr="00C57E9F" w:rsidRDefault="00297D1E" w:rsidP="00297D1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BE3B2" w14:textId="77777777" w:rsidR="00297D1E" w:rsidRPr="00C57E9F" w:rsidRDefault="00297D1E" w:rsidP="00297D1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97D1E" w:rsidRPr="00C57E9F" w14:paraId="2739E4CD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  <w:vAlign w:val="bottom"/>
          </w:tcPr>
          <w:p w14:paraId="41A29DE0" w14:textId="77777777" w:rsidR="00297D1E" w:rsidRPr="00C57E9F" w:rsidRDefault="00297D1E" w:rsidP="00297D1E">
            <w:pPr>
              <w:spacing w:line="240" w:lineRule="auto"/>
              <w:ind w:left="155" w:right="-14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75F1" w14:textId="36172678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ADA6B16" w14:textId="744F3051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624,387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8AC50AE" w14:textId="25BA5292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649,877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59FEA8B" w14:textId="55567EF9" w:rsidR="00297D1E" w:rsidRPr="00C57E9F" w:rsidRDefault="00297D1E" w:rsidP="00297D1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(43,307)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02F5AD58" w14:textId="3DB4AC31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(22,995)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07AA17" w14:textId="6D1E65F4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(966)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F14F2C7" w14:textId="6B59EFE3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2,229</w:t>
            </w:r>
          </w:p>
        </w:tc>
        <w:tc>
          <w:tcPr>
            <w:tcW w:w="747" w:type="dxa"/>
            <w:tcBorders>
              <w:top w:val="nil"/>
            </w:tcBorders>
            <w:shd w:val="clear" w:color="auto" w:fill="auto"/>
            <w:vAlign w:val="bottom"/>
          </w:tcPr>
          <w:p w14:paraId="31B26C2C" w14:textId="5C3E65E5" w:rsidR="00297D1E" w:rsidRPr="00C57E9F" w:rsidRDefault="00297D1E" w:rsidP="00297D1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580,114</w:t>
            </w:r>
          </w:p>
        </w:tc>
        <w:tc>
          <w:tcPr>
            <w:tcW w:w="792" w:type="dxa"/>
            <w:tcBorders>
              <w:top w:val="nil"/>
            </w:tcBorders>
            <w:shd w:val="clear" w:color="auto" w:fill="auto"/>
            <w:vAlign w:val="bottom"/>
          </w:tcPr>
          <w:p w14:paraId="24ECB073" w14:textId="5594B3FF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629,111</w:t>
            </w:r>
          </w:p>
        </w:tc>
      </w:tr>
      <w:tr w:rsidR="00297D1E" w:rsidRPr="00C57E9F" w14:paraId="0E6ACE3F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730B48B6" w14:textId="77777777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6FD2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415EDBE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35B8EF3" w14:textId="584B1949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87DAF0" w14:textId="77777777" w:rsidR="00297D1E" w:rsidRPr="00C57E9F" w:rsidRDefault="00297D1E" w:rsidP="00297D1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8E72126" w14:textId="77777777" w:rsidR="00297D1E" w:rsidRPr="00C57E9F" w:rsidRDefault="00297D1E" w:rsidP="00297D1E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65EF814C" w14:textId="77777777" w:rsidR="00297D1E" w:rsidRPr="00C57E9F" w:rsidRDefault="00297D1E" w:rsidP="00297D1E">
            <w:pPr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3040404A" w14:textId="77777777" w:rsidR="00297D1E" w:rsidRPr="00C57E9F" w:rsidRDefault="00297D1E" w:rsidP="00297D1E">
            <w:pPr>
              <w:tabs>
                <w:tab w:val="clear" w:pos="68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BEF1E24" w14:textId="227913F2" w:rsidR="00297D1E" w:rsidRPr="00C57E9F" w:rsidRDefault="00297D1E" w:rsidP="00297D1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8,261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F641AF4" w14:textId="44CA112F" w:rsidR="00297D1E" w:rsidRPr="00C57E9F" w:rsidRDefault="00297D1E" w:rsidP="00297D1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2,302</w:t>
            </w:r>
          </w:p>
        </w:tc>
      </w:tr>
      <w:tr w:rsidR="00297D1E" w:rsidRPr="00C57E9F" w14:paraId="73AC6B1E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327704EE" w14:textId="77777777" w:rsidR="00297D1E" w:rsidRPr="00C57E9F" w:rsidRDefault="00297D1E" w:rsidP="00297D1E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E13A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75B431E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5411B7B" w14:textId="684E8543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C7F402" w14:textId="77777777" w:rsidR="00297D1E" w:rsidRPr="00C57E9F" w:rsidRDefault="00297D1E" w:rsidP="00297D1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0AE8BEA8" w14:textId="77777777" w:rsidR="00297D1E" w:rsidRPr="00C57E9F" w:rsidRDefault="00297D1E" w:rsidP="00297D1E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DE6E2EA" w14:textId="77777777" w:rsidR="00297D1E" w:rsidRPr="00C57E9F" w:rsidRDefault="00297D1E" w:rsidP="00297D1E">
            <w:pPr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3D9BE11B" w14:textId="77777777" w:rsidR="00297D1E" w:rsidRPr="00C57E9F" w:rsidRDefault="00297D1E" w:rsidP="00297D1E">
            <w:pPr>
              <w:tabs>
                <w:tab w:val="clear" w:pos="68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017A832" w14:textId="6A666004" w:rsidR="00297D1E" w:rsidRPr="00C57E9F" w:rsidRDefault="00297D1E" w:rsidP="00297D1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(83,372)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9C4268" w14:textId="1701FFDC" w:rsidR="00297D1E" w:rsidRPr="00C57E9F" w:rsidRDefault="00297D1E" w:rsidP="00297D1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(134,192)</w:t>
            </w:r>
          </w:p>
        </w:tc>
      </w:tr>
      <w:tr w:rsidR="00297D1E" w:rsidRPr="00C57E9F" w14:paraId="0CEACA15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389647D9" w14:textId="5B08A508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ัด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จ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23AC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452F33A8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F188781" w14:textId="732A9F53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1329D1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9381B7A" w14:textId="77777777" w:rsidR="00297D1E" w:rsidRPr="00C57E9F" w:rsidRDefault="00297D1E" w:rsidP="0029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8830E62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46CB9121" w14:textId="77777777" w:rsidR="00297D1E" w:rsidRPr="00C57E9F" w:rsidRDefault="00297D1E" w:rsidP="00297D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0A8B7C6D" w14:textId="399545E6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(95,122)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2431287B" w14:textId="71A4A2E5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,404)</w:t>
            </w:r>
          </w:p>
        </w:tc>
      </w:tr>
      <w:tr w:rsidR="00297D1E" w:rsidRPr="00C57E9F" w14:paraId="2B2428F3" w14:textId="77777777" w:rsidTr="005B451E">
        <w:trPr>
          <w:trHeight w:val="64"/>
        </w:trPr>
        <w:tc>
          <w:tcPr>
            <w:tcW w:w="2185" w:type="dxa"/>
            <w:tcBorders>
              <w:bottom w:val="nil"/>
              <w:right w:val="nil"/>
            </w:tcBorders>
          </w:tcPr>
          <w:p w14:paraId="6733D3C3" w14:textId="77777777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2B91147" w14:textId="1B6E07F4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BAD0" w14:textId="01E4D82D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D70BA46" w14:textId="77777777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83686AB" w14:textId="5D713C2A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(297,930)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653FF89" w14:textId="77777777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583BE97" w14:textId="7374399D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(556,488)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33789A" w14:textId="731C1900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(916,656)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53A68C4D" w14:textId="573E9C55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(53,869)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15671" w14:textId="3C892239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574,174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DF92E" w14:textId="7454B50C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254,417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D222A" w14:textId="1AACA153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(640,412)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97E6" w14:textId="0CFAAFF4" w:rsidR="00297D1E" w:rsidRPr="00C57E9F" w:rsidRDefault="00297D1E" w:rsidP="00297D1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(355,940)</w:t>
            </w:r>
          </w:p>
        </w:tc>
      </w:tr>
      <w:tr w:rsidR="00297D1E" w:rsidRPr="00C57E9F" w14:paraId="685E40D9" w14:textId="77777777" w:rsidTr="005B451E">
        <w:trPr>
          <w:trHeight w:val="269"/>
        </w:trPr>
        <w:tc>
          <w:tcPr>
            <w:tcW w:w="2185" w:type="dxa"/>
            <w:tcBorders>
              <w:bottom w:val="nil"/>
              <w:right w:val="nil"/>
            </w:tcBorders>
          </w:tcPr>
          <w:p w14:paraId="2543B650" w14:textId="77777777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F235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E293FA8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C19983F" w14:textId="3ED9373F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F27D2E" w14:textId="77777777" w:rsidR="00297D1E" w:rsidRPr="00C57E9F" w:rsidRDefault="00297D1E" w:rsidP="00297D1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2DB934D0" w14:textId="77777777" w:rsidR="00297D1E" w:rsidRPr="00C57E9F" w:rsidRDefault="00297D1E" w:rsidP="00297D1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BE701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9EA3A" w14:textId="77777777" w:rsidR="00297D1E" w:rsidRPr="00C57E9F" w:rsidRDefault="00297D1E" w:rsidP="00297D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B9D3E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C3C32" w14:textId="77777777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97D1E" w:rsidRPr="00C57E9F" w14:paraId="07DEB459" w14:textId="77777777" w:rsidTr="005B451E">
        <w:trPr>
          <w:trHeight w:val="269"/>
        </w:trPr>
        <w:tc>
          <w:tcPr>
            <w:tcW w:w="2185" w:type="dxa"/>
            <w:tcBorders>
              <w:top w:val="nil"/>
              <w:right w:val="nil"/>
            </w:tcBorders>
          </w:tcPr>
          <w:p w14:paraId="02EABA40" w14:textId="77777777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7CE92" w14:textId="51BF0CCD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0351CC5" w14:textId="6BF949B7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1,648,863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1ABC55B1" w14:textId="77681DFF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2,291,994</w:t>
            </w:r>
          </w:p>
        </w:tc>
        <w:tc>
          <w:tcPr>
            <w:tcW w:w="82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301693" w14:textId="444A7966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1,145,361</w:t>
            </w:r>
          </w:p>
        </w:tc>
        <w:tc>
          <w:tcPr>
            <w:tcW w:w="743" w:type="dxa"/>
            <w:tcBorders>
              <w:top w:val="nil"/>
            </w:tcBorders>
            <w:shd w:val="clear" w:color="auto" w:fill="auto"/>
            <w:vAlign w:val="bottom"/>
          </w:tcPr>
          <w:p w14:paraId="3DDEEF34" w14:textId="18003C21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2,132,000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B63A6" w14:textId="12D7B8B1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(350,539)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AB543" w14:textId="70B29427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(1,206,651)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8C300" w14:textId="0B294DE6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2,443,685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DB3FD" w14:textId="083CE44F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3,217,343</w:t>
            </w:r>
          </w:p>
        </w:tc>
      </w:tr>
      <w:tr w:rsidR="00297D1E" w:rsidRPr="00C57E9F" w14:paraId="6A7FBEBF" w14:textId="77777777" w:rsidTr="005B451E">
        <w:trPr>
          <w:trHeight w:val="269"/>
        </w:trPr>
        <w:tc>
          <w:tcPr>
            <w:tcW w:w="2185" w:type="dxa"/>
            <w:tcBorders>
              <w:bottom w:val="nil"/>
              <w:right w:val="nil"/>
            </w:tcBorders>
          </w:tcPr>
          <w:p w14:paraId="05B98018" w14:textId="77777777" w:rsidR="00297D1E" w:rsidRPr="00C57E9F" w:rsidRDefault="00297D1E" w:rsidP="00297D1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D051" w14:textId="295B0431" w:rsidR="00297D1E" w:rsidRPr="00C57E9F" w:rsidRDefault="00297D1E" w:rsidP="00297D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66FECA9" w14:textId="072091CD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1,528,793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E0B84B9" w14:textId="4E3E71A6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1,807,162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EF8A1F" w14:textId="451D75B0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2,234,849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29283BB" w14:textId="5C0F69E5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2,310,636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466D1" w14:textId="27A657FE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(1,324,707)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1726" w14:textId="0DEA93AF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(1,177,172)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9E1A0" w14:textId="5AA1A185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2,438,935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8246" w14:textId="6A2CB8B9" w:rsidR="00297D1E" w:rsidRPr="00C57E9F" w:rsidRDefault="00297D1E" w:rsidP="00297D1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2,940,626</w:t>
            </w:r>
          </w:p>
        </w:tc>
      </w:tr>
    </w:tbl>
    <w:p w14:paraId="148D1901" w14:textId="77777777" w:rsidR="00313F59" w:rsidRPr="00C57E9F" w:rsidRDefault="00313F59" w:rsidP="00B62F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</w:rPr>
        <w:t> </w:t>
      </w:r>
    </w:p>
    <w:p w14:paraId="0404FE47" w14:textId="77777777" w:rsidR="00313F59" w:rsidRPr="00C57E9F" w:rsidRDefault="00313F59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ข้อมูลเกี่ยวกับเขตภูมิศาสตร์</w:t>
      </w:r>
      <w:r w:rsidRPr="00C57E9F">
        <w:rPr>
          <w:rFonts w:ascii="Browallia New" w:hAnsi="Browallia New" w:cs="Browallia New"/>
          <w:sz w:val="28"/>
          <w:szCs w:val="28"/>
        </w:rPr>
        <w:t> </w:t>
      </w:r>
      <w:r w:rsidRPr="00C57E9F">
        <w:rPr>
          <w:rFonts w:ascii="Browallia New" w:hAnsi="Browallia New" w:cs="Browallia New"/>
          <w:sz w:val="28"/>
          <w:szCs w:val="28"/>
        </w:rPr>
        <w:br/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9F8BB7" w14:textId="77777777" w:rsidR="00FF089E" w:rsidRPr="00C57E9F" w:rsidRDefault="00FF089E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59B738" w14:textId="45436165" w:rsidR="00645126" w:rsidRPr="00C57E9F" w:rsidRDefault="00645126" w:rsidP="00F83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ลูกค้ารายใหญ่</w:t>
      </w:r>
    </w:p>
    <w:p w14:paraId="22ECEDAB" w14:textId="1E19ECF7" w:rsidR="007263DA" w:rsidRPr="00C57E9F" w:rsidRDefault="00645126" w:rsidP="009C48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065C02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C76308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065C02" w:rsidRPr="00C57E9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C57E9F">
        <w:rPr>
          <w:rFonts w:ascii="Browallia New" w:hAnsi="Browallia New" w:cs="Browallia New"/>
          <w:sz w:val="28"/>
          <w:szCs w:val="28"/>
          <w:cs/>
        </w:rPr>
        <w:t>รายได้จากการจำหน่ายเครื่องมือและอุปกรณ์เครื่องมือการแพทย์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จากลูกค้ารายใหญ่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จำนวน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C61" w:rsidRPr="00C57E9F">
        <w:rPr>
          <w:rFonts w:ascii="Browallia New" w:hAnsi="Browallia New" w:cs="Browallia New"/>
          <w:sz w:val="28"/>
          <w:szCs w:val="28"/>
        </w:rPr>
        <w:t>1,048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065C02" w:rsidRPr="00C57E9F">
        <w:rPr>
          <w:rFonts w:ascii="Browallia New" w:hAnsi="Browallia New" w:cs="Browallia New"/>
          <w:sz w:val="28"/>
          <w:szCs w:val="28"/>
        </w:rPr>
        <w:t>1,180</w:t>
      </w:r>
      <w:r w:rsidR="00860507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ตามลำดับ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1E6D577B" w14:textId="48F98023" w:rsidR="002B3A46" w:rsidRPr="00C57E9F" w:rsidRDefault="002B3A46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6B59569" w14:textId="1F3196B1" w:rsidR="003F1DDC" w:rsidRPr="00C57E9F" w:rsidRDefault="003F1DDC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C6ECAF5" w14:textId="516CFDDB" w:rsidR="003F1DDC" w:rsidRPr="00C57E9F" w:rsidRDefault="003F1DDC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D53A721" w14:textId="6D3F7E65" w:rsidR="003F1DDC" w:rsidRPr="00C57E9F" w:rsidRDefault="003F1DDC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7E0C7A0" w14:textId="4557245C" w:rsidR="003F1DDC" w:rsidRPr="00C57E9F" w:rsidRDefault="003F1DDC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B1AB217" w14:textId="52B27771" w:rsidR="003F1DDC" w:rsidRPr="00C57E9F" w:rsidRDefault="003F1DDC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39D0697" w14:textId="5A128ED8" w:rsidR="00B62FBF" w:rsidRPr="00C57E9F" w:rsidRDefault="00B62FBF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4FED2F5" w14:textId="0EEFB65B" w:rsidR="00B62FBF" w:rsidRPr="00C57E9F" w:rsidRDefault="00B62FBF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D338120" w14:textId="5BED67B7" w:rsidR="00B62FBF" w:rsidRPr="00C57E9F" w:rsidRDefault="00B62FBF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DB0AF12" w14:textId="3E392C57" w:rsidR="00B62FBF" w:rsidRPr="00C57E9F" w:rsidRDefault="00B62FBF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266E78A" w14:textId="77777777" w:rsidR="00B62FBF" w:rsidRPr="00C57E9F" w:rsidRDefault="00B62FBF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48F11B6" w14:textId="77777777" w:rsidR="00CA3B98" w:rsidRPr="00C57E9F" w:rsidRDefault="00CA3B98" w:rsidP="00CA3B98">
      <w:pPr>
        <w:tabs>
          <w:tab w:val="clear" w:pos="454"/>
        </w:tabs>
        <w:ind w:left="432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C57E9F">
        <w:rPr>
          <w:rFonts w:ascii="Browallia New" w:hAnsi="Browallia New" w:cs="Browallia New" w:hint="cs"/>
          <w:b/>
          <w:sz w:val="28"/>
          <w:szCs w:val="28"/>
          <w:cs/>
        </w:rPr>
        <w:lastRenderedPageBreak/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</w:t>
      </w:r>
      <w:r w:rsidRPr="00C57E9F">
        <w:rPr>
          <w:rFonts w:ascii="Browallia New" w:hAnsi="Browallia New" w:cs="Browallia New"/>
          <w:b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b/>
          <w:sz w:val="28"/>
          <w:szCs w:val="28"/>
          <w:cs/>
        </w:rPr>
        <w:t xml:space="preserve"> ณ วันที่ </w:t>
      </w:r>
      <w:r w:rsidRPr="00C57E9F">
        <w:rPr>
          <w:rFonts w:ascii="Browallia New" w:hAnsi="Browallia New" w:cs="Browallia New"/>
          <w:bCs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b/>
          <w:sz w:val="28"/>
          <w:szCs w:val="28"/>
          <w:cs/>
        </w:rPr>
        <w:t>ธันวาคม</w:t>
      </w:r>
      <w:r w:rsidRPr="00C57E9F">
        <w:rPr>
          <w:rFonts w:ascii="Browallia New" w:hAnsi="Browallia New" w:cs="Browallia New" w:hint="cs"/>
          <w:bCs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bCs/>
          <w:sz w:val="28"/>
          <w:szCs w:val="28"/>
        </w:rPr>
        <w:t>2562</w:t>
      </w:r>
      <w:r w:rsidRPr="00C57E9F">
        <w:rPr>
          <w:rFonts w:ascii="Browallia New" w:hAnsi="Browallia New" w:cs="Browallia New"/>
          <w:b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b/>
          <w:sz w:val="28"/>
          <w:szCs w:val="28"/>
          <w:cs/>
        </w:rPr>
        <w:t>มีดังนี้</w:t>
      </w:r>
    </w:p>
    <w:p w14:paraId="4FA722D9" w14:textId="77777777" w:rsidR="00CA3B98" w:rsidRPr="00C57E9F" w:rsidRDefault="00CA3B98" w:rsidP="00CA3B98">
      <w:pPr>
        <w:tabs>
          <w:tab w:val="clear" w:pos="454"/>
        </w:tabs>
        <w:ind w:left="432"/>
        <w:jc w:val="thaiDistribute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88"/>
        <w:gridCol w:w="1759"/>
        <w:gridCol w:w="236"/>
        <w:gridCol w:w="1809"/>
      </w:tblGrid>
      <w:tr w:rsidR="00CA3B98" w:rsidRPr="00C57E9F" w14:paraId="44F8126E" w14:textId="77777777" w:rsidTr="00CA3B98">
        <w:trPr>
          <w:cantSplit/>
          <w:trHeight w:val="385"/>
        </w:trPr>
        <w:tc>
          <w:tcPr>
            <w:tcW w:w="5088" w:type="dxa"/>
          </w:tcPr>
          <w:p w14:paraId="59F0AD5B" w14:textId="77777777" w:rsidR="00CA3B98" w:rsidRPr="00C57E9F" w:rsidRDefault="00CA3B98" w:rsidP="00685BA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013763B0" w14:textId="77777777" w:rsidR="00CA3B98" w:rsidRPr="00C57E9F" w:rsidRDefault="00CA3B98" w:rsidP="00685BA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CA3B98" w:rsidRPr="00C57E9F" w14:paraId="672391A7" w14:textId="77777777" w:rsidTr="00CA3B98">
        <w:trPr>
          <w:cantSplit/>
          <w:trHeight w:val="385"/>
        </w:trPr>
        <w:tc>
          <w:tcPr>
            <w:tcW w:w="5088" w:type="dxa"/>
          </w:tcPr>
          <w:p w14:paraId="7BE7E857" w14:textId="77777777" w:rsidR="00CA3B98" w:rsidRPr="00C57E9F" w:rsidRDefault="00CA3B98" w:rsidP="00685BA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804" w:type="dxa"/>
            <w:gridSpan w:val="3"/>
            <w:tcBorders>
              <w:bottom w:val="single" w:sz="4" w:space="0" w:color="auto"/>
            </w:tcBorders>
          </w:tcPr>
          <w:p w14:paraId="0AC949DE" w14:textId="77777777" w:rsidR="00CA3B98" w:rsidRPr="00C57E9F" w:rsidRDefault="00CA3B98" w:rsidP="00685BA7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และงบการเงินเฉพาะของบริษัท</w:t>
            </w:r>
          </w:p>
        </w:tc>
      </w:tr>
      <w:tr w:rsidR="00CA3B98" w:rsidRPr="00C57E9F" w14:paraId="79EC40A4" w14:textId="77777777" w:rsidTr="00CA3B98">
        <w:trPr>
          <w:cantSplit/>
          <w:trHeight w:val="67"/>
        </w:trPr>
        <w:tc>
          <w:tcPr>
            <w:tcW w:w="5088" w:type="dxa"/>
            <w:vAlign w:val="bottom"/>
          </w:tcPr>
          <w:p w14:paraId="51C9EAB1" w14:textId="77777777" w:rsidR="00CA3B98" w:rsidRPr="00C57E9F" w:rsidRDefault="00CA3B98" w:rsidP="00685BA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4A3D65F6" w14:textId="1135F425" w:rsidR="00CA3B98" w:rsidRPr="00C57E9F" w:rsidRDefault="00146857" w:rsidP="0014685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14:paraId="307D6A28" w14:textId="77777777" w:rsidR="00CA3B98" w:rsidRPr="00C57E9F" w:rsidRDefault="00CA3B98" w:rsidP="0014685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65E4790" w14:textId="5E481403" w:rsidR="00CA3B98" w:rsidRPr="00C57E9F" w:rsidRDefault="00146857" w:rsidP="0014685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>2561</w:t>
            </w:r>
          </w:p>
        </w:tc>
      </w:tr>
      <w:tr w:rsidR="00146857" w:rsidRPr="00C57E9F" w14:paraId="1B3EAD65" w14:textId="77777777" w:rsidTr="00CA3B98">
        <w:trPr>
          <w:cantSplit/>
          <w:trHeight w:val="67"/>
        </w:trPr>
        <w:tc>
          <w:tcPr>
            <w:tcW w:w="5088" w:type="dxa"/>
            <w:vAlign w:val="bottom"/>
          </w:tcPr>
          <w:p w14:paraId="054CD193" w14:textId="77777777" w:rsidR="00146857" w:rsidRPr="00C57E9F" w:rsidRDefault="00146857" w:rsidP="00685BA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6F10AEB2" w14:textId="77777777" w:rsidR="00146857" w:rsidRPr="00C57E9F" w:rsidRDefault="00146857" w:rsidP="00685BA7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0AC8A4" w14:textId="77777777" w:rsidR="00146857" w:rsidRPr="00C57E9F" w:rsidRDefault="00146857" w:rsidP="00685BA7">
            <w:pPr>
              <w:ind w:right="-13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2EC01DA9" w14:textId="77777777" w:rsidR="00146857" w:rsidRPr="00C57E9F" w:rsidRDefault="00146857" w:rsidP="00685BA7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2B34D7" w:rsidRPr="00C57E9F" w14:paraId="335B8EFF" w14:textId="77777777" w:rsidTr="00F5028B">
        <w:trPr>
          <w:cantSplit/>
          <w:trHeight w:val="155"/>
        </w:trPr>
        <w:tc>
          <w:tcPr>
            <w:tcW w:w="5088" w:type="dxa"/>
          </w:tcPr>
          <w:p w14:paraId="7778D1E7" w14:textId="77777777" w:rsidR="002B34D7" w:rsidRPr="00C57E9F" w:rsidRDefault="002B34D7" w:rsidP="002B34D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C57E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59" w:type="dxa"/>
            <w:shd w:val="clear" w:color="auto" w:fill="auto"/>
          </w:tcPr>
          <w:p w14:paraId="711994B5" w14:textId="4FF0B18B" w:rsidR="002B34D7" w:rsidRPr="00C57E9F" w:rsidRDefault="002B34D7" w:rsidP="002B34D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27,478</w:t>
            </w:r>
          </w:p>
        </w:tc>
        <w:tc>
          <w:tcPr>
            <w:tcW w:w="236" w:type="dxa"/>
            <w:vAlign w:val="center"/>
          </w:tcPr>
          <w:p w14:paraId="7D6AE574" w14:textId="77777777" w:rsidR="002B34D7" w:rsidRPr="00C57E9F" w:rsidRDefault="002B34D7" w:rsidP="002B34D7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08F17D2B" w14:textId="74522A88" w:rsidR="002B34D7" w:rsidRPr="00C57E9F" w:rsidRDefault="003913C1" w:rsidP="003913C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</w:t>
            </w:r>
            <w:r w:rsidR="002B34D7" w:rsidRPr="00C57E9F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</w:p>
        </w:tc>
      </w:tr>
      <w:tr w:rsidR="002B34D7" w:rsidRPr="00C57E9F" w14:paraId="78420106" w14:textId="77777777" w:rsidTr="004F60CA">
        <w:trPr>
          <w:cantSplit/>
          <w:trHeight w:val="195"/>
        </w:trPr>
        <w:tc>
          <w:tcPr>
            <w:tcW w:w="5088" w:type="dxa"/>
          </w:tcPr>
          <w:p w14:paraId="5A89A533" w14:textId="77777777" w:rsidR="002B34D7" w:rsidRPr="00C57E9F" w:rsidRDefault="002B34D7" w:rsidP="002B34D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2 </w:t>
            </w:r>
            <w:r w:rsidRPr="00C57E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14:paraId="6D938A30" w14:textId="7B53699A" w:rsidR="002B34D7" w:rsidRPr="00C57E9F" w:rsidRDefault="002B34D7" w:rsidP="002B34D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8,550</w:t>
            </w:r>
          </w:p>
        </w:tc>
        <w:tc>
          <w:tcPr>
            <w:tcW w:w="236" w:type="dxa"/>
            <w:vAlign w:val="center"/>
          </w:tcPr>
          <w:p w14:paraId="50294C85" w14:textId="77777777" w:rsidR="002B34D7" w:rsidRPr="00C57E9F" w:rsidRDefault="002B34D7" w:rsidP="002B34D7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B697889" w14:textId="6C96CFD5" w:rsidR="002B34D7" w:rsidRPr="00C57E9F" w:rsidRDefault="003913C1" w:rsidP="003913C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-</w:t>
            </w:r>
          </w:p>
        </w:tc>
      </w:tr>
      <w:tr w:rsidR="002B34D7" w:rsidRPr="00C57E9F" w14:paraId="6C9ECA5D" w14:textId="77777777" w:rsidTr="004F60CA">
        <w:trPr>
          <w:cantSplit/>
          <w:trHeight w:val="195"/>
        </w:trPr>
        <w:tc>
          <w:tcPr>
            <w:tcW w:w="5088" w:type="dxa"/>
          </w:tcPr>
          <w:p w14:paraId="172E3A8B" w14:textId="77777777" w:rsidR="002B34D7" w:rsidRPr="00C57E9F" w:rsidRDefault="002B34D7" w:rsidP="002B34D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C57E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88A79B" w14:textId="10848B70" w:rsidR="002B34D7" w:rsidRPr="00C57E9F" w:rsidRDefault="002B34D7" w:rsidP="002B34D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</w:rPr>
              <w:t>36,028</w:t>
            </w:r>
          </w:p>
        </w:tc>
        <w:tc>
          <w:tcPr>
            <w:tcW w:w="236" w:type="dxa"/>
            <w:vAlign w:val="center"/>
          </w:tcPr>
          <w:p w14:paraId="0C92DF98" w14:textId="77777777" w:rsidR="002B34D7" w:rsidRPr="00C57E9F" w:rsidRDefault="002B34D7" w:rsidP="002B34D7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9988E7A" w14:textId="2A92E581" w:rsidR="002B34D7" w:rsidRPr="00C57E9F" w:rsidRDefault="003913C1" w:rsidP="003913C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-</w:t>
            </w:r>
          </w:p>
        </w:tc>
      </w:tr>
    </w:tbl>
    <w:p w14:paraId="22C64F4B" w14:textId="77777777" w:rsidR="00CA3B98" w:rsidRPr="00C57E9F" w:rsidRDefault="00CA3B98" w:rsidP="00CA3B98">
      <w:pPr>
        <w:pStyle w:val="BodyTextIndent3"/>
        <w:ind w:left="432"/>
        <w:rPr>
          <w:rFonts w:ascii="Browallia New" w:hAnsi="Browallia New" w:cs="Browallia New"/>
          <w:sz w:val="28"/>
          <w:szCs w:val="28"/>
          <w:lang w:val="en-GB"/>
        </w:rPr>
      </w:pPr>
    </w:p>
    <w:p w14:paraId="2CDCAD50" w14:textId="77777777" w:rsidR="00CA3B98" w:rsidRPr="00C57E9F" w:rsidRDefault="00CA3B98" w:rsidP="00CA3B98">
      <w:pPr>
        <w:tabs>
          <w:tab w:val="clear" w:pos="454"/>
        </w:tabs>
        <w:spacing w:line="240" w:lineRule="auto"/>
        <w:ind w:left="441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C57E9F">
        <w:rPr>
          <w:rFonts w:ascii="Browallia New" w:hAnsi="Browallia New" w:cs="Browallia New" w:hint="cs"/>
          <w:b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C57E9F">
        <w:rPr>
          <w:rFonts w:ascii="Browallia New" w:hAnsi="Browallia New" w:cs="Browallia New"/>
          <w:bCs/>
          <w:sz w:val="28"/>
          <w:szCs w:val="28"/>
        </w:rPr>
        <w:t>1</w:t>
      </w:r>
      <w:r w:rsidRPr="00C57E9F">
        <w:rPr>
          <w:rFonts w:ascii="Browallia New" w:hAnsi="Browallia New" w:cs="Browallia New"/>
          <w:b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b/>
          <w:sz w:val="28"/>
          <w:szCs w:val="28"/>
          <w:cs/>
        </w:rPr>
        <w:t>ปี ซึ่งเกี่ยวข้องกับการให้บริการบำรุงรักษาที่จะเสร็จสิ้นภายใน</w:t>
      </w:r>
      <w:r w:rsidRPr="00C57E9F">
        <w:rPr>
          <w:rFonts w:ascii="Browallia New" w:hAnsi="Browallia New" w:cs="Browallia New" w:hint="cs"/>
          <w:bCs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bCs/>
          <w:sz w:val="28"/>
          <w:szCs w:val="28"/>
        </w:rPr>
        <w:t xml:space="preserve">3 </w:t>
      </w:r>
      <w:r w:rsidRPr="00C57E9F">
        <w:rPr>
          <w:rFonts w:ascii="Browallia New" w:hAnsi="Browallia New" w:cs="Browallia New" w:hint="cs"/>
          <w:b/>
          <w:sz w:val="28"/>
          <w:szCs w:val="28"/>
          <w:cs/>
        </w:rPr>
        <w:t>ปี</w:t>
      </w:r>
    </w:p>
    <w:p w14:paraId="72F028D8" w14:textId="77777777" w:rsidR="00CB2911" w:rsidRPr="00C57E9F" w:rsidRDefault="00CB2911" w:rsidP="003F1D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A53B0B" w14:textId="77777777" w:rsidR="00645126" w:rsidRPr="00C57E9F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เครื่องมือทางการเงิน</w:t>
      </w:r>
    </w:p>
    <w:p w14:paraId="1CD6E83E" w14:textId="77777777" w:rsidR="00645126" w:rsidRPr="00C57E9F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7B9864CB" w14:textId="77777777" w:rsidR="00645126" w:rsidRPr="00C57E9F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4D763CD7" w14:textId="025BE22E" w:rsidR="007A7327" w:rsidRPr="00C57E9F" w:rsidRDefault="00645126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บริษัทและบริษัทย่อยไม่มีการออก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14:paraId="1A00ADFE" w14:textId="77777777" w:rsidR="00CB2911" w:rsidRPr="00C57E9F" w:rsidRDefault="00CB2911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45E3CCF" w14:textId="77777777" w:rsidR="00645126" w:rsidRPr="00C57E9F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ความเสี่ยงด้านสภาพคล่อง</w:t>
      </w:r>
    </w:p>
    <w:p w14:paraId="1E4FA340" w14:textId="32E3C95D" w:rsidR="00645126" w:rsidRPr="00C57E9F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10D3E877" w14:textId="77777777" w:rsidR="00B37999" w:rsidRPr="00C57E9F" w:rsidRDefault="00B37999" w:rsidP="00C44F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5833518" w14:textId="77777777" w:rsidR="00645126" w:rsidRPr="00C57E9F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4159208C" w:rsidR="00EE4AC3" w:rsidRPr="00C57E9F" w:rsidRDefault="00645126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บริษัทและบริษัทย่อยไม่มีการกระจุกตัวของลูกหนี้ที่เป็นสาระสำคัญ เนื่องจากบริษัทและบริษัทย่อยมีลูกค้าเป็นจำนวนมากและบริษัทและบริษัทย่อยมีนโยบายที่ดีในการควบคุมการให้สินเชื่อแก่ลูกหนี้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อย่างไรก็ตาม</w:t>
      </w:r>
      <w:r w:rsidR="00992183" w:rsidRPr="00C57E9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หากมีลูกหนี้ที่บริษัท</w:t>
      </w:r>
      <w:r w:rsidRPr="00C57E9F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C57E9F">
        <w:rPr>
          <w:rFonts w:ascii="Browallia New" w:hAnsi="Browallia New" w:cs="Browallia New"/>
          <w:color w:val="000000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</w:p>
    <w:p w14:paraId="437F7CBA" w14:textId="77777777" w:rsidR="00695B52" w:rsidRPr="00C57E9F" w:rsidRDefault="00695B52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E42C0C1" w14:textId="1019B82A" w:rsidR="00645126" w:rsidRPr="00C57E9F" w:rsidRDefault="00645126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1E98641" w14:textId="4B262E67" w:rsidR="00645126" w:rsidRPr="00C57E9F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บริษัทได้ป้องกันความเสี่ยงจากอัตราแลกเปลี่ยนบางส่วนแล้ว ตามที่เปิดเผยในหมายเหตุ </w:t>
      </w:r>
      <w:r w:rsidR="00E61F3D" w:rsidRPr="00C57E9F">
        <w:rPr>
          <w:rFonts w:ascii="Browallia New" w:hAnsi="Browallia New" w:cs="Browallia New"/>
          <w:sz w:val="28"/>
          <w:szCs w:val="28"/>
          <w:lang w:val="en-GB"/>
        </w:rPr>
        <w:t>3</w:t>
      </w:r>
      <w:r w:rsidR="00585B5F" w:rsidRPr="00C57E9F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8BE3A82" w14:textId="1C57FDE1" w:rsidR="00AA7A13" w:rsidRPr="00C57E9F" w:rsidRDefault="00AA7A13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6B35483" w14:textId="5AEF141A" w:rsidR="00435023" w:rsidRPr="00C57E9F" w:rsidRDefault="00435023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20E30E3A" w14:textId="77777777" w:rsidR="00236476" w:rsidRPr="00C57E9F" w:rsidRDefault="0023647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4C398504" w14:textId="083BBDB6" w:rsidR="00645126" w:rsidRPr="00C57E9F" w:rsidRDefault="00645126" w:rsidP="00065C02">
      <w:pPr>
        <w:tabs>
          <w:tab w:val="clear" w:pos="454"/>
          <w:tab w:val="left" w:pos="810"/>
          <w:tab w:val="left" w:pos="1440"/>
          <w:tab w:val="right" w:pos="7200"/>
          <w:tab w:val="right" w:pos="8540"/>
        </w:tabs>
        <w:spacing w:line="240" w:lineRule="auto"/>
        <w:ind w:left="4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</w:rPr>
        <w:t>6</w:t>
      </w:r>
      <w:r w:rsidR="00065C02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C57E9F" w:rsidRDefault="00645126" w:rsidP="00645126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685"/>
        <w:gridCol w:w="1559"/>
        <w:gridCol w:w="284"/>
        <w:gridCol w:w="1559"/>
        <w:gridCol w:w="242"/>
        <w:gridCol w:w="1601"/>
      </w:tblGrid>
      <w:tr w:rsidR="00645126" w:rsidRPr="00C57E9F" w14:paraId="2C8E5DD8" w14:textId="77777777" w:rsidTr="000D7BFE">
        <w:trPr>
          <w:trHeight w:val="214"/>
        </w:trPr>
        <w:tc>
          <w:tcPr>
            <w:tcW w:w="3685" w:type="dxa"/>
            <w:vAlign w:val="bottom"/>
          </w:tcPr>
          <w:p w14:paraId="77E33460" w14:textId="77777777" w:rsidR="00645126" w:rsidRPr="00C57E9F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C57E9F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45126" w:rsidRPr="00C57E9F" w14:paraId="07316F34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6CB2E9DA" w14:textId="77777777" w:rsidR="00645126" w:rsidRPr="00C57E9F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59538AD8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65C0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645126" w:rsidRPr="00C57E9F" w14:paraId="540B92DA" w14:textId="77777777" w:rsidTr="006F34EE">
        <w:trPr>
          <w:cantSplit/>
        </w:trPr>
        <w:tc>
          <w:tcPr>
            <w:tcW w:w="3685" w:type="dxa"/>
          </w:tcPr>
          <w:p w14:paraId="0E83CA8D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83F9A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DD2CC7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45126" w:rsidRPr="00C57E9F" w14:paraId="1563A009" w14:textId="77777777" w:rsidTr="006F34EE">
        <w:trPr>
          <w:cantSplit/>
        </w:trPr>
        <w:tc>
          <w:tcPr>
            <w:tcW w:w="3685" w:type="dxa"/>
            <w:hideMark/>
          </w:tcPr>
          <w:p w14:paraId="5B0D96C0" w14:textId="77777777" w:rsidR="00645126" w:rsidRPr="00C57E9F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91F1AAE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3495B0D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22846" w:rsidRPr="00C57E9F" w14:paraId="49A5C53C" w14:textId="77777777" w:rsidTr="00410D24">
        <w:trPr>
          <w:cantSplit/>
        </w:trPr>
        <w:tc>
          <w:tcPr>
            <w:tcW w:w="3685" w:type="dxa"/>
            <w:shd w:val="clear" w:color="auto" w:fill="auto"/>
            <w:hideMark/>
          </w:tcPr>
          <w:p w14:paraId="29FF433A" w14:textId="744F0853" w:rsidR="00B22846" w:rsidRPr="00C57E9F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bookmarkStart w:id="13" w:name="_Hlk284875292"/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  <w:shd w:val="clear" w:color="auto" w:fill="auto"/>
          </w:tcPr>
          <w:p w14:paraId="40C2C643" w14:textId="55C772B0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1,067,482</w:t>
            </w:r>
          </w:p>
        </w:tc>
        <w:tc>
          <w:tcPr>
            <w:tcW w:w="284" w:type="dxa"/>
          </w:tcPr>
          <w:p w14:paraId="0B3CC90B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F95029" w14:textId="5F87BE4D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30.3313</w:t>
            </w:r>
          </w:p>
        </w:tc>
        <w:tc>
          <w:tcPr>
            <w:tcW w:w="242" w:type="dxa"/>
          </w:tcPr>
          <w:p w14:paraId="38851255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41D0DC2" w14:textId="759C6D2E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32,378,106</w:t>
            </w:r>
          </w:p>
        </w:tc>
      </w:tr>
      <w:tr w:rsidR="00B22846" w:rsidRPr="00C57E9F" w14:paraId="12C154AA" w14:textId="77777777" w:rsidTr="00410D24">
        <w:trPr>
          <w:cantSplit/>
        </w:trPr>
        <w:tc>
          <w:tcPr>
            <w:tcW w:w="3685" w:type="dxa"/>
            <w:shd w:val="clear" w:color="auto" w:fill="auto"/>
            <w:hideMark/>
          </w:tcPr>
          <w:p w14:paraId="778C6F00" w14:textId="5A300C5C" w:rsidR="00B22846" w:rsidRPr="00C57E9F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  <w:shd w:val="clear" w:color="auto" w:fill="auto"/>
          </w:tcPr>
          <w:p w14:paraId="618B5BE4" w14:textId="0D157C6B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1,922,996</w:t>
            </w:r>
          </w:p>
        </w:tc>
        <w:tc>
          <w:tcPr>
            <w:tcW w:w="284" w:type="dxa"/>
          </w:tcPr>
          <w:p w14:paraId="3A5134A3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5D1FE3" w14:textId="0C52CE58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31.2793</w:t>
            </w:r>
          </w:p>
        </w:tc>
        <w:tc>
          <w:tcPr>
            <w:tcW w:w="242" w:type="dxa"/>
          </w:tcPr>
          <w:p w14:paraId="079D3D08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363B0F28" w14:textId="061E6A3B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60,149,96</w:t>
            </w:r>
            <w:r w:rsidR="00236476"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</w:p>
        </w:tc>
      </w:tr>
      <w:tr w:rsidR="00B22846" w:rsidRPr="00C57E9F" w14:paraId="4C2B2F68" w14:textId="77777777" w:rsidTr="00410D24">
        <w:trPr>
          <w:cantSplit/>
        </w:trPr>
        <w:tc>
          <w:tcPr>
            <w:tcW w:w="3685" w:type="dxa"/>
            <w:shd w:val="clear" w:color="auto" w:fill="auto"/>
          </w:tcPr>
          <w:p w14:paraId="1DD9BD26" w14:textId="26BC05CC" w:rsidR="00B22846" w:rsidRPr="00C57E9F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3A27E8" w14:textId="4E25A701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241,437</w:t>
            </w:r>
          </w:p>
        </w:tc>
        <w:tc>
          <w:tcPr>
            <w:tcW w:w="284" w:type="dxa"/>
          </w:tcPr>
          <w:p w14:paraId="6319C599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BE6202" w14:textId="1584BD90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34.0846</w:t>
            </w:r>
          </w:p>
        </w:tc>
        <w:tc>
          <w:tcPr>
            <w:tcW w:w="242" w:type="dxa"/>
          </w:tcPr>
          <w:p w14:paraId="18C2E85B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0858A7D4" w14:textId="5FBB6260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8,229,2</w:t>
            </w:r>
            <w:r w:rsidR="00A26C4E"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83</w:t>
            </w:r>
          </w:p>
        </w:tc>
      </w:tr>
      <w:tr w:rsidR="00B22846" w:rsidRPr="00C57E9F" w14:paraId="7876AFB7" w14:textId="77777777" w:rsidTr="00F7206C">
        <w:trPr>
          <w:cantSplit/>
        </w:trPr>
        <w:tc>
          <w:tcPr>
            <w:tcW w:w="3685" w:type="dxa"/>
            <w:shd w:val="clear" w:color="auto" w:fill="auto"/>
          </w:tcPr>
          <w:p w14:paraId="2FC675E2" w14:textId="5AA6B5D5" w:rsidR="00B22846" w:rsidRPr="00C57E9F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559" w:type="dxa"/>
            <w:shd w:val="clear" w:color="auto" w:fill="auto"/>
          </w:tcPr>
          <w:p w14:paraId="6BA5356B" w14:textId="7693B3E9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435,976</w:t>
            </w:r>
          </w:p>
        </w:tc>
        <w:tc>
          <w:tcPr>
            <w:tcW w:w="284" w:type="dxa"/>
          </w:tcPr>
          <w:p w14:paraId="3BFF2D4D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79BE4F" w14:textId="1B69F54C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22.5935</w:t>
            </w:r>
          </w:p>
        </w:tc>
        <w:tc>
          <w:tcPr>
            <w:tcW w:w="242" w:type="dxa"/>
          </w:tcPr>
          <w:p w14:paraId="2486C6A6" w14:textId="77777777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17FA1FF" w14:textId="1929B84F" w:rsidR="00B22846" w:rsidRPr="00C57E9F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9,850,22</w:t>
            </w:r>
            <w:r w:rsidR="00FE403C"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</w:p>
        </w:tc>
      </w:tr>
      <w:bookmarkEnd w:id="13"/>
    </w:tbl>
    <w:p w14:paraId="1ED08E5C" w14:textId="41F2161F" w:rsidR="003161E4" w:rsidRPr="00C57E9F" w:rsidRDefault="003161E4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26" w:type="dxa"/>
        <w:tblInd w:w="426" w:type="dxa"/>
        <w:tblLook w:val="04A0" w:firstRow="1" w:lastRow="0" w:firstColumn="1" w:lastColumn="0" w:noHBand="0" w:noVBand="1"/>
      </w:tblPr>
      <w:tblGrid>
        <w:gridCol w:w="3685"/>
        <w:gridCol w:w="1559"/>
        <w:gridCol w:w="284"/>
        <w:gridCol w:w="1559"/>
        <w:gridCol w:w="242"/>
        <w:gridCol w:w="1597"/>
      </w:tblGrid>
      <w:tr w:rsidR="00645126" w:rsidRPr="00C57E9F" w14:paraId="6EB3EAD1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3CB42752" w14:textId="77777777" w:rsidR="00645126" w:rsidRPr="00C57E9F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553A8C" w14:textId="77777777" w:rsidR="00645126" w:rsidRPr="00C57E9F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45126" w:rsidRPr="00C57E9F" w14:paraId="4ADDB01E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07444B97" w14:textId="77777777" w:rsidR="00645126" w:rsidRPr="00C57E9F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4967A" w14:textId="7680382B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65C02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645126" w:rsidRPr="00C57E9F" w14:paraId="6D2108E3" w14:textId="77777777" w:rsidTr="006F34EE">
        <w:trPr>
          <w:cantSplit/>
        </w:trPr>
        <w:tc>
          <w:tcPr>
            <w:tcW w:w="3685" w:type="dxa"/>
          </w:tcPr>
          <w:p w14:paraId="35BA5B05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2ACC7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1DEB1F98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7C0C4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B0208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9DD26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5D889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45126" w:rsidRPr="00C57E9F" w14:paraId="0394C94E" w14:textId="77777777" w:rsidTr="006F34EE">
        <w:trPr>
          <w:cantSplit/>
        </w:trPr>
        <w:tc>
          <w:tcPr>
            <w:tcW w:w="3685" w:type="dxa"/>
            <w:hideMark/>
          </w:tcPr>
          <w:p w14:paraId="275ED5E4" w14:textId="77777777" w:rsidR="00645126" w:rsidRPr="00C57E9F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C57E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552E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B10BF3F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59F57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D3EA313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2DAE8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86203" w:rsidRPr="00C57E9F" w14:paraId="531ADB9D" w14:textId="77777777" w:rsidTr="006F34EE">
        <w:trPr>
          <w:cantSplit/>
        </w:trPr>
        <w:tc>
          <w:tcPr>
            <w:tcW w:w="3685" w:type="dxa"/>
            <w:hideMark/>
          </w:tcPr>
          <w:p w14:paraId="7DFB72B3" w14:textId="77777777" w:rsidR="00986203" w:rsidRPr="00C57E9F" w:rsidRDefault="00986203" w:rsidP="00986203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</w:tcPr>
          <w:p w14:paraId="326C342A" w14:textId="506AD904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  <w:tab w:val="left" w:pos="1152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1,015,219</w:t>
            </w:r>
          </w:p>
        </w:tc>
        <w:tc>
          <w:tcPr>
            <w:tcW w:w="284" w:type="dxa"/>
          </w:tcPr>
          <w:p w14:paraId="7C1A01E6" w14:textId="7777777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C7E22C" w14:textId="2E14546F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30.3313</w:t>
            </w:r>
          </w:p>
        </w:tc>
        <w:tc>
          <w:tcPr>
            <w:tcW w:w="242" w:type="dxa"/>
          </w:tcPr>
          <w:p w14:paraId="6B3C7126" w14:textId="7777777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08CD9D5E" w14:textId="33C73D86" w:rsidR="00986203" w:rsidRPr="00C57E9F" w:rsidRDefault="00090146" w:rsidP="00986203">
            <w:pPr>
              <w:pStyle w:val="a8"/>
              <w:tabs>
                <w:tab w:val="left" w:pos="0"/>
                <w:tab w:val="left" w:pos="709"/>
                <w:tab w:val="left" w:pos="138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30,792,912</w:t>
            </w:r>
          </w:p>
        </w:tc>
      </w:tr>
      <w:tr w:rsidR="00986203" w:rsidRPr="00C57E9F" w14:paraId="117BE34E" w14:textId="77777777" w:rsidTr="006F34EE">
        <w:trPr>
          <w:cantSplit/>
        </w:trPr>
        <w:tc>
          <w:tcPr>
            <w:tcW w:w="3685" w:type="dxa"/>
            <w:hideMark/>
          </w:tcPr>
          <w:p w14:paraId="48680647" w14:textId="77777777" w:rsidR="00986203" w:rsidRPr="00C57E9F" w:rsidRDefault="00986203" w:rsidP="00986203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</w:tcPr>
          <w:p w14:paraId="59C5AF61" w14:textId="2CA4B10D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1,922,996</w:t>
            </w:r>
          </w:p>
        </w:tc>
        <w:tc>
          <w:tcPr>
            <w:tcW w:w="284" w:type="dxa"/>
          </w:tcPr>
          <w:p w14:paraId="0FE5F10F" w14:textId="7777777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35D979B" w14:textId="4528FDEA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31.2793</w:t>
            </w:r>
          </w:p>
        </w:tc>
        <w:tc>
          <w:tcPr>
            <w:tcW w:w="242" w:type="dxa"/>
          </w:tcPr>
          <w:p w14:paraId="388DCFE7" w14:textId="7777777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336DAC68" w14:textId="5C7772CD" w:rsidR="00986203" w:rsidRPr="00C57E9F" w:rsidRDefault="00090146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60,149,969</w:t>
            </w:r>
          </w:p>
        </w:tc>
      </w:tr>
      <w:tr w:rsidR="00986203" w:rsidRPr="00C57E9F" w14:paraId="418497FC" w14:textId="77777777" w:rsidTr="006F34EE">
        <w:trPr>
          <w:cantSplit/>
        </w:trPr>
        <w:tc>
          <w:tcPr>
            <w:tcW w:w="3685" w:type="dxa"/>
          </w:tcPr>
          <w:p w14:paraId="58CBF2CA" w14:textId="77777777" w:rsidR="00986203" w:rsidRPr="00C57E9F" w:rsidRDefault="00986203" w:rsidP="00986203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559" w:type="dxa"/>
          </w:tcPr>
          <w:p w14:paraId="232E05DA" w14:textId="69EA4D48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241,392</w:t>
            </w:r>
          </w:p>
        </w:tc>
        <w:tc>
          <w:tcPr>
            <w:tcW w:w="284" w:type="dxa"/>
          </w:tcPr>
          <w:p w14:paraId="37A34733" w14:textId="7777777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DEF428D" w14:textId="5CA3A09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US"/>
              </w:rPr>
              <w:t>34.0846</w:t>
            </w:r>
          </w:p>
        </w:tc>
        <w:tc>
          <w:tcPr>
            <w:tcW w:w="242" w:type="dxa"/>
          </w:tcPr>
          <w:p w14:paraId="2ED8D897" w14:textId="77777777" w:rsidR="00986203" w:rsidRPr="00C57E9F" w:rsidRDefault="0098620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4FF9E9A1" w14:textId="11CFA508" w:rsidR="00986203" w:rsidRPr="00C57E9F" w:rsidRDefault="00C74BE3" w:rsidP="00986203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8,227,750</w:t>
            </w:r>
          </w:p>
        </w:tc>
      </w:tr>
    </w:tbl>
    <w:p w14:paraId="19833B8F" w14:textId="77777777" w:rsidR="00DD70E5" w:rsidRPr="00C57E9F" w:rsidRDefault="00DD70E5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D4E208A" w14:textId="77777777" w:rsidR="00645126" w:rsidRPr="00C57E9F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  <w:cs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ความเสี่ยงของอัตราดอกเบี้ย</w:t>
      </w:r>
    </w:p>
    <w:p w14:paraId="623C1DD8" w14:textId="57E1B4D1" w:rsidR="006E6C6C" w:rsidRPr="00C57E9F" w:rsidRDefault="00645126" w:rsidP="006E6C6C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="00C76308" w:rsidRPr="00C57E9F">
        <w:rPr>
          <w:rFonts w:ascii="Browallia New" w:hAnsi="Browallia New" w:cs="Browallia New"/>
          <w:sz w:val="28"/>
          <w:szCs w:val="28"/>
        </w:rPr>
        <w:t xml:space="preserve">       </w:t>
      </w:r>
      <w:r w:rsidRPr="00C57E9F">
        <w:rPr>
          <w:rFonts w:ascii="Browallia New" w:hAnsi="Browallia New" w:cs="Browallia New"/>
          <w:sz w:val="28"/>
          <w:szCs w:val="28"/>
          <w:cs/>
        </w:rPr>
        <w:t>ซึ่งส่งผลกระทบต่อกระแสเงินสดของบริษัทและบริษัทย่อย เนื่องจากเงินกู้ยืมส่วนใหญ่มีอัตราดอกเบี้ยแบบลอยตัว บริษัทและบริษัทย่อยมีความเสี่ยงด้านอัตราดอกเบี้ยของกระแสเงินสดที่เกิดจากเงินกู้ยืม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08E298E9" w14:textId="77777777" w:rsidR="006E6C6C" w:rsidRPr="00C57E9F" w:rsidRDefault="006E6C6C" w:rsidP="006E6C6C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5C6518F" w14:textId="0AC1E46F" w:rsidR="00773C56" w:rsidRPr="00C57E9F" w:rsidRDefault="00645126" w:rsidP="00F226DB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>31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</w:rPr>
        <w:t>6</w:t>
      </w:r>
      <w:r w:rsidR="00065C02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C76308" w:rsidRPr="00C57E9F">
        <w:rPr>
          <w:rFonts w:ascii="Browallia New" w:hAnsi="Browallia New" w:cs="Browallia New"/>
          <w:sz w:val="28"/>
          <w:szCs w:val="28"/>
        </w:rPr>
        <w:t>6</w:t>
      </w:r>
      <w:r w:rsidR="00065C02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52C78ECD" w14:textId="4BC593DD" w:rsidR="00F226DB" w:rsidRPr="00C57E9F" w:rsidRDefault="00F226D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F226DB" w:rsidRPr="00C57E9F" w:rsidSect="002439F2">
          <w:footerReference w:type="default" r:id="rId14"/>
          <w:pgSz w:w="11909" w:h="16834" w:code="9"/>
          <w:pgMar w:top="1440" w:right="1136" w:bottom="1259" w:left="1418" w:header="992" w:footer="370" w:gutter="0"/>
          <w:cols w:space="720"/>
          <w:docGrid w:linePitch="245"/>
        </w:sectPr>
      </w:pPr>
    </w:p>
    <w:tbl>
      <w:tblPr>
        <w:tblpPr w:leftFromText="180" w:rightFromText="180" w:vertAnchor="page" w:horzAnchor="margin" w:tblpXSpec="right" w:tblpY="1739"/>
        <w:tblW w:w="14130" w:type="dxa"/>
        <w:tblLook w:val="01E0" w:firstRow="1" w:lastRow="1" w:firstColumn="1" w:lastColumn="1" w:noHBand="0" w:noVBand="0"/>
      </w:tblPr>
      <w:tblGrid>
        <w:gridCol w:w="2250"/>
        <w:gridCol w:w="1080"/>
        <w:gridCol w:w="810"/>
        <w:gridCol w:w="720"/>
        <w:gridCol w:w="900"/>
        <w:gridCol w:w="1260"/>
        <w:gridCol w:w="1170"/>
        <w:gridCol w:w="1080"/>
        <w:gridCol w:w="810"/>
        <w:gridCol w:w="810"/>
        <w:gridCol w:w="810"/>
        <w:gridCol w:w="1260"/>
        <w:gridCol w:w="1170"/>
      </w:tblGrid>
      <w:tr w:rsidR="00DD0D23" w:rsidRPr="00C57E9F" w14:paraId="225386A3" w14:textId="77777777" w:rsidTr="00521DB9">
        <w:tc>
          <w:tcPr>
            <w:tcW w:w="2250" w:type="dxa"/>
            <w:shd w:val="clear" w:color="auto" w:fill="auto"/>
          </w:tcPr>
          <w:p w14:paraId="1CA02264" w14:textId="77777777" w:rsidR="00B7390E" w:rsidRPr="00C57E9F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4654126C" w14:textId="77777777" w:rsidR="00B7390E" w:rsidRPr="00C57E9F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DD0D23" w:rsidRPr="00C57E9F" w14:paraId="45E2F163" w14:textId="77777777" w:rsidTr="00521DB9">
        <w:tc>
          <w:tcPr>
            <w:tcW w:w="2250" w:type="dxa"/>
            <w:shd w:val="clear" w:color="auto" w:fill="auto"/>
          </w:tcPr>
          <w:p w14:paraId="7960E70A" w14:textId="77777777" w:rsidR="00B7390E" w:rsidRPr="00C57E9F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158C63F2" w14:textId="13A30702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2245BE"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DD0D23" w:rsidRPr="00C57E9F" w14:paraId="6424D119" w14:textId="77777777" w:rsidTr="00521DB9">
        <w:tc>
          <w:tcPr>
            <w:tcW w:w="2250" w:type="dxa"/>
            <w:shd w:val="clear" w:color="auto" w:fill="auto"/>
          </w:tcPr>
          <w:p w14:paraId="2E533ED4" w14:textId="77777777" w:rsidR="00B7390E" w:rsidRPr="00C57E9F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4A9E1904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2E328BAA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DD0D23" w:rsidRPr="00C57E9F" w14:paraId="19B2364E" w14:textId="77777777" w:rsidTr="005267FE">
        <w:tc>
          <w:tcPr>
            <w:tcW w:w="2250" w:type="dxa"/>
            <w:shd w:val="clear" w:color="auto" w:fill="auto"/>
          </w:tcPr>
          <w:p w14:paraId="73768BD6" w14:textId="77777777" w:rsidR="00B7390E" w:rsidRPr="00C57E9F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25DF9631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D919C9D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2631D91A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1627869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DD0D23" w:rsidRPr="00C57E9F" w14:paraId="50915AAA" w14:textId="77777777" w:rsidTr="005267FE">
        <w:tc>
          <w:tcPr>
            <w:tcW w:w="2250" w:type="dxa"/>
            <w:shd w:val="clear" w:color="auto" w:fill="auto"/>
          </w:tcPr>
          <w:p w14:paraId="64D9FFDD" w14:textId="77777777" w:rsidR="00B7390E" w:rsidRPr="00C57E9F" w:rsidRDefault="00B7390E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99D99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5FC808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899F65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22B499EB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819701" w14:textId="7151DCEF" w:rsidR="00B7390E" w:rsidRPr="00C57E9F" w:rsidRDefault="00C76EA8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อัตราดอกเบี้ย </w:t>
            </w:r>
            <w:r w:rsidR="00B7390E"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="00B7390E" w:rsidRPr="00C57E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7390E"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AB18B" w14:textId="39444F5B" w:rsidR="00B7390E" w:rsidRPr="00C57E9F" w:rsidRDefault="00C76EA8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อัตราดอกเบี้ย</w:t>
            </w:r>
            <w:r w:rsidR="00B7390E"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9F377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8E117F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41F2F3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72124EDB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682E0E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BBAABA" w14:textId="77777777" w:rsidR="00B7390E" w:rsidRPr="00C57E9F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DD0D23" w:rsidRPr="00C57E9F" w14:paraId="62CEC19E" w14:textId="77777777" w:rsidTr="005267FE">
        <w:tc>
          <w:tcPr>
            <w:tcW w:w="2250" w:type="dxa"/>
            <w:shd w:val="clear" w:color="auto" w:fill="auto"/>
          </w:tcPr>
          <w:p w14:paraId="5D64D942" w14:textId="77777777" w:rsidR="00C76308" w:rsidRPr="00C57E9F" w:rsidRDefault="00C76308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EFAB2C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866392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A68E71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3B33F15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87BB6A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2D92AE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60D995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881A41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63F599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D1BB15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02FFED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10522" w14:textId="77777777" w:rsidR="00C76308" w:rsidRPr="00C57E9F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D0D23" w:rsidRPr="00C57E9F" w14:paraId="16EB662E" w14:textId="77777777" w:rsidTr="005267FE">
        <w:tc>
          <w:tcPr>
            <w:tcW w:w="2250" w:type="dxa"/>
            <w:shd w:val="clear" w:color="auto" w:fill="auto"/>
          </w:tcPr>
          <w:p w14:paraId="73501554" w14:textId="77777777" w:rsidR="00B7390E" w:rsidRPr="00C57E9F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624F3518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3B4C40C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D1AA2C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E7A1B19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D6E6200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B284A0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96B3E2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D7FC30F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96B0E1C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B092528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E35955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4E6D7A3" w14:textId="77777777" w:rsidR="00B7390E" w:rsidRPr="00C57E9F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</w:tc>
      </w:tr>
      <w:tr w:rsidR="001529B6" w:rsidRPr="00C57E9F" w14:paraId="02AC4D19" w14:textId="77777777" w:rsidTr="00685BA7">
        <w:tc>
          <w:tcPr>
            <w:tcW w:w="2250" w:type="dxa"/>
            <w:shd w:val="clear" w:color="auto" w:fill="auto"/>
          </w:tcPr>
          <w:p w14:paraId="5FBB9DA5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B9FDA" w14:textId="6EB887E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5,375</w:t>
            </w:r>
          </w:p>
        </w:tc>
        <w:tc>
          <w:tcPr>
            <w:tcW w:w="810" w:type="dxa"/>
            <w:shd w:val="clear" w:color="auto" w:fill="auto"/>
          </w:tcPr>
          <w:p w14:paraId="5C505106" w14:textId="2C47F53F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41436D" w14:textId="3453AEF2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32C463D2" w14:textId="57BCC7E9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5,375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36441C" w14:textId="2A181BD7" w:rsidR="001529B6" w:rsidRPr="00C347BE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0.1</w:t>
            </w:r>
            <w:r w:rsidR="00676EF0" w:rsidRPr="00C347BE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25</w:t>
            </w: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% - 0.50%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DFB153" w14:textId="4AAA671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29E1B" w14:textId="2F2D542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1,894</w:t>
            </w:r>
          </w:p>
        </w:tc>
        <w:tc>
          <w:tcPr>
            <w:tcW w:w="810" w:type="dxa"/>
            <w:shd w:val="clear" w:color="auto" w:fill="auto"/>
          </w:tcPr>
          <w:p w14:paraId="349873A9" w14:textId="278C80A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99EBFE" w14:textId="3FD1E96E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vAlign w:val="bottom"/>
          </w:tcPr>
          <w:p w14:paraId="46FF41B2" w14:textId="3AAE56D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1,894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881C03" w14:textId="56D225A8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0.1</w:t>
            </w:r>
            <w:r w:rsidR="00676EF0" w:rsidRPr="00C347BE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25</w:t>
            </w:r>
            <w:r w:rsidRPr="00C347BE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% - 0.50%</w:t>
            </w:r>
          </w:p>
        </w:tc>
        <w:tc>
          <w:tcPr>
            <w:tcW w:w="1170" w:type="dxa"/>
            <w:shd w:val="clear" w:color="auto" w:fill="auto"/>
          </w:tcPr>
          <w:p w14:paraId="05A76A79" w14:textId="7EE4FCC3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1529B6" w:rsidRPr="00C57E9F" w14:paraId="327C5C93" w14:textId="77777777" w:rsidTr="005267FE">
        <w:tc>
          <w:tcPr>
            <w:tcW w:w="2250" w:type="dxa"/>
            <w:shd w:val="clear" w:color="auto" w:fill="auto"/>
          </w:tcPr>
          <w:p w14:paraId="271660D8" w14:textId="4C4D5C88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  <w:r w:rsidR="00153AAC"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–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ลูกค้าทั่วไป</w:t>
            </w:r>
          </w:p>
        </w:tc>
        <w:tc>
          <w:tcPr>
            <w:tcW w:w="1080" w:type="dxa"/>
            <w:shd w:val="clear" w:color="auto" w:fill="auto"/>
          </w:tcPr>
          <w:p w14:paraId="208E111F" w14:textId="73CF1DE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053383CB" w14:textId="713089A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53B8B2" w14:textId="6C697C1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461,589</w:t>
            </w:r>
          </w:p>
        </w:tc>
        <w:tc>
          <w:tcPr>
            <w:tcW w:w="900" w:type="dxa"/>
            <w:vAlign w:val="bottom"/>
          </w:tcPr>
          <w:p w14:paraId="3AE1561D" w14:textId="7E7227D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461,589</w:t>
            </w:r>
          </w:p>
        </w:tc>
        <w:tc>
          <w:tcPr>
            <w:tcW w:w="1260" w:type="dxa"/>
            <w:shd w:val="clear" w:color="auto" w:fill="auto"/>
          </w:tcPr>
          <w:p w14:paraId="71B15B04" w14:textId="31B4B5E8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</w:tcPr>
          <w:p w14:paraId="3BFDA968" w14:textId="61F6178E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</w:tcPr>
          <w:p w14:paraId="0D58C57D" w14:textId="76267903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219D038F" w14:textId="3E4992AB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9E52CD" w14:textId="4B79705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407,343</w:t>
            </w:r>
          </w:p>
        </w:tc>
        <w:tc>
          <w:tcPr>
            <w:tcW w:w="810" w:type="dxa"/>
            <w:vAlign w:val="bottom"/>
          </w:tcPr>
          <w:p w14:paraId="17DB51C0" w14:textId="0CD87EC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407,343</w:t>
            </w:r>
          </w:p>
        </w:tc>
        <w:tc>
          <w:tcPr>
            <w:tcW w:w="1260" w:type="dxa"/>
            <w:shd w:val="clear" w:color="auto" w:fill="auto"/>
          </w:tcPr>
          <w:p w14:paraId="53DBECF8" w14:textId="33FE8CE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</w:tcPr>
          <w:p w14:paraId="371EC51B" w14:textId="71E7A65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1529B6" w:rsidRPr="00C57E9F" w14:paraId="4B2AFED6" w14:textId="77777777" w:rsidTr="00685BA7">
        <w:tc>
          <w:tcPr>
            <w:tcW w:w="2250" w:type="dxa"/>
            <w:shd w:val="clear" w:color="auto" w:fill="auto"/>
          </w:tcPr>
          <w:p w14:paraId="654A5EE3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F83CFB" w14:textId="09ED07A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F1D14C2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485142" w14:textId="4C247EB0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4F20D07E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6623648" w14:textId="63124653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720" w:type="dxa"/>
            <w:shd w:val="clear" w:color="auto" w:fill="auto"/>
          </w:tcPr>
          <w:p w14:paraId="400FAC61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C931D0" w14:textId="06F68226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6188C13E" w14:textId="35A41EE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A48B4" w14:textId="640829D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411C8" w14:textId="36230BA9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B112D" w14:textId="5CDE52C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368,000</w:t>
            </w:r>
          </w:p>
        </w:tc>
        <w:tc>
          <w:tcPr>
            <w:tcW w:w="810" w:type="dxa"/>
            <w:shd w:val="clear" w:color="auto" w:fill="auto"/>
          </w:tcPr>
          <w:p w14:paraId="25BF5F4F" w14:textId="77777777" w:rsidR="008354A6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14:paraId="082EDE4B" w14:textId="33CB9FD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810" w:type="dxa"/>
            <w:shd w:val="clear" w:color="auto" w:fill="auto"/>
          </w:tcPr>
          <w:p w14:paraId="756DEED7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1288F0" w14:textId="3F7A593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vAlign w:val="bottom"/>
          </w:tcPr>
          <w:p w14:paraId="271C20AD" w14:textId="268A5B8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368,000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E5D3E" w14:textId="1471106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MLR – 1.00%, 4.50%</w:t>
            </w:r>
          </w:p>
        </w:tc>
        <w:tc>
          <w:tcPr>
            <w:tcW w:w="1170" w:type="dxa"/>
            <w:shd w:val="clear" w:color="auto" w:fill="auto"/>
          </w:tcPr>
          <w:p w14:paraId="2BA2943A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EC0FE8" w14:textId="7BA95EB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1529B6" w:rsidRPr="00C57E9F" w14:paraId="0850284D" w14:textId="77777777" w:rsidTr="00685BA7">
        <w:tc>
          <w:tcPr>
            <w:tcW w:w="2250" w:type="dxa"/>
            <w:shd w:val="clear" w:color="auto" w:fill="auto"/>
          </w:tcPr>
          <w:p w14:paraId="06F72DC6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เงินให้กู้ยืมระยะสั้น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บุคคลและ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</w:p>
          <w:p w14:paraId="4B7F437D" w14:textId="6F032C5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</w:t>
            </w:r>
            <w:proofErr w:type="spellStart"/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11EC1C82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C4CF3E4" w14:textId="09B222C2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5B1DCAA4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3557BB" w14:textId="20F3E633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100,000</w:t>
            </w:r>
          </w:p>
        </w:tc>
        <w:tc>
          <w:tcPr>
            <w:tcW w:w="720" w:type="dxa"/>
            <w:shd w:val="clear" w:color="auto" w:fill="auto"/>
          </w:tcPr>
          <w:p w14:paraId="47D2E63A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C737BF9" w14:textId="4AD52DB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-</w:t>
            </w:r>
          </w:p>
        </w:tc>
        <w:tc>
          <w:tcPr>
            <w:tcW w:w="900" w:type="dxa"/>
            <w:vAlign w:val="bottom"/>
          </w:tcPr>
          <w:p w14:paraId="1567CD89" w14:textId="58CC1E5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44BE96" w14:textId="6F9D1C7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054B6" w14:textId="0A8F0E1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6.50%</w:t>
            </w:r>
          </w:p>
        </w:tc>
        <w:tc>
          <w:tcPr>
            <w:tcW w:w="1080" w:type="dxa"/>
            <w:shd w:val="clear" w:color="auto" w:fill="auto"/>
          </w:tcPr>
          <w:p w14:paraId="6FB88C9C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6CEAA41" w14:textId="61BA646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4175B4F2" w14:textId="77777777" w:rsidR="008354A6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  <w:p w14:paraId="416634D0" w14:textId="12BB95F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</w:tcPr>
          <w:p w14:paraId="5E07CCCA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04E80E" w14:textId="792365D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7A155A0F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C47286C" w14:textId="202CF07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88B7AE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E667B6" w14:textId="3B5A0BF0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</w:tcPr>
          <w:p w14:paraId="51BDDBE2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2259EF6" w14:textId="06A0613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1529B6" w:rsidRPr="00C57E9F" w14:paraId="4B4AA738" w14:textId="77777777" w:rsidTr="00685BA7">
        <w:tc>
          <w:tcPr>
            <w:tcW w:w="2250" w:type="dxa"/>
            <w:shd w:val="clear" w:color="auto" w:fill="auto"/>
          </w:tcPr>
          <w:p w14:paraId="0626B8CA" w14:textId="3613096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168BD44F" w14:textId="03E56266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0D5C93A6" w14:textId="2E24D81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11,824</w:t>
            </w:r>
          </w:p>
        </w:tc>
        <w:tc>
          <w:tcPr>
            <w:tcW w:w="720" w:type="dxa"/>
            <w:shd w:val="clear" w:color="auto" w:fill="auto"/>
          </w:tcPr>
          <w:p w14:paraId="3398FC94" w14:textId="50A8961B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900" w:type="dxa"/>
          </w:tcPr>
          <w:p w14:paraId="0F1E993A" w14:textId="604EABE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E90948" w14:textId="69DC255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</w:tcPr>
          <w:p w14:paraId="3E15E660" w14:textId="791C2F0C" w:rsidR="001529B6" w:rsidRPr="00C57E9F" w:rsidRDefault="001B5DF7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 xml:space="preserve">% -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14:paraId="6933B4D5" w14:textId="095CE29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7FAD45E9" w14:textId="2BBCAD2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11,824</w:t>
            </w:r>
          </w:p>
        </w:tc>
        <w:tc>
          <w:tcPr>
            <w:tcW w:w="810" w:type="dxa"/>
            <w:shd w:val="clear" w:color="auto" w:fill="auto"/>
          </w:tcPr>
          <w:p w14:paraId="3560097C" w14:textId="3662F54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4058AE0B" w14:textId="495A796E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11,824</w:t>
            </w:r>
          </w:p>
        </w:tc>
        <w:tc>
          <w:tcPr>
            <w:tcW w:w="1260" w:type="dxa"/>
            <w:shd w:val="clear" w:color="auto" w:fill="auto"/>
          </w:tcPr>
          <w:p w14:paraId="2519A73A" w14:textId="3D0C34FE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</w:tcPr>
          <w:p w14:paraId="64311DA1" w14:textId="666917DA" w:rsidR="001529B6" w:rsidRPr="00C57E9F" w:rsidRDefault="001B5DF7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 xml:space="preserve">% -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</w:tr>
      <w:tr w:rsidR="001529B6" w:rsidRPr="00C57E9F" w14:paraId="3F1D712C" w14:textId="77777777" w:rsidTr="00685BA7">
        <w:tc>
          <w:tcPr>
            <w:tcW w:w="2250" w:type="dxa"/>
            <w:shd w:val="clear" w:color="auto" w:fill="auto"/>
          </w:tcPr>
          <w:p w14:paraId="0ADC3907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46B0E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C0BC3B1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5F1B58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A8C1BA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E1CF6B4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343A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2AD70EF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2D24ED2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926D1DE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4DE3A0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142250E3" w14:textId="7D41F1D6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385CD31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529B6" w:rsidRPr="00C57E9F" w14:paraId="39946F65" w14:textId="77777777" w:rsidTr="00685BA7">
        <w:tc>
          <w:tcPr>
            <w:tcW w:w="2250" w:type="dxa"/>
            <w:shd w:val="clear" w:color="auto" w:fill="auto"/>
          </w:tcPr>
          <w:p w14:paraId="09FDE13E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6BB6CF74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F417D5D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734C19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B49D3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C0F79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93A7D69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3E9E0B6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E5E8F77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CB2B10E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3F446C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C30B102" w14:textId="65E78A7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038866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529B6" w:rsidRPr="00C57E9F" w14:paraId="1A3AA306" w14:textId="77777777" w:rsidTr="00685BA7">
        <w:tc>
          <w:tcPr>
            <w:tcW w:w="2250" w:type="dxa"/>
            <w:shd w:val="clear" w:color="auto" w:fill="auto"/>
          </w:tcPr>
          <w:p w14:paraId="0E825455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8E9F4CE" w14:textId="0957C9B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</w:rPr>
              <w:t>512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,173</w:t>
            </w:r>
          </w:p>
        </w:tc>
        <w:tc>
          <w:tcPr>
            <w:tcW w:w="810" w:type="dxa"/>
            <w:shd w:val="clear" w:color="auto" w:fill="auto"/>
          </w:tcPr>
          <w:p w14:paraId="026157F5" w14:textId="1F70898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308,853</w:t>
            </w:r>
          </w:p>
        </w:tc>
        <w:tc>
          <w:tcPr>
            <w:tcW w:w="720" w:type="dxa"/>
            <w:shd w:val="clear" w:color="auto" w:fill="auto"/>
          </w:tcPr>
          <w:p w14:paraId="6B7812AA" w14:textId="2DB0165B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900" w:type="dxa"/>
          </w:tcPr>
          <w:p w14:paraId="7870FA98" w14:textId="76D4C06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821,026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A8D49" w14:textId="5AE6DF1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MOR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AEAEF" w14:textId="10898040" w:rsidR="001529B6" w:rsidRPr="00C57E9F" w:rsidRDefault="008D5670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1529B6" w:rsidRPr="00C57E9F">
              <w:rPr>
                <w:rFonts w:ascii="Browallia New" w:hAnsi="Browallia New" w:cs="Browallia New"/>
                <w:sz w:val="20"/>
                <w:szCs w:val="20"/>
              </w:rPr>
              <w:t>0% - 15.00%</w:t>
            </w:r>
          </w:p>
        </w:tc>
        <w:tc>
          <w:tcPr>
            <w:tcW w:w="1080" w:type="dxa"/>
            <w:shd w:val="clear" w:color="auto" w:fill="auto"/>
          </w:tcPr>
          <w:p w14:paraId="57B39C41" w14:textId="3DED07AB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207E43C1" w14:textId="46DFDD0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413,103</w:t>
            </w:r>
          </w:p>
        </w:tc>
        <w:tc>
          <w:tcPr>
            <w:tcW w:w="810" w:type="dxa"/>
            <w:shd w:val="clear" w:color="auto" w:fill="auto"/>
          </w:tcPr>
          <w:p w14:paraId="26FA0A4C" w14:textId="2B84BAD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6169CE83" w14:textId="40DA0E4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413,103</w:t>
            </w:r>
          </w:p>
        </w:tc>
        <w:tc>
          <w:tcPr>
            <w:tcW w:w="1260" w:type="dxa"/>
            <w:shd w:val="clear" w:color="auto" w:fill="auto"/>
          </w:tcPr>
          <w:p w14:paraId="33246DAE" w14:textId="2C2B88FD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9069E1" w14:textId="6ADA970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2.00% - 4.00%</w:t>
            </w:r>
          </w:p>
        </w:tc>
      </w:tr>
      <w:tr w:rsidR="001529B6" w:rsidRPr="00C57E9F" w14:paraId="3C666CD9" w14:textId="77777777" w:rsidTr="00685BA7">
        <w:tc>
          <w:tcPr>
            <w:tcW w:w="2250" w:type="dxa"/>
            <w:shd w:val="clear" w:color="auto" w:fill="auto"/>
          </w:tcPr>
          <w:p w14:paraId="568CDF31" w14:textId="777777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 - ผู้ค้าทั่วไป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B359C" w14:textId="28D2DC7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4724A792" w14:textId="08C9011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</w:tcPr>
          <w:p w14:paraId="643D564B" w14:textId="5C2460A8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455,551</w:t>
            </w:r>
          </w:p>
        </w:tc>
        <w:tc>
          <w:tcPr>
            <w:tcW w:w="900" w:type="dxa"/>
          </w:tcPr>
          <w:p w14:paraId="20245550" w14:textId="46AE6404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455,551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E99E47" w14:textId="4408EB25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9D6D2" w14:textId="43FB44C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</w:tcPr>
          <w:p w14:paraId="0C6305A4" w14:textId="06360539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4DDC25C4" w14:textId="5430CBBA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-</w:t>
            </w:r>
          </w:p>
        </w:tc>
        <w:tc>
          <w:tcPr>
            <w:tcW w:w="810" w:type="dxa"/>
            <w:shd w:val="clear" w:color="auto" w:fill="auto"/>
          </w:tcPr>
          <w:p w14:paraId="11A1AB18" w14:textId="2C4E50DC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245,854</w:t>
            </w:r>
          </w:p>
        </w:tc>
        <w:tc>
          <w:tcPr>
            <w:tcW w:w="810" w:type="dxa"/>
          </w:tcPr>
          <w:p w14:paraId="022D77DD" w14:textId="5380CF07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245,854</w:t>
            </w:r>
          </w:p>
        </w:tc>
        <w:tc>
          <w:tcPr>
            <w:tcW w:w="1260" w:type="dxa"/>
            <w:shd w:val="clear" w:color="auto" w:fill="auto"/>
          </w:tcPr>
          <w:p w14:paraId="255BF8FB" w14:textId="4D4ACBA1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88A8" w14:textId="2E3BEFFB" w:rsidR="001529B6" w:rsidRPr="00C57E9F" w:rsidRDefault="001529B6" w:rsidP="001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BD5E36" w:rsidRPr="00C57E9F" w14:paraId="4EC33F12" w14:textId="77777777" w:rsidTr="00685BA7">
        <w:tc>
          <w:tcPr>
            <w:tcW w:w="2250" w:type="dxa"/>
            <w:shd w:val="clear" w:color="auto" w:fill="auto"/>
          </w:tcPr>
          <w:p w14:paraId="23905DB9" w14:textId="766A5578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84929" w14:textId="1A4FF274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5FCBAA9F" w14:textId="21DD3A7B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</w:tcPr>
          <w:p w14:paraId="235D7200" w14:textId="152AA33E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900" w:type="dxa"/>
          </w:tcPr>
          <w:p w14:paraId="52EB347A" w14:textId="4D8D52F7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91B4B" w14:textId="3CCF294C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8C019" w14:textId="3E0CFFBF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</w:tcPr>
          <w:p w14:paraId="1BDE4D3C" w14:textId="18BAF17D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3A45BB95" w14:textId="4E8807F9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17,000</w:t>
            </w:r>
          </w:p>
        </w:tc>
        <w:tc>
          <w:tcPr>
            <w:tcW w:w="810" w:type="dxa"/>
            <w:shd w:val="clear" w:color="auto" w:fill="auto"/>
          </w:tcPr>
          <w:p w14:paraId="203A133B" w14:textId="19CFAD06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6F007893" w14:textId="3219A593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17,000</w:t>
            </w:r>
          </w:p>
        </w:tc>
        <w:tc>
          <w:tcPr>
            <w:tcW w:w="1260" w:type="dxa"/>
            <w:shd w:val="clear" w:color="auto" w:fill="auto"/>
          </w:tcPr>
          <w:p w14:paraId="001E9DD0" w14:textId="54B7B518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8D229" w14:textId="11843E2A" w:rsidR="00BD5E36" w:rsidRPr="00C57E9F" w:rsidRDefault="00BD5E36" w:rsidP="00BD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4.50%</w:t>
            </w:r>
          </w:p>
        </w:tc>
      </w:tr>
      <w:tr w:rsidR="008354A6" w:rsidRPr="00C57E9F" w14:paraId="70604BC9" w14:textId="77777777" w:rsidTr="00685BA7">
        <w:tc>
          <w:tcPr>
            <w:tcW w:w="2250" w:type="dxa"/>
            <w:shd w:val="clear" w:color="auto" w:fill="auto"/>
          </w:tcPr>
          <w:p w14:paraId="406A962D" w14:textId="54BFB9F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</w:t>
            </w:r>
            <w:proofErr w:type="spellStart"/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541011EA" w14:textId="601CB6C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5C79BC0C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78C287C" w14:textId="452FF280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35,000</w:t>
            </w:r>
          </w:p>
        </w:tc>
        <w:tc>
          <w:tcPr>
            <w:tcW w:w="720" w:type="dxa"/>
            <w:shd w:val="clear" w:color="auto" w:fill="auto"/>
          </w:tcPr>
          <w:p w14:paraId="5B76DFAE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6F9D4CC" w14:textId="13FBE37B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</w:tcPr>
          <w:p w14:paraId="368F0F68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654EFB" w14:textId="294EECD0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93C7DB" w14:textId="2DC59FA3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D6A21" w14:textId="01CF6F9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6.00% -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.00%</w:t>
            </w:r>
          </w:p>
        </w:tc>
        <w:tc>
          <w:tcPr>
            <w:tcW w:w="1080" w:type="dxa"/>
            <w:shd w:val="clear" w:color="auto" w:fill="auto"/>
          </w:tcPr>
          <w:p w14:paraId="654F1AA2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9D4EBA" w14:textId="30847A28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102FC1A7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452305" w14:textId="6A9966FC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25,000</w:t>
            </w:r>
          </w:p>
        </w:tc>
        <w:tc>
          <w:tcPr>
            <w:tcW w:w="810" w:type="dxa"/>
            <w:shd w:val="clear" w:color="auto" w:fill="auto"/>
          </w:tcPr>
          <w:p w14:paraId="7CF901F1" w14:textId="77777777" w:rsidR="008354A6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14:paraId="361E1D13" w14:textId="3C4638E6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810" w:type="dxa"/>
          </w:tcPr>
          <w:p w14:paraId="7FA7DE9A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D53402" w14:textId="4181B0B0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63A99EE7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189F3B" w14:textId="7FFB383E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18B0E" w14:textId="72B47958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6.00%</w:t>
            </w:r>
          </w:p>
        </w:tc>
      </w:tr>
      <w:tr w:rsidR="008354A6" w:rsidRPr="00C57E9F" w14:paraId="47DA735C" w14:textId="77777777" w:rsidTr="00685BA7">
        <w:tc>
          <w:tcPr>
            <w:tcW w:w="2250" w:type="dxa"/>
            <w:shd w:val="clear" w:color="auto" w:fill="auto"/>
          </w:tcPr>
          <w:p w14:paraId="11468E82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081AE58" w14:textId="444B213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12AEF1B2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A0A2CED" w14:textId="79176C9E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409,996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1D3CF5" w14:textId="241AD53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B83F8C" w14:textId="2091CCF2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</w:tcPr>
          <w:p w14:paraId="753E34D9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56AAEB5" w14:textId="5C7AFCB9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409,996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85376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MLR –</w:t>
            </w:r>
          </w:p>
          <w:p w14:paraId="78BD4638" w14:textId="4F261C95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0.60% - 1.00%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BC4D6" w14:textId="7DDBC31E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</w:tcPr>
          <w:p w14:paraId="0506B9CF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FB0E32" w14:textId="2F91BCD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409,996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5C86CE" w14:textId="574FD308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810" w:type="dxa"/>
            <w:shd w:val="clear" w:color="auto" w:fill="auto"/>
          </w:tcPr>
          <w:p w14:paraId="7A3D937A" w14:textId="77777777" w:rsidR="008354A6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  <w:p w14:paraId="6D679277" w14:textId="3815ED8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-</w:t>
            </w:r>
          </w:p>
        </w:tc>
        <w:tc>
          <w:tcPr>
            <w:tcW w:w="810" w:type="dxa"/>
          </w:tcPr>
          <w:p w14:paraId="3DDBAD3C" w14:textId="77777777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6ADCBC" w14:textId="43C37E93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409,996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CD6D8" w14:textId="0090851F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MLR –</w:t>
            </w:r>
          </w:p>
          <w:p w14:paraId="53A2FBBA" w14:textId="1ACED70D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0.60% - 1.00%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FE9D6" w14:textId="0806C1B6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8354A6" w:rsidRPr="00C57E9F" w14:paraId="37073214" w14:textId="77777777" w:rsidTr="005267FE">
        <w:tc>
          <w:tcPr>
            <w:tcW w:w="2250" w:type="dxa"/>
            <w:shd w:val="clear" w:color="auto" w:fill="auto"/>
          </w:tcPr>
          <w:p w14:paraId="2288683D" w14:textId="358D03BF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6613C180" w14:textId="57B4D22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1EF3476F" w14:textId="0A0520A9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15,090</w:t>
            </w:r>
          </w:p>
        </w:tc>
        <w:tc>
          <w:tcPr>
            <w:tcW w:w="720" w:type="dxa"/>
            <w:shd w:val="clear" w:color="auto" w:fill="auto"/>
          </w:tcPr>
          <w:p w14:paraId="7608316E" w14:textId="74B6D57A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</w:tcPr>
          <w:p w14:paraId="335D4D6F" w14:textId="59F04343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15,090</w:t>
            </w:r>
          </w:p>
        </w:tc>
        <w:tc>
          <w:tcPr>
            <w:tcW w:w="1260" w:type="dxa"/>
            <w:shd w:val="clear" w:color="auto" w:fill="auto"/>
          </w:tcPr>
          <w:p w14:paraId="1D707A8F" w14:textId="438C419C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1A949D" w14:textId="50650F9B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5.12% - 10.12%</w:t>
            </w:r>
          </w:p>
        </w:tc>
        <w:tc>
          <w:tcPr>
            <w:tcW w:w="1080" w:type="dxa"/>
            <w:shd w:val="clear" w:color="auto" w:fill="auto"/>
          </w:tcPr>
          <w:p w14:paraId="39C454FB" w14:textId="2817C342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3BFCE418" w14:textId="29AD490B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8,088</w:t>
            </w:r>
          </w:p>
        </w:tc>
        <w:tc>
          <w:tcPr>
            <w:tcW w:w="810" w:type="dxa"/>
            <w:shd w:val="clear" w:color="auto" w:fill="auto"/>
          </w:tcPr>
          <w:p w14:paraId="6FC74E6C" w14:textId="6698003D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4C18800B" w14:textId="3E4903B1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8,088</w:t>
            </w:r>
          </w:p>
        </w:tc>
        <w:tc>
          <w:tcPr>
            <w:tcW w:w="1260" w:type="dxa"/>
            <w:shd w:val="clear" w:color="auto" w:fill="auto"/>
          </w:tcPr>
          <w:p w14:paraId="62F4F4BE" w14:textId="5A0D1674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E198D" w14:textId="28D5F4F9" w:rsidR="008354A6" w:rsidRPr="00C57E9F" w:rsidRDefault="008354A6" w:rsidP="0083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7.09% - 10.12%</w:t>
            </w:r>
          </w:p>
        </w:tc>
      </w:tr>
    </w:tbl>
    <w:p w14:paraId="6FA11239" w14:textId="303CDC97" w:rsidR="00860507" w:rsidRPr="00C57E9F" w:rsidRDefault="00860507" w:rsidP="001529B6"/>
    <w:p w14:paraId="29E7510B" w14:textId="2A1CD1B6" w:rsidR="00B7390E" w:rsidRPr="00C57E9F" w:rsidRDefault="00B7390E"/>
    <w:p w14:paraId="2EA60E3B" w14:textId="337CC27A" w:rsidR="00B7390E" w:rsidRPr="00C57E9F" w:rsidRDefault="00B7390E"/>
    <w:p w14:paraId="543DA261" w14:textId="5B8B37D5" w:rsidR="00B7390E" w:rsidRPr="00C57E9F" w:rsidRDefault="00B7390E"/>
    <w:p w14:paraId="06E9C2FE" w14:textId="50EA513B" w:rsidR="00B7390E" w:rsidRPr="00C57E9F" w:rsidRDefault="00B7390E"/>
    <w:p w14:paraId="483B1ECC" w14:textId="77777777" w:rsidR="00B7390E" w:rsidRPr="00C57E9F" w:rsidRDefault="00B7390E"/>
    <w:p w14:paraId="12475FA4" w14:textId="572CCC27" w:rsidR="00923900" w:rsidRPr="00C57E9F" w:rsidRDefault="00923900"/>
    <w:p w14:paraId="15CAE3A1" w14:textId="3D941A7C" w:rsidR="00923900" w:rsidRPr="00C57E9F" w:rsidRDefault="005F0FFD" w:rsidP="005F0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</w:pPr>
      <w:r w:rsidRPr="00C57E9F">
        <w:rPr>
          <w:cs/>
        </w:rPr>
        <w:tab/>
      </w:r>
      <w:r w:rsidRPr="00C57E9F">
        <w:rPr>
          <w:cs/>
        </w:rPr>
        <w:tab/>
      </w:r>
      <w:r w:rsidRPr="00C57E9F">
        <w:rPr>
          <w:cs/>
        </w:rPr>
        <w:tab/>
      </w:r>
    </w:p>
    <w:p w14:paraId="1D22229D" w14:textId="2A190CC6" w:rsidR="00E0444D" w:rsidRPr="00C57E9F" w:rsidRDefault="00E0444D"/>
    <w:p w14:paraId="1E0BC3CD" w14:textId="77777777" w:rsidR="00B7390E" w:rsidRPr="00C57E9F" w:rsidRDefault="00B7390E"/>
    <w:p w14:paraId="4B69F142" w14:textId="1FA8C8AD" w:rsidR="00645126" w:rsidRPr="00C57E9F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p w14:paraId="29274C72" w14:textId="14C20060" w:rsidR="001A3320" w:rsidRPr="00C57E9F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19530F3" w14:textId="47BDB02F" w:rsidR="001A3320" w:rsidRPr="00C57E9F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page" w:horzAnchor="margin" w:tblpXSpec="right" w:tblpY="1739"/>
        <w:tblW w:w="14130" w:type="dxa"/>
        <w:tblLook w:val="01E0" w:firstRow="1" w:lastRow="1" w:firstColumn="1" w:lastColumn="1" w:noHBand="0" w:noVBand="0"/>
      </w:tblPr>
      <w:tblGrid>
        <w:gridCol w:w="2250"/>
        <w:gridCol w:w="1080"/>
        <w:gridCol w:w="810"/>
        <w:gridCol w:w="720"/>
        <w:gridCol w:w="900"/>
        <w:gridCol w:w="1260"/>
        <w:gridCol w:w="1170"/>
        <w:gridCol w:w="1080"/>
        <w:gridCol w:w="810"/>
        <w:gridCol w:w="810"/>
        <w:gridCol w:w="810"/>
        <w:gridCol w:w="1260"/>
        <w:gridCol w:w="1170"/>
      </w:tblGrid>
      <w:tr w:rsidR="002245BE" w:rsidRPr="00C57E9F" w14:paraId="57E8C617" w14:textId="77777777" w:rsidTr="006361F6">
        <w:tc>
          <w:tcPr>
            <w:tcW w:w="2250" w:type="dxa"/>
            <w:shd w:val="clear" w:color="auto" w:fill="auto"/>
          </w:tcPr>
          <w:p w14:paraId="0445BF8D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02D2468A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2245BE" w:rsidRPr="00C57E9F" w14:paraId="3E15D831" w14:textId="77777777" w:rsidTr="006361F6">
        <w:tc>
          <w:tcPr>
            <w:tcW w:w="2250" w:type="dxa"/>
            <w:shd w:val="clear" w:color="auto" w:fill="auto"/>
          </w:tcPr>
          <w:p w14:paraId="180455C6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795B493E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2561</w:t>
            </w:r>
          </w:p>
        </w:tc>
      </w:tr>
      <w:tr w:rsidR="002245BE" w:rsidRPr="00C57E9F" w14:paraId="47F5CC52" w14:textId="77777777" w:rsidTr="006361F6">
        <w:tc>
          <w:tcPr>
            <w:tcW w:w="2250" w:type="dxa"/>
            <w:shd w:val="clear" w:color="auto" w:fill="auto"/>
          </w:tcPr>
          <w:p w14:paraId="6713B5A0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7A2BB58E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79E10124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2245BE" w:rsidRPr="00C57E9F" w14:paraId="655858E1" w14:textId="77777777" w:rsidTr="002D0359">
        <w:tc>
          <w:tcPr>
            <w:tcW w:w="2250" w:type="dxa"/>
            <w:shd w:val="clear" w:color="auto" w:fill="auto"/>
          </w:tcPr>
          <w:p w14:paraId="3BAC4493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5ACF8CA0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752AC11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699FEF20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7A58E7E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2245BE" w:rsidRPr="00C57E9F" w14:paraId="75376EBF" w14:textId="77777777" w:rsidTr="002D0359">
        <w:tc>
          <w:tcPr>
            <w:tcW w:w="2250" w:type="dxa"/>
            <w:shd w:val="clear" w:color="auto" w:fill="auto"/>
          </w:tcPr>
          <w:p w14:paraId="0956992B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EA989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FADF56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56B5AB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50842947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05F8F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อัตราดอกเบี้ย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CED7D3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3AA2A0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7DC052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47EEB8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E9DD605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285B19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BD3C1" w14:textId="77777777" w:rsidR="002245BE" w:rsidRPr="00C57E9F" w:rsidRDefault="002245BE" w:rsidP="006361F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2245BE" w:rsidRPr="00C57E9F" w14:paraId="23C41329" w14:textId="77777777" w:rsidTr="002D0359">
        <w:tc>
          <w:tcPr>
            <w:tcW w:w="2250" w:type="dxa"/>
            <w:shd w:val="clear" w:color="auto" w:fill="auto"/>
          </w:tcPr>
          <w:p w14:paraId="6AA09B35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F29FB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A40F8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8B728B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7B5E921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BD7E64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A68F48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3858A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B6C472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9AFD90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7FE6757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CF28E8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11DE1" w14:textId="77777777" w:rsidR="002245BE" w:rsidRPr="00C57E9F" w:rsidRDefault="002245BE" w:rsidP="006361F6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245BE" w:rsidRPr="00C57E9F" w14:paraId="5E27ABFE" w14:textId="77777777" w:rsidTr="002D0359">
        <w:tc>
          <w:tcPr>
            <w:tcW w:w="2250" w:type="dxa"/>
            <w:shd w:val="clear" w:color="auto" w:fill="auto"/>
          </w:tcPr>
          <w:p w14:paraId="341FDE3E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459DBBE7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F3E5C6B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6C43FF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2796049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6F9169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42A2829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0537D85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E031BE0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85141EF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005B3456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F377CC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479B90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C46F3" w:rsidRPr="00C57E9F" w14:paraId="701BA8A8" w14:textId="77777777" w:rsidTr="002D0359">
        <w:tc>
          <w:tcPr>
            <w:tcW w:w="2250" w:type="dxa"/>
            <w:shd w:val="clear" w:color="auto" w:fill="auto"/>
          </w:tcPr>
          <w:p w14:paraId="32FE107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CA2288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43,659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9BA6EF" w14:textId="2CE02530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5FC509" w14:textId="1FA2BF45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6B16DC89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43,659</w:t>
            </w:r>
          </w:p>
        </w:tc>
        <w:tc>
          <w:tcPr>
            <w:tcW w:w="1260" w:type="dxa"/>
            <w:shd w:val="clear" w:color="auto" w:fill="auto"/>
          </w:tcPr>
          <w:p w14:paraId="6717594C" w14:textId="4011700A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0.1</w:t>
            </w:r>
            <w:r w:rsidR="00676EF0"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25</w:t>
            </w: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% - 0.75%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9973F" w14:textId="32D4EDB6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BC0F2D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25,478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9EE92B" w14:textId="2D3BDC0C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63FCD2" w14:textId="79E3A713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vAlign w:val="bottom"/>
          </w:tcPr>
          <w:p w14:paraId="6BE6FB33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25,478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B77C" w14:textId="0B1025B9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0.1</w:t>
            </w:r>
            <w:r w:rsidR="00676EF0"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25</w:t>
            </w: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% - 0.75%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6ECF84" w14:textId="3D6E1B4C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7C46F3" w:rsidRPr="00C57E9F" w14:paraId="02286483" w14:textId="77777777" w:rsidTr="00685BA7">
        <w:tc>
          <w:tcPr>
            <w:tcW w:w="2250" w:type="dxa"/>
            <w:shd w:val="clear" w:color="auto" w:fill="auto"/>
          </w:tcPr>
          <w:p w14:paraId="70222D97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 - ลูกค้าทั่วไป</w:t>
            </w:r>
          </w:p>
        </w:tc>
        <w:tc>
          <w:tcPr>
            <w:tcW w:w="1080" w:type="dxa"/>
            <w:shd w:val="clear" w:color="auto" w:fill="auto"/>
          </w:tcPr>
          <w:p w14:paraId="6A3BF4A9" w14:textId="0FC4A8AB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1925EC83" w14:textId="49CC8EAF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EF0D64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624,382</w:t>
            </w:r>
          </w:p>
        </w:tc>
        <w:tc>
          <w:tcPr>
            <w:tcW w:w="900" w:type="dxa"/>
            <w:vAlign w:val="bottom"/>
          </w:tcPr>
          <w:p w14:paraId="13E1B130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624,382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73B94" w14:textId="6D682AAA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57EFF" w14:textId="5972441C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35DB7F" w14:textId="2849A1F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326F53" w14:textId="72EFBD4B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E5BB57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574,444</w:t>
            </w:r>
          </w:p>
        </w:tc>
        <w:tc>
          <w:tcPr>
            <w:tcW w:w="810" w:type="dxa"/>
            <w:vAlign w:val="bottom"/>
          </w:tcPr>
          <w:p w14:paraId="4D50B991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574,444</w:t>
            </w:r>
          </w:p>
        </w:tc>
        <w:tc>
          <w:tcPr>
            <w:tcW w:w="1260" w:type="dxa"/>
            <w:shd w:val="clear" w:color="auto" w:fill="auto"/>
          </w:tcPr>
          <w:p w14:paraId="2CEBDC06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649EAE" w14:textId="333D4D6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7C46F3" w:rsidRPr="00C57E9F" w14:paraId="4B1CD847" w14:textId="77777777" w:rsidTr="00685BA7">
        <w:tc>
          <w:tcPr>
            <w:tcW w:w="2250" w:type="dxa"/>
            <w:shd w:val="clear" w:color="auto" w:fill="auto"/>
          </w:tcPr>
          <w:p w14:paraId="62A4AD43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297BB9B" w14:textId="6C3B91A4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72051919" w14:textId="2EBFEB9A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</w:tcPr>
          <w:p w14:paraId="48A0D495" w14:textId="638C16D9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5D0845BF" w14:textId="6F47ADA4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8A6A0" w14:textId="525CB925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D13BA" w14:textId="4D5EE8D4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AAAF9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747,961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FDFB95" w14:textId="523370A8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956E7" w14:textId="13284772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vAlign w:val="bottom"/>
          </w:tcPr>
          <w:p w14:paraId="6D77923D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747,961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22274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06C05" w14:textId="1653397B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7C46F3" w:rsidRPr="00C57E9F" w14:paraId="7B38775C" w14:textId="77777777" w:rsidTr="00685BA7">
        <w:tc>
          <w:tcPr>
            <w:tcW w:w="2250" w:type="dxa"/>
            <w:shd w:val="clear" w:color="auto" w:fill="auto"/>
          </w:tcPr>
          <w:p w14:paraId="2CA1FB2E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เงินให้กู้ยืมระยะสั้น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–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บุคคลและ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</w:p>
          <w:p w14:paraId="5D2DCFF4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</w:t>
            </w:r>
            <w:proofErr w:type="spellStart"/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53B66F88" w14:textId="77777777" w:rsidR="006508F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</w:p>
          <w:p w14:paraId="418F9EFA" w14:textId="3E7D3738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6508FF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</w:tcPr>
          <w:p w14:paraId="3DD2C6C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204743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100,000</w:t>
            </w:r>
          </w:p>
        </w:tc>
        <w:tc>
          <w:tcPr>
            <w:tcW w:w="720" w:type="dxa"/>
            <w:shd w:val="clear" w:color="auto" w:fill="auto"/>
          </w:tcPr>
          <w:p w14:paraId="22C13A0A" w14:textId="77777777" w:rsidR="006508F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  <w:p w14:paraId="6861307E" w14:textId="249FA99A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6508F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8E4E00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35C59" w14:textId="03A7FAE6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0A9008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6.50%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446A9B" w14:textId="28DE7685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BAA521" w14:textId="31D87078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5DE79D" w14:textId="2475B891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vAlign w:val="bottom"/>
          </w:tcPr>
          <w:p w14:paraId="051642A4" w14:textId="568C6F9E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3839F" w14:textId="05781D2A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CD335F" w14:textId="2A44E10E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7C46F3" w:rsidRPr="00C57E9F" w14:paraId="6046CFF9" w14:textId="77777777" w:rsidTr="00685BA7">
        <w:tc>
          <w:tcPr>
            <w:tcW w:w="2250" w:type="dxa"/>
            <w:shd w:val="clear" w:color="auto" w:fill="auto"/>
          </w:tcPr>
          <w:p w14:paraId="4047F8F0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2425D40C" w14:textId="2763D038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5A44A76D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720" w:type="dxa"/>
            <w:shd w:val="clear" w:color="auto" w:fill="auto"/>
          </w:tcPr>
          <w:p w14:paraId="16D7DCFD" w14:textId="3541E082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</w:tcPr>
          <w:p w14:paraId="724587F6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DCF17" w14:textId="658EDBFD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7EA6C2" w14:textId="53816C34" w:rsidR="007C46F3" w:rsidRPr="00C57E9F" w:rsidRDefault="006C648D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3.00</w:t>
            </w:r>
            <w:r w:rsidR="007C46F3" w:rsidRPr="00C57E9F">
              <w:rPr>
                <w:rFonts w:ascii="Browallia New" w:hAnsi="Browallia New" w:cs="Browallia New"/>
                <w:sz w:val="20"/>
                <w:szCs w:val="20"/>
              </w:rPr>
              <w:t xml:space="preserve">% -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C46F3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="007C46F3" w:rsidRPr="00C57E9F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02EA1" w14:textId="2ED37C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7B999B4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E69C87" w14:textId="660B425F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</w:tcPr>
          <w:p w14:paraId="000FC7A1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6A2422" w14:textId="5ED14516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</w:tcPr>
          <w:p w14:paraId="1AF9127C" w14:textId="3237DDB5" w:rsidR="007C46F3" w:rsidRPr="00C57E9F" w:rsidRDefault="00316B15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3.00</w:t>
            </w:r>
            <w:r w:rsidR="007C46F3" w:rsidRPr="00C57E9F">
              <w:rPr>
                <w:rFonts w:ascii="Browallia New" w:hAnsi="Browallia New" w:cs="Browallia New"/>
                <w:sz w:val="20"/>
                <w:szCs w:val="20"/>
              </w:rPr>
              <w:t xml:space="preserve">% -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C46F3" w:rsidRPr="00C57E9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 w:rsidR="007C46F3" w:rsidRPr="00C57E9F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</w:tr>
      <w:tr w:rsidR="002245BE" w:rsidRPr="00C57E9F" w14:paraId="48088C07" w14:textId="77777777" w:rsidTr="002D0359">
        <w:tc>
          <w:tcPr>
            <w:tcW w:w="2250" w:type="dxa"/>
            <w:shd w:val="clear" w:color="auto" w:fill="auto"/>
          </w:tcPr>
          <w:p w14:paraId="17A574C0" w14:textId="77777777" w:rsidR="002245BE" w:rsidRPr="00C57E9F" w:rsidRDefault="002245BE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CB5CD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8576152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D7D8C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6603F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CA6F214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1D503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A75C11C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27E3407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E9EB6BF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D5C529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F96E78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0FAA63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245BE" w:rsidRPr="00C57E9F" w14:paraId="472F27B3" w14:textId="77777777" w:rsidTr="002D0359">
        <w:tc>
          <w:tcPr>
            <w:tcW w:w="2250" w:type="dxa"/>
            <w:shd w:val="clear" w:color="auto" w:fill="auto"/>
          </w:tcPr>
          <w:p w14:paraId="0AF0D03F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5371C359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E600B97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5A98D06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9411F8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823B6D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22E8064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005438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0ABC4A9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8A4327A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315D2C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020AD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24F75" w14:textId="77777777" w:rsidR="002245BE" w:rsidRPr="00C57E9F" w:rsidRDefault="002245BE" w:rsidP="0063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C46F3" w:rsidRPr="00C57E9F" w14:paraId="28376C00" w14:textId="77777777" w:rsidTr="00685BA7">
        <w:tc>
          <w:tcPr>
            <w:tcW w:w="2250" w:type="dxa"/>
            <w:shd w:val="clear" w:color="auto" w:fill="auto"/>
          </w:tcPr>
          <w:p w14:paraId="7712E2F4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A999E2F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475,303</w:t>
            </w:r>
          </w:p>
        </w:tc>
        <w:tc>
          <w:tcPr>
            <w:tcW w:w="810" w:type="dxa"/>
            <w:shd w:val="clear" w:color="auto" w:fill="auto"/>
          </w:tcPr>
          <w:p w14:paraId="6256282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355,000</w:t>
            </w:r>
          </w:p>
        </w:tc>
        <w:tc>
          <w:tcPr>
            <w:tcW w:w="720" w:type="dxa"/>
            <w:shd w:val="clear" w:color="auto" w:fill="auto"/>
          </w:tcPr>
          <w:p w14:paraId="1E4F00B0" w14:textId="375A0612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</w:tcPr>
          <w:p w14:paraId="57DA335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830,303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02416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MOR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A5428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7.50% - 15.00%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F5E30C" w14:textId="5655B5C6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3114316E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400,706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B91C47" w14:textId="609B0C01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</w:tcPr>
          <w:p w14:paraId="4E7ECF6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400,706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E73C6A" w14:textId="16F0D995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5AFD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2.00% - 4.00%</w:t>
            </w:r>
          </w:p>
        </w:tc>
      </w:tr>
      <w:tr w:rsidR="007C46F3" w:rsidRPr="00C57E9F" w14:paraId="408C5233" w14:textId="77777777" w:rsidTr="00685BA7">
        <w:tc>
          <w:tcPr>
            <w:tcW w:w="2250" w:type="dxa"/>
            <w:shd w:val="clear" w:color="auto" w:fill="auto"/>
          </w:tcPr>
          <w:p w14:paraId="71370BDF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 - ผู้ค้าทั่วไป</w:t>
            </w:r>
          </w:p>
        </w:tc>
        <w:tc>
          <w:tcPr>
            <w:tcW w:w="1080" w:type="dxa"/>
            <w:shd w:val="clear" w:color="auto" w:fill="auto"/>
          </w:tcPr>
          <w:p w14:paraId="67CF5BFA" w14:textId="54084871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19086A4D" w14:textId="2D12B87D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</w:tcPr>
          <w:p w14:paraId="72E2D5B3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559,093</w:t>
            </w:r>
          </w:p>
        </w:tc>
        <w:tc>
          <w:tcPr>
            <w:tcW w:w="900" w:type="dxa"/>
          </w:tcPr>
          <w:p w14:paraId="032D2A0B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559,093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29EC4" w14:textId="3409BF4C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81BCF1" w14:textId="0673955F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A3E25" w14:textId="4F34064B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6EEE0E" w14:textId="3D1CE56A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38AF560B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331,571</w:t>
            </w:r>
          </w:p>
        </w:tc>
        <w:tc>
          <w:tcPr>
            <w:tcW w:w="810" w:type="dxa"/>
          </w:tcPr>
          <w:p w14:paraId="3984BE5C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331,571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7AB83" w14:textId="66C65A7E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B7D22" w14:textId="5D0F5482" w:rsidR="007C46F3" w:rsidRPr="00C57E9F" w:rsidRDefault="007C46F3" w:rsidP="007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6508FF" w:rsidRPr="00C57E9F" w14:paraId="65DCC400" w14:textId="77777777" w:rsidTr="00685BA7">
        <w:tc>
          <w:tcPr>
            <w:tcW w:w="2250" w:type="dxa"/>
            <w:shd w:val="clear" w:color="auto" w:fill="auto"/>
          </w:tcPr>
          <w:p w14:paraId="623A47FD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</w:t>
            </w:r>
            <w:proofErr w:type="spellStart"/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155AA0A9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E8B077" w14:textId="2A40DC92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29C6B33A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D6846C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720" w:type="dxa"/>
            <w:shd w:val="clear" w:color="auto" w:fill="auto"/>
          </w:tcPr>
          <w:p w14:paraId="63FC6DA5" w14:textId="77777777" w:rsidR="006508F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</w:p>
          <w:p w14:paraId="3E5AAD7F" w14:textId="3F4F01F6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BEB8A7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ABEBE81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9F1A8D" w14:textId="7C0E4A2A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CA7C32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4.00% -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8.00%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0B766F" w14:textId="5C886786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55CB6C38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038FC2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0C4F70" w14:textId="589801D2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</w:tcPr>
          <w:p w14:paraId="045050A9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8331620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47BF9" w14:textId="0450AF3F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5020F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4.00% -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6.00%</w:t>
            </w:r>
          </w:p>
        </w:tc>
      </w:tr>
      <w:tr w:rsidR="006508FF" w:rsidRPr="00C57E9F" w14:paraId="2DAAAF94" w14:textId="77777777" w:rsidTr="00685BA7">
        <w:tc>
          <w:tcPr>
            <w:tcW w:w="2250" w:type="dxa"/>
            <w:shd w:val="clear" w:color="auto" w:fill="auto"/>
          </w:tcPr>
          <w:p w14:paraId="5DCB6DFC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15829EF" w14:textId="3715E3A8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DB249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628,808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BD42AE" w14:textId="3CAECB20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shd w:val="clear" w:color="auto" w:fill="auto"/>
          </w:tcPr>
          <w:p w14:paraId="1C0172C1" w14:textId="77777777" w:rsidR="006508F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</w:p>
          <w:p w14:paraId="58B3F4D6" w14:textId="32012AE3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AC4979A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628,808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7E535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MLR –</w:t>
            </w:r>
          </w:p>
          <w:p w14:paraId="32F8AAF7" w14:textId="12092FF2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0.60% - 1.00%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C38C2B" w14:textId="36A32738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4F735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623,975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EC7ED2" w14:textId="37707E44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CA44EF" w14:textId="157E95E3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vAlign w:val="bottom"/>
          </w:tcPr>
          <w:p w14:paraId="33C36E66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623,975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CDE5B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MLR –</w:t>
            </w:r>
          </w:p>
          <w:p w14:paraId="6B6F1645" w14:textId="24FC652D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0.60% - 1.00%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63F64" w14:textId="7FC09544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6508FF" w:rsidRPr="00C57E9F" w14:paraId="33DBF726" w14:textId="77777777" w:rsidTr="00685BA7">
        <w:tc>
          <w:tcPr>
            <w:tcW w:w="2250" w:type="dxa"/>
            <w:shd w:val="clear" w:color="auto" w:fill="auto"/>
          </w:tcPr>
          <w:p w14:paraId="081E88DA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1674BCA2" w14:textId="2D405B9C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1775577D" w14:textId="7C77C4A6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18,144</w:t>
            </w:r>
          </w:p>
        </w:tc>
        <w:tc>
          <w:tcPr>
            <w:tcW w:w="720" w:type="dxa"/>
            <w:shd w:val="clear" w:color="auto" w:fill="auto"/>
          </w:tcPr>
          <w:p w14:paraId="0BAA1893" w14:textId="6C49E0ED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-</w:t>
            </w:r>
          </w:p>
        </w:tc>
        <w:tc>
          <w:tcPr>
            <w:tcW w:w="900" w:type="dxa"/>
          </w:tcPr>
          <w:p w14:paraId="177D81CB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18,144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E8F9AD" w14:textId="2E2E43DE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BF2CC7" w14:textId="544FF54A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7.09% - 10.12%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59A59" w14:textId="070AF02F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529F09D2" w14:textId="1885B62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9,714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488DB0" w14:textId="749A8DB4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</w:tcPr>
          <w:p w14:paraId="0C706EF5" w14:textId="77777777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9,714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D748F" w14:textId="10F65E90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D7DB3" w14:textId="0A695784" w:rsidR="006508FF" w:rsidRPr="00C57E9F" w:rsidRDefault="006508FF" w:rsidP="0065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7.09% - 10.12%</w:t>
            </w:r>
          </w:p>
        </w:tc>
      </w:tr>
    </w:tbl>
    <w:p w14:paraId="7103C3F0" w14:textId="347BBC41" w:rsidR="001A3320" w:rsidRPr="00C57E9F" w:rsidRDefault="001A3320" w:rsidP="007C4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9F1DA77" w14:textId="2D31F96E" w:rsidR="001A3320" w:rsidRPr="00C57E9F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05A77BC" w14:textId="77777777" w:rsidR="00645126" w:rsidRPr="00C57E9F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28"/>
          <w:szCs w:val="28"/>
        </w:rPr>
        <w:sectPr w:rsidR="00645126" w:rsidRPr="00C57E9F" w:rsidSect="002439F2">
          <w:headerReference w:type="default" r:id="rId15"/>
          <w:footerReference w:type="default" r:id="rId16"/>
          <w:pgSz w:w="16834" w:h="11909" w:orient="landscape" w:code="9"/>
          <w:pgMar w:top="1560" w:right="1099" w:bottom="1196" w:left="1259" w:header="992" w:footer="497" w:gutter="0"/>
          <w:cols w:space="720"/>
          <w:titlePg/>
          <w:docGrid w:linePitch="245"/>
        </w:sectPr>
      </w:pPr>
    </w:p>
    <w:p w14:paraId="59B050CB" w14:textId="77777777" w:rsidR="00645126" w:rsidRPr="00C57E9F" w:rsidRDefault="00645126" w:rsidP="004A70D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สัญญาซื้อขายเงินตราต่างประเทศล่วงหน้า</w:t>
      </w:r>
    </w:p>
    <w:p w14:paraId="5C18725B" w14:textId="77777777" w:rsidR="00645126" w:rsidRPr="00C57E9F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E7FB81" w14:textId="77777777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และออปชั่น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4EA853A9" w14:textId="77777777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A9E6565" w14:textId="191972A2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>3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</w:rPr>
        <w:t>6</w:t>
      </w:r>
      <w:r w:rsidR="002245BE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89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4"/>
        <w:gridCol w:w="2251"/>
        <w:gridCol w:w="270"/>
        <w:gridCol w:w="2249"/>
      </w:tblGrid>
      <w:tr w:rsidR="00645126" w:rsidRPr="00C57E9F" w14:paraId="52DBDF2E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C57E9F" w14:paraId="3AA2FED8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C57E9F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C57E9F" w14:paraId="292E8A76" w14:textId="77777777" w:rsidTr="00C76308">
        <w:trPr>
          <w:trHeight w:val="350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C57E9F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C57E9F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F56B4F" w:rsidRPr="00C57E9F" w14:paraId="4AA45DFB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67D47A58" w:rsidR="00F56B4F" w:rsidRPr="00C57E9F" w:rsidRDefault="00F56B4F" w:rsidP="00F56B4F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638A" w14:textId="2ED38935" w:rsidR="00F56B4F" w:rsidRPr="00C57E9F" w:rsidRDefault="00F56B4F" w:rsidP="00F56B4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852,05</w:t>
            </w:r>
            <w:r w:rsidR="00742C56"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F56B4F" w:rsidRPr="00C57E9F" w:rsidRDefault="00F56B4F" w:rsidP="00F56B4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2D73" w14:textId="3BA33CF3" w:rsidR="00F56B4F" w:rsidRPr="00C57E9F" w:rsidRDefault="00F56B4F" w:rsidP="00F56B4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30.14 – 30.65</w:t>
            </w:r>
          </w:p>
        </w:tc>
      </w:tr>
      <w:tr w:rsidR="00F56B4F" w:rsidRPr="00C57E9F" w14:paraId="516D2B43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0D80A922" w14:textId="0065FFDC" w:rsidR="00F56B4F" w:rsidRPr="00C57E9F" w:rsidRDefault="00F56B4F" w:rsidP="00F56B4F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52943" w14:textId="5CEFF53A" w:rsidR="00F56B4F" w:rsidRPr="00C57E9F" w:rsidRDefault="00F56B4F" w:rsidP="00F56B4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784,185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CB3C0" w14:textId="77777777" w:rsidR="00F56B4F" w:rsidRPr="00C57E9F" w:rsidRDefault="00F56B4F" w:rsidP="00F56B4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8A060" w14:textId="228F9828" w:rsidR="00F56B4F" w:rsidRPr="00C57E9F" w:rsidRDefault="00F56B4F" w:rsidP="00F56B4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31.40 – 31.52</w:t>
            </w:r>
          </w:p>
        </w:tc>
      </w:tr>
    </w:tbl>
    <w:p w14:paraId="33DC7355" w14:textId="77777777" w:rsidR="00645126" w:rsidRPr="00C57E9F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77777777" w:rsidR="00645126" w:rsidRPr="00C57E9F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 xml:space="preserve">การวัดมูลค่ายุติธรรม </w:t>
      </w:r>
    </w:p>
    <w:p w14:paraId="04BB18C5" w14:textId="77777777" w:rsidR="00645126" w:rsidRPr="00C57E9F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18B1FDDC" w14:textId="77777777" w:rsidR="00645126" w:rsidRPr="00C57E9F" w:rsidRDefault="00645126" w:rsidP="00645126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F648E8D" w14:textId="77777777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77777777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C57E9F">
        <w:rPr>
          <w:rFonts w:ascii="Browallia New" w:hAnsi="Browallia New" w:cs="Browallia New"/>
          <w:sz w:val="28"/>
          <w:szCs w:val="28"/>
        </w:rPr>
        <w:t>3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A021B7D" w14:textId="77777777" w:rsidR="00645126" w:rsidRPr="00C57E9F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E561C6" w14:textId="77777777" w:rsidR="00645126" w:rsidRPr="00C57E9F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  <w:t>หรือหนี้สินอย่างเดียวกัน</w:t>
      </w:r>
    </w:p>
    <w:p w14:paraId="63E4E130" w14:textId="77777777" w:rsidR="00645126" w:rsidRPr="00C57E9F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316DD6F0" w14:textId="5294D6FF" w:rsidR="00BE60F5" w:rsidRPr="00C57E9F" w:rsidRDefault="00645126" w:rsidP="00FF6FF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เป็นข้อมูลที่ไม่สามารถสังเกตได้ซึ่งนำมาใช้กับสินทรัพย์หรือหนี้สินนั้น</w:t>
      </w:r>
    </w:p>
    <w:p w14:paraId="3308C7E2" w14:textId="576D4F07" w:rsidR="00CD24CF" w:rsidRPr="00C57E9F" w:rsidRDefault="00CD24CF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177DA1C7" w14:textId="49B407CA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1A9BA893" w14:textId="609EE139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4A332F08" w14:textId="28A03241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24B4B41E" w14:textId="436EA7D5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0729746B" w14:textId="5C63DEC6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7E662AB7" w14:textId="3081B80D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7B7E9114" w14:textId="41909B9C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63AE8683" w14:textId="396B3D6F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6220B01A" w14:textId="1B10BB0D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6BE4A0E3" w14:textId="3CFD0306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5169E002" w14:textId="65C39CF8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1C69B3AF" w14:textId="1E1EEF08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23C4D110" w14:textId="50950D68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01302A46" w14:textId="77777777" w:rsidR="00FD2536" w:rsidRPr="00C57E9F" w:rsidRDefault="00FD2536" w:rsidP="00CD24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lang w:val="en-GB" w:eastAsia="th-TH"/>
        </w:rPr>
      </w:pPr>
    </w:p>
    <w:p w14:paraId="55035C4E" w14:textId="33762EAB" w:rsidR="00C76308" w:rsidRPr="00C57E9F" w:rsidRDefault="00645126" w:rsidP="00EA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</w:t>
      </w:r>
      <w:r w:rsidR="00D001CF" w:rsidRPr="00C57E9F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</w:rPr>
        <w:t>6</w:t>
      </w:r>
      <w:r w:rsidR="006E21A3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E93360" w:rsidRPr="00C57E9F">
        <w:rPr>
          <w:rFonts w:ascii="Browallia New" w:hAnsi="Browallia New" w:cs="Browallia New"/>
          <w:sz w:val="28"/>
          <w:szCs w:val="28"/>
        </w:rPr>
        <w:t>6</w:t>
      </w:r>
      <w:r w:rsidR="006E21A3" w:rsidRPr="00C57E9F">
        <w:rPr>
          <w:rFonts w:ascii="Browallia New" w:hAnsi="Browallia New" w:cs="Browallia New"/>
          <w:sz w:val="28"/>
          <w:szCs w:val="28"/>
        </w:rPr>
        <w:t>1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7E92FBC" w14:textId="77777777" w:rsidR="00FD2536" w:rsidRPr="00C57E9F" w:rsidRDefault="00FD2536" w:rsidP="00EA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F7206C" w:rsidRPr="00C57E9F" w14:paraId="5BD9BC5C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288B1DAC" w14:textId="77777777" w:rsidR="00F7206C" w:rsidRPr="00C57E9F" w:rsidRDefault="00F7206C" w:rsidP="00C2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7BFE1577" w14:textId="77777777" w:rsidR="00F7206C" w:rsidRPr="00C57E9F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5D8A6918" w14:textId="77777777" w:rsidR="00F7206C" w:rsidRPr="00C57E9F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1EEA918" w14:textId="77777777" w:rsidR="00F7206C" w:rsidRPr="00C57E9F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F7206C" w:rsidRPr="00C57E9F" w14:paraId="037D6FCB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4B1BE991" w14:textId="77777777" w:rsidR="00F7206C" w:rsidRPr="00C57E9F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08DC38D8" w14:textId="77777777" w:rsidR="00F7206C" w:rsidRPr="00C57E9F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206C" w:rsidRPr="00C57E9F" w14:paraId="0E1BCD39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7E36707F" w14:textId="77777777" w:rsidR="00F7206C" w:rsidRPr="00C57E9F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0986A95B" w14:textId="78D60C65" w:rsidR="00F7206C" w:rsidRPr="00C57E9F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6E21A3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F7206C" w:rsidRPr="00C57E9F" w14:paraId="2635CD3A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5B9CA9EB" w14:textId="77777777" w:rsidR="00F7206C" w:rsidRPr="00C57E9F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42F8EA4" w14:textId="5F49D4F6" w:rsidR="00F7206C" w:rsidRPr="00C57E9F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4F7FDD21" w14:textId="2E7BBEBB" w:rsidR="00F7206C" w:rsidRPr="00C57E9F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75313A0" w14:textId="5C50CBD9" w:rsidR="00F7206C" w:rsidRPr="00C57E9F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4924DCC2" w14:textId="77777777" w:rsidR="00F7206C" w:rsidRPr="00C57E9F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1F5DD9" w:rsidRPr="00C57E9F" w14:paraId="037FF72D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21FB8C9F" w14:textId="77777777" w:rsidR="001F5DD9" w:rsidRPr="00C57E9F" w:rsidRDefault="001F5DD9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A4E68DB" w14:textId="77777777" w:rsidR="001F5DD9" w:rsidRPr="00C57E9F" w:rsidRDefault="001F5DD9" w:rsidP="001F5DD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198322" w14:textId="77777777" w:rsidR="001F5DD9" w:rsidRPr="00C57E9F" w:rsidRDefault="001F5DD9" w:rsidP="001F5DD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6C88692" w14:textId="77777777" w:rsidR="001F5DD9" w:rsidRPr="00C57E9F" w:rsidRDefault="001F5DD9" w:rsidP="001F5DD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5DF5300" w14:textId="77777777" w:rsidR="001F5DD9" w:rsidRPr="00C57E9F" w:rsidRDefault="001F5DD9" w:rsidP="001F5DD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7206C" w:rsidRPr="00C57E9F" w14:paraId="70393192" w14:textId="77777777" w:rsidTr="00C763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790F003C" w14:textId="77777777" w:rsidR="00F7206C" w:rsidRPr="00C57E9F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F88F9A7" w14:textId="77777777" w:rsidR="00F7206C" w:rsidRPr="00C57E9F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DE5F3F" w14:textId="77777777" w:rsidR="00F7206C" w:rsidRPr="00C57E9F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1F8DD15" w14:textId="77777777" w:rsidR="00F7206C" w:rsidRPr="00C57E9F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3466FBA" w14:textId="77777777" w:rsidR="00F7206C" w:rsidRPr="00C57E9F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0C8C" w:rsidRPr="00C57E9F" w14:paraId="6142F562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5D2FA9BF" w14:textId="77777777" w:rsidR="00A80C8C" w:rsidRPr="00C57E9F" w:rsidRDefault="00A80C8C" w:rsidP="00A80C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8FDA09" w14:textId="5E57D844" w:rsidR="00A80C8C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</w:t>
            </w:r>
            <w:r w:rsidR="00A80C8C"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1AC2FFD" w14:textId="4AC0E735" w:rsidR="00A80C8C" w:rsidRPr="00C57E9F" w:rsidRDefault="00A80C8C" w:rsidP="00A80C8C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5B9B08A" w14:textId="2D555636" w:rsidR="00A80C8C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FB65762" w14:textId="201D598E" w:rsidR="00A80C8C" w:rsidRPr="00C57E9F" w:rsidRDefault="00A80C8C" w:rsidP="00A80C8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A80C8C" w:rsidRPr="00C57E9F" w14:paraId="0B7CA1FC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761FC7F0" w14:textId="77777777" w:rsidR="00A80C8C" w:rsidRPr="00C57E9F" w:rsidRDefault="00A80C8C" w:rsidP="00A80C8C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463594" w14:textId="77777777" w:rsidR="00A80C8C" w:rsidRPr="00C57E9F" w:rsidRDefault="00A80C8C" w:rsidP="00A80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C823E1D" w14:textId="77777777" w:rsidR="00A80C8C" w:rsidRPr="00C57E9F" w:rsidRDefault="00A80C8C" w:rsidP="00A80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B95C616" w14:textId="77777777" w:rsidR="00A80C8C" w:rsidRPr="00C57E9F" w:rsidRDefault="00A80C8C" w:rsidP="00A80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BDD1508" w14:textId="77777777" w:rsidR="00A80C8C" w:rsidRPr="00C57E9F" w:rsidRDefault="00A80C8C" w:rsidP="00A80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0C8C" w:rsidRPr="00C57E9F" w14:paraId="14AC57A7" w14:textId="77777777" w:rsidTr="006D1630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475EFE5D" w14:textId="77777777" w:rsidR="00A80C8C" w:rsidRPr="00C57E9F" w:rsidRDefault="00A80C8C" w:rsidP="00A80C8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2510A02" w14:textId="77777777" w:rsidR="00A80C8C" w:rsidRPr="00C57E9F" w:rsidRDefault="00A80C8C" w:rsidP="00A80C8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9F9A880" w14:textId="77777777" w:rsidR="00A80C8C" w:rsidRPr="00C57E9F" w:rsidRDefault="00A80C8C" w:rsidP="00A80C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9C1EBB4" w14:textId="77777777" w:rsidR="00A80C8C" w:rsidRPr="00C57E9F" w:rsidRDefault="00A80C8C" w:rsidP="00A80C8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3F7C0A85" w14:textId="77777777" w:rsidR="00A80C8C" w:rsidRPr="00C57E9F" w:rsidRDefault="00A80C8C" w:rsidP="00A80C8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0C8C" w:rsidRPr="00C57E9F" w14:paraId="7AF2E9E3" w14:textId="77777777" w:rsidTr="00FA7FE1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  <w:hideMark/>
          </w:tcPr>
          <w:p w14:paraId="32AB5226" w14:textId="77777777" w:rsidR="00A80C8C" w:rsidRPr="00C57E9F" w:rsidRDefault="00A80C8C" w:rsidP="00A80C8C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17B4349" w14:textId="5060F0F9" w:rsidR="00A80C8C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0D12C4D" w14:textId="0FE7AC89" w:rsidR="00A80C8C" w:rsidRPr="00C57E9F" w:rsidRDefault="00A80C8C" w:rsidP="006D163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39D454A" w14:textId="4EE4B9D9" w:rsidR="00A80C8C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377EE05" w14:textId="1016DC13" w:rsidR="00A80C8C" w:rsidRPr="00C57E9F" w:rsidRDefault="00A80C8C" w:rsidP="006D163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</w:tr>
      <w:tr w:rsidR="00FA7FE1" w:rsidRPr="00C57E9F" w14:paraId="734043AE" w14:textId="77777777" w:rsidTr="006D1630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48230CB1" w14:textId="77777777" w:rsidR="00FA7FE1" w:rsidRPr="00C57E9F" w:rsidRDefault="00FA7FE1" w:rsidP="00A80C8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3AABE18" w14:textId="77777777" w:rsidR="00FA7FE1" w:rsidRPr="00C57E9F" w:rsidRDefault="00FA7FE1" w:rsidP="00FA7FE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4B3F63" w14:textId="77777777" w:rsidR="00FA7FE1" w:rsidRPr="00C57E9F" w:rsidRDefault="00FA7FE1" w:rsidP="00FA7FE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9CB9A4D" w14:textId="77777777" w:rsidR="00FA7FE1" w:rsidRPr="00C57E9F" w:rsidRDefault="00FA7FE1" w:rsidP="00FA7FE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62EB2D93" w14:textId="77777777" w:rsidR="00FA7FE1" w:rsidRPr="00C57E9F" w:rsidRDefault="00FA7FE1" w:rsidP="00FA7FE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21A3" w:rsidRPr="00C57E9F" w14:paraId="4F2A8FEC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79842E15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5EE8CA85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23AE49ED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7056DB5E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6E21A3" w:rsidRPr="00C57E9F" w14:paraId="73639641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2EE0246E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67E265AD" w14:textId="77777777" w:rsidR="006E21A3" w:rsidRPr="00C57E9F" w:rsidRDefault="006E21A3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E21A3" w:rsidRPr="00C57E9F" w14:paraId="7455A481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4E8837D8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5AD3399A" w14:textId="77777777" w:rsidR="006E21A3" w:rsidRPr="00C57E9F" w:rsidRDefault="006E21A3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6E21A3" w:rsidRPr="00C57E9F" w14:paraId="705E58CB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1494E7B8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F8A4540" w14:textId="77777777" w:rsidR="006E21A3" w:rsidRPr="00C57E9F" w:rsidRDefault="006E21A3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668F860F" w14:textId="77777777" w:rsidR="006E21A3" w:rsidRPr="00C57E9F" w:rsidRDefault="006E21A3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B16D72D" w14:textId="77777777" w:rsidR="006E21A3" w:rsidRPr="00C57E9F" w:rsidRDefault="006E21A3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26499824" w14:textId="77777777" w:rsidR="006E21A3" w:rsidRPr="00C57E9F" w:rsidRDefault="006E21A3" w:rsidP="006361F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7344E" w:rsidRPr="00C57E9F" w14:paraId="293EB511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1D333922" w14:textId="77777777" w:rsidR="00B7344E" w:rsidRPr="00C57E9F" w:rsidRDefault="00B7344E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1239F8C" w14:textId="77777777" w:rsidR="00B7344E" w:rsidRPr="00C57E9F" w:rsidRDefault="00B7344E" w:rsidP="00B7344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EACA1AA" w14:textId="77777777" w:rsidR="00B7344E" w:rsidRPr="00C57E9F" w:rsidRDefault="00B7344E" w:rsidP="00B7344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FC2CE80" w14:textId="77777777" w:rsidR="00B7344E" w:rsidRPr="00C57E9F" w:rsidRDefault="00B7344E" w:rsidP="00B7344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F78D2E1" w14:textId="77777777" w:rsidR="00B7344E" w:rsidRPr="00C57E9F" w:rsidRDefault="00B7344E" w:rsidP="00B7344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21A3" w:rsidRPr="00C57E9F" w14:paraId="1CBF9133" w14:textId="77777777" w:rsidTr="006361F6">
        <w:trPr>
          <w:tblHeader/>
        </w:trPr>
        <w:tc>
          <w:tcPr>
            <w:tcW w:w="3775" w:type="dxa"/>
            <w:shd w:val="clear" w:color="auto" w:fill="auto"/>
            <w:hideMark/>
          </w:tcPr>
          <w:p w14:paraId="6E815B08" w14:textId="77777777" w:rsidR="006E21A3" w:rsidRPr="00C57E9F" w:rsidRDefault="006E21A3" w:rsidP="006361F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38E2256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EC834C1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19C9F29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092D9F1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1A3" w:rsidRPr="00C57E9F" w14:paraId="1CEDDF70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7C32102A" w14:textId="77777777" w:rsidR="006E21A3" w:rsidRPr="00C57E9F" w:rsidRDefault="006E21A3" w:rsidP="006361F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C57E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7A32145" w14:textId="0EB6DD04" w:rsidR="006E21A3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84015A1" w14:textId="7D347A75" w:rsidR="006E21A3" w:rsidRPr="00C57E9F" w:rsidRDefault="006E21A3" w:rsidP="006361F6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D8A98DC" w14:textId="6AC95CF7" w:rsidR="006E21A3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916DB75" w14:textId="10FFB4B5" w:rsidR="006E21A3" w:rsidRPr="00C57E9F" w:rsidRDefault="006E21A3" w:rsidP="006361F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20017" w:rsidRPr="00C57E9F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</w:tr>
      <w:tr w:rsidR="006E21A3" w:rsidRPr="00C57E9F" w14:paraId="74185554" w14:textId="77777777" w:rsidTr="006361F6">
        <w:trPr>
          <w:tblHeader/>
        </w:trPr>
        <w:tc>
          <w:tcPr>
            <w:tcW w:w="3775" w:type="dxa"/>
            <w:shd w:val="clear" w:color="auto" w:fill="auto"/>
          </w:tcPr>
          <w:p w14:paraId="6CA18D8C" w14:textId="77777777" w:rsidR="006E21A3" w:rsidRPr="00C57E9F" w:rsidRDefault="006E21A3" w:rsidP="006361F6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CC0271A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A8D202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18D6E17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9C5609E" w14:textId="77777777" w:rsidR="006E21A3" w:rsidRPr="00C57E9F" w:rsidRDefault="006E21A3" w:rsidP="0063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1A3" w:rsidRPr="00C57E9F" w14:paraId="33091FA8" w14:textId="77777777" w:rsidTr="00144B4B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648E5FBD" w14:textId="77777777" w:rsidR="006E21A3" w:rsidRPr="00C57E9F" w:rsidRDefault="006E21A3" w:rsidP="006361F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4FBC8FA" w14:textId="77777777" w:rsidR="006E21A3" w:rsidRPr="00C57E9F" w:rsidRDefault="006E21A3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A59E734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36077B33" w14:textId="77777777" w:rsidR="006E21A3" w:rsidRPr="00C57E9F" w:rsidRDefault="006E21A3" w:rsidP="006361F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80E2E0A" w14:textId="77777777" w:rsidR="006E21A3" w:rsidRPr="00C57E9F" w:rsidRDefault="006E21A3" w:rsidP="006361F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21A3" w:rsidRPr="00C57E9F" w14:paraId="55472708" w14:textId="77777777" w:rsidTr="00144B4B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  <w:hideMark/>
          </w:tcPr>
          <w:p w14:paraId="00104AB3" w14:textId="77777777" w:rsidR="006E21A3" w:rsidRPr="00C57E9F" w:rsidRDefault="006E21A3" w:rsidP="006361F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C0E6044" w14:textId="726F2B88" w:rsidR="006E21A3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E8FBCC4" w14:textId="77777777" w:rsidR="006E21A3" w:rsidRPr="00C57E9F" w:rsidRDefault="006E21A3" w:rsidP="00144B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B4964D8" w14:textId="1293CD52" w:rsidR="006E21A3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9AE783B" w14:textId="77777777" w:rsidR="006E21A3" w:rsidRPr="00C57E9F" w:rsidRDefault="006E21A3" w:rsidP="00144B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</w:tbl>
    <w:p w14:paraId="0E1CBF14" w14:textId="77777777" w:rsidR="006E21A3" w:rsidRPr="00C57E9F" w:rsidRDefault="006E21A3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32"/>
          <w:szCs w:val="32"/>
          <w:u w:val="single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860507" w:rsidRPr="00C57E9F" w14:paraId="68E249F1" w14:textId="77777777" w:rsidTr="00C76308">
        <w:trPr>
          <w:tblHeader/>
        </w:trPr>
        <w:tc>
          <w:tcPr>
            <w:tcW w:w="3775" w:type="dxa"/>
          </w:tcPr>
          <w:p w14:paraId="7312EC19" w14:textId="77777777" w:rsidR="00860507" w:rsidRPr="00C57E9F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14:paraId="37F868C7" w14:textId="77777777" w:rsidR="00860507" w:rsidRPr="00C57E9F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4FD87122" w14:textId="77777777" w:rsidR="00860507" w:rsidRPr="00C57E9F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hideMark/>
          </w:tcPr>
          <w:p w14:paraId="3D791332" w14:textId="77777777" w:rsidR="00860507" w:rsidRPr="00C57E9F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860507" w:rsidRPr="00C57E9F" w14:paraId="7F29FC38" w14:textId="77777777" w:rsidTr="00C76308">
        <w:trPr>
          <w:tblHeader/>
        </w:trPr>
        <w:tc>
          <w:tcPr>
            <w:tcW w:w="3775" w:type="dxa"/>
          </w:tcPr>
          <w:p w14:paraId="4C3B8827" w14:textId="77777777" w:rsidR="00860507" w:rsidRPr="00C57E9F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22E325B3" w14:textId="77777777" w:rsidR="00860507" w:rsidRPr="00C57E9F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860507" w:rsidRPr="00C57E9F" w14:paraId="767975C3" w14:textId="77777777" w:rsidTr="00C76308">
        <w:trPr>
          <w:tblHeader/>
        </w:trPr>
        <w:tc>
          <w:tcPr>
            <w:tcW w:w="3775" w:type="dxa"/>
          </w:tcPr>
          <w:p w14:paraId="08BDF964" w14:textId="77777777" w:rsidR="00860507" w:rsidRPr="00C57E9F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7B152D58" w14:textId="6586DA84" w:rsidR="00860507" w:rsidRPr="00C57E9F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6E21A3"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860507" w:rsidRPr="00C57E9F" w14:paraId="51A39CE8" w14:textId="77777777" w:rsidTr="00C76308">
        <w:trPr>
          <w:tblHeader/>
        </w:trPr>
        <w:tc>
          <w:tcPr>
            <w:tcW w:w="3775" w:type="dxa"/>
          </w:tcPr>
          <w:p w14:paraId="2CA7B027" w14:textId="77777777" w:rsidR="00860507" w:rsidRPr="00C57E9F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381D9AD1" w14:textId="77777777" w:rsidR="00860507" w:rsidRPr="00C57E9F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62C904D0" w14:textId="77777777" w:rsidR="00860507" w:rsidRPr="00C57E9F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4CA84F1" w14:textId="77777777" w:rsidR="00860507" w:rsidRPr="00C57E9F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785AE22C" w14:textId="77777777" w:rsidR="00860507" w:rsidRPr="00C57E9F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F3789" w:rsidRPr="00C57E9F" w14:paraId="3F42A790" w14:textId="77777777" w:rsidTr="00C76308">
        <w:trPr>
          <w:tblHeader/>
        </w:trPr>
        <w:tc>
          <w:tcPr>
            <w:tcW w:w="3775" w:type="dxa"/>
          </w:tcPr>
          <w:p w14:paraId="6A3D77B6" w14:textId="77777777" w:rsidR="00FF3789" w:rsidRPr="00C57E9F" w:rsidRDefault="00FF3789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53267DA6" w14:textId="77777777" w:rsidR="00FF3789" w:rsidRPr="00C57E9F" w:rsidRDefault="00FF3789" w:rsidP="00FF378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vAlign w:val="bottom"/>
          </w:tcPr>
          <w:p w14:paraId="06AF1ECD" w14:textId="77777777" w:rsidR="00FF3789" w:rsidRPr="00C57E9F" w:rsidRDefault="00FF3789" w:rsidP="00FF378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073D5B9E" w14:textId="77777777" w:rsidR="00FF3789" w:rsidRPr="00C57E9F" w:rsidRDefault="00FF3789" w:rsidP="00FF378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vAlign w:val="bottom"/>
          </w:tcPr>
          <w:p w14:paraId="57F07844" w14:textId="77777777" w:rsidR="00FF3789" w:rsidRPr="00C57E9F" w:rsidRDefault="00FF3789" w:rsidP="00FF378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0507" w:rsidRPr="00C57E9F" w14:paraId="39FE59DE" w14:textId="77777777" w:rsidTr="00927092">
        <w:trPr>
          <w:tblHeader/>
        </w:trPr>
        <w:tc>
          <w:tcPr>
            <w:tcW w:w="3775" w:type="dxa"/>
            <w:tcBorders>
              <w:bottom w:val="nil"/>
            </w:tcBorders>
            <w:hideMark/>
          </w:tcPr>
          <w:p w14:paraId="0E0B8557" w14:textId="1791C057" w:rsidR="00860507" w:rsidRPr="00C57E9F" w:rsidRDefault="002730FE" w:rsidP="0030534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="00860507"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6B0712F3" w14:textId="77777777" w:rsidR="00860507" w:rsidRPr="00C57E9F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96EE4E6" w14:textId="77777777" w:rsidR="00860507" w:rsidRPr="00C57E9F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7E4FFF54" w14:textId="77777777" w:rsidR="00860507" w:rsidRPr="00C57E9F" w:rsidRDefault="00860507" w:rsidP="00A14A3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5E03270F" w14:textId="77777777" w:rsidR="00860507" w:rsidRPr="00C57E9F" w:rsidRDefault="00860507" w:rsidP="0030534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0C8C" w:rsidRPr="00C57E9F" w14:paraId="0AF8384C" w14:textId="77777777" w:rsidTr="00927092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085D077B" w14:textId="5B67A332" w:rsidR="00A80C8C" w:rsidRPr="00C57E9F" w:rsidRDefault="00A80C8C" w:rsidP="007C46F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73F4A2AB" w14:textId="25369E14" w:rsidR="00A80C8C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B1161AD" w14:textId="5B7EC7CD" w:rsidR="00A80C8C" w:rsidRPr="00C57E9F" w:rsidRDefault="00A80C8C" w:rsidP="007C46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34DCDE86" w14:textId="59C5681F" w:rsidR="00A80C8C" w:rsidRPr="00C57E9F" w:rsidRDefault="007C46F3" w:rsidP="007C46F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185188C2" w14:textId="5BCBA3B0" w:rsidR="00A80C8C" w:rsidRPr="00C57E9F" w:rsidRDefault="00A80C8C" w:rsidP="007C46F3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</w:tr>
    </w:tbl>
    <w:p w14:paraId="291283F2" w14:textId="0A830061" w:rsidR="00A80C8C" w:rsidRPr="00C57E9F" w:rsidRDefault="00A80C8C" w:rsidP="007C46F3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360716" w:rsidRPr="00C57E9F" w14:paraId="3FF41293" w14:textId="77777777" w:rsidTr="00685BA7">
        <w:trPr>
          <w:tblHeader/>
        </w:trPr>
        <w:tc>
          <w:tcPr>
            <w:tcW w:w="3775" w:type="dxa"/>
          </w:tcPr>
          <w:p w14:paraId="41D660E7" w14:textId="77777777" w:rsidR="00360716" w:rsidRPr="00C57E9F" w:rsidRDefault="00360716" w:rsidP="00685B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14:paraId="585051E9" w14:textId="77777777" w:rsidR="00360716" w:rsidRPr="00C57E9F" w:rsidRDefault="00360716" w:rsidP="00685B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1C63493D" w14:textId="77777777" w:rsidR="00360716" w:rsidRPr="00C57E9F" w:rsidRDefault="00360716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hideMark/>
          </w:tcPr>
          <w:p w14:paraId="27FD6AB9" w14:textId="77777777" w:rsidR="00360716" w:rsidRPr="00C57E9F" w:rsidRDefault="00360716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360716" w:rsidRPr="00C57E9F" w14:paraId="4270AE25" w14:textId="77777777" w:rsidTr="00685BA7">
        <w:trPr>
          <w:tblHeader/>
        </w:trPr>
        <w:tc>
          <w:tcPr>
            <w:tcW w:w="3775" w:type="dxa"/>
          </w:tcPr>
          <w:p w14:paraId="1179634D" w14:textId="77777777" w:rsidR="00360716" w:rsidRPr="00C57E9F" w:rsidRDefault="00360716" w:rsidP="00685B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78E348E7" w14:textId="77777777" w:rsidR="00360716" w:rsidRPr="00C57E9F" w:rsidRDefault="00360716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360716" w:rsidRPr="00C57E9F" w14:paraId="4B987B5C" w14:textId="77777777" w:rsidTr="00685BA7">
        <w:trPr>
          <w:tblHeader/>
        </w:trPr>
        <w:tc>
          <w:tcPr>
            <w:tcW w:w="3775" w:type="dxa"/>
          </w:tcPr>
          <w:p w14:paraId="77D58E64" w14:textId="77777777" w:rsidR="00360716" w:rsidRPr="00C57E9F" w:rsidRDefault="00360716" w:rsidP="00685B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56C48112" w14:textId="27720932" w:rsidR="00360716" w:rsidRPr="00C57E9F" w:rsidRDefault="00360716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360716" w:rsidRPr="00C57E9F" w14:paraId="522D47CA" w14:textId="77777777" w:rsidTr="00685BA7">
        <w:trPr>
          <w:tblHeader/>
        </w:trPr>
        <w:tc>
          <w:tcPr>
            <w:tcW w:w="3775" w:type="dxa"/>
          </w:tcPr>
          <w:p w14:paraId="33C160DF" w14:textId="77777777" w:rsidR="00360716" w:rsidRPr="00C57E9F" w:rsidRDefault="00360716" w:rsidP="00685B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1CAE2CCC" w14:textId="77777777" w:rsidR="00360716" w:rsidRPr="00C57E9F" w:rsidRDefault="00360716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60F94328" w14:textId="77777777" w:rsidR="00360716" w:rsidRPr="00C57E9F" w:rsidRDefault="00360716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5924672" w14:textId="77777777" w:rsidR="00360716" w:rsidRPr="00C57E9F" w:rsidRDefault="00360716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C57E9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67A57959" w14:textId="77777777" w:rsidR="00360716" w:rsidRPr="00C57E9F" w:rsidRDefault="00360716" w:rsidP="00685BA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360716" w:rsidRPr="00C57E9F" w14:paraId="5FBE30E6" w14:textId="77777777" w:rsidTr="00685BA7">
        <w:trPr>
          <w:tblHeader/>
        </w:trPr>
        <w:tc>
          <w:tcPr>
            <w:tcW w:w="3775" w:type="dxa"/>
          </w:tcPr>
          <w:p w14:paraId="2E27DEE9" w14:textId="77777777" w:rsidR="00360716" w:rsidRPr="00C57E9F" w:rsidRDefault="00360716" w:rsidP="00685B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A9F51E8" w14:textId="77777777" w:rsidR="00360716" w:rsidRPr="00C57E9F" w:rsidRDefault="00360716" w:rsidP="00685BA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vAlign w:val="bottom"/>
          </w:tcPr>
          <w:p w14:paraId="5D161323" w14:textId="77777777" w:rsidR="00360716" w:rsidRPr="00C57E9F" w:rsidRDefault="00360716" w:rsidP="00685BA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32E90819" w14:textId="77777777" w:rsidR="00360716" w:rsidRPr="00C57E9F" w:rsidRDefault="00360716" w:rsidP="00685BA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2" w:type="dxa"/>
            <w:vAlign w:val="bottom"/>
          </w:tcPr>
          <w:p w14:paraId="30E86D84" w14:textId="77777777" w:rsidR="00360716" w:rsidRPr="00C57E9F" w:rsidRDefault="00360716" w:rsidP="00685BA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60716" w:rsidRPr="00C57E9F" w14:paraId="6DCF64CC" w14:textId="77777777" w:rsidTr="00685BA7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14C0A1A5" w14:textId="77777777" w:rsidR="00360716" w:rsidRPr="00C57E9F" w:rsidRDefault="00360716" w:rsidP="00685BA7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C57E9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3D06004C" w14:textId="77777777" w:rsidR="00360716" w:rsidRPr="00C57E9F" w:rsidRDefault="00360716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2A4636C8" w14:textId="77777777" w:rsidR="00360716" w:rsidRPr="00C57E9F" w:rsidRDefault="00360716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62B061F5" w14:textId="77777777" w:rsidR="00360716" w:rsidRPr="00C57E9F" w:rsidRDefault="00360716" w:rsidP="00685BA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23AAE2E6" w14:textId="77777777" w:rsidR="00360716" w:rsidRPr="00C57E9F" w:rsidRDefault="00360716" w:rsidP="00685BA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0716" w:rsidRPr="00C57E9F" w14:paraId="71EF3640" w14:textId="77777777" w:rsidTr="00685BA7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485ADEBE" w14:textId="77777777" w:rsidR="00360716" w:rsidRPr="00C57E9F" w:rsidRDefault="00360716" w:rsidP="00685BA7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612009F2" w14:textId="77777777" w:rsidR="00360716" w:rsidRPr="00C57E9F" w:rsidRDefault="00360716" w:rsidP="00685BA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252A6A79" w14:textId="77777777" w:rsidR="00360716" w:rsidRPr="00C57E9F" w:rsidRDefault="00360716" w:rsidP="00685BA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67436A76" w14:textId="77777777" w:rsidR="00360716" w:rsidRPr="00C57E9F" w:rsidRDefault="00360716" w:rsidP="00685BA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20582E26" w14:textId="77777777" w:rsidR="00360716" w:rsidRPr="00C57E9F" w:rsidRDefault="00360716" w:rsidP="00685BA7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E9F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</w:tbl>
    <w:p w14:paraId="5EB22CD4" w14:textId="746EA591" w:rsidR="00E44CC4" w:rsidRPr="00C57E9F" w:rsidRDefault="00E44CC4" w:rsidP="00A80C8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591DE85" w14:textId="77777777" w:rsidR="00E44CC4" w:rsidRPr="00C57E9F" w:rsidRDefault="00E44CC4" w:rsidP="00A80C8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05F79801" w:rsidR="00645126" w:rsidRPr="00C57E9F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ภาระผูกพัน</w:t>
      </w: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</w:p>
    <w:p w14:paraId="4AFBC3F1" w14:textId="77777777" w:rsidR="00645126" w:rsidRPr="00C57E9F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98C2B4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A72382C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AE1E673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7528400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39EACA5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9521C13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2E0BA81F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03D6EFA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FD72BC3" w14:textId="77777777" w:rsidR="00645126" w:rsidRPr="00C57E9F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B68B23E" w14:textId="77777777" w:rsidR="00606D01" w:rsidRPr="00C57E9F" w:rsidRDefault="00606D01" w:rsidP="007E5B0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253BFCC4" w14:textId="77777777" w:rsidR="00697623" w:rsidRPr="00C57E9F" w:rsidRDefault="00697623" w:rsidP="0069762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465F0FE9" w14:textId="77777777" w:rsidR="00697623" w:rsidRPr="00C57E9F" w:rsidRDefault="00697623" w:rsidP="0069762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7438397B" w14:textId="095CC0DA" w:rsidR="00FE5DF2" w:rsidRPr="00C57E9F" w:rsidRDefault="00645126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hanging="65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D1760F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บริษัทและบริษัทย่อยมีภาระผูกพันเกี่ยวกับสัญญาเช่าและบริการที่จะต้องชำระมีดังนี้</w:t>
      </w:r>
    </w:p>
    <w:p w14:paraId="248CD729" w14:textId="3E1CEDED" w:rsidR="00FE5DF2" w:rsidRPr="00C57E9F" w:rsidRDefault="00FE5DF2" w:rsidP="00FE5D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FE5DF2" w:rsidRPr="00C57E9F" w14:paraId="1F2EE267" w14:textId="77777777" w:rsidTr="00734599">
        <w:tc>
          <w:tcPr>
            <w:tcW w:w="3688" w:type="dxa"/>
          </w:tcPr>
          <w:p w14:paraId="1D4DDAB5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4ECC0108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0350815A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427F0D52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57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FE5DF2" w:rsidRPr="00C57E9F" w14:paraId="35D6D822" w14:textId="77777777" w:rsidTr="00734599">
        <w:tc>
          <w:tcPr>
            <w:tcW w:w="3688" w:type="dxa"/>
          </w:tcPr>
          <w:p w14:paraId="64B04B34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1F629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2F8D6ECB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02ACD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FE5DF2" w:rsidRPr="00C57E9F" w14:paraId="03E8974D" w14:textId="77777777" w:rsidTr="00734599">
        <w:tc>
          <w:tcPr>
            <w:tcW w:w="3688" w:type="dxa"/>
          </w:tcPr>
          <w:p w14:paraId="0E2E6C24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7681D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1F61DB82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BBD5" w14:textId="77777777" w:rsidR="00FE5DF2" w:rsidRPr="00C57E9F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31403" w:rsidRPr="00C57E9F" w14:paraId="6C08CAB4" w14:textId="77777777" w:rsidTr="00734599">
        <w:tc>
          <w:tcPr>
            <w:tcW w:w="3688" w:type="dxa"/>
            <w:hideMark/>
          </w:tcPr>
          <w:p w14:paraId="0D010BF0" w14:textId="77777777" w:rsidR="00331403" w:rsidRPr="00C57E9F" w:rsidRDefault="00331403" w:rsidP="00331403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C33BB0B" w14:textId="4950C495" w:rsidR="00331403" w:rsidRPr="00C57E9F" w:rsidRDefault="00BA2F74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33,076</w:t>
            </w:r>
          </w:p>
        </w:tc>
        <w:tc>
          <w:tcPr>
            <w:tcW w:w="240" w:type="dxa"/>
          </w:tcPr>
          <w:p w14:paraId="679B926D" w14:textId="77777777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564D3C22" w14:textId="00B4FED9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11,296</w:t>
            </w:r>
          </w:p>
        </w:tc>
      </w:tr>
      <w:tr w:rsidR="00331403" w:rsidRPr="00C57E9F" w14:paraId="416FFA05" w14:textId="77777777" w:rsidTr="00734599">
        <w:tc>
          <w:tcPr>
            <w:tcW w:w="3688" w:type="dxa"/>
            <w:hideMark/>
          </w:tcPr>
          <w:p w14:paraId="285539E1" w14:textId="77777777" w:rsidR="00331403" w:rsidRPr="00C57E9F" w:rsidRDefault="00331403" w:rsidP="00331403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57E9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689A2229" w14:textId="524C6B0F" w:rsidR="00331403" w:rsidRPr="00C57E9F" w:rsidRDefault="00BA2F74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12,321</w:t>
            </w:r>
          </w:p>
        </w:tc>
        <w:tc>
          <w:tcPr>
            <w:tcW w:w="240" w:type="dxa"/>
          </w:tcPr>
          <w:p w14:paraId="7C1D6C49" w14:textId="77777777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0FD03438" w14:textId="3AA18042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3,423</w:t>
            </w:r>
          </w:p>
        </w:tc>
      </w:tr>
      <w:tr w:rsidR="00331403" w:rsidRPr="00C57E9F" w14:paraId="4E62728E" w14:textId="77777777" w:rsidTr="00734599">
        <w:tc>
          <w:tcPr>
            <w:tcW w:w="3688" w:type="dxa"/>
            <w:hideMark/>
          </w:tcPr>
          <w:p w14:paraId="7FD77C10" w14:textId="77777777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8BF6162" w14:textId="7C521B01" w:rsidR="00331403" w:rsidRPr="00C57E9F" w:rsidRDefault="008D36C4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45,397</w:t>
            </w:r>
          </w:p>
        </w:tc>
        <w:tc>
          <w:tcPr>
            <w:tcW w:w="240" w:type="dxa"/>
          </w:tcPr>
          <w:p w14:paraId="3107B1E9" w14:textId="77777777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411229" w14:textId="60C22B02" w:rsidR="00331403" w:rsidRPr="00C57E9F" w:rsidRDefault="00331403" w:rsidP="0033140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14,719</w:t>
            </w:r>
          </w:p>
        </w:tc>
      </w:tr>
    </w:tbl>
    <w:p w14:paraId="3774F1CD" w14:textId="77777777" w:rsidR="00FE5DF2" w:rsidRPr="00C57E9F" w:rsidRDefault="00FE5DF2" w:rsidP="00FE5D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F3A21E1" w14:textId="2754683A" w:rsidR="005C7D3A" w:rsidRPr="00C57E9F" w:rsidRDefault="005C7D3A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</w:rPr>
        <w:t>256</w:t>
      </w:r>
      <w:r w:rsidR="00AB3526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cs/>
        </w:rPr>
        <w:t>บริษัททำสัญญาว่าจ้างที่ปรึกษาทางการเงิน โดยมีค่าตอบแท</w:t>
      </w:r>
      <w:r w:rsidR="00BE43A5" w:rsidRPr="00C57E9F">
        <w:rPr>
          <w:rFonts w:ascii="Browallia New" w:hAnsi="Browallia New" w:cs="Browallia New" w:hint="cs"/>
          <w:sz w:val="28"/>
          <w:szCs w:val="28"/>
          <w:cs/>
        </w:rPr>
        <w:t>น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331403" w:rsidRPr="00C57E9F">
        <w:rPr>
          <w:rFonts w:ascii="Browallia New" w:hAnsi="Browallia New" w:cs="Browallia New"/>
          <w:sz w:val="28"/>
          <w:szCs w:val="28"/>
        </w:rPr>
        <w:t>1.93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C07776"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Pr="00C57E9F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3DFF12A6" w14:textId="77777777" w:rsidR="00FE5DF2" w:rsidRPr="00C57E9F" w:rsidRDefault="00FE5DF2" w:rsidP="00FE5DF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7BF51C7E" w14:textId="77777777" w:rsidR="00FE5DF2" w:rsidRPr="00C57E9F" w:rsidRDefault="00FE5DF2" w:rsidP="00FE5DF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B1BA64B" w14:textId="77777777" w:rsidR="00FE5DF2" w:rsidRPr="00C57E9F" w:rsidRDefault="00FE5DF2" w:rsidP="00FE5DF2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66341C9" w14:textId="77777777" w:rsidR="00FE5DF2" w:rsidRPr="00C57E9F" w:rsidRDefault="00FE5DF2" w:rsidP="00FE5DF2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635307EA" w14:textId="77777777" w:rsidR="00645126" w:rsidRPr="00C57E9F" w:rsidRDefault="00645126" w:rsidP="00294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036395C5" w14:textId="1DFACB57" w:rsidR="00645126" w:rsidRPr="00C57E9F" w:rsidRDefault="00645126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  <w:lang w:val="en-GB"/>
        </w:rPr>
        <w:t>6</w:t>
      </w:r>
      <w:r w:rsidR="00AB3526" w:rsidRPr="00C57E9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บริษัทและบริษัทย่อยมีภาระผูกพันจากการที่ธนาคารออกหนังสือค้ำประกันในนาม</w:t>
      </w:r>
      <w:r w:rsidR="00812141" w:rsidRPr="00C57E9F">
        <w:rPr>
          <w:rFonts w:ascii="Browallia New" w:hAnsi="Browallia New" w:cs="Browallia New"/>
          <w:sz w:val="28"/>
          <w:szCs w:val="28"/>
        </w:rPr>
        <w:t xml:space="preserve"> 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7460D4" w:rsidRPr="00C57E9F">
        <w:rPr>
          <w:rFonts w:ascii="Browallia New" w:hAnsi="Browallia New" w:cs="Browallia New"/>
          <w:sz w:val="28"/>
          <w:szCs w:val="28"/>
        </w:rPr>
        <w:t>148.98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 </w:t>
      </w:r>
      <w:r w:rsidR="00331403" w:rsidRPr="00C57E9F">
        <w:rPr>
          <w:rFonts w:ascii="Browallia New" w:hAnsi="Browallia New" w:cs="Browallia New"/>
          <w:sz w:val="28"/>
          <w:szCs w:val="28"/>
        </w:rPr>
        <w:t>14.46</w:t>
      </w:r>
      <w:r w:rsidR="00860507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1E75606A" w14:textId="77777777" w:rsidR="00645126" w:rsidRPr="00C57E9F" w:rsidRDefault="00645126" w:rsidP="00645126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6088737" w14:textId="1AE1A42D" w:rsidR="00645126" w:rsidRPr="00C57E9F" w:rsidRDefault="00B52BDE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บริษัททำสัญญาจ้างพัฒนาโปรแกรมซอฟท์แวร์โดยมีมูลค่าสัญญาและภาระผูกพั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น</w:t>
      </w:r>
      <w:r w:rsidRPr="00C57E9F">
        <w:rPr>
          <w:rFonts w:ascii="Browallia New" w:hAnsi="Browallia New" w:cs="Browallia New"/>
          <w:sz w:val="28"/>
          <w:szCs w:val="28"/>
          <w:cs/>
        </w:rPr>
        <w:t>จำนวน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331403" w:rsidRPr="00C57E9F">
        <w:rPr>
          <w:rFonts w:ascii="Browallia New" w:hAnsi="Browallia New" w:cs="Browallia New"/>
          <w:sz w:val="28"/>
          <w:szCs w:val="28"/>
        </w:rPr>
        <w:t>14.10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3A8BDC05" w14:textId="77777777" w:rsidR="005F0FFD" w:rsidRPr="00C57E9F" w:rsidRDefault="005F0FFD" w:rsidP="006976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038370C" w14:textId="2FAB87B9" w:rsidR="00645126" w:rsidRPr="00C57E9F" w:rsidRDefault="00645126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/>
          <w:sz w:val="28"/>
          <w:szCs w:val="28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</w:rPr>
        <w:t>6</w:t>
      </w:r>
      <w:r w:rsidR="00B52BDE" w:rsidRPr="00C57E9F">
        <w:rPr>
          <w:rFonts w:ascii="Browallia New" w:hAnsi="Browallia New" w:cs="Browallia New"/>
          <w:sz w:val="28"/>
          <w:szCs w:val="28"/>
        </w:rPr>
        <w:t>2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851B32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851B32" w:rsidRPr="00C57E9F">
        <w:rPr>
          <w:rFonts w:ascii="Browallia New" w:hAnsi="Browallia New" w:cs="Browallia New"/>
          <w:sz w:val="28"/>
          <w:szCs w:val="28"/>
        </w:rPr>
        <w:t xml:space="preserve">             </w:t>
      </w:r>
      <w:r w:rsidR="00851B32" w:rsidRPr="00C57E9F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 </w:t>
      </w:r>
      <w:r w:rsidR="00851B32" w:rsidRPr="00C57E9F">
        <w:rPr>
          <w:rFonts w:ascii="Browallia New" w:hAnsi="Browallia New" w:cs="Browallia New"/>
          <w:sz w:val="28"/>
          <w:szCs w:val="28"/>
        </w:rPr>
        <w:t>17</w:t>
      </w:r>
      <w:r w:rsidR="00851B32" w:rsidRPr="00C57E9F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851B32" w:rsidRPr="00C57E9F">
        <w:rPr>
          <w:rFonts w:ascii="Browallia New" w:hAnsi="Browallia New" w:cs="Browallia New"/>
          <w:sz w:val="28"/>
          <w:szCs w:val="28"/>
        </w:rPr>
        <w:t>9</w:t>
      </w:r>
      <w:r w:rsidR="00851B32" w:rsidRPr="00C57E9F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="00851B32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851B32" w:rsidRPr="00C57E9F">
        <w:rPr>
          <w:rFonts w:ascii="Browallia New" w:hAnsi="Browallia New" w:cs="Browallia New" w:hint="cs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</w:t>
      </w:r>
      <w:r w:rsidR="00851B32"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="00851B32" w:rsidRPr="00C57E9F">
        <w:rPr>
          <w:rFonts w:ascii="Browallia New" w:hAnsi="Browallia New" w:cs="Browallia New" w:hint="cs"/>
          <w:sz w:val="28"/>
          <w:szCs w:val="28"/>
          <w:cs/>
        </w:rPr>
        <w:t>ฝ่ายใดฝ่ายหนึ่ง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01C2ADEF" w14:textId="77777777" w:rsidR="005C7148" w:rsidRPr="00C57E9F" w:rsidRDefault="005C7148" w:rsidP="006976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68E9C3C" w14:textId="56BF5DCD" w:rsidR="00645126" w:rsidRPr="00C57E9F" w:rsidRDefault="005133E2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</w:rPr>
        <w:t>บริษัทย่อยแห่งหนึ่ง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C57E9F">
        <w:rPr>
          <w:rFonts w:ascii="Browallia New" w:hAnsi="Browallia New" w:cs="Browallia New"/>
          <w:sz w:val="28"/>
          <w:szCs w:val="28"/>
          <w:cs/>
        </w:rPr>
        <w:t>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680C9072" w14:textId="77777777" w:rsidR="00645126" w:rsidRPr="00C57E9F" w:rsidRDefault="00645126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645126" w:rsidRPr="00C57E9F" w14:paraId="16D237E0" w14:textId="77777777" w:rsidTr="00A355E8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E5FC6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37CFA28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5B874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645126" w:rsidRPr="00C57E9F" w14:paraId="3A4C35D9" w14:textId="77777777" w:rsidTr="00A355E8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63810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E916D50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9C69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45126" w:rsidRPr="00C57E9F" w14:paraId="12DA47A8" w14:textId="77777777" w:rsidTr="00815E6E">
        <w:trPr>
          <w:jc w:val="center"/>
        </w:trPr>
        <w:tc>
          <w:tcPr>
            <w:tcW w:w="2680" w:type="dxa"/>
            <w:hideMark/>
          </w:tcPr>
          <w:p w14:paraId="18BA872C" w14:textId="77777777" w:rsidR="00645126" w:rsidRPr="00C57E9F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2557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46E06572" w14:textId="3A93BABA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29A0A4AD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45126" w:rsidRPr="00C57E9F" w14:paraId="797F78A8" w14:textId="77777777" w:rsidTr="00815E6E">
        <w:trPr>
          <w:jc w:val="center"/>
        </w:trPr>
        <w:tc>
          <w:tcPr>
            <w:tcW w:w="2680" w:type="dxa"/>
            <w:hideMark/>
          </w:tcPr>
          <w:p w14:paraId="5AFBC475" w14:textId="77777777" w:rsidR="00645126" w:rsidRPr="00C57E9F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2562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07ACA0D6" w14:textId="506F48C9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4A2ED8A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45126" w:rsidRPr="00C57E9F" w14:paraId="30E64C77" w14:textId="77777777" w:rsidTr="00815E6E">
        <w:trPr>
          <w:jc w:val="center"/>
        </w:trPr>
        <w:tc>
          <w:tcPr>
            <w:tcW w:w="2680" w:type="dxa"/>
            <w:hideMark/>
          </w:tcPr>
          <w:p w14:paraId="2A44C7B5" w14:textId="77777777" w:rsidR="00645126" w:rsidRPr="00C57E9F" w:rsidRDefault="00645126" w:rsidP="00A355E8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2564 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BAE3C34" w14:textId="5848315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56485B60" w14:textId="77777777" w:rsidR="00645126" w:rsidRPr="00C57E9F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37F7063B" w14:textId="31085DA5" w:rsidR="00C3528C" w:rsidRPr="00C57E9F" w:rsidRDefault="00C3528C" w:rsidP="00E0600F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FD4C26" w14:textId="185F130B" w:rsidR="00E64708" w:rsidRPr="00C57E9F" w:rsidRDefault="00E64708" w:rsidP="00E0600F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26A3A2E" w14:textId="1046BE7F" w:rsidR="00E64708" w:rsidRPr="00C57E9F" w:rsidRDefault="00E64708" w:rsidP="00E0600F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506C211" w14:textId="77777777" w:rsidR="00E64708" w:rsidRPr="00C57E9F" w:rsidRDefault="00E64708" w:rsidP="00E0600F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38B876A" w14:textId="53434A32" w:rsidR="00645126" w:rsidRPr="00C57E9F" w:rsidRDefault="00645126" w:rsidP="0069762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C57E9F">
        <w:rPr>
          <w:rFonts w:ascii="Browallia New" w:hAnsi="Browallia New" w:cs="Browallia New"/>
          <w:sz w:val="28"/>
          <w:szCs w:val="28"/>
          <w:cs/>
          <w:lang w:eastAsia="zh-CN"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C57E9F">
        <w:rPr>
          <w:rFonts w:ascii="Browallia New" w:hAnsi="Browallia New" w:cs="Browallia New"/>
          <w:sz w:val="28"/>
          <w:szCs w:val="28"/>
          <w:lang w:eastAsia="zh-CN"/>
        </w:rPr>
        <w:t xml:space="preserve">31 </w:t>
      </w:r>
      <w:r w:rsidRPr="00C57E9F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ธันวาคม </w:t>
      </w:r>
      <w:r w:rsidRPr="00C57E9F">
        <w:rPr>
          <w:rFonts w:ascii="Browallia New" w:hAnsi="Browallia New" w:cs="Browallia New"/>
          <w:sz w:val="28"/>
          <w:szCs w:val="28"/>
          <w:lang w:eastAsia="zh-CN"/>
        </w:rPr>
        <w:t>25</w:t>
      </w:r>
      <w:r w:rsidR="00860507" w:rsidRPr="00C57E9F">
        <w:rPr>
          <w:rFonts w:ascii="Browallia New" w:hAnsi="Browallia New" w:cs="Browallia New"/>
          <w:sz w:val="28"/>
          <w:szCs w:val="28"/>
          <w:lang w:eastAsia="zh-CN"/>
        </w:rPr>
        <w:t>6</w:t>
      </w:r>
      <w:r w:rsidR="007F1914" w:rsidRPr="00C57E9F">
        <w:rPr>
          <w:rFonts w:ascii="Browallia New" w:hAnsi="Browallia New" w:cs="Browallia New"/>
          <w:sz w:val="28"/>
          <w:szCs w:val="28"/>
          <w:lang w:eastAsia="zh-CN"/>
        </w:rPr>
        <w:t>2</w:t>
      </w:r>
      <w:r w:rsidRPr="00C57E9F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  <w:lang w:eastAsia="zh-CN"/>
        </w:rPr>
        <w:t>ดังนี้</w:t>
      </w:r>
    </w:p>
    <w:p w14:paraId="1096FBFA" w14:textId="77777777" w:rsidR="007A74C3" w:rsidRPr="00C57E9F" w:rsidRDefault="007A74C3" w:rsidP="007A7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645126" w:rsidRPr="00C57E9F" w14:paraId="15C3B566" w14:textId="77777777" w:rsidTr="00BC2B27">
        <w:trPr>
          <w:trHeight w:val="20"/>
        </w:trPr>
        <w:tc>
          <w:tcPr>
            <w:tcW w:w="3511" w:type="dxa"/>
          </w:tcPr>
          <w:p w14:paraId="31A6B9A9" w14:textId="77777777" w:rsidR="00645126" w:rsidRPr="00C57E9F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642D4E13" w14:textId="77777777" w:rsidR="00645126" w:rsidRPr="00C57E9F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39192C42" w14:textId="77777777" w:rsidR="00645126" w:rsidRPr="00C57E9F" w:rsidRDefault="00645126" w:rsidP="00A355E8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45126" w:rsidRPr="00C57E9F" w14:paraId="5870768E" w14:textId="77777777" w:rsidTr="00BC2B27">
        <w:trPr>
          <w:trHeight w:val="20"/>
        </w:trPr>
        <w:tc>
          <w:tcPr>
            <w:tcW w:w="3511" w:type="dxa"/>
          </w:tcPr>
          <w:p w14:paraId="1012C03B" w14:textId="77777777" w:rsidR="00645126" w:rsidRPr="00C57E9F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A65576C" w14:textId="77777777" w:rsidR="00645126" w:rsidRPr="00C57E9F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5CD7A8B8" w14:textId="77777777" w:rsidR="00645126" w:rsidRPr="00C57E9F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45126" w:rsidRPr="00C57E9F" w14:paraId="4C27019A" w14:textId="77777777" w:rsidTr="00BC2B27">
        <w:trPr>
          <w:trHeight w:val="20"/>
        </w:trPr>
        <w:tc>
          <w:tcPr>
            <w:tcW w:w="3511" w:type="dxa"/>
          </w:tcPr>
          <w:p w14:paraId="6D810C03" w14:textId="77777777" w:rsidR="00645126" w:rsidRPr="00C57E9F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0AB6B48C" w14:textId="77777777" w:rsidR="00645126" w:rsidRPr="00C57E9F" w:rsidRDefault="00645126" w:rsidP="00A355E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E39103D" w14:textId="77777777" w:rsidR="00645126" w:rsidRPr="00C57E9F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0E30C28A" w14:textId="77777777" w:rsidR="00645126" w:rsidRPr="00C57E9F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7FA3DB75" w14:textId="77777777" w:rsidR="00645126" w:rsidRPr="00C57E9F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645126" w:rsidRPr="00C57E9F" w14:paraId="1706FB5C" w14:textId="77777777" w:rsidTr="00A355E8">
        <w:trPr>
          <w:trHeight w:val="20"/>
        </w:trPr>
        <w:tc>
          <w:tcPr>
            <w:tcW w:w="3511" w:type="dxa"/>
            <w:hideMark/>
          </w:tcPr>
          <w:p w14:paraId="0F755295" w14:textId="77777777" w:rsidR="00645126" w:rsidRPr="00C57E9F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22EDC53E" w14:textId="77777777" w:rsidR="00645126" w:rsidRPr="00C57E9F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6B4AE52" w14:textId="77777777" w:rsidR="00645126" w:rsidRPr="00C57E9F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C904E9D" w14:textId="77777777" w:rsidR="00645126" w:rsidRPr="00C57E9F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724BA2C" w14:textId="77777777" w:rsidR="00645126" w:rsidRPr="00C57E9F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4D8C" w:rsidRPr="00C57E9F" w14:paraId="298502D5" w14:textId="77777777" w:rsidTr="00A355E8">
        <w:trPr>
          <w:trHeight w:val="20"/>
        </w:trPr>
        <w:tc>
          <w:tcPr>
            <w:tcW w:w="3511" w:type="dxa"/>
            <w:hideMark/>
          </w:tcPr>
          <w:p w14:paraId="01E5B5F1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648196E5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5A86BFCF" w14:textId="58598C02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227" w:type="dxa"/>
            <w:shd w:val="clear" w:color="auto" w:fill="FFFFFF"/>
          </w:tcPr>
          <w:p w14:paraId="7E795943" w14:textId="5462E1E0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(1,492)</w:t>
            </w:r>
          </w:p>
        </w:tc>
        <w:tc>
          <w:tcPr>
            <w:tcW w:w="1277" w:type="dxa"/>
            <w:shd w:val="clear" w:color="auto" w:fill="FFFFFF"/>
          </w:tcPr>
          <w:p w14:paraId="10626338" w14:textId="0392E99E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15,508</w:t>
            </w:r>
          </w:p>
        </w:tc>
      </w:tr>
      <w:tr w:rsidR="00804D8C" w:rsidRPr="00C57E9F" w14:paraId="774A523D" w14:textId="77777777" w:rsidTr="009954C9">
        <w:trPr>
          <w:trHeight w:val="20"/>
        </w:trPr>
        <w:tc>
          <w:tcPr>
            <w:tcW w:w="3511" w:type="dxa"/>
            <w:hideMark/>
          </w:tcPr>
          <w:p w14:paraId="6ECA74A7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  <w:hideMark/>
          </w:tcPr>
          <w:p w14:paraId="67EA0B40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18BE7556" w14:textId="77934499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30,000</w:t>
            </w:r>
          </w:p>
        </w:tc>
        <w:tc>
          <w:tcPr>
            <w:tcW w:w="1227" w:type="dxa"/>
            <w:shd w:val="clear" w:color="auto" w:fill="auto"/>
          </w:tcPr>
          <w:p w14:paraId="5DA82AF9" w14:textId="7B21A055" w:rsidR="00804D8C" w:rsidRPr="00C57E9F" w:rsidRDefault="007C46F3" w:rsidP="007C46F3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   </w:t>
            </w:r>
            <w:r w:rsidR="00804D8C"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7857E48" w14:textId="6C3BDB3E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30,000</w:t>
            </w:r>
          </w:p>
        </w:tc>
      </w:tr>
      <w:tr w:rsidR="00804D8C" w:rsidRPr="00C57E9F" w14:paraId="1D3332A6" w14:textId="77777777" w:rsidTr="009954C9">
        <w:trPr>
          <w:trHeight w:val="20"/>
        </w:trPr>
        <w:tc>
          <w:tcPr>
            <w:tcW w:w="3511" w:type="dxa"/>
          </w:tcPr>
          <w:p w14:paraId="7941F64D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182" w:type="dxa"/>
          </w:tcPr>
          <w:p w14:paraId="7292E9D2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9211541" w14:textId="51982A24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55390ABF" w14:textId="662E8A22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085E1AB4" w14:textId="79970D99" w:rsidR="00804D8C" w:rsidRPr="00C57E9F" w:rsidRDefault="007C46F3" w:rsidP="007C46F3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   -</w:t>
            </w:r>
          </w:p>
        </w:tc>
      </w:tr>
      <w:tr w:rsidR="00804D8C" w:rsidRPr="00C57E9F" w14:paraId="008B0379" w14:textId="77777777" w:rsidTr="00A355E8">
        <w:trPr>
          <w:trHeight w:val="20"/>
        </w:trPr>
        <w:tc>
          <w:tcPr>
            <w:tcW w:w="3511" w:type="dxa"/>
          </w:tcPr>
          <w:p w14:paraId="5C5A4E5E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F7D4159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340A010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</w:tcPr>
          <w:p w14:paraId="71497082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296E1E3E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4D8C" w:rsidRPr="00C57E9F" w14:paraId="6AD84B21" w14:textId="77777777" w:rsidTr="00A355E8">
        <w:trPr>
          <w:trHeight w:val="20"/>
        </w:trPr>
        <w:tc>
          <w:tcPr>
            <w:tcW w:w="3511" w:type="dxa"/>
          </w:tcPr>
          <w:p w14:paraId="1700E251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17F6FB78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919ED5A" w14:textId="77777777" w:rsidR="00804D8C" w:rsidRPr="00C57E9F" w:rsidRDefault="00804D8C" w:rsidP="00804D8C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</w:tcPr>
          <w:p w14:paraId="72B38FD3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6DA194D9" w14:textId="77777777" w:rsidR="00804D8C" w:rsidRPr="00C57E9F" w:rsidRDefault="00804D8C" w:rsidP="00804D8C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4D8C" w:rsidRPr="00C57E9F" w14:paraId="394298BA" w14:textId="77777777" w:rsidTr="00A355E8">
        <w:trPr>
          <w:trHeight w:val="20"/>
        </w:trPr>
        <w:tc>
          <w:tcPr>
            <w:tcW w:w="3511" w:type="dxa"/>
            <w:hideMark/>
          </w:tcPr>
          <w:p w14:paraId="06C72C66" w14:textId="77777777" w:rsidR="00804D8C" w:rsidRPr="00C57E9F" w:rsidRDefault="00804D8C" w:rsidP="00804D8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สต์รี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ซีท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2" w:type="dxa"/>
            <w:hideMark/>
          </w:tcPr>
          <w:p w14:paraId="21FEFED4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4E82C037" w14:textId="45A35934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730,000</w:t>
            </w:r>
          </w:p>
        </w:tc>
        <w:tc>
          <w:tcPr>
            <w:tcW w:w="1227" w:type="dxa"/>
          </w:tcPr>
          <w:p w14:paraId="0914D679" w14:textId="26A1F430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(500,681)</w:t>
            </w:r>
          </w:p>
        </w:tc>
        <w:tc>
          <w:tcPr>
            <w:tcW w:w="1277" w:type="dxa"/>
          </w:tcPr>
          <w:p w14:paraId="7F74A749" w14:textId="2E21962D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229,319</w:t>
            </w:r>
          </w:p>
        </w:tc>
      </w:tr>
      <w:tr w:rsidR="00804D8C" w:rsidRPr="00C57E9F" w14:paraId="721B15EE" w14:textId="77777777" w:rsidTr="00A355E8">
        <w:trPr>
          <w:trHeight w:val="20"/>
        </w:trPr>
        <w:tc>
          <w:tcPr>
            <w:tcW w:w="3511" w:type="dxa"/>
          </w:tcPr>
          <w:p w14:paraId="303C306C" w14:textId="0359C219" w:rsidR="007D0D52" w:rsidRPr="00C57E9F" w:rsidRDefault="007D0D52" w:rsidP="00621F13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101A5975" w14:textId="77777777" w:rsidR="00804D8C" w:rsidRPr="00C57E9F" w:rsidRDefault="00804D8C" w:rsidP="00804D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5DE69626" w14:textId="77777777" w:rsidR="00804D8C" w:rsidRPr="00C57E9F" w:rsidRDefault="00804D8C" w:rsidP="00804D8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04D8C" w:rsidRPr="00C57E9F" w14:paraId="48F30EA1" w14:textId="77777777" w:rsidTr="00A355E8">
        <w:trPr>
          <w:trHeight w:val="20"/>
        </w:trPr>
        <w:tc>
          <w:tcPr>
            <w:tcW w:w="3511" w:type="dxa"/>
          </w:tcPr>
          <w:p w14:paraId="42C92DA6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AE91983" w14:textId="77777777" w:rsidR="00804D8C" w:rsidRPr="00C57E9F" w:rsidRDefault="00804D8C" w:rsidP="00804D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B849920" w14:textId="1372FFCF" w:rsidR="00804D8C" w:rsidRPr="00C57E9F" w:rsidRDefault="00804D8C" w:rsidP="00804D8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C57E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04D8C" w:rsidRPr="00C57E9F" w14:paraId="3EF2711D" w14:textId="77777777" w:rsidTr="002C4DB2">
        <w:trPr>
          <w:trHeight w:val="20"/>
        </w:trPr>
        <w:tc>
          <w:tcPr>
            <w:tcW w:w="3511" w:type="dxa"/>
          </w:tcPr>
          <w:p w14:paraId="5AD228CA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4B73A8F2" w14:textId="77777777" w:rsidR="00804D8C" w:rsidRPr="00C57E9F" w:rsidRDefault="00804D8C" w:rsidP="00804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2F252468" w14:textId="3DCC51C9" w:rsidR="00804D8C" w:rsidRPr="00C57E9F" w:rsidRDefault="00804D8C" w:rsidP="00804D8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04D8C" w:rsidRPr="00C57E9F" w14:paraId="37A14D07" w14:textId="77777777" w:rsidTr="002C4DB2">
        <w:trPr>
          <w:trHeight w:val="20"/>
        </w:trPr>
        <w:tc>
          <w:tcPr>
            <w:tcW w:w="3511" w:type="dxa"/>
          </w:tcPr>
          <w:p w14:paraId="75EA3C60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61B1CB9" w14:textId="626A5E97" w:rsidR="00804D8C" w:rsidRPr="00C57E9F" w:rsidRDefault="00804D8C" w:rsidP="00804D8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4929A3C6" w14:textId="25BBA724" w:rsidR="00804D8C" w:rsidRPr="00C57E9F" w:rsidRDefault="00804D8C" w:rsidP="00804D8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5D7CB01B" w14:textId="2B07D337" w:rsidR="00804D8C" w:rsidRPr="00C57E9F" w:rsidRDefault="00804D8C" w:rsidP="00804D8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37CD919" w14:textId="663EB53A" w:rsidR="00804D8C" w:rsidRPr="00C57E9F" w:rsidRDefault="00804D8C" w:rsidP="00804D8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804D8C" w:rsidRPr="00C57E9F" w14:paraId="5EED008F" w14:textId="77777777" w:rsidTr="002C4DB2">
        <w:trPr>
          <w:trHeight w:val="20"/>
        </w:trPr>
        <w:tc>
          <w:tcPr>
            <w:tcW w:w="3511" w:type="dxa"/>
          </w:tcPr>
          <w:p w14:paraId="4214E12E" w14:textId="0EBB6085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60F812C" w14:textId="77777777" w:rsidR="00804D8C" w:rsidRPr="00C57E9F" w:rsidRDefault="00804D8C" w:rsidP="00804D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BDB3833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407AD61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5934C8F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4D8C" w:rsidRPr="00C57E9F" w14:paraId="591E8227" w14:textId="77777777" w:rsidTr="002C4DB2">
        <w:trPr>
          <w:trHeight w:val="20"/>
        </w:trPr>
        <w:tc>
          <w:tcPr>
            <w:tcW w:w="3511" w:type="dxa"/>
          </w:tcPr>
          <w:p w14:paraId="453B5C65" w14:textId="457277C0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</w:tcPr>
          <w:p w14:paraId="11545E7E" w14:textId="5368EBBF" w:rsidR="00804D8C" w:rsidRPr="00C57E9F" w:rsidRDefault="00804D8C" w:rsidP="00804D8C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CB9CC68" w14:textId="578EEBE5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2EE39A4F" w14:textId="7CC6111C" w:rsidR="00804D8C" w:rsidRPr="00C57E9F" w:rsidRDefault="007C46F3" w:rsidP="007C46F3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   -</w:t>
            </w:r>
          </w:p>
        </w:tc>
        <w:tc>
          <w:tcPr>
            <w:tcW w:w="1277" w:type="dxa"/>
            <w:shd w:val="clear" w:color="auto" w:fill="auto"/>
          </w:tcPr>
          <w:p w14:paraId="6CA38B29" w14:textId="12A16E15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</w:tr>
      <w:tr w:rsidR="00804D8C" w:rsidRPr="00C57E9F" w14:paraId="0A97D5F5" w14:textId="77777777" w:rsidTr="002C4DB2">
        <w:trPr>
          <w:trHeight w:val="20"/>
        </w:trPr>
        <w:tc>
          <w:tcPr>
            <w:tcW w:w="3511" w:type="dxa"/>
          </w:tcPr>
          <w:p w14:paraId="2748C771" w14:textId="77777777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2E180A9A" w14:textId="77777777" w:rsidR="00804D8C" w:rsidRPr="00C57E9F" w:rsidRDefault="00804D8C" w:rsidP="00804D8C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B5B7389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2E6C3473" w14:textId="77777777" w:rsidR="00804D8C" w:rsidRPr="00C57E9F" w:rsidRDefault="00804D8C" w:rsidP="00804D8C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824E5FD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4D8C" w:rsidRPr="00C57E9F" w14:paraId="56450C7A" w14:textId="77777777" w:rsidTr="002C4DB2">
        <w:trPr>
          <w:trHeight w:val="20"/>
        </w:trPr>
        <w:tc>
          <w:tcPr>
            <w:tcW w:w="3511" w:type="dxa"/>
          </w:tcPr>
          <w:p w14:paraId="58615E23" w14:textId="76ED002D" w:rsidR="00804D8C" w:rsidRPr="00C57E9F" w:rsidRDefault="00804D8C" w:rsidP="00804D8C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57E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2A6538A3" w14:textId="77777777" w:rsidR="00804D8C" w:rsidRPr="00C57E9F" w:rsidRDefault="00804D8C" w:rsidP="00804D8C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083A897A" w14:textId="77777777" w:rsidR="00804D8C" w:rsidRPr="00C57E9F" w:rsidRDefault="00804D8C" w:rsidP="00804D8C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48B8D301" w14:textId="77777777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7583A45A" w14:textId="77777777" w:rsidR="00804D8C" w:rsidRPr="00C57E9F" w:rsidRDefault="00804D8C" w:rsidP="00804D8C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804D8C" w:rsidRPr="00C57E9F" w14:paraId="680245AB" w14:textId="77777777" w:rsidTr="002C4DB2">
        <w:trPr>
          <w:trHeight w:val="20"/>
        </w:trPr>
        <w:tc>
          <w:tcPr>
            <w:tcW w:w="3511" w:type="dxa"/>
          </w:tcPr>
          <w:p w14:paraId="31FC80DC" w14:textId="7D2CA66B" w:rsidR="00804D8C" w:rsidRPr="00C57E9F" w:rsidRDefault="00804D8C" w:rsidP="00804D8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สต์รี</w:t>
            </w:r>
            <w:proofErr w:type="spellStart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ซีท</w:t>
            </w:r>
            <w:proofErr w:type="spellEnd"/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2" w:type="dxa"/>
          </w:tcPr>
          <w:p w14:paraId="3EE837E9" w14:textId="34F9629D" w:rsidR="00804D8C" w:rsidRPr="00C57E9F" w:rsidRDefault="00804D8C" w:rsidP="00804D8C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DB5C420" w14:textId="1FF67BB1" w:rsidR="00804D8C" w:rsidRPr="00C57E9F" w:rsidRDefault="00804D8C" w:rsidP="00804D8C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600,000</w:t>
            </w:r>
          </w:p>
        </w:tc>
        <w:tc>
          <w:tcPr>
            <w:tcW w:w="1227" w:type="dxa"/>
            <w:shd w:val="clear" w:color="auto" w:fill="auto"/>
          </w:tcPr>
          <w:p w14:paraId="713201B3" w14:textId="4DF3E8DA" w:rsidR="00804D8C" w:rsidRPr="00C57E9F" w:rsidRDefault="00804D8C" w:rsidP="00804D8C">
            <w:pPr>
              <w:spacing w:line="240" w:lineRule="auto"/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(413,103)</w:t>
            </w:r>
          </w:p>
        </w:tc>
        <w:tc>
          <w:tcPr>
            <w:tcW w:w="1277" w:type="dxa"/>
            <w:shd w:val="clear" w:color="auto" w:fill="auto"/>
          </w:tcPr>
          <w:p w14:paraId="26781675" w14:textId="2138CBD6" w:rsidR="00804D8C" w:rsidRPr="00C57E9F" w:rsidRDefault="00804D8C" w:rsidP="00804D8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186,897</w:t>
            </w:r>
          </w:p>
        </w:tc>
      </w:tr>
    </w:tbl>
    <w:p w14:paraId="1BADC878" w14:textId="77777777" w:rsidR="001B38C5" w:rsidRPr="00C57E9F" w:rsidRDefault="001B38C5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C8021F" w14:textId="49530A85" w:rsidR="00EA1915" w:rsidRPr="00C57E9F" w:rsidRDefault="00EA1915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การปรับกระทบหนี้สินที่เกิดขึ้นจากกิจกรรมจัดหาเงิน</w:t>
      </w:r>
    </w:p>
    <w:p w14:paraId="0F8D5F5A" w14:textId="77777777" w:rsidR="00804D8C" w:rsidRPr="00C57E9F" w:rsidRDefault="00804D8C" w:rsidP="00BE65D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4"/>
          <w:szCs w:val="24"/>
        </w:rPr>
      </w:pPr>
    </w:p>
    <w:p w14:paraId="1C29B9B3" w14:textId="4F372A07" w:rsidR="00EA1915" w:rsidRPr="00C57E9F" w:rsidRDefault="00EA1915" w:rsidP="00CA0942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</w:rPr>
        <w:t xml:space="preserve">     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</w:t>
      </w:r>
      <w:r w:rsidR="00542435" w:rsidRPr="00C57E9F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มีดังนี้ </w:t>
      </w:r>
    </w:p>
    <w:p w14:paraId="3BB94145" w14:textId="4B2D9E3B" w:rsidR="00EA1915" w:rsidRPr="00C57E9F" w:rsidRDefault="00EA1915" w:rsidP="00EA191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283"/>
        <w:gridCol w:w="1168"/>
        <w:gridCol w:w="265"/>
        <w:gridCol w:w="1070"/>
        <w:gridCol w:w="236"/>
        <w:gridCol w:w="1088"/>
        <w:gridCol w:w="283"/>
        <w:gridCol w:w="970"/>
        <w:gridCol w:w="290"/>
        <w:gridCol w:w="1011"/>
      </w:tblGrid>
      <w:tr w:rsidR="00931896" w:rsidRPr="00C57E9F" w14:paraId="63C0C86E" w14:textId="77777777" w:rsidTr="00A35B10">
        <w:tc>
          <w:tcPr>
            <w:tcW w:w="2334" w:type="dxa"/>
          </w:tcPr>
          <w:p w14:paraId="3900D748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04FBAA6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vAlign w:val="center"/>
          </w:tcPr>
          <w:p w14:paraId="3DB855CF" w14:textId="408896BF" w:rsidR="00931896" w:rsidRPr="00C57E9F" w:rsidRDefault="00E05678" w:rsidP="00E056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หน่วย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พันบาท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31896" w:rsidRPr="00C57E9F" w14:paraId="4126F34B" w14:textId="77777777" w:rsidTr="00A35B10">
        <w:tc>
          <w:tcPr>
            <w:tcW w:w="2334" w:type="dxa"/>
          </w:tcPr>
          <w:p w14:paraId="20ABEE6F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EE6CAE6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tcBorders>
              <w:bottom w:val="single" w:sz="4" w:space="0" w:color="auto"/>
            </w:tcBorders>
          </w:tcPr>
          <w:p w14:paraId="7702CAB2" w14:textId="45E94D9C" w:rsidR="00931896" w:rsidRPr="00C57E9F" w:rsidRDefault="00E05678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31896" w:rsidRPr="00C57E9F" w14:paraId="39978297" w14:textId="77777777" w:rsidTr="0076270D">
        <w:tc>
          <w:tcPr>
            <w:tcW w:w="2334" w:type="dxa"/>
          </w:tcPr>
          <w:p w14:paraId="75D602D1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E370A7B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BDD3C2" w14:textId="24E6DB01" w:rsidR="00D30DA1" w:rsidRPr="00C57E9F" w:rsidRDefault="00D30DA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76C8A1B" w14:textId="77777777" w:rsidR="00162D75" w:rsidRPr="00C57E9F" w:rsidRDefault="00162D75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099E295" w14:textId="52E0377F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หนี้สิน</w:t>
            </w:r>
            <w:r w:rsidR="00E05678"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ตาม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สัญญาเช่า</w:t>
            </w:r>
            <w:r w:rsidR="00E05678"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7A96360F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9BCBEB0" w14:textId="77777777" w:rsidR="00D30DA1" w:rsidRPr="00C57E9F" w:rsidRDefault="00D30DA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FA4C5AC" w14:textId="5371A466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="00AC06DA"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A58ECE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487D3C4E" w14:textId="77777777" w:rsidR="00D30DA1" w:rsidRPr="00C57E9F" w:rsidRDefault="00D30DA1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F404ACD" w14:textId="68EC3369" w:rsidR="00931896" w:rsidRPr="00C57E9F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551C2D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08262EF" w14:textId="5461D78E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เงินกู้ยืมระยะยาว</w:t>
            </w:r>
            <w:r w:rsidR="00E05678"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251A10BD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400F90D" w14:textId="77777777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AFBD60F" w14:textId="3E655D6B" w:rsidR="00E05678" w:rsidRPr="00C57E9F" w:rsidRDefault="00E05678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1BDABEF" w14:textId="77777777" w:rsidR="00D30DA1" w:rsidRPr="00C57E9F" w:rsidRDefault="00D30DA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5F5D9F" w14:textId="530BE923" w:rsidR="00931896" w:rsidRPr="00C57E9F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รวม</w:t>
            </w:r>
          </w:p>
        </w:tc>
      </w:tr>
      <w:tr w:rsidR="0005136B" w:rsidRPr="00C57E9F" w14:paraId="42DEBEFC" w14:textId="77777777" w:rsidTr="0076270D">
        <w:tc>
          <w:tcPr>
            <w:tcW w:w="2334" w:type="dxa"/>
          </w:tcPr>
          <w:p w14:paraId="0479AEEE" w14:textId="5DF9098A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14:paraId="4B388C4B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36AFD0D" w14:textId="13F14275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18,144</w:t>
            </w:r>
          </w:p>
        </w:tc>
        <w:tc>
          <w:tcPr>
            <w:tcW w:w="265" w:type="dxa"/>
          </w:tcPr>
          <w:p w14:paraId="4A7AB377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6043AA9B" w14:textId="110E09EC" w:rsidR="0005136B" w:rsidRPr="00C57E9F" w:rsidRDefault="00620AE9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830</w:t>
            </w:r>
            <w:r w:rsidR="00F2612A" w:rsidRPr="00C57E9F">
              <w:rPr>
                <w:rFonts w:ascii="Browallia New" w:hAnsi="Browallia New" w:cs="Browallia New"/>
                <w:sz w:val="20"/>
                <w:szCs w:val="20"/>
              </w:rPr>
              <w:t>,303</w:t>
            </w:r>
          </w:p>
        </w:tc>
        <w:tc>
          <w:tcPr>
            <w:tcW w:w="236" w:type="dxa"/>
          </w:tcPr>
          <w:p w14:paraId="639A816F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EF4D600" w14:textId="788953A9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283" w:type="dxa"/>
          </w:tcPr>
          <w:p w14:paraId="4E497FB3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31C281BD" w14:textId="475B6A1D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620,801</w:t>
            </w:r>
          </w:p>
        </w:tc>
        <w:tc>
          <w:tcPr>
            <w:tcW w:w="290" w:type="dxa"/>
          </w:tcPr>
          <w:p w14:paraId="0DF7EAEF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AFC79EF" w14:textId="28D65C67" w:rsidR="0005136B" w:rsidRPr="00C57E9F" w:rsidRDefault="00F2612A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1,510,</w:t>
            </w:r>
            <w:r w:rsidR="00C97D9F" w:rsidRPr="00C57E9F">
              <w:rPr>
                <w:rFonts w:ascii="Browallia New" w:hAnsi="Browallia New" w:cs="Browallia New"/>
                <w:sz w:val="20"/>
                <w:szCs w:val="20"/>
              </w:rPr>
              <w:t>248</w:t>
            </w:r>
          </w:p>
        </w:tc>
      </w:tr>
      <w:tr w:rsidR="0005136B" w:rsidRPr="00C57E9F" w14:paraId="24F0CC6C" w14:textId="77777777" w:rsidTr="00992D39">
        <w:tc>
          <w:tcPr>
            <w:tcW w:w="2334" w:type="dxa"/>
          </w:tcPr>
          <w:p w14:paraId="76519872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3523185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3428891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5A7E06EE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FDCB3CD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F38CF1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0EA830F" w14:textId="39646E98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AB9453D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FB2AA24" w14:textId="74B4E4C5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0436232A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2BEFADF1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136B" w:rsidRPr="00C57E9F" w14:paraId="4DAFEFE9" w14:textId="77777777" w:rsidTr="00AA1F89">
        <w:tc>
          <w:tcPr>
            <w:tcW w:w="2334" w:type="dxa"/>
          </w:tcPr>
          <w:p w14:paraId="44DF04DB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83" w:type="dxa"/>
          </w:tcPr>
          <w:p w14:paraId="3ACA132F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754ED2CE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6BFA15C8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42277B0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AB6368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95699A4" w14:textId="0672DD95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4430361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3A510869" w14:textId="10A20FC0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51BC8A32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90E8923" w14:textId="77777777" w:rsidR="0005136B" w:rsidRPr="00C57E9F" w:rsidRDefault="0005136B" w:rsidP="0005136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831CF" w:rsidRPr="00C57E9F" w14:paraId="584753CC" w14:textId="77777777" w:rsidTr="00AA1F89">
        <w:tc>
          <w:tcPr>
            <w:tcW w:w="2334" w:type="dxa"/>
          </w:tcPr>
          <w:p w14:paraId="7193A292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83" w:type="dxa"/>
          </w:tcPr>
          <w:p w14:paraId="47D0AE94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BC64134" w14:textId="26D0F28D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(3,859)</w:t>
            </w:r>
          </w:p>
        </w:tc>
        <w:tc>
          <w:tcPr>
            <w:tcW w:w="265" w:type="dxa"/>
          </w:tcPr>
          <w:p w14:paraId="6FC02EC5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ACF3553" w14:textId="1C3A1504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D0B07" w:rsidRPr="00C57E9F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E8603C" w:rsidRPr="00C57E9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3D0B07" w:rsidRPr="00C57E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91FEE" w:rsidRPr="00C57E9F">
              <w:rPr>
                <w:rFonts w:ascii="Browallia New" w:hAnsi="Browallia New" w:cs="Browallia New"/>
                <w:sz w:val="20"/>
                <w:szCs w:val="20"/>
              </w:rPr>
              <w:t>160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7881834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A3D9170" w14:textId="71038556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B0ECF" w:rsidRPr="00C57E9F">
              <w:rPr>
                <w:rFonts w:ascii="Browallia New" w:hAnsi="Browallia New" w:cs="Browallia New"/>
                <w:sz w:val="20"/>
                <w:szCs w:val="20"/>
              </w:rPr>
              <w:t>34,400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14:paraId="430AA8A1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70138D2" w14:textId="3DC3E591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(216,03</w:t>
            </w:r>
            <w:r w:rsidR="007F5540" w:rsidRPr="00C57E9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90" w:type="dxa"/>
          </w:tcPr>
          <w:p w14:paraId="34EDC6E7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20F45400" w14:textId="5C23D49E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E5F79" w:rsidRPr="00C57E9F">
              <w:rPr>
                <w:rFonts w:ascii="Browallia New" w:hAnsi="Browallia New" w:cs="Browallia New"/>
                <w:sz w:val="20"/>
                <w:szCs w:val="20"/>
              </w:rPr>
              <w:t>300,450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3831CF" w:rsidRPr="00C57E9F" w14:paraId="1B8496C7" w14:textId="77777777" w:rsidTr="00AA1F89">
        <w:tc>
          <w:tcPr>
            <w:tcW w:w="2334" w:type="dxa"/>
          </w:tcPr>
          <w:p w14:paraId="4366A41B" w14:textId="77777777" w:rsidR="003831CF" w:rsidRPr="00C57E9F" w:rsidRDefault="003831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83" w:type="dxa"/>
          </w:tcPr>
          <w:p w14:paraId="53B28855" w14:textId="77777777" w:rsidR="003831CF" w:rsidRPr="00C57E9F" w:rsidRDefault="003831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03250DA2" w14:textId="50EED9F7" w:rsidR="003831CF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="00C67D2B"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3F88B0C8" w14:textId="77777777" w:rsidR="003831CF" w:rsidRPr="00C57E9F" w:rsidRDefault="003831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9F2B395" w14:textId="4C8C74A2" w:rsidR="003831CF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</w:t>
            </w:r>
            <w:r w:rsidR="00D56322" w:rsidRPr="00C57E9F">
              <w:rPr>
                <w:rFonts w:ascii="Browallia New" w:hAnsi="Browallia New" w:cs="Browallia New"/>
                <w:sz w:val="20"/>
                <w:szCs w:val="20"/>
              </w:rPr>
              <w:t>36,540</w:t>
            </w:r>
          </w:p>
        </w:tc>
        <w:tc>
          <w:tcPr>
            <w:tcW w:w="236" w:type="dxa"/>
          </w:tcPr>
          <w:p w14:paraId="1F7BED9F" w14:textId="77777777" w:rsidR="003831CF" w:rsidRPr="00C57E9F" w:rsidRDefault="003831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EE0648B" w14:textId="5745134A" w:rsidR="003831CF" w:rsidRPr="00C57E9F" w:rsidRDefault="00CB0E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28,400</w:t>
            </w:r>
          </w:p>
        </w:tc>
        <w:tc>
          <w:tcPr>
            <w:tcW w:w="283" w:type="dxa"/>
          </w:tcPr>
          <w:p w14:paraId="4C667512" w14:textId="77777777" w:rsidR="003831CF" w:rsidRPr="00C57E9F" w:rsidRDefault="003831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317E2DCB" w14:textId="166F36BE" w:rsidR="003831CF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90" w:type="dxa"/>
          </w:tcPr>
          <w:p w14:paraId="50AFA3FB" w14:textId="77777777" w:rsidR="003831CF" w:rsidRPr="00C57E9F" w:rsidRDefault="003831CF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D32A8D9" w14:textId="5F87ACAA" w:rsidR="003831CF" w:rsidRPr="00C57E9F" w:rsidRDefault="00094FB6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64,940</w:t>
            </w:r>
          </w:p>
        </w:tc>
      </w:tr>
      <w:tr w:rsidR="003831CF" w:rsidRPr="00C57E9F" w14:paraId="3027ADCE" w14:textId="77777777" w:rsidTr="00AA1F89">
        <w:tc>
          <w:tcPr>
            <w:tcW w:w="2334" w:type="dxa"/>
          </w:tcPr>
          <w:p w14:paraId="48991334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" w:type="dxa"/>
          </w:tcPr>
          <w:p w14:paraId="33829399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33652907" w14:textId="0EAB547F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4AE3C038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E51F38C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D865B8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48F8F51C" w14:textId="7057BC1C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87929A3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11E0164E" w14:textId="11A600CB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5CC46DB9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6B245AB" w14:textId="77777777" w:rsidR="003831CF" w:rsidRPr="00C57E9F" w:rsidRDefault="003831CF" w:rsidP="003831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C46F3" w:rsidRPr="00C57E9F" w14:paraId="1E212585" w14:textId="77777777" w:rsidTr="00F5045F">
        <w:tc>
          <w:tcPr>
            <w:tcW w:w="2334" w:type="dxa"/>
            <w:shd w:val="clear" w:color="auto" w:fill="auto"/>
          </w:tcPr>
          <w:p w14:paraId="6C874AF5" w14:textId="49627E42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การได้มา</w:t>
            </w:r>
          </w:p>
        </w:tc>
        <w:tc>
          <w:tcPr>
            <w:tcW w:w="283" w:type="dxa"/>
          </w:tcPr>
          <w:p w14:paraId="1D538594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83839E3" w14:textId="29ECB0CD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65" w:type="dxa"/>
          </w:tcPr>
          <w:p w14:paraId="10117902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095BF668" w14:textId="252E23AA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28089B7F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D4214F3" w14:textId="411F1FDF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83" w:type="dxa"/>
          </w:tcPr>
          <w:p w14:paraId="1B2AA8DD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4E9CE00E" w14:textId="190E53B1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90" w:type="dxa"/>
          </w:tcPr>
          <w:p w14:paraId="734C54A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52583CCB" w14:textId="37CA8614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</w:tr>
      <w:tr w:rsidR="007C46F3" w:rsidRPr="00C57E9F" w14:paraId="6BAED291" w14:textId="77777777" w:rsidTr="00AA1F89">
        <w:tc>
          <w:tcPr>
            <w:tcW w:w="2334" w:type="dxa"/>
          </w:tcPr>
          <w:p w14:paraId="6E106AE6" w14:textId="28B3A17C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83" w:type="dxa"/>
          </w:tcPr>
          <w:p w14:paraId="06E1F15E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4F567B6" w14:textId="69034F62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65" w:type="dxa"/>
          </w:tcPr>
          <w:p w14:paraId="75986C4F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37FFF91" w14:textId="01A138BD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48165CF8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07C5B09" w14:textId="12AEE72B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83" w:type="dxa"/>
          </w:tcPr>
          <w:p w14:paraId="5BBBAB86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0DBD1767" w14:textId="1470D4A4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5,22</w:t>
            </w:r>
            <w:r w:rsidR="007F5540" w:rsidRPr="00C57E9F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290" w:type="dxa"/>
          </w:tcPr>
          <w:p w14:paraId="2A378790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2F585B2E" w14:textId="2B538AAF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5,22</w:t>
            </w:r>
            <w:r w:rsidR="00094FB6" w:rsidRPr="00C57E9F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CB0ECF" w:rsidRPr="00C57E9F" w14:paraId="25F7A1E1" w14:textId="77777777" w:rsidTr="00992D39">
        <w:tc>
          <w:tcPr>
            <w:tcW w:w="2334" w:type="dxa"/>
          </w:tcPr>
          <w:p w14:paraId="2CD1033B" w14:textId="4980CD65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83" w:type="dxa"/>
          </w:tcPr>
          <w:p w14:paraId="6975C05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656044CF" w14:textId="000BBB9C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804</w:t>
            </w:r>
          </w:p>
        </w:tc>
        <w:tc>
          <w:tcPr>
            <w:tcW w:w="265" w:type="dxa"/>
          </w:tcPr>
          <w:p w14:paraId="393CA16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66099F79" w14:textId="2637717A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294AA9D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A37CCBC" w14:textId="23F43B1B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83" w:type="dxa"/>
          </w:tcPr>
          <w:p w14:paraId="01EC7A07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9B611B9" w14:textId="7013040B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90" w:type="dxa"/>
          </w:tcPr>
          <w:p w14:paraId="08D2E6B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DE99B4D" w14:textId="46757B05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094FB6" w:rsidRPr="00C57E9F">
              <w:rPr>
                <w:rFonts w:ascii="Browallia New" w:hAnsi="Browallia New" w:cs="Browallia New"/>
                <w:sz w:val="20"/>
                <w:szCs w:val="20"/>
              </w:rPr>
              <w:t>04</w:t>
            </w:r>
          </w:p>
        </w:tc>
      </w:tr>
      <w:tr w:rsidR="00CB0ECF" w:rsidRPr="00C57E9F" w14:paraId="4E227EC3" w14:textId="77777777" w:rsidTr="00992D39">
        <w:tc>
          <w:tcPr>
            <w:tcW w:w="2334" w:type="dxa"/>
          </w:tcPr>
          <w:p w14:paraId="280A0477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83" w:type="dxa"/>
          </w:tcPr>
          <w:p w14:paraId="235A06E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FC76BD6" w14:textId="032A6E44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65" w:type="dxa"/>
          </w:tcPr>
          <w:p w14:paraId="3080D91E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A162EB6" w14:textId="09F8F80E" w:rsidR="00CB0ECF" w:rsidRPr="00C57E9F" w:rsidRDefault="00437FBA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343</w:t>
            </w:r>
          </w:p>
        </w:tc>
        <w:tc>
          <w:tcPr>
            <w:tcW w:w="236" w:type="dxa"/>
          </w:tcPr>
          <w:p w14:paraId="6550558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00ADBA7" w14:textId="45A1B31A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83" w:type="dxa"/>
          </w:tcPr>
          <w:p w14:paraId="1769E59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B995FD8" w14:textId="772746CF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290" w:type="dxa"/>
          </w:tcPr>
          <w:p w14:paraId="25FEDAEE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D21A0CC" w14:textId="78C6027A" w:rsidR="00CB0ECF" w:rsidRPr="00C57E9F" w:rsidRDefault="00094FB6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343</w:t>
            </w:r>
          </w:p>
        </w:tc>
      </w:tr>
      <w:tr w:rsidR="00CB0ECF" w:rsidRPr="00C57E9F" w14:paraId="022557AD" w14:textId="77777777" w:rsidTr="00992D39">
        <w:tc>
          <w:tcPr>
            <w:tcW w:w="2334" w:type="dxa"/>
          </w:tcPr>
          <w:p w14:paraId="1C65D1B7" w14:textId="4B18C3D2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14:paraId="092B08EA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5301ABA9" w14:textId="0ABCFA89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15,089</w:t>
            </w:r>
          </w:p>
        </w:tc>
        <w:tc>
          <w:tcPr>
            <w:tcW w:w="265" w:type="dxa"/>
          </w:tcPr>
          <w:p w14:paraId="0223442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1DF9F970" w14:textId="07A5FF19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517B4" w:rsidRPr="00C57E9F">
              <w:rPr>
                <w:rFonts w:ascii="Browallia New" w:hAnsi="Browallia New" w:cs="Browallia New"/>
                <w:sz w:val="20"/>
                <w:szCs w:val="20"/>
              </w:rPr>
              <w:t>21,026</w:t>
            </w:r>
          </w:p>
        </w:tc>
        <w:tc>
          <w:tcPr>
            <w:tcW w:w="236" w:type="dxa"/>
          </w:tcPr>
          <w:p w14:paraId="15E19ED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12" w:space="0" w:color="auto"/>
            </w:tcBorders>
          </w:tcPr>
          <w:p w14:paraId="19E307CC" w14:textId="11057CA8" w:rsidR="00CB0ECF" w:rsidRPr="00C57E9F" w:rsidRDefault="00672F6D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35,000</w:t>
            </w:r>
          </w:p>
        </w:tc>
        <w:tc>
          <w:tcPr>
            <w:tcW w:w="283" w:type="dxa"/>
          </w:tcPr>
          <w:p w14:paraId="14EC862F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12" w:space="0" w:color="auto"/>
            </w:tcBorders>
          </w:tcPr>
          <w:p w14:paraId="35AED9E1" w14:textId="7FB0F2CC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409,996</w:t>
            </w:r>
          </w:p>
        </w:tc>
        <w:tc>
          <w:tcPr>
            <w:tcW w:w="290" w:type="dxa"/>
          </w:tcPr>
          <w:p w14:paraId="0FE94C22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041A5B18" w14:textId="57438C15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1,2</w:t>
            </w:r>
            <w:r w:rsidR="003045E8" w:rsidRPr="00C57E9F">
              <w:rPr>
                <w:rFonts w:ascii="Browallia New" w:hAnsi="Browallia New" w:cs="Browallia New"/>
                <w:sz w:val="20"/>
                <w:szCs w:val="20"/>
              </w:rPr>
              <w:t>81,111</w:t>
            </w:r>
          </w:p>
        </w:tc>
      </w:tr>
      <w:tr w:rsidR="00CB0ECF" w:rsidRPr="00C57E9F" w14:paraId="1A47DA86" w14:textId="77777777" w:rsidTr="006361F6">
        <w:tc>
          <w:tcPr>
            <w:tcW w:w="2334" w:type="dxa"/>
          </w:tcPr>
          <w:p w14:paraId="648D2CE2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6FFB7C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vAlign w:val="center"/>
          </w:tcPr>
          <w:p w14:paraId="6B398FA0" w14:textId="77163F5F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หน่วย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พันบาท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B0ECF" w:rsidRPr="00C57E9F" w14:paraId="3A56B2A9" w14:textId="77777777" w:rsidTr="006361F6">
        <w:tc>
          <w:tcPr>
            <w:tcW w:w="2334" w:type="dxa"/>
          </w:tcPr>
          <w:p w14:paraId="519701A6" w14:textId="53780483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927154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tcBorders>
              <w:bottom w:val="single" w:sz="4" w:space="0" w:color="auto"/>
            </w:tcBorders>
          </w:tcPr>
          <w:p w14:paraId="5B67DB5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B0ECF" w:rsidRPr="00C57E9F" w14:paraId="5ECB8C13" w14:textId="77777777" w:rsidTr="006361F6">
        <w:tc>
          <w:tcPr>
            <w:tcW w:w="2334" w:type="dxa"/>
          </w:tcPr>
          <w:p w14:paraId="2B10C24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CF90EAE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9B50599" w14:textId="1FDC6CC8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645F57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0A496FF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75419B5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70F219D2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2D581CE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E180B2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D1303B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D82F95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A3973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32EC8C9E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37DB645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6A60AE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FCB52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BBD86D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EA7D0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รวม</w:t>
            </w:r>
          </w:p>
        </w:tc>
      </w:tr>
      <w:tr w:rsidR="00CB0ECF" w:rsidRPr="00C57E9F" w14:paraId="34F6CD13" w14:textId="77777777" w:rsidTr="006361F6">
        <w:tc>
          <w:tcPr>
            <w:tcW w:w="2334" w:type="dxa"/>
          </w:tcPr>
          <w:p w14:paraId="41C98B8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83" w:type="dxa"/>
          </w:tcPr>
          <w:p w14:paraId="6BFA464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B661CC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265" w:type="dxa"/>
          </w:tcPr>
          <w:p w14:paraId="1769FCBF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811DCC3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913,994</w:t>
            </w:r>
          </w:p>
        </w:tc>
        <w:tc>
          <w:tcPr>
            <w:tcW w:w="236" w:type="dxa"/>
          </w:tcPr>
          <w:p w14:paraId="404F199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35951C7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137,900</w:t>
            </w:r>
          </w:p>
        </w:tc>
        <w:tc>
          <w:tcPr>
            <w:tcW w:w="283" w:type="dxa"/>
          </w:tcPr>
          <w:p w14:paraId="3471783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01E9DC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895,234</w:t>
            </w:r>
          </w:p>
        </w:tc>
        <w:tc>
          <w:tcPr>
            <w:tcW w:w="290" w:type="dxa"/>
          </w:tcPr>
          <w:p w14:paraId="3198423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3931578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1,958,335</w:t>
            </w:r>
          </w:p>
        </w:tc>
      </w:tr>
      <w:tr w:rsidR="00CB0ECF" w:rsidRPr="00C57E9F" w14:paraId="387B4B24" w14:textId="77777777" w:rsidTr="006361F6">
        <w:tc>
          <w:tcPr>
            <w:tcW w:w="2334" w:type="dxa"/>
          </w:tcPr>
          <w:p w14:paraId="7B262A3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22F6C4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059E563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43C2020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4D38E4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06BA5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427BFC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3F4E7C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56D411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5B661FB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7DB7097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B0ECF" w:rsidRPr="00C57E9F" w14:paraId="51F3CAB1" w14:textId="77777777" w:rsidTr="006361F6">
        <w:tc>
          <w:tcPr>
            <w:tcW w:w="2334" w:type="dxa"/>
          </w:tcPr>
          <w:p w14:paraId="6CFE685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83" w:type="dxa"/>
          </w:tcPr>
          <w:p w14:paraId="76F5974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6B9C90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6061CE9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234011F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FCE0C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5F4916A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1F6DA0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46167AA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676C698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51857F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B0ECF" w:rsidRPr="00C57E9F" w14:paraId="23BF87D4" w14:textId="77777777" w:rsidTr="006361F6">
        <w:tc>
          <w:tcPr>
            <w:tcW w:w="2334" w:type="dxa"/>
          </w:tcPr>
          <w:p w14:paraId="10B3BCF9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83" w:type="dxa"/>
          </w:tcPr>
          <w:p w14:paraId="5A6559A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7D2E04AE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(2,404)</w:t>
            </w:r>
          </w:p>
        </w:tc>
        <w:tc>
          <w:tcPr>
            <w:tcW w:w="265" w:type="dxa"/>
          </w:tcPr>
          <w:p w14:paraId="6976884F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03583DB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(85,278)</w:t>
            </w:r>
          </w:p>
        </w:tc>
        <w:tc>
          <w:tcPr>
            <w:tcW w:w="236" w:type="dxa"/>
          </w:tcPr>
          <w:p w14:paraId="6B43F7A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980DCFF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(108,900)</w:t>
            </w:r>
          </w:p>
        </w:tc>
        <w:tc>
          <w:tcPr>
            <w:tcW w:w="283" w:type="dxa"/>
          </w:tcPr>
          <w:p w14:paraId="4FAAEAF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B04044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(282,326)</w:t>
            </w:r>
          </w:p>
        </w:tc>
        <w:tc>
          <w:tcPr>
            <w:tcW w:w="290" w:type="dxa"/>
          </w:tcPr>
          <w:p w14:paraId="1424104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6902A9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(478,908)</w:t>
            </w:r>
          </w:p>
        </w:tc>
      </w:tr>
      <w:tr w:rsidR="00CB0ECF" w:rsidRPr="00C57E9F" w14:paraId="21486A9D" w14:textId="77777777" w:rsidTr="006361F6">
        <w:tc>
          <w:tcPr>
            <w:tcW w:w="2334" w:type="dxa"/>
          </w:tcPr>
          <w:p w14:paraId="05CA8BB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83" w:type="dxa"/>
          </w:tcPr>
          <w:p w14:paraId="465F7C3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582D50C6" w14:textId="49F75635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65" w:type="dxa"/>
          </w:tcPr>
          <w:p w14:paraId="5D80B35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2D6DE52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1,505</w:t>
            </w:r>
          </w:p>
        </w:tc>
        <w:tc>
          <w:tcPr>
            <w:tcW w:w="236" w:type="dxa"/>
          </w:tcPr>
          <w:p w14:paraId="6BFCF85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2D0D08A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12,000</w:t>
            </w:r>
          </w:p>
        </w:tc>
        <w:tc>
          <w:tcPr>
            <w:tcW w:w="283" w:type="dxa"/>
          </w:tcPr>
          <w:p w14:paraId="7FDD265B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215644C" w14:textId="6250337D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90" w:type="dxa"/>
          </w:tcPr>
          <w:p w14:paraId="69B59F8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7B62222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13,505</w:t>
            </w:r>
          </w:p>
        </w:tc>
      </w:tr>
      <w:tr w:rsidR="00CB0ECF" w:rsidRPr="00C57E9F" w14:paraId="36AD2437" w14:textId="77777777" w:rsidTr="006361F6">
        <w:tc>
          <w:tcPr>
            <w:tcW w:w="2334" w:type="dxa"/>
          </w:tcPr>
          <w:p w14:paraId="722ED10A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" w:type="dxa"/>
          </w:tcPr>
          <w:p w14:paraId="09165BD4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39CD9CC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200419B8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585B6DC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68E4AA6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5BD28B5C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7392615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2676CF6B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370002E7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67C394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B0ECF" w:rsidRPr="00C57E9F" w14:paraId="15153BAF" w14:textId="77777777" w:rsidTr="006361F6">
        <w:tc>
          <w:tcPr>
            <w:tcW w:w="2334" w:type="dxa"/>
            <w:shd w:val="clear" w:color="auto" w:fill="auto"/>
          </w:tcPr>
          <w:p w14:paraId="2B533543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การได้มา</w:t>
            </w:r>
          </w:p>
        </w:tc>
        <w:tc>
          <w:tcPr>
            <w:tcW w:w="283" w:type="dxa"/>
          </w:tcPr>
          <w:p w14:paraId="322F18AB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53D21CFB" w14:textId="1A8BFAAC" w:rsidR="00CB0ECF" w:rsidRPr="00AF4101" w:rsidRDefault="00CB0ECF" w:rsidP="00C57E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 xml:space="preserve">           </w:t>
            </w:r>
            <w:r w:rsidR="00EE6D4B"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8,745</w:t>
            </w:r>
          </w:p>
        </w:tc>
        <w:tc>
          <w:tcPr>
            <w:tcW w:w="265" w:type="dxa"/>
          </w:tcPr>
          <w:p w14:paraId="3EAEA04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4C4693A3" w14:textId="2B1C7A9A" w:rsidR="00CB0ECF" w:rsidRPr="00C57E9F" w:rsidRDefault="00BD05D4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="00CB0ECF"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A9AACA1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ADD8337" w14:textId="62C34278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0EFFAFF2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020D9E06" w14:textId="53DE23CC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90" w:type="dxa"/>
          </w:tcPr>
          <w:p w14:paraId="5F740E1D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24E68C0" w14:textId="77777777" w:rsidR="00CB0ECF" w:rsidRPr="00C57E9F" w:rsidRDefault="00CB0ECF" w:rsidP="00CB0EC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8,745</w:t>
            </w:r>
          </w:p>
        </w:tc>
      </w:tr>
      <w:tr w:rsidR="00BD05D4" w:rsidRPr="00C57E9F" w14:paraId="1706863F" w14:textId="77777777" w:rsidTr="006361F6">
        <w:tc>
          <w:tcPr>
            <w:tcW w:w="2334" w:type="dxa"/>
          </w:tcPr>
          <w:p w14:paraId="6A9F6950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83" w:type="dxa"/>
          </w:tcPr>
          <w:p w14:paraId="00981083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64BE1B06" w14:textId="250DDE50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65" w:type="dxa"/>
          </w:tcPr>
          <w:p w14:paraId="6C1FA02D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450D257" w14:textId="1BB7FBF0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BA20DF9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2FEF668" w14:textId="7BFA2FD8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5A3FAB74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57A15968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  <w:tc>
          <w:tcPr>
            <w:tcW w:w="290" w:type="dxa"/>
          </w:tcPr>
          <w:p w14:paraId="63EFC392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02E9B40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</w:tr>
      <w:tr w:rsidR="00BD05D4" w:rsidRPr="00C57E9F" w14:paraId="39E62A54" w14:textId="77777777" w:rsidTr="006361F6">
        <w:tc>
          <w:tcPr>
            <w:tcW w:w="2334" w:type="dxa"/>
          </w:tcPr>
          <w:p w14:paraId="7058E7DE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83" w:type="dxa"/>
          </w:tcPr>
          <w:p w14:paraId="1DC414B6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065B46BD" w14:textId="071C6776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</w:t>
            </w:r>
            <w:r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596</w:t>
            </w:r>
          </w:p>
        </w:tc>
        <w:tc>
          <w:tcPr>
            <w:tcW w:w="265" w:type="dxa"/>
          </w:tcPr>
          <w:p w14:paraId="76B5721C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29E797E1" w14:textId="5F091C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    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4BA6862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E4342AD" w14:textId="5258F502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2561E734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37EF6F36" w14:textId="454C0BE9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90" w:type="dxa"/>
          </w:tcPr>
          <w:p w14:paraId="778A42BB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E2EF127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596</w:t>
            </w:r>
          </w:p>
        </w:tc>
      </w:tr>
      <w:tr w:rsidR="00BD05D4" w:rsidRPr="00C57E9F" w14:paraId="21E69287" w14:textId="77777777" w:rsidTr="006361F6">
        <w:tc>
          <w:tcPr>
            <w:tcW w:w="2334" w:type="dxa"/>
          </w:tcPr>
          <w:p w14:paraId="4DF2A518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83" w:type="dxa"/>
          </w:tcPr>
          <w:p w14:paraId="70B4559E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1458EAD" w14:textId="5445C60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65" w:type="dxa"/>
          </w:tcPr>
          <w:p w14:paraId="747F5B7C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4E59FAD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82</w:t>
            </w:r>
          </w:p>
        </w:tc>
        <w:tc>
          <w:tcPr>
            <w:tcW w:w="236" w:type="dxa"/>
          </w:tcPr>
          <w:p w14:paraId="082BA4F7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D64478A" w14:textId="03DC051E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5B192843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F2A75D8" w14:textId="08810523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90" w:type="dxa"/>
          </w:tcPr>
          <w:p w14:paraId="4AF7C1B3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DCECEF7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82</w:t>
            </w:r>
          </w:p>
        </w:tc>
      </w:tr>
      <w:tr w:rsidR="00BD05D4" w:rsidRPr="00C57E9F" w14:paraId="5E99FA9E" w14:textId="77777777" w:rsidTr="006361F6">
        <w:tc>
          <w:tcPr>
            <w:tcW w:w="2334" w:type="dxa"/>
          </w:tcPr>
          <w:p w14:paraId="259012BF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83" w:type="dxa"/>
          </w:tcPr>
          <w:p w14:paraId="232BEABA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66D8A408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18,144</w:t>
            </w:r>
          </w:p>
        </w:tc>
        <w:tc>
          <w:tcPr>
            <w:tcW w:w="265" w:type="dxa"/>
          </w:tcPr>
          <w:p w14:paraId="2019A52B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12E2296E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830,303</w:t>
            </w:r>
          </w:p>
        </w:tc>
        <w:tc>
          <w:tcPr>
            <w:tcW w:w="236" w:type="dxa"/>
          </w:tcPr>
          <w:p w14:paraId="095C2D64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12" w:space="0" w:color="auto"/>
            </w:tcBorders>
          </w:tcPr>
          <w:p w14:paraId="3046134C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283" w:type="dxa"/>
          </w:tcPr>
          <w:p w14:paraId="0B5F0668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12" w:space="0" w:color="auto"/>
            </w:tcBorders>
          </w:tcPr>
          <w:p w14:paraId="5785754F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620,801</w:t>
            </w:r>
          </w:p>
        </w:tc>
        <w:tc>
          <w:tcPr>
            <w:tcW w:w="290" w:type="dxa"/>
          </w:tcPr>
          <w:p w14:paraId="35F23403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27C2288A" w14:textId="77777777" w:rsidR="00BD05D4" w:rsidRPr="00C57E9F" w:rsidRDefault="00BD05D4" w:rsidP="00BD05D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1,510,248</w:t>
            </w:r>
          </w:p>
        </w:tc>
      </w:tr>
    </w:tbl>
    <w:p w14:paraId="5EC43BD3" w14:textId="77777777" w:rsidR="000563AF" w:rsidRPr="00C57E9F" w:rsidRDefault="000563AF" w:rsidP="00435FBD">
      <w:pPr>
        <w:pStyle w:val="Preformatted"/>
        <w:spacing w:after="12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9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258"/>
        <w:gridCol w:w="1194"/>
        <w:gridCol w:w="258"/>
        <w:gridCol w:w="1113"/>
        <w:gridCol w:w="241"/>
        <w:gridCol w:w="1081"/>
        <w:gridCol w:w="283"/>
        <w:gridCol w:w="992"/>
        <w:gridCol w:w="278"/>
        <w:gridCol w:w="1002"/>
      </w:tblGrid>
      <w:tr w:rsidR="00497EF2" w:rsidRPr="00C57E9F" w14:paraId="2F510A48" w14:textId="77777777" w:rsidTr="00E82A10">
        <w:tc>
          <w:tcPr>
            <w:tcW w:w="2299" w:type="dxa"/>
          </w:tcPr>
          <w:p w14:paraId="305BCB47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C92294D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vAlign w:val="center"/>
          </w:tcPr>
          <w:p w14:paraId="1E4745E4" w14:textId="2A39D6C3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หน่วย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พันบาท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497EF2" w:rsidRPr="00C57E9F" w14:paraId="1425D333" w14:textId="77777777" w:rsidTr="00E82A10">
        <w:tc>
          <w:tcPr>
            <w:tcW w:w="2299" w:type="dxa"/>
          </w:tcPr>
          <w:p w14:paraId="5F7E6FB5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10906339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tcBorders>
              <w:bottom w:val="single" w:sz="4" w:space="0" w:color="auto"/>
            </w:tcBorders>
          </w:tcPr>
          <w:p w14:paraId="0E3B4DD6" w14:textId="64102AC8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งบการเงินเฉพาะ</w:t>
            </w:r>
            <w:r w:rsidR="001B6CC3"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ของบริษัท</w:t>
            </w:r>
          </w:p>
        </w:tc>
      </w:tr>
      <w:tr w:rsidR="00497EF2" w:rsidRPr="00C57E9F" w14:paraId="58CBADD7" w14:textId="77777777" w:rsidTr="00E82A10">
        <w:tc>
          <w:tcPr>
            <w:tcW w:w="2299" w:type="dxa"/>
          </w:tcPr>
          <w:p w14:paraId="53042673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6143EFC1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1A120" w14:textId="140F16F7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049EEC38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8DE88" w14:textId="2E74B923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20924F5" w14:textId="77777777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DFE78" w14:textId="4B69DA3F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D4CBCC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780D1F" w14:textId="45B001B2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609C3BB2" w14:textId="77777777" w:rsidR="00497EF2" w:rsidRPr="00C57E9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BB66C" w14:textId="77777777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C22A26" w14:textId="77777777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81A60B" w14:textId="31D7B046" w:rsidR="00497EF2" w:rsidRPr="00C57E9F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รวม</w:t>
            </w:r>
          </w:p>
        </w:tc>
      </w:tr>
      <w:tr w:rsidR="00F36A82" w:rsidRPr="00C57E9F" w14:paraId="0B0763FE" w14:textId="77777777" w:rsidTr="000A75AF">
        <w:tc>
          <w:tcPr>
            <w:tcW w:w="2299" w:type="dxa"/>
          </w:tcPr>
          <w:p w14:paraId="18D8F3A4" w14:textId="6A6D22E1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" w:type="dxa"/>
          </w:tcPr>
          <w:p w14:paraId="56078895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A0FAA32" w14:textId="51BE37D6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9,714</w:t>
            </w:r>
          </w:p>
        </w:tc>
        <w:tc>
          <w:tcPr>
            <w:tcW w:w="258" w:type="dxa"/>
          </w:tcPr>
          <w:p w14:paraId="460139D9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8151313" w14:textId="0970E65C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400,706</w:t>
            </w:r>
          </w:p>
        </w:tc>
        <w:tc>
          <w:tcPr>
            <w:tcW w:w="241" w:type="dxa"/>
          </w:tcPr>
          <w:p w14:paraId="4B6F8E3A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898032" w14:textId="4B421430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283" w:type="dxa"/>
          </w:tcPr>
          <w:p w14:paraId="2B774827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07ABCD" w14:textId="410D5B31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615,968</w:t>
            </w:r>
          </w:p>
        </w:tc>
        <w:tc>
          <w:tcPr>
            <w:tcW w:w="278" w:type="dxa"/>
          </w:tcPr>
          <w:p w14:paraId="12567C57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1AECD72C" w14:textId="387033E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1,065,888</w:t>
            </w:r>
          </w:p>
        </w:tc>
      </w:tr>
      <w:tr w:rsidR="00F36A82" w:rsidRPr="00C57E9F" w14:paraId="0674A5A8" w14:textId="77777777" w:rsidTr="000A75AF">
        <w:tc>
          <w:tcPr>
            <w:tcW w:w="2299" w:type="dxa"/>
          </w:tcPr>
          <w:p w14:paraId="3593B2CF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7E3F7720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3CA1536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5A9CABEE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77CB834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2F07C401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6B38E91" w14:textId="11B02F00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C0E3EB3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17104D4" w14:textId="1A17BF2F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67D2FCAC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4345384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6A82" w:rsidRPr="00C57E9F" w14:paraId="61984737" w14:textId="77777777" w:rsidTr="003D064B">
        <w:tc>
          <w:tcPr>
            <w:tcW w:w="2299" w:type="dxa"/>
          </w:tcPr>
          <w:p w14:paraId="4403C212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58" w:type="dxa"/>
          </w:tcPr>
          <w:p w14:paraId="5F39148A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2BD5D078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4AB595F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C9059D0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4069CE45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8D28BA1" w14:textId="57F72C42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E3E50D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437E1F" w14:textId="69881D96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484A54E9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6A84CD4" w14:textId="77777777" w:rsidR="00F36A82" w:rsidRPr="00C57E9F" w:rsidRDefault="00F36A82" w:rsidP="00F36A8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901FF" w:rsidRPr="00C57E9F" w14:paraId="2711ADC0" w14:textId="77777777" w:rsidTr="003D064B">
        <w:tc>
          <w:tcPr>
            <w:tcW w:w="2299" w:type="dxa"/>
          </w:tcPr>
          <w:p w14:paraId="29F0FFE5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58" w:type="dxa"/>
          </w:tcPr>
          <w:p w14:paraId="1D95B1C9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2D22B56" w14:textId="4383FB3C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(2,332)</w:t>
            </w:r>
          </w:p>
        </w:tc>
        <w:tc>
          <w:tcPr>
            <w:tcW w:w="258" w:type="dxa"/>
          </w:tcPr>
          <w:p w14:paraId="23D54861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8466550" w14:textId="42DD87B3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480CAB1F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FA9911E" w14:textId="695D5C55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(29,500)</w:t>
            </w:r>
          </w:p>
        </w:tc>
        <w:tc>
          <w:tcPr>
            <w:tcW w:w="283" w:type="dxa"/>
          </w:tcPr>
          <w:p w14:paraId="79E4B059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310AAF" w14:textId="122AC44A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(211,198)</w:t>
            </w:r>
          </w:p>
        </w:tc>
        <w:tc>
          <w:tcPr>
            <w:tcW w:w="278" w:type="dxa"/>
          </w:tcPr>
          <w:p w14:paraId="6F73ACCB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B8E40D" w14:textId="249851B4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(243,030)</w:t>
            </w:r>
          </w:p>
        </w:tc>
      </w:tr>
      <w:tr w:rsidR="002901FF" w:rsidRPr="00C57E9F" w14:paraId="1D3B53EE" w14:textId="77777777" w:rsidTr="00685BA7">
        <w:tc>
          <w:tcPr>
            <w:tcW w:w="2299" w:type="dxa"/>
          </w:tcPr>
          <w:p w14:paraId="6C436F38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58" w:type="dxa"/>
          </w:tcPr>
          <w:p w14:paraId="720EBAB1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A1D022D" w14:textId="59D5989B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05E94527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10EA39C" w14:textId="27765C81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11,304</w:t>
            </w:r>
          </w:p>
        </w:tc>
        <w:tc>
          <w:tcPr>
            <w:tcW w:w="241" w:type="dxa"/>
          </w:tcPr>
          <w:p w14:paraId="0C8DC511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9A78B97" w14:textId="3BB2F6DA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</w:t>
            </w:r>
            <w:r w:rsidR="00666EB1"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32,000</w:t>
            </w:r>
          </w:p>
        </w:tc>
        <w:tc>
          <w:tcPr>
            <w:tcW w:w="283" w:type="dxa"/>
          </w:tcPr>
          <w:p w14:paraId="353FDB2D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A2D341" w14:textId="1D0FE7ED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308F55AE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5D6D1CD" w14:textId="2A472FF4" w:rsidR="002901FF" w:rsidRPr="00C57E9F" w:rsidRDefault="00032846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43,</w:t>
            </w:r>
            <w:r w:rsidR="00612564">
              <w:rPr>
                <w:rFonts w:ascii="Browallia New" w:hAnsi="Browallia New" w:cs="Browallia New"/>
                <w:sz w:val="20"/>
                <w:szCs w:val="20"/>
              </w:rPr>
              <w:t>304</w:t>
            </w:r>
          </w:p>
        </w:tc>
      </w:tr>
      <w:tr w:rsidR="002901FF" w:rsidRPr="00C57E9F" w14:paraId="66C55257" w14:textId="77777777" w:rsidTr="003D064B">
        <w:tc>
          <w:tcPr>
            <w:tcW w:w="2299" w:type="dxa"/>
          </w:tcPr>
          <w:p w14:paraId="080F9C9E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8" w:type="dxa"/>
          </w:tcPr>
          <w:p w14:paraId="59F813FE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D23D2C3" w14:textId="7417DF3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0259545E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38063F3D" w14:textId="3209E60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33D5E7D3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2B4DDA1" w14:textId="7DD8ACC3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2FB16F59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A74B7E" w14:textId="0D7060B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60081117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308483E9" w14:textId="04886C7A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</w:tr>
      <w:tr w:rsidR="002901FF" w:rsidRPr="00C57E9F" w14:paraId="3729F722" w14:textId="77777777" w:rsidTr="00685BA7">
        <w:tc>
          <w:tcPr>
            <w:tcW w:w="2299" w:type="dxa"/>
          </w:tcPr>
          <w:p w14:paraId="6CB43F90" w14:textId="75014B41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58" w:type="dxa"/>
          </w:tcPr>
          <w:p w14:paraId="59F771AB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04D09ECB" w14:textId="3F1308D3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526873EA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C33AB42" w14:textId="2FD75CAF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2C3BCF3D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53DAEE3" w14:textId="54C2FDAD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23B2A1B1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6AFEE1" w14:textId="0B6213D9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5,226</w:t>
            </w:r>
          </w:p>
        </w:tc>
        <w:tc>
          <w:tcPr>
            <w:tcW w:w="278" w:type="dxa"/>
          </w:tcPr>
          <w:p w14:paraId="15C0AAFF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B6CC764" w14:textId="391CA5FF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5,226</w:t>
            </w:r>
          </w:p>
        </w:tc>
      </w:tr>
      <w:tr w:rsidR="002901FF" w:rsidRPr="00C57E9F" w14:paraId="12352FD8" w14:textId="77777777" w:rsidTr="00685BA7">
        <w:tc>
          <w:tcPr>
            <w:tcW w:w="2299" w:type="dxa"/>
          </w:tcPr>
          <w:p w14:paraId="5FFAA8D8" w14:textId="30EA2F06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58" w:type="dxa"/>
          </w:tcPr>
          <w:p w14:paraId="2E2C49FA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741EB7AF" w14:textId="03201A09" w:rsidR="002901FF" w:rsidRPr="00C57E9F" w:rsidRDefault="002901FF" w:rsidP="00EC3B7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</w:t>
            </w:r>
            <w:r w:rsidR="00841501"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706</w:t>
            </w:r>
          </w:p>
        </w:tc>
        <w:tc>
          <w:tcPr>
            <w:tcW w:w="258" w:type="dxa"/>
          </w:tcPr>
          <w:p w14:paraId="5979B9CC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DD99F74" w14:textId="74DF5CD0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05F487CD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0C6DE8A" w14:textId="7E54C6AD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551CDE03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540CDB" w14:textId="5E1560CD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0B7DF44B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A11A6B4" w14:textId="1DF4378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706</w:t>
            </w:r>
          </w:p>
        </w:tc>
      </w:tr>
      <w:tr w:rsidR="002901FF" w:rsidRPr="00C57E9F" w14:paraId="36ED7B54" w14:textId="77777777" w:rsidTr="00685BA7">
        <w:tc>
          <w:tcPr>
            <w:tcW w:w="2299" w:type="dxa"/>
          </w:tcPr>
          <w:p w14:paraId="1D792D0A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58" w:type="dxa"/>
          </w:tcPr>
          <w:p w14:paraId="4CC19B9E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A7BE513" w14:textId="073E42C6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3E0FDA3A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133B220" w14:textId="2FFC0075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1,093</w:t>
            </w:r>
          </w:p>
        </w:tc>
        <w:tc>
          <w:tcPr>
            <w:tcW w:w="241" w:type="dxa"/>
          </w:tcPr>
          <w:p w14:paraId="5A5C901E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451AF1" w14:textId="3E6F26DE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2E955DDB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27548F" w14:textId="3A99FDB5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0CE3E26C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D71EF13" w14:textId="4267A666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1,093</w:t>
            </w:r>
          </w:p>
        </w:tc>
      </w:tr>
      <w:tr w:rsidR="002901FF" w:rsidRPr="00C57E9F" w14:paraId="4A523C45" w14:textId="77777777" w:rsidTr="000A75AF">
        <w:tc>
          <w:tcPr>
            <w:tcW w:w="2299" w:type="dxa"/>
          </w:tcPr>
          <w:p w14:paraId="4FA10DAC" w14:textId="67E9B592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Pr="00C57E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" w:type="dxa"/>
          </w:tcPr>
          <w:p w14:paraId="70965640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5277BC20" w14:textId="3C1973A9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8,088</w:t>
            </w:r>
          </w:p>
        </w:tc>
        <w:tc>
          <w:tcPr>
            <w:tcW w:w="258" w:type="dxa"/>
          </w:tcPr>
          <w:p w14:paraId="56790099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7B18D9C6" w14:textId="3776F6EF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413,103</w:t>
            </w:r>
          </w:p>
        </w:tc>
        <w:tc>
          <w:tcPr>
            <w:tcW w:w="241" w:type="dxa"/>
          </w:tcPr>
          <w:p w14:paraId="414035C2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12" w:space="0" w:color="auto"/>
            </w:tcBorders>
          </w:tcPr>
          <w:p w14:paraId="03678C3A" w14:textId="69EBEED0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42,000</w:t>
            </w:r>
          </w:p>
        </w:tc>
        <w:tc>
          <w:tcPr>
            <w:tcW w:w="283" w:type="dxa"/>
          </w:tcPr>
          <w:p w14:paraId="7EAAF739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7B33F6" w14:textId="1B35800D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409,996</w:t>
            </w:r>
          </w:p>
        </w:tc>
        <w:tc>
          <w:tcPr>
            <w:tcW w:w="278" w:type="dxa"/>
          </w:tcPr>
          <w:p w14:paraId="2F852242" w14:textId="77777777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12" w:space="0" w:color="auto"/>
            </w:tcBorders>
          </w:tcPr>
          <w:p w14:paraId="2180192B" w14:textId="29071ABF" w:rsidR="002901FF" w:rsidRPr="00C57E9F" w:rsidRDefault="002901FF" w:rsidP="00290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873,187</w:t>
            </w:r>
          </w:p>
        </w:tc>
      </w:tr>
    </w:tbl>
    <w:p w14:paraId="17018519" w14:textId="0FD9569C" w:rsidR="00606D01" w:rsidRPr="00C57E9F" w:rsidRDefault="00606D01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9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258"/>
        <w:gridCol w:w="1194"/>
        <w:gridCol w:w="258"/>
        <w:gridCol w:w="1113"/>
        <w:gridCol w:w="241"/>
        <w:gridCol w:w="1081"/>
        <w:gridCol w:w="283"/>
        <w:gridCol w:w="992"/>
        <w:gridCol w:w="278"/>
        <w:gridCol w:w="1002"/>
      </w:tblGrid>
      <w:tr w:rsidR="00B37EB9" w:rsidRPr="00C57E9F" w14:paraId="4BC28E91" w14:textId="77777777" w:rsidTr="006361F6">
        <w:tc>
          <w:tcPr>
            <w:tcW w:w="2299" w:type="dxa"/>
          </w:tcPr>
          <w:p w14:paraId="659BEB0D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29953827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vAlign w:val="center"/>
          </w:tcPr>
          <w:p w14:paraId="5C97EF42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หน่วย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พันบาท</w:t>
            </w:r>
            <w:r w:rsidRPr="00C57E9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B37EB9" w:rsidRPr="00C57E9F" w14:paraId="16377A43" w14:textId="77777777" w:rsidTr="006361F6">
        <w:tc>
          <w:tcPr>
            <w:tcW w:w="2299" w:type="dxa"/>
          </w:tcPr>
          <w:p w14:paraId="01E4377B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2B312541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tcBorders>
              <w:bottom w:val="single" w:sz="4" w:space="0" w:color="auto"/>
            </w:tcBorders>
          </w:tcPr>
          <w:p w14:paraId="176EF19B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B37EB9" w:rsidRPr="00C57E9F" w14:paraId="21D268AD" w14:textId="77777777" w:rsidTr="006361F6">
        <w:tc>
          <w:tcPr>
            <w:tcW w:w="2299" w:type="dxa"/>
          </w:tcPr>
          <w:p w14:paraId="695A2398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2147475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781C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7D408836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668BE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03DD14DF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66C4D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25B625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C959B3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2D82DA9B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4297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4C679E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3008E7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รวม</w:t>
            </w:r>
          </w:p>
        </w:tc>
      </w:tr>
      <w:tr w:rsidR="00B37EB9" w:rsidRPr="00C57E9F" w14:paraId="04B68FDD" w14:textId="77777777" w:rsidTr="006361F6">
        <w:tc>
          <w:tcPr>
            <w:tcW w:w="2299" w:type="dxa"/>
          </w:tcPr>
          <w:p w14:paraId="200677C3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58" w:type="dxa"/>
          </w:tcPr>
          <w:p w14:paraId="332D2F2F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777F284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258" w:type="dxa"/>
          </w:tcPr>
          <w:p w14:paraId="7F9FA6FD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AD62D79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454,985</w:t>
            </w:r>
          </w:p>
        </w:tc>
        <w:tc>
          <w:tcPr>
            <w:tcW w:w="241" w:type="dxa"/>
          </w:tcPr>
          <w:p w14:paraId="759B54A5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30B280A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283" w:type="dxa"/>
          </w:tcPr>
          <w:p w14:paraId="3E0BE944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00A32D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886,800</w:t>
            </w:r>
          </w:p>
        </w:tc>
        <w:tc>
          <w:tcPr>
            <w:tcW w:w="278" w:type="dxa"/>
          </w:tcPr>
          <w:p w14:paraId="3580EE82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2E4AC00D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1,427,192</w:t>
            </w:r>
          </w:p>
        </w:tc>
      </w:tr>
      <w:tr w:rsidR="00B37EB9" w:rsidRPr="00C57E9F" w14:paraId="1D6B67AF" w14:textId="77777777" w:rsidTr="006361F6">
        <w:tc>
          <w:tcPr>
            <w:tcW w:w="2299" w:type="dxa"/>
          </w:tcPr>
          <w:p w14:paraId="6AB9BC4B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72796D1F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375C4356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6990047E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5095633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623CC91A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0FBDDD6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697A2A17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AD9BE9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3542EE2C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3B7CE1F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37EB9" w:rsidRPr="00C57E9F" w14:paraId="48D4D622" w14:textId="77777777" w:rsidTr="006361F6">
        <w:tc>
          <w:tcPr>
            <w:tcW w:w="2299" w:type="dxa"/>
          </w:tcPr>
          <w:p w14:paraId="3C75780B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58" w:type="dxa"/>
          </w:tcPr>
          <w:p w14:paraId="018B252D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521DE765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6042E26F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0F5B257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6CC76A4D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945FCBE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CFDD246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78ABAF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705F33C2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F519BDB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37EB9" w:rsidRPr="00C57E9F" w14:paraId="3817F7D0" w14:textId="77777777" w:rsidTr="006361F6">
        <w:tc>
          <w:tcPr>
            <w:tcW w:w="2299" w:type="dxa"/>
          </w:tcPr>
          <w:p w14:paraId="2827AB52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58" w:type="dxa"/>
          </w:tcPr>
          <w:p w14:paraId="14E441E2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3C02D75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(2,331)</w:t>
            </w:r>
          </w:p>
        </w:tc>
        <w:tc>
          <w:tcPr>
            <w:tcW w:w="258" w:type="dxa"/>
          </w:tcPr>
          <w:p w14:paraId="4E9C9760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8682EB7" w14:textId="195D6B4E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24051F" w:rsidRPr="00C57E9F">
              <w:rPr>
                <w:rFonts w:ascii="Browallia New" w:hAnsi="Browallia New" w:cs="Browallia New"/>
                <w:sz w:val="20"/>
                <w:szCs w:val="20"/>
              </w:rPr>
              <w:t>54,097</w:t>
            </w:r>
            <w:r w:rsidRPr="00C57E9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41" w:type="dxa"/>
          </w:tcPr>
          <w:p w14:paraId="7FD51172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C0B42FE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(46,700)</w:t>
            </w:r>
          </w:p>
        </w:tc>
        <w:tc>
          <w:tcPr>
            <w:tcW w:w="283" w:type="dxa"/>
          </w:tcPr>
          <w:p w14:paraId="4715D86C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1C9262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(278,725)</w:t>
            </w:r>
          </w:p>
        </w:tc>
        <w:tc>
          <w:tcPr>
            <w:tcW w:w="278" w:type="dxa"/>
          </w:tcPr>
          <w:p w14:paraId="5F2889B3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31377889" w14:textId="6274EF72" w:rsidR="00B37EB9" w:rsidRPr="00C57E9F" w:rsidRDefault="00896D92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(381,853</w:t>
            </w:r>
            <w:r w:rsidR="00B37EB9" w:rsidRPr="00C57E9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37EB9" w:rsidRPr="00C57E9F" w14:paraId="2DD08547" w14:textId="77777777" w:rsidTr="006361F6">
        <w:tc>
          <w:tcPr>
            <w:tcW w:w="2299" w:type="dxa"/>
          </w:tcPr>
          <w:p w14:paraId="0A8AAA73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58" w:type="dxa"/>
          </w:tcPr>
          <w:p w14:paraId="04B9C6FC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vAlign w:val="bottom"/>
          </w:tcPr>
          <w:p w14:paraId="661376C7" w14:textId="23E39110" w:rsidR="00B37EB9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13C0AA34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vAlign w:val="bottom"/>
          </w:tcPr>
          <w:p w14:paraId="614E54AC" w14:textId="1771FF59" w:rsidR="00B37EB9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151324C7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A76950D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12,000</w:t>
            </w:r>
          </w:p>
        </w:tc>
        <w:tc>
          <w:tcPr>
            <w:tcW w:w="283" w:type="dxa"/>
          </w:tcPr>
          <w:p w14:paraId="5240D463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C20AA71" w14:textId="2058DFE2" w:rsidR="00B37EB9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2C3767AD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4911B48" w14:textId="77777777" w:rsidR="00B37EB9" w:rsidRPr="00C57E9F" w:rsidRDefault="00B37EB9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12,000</w:t>
            </w:r>
          </w:p>
        </w:tc>
      </w:tr>
      <w:tr w:rsidR="00B37EB9" w:rsidRPr="00C57E9F" w14:paraId="27F31C2A" w14:textId="77777777" w:rsidTr="006361F6">
        <w:tc>
          <w:tcPr>
            <w:tcW w:w="2299" w:type="dxa"/>
          </w:tcPr>
          <w:p w14:paraId="3395D2C1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8" w:type="dxa"/>
          </w:tcPr>
          <w:p w14:paraId="15C3076A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7600240D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7E740FEA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5937453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44E278C8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F406853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4EEFF90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CEEEC2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40AA7233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5EBF3C1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C46F3" w:rsidRPr="00C57E9F" w14:paraId="6A61580A" w14:textId="77777777" w:rsidTr="00685BA7">
        <w:tc>
          <w:tcPr>
            <w:tcW w:w="2299" w:type="dxa"/>
          </w:tcPr>
          <w:p w14:paraId="348C440F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58" w:type="dxa"/>
          </w:tcPr>
          <w:p w14:paraId="041BD443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AAAB587" w14:textId="7A9C5281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4202D5CF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1D130E8" w14:textId="6B4F303D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514DEB6E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54DA8D1" w14:textId="697E0660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7F5219D6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B624A0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  <w:tc>
          <w:tcPr>
            <w:tcW w:w="278" w:type="dxa"/>
          </w:tcPr>
          <w:p w14:paraId="65A7C798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0A0F84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</w:tr>
      <w:tr w:rsidR="007C46F3" w:rsidRPr="00C57E9F" w14:paraId="01E6494C" w14:textId="77777777" w:rsidTr="00685BA7">
        <w:tc>
          <w:tcPr>
            <w:tcW w:w="2299" w:type="dxa"/>
          </w:tcPr>
          <w:p w14:paraId="337B63E8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58" w:type="dxa"/>
          </w:tcPr>
          <w:p w14:paraId="1FB480D1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6ABE9AFB" w14:textId="67B9DE93" w:rsidR="007C46F3" w:rsidRPr="00C57E9F" w:rsidRDefault="007C46F3" w:rsidP="00C57E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</w:t>
            </w:r>
            <w:r w:rsidR="005C530A" w:rsidRPr="00AF4101">
              <w:rPr>
                <w:rFonts w:ascii="Browallia New" w:hAnsi="Browallia New" w:cs="Browallia New"/>
                <w:sz w:val="20"/>
                <w:szCs w:val="20"/>
                <w:highlight w:val="yellow"/>
              </w:rPr>
              <w:t>838</w:t>
            </w:r>
          </w:p>
        </w:tc>
        <w:tc>
          <w:tcPr>
            <w:tcW w:w="258" w:type="dxa"/>
          </w:tcPr>
          <w:p w14:paraId="2D4C6CD8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7F87641" w14:textId="436DE1B5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41" w:type="dxa"/>
          </w:tcPr>
          <w:p w14:paraId="41DD8902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ADDF30E" w14:textId="5A387EEA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5FC25E6A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ACEBF0" w14:textId="4202C63B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0AE43174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F49EBC1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838</w:t>
            </w:r>
          </w:p>
        </w:tc>
      </w:tr>
      <w:tr w:rsidR="007C46F3" w:rsidRPr="00C57E9F" w14:paraId="3F407DB8" w14:textId="77777777" w:rsidTr="00685BA7">
        <w:tc>
          <w:tcPr>
            <w:tcW w:w="2299" w:type="dxa"/>
          </w:tcPr>
          <w:p w14:paraId="7A969796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58" w:type="dxa"/>
          </w:tcPr>
          <w:p w14:paraId="7E42516C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13A9DC9" w14:textId="11F57721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58" w:type="dxa"/>
          </w:tcPr>
          <w:p w14:paraId="50C4041B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ADE62B8" w14:textId="167C5A55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(182)</w:t>
            </w:r>
          </w:p>
        </w:tc>
        <w:tc>
          <w:tcPr>
            <w:tcW w:w="241" w:type="dxa"/>
          </w:tcPr>
          <w:p w14:paraId="107DD755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6BA8AFB" w14:textId="27E2CD4A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83" w:type="dxa"/>
          </w:tcPr>
          <w:p w14:paraId="7D729460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B314DF" w14:textId="460441CE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 xml:space="preserve">           -</w:t>
            </w:r>
          </w:p>
        </w:tc>
        <w:tc>
          <w:tcPr>
            <w:tcW w:w="278" w:type="dxa"/>
          </w:tcPr>
          <w:p w14:paraId="04347B5E" w14:textId="77777777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C6D7C25" w14:textId="4210B732" w:rsidR="007C46F3" w:rsidRPr="00C57E9F" w:rsidRDefault="007C46F3" w:rsidP="007C46F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(182)</w:t>
            </w:r>
          </w:p>
        </w:tc>
      </w:tr>
      <w:tr w:rsidR="00B37EB9" w:rsidRPr="00C57E9F" w14:paraId="48AB1702" w14:textId="77777777" w:rsidTr="006361F6">
        <w:tc>
          <w:tcPr>
            <w:tcW w:w="2299" w:type="dxa"/>
          </w:tcPr>
          <w:p w14:paraId="2823D370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C57E9F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58" w:type="dxa"/>
          </w:tcPr>
          <w:p w14:paraId="01733021" w14:textId="77777777" w:rsidR="00B37EB9" w:rsidRPr="00C57E9F" w:rsidRDefault="00B37EB9" w:rsidP="006361F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3B0A1D8F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9,714</w:t>
            </w:r>
          </w:p>
        </w:tc>
        <w:tc>
          <w:tcPr>
            <w:tcW w:w="258" w:type="dxa"/>
          </w:tcPr>
          <w:p w14:paraId="0E1CB9F1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7F15F9F6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400,706</w:t>
            </w:r>
          </w:p>
        </w:tc>
        <w:tc>
          <w:tcPr>
            <w:tcW w:w="241" w:type="dxa"/>
          </w:tcPr>
          <w:p w14:paraId="0923410A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12" w:space="0" w:color="auto"/>
            </w:tcBorders>
          </w:tcPr>
          <w:p w14:paraId="2882DB0D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283" w:type="dxa"/>
          </w:tcPr>
          <w:p w14:paraId="3F1A40F6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D3B02E5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615,968</w:t>
            </w:r>
          </w:p>
        </w:tc>
        <w:tc>
          <w:tcPr>
            <w:tcW w:w="278" w:type="dxa"/>
          </w:tcPr>
          <w:p w14:paraId="0BEAE9C1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12" w:space="0" w:color="auto"/>
            </w:tcBorders>
          </w:tcPr>
          <w:p w14:paraId="4E164D94" w14:textId="77777777" w:rsidR="00B37EB9" w:rsidRPr="00C57E9F" w:rsidRDefault="00B37EB9" w:rsidP="00EB474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7E9F">
              <w:rPr>
                <w:rFonts w:ascii="Browallia New" w:hAnsi="Browallia New" w:cs="Browallia New"/>
                <w:sz w:val="20"/>
                <w:szCs w:val="20"/>
              </w:rPr>
              <w:t>1,065,888</w:t>
            </w:r>
          </w:p>
        </w:tc>
      </w:tr>
    </w:tbl>
    <w:p w14:paraId="1AFB45FE" w14:textId="3FE80F36" w:rsidR="00A52C0E" w:rsidRPr="00C57E9F" w:rsidRDefault="00A52C0E" w:rsidP="00A52C0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449C6C06" w14:textId="0C97DD8D" w:rsidR="009A58E9" w:rsidRPr="00C57E9F" w:rsidRDefault="006D296C" w:rsidP="00595F1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การจัดประเภทรายการ</w:t>
      </w:r>
    </w:p>
    <w:p w14:paraId="391B2F88" w14:textId="62FB4EEB" w:rsidR="006D296C" w:rsidRPr="00C57E9F" w:rsidRDefault="006D296C" w:rsidP="006D296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E0F7765" w14:textId="619BF66F" w:rsidR="006D296C" w:rsidRPr="00C57E9F" w:rsidRDefault="0091488A" w:rsidP="006D296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บริษัทได้มีการจัดประเภท</w:t>
      </w:r>
      <w:r w:rsidR="000472E4" w:rsidRPr="00C57E9F">
        <w:rPr>
          <w:rFonts w:ascii="Browallia New" w:hAnsi="Browallia New" w:cs="Browallia New" w:hint="cs"/>
          <w:sz w:val="28"/>
          <w:szCs w:val="28"/>
          <w:cs/>
        </w:rPr>
        <w:t xml:space="preserve">รายการบัญชีบางรายการในงบแสดงฐานะการเงิน ณ วันที่ </w:t>
      </w:r>
      <w:r w:rsidR="000472E4" w:rsidRPr="00C57E9F">
        <w:rPr>
          <w:rFonts w:ascii="Browallia New" w:hAnsi="Browallia New" w:cs="Browallia New"/>
          <w:sz w:val="28"/>
          <w:szCs w:val="28"/>
        </w:rPr>
        <w:t xml:space="preserve">31 </w:t>
      </w:r>
      <w:r w:rsidR="000472E4" w:rsidRPr="00C57E9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0472E4" w:rsidRPr="00C57E9F">
        <w:rPr>
          <w:rFonts w:ascii="Browallia New" w:hAnsi="Browallia New" w:cs="Browallia New"/>
          <w:sz w:val="28"/>
          <w:szCs w:val="28"/>
        </w:rPr>
        <w:t xml:space="preserve">2561 </w:t>
      </w:r>
      <w:r w:rsidR="000472E4" w:rsidRPr="00C57E9F">
        <w:rPr>
          <w:rFonts w:ascii="Browallia New" w:hAnsi="Browallia New" w:cs="Browallia New" w:hint="cs"/>
          <w:sz w:val="28"/>
          <w:szCs w:val="28"/>
          <w:cs/>
        </w:rPr>
        <w:t>ใหม่เพื่อให้สอดคล้อง</w:t>
      </w:r>
      <w:r w:rsidR="00FD1643" w:rsidRPr="00C57E9F">
        <w:rPr>
          <w:rFonts w:ascii="Browallia New" w:hAnsi="Browallia New" w:cs="Browallia New" w:hint="cs"/>
          <w:sz w:val="28"/>
          <w:szCs w:val="28"/>
          <w:cs/>
        </w:rPr>
        <w:t>กับการจัดประเภทรายการบัญชีในปัจจุบัน</w:t>
      </w:r>
      <w:r w:rsidR="00D94843" w:rsidRPr="00C57E9F">
        <w:rPr>
          <w:rFonts w:ascii="Browallia New" w:hAnsi="Browallia New" w:cs="Browallia New" w:hint="cs"/>
          <w:sz w:val="28"/>
          <w:szCs w:val="28"/>
          <w:cs/>
        </w:rPr>
        <w:t xml:space="preserve"> ซึ่งไม่มีผลกระ</w:t>
      </w:r>
      <w:r w:rsidR="00AF5BDC" w:rsidRPr="00C57E9F">
        <w:rPr>
          <w:rFonts w:ascii="Browallia New" w:hAnsi="Browallia New" w:cs="Browallia New" w:hint="cs"/>
          <w:sz w:val="28"/>
          <w:szCs w:val="28"/>
          <w:cs/>
        </w:rPr>
        <w:t>ต่อกำไรหรือส่วนของผู้ถือ</w:t>
      </w:r>
      <w:r w:rsidR="00AB7F5A" w:rsidRPr="00C57E9F">
        <w:rPr>
          <w:rFonts w:ascii="Browallia New" w:hAnsi="Browallia New" w:cs="Browallia New" w:hint="cs"/>
          <w:sz w:val="28"/>
          <w:szCs w:val="28"/>
          <w:cs/>
        </w:rPr>
        <w:t>หุ้น การจัดประเภทดังกล่าวมีรายละเอียด ดังต่อไปนี้</w:t>
      </w:r>
    </w:p>
    <w:p w14:paraId="3749E8ED" w14:textId="5862F631" w:rsidR="00AB7F5A" w:rsidRPr="00C57E9F" w:rsidRDefault="00AB7F5A" w:rsidP="006D296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910"/>
        <w:gridCol w:w="236"/>
        <w:gridCol w:w="1809"/>
      </w:tblGrid>
      <w:tr w:rsidR="00747629" w:rsidRPr="00C57E9F" w14:paraId="78C02932" w14:textId="77777777" w:rsidTr="00544C95">
        <w:trPr>
          <w:cantSplit/>
          <w:trHeight w:val="385"/>
        </w:trPr>
        <w:tc>
          <w:tcPr>
            <w:tcW w:w="4937" w:type="dxa"/>
          </w:tcPr>
          <w:p w14:paraId="72B01A1D" w14:textId="77777777" w:rsidR="00747629" w:rsidRPr="00C57E9F" w:rsidRDefault="00747629" w:rsidP="00685BA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955" w:type="dxa"/>
            <w:gridSpan w:val="3"/>
          </w:tcPr>
          <w:p w14:paraId="68E6C929" w14:textId="35EA0ECA" w:rsidR="00747629" w:rsidRPr="00C57E9F" w:rsidRDefault="00747629" w:rsidP="00685BA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E8403C" w:rsidRPr="00C57E9F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747629" w:rsidRPr="00C57E9F" w14:paraId="09DE937A" w14:textId="77777777" w:rsidTr="00544C95">
        <w:trPr>
          <w:cantSplit/>
          <w:trHeight w:val="385"/>
        </w:trPr>
        <w:tc>
          <w:tcPr>
            <w:tcW w:w="4937" w:type="dxa"/>
          </w:tcPr>
          <w:p w14:paraId="7EF9544D" w14:textId="77777777" w:rsidR="00747629" w:rsidRPr="00C57E9F" w:rsidRDefault="00747629" w:rsidP="00685BA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955" w:type="dxa"/>
            <w:gridSpan w:val="3"/>
            <w:tcBorders>
              <w:bottom w:val="single" w:sz="4" w:space="0" w:color="auto"/>
            </w:tcBorders>
          </w:tcPr>
          <w:p w14:paraId="3E2418F7" w14:textId="609C9CE5" w:rsidR="00747629" w:rsidRPr="00C57E9F" w:rsidRDefault="00747629" w:rsidP="009807DE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งบ</w:t>
            </w:r>
            <w:r w:rsidR="00544C95" w:rsidRPr="00C57E9F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</w:tr>
      <w:tr w:rsidR="00747629" w:rsidRPr="00C57E9F" w14:paraId="465053CA" w14:textId="77777777" w:rsidTr="00544C95">
        <w:trPr>
          <w:cantSplit/>
          <w:trHeight w:val="67"/>
        </w:trPr>
        <w:tc>
          <w:tcPr>
            <w:tcW w:w="4937" w:type="dxa"/>
            <w:vAlign w:val="bottom"/>
          </w:tcPr>
          <w:p w14:paraId="3ACC5755" w14:textId="77777777" w:rsidR="00747629" w:rsidRPr="00C57E9F" w:rsidRDefault="00747629" w:rsidP="00685BA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vAlign w:val="bottom"/>
          </w:tcPr>
          <w:p w14:paraId="4C3F3191" w14:textId="361114C1" w:rsidR="00747629" w:rsidRPr="00C57E9F" w:rsidRDefault="00544C95" w:rsidP="00685BA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236" w:type="dxa"/>
            <w:vAlign w:val="center"/>
          </w:tcPr>
          <w:p w14:paraId="2F5D71C7" w14:textId="77777777" w:rsidR="00747629" w:rsidRPr="00C57E9F" w:rsidRDefault="00747629" w:rsidP="00685BA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2EE29A90" w14:textId="1B7A2701" w:rsidR="00747629" w:rsidRPr="00C57E9F" w:rsidRDefault="00544C95" w:rsidP="00685BA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747629" w:rsidRPr="00C57E9F" w14:paraId="13FA7DB3" w14:textId="77777777" w:rsidTr="00544C95">
        <w:trPr>
          <w:cantSplit/>
          <w:trHeight w:val="67"/>
        </w:trPr>
        <w:tc>
          <w:tcPr>
            <w:tcW w:w="4937" w:type="dxa"/>
            <w:vAlign w:val="bottom"/>
          </w:tcPr>
          <w:p w14:paraId="12AB3F2F" w14:textId="77777777" w:rsidR="00747629" w:rsidRPr="00C57E9F" w:rsidRDefault="00747629" w:rsidP="00685BA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vAlign w:val="bottom"/>
          </w:tcPr>
          <w:p w14:paraId="4EA39689" w14:textId="77777777" w:rsidR="00747629" w:rsidRPr="00C57E9F" w:rsidRDefault="00747629" w:rsidP="00685BA7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4D2E2E7" w14:textId="77777777" w:rsidR="00747629" w:rsidRPr="00C57E9F" w:rsidRDefault="00747629" w:rsidP="00685BA7">
            <w:pPr>
              <w:ind w:right="-13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957AFA7" w14:textId="77777777" w:rsidR="00747629" w:rsidRPr="00C57E9F" w:rsidRDefault="00747629" w:rsidP="00685BA7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27356" w:rsidRPr="00C57E9F" w14:paraId="43BBE7B5" w14:textId="77777777" w:rsidTr="00927356">
        <w:trPr>
          <w:cantSplit/>
          <w:trHeight w:val="155"/>
        </w:trPr>
        <w:tc>
          <w:tcPr>
            <w:tcW w:w="4937" w:type="dxa"/>
          </w:tcPr>
          <w:p w14:paraId="0BB50250" w14:textId="75E4582D" w:rsidR="00927356" w:rsidRPr="00C57E9F" w:rsidRDefault="00927356" w:rsidP="00927356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10" w:type="dxa"/>
            <w:shd w:val="clear" w:color="auto" w:fill="auto"/>
          </w:tcPr>
          <w:p w14:paraId="3A267913" w14:textId="7830C83C" w:rsidR="00927356" w:rsidRPr="00C57E9F" w:rsidRDefault="00927356" w:rsidP="00927356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911,403</w:t>
            </w:r>
          </w:p>
        </w:tc>
        <w:tc>
          <w:tcPr>
            <w:tcW w:w="236" w:type="dxa"/>
            <w:vAlign w:val="center"/>
          </w:tcPr>
          <w:p w14:paraId="70FFA8B6" w14:textId="77777777" w:rsidR="00927356" w:rsidRPr="00C57E9F" w:rsidRDefault="00927356" w:rsidP="00927356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1AF85404" w14:textId="4CFCE84B" w:rsidR="00927356" w:rsidRPr="00C57E9F" w:rsidRDefault="00927356" w:rsidP="00927356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830,303</w:t>
            </w:r>
          </w:p>
        </w:tc>
      </w:tr>
      <w:tr w:rsidR="00927356" w:rsidRPr="00C57E9F" w14:paraId="68DE9CE5" w14:textId="77777777" w:rsidTr="00927356">
        <w:trPr>
          <w:cantSplit/>
          <w:trHeight w:val="195"/>
        </w:trPr>
        <w:tc>
          <w:tcPr>
            <w:tcW w:w="4937" w:type="dxa"/>
          </w:tcPr>
          <w:p w14:paraId="1AB4E4D2" w14:textId="5FB194FC" w:rsidR="00927356" w:rsidRPr="00C57E9F" w:rsidRDefault="00927356" w:rsidP="00927356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57E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910" w:type="dxa"/>
            <w:shd w:val="clear" w:color="auto" w:fill="auto"/>
          </w:tcPr>
          <w:p w14:paraId="28BB0C81" w14:textId="655F34A1" w:rsidR="00927356" w:rsidRPr="00C57E9F" w:rsidRDefault="00927356" w:rsidP="00927356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hAnsi="Browallia New" w:cs="Browallia New"/>
                <w:sz w:val="28"/>
                <w:szCs w:val="28"/>
              </w:rPr>
              <w:t>164,621</w:t>
            </w:r>
          </w:p>
        </w:tc>
        <w:tc>
          <w:tcPr>
            <w:tcW w:w="236" w:type="dxa"/>
            <w:vAlign w:val="center"/>
          </w:tcPr>
          <w:p w14:paraId="2ADB7DE4" w14:textId="77777777" w:rsidR="00927356" w:rsidRPr="00C57E9F" w:rsidRDefault="00927356" w:rsidP="00927356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4179632D" w14:textId="0BE43B48" w:rsidR="00927356" w:rsidRPr="00C57E9F" w:rsidRDefault="00927356" w:rsidP="00927356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57E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245,590     </w:t>
            </w:r>
          </w:p>
        </w:tc>
      </w:tr>
    </w:tbl>
    <w:p w14:paraId="678BA119" w14:textId="77777777" w:rsidR="00747629" w:rsidRPr="00C57E9F" w:rsidRDefault="00747629" w:rsidP="006D296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F3D4B2C" w14:textId="6C2678F5" w:rsidR="00645126" w:rsidRPr="00C57E9F" w:rsidRDefault="00645126" w:rsidP="007F004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คดีฟ้องร้อง</w:t>
      </w:r>
      <w:r w:rsidR="00DD403C" w:rsidRPr="00C57E9F">
        <w:rPr>
          <w:rFonts w:ascii="Browallia New" w:hAnsi="Browallia New" w:cs="Browallia New"/>
          <w:sz w:val="28"/>
          <w:szCs w:val="28"/>
          <w:u w:val="single"/>
        </w:rPr>
        <w:t xml:space="preserve">    </w:t>
      </w:r>
    </w:p>
    <w:p w14:paraId="71CF02CC" w14:textId="77777777" w:rsidR="00615408" w:rsidRPr="00C57E9F" w:rsidRDefault="00615408" w:rsidP="007F004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2AB958B" w14:textId="202C43AC" w:rsidR="00CE206D" w:rsidRPr="00C57E9F" w:rsidRDefault="006A0679" w:rsidP="00F95CBC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บริษัทและบริษัทย่อยทางอ้อมถูกฟ้องร้องเป็นจำเลยร่วมกับผู้อื่นอีก </w:t>
      </w:r>
      <w:r w:rsidRPr="00C57E9F">
        <w:rPr>
          <w:rFonts w:ascii="Browallia New" w:hAnsi="Browallia New" w:cs="Browallia New" w:hint="cs"/>
          <w:sz w:val="28"/>
          <w:szCs w:val="28"/>
        </w:rPr>
        <w:t>12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ราย เพื่อเรียกร้องค่าเสียหายให้ชำระเงินค่าบริการโฆษณา โดยให้ชำระหนี้จำนวน </w:t>
      </w:r>
      <w:r w:rsidRPr="00C57E9F">
        <w:rPr>
          <w:rFonts w:ascii="Browallia New" w:hAnsi="Browallia New" w:cs="Browallia New" w:hint="cs"/>
          <w:sz w:val="28"/>
          <w:szCs w:val="28"/>
        </w:rPr>
        <w:t>5.20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1A50C8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1A50C8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</w:rPr>
        <w:t>12.67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0A1BEE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ตามลำดับ ปัจจุบันคดีดังกล่าวอยู่ระหว่างการพิจารณาของศาลฎีกา ซึ่งฝ่ายบริหารเชื่อว่าบริษัทไม่มีภาระหนี้และไม่ต้องรับผิดชอบชำระหนี้ในคดีนี้</w:t>
      </w:r>
    </w:p>
    <w:p w14:paraId="09C2BC61" w14:textId="77777777" w:rsidR="007F0042" w:rsidRPr="00C57E9F" w:rsidRDefault="007F0042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</w:p>
    <w:p w14:paraId="3774F7FF" w14:textId="46F677AE" w:rsidR="00467B60" w:rsidRPr="00C57E9F" w:rsidRDefault="006A0679" w:rsidP="00F95CBC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9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กรกฎาคม </w:t>
      </w:r>
      <w:r w:rsidRPr="00C57E9F">
        <w:rPr>
          <w:rFonts w:ascii="Browallia New" w:hAnsi="Browallia New" w:cs="Browallia New" w:hint="cs"/>
          <w:sz w:val="28"/>
          <w:szCs w:val="28"/>
        </w:rPr>
        <w:t>2560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C57E9F">
        <w:rPr>
          <w:rFonts w:ascii="Browallia New" w:hAnsi="Browallia New" w:cs="Browallia New" w:hint="cs"/>
          <w:sz w:val="28"/>
          <w:szCs w:val="28"/>
        </w:rPr>
        <w:t>30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Pr="00C57E9F">
        <w:rPr>
          <w:rFonts w:ascii="Browallia New" w:hAnsi="Browallia New" w:cs="Browallia New" w:hint="cs"/>
          <w:sz w:val="28"/>
          <w:szCs w:val="28"/>
        </w:rPr>
        <w:t>2560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และบริษัทย่อยถูกฟ้องร้องในฐานะผู้ค้ำประกันตั๋วแลกเงินและจำเลยเนื่องจากการผิดนัดชำระหนี้ตั๋วแลกเงินกับบริษัทหลักทรัพย์จัดการกองทุนเป็นจำนวนเงิน </w:t>
      </w:r>
      <w:r w:rsidRPr="00C57E9F">
        <w:rPr>
          <w:rFonts w:ascii="Browallia New" w:hAnsi="Browallia New" w:cs="Browallia New" w:hint="cs"/>
          <w:sz w:val="28"/>
          <w:szCs w:val="28"/>
        </w:rPr>
        <w:t>255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(ในฐานะผู้ค้ำประกัน) และ </w:t>
      </w:r>
      <w:r w:rsidRPr="00C57E9F">
        <w:rPr>
          <w:rFonts w:ascii="Browallia New" w:hAnsi="Browallia New" w:cs="Browallia New" w:hint="cs"/>
          <w:sz w:val="28"/>
          <w:szCs w:val="28"/>
        </w:rPr>
        <w:t>355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ตามลำดับ (ตามที่กล่าวไว้ในหมายเหตุ </w:t>
      </w:r>
      <w:r w:rsidR="0063155F" w:rsidRPr="00C57E9F">
        <w:rPr>
          <w:rFonts w:ascii="Browallia New" w:hAnsi="Browallia New" w:cs="Browallia New"/>
          <w:sz w:val="28"/>
          <w:szCs w:val="28"/>
        </w:rPr>
        <w:t>2</w:t>
      </w:r>
      <w:r w:rsidR="00AC7FAF" w:rsidRPr="00C57E9F">
        <w:rPr>
          <w:rFonts w:ascii="Browallia New" w:hAnsi="Browallia New" w:cs="Browallia New"/>
          <w:sz w:val="28"/>
          <w:szCs w:val="28"/>
        </w:rPr>
        <w:t>0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) </w:t>
      </w:r>
      <w:r w:rsidR="007C46F3" w:rsidRPr="00C57E9F">
        <w:rPr>
          <w:rFonts w:ascii="Browallia New" w:hAnsi="Browallia New" w:cs="Browallia New"/>
          <w:sz w:val="28"/>
          <w:szCs w:val="28"/>
        </w:rPr>
        <w:t xml:space="preserve">        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ซึ่งปัจจุบันคดีอยู่ระหว่างการพิจารณาของศาลอุทธรณ์ ซึ่งบริษัทย่อยได้บันทึกหนี้สินไว้ทั้งหมดแล้ว</w:t>
      </w:r>
    </w:p>
    <w:p w14:paraId="2C01C95E" w14:textId="77777777" w:rsidR="00047DEF" w:rsidRPr="00C57E9F" w:rsidRDefault="00047DEF" w:rsidP="00B6549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2AC79847" w14:textId="2BD96009" w:rsidR="00DF04EC" w:rsidRPr="00C57E9F" w:rsidRDefault="006A0679" w:rsidP="00F95CBC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Pr="00C57E9F">
        <w:rPr>
          <w:rFonts w:ascii="Browallia New" w:hAnsi="Browallia New" w:cs="Browallia New" w:hint="cs"/>
          <w:sz w:val="28"/>
          <w:szCs w:val="28"/>
        </w:rPr>
        <w:t>2560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C57E9F">
        <w:rPr>
          <w:rFonts w:ascii="Browallia New" w:hAnsi="Browallia New" w:cs="Browallia New" w:hint="cs"/>
          <w:sz w:val="28"/>
          <w:szCs w:val="28"/>
        </w:rPr>
        <w:t>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C57E9F">
        <w:rPr>
          <w:rFonts w:ascii="Browallia New" w:hAnsi="Browallia New" w:cs="Browallia New" w:hint="cs"/>
          <w:sz w:val="28"/>
          <w:szCs w:val="28"/>
        </w:rPr>
        <w:t>275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และชำระดอกเบี้ยอัตราร้อยละ </w:t>
      </w:r>
      <w:r w:rsidRPr="00C57E9F">
        <w:rPr>
          <w:rFonts w:ascii="Browallia New" w:hAnsi="Browallia New" w:cs="Browallia New" w:hint="cs"/>
          <w:sz w:val="28"/>
          <w:szCs w:val="28"/>
        </w:rPr>
        <w:t>7.50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ต่อปี ของเงินต้นจำนวน </w:t>
      </w:r>
      <w:r w:rsidRPr="00C57E9F">
        <w:rPr>
          <w:rFonts w:ascii="Browallia New" w:hAnsi="Browallia New" w:cs="Browallia New" w:hint="cs"/>
          <w:sz w:val="28"/>
          <w:szCs w:val="28"/>
        </w:rPr>
        <w:t>242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ให้แก่โจทก์ ซึ่งเมื่อวันที่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30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เมษายน </w:t>
      </w:r>
      <w:r w:rsidRPr="00C57E9F">
        <w:rPr>
          <w:rFonts w:ascii="Browallia New" w:hAnsi="Browallia New" w:cs="Browallia New" w:hint="cs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 และอยู่ระหว่างการพิจารณาของศาลอุทธรณ์</w:t>
      </w:r>
    </w:p>
    <w:p w14:paraId="5B012B6D" w14:textId="77777777" w:rsidR="00D5058B" w:rsidRPr="00C57E9F" w:rsidRDefault="00D5058B" w:rsidP="00B6549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5A123B63" w14:textId="77777777" w:rsidR="006A0679" w:rsidRPr="00C57E9F" w:rsidRDefault="006A0679" w:rsidP="00F95CBC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C57E9F">
        <w:rPr>
          <w:rFonts w:ascii="Browallia New" w:hAnsi="Browallia New" w:cs="Browallia New" w:hint="cs"/>
          <w:sz w:val="28"/>
          <w:szCs w:val="28"/>
        </w:rPr>
        <w:t>2560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บริษัทย่อยทางอ้อมและกรรมการถูกฟ้องร้องในคดีอาญาข้อหายักยอกทรัพย์ จำนวน </w:t>
      </w:r>
      <w:r w:rsidRPr="00C57E9F">
        <w:rPr>
          <w:rFonts w:ascii="Browallia New" w:hAnsi="Browallia New" w:cs="Browallia New" w:hint="cs"/>
          <w:sz w:val="28"/>
          <w:szCs w:val="28"/>
        </w:rPr>
        <w:t>0.90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เนื่องจากไม่ส่งมอบทรัพย์สินคืนภายในระยะเวลาที่กำหนด ศาลชั้นต้นมีคำพิพากษายกฟ้องโจทก์ โจทก์ยื่นอุทธรณ์ ปัจจุบันคดีอยู่ระหว่างการพิจารณาของศาลอุทธรณ์</w:t>
      </w:r>
    </w:p>
    <w:p w14:paraId="087D1CC9" w14:textId="73A06227" w:rsidR="006A0679" w:rsidRPr="00C57E9F" w:rsidRDefault="006A0679" w:rsidP="006A067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6AE27836" w14:textId="0D2AAE2D" w:rsidR="007C5567" w:rsidRPr="00C57E9F" w:rsidRDefault="007C5567" w:rsidP="006A067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39689FE2" w14:textId="7DCA6907" w:rsidR="007C5567" w:rsidRPr="00C57E9F" w:rsidRDefault="007C5567" w:rsidP="006A067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592C4021" w14:textId="77777777" w:rsidR="007C5567" w:rsidRPr="00C57E9F" w:rsidRDefault="007C5567" w:rsidP="006A0679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44564ACA" w14:textId="07D5481F" w:rsidR="00DF04EC" w:rsidRPr="00C57E9F" w:rsidRDefault="006A0679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19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กุมภาพันธ์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ถูกฟ้องร้องเพื่อเรียกร้องค่าเสียหายให้ชำระเงินค่าโปรแกรมคอมพิวเตอร์และสิทธิในการใช้งานเป็นเงินจำนวน </w:t>
      </w:r>
      <w:r w:rsidRPr="00C57E9F">
        <w:rPr>
          <w:rFonts w:ascii="Browallia New" w:hAnsi="Browallia New" w:cs="Browallia New" w:hint="cs"/>
          <w:sz w:val="28"/>
          <w:szCs w:val="28"/>
        </w:rPr>
        <w:t>2.34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และชำระดอกเบี้ยอัตราร้อยละ </w:t>
      </w:r>
      <w:r w:rsidRPr="00C57E9F">
        <w:rPr>
          <w:rFonts w:ascii="Browallia New" w:hAnsi="Browallia New" w:cs="Browallia New" w:hint="cs"/>
          <w:sz w:val="28"/>
          <w:szCs w:val="28"/>
        </w:rPr>
        <w:t>7.5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ต่อปี ของต้นเงินจำนวน </w:t>
      </w:r>
      <w:r w:rsidRPr="00C57E9F">
        <w:rPr>
          <w:rFonts w:ascii="Browallia New" w:hAnsi="Browallia New" w:cs="Browallia New" w:hint="cs"/>
          <w:sz w:val="28"/>
          <w:szCs w:val="28"/>
        </w:rPr>
        <w:t>2.29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</w:t>
      </w:r>
      <w:r w:rsidR="00BD05D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BD05D4">
        <w:rPr>
          <w:rFonts w:ascii="Browallia New" w:hAnsi="Browallia New" w:cs="Browallia New"/>
          <w:sz w:val="28"/>
          <w:szCs w:val="28"/>
        </w:rPr>
        <w:t xml:space="preserve">14 </w:t>
      </w:r>
      <w:r w:rsidR="00BD05D4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="00BD05D4">
        <w:rPr>
          <w:rFonts w:ascii="Browallia New" w:hAnsi="Browallia New" w:cs="Browallia New"/>
          <w:sz w:val="28"/>
          <w:szCs w:val="28"/>
        </w:rPr>
        <w:t xml:space="preserve">2562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ศาลชั้นต้นมีคำสั่งจำหน่ายคดีออกจากสารบบความ</w:t>
      </w:r>
      <w:r w:rsidR="00A24961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โจทก์อุทธรณ์คำสั่งศาลชั้นต้น ปัจจุบันคดีดังกล่าวอยู่ระหว่างขั้นตอนพิจารณาของศาลอุทธรณ์</w:t>
      </w:r>
    </w:p>
    <w:p w14:paraId="2DD31AB7" w14:textId="77777777" w:rsidR="008F2D21" w:rsidRPr="00C57E9F" w:rsidRDefault="008F2D21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7CA652B6" w14:textId="10050B1A" w:rsidR="00C4154D" w:rsidRPr="00C57E9F" w:rsidRDefault="008F2D21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22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กุมภาพันธ์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บริษัทย่อยทางอ้อมแห่งหนึ่งถูกฟ้องร้องโดยผู้รับสิทธิ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ในต่างประเทศสำหรับการผิดสัญญา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C57E9F">
        <w:rPr>
          <w:rFonts w:ascii="Browallia New" w:hAnsi="Browallia New" w:cs="Browallia New" w:hint="cs"/>
          <w:sz w:val="28"/>
          <w:szCs w:val="28"/>
        </w:rPr>
        <w:t>591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ขณะนี้คดีดังกล่าวอยู่ในระหว่างขั้นตอนพิจารณาของศาลชั้นต้น บริษัทย่อยทางอ้อมยังไม่ได้บันทึกหนี้สินดังกล่าวเนื่องจากเชื่อว่าการเรียกร้องไม่ถูกต้อง</w:t>
      </w:r>
    </w:p>
    <w:p w14:paraId="0E13B923" w14:textId="77777777" w:rsidR="00C4154D" w:rsidRPr="00C57E9F" w:rsidRDefault="00C4154D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7F4A2DDC" w14:textId="50320F62" w:rsidR="00FA0C30" w:rsidRPr="00C57E9F" w:rsidRDefault="008F2D21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14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บริษัทย่อยทางอ้อมแห่งหนึ่งถูกฟ้องร้องโดยผู้รับสิทธิ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ในต่างประเทศสำหรับค่าความเสียหาย จำนวน </w:t>
      </w:r>
      <w:r w:rsidRPr="00C57E9F">
        <w:rPr>
          <w:rFonts w:ascii="Browallia New" w:hAnsi="Browallia New" w:cs="Browallia New" w:hint="cs"/>
          <w:sz w:val="28"/>
          <w:szCs w:val="28"/>
        </w:rPr>
        <w:t>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ศาลชั้นต้นมีคำพิพากษายกฟ้องแก่โจทก์ แต่โจทก์ยื่นอุทธรณ์เมื่อวันที่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30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สิงหาคม </w:t>
      </w:r>
      <w:r w:rsidRPr="00C57E9F">
        <w:rPr>
          <w:rFonts w:ascii="Browallia New" w:hAnsi="Browallia New" w:cs="Browallia New" w:hint="cs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ปัจจุบันคดีอยู่ระหว่างการพิจารณาของศาลอุทธรณ์ บริษัทย่อยทางอ้อมยังไม่ได้บันทึกหนี้สินดังกล่าว เนื่องจากเชื่อว่าการเรียกร้องไม่ถูกต้อง</w:t>
      </w:r>
    </w:p>
    <w:p w14:paraId="068A7194" w14:textId="77777777" w:rsidR="00A95647" w:rsidRPr="00C57E9F" w:rsidRDefault="00A95647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118F8E11" w14:textId="658ED050" w:rsidR="00DF04EC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บริษัทย่อยทางอ้อมแห่งหนึ่งถูกฟ้องร้องโดยเจ้าหนี้จำนวน </w:t>
      </w:r>
      <w:r w:rsidRPr="00C57E9F">
        <w:rPr>
          <w:rFonts w:ascii="Browallia New" w:hAnsi="Browallia New" w:cs="Browallia New" w:hint="cs"/>
          <w:sz w:val="28"/>
          <w:szCs w:val="28"/>
        </w:rPr>
        <w:t>60.22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ต่อมา</w:t>
      </w:r>
      <w:r w:rsidR="00A24961" w:rsidRPr="00C57E9F">
        <w:rPr>
          <w:rFonts w:ascii="Browallia New" w:hAnsi="Browallia New" w:cs="Browallia New"/>
          <w:sz w:val="28"/>
          <w:szCs w:val="28"/>
        </w:rPr>
        <w:t xml:space="preserve">   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บริษัทย่อยทางอ้อมทำสัญญาประนีประนอมยอมความในศาลจำนวน </w:t>
      </w:r>
      <w:r w:rsidRPr="00C57E9F">
        <w:rPr>
          <w:rFonts w:ascii="Browallia New" w:hAnsi="Browallia New" w:cs="Browallia New" w:hint="cs"/>
          <w:sz w:val="28"/>
          <w:szCs w:val="28"/>
        </w:rPr>
        <w:t>40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ซึ่งศาลมีคำพิพากษา</w:t>
      </w:r>
      <w:r w:rsidR="00A24961" w:rsidRPr="00C57E9F">
        <w:rPr>
          <w:rFonts w:ascii="Browallia New" w:hAnsi="Browallia New" w:cs="Browallia New"/>
          <w:sz w:val="28"/>
          <w:szCs w:val="28"/>
        </w:rPr>
        <w:t xml:space="preserve"> 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ตามยอม  แต่บริษัทย่อยทางอ้อมผิดนัดชำระหนี้ตามสัญญาดังกล่าว ปัจจุบันโจทก์อยู่ระหว่างการบังคับคดี</w:t>
      </w:r>
    </w:p>
    <w:p w14:paraId="02F9B7A5" w14:textId="4106F65B" w:rsidR="00244A80" w:rsidRPr="00C57E9F" w:rsidRDefault="00244A80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05C02329" w14:textId="12F0F32E" w:rsidR="00244A80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13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บริษัทย่อยทางอ้อมแห่งหนึ่งถูกฟ้องขอให้ศาลมีคำสั่งเพิกถอนนิติกรรมสัญญาให้สิทธิ 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และขายทรัพย์สินให้แก่บริษัทเอกชนสองแห่ง ซึ่งคดีอยู่ในกระบวนการศาลศาลชั้นต้น</w:t>
      </w:r>
    </w:p>
    <w:p w14:paraId="0B05F40E" w14:textId="77777777" w:rsidR="00C671F5" w:rsidRPr="00C57E9F" w:rsidRDefault="00C671F5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40ADDFA3" w14:textId="49921B67" w:rsidR="001A50C8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19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พฤศจิกายน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บริษัทย่อยทางอ้อมแห่งหนึ่งและกรรมการผู้มีอำนาจถูกฟ้องร้องเรียกค่าเสียหาย จำนวน </w:t>
      </w:r>
      <w:r w:rsidRPr="00C57E9F">
        <w:rPr>
          <w:rFonts w:ascii="Browallia New" w:hAnsi="Browallia New" w:cs="Browallia New" w:hint="cs"/>
          <w:sz w:val="28"/>
          <w:szCs w:val="28"/>
        </w:rPr>
        <w:t>77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</w:t>
      </w:r>
    </w:p>
    <w:p w14:paraId="78568E0E" w14:textId="77777777" w:rsidR="00D45C86" w:rsidRPr="00C57E9F" w:rsidRDefault="00D45C86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05321244" w14:textId="0F542904" w:rsidR="001A50C8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14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บริษัทย่อยและกรรมการผู้มีอำนาจคนหนึ่งถูกฟ้องเป็นจำเลยร่วมกับบุคคลอื่นอีก </w:t>
      </w:r>
      <w:r w:rsidRPr="00C57E9F">
        <w:rPr>
          <w:rFonts w:ascii="Browallia New" w:hAnsi="Browallia New" w:cs="Browallia New" w:hint="cs"/>
          <w:sz w:val="28"/>
          <w:szCs w:val="28"/>
        </w:rPr>
        <w:t>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ราย โดยโจทก์ฟ้องในเรื่องของการผิดสัญญา และ เรียกร้องค่าเสียหายจำนวน </w:t>
      </w:r>
      <w:r w:rsidRPr="00C57E9F">
        <w:rPr>
          <w:rFonts w:ascii="Browallia New" w:hAnsi="Browallia New" w:cs="Browallia New" w:hint="cs"/>
          <w:sz w:val="28"/>
          <w:szCs w:val="28"/>
        </w:rPr>
        <w:t>606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 ผู้บริหารบริษัทย่อยเชื่อว่าการเรียกร้องไม่ถูกต้อง</w:t>
      </w:r>
    </w:p>
    <w:p w14:paraId="2A0922C9" w14:textId="77777777" w:rsidR="009B732E" w:rsidRPr="00C57E9F" w:rsidRDefault="009B732E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2AB63707" w14:textId="32DA7883" w:rsidR="001A50C8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18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บริษัทย่อยทางอ้อมแห่งหนึ่งถูกฟ้องให้ปฏิบัติตามสัญญา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ซึ่งขณะนี้</w:t>
      </w:r>
      <w:r w:rsidR="00A24961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คดีดังกล่าวอยู่ในระหว่างขั้นตอนการพิจารณาของศาลชั้นต้น</w:t>
      </w:r>
    </w:p>
    <w:p w14:paraId="6834904C" w14:textId="77777777" w:rsidR="001A50C8" w:rsidRPr="00C57E9F" w:rsidRDefault="001A50C8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71DA8BDD" w14:textId="3B4829CF" w:rsidR="001A50C8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กุมภาพันธ์ </w:t>
      </w:r>
      <w:r w:rsidRPr="00C57E9F">
        <w:rPr>
          <w:rFonts w:ascii="Browallia New" w:hAnsi="Browallia New" w:cs="Browallia New" w:hint="cs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บริษัทย่อยทางอ้อมถูกฟ้องเรียกค่าเสียหาย จำนวน </w:t>
      </w:r>
      <w:r w:rsidRPr="00C57E9F">
        <w:rPr>
          <w:rFonts w:ascii="Browallia New" w:hAnsi="Browallia New" w:cs="Browallia New" w:hint="cs"/>
          <w:sz w:val="28"/>
          <w:szCs w:val="28"/>
        </w:rPr>
        <w:t>187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ซึ่งขณะนี้ คดีดังกล่าวอยู่ในระหว่างขั้นตอนการพิจารณาของศาลชั้นต้น</w:t>
      </w:r>
    </w:p>
    <w:p w14:paraId="625F4F55" w14:textId="77777777" w:rsidR="0012322F" w:rsidRPr="00C57E9F" w:rsidRDefault="0012322F" w:rsidP="0012322F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5A78ABAF" w14:textId="7D736C42" w:rsidR="0012322F" w:rsidRPr="00C57E9F" w:rsidRDefault="0012322F" w:rsidP="0012322F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00D0DE5" w14:textId="77777777" w:rsidR="0012322F" w:rsidRPr="00C57E9F" w:rsidRDefault="0012322F" w:rsidP="0012322F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C6F8D55" w14:textId="7CF27E0E" w:rsidR="001A50C8" w:rsidRPr="00C57E9F" w:rsidRDefault="001A50C8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7DDADED6" w14:textId="77777777" w:rsidR="002C3AD6" w:rsidRPr="00C57E9F" w:rsidRDefault="002C3AD6" w:rsidP="00232054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1EA6B175" w14:textId="1FDAF604" w:rsidR="00305B84" w:rsidRPr="00C57E9F" w:rsidRDefault="001A50C8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ในระหว่างไตรมาส </w:t>
      </w:r>
      <w:r w:rsidRPr="00C57E9F">
        <w:rPr>
          <w:rFonts w:ascii="Browallia New" w:hAnsi="Browallia New" w:cs="Browallia New" w:hint="cs"/>
          <w:sz w:val="28"/>
          <w:szCs w:val="28"/>
        </w:rPr>
        <w:t>4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ของปี </w:t>
      </w:r>
      <w:r w:rsidRPr="00C57E9F">
        <w:rPr>
          <w:rFonts w:ascii="Browallia New" w:hAnsi="Browallia New" w:cs="Browallia New" w:hint="cs"/>
          <w:sz w:val="28"/>
          <w:szCs w:val="28"/>
        </w:rPr>
        <w:t>2561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บริษัทย่อยทางอ้อมถูกฟ้องร้องเรียกค่าเสียหายให้ชำระหนี้เป็นคดี จำนวน </w:t>
      </w:r>
      <w:r w:rsidRPr="00C57E9F">
        <w:rPr>
          <w:rFonts w:ascii="Browallia New" w:hAnsi="Browallia New" w:cs="Browallia New" w:hint="cs"/>
          <w:sz w:val="28"/>
          <w:szCs w:val="28"/>
        </w:rPr>
        <w:t>10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คดี จำนวนเงินรวม </w:t>
      </w:r>
      <w:r w:rsidRPr="00C57E9F">
        <w:rPr>
          <w:rFonts w:ascii="Browallia New" w:hAnsi="Browallia New" w:cs="Browallia New" w:hint="cs"/>
          <w:sz w:val="28"/>
          <w:szCs w:val="28"/>
        </w:rPr>
        <w:t>9.75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บริษัทย่อยทางอ้อมทำสัญญาประนีประนอมยอมความในศาล และจ่ายชำระหนี้เสร็จสิ้นแล้ว </w:t>
      </w:r>
      <w:r w:rsidRPr="00C57E9F">
        <w:rPr>
          <w:rFonts w:ascii="Browallia New" w:hAnsi="Browallia New" w:cs="Browallia New" w:hint="cs"/>
          <w:sz w:val="28"/>
          <w:szCs w:val="28"/>
        </w:rPr>
        <w:t>9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คดี และ มี </w:t>
      </w:r>
      <w:r w:rsidRPr="00C57E9F">
        <w:rPr>
          <w:rFonts w:ascii="Browallia New" w:hAnsi="Browallia New" w:cs="Browallia New" w:hint="cs"/>
          <w:sz w:val="28"/>
          <w:szCs w:val="28"/>
        </w:rPr>
        <w:t>1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คดี เมื่อวันที่ </w:t>
      </w:r>
      <w:r w:rsidRPr="00C57E9F">
        <w:rPr>
          <w:rFonts w:ascii="Browallia New" w:hAnsi="Browallia New" w:cs="Browallia New" w:hint="cs"/>
          <w:sz w:val="28"/>
          <w:szCs w:val="28"/>
        </w:rPr>
        <w:t>30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Pr="00C57E9F">
        <w:rPr>
          <w:rFonts w:ascii="Browallia New" w:hAnsi="Browallia New" w:cs="Browallia New" w:hint="cs"/>
          <w:sz w:val="28"/>
          <w:szCs w:val="28"/>
        </w:rPr>
        <w:t>2562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บริษัทย่อยทางอ้อมผิดนัดชำระหนี้</w:t>
      </w:r>
      <w:r w:rsidR="00E826F4" w:rsidRPr="00C57E9F">
        <w:rPr>
          <w:rFonts w:ascii="Browallia New" w:hAnsi="Browallia New" w:cs="Browallia New"/>
          <w:sz w:val="28"/>
          <w:szCs w:val="28"/>
        </w:rPr>
        <w:t xml:space="preserve"> 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งวดสุดท้าย เป็นเงินจำนวน </w:t>
      </w:r>
      <w:r w:rsidRPr="00C57E9F">
        <w:rPr>
          <w:rFonts w:ascii="Browallia New" w:hAnsi="Browallia New" w:cs="Browallia New" w:hint="cs"/>
          <w:sz w:val="28"/>
          <w:szCs w:val="28"/>
        </w:rPr>
        <w:t>1.13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</w:p>
    <w:p w14:paraId="2E1CB98B" w14:textId="77777777" w:rsidR="0012322F" w:rsidRPr="00C57E9F" w:rsidRDefault="0012322F" w:rsidP="0012322F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385B3901" w14:textId="32FDB5DD" w:rsidR="00305B84" w:rsidRPr="00C57E9F" w:rsidRDefault="00305B84" w:rsidP="00232054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 w:rsidRPr="00C57E9F">
        <w:rPr>
          <w:rFonts w:ascii="Browallia New" w:hAnsi="Browallia New" w:cs="Browallia New"/>
          <w:sz w:val="28"/>
          <w:szCs w:val="28"/>
        </w:rPr>
        <w:t>2562</w:t>
      </w:r>
      <w:r w:rsidR="009017D2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9017D2" w:rsidRPr="00C57E9F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บริษัทย่อยทางอ้อมสองบริษัทถูกฟ้องร้องเรียกค่าเสียหายให้ชำระหนี้เป็นคดีจำนวน </w:t>
      </w:r>
      <w:r w:rsidR="009017D2" w:rsidRPr="00C57E9F">
        <w:rPr>
          <w:rFonts w:ascii="Browallia New" w:hAnsi="Browallia New" w:cs="Browallia New"/>
          <w:sz w:val="28"/>
          <w:szCs w:val="28"/>
        </w:rPr>
        <w:t>5</w:t>
      </w:r>
      <w:r w:rsidR="009017D2" w:rsidRPr="00C57E9F">
        <w:rPr>
          <w:rFonts w:ascii="Browallia New" w:hAnsi="Browallia New" w:cs="Browallia New" w:hint="cs"/>
          <w:sz w:val="28"/>
          <w:szCs w:val="28"/>
          <w:cs/>
        </w:rPr>
        <w:t xml:space="preserve"> คดี จำนวนเงินรวม </w:t>
      </w:r>
      <w:r w:rsidR="00A237DE" w:rsidRPr="00C57E9F">
        <w:rPr>
          <w:rFonts w:ascii="Browallia New" w:hAnsi="Browallia New" w:cs="Browallia New"/>
          <w:sz w:val="28"/>
          <w:szCs w:val="28"/>
        </w:rPr>
        <w:t>38.41</w:t>
      </w:r>
      <w:r w:rsidR="009017D2"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คดีอยู่ระหว่างการพิจารณาของศาลชั้นต้น อย่างไรก็ตาม บริษัทย่อยทางอ้อมบันทึกหนี้สินดังกล่าวไว้ทั้งหมดแล้ว</w:t>
      </w:r>
    </w:p>
    <w:p w14:paraId="7671E784" w14:textId="77777777" w:rsidR="00CF1731" w:rsidRPr="00C57E9F" w:rsidRDefault="00CF1731" w:rsidP="00AC376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9737B7A" w14:textId="1B21F4C8" w:rsidR="003F2BE2" w:rsidRPr="00C57E9F" w:rsidRDefault="003F2BE2" w:rsidP="0082763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การจัดการความเสี่ยงในส่วนของทุน</w:t>
      </w:r>
    </w:p>
    <w:p w14:paraId="1E54BA4F" w14:textId="77777777" w:rsidR="003F2BE2" w:rsidRPr="00C57E9F" w:rsidRDefault="003F2BE2" w:rsidP="003F2BE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</w:rPr>
      </w:pPr>
    </w:p>
    <w:p w14:paraId="337C2B03" w14:textId="77777777" w:rsidR="003F2BE2" w:rsidRPr="00C57E9F" w:rsidRDefault="003F2BE2" w:rsidP="00827638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C57E9F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51A7275" w14:textId="77777777" w:rsidR="00D82F64" w:rsidRPr="00C57E9F" w:rsidRDefault="00D82F64" w:rsidP="001A50C8">
      <w:pPr>
        <w:pStyle w:val="CordiaNew"/>
        <w:jc w:val="thaiDistribute"/>
        <w:rPr>
          <w:rFonts w:ascii="Browallia New" w:hAnsi="Browallia New" w:cs="Browallia New"/>
          <w:lang w:eastAsia="zh-CN"/>
        </w:rPr>
      </w:pPr>
    </w:p>
    <w:p w14:paraId="12366769" w14:textId="77777777" w:rsidR="00645126" w:rsidRPr="00C57E9F" w:rsidRDefault="00645126" w:rsidP="007F004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C57E9F" w:rsidRDefault="00645126" w:rsidP="007F004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C57E9F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8FADC9C" w14:textId="6B748312" w:rsidR="004D13ED" w:rsidRPr="00C57E9F" w:rsidRDefault="004D13ED" w:rsidP="009D51A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เหตุการณ์ภายหลัง</w:t>
      </w:r>
      <w:r w:rsidR="00DE7620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รอบระยะเวล</w:t>
      </w:r>
      <w:r w:rsidR="00B1641D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า</w:t>
      </w:r>
      <w:r w:rsidR="00DE7620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รายงาน</w:t>
      </w:r>
    </w:p>
    <w:p w14:paraId="65324C29" w14:textId="438EB8FD" w:rsidR="004D13ED" w:rsidRPr="00C57E9F" w:rsidRDefault="004D13ED" w:rsidP="004D1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949B22F" w14:textId="77777777" w:rsidR="001E6631" w:rsidRPr="00C57E9F" w:rsidRDefault="001E6631" w:rsidP="001E6631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70CE7AA2" w14:textId="77777777" w:rsidR="001E6631" w:rsidRPr="00C57E9F" w:rsidRDefault="001E6631" w:rsidP="001E6631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03CD623D" w14:textId="07060ED7" w:rsidR="00F0423E" w:rsidRPr="00C57E9F" w:rsidRDefault="004A1A60" w:rsidP="001E6631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29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C57E9F">
        <w:rPr>
          <w:rFonts w:ascii="Browallia New" w:hAnsi="Browallia New" w:cs="Browallia New"/>
          <w:sz w:val="28"/>
          <w:szCs w:val="28"/>
        </w:rPr>
        <w:t xml:space="preserve"> 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ที่ประชุมคณะกรรมการบริษัท</w:t>
      </w:r>
      <w:r w:rsidR="0012542E" w:rsidRPr="00C57E9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ครั้งที่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1/2563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มีมติอนุมัติให้บริษัทเข้าทำบันทึกข้อตกลงจะซื้อจะขายที่ดินพร้อมสิ่งปลูกสร้างที่เชียงราย โดยราคาทรัพย์สินที่ซื้อตามที่ตกลงกันมีมูลค่าไม่เกิน</w:t>
      </w:r>
      <w:r w:rsidRPr="00C57E9F">
        <w:rPr>
          <w:rFonts w:ascii="Browallia New" w:hAnsi="Browallia New" w:cs="Browallia New"/>
          <w:sz w:val="28"/>
          <w:szCs w:val="28"/>
        </w:rPr>
        <w:t xml:space="preserve"> 305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ล้านบาท โดยจะชำระราคาทรัพย์ที่จะซื้อด้วยหุ้นของบริษัท 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</w:t>
      </w:r>
      <w:r w:rsidRPr="00C57E9F">
        <w:rPr>
          <w:rFonts w:ascii="Browallia New" w:hAnsi="Browallia New" w:cs="Browallia New" w:hint="cs"/>
          <w:sz w:val="28"/>
          <w:szCs w:val="28"/>
        </w:rPr>
        <w:t>(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)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ที่อยู่ไม่เกินจำนวน</w:t>
      </w:r>
      <w:r w:rsidRPr="00C57E9F">
        <w:rPr>
          <w:rFonts w:ascii="Browallia New" w:hAnsi="Browallia New" w:cs="Browallia New"/>
          <w:sz w:val="28"/>
          <w:szCs w:val="28"/>
        </w:rPr>
        <w:t xml:space="preserve"> 101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,849,993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8B3866" w:rsidRPr="00C57E9F"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="008B3866" w:rsidRPr="00C57E9F">
        <w:rPr>
          <w:rFonts w:ascii="Browallia New" w:hAnsi="Browallia New" w:cs="Browallia New"/>
          <w:sz w:val="28"/>
          <w:szCs w:val="28"/>
          <w:cs/>
        </w:rPr>
        <w:t>ตกลงวางมัด</w:t>
      </w:r>
      <w:r w:rsidR="008B3866" w:rsidRPr="00C57E9F">
        <w:rPr>
          <w:rFonts w:ascii="Browallia New" w:hAnsi="Browallia New" w:cs="Browallia New" w:hint="cs"/>
          <w:sz w:val="28"/>
          <w:szCs w:val="28"/>
          <w:cs/>
        </w:rPr>
        <w:t>จำ จำนวน</w:t>
      </w:r>
      <w:r w:rsidR="008B3866" w:rsidRPr="00C57E9F">
        <w:rPr>
          <w:rFonts w:ascii="Browallia New" w:hAnsi="Browallia New" w:cs="Browallia New"/>
          <w:sz w:val="28"/>
          <w:szCs w:val="28"/>
          <w:cs/>
        </w:rPr>
        <w:t xml:space="preserve">เงิน </w:t>
      </w:r>
      <w:r w:rsidR="00320017" w:rsidRPr="00C57E9F">
        <w:rPr>
          <w:rFonts w:ascii="Browallia New" w:hAnsi="Browallia New" w:cs="Browallia New" w:hint="cs"/>
          <w:sz w:val="28"/>
          <w:szCs w:val="28"/>
        </w:rPr>
        <w:t>52</w:t>
      </w:r>
      <w:r w:rsidR="008B3866" w:rsidRPr="00C57E9F">
        <w:rPr>
          <w:rFonts w:ascii="Browallia New" w:hAnsi="Browallia New" w:cs="Browallia New" w:hint="cs"/>
          <w:sz w:val="28"/>
          <w:szCs w:val="28"/>
          <w:cs/>
        </w:rPr>
        <w:t>.</w:t>
      </w:r>
      <w:r w:rsidR="00320017" w:rsidRPr="00C57E9F">
        <w:rPr>
          <w:rFonts w:ascii="Browallia New" w:hAnsi="Browallia New" w:cs="Browallia New" w:hint="cs"/>
          <w:sz w:val="28"/>
          <w:szCs w:val="28"/>
        </w:rPr>
        <w:t>5</w:t>
      </w:r>
      <w:r w:rsidR="008B3866" w:rsidRPr="00C57E9F">
        <w:rPr>
          <w:rFonts w:ascii="Browallia New" w:hAnsi="Browallia New" w:cs="Browallia New" w:hint="cs"/>
          <w:sz w:val="28"/>
          <w:szCs w:val="28"/>
          <w:cs/>
        </w:rPr>
        <w:t xml:space="preserve"> ล้านบาท ภายใน </w:t>
      </w:r>
      <w:r w:rsidR="00320017" w:rsidRPr="00C57E9F">
        <w:rPr>
          <w:rFonts w:ascii="Browallia New" w:hAnsi="Browallia New" w:cs="Browallia New" w:hint="cs"/>
          <w:sz w:val="28"/>
          <w:szCs w:val="28"/>
        </w:rPr>
        <w:t>30</w:t>
      </w:r>
      <w:r w:rsidR="008B3866" w:rsidRPr="00C57E9F">
        <w:rPr>
          <w:rFonts w:ascii="Browallia New" w:hAnsi="Browallia New" w:cs="Browallia New" w:hint="cs"/>
          <w:sz w:val="28"/>
          <w:szCs w:val="28"/>
          <w:cs/>
        </w:rPr>
        <w:t xml:space="preserve"> วัน นับจากวันลงนามในบันทึกข้อตกลง โดยเงินมัดจำจะนำมาหักกลบกับการชำระมูลค่า ณ วันโอนกรรมสิทธิ์</w:t>
      </w:r>
    </w:p>
    <w:p w14:paraId="6D9CD4BC" w14:textId="77777777" w:rsidR="00F0423E" w:rsidRPr="00C57E9F" w:rsidRDefault="00F0423E" w:rsidP="001E6631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1374699A" w14:textId="693CF658" w:rsidR="004A1A60" w:rsidRPr="00C57E9F" w:rsidRDefault="004A1A60" w:rsidP="001E6631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r w:rsidRPr="00C57E9F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17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Pr="00C57E9F">
        <w:rPr>
          <w:rFonts w:ascii="Browallia New" w:hAnsi="Browallia New" w:cs="Browallia New"/>
          <w:sz w:val="28"/>
          <w:szCs w:val="28"/>
        </w:rPr>
        <w:t xml:space="preserve"> 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ที่ประชุมวิสามัญผู้ถือหุ้น ครั้งที่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1/2563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ของบริษัทย่อยแห่งหนึ่ง มีมติอนุมัติเรื่องการตีทรัพย์ชำระหนี้ระหว่างบริษัท บริษัทย่อย และบริษัทย่อยทางอ้อม โดยโอนกรรมสิทธิ์ในที่ดินพร้อมสิ่งปลูกสร้างของบริษัทย่อยทางอ้อมที่ติดภาระจำนองให้กับบริษัท คิดเป็นมูลค่าจำนวน</w:t>
      </w:r>
      <w:r w:rsidRPr="00C57E9F">
        <w:rPr>
          <w:rFonts w:ascii="Browallia New" w:hAnsi="Browallia New" w:cs="Browallia New"/>
          <w:sz w:val="28"/>
          <w:szCs w:val="28"/>
        </w:rPr>
        <w:t xml:space="preserve"> 268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 </w:t>
      </w:r>
    </w:p>
    <w:p w14:paraId="6479FE61" w14:textId="77777777" w:rsidR="005D30AF" w:rsidRPr="00C57E9F" w:rsidRDefault="005D30AF" w:rsidP="001E6631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BA1AD16" w14:textId="2015292B" w:rsidR="005D30AF" w:rsidRPr="00C57E9F" w:rsidRDefault="005D30AF" w:rsidP="001E6631">
      <w:pPr>
        <w:pStyle w:val="Preformatted"/>
        <w:numPr>
          <w:ilvl w:val="1"/>
          <w:numId w:val="46"/>
        </w:numPr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1134" w:hanging="708"/>
        <w:jc w:val="thaiDistribute"/>
        <w:rPr>
          <w:rFonts w:ascii="Browallia New" w:hAnsi="Browallia New" w:cs="Browallia New"/>
          <w:sz w:val="28"/>
          <w:szCs w:val="28"/>
        </w:rPr>
      </w:pPr>
      <w:bookmarkStart w:id="14" w:name="_GoBack"/>
      <w:bookmarkEnd w:id="14"/>
      <w:r w:rsidRPr="00C57E9F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="00CC5CB1" w:rsidRPr="00C57E9F">
        <w:rPr>
          <w:rFonts w:ascii="Browallia New" w:hAnsi="Browallia New" w:cs="Browallia New"/>
          <w:sz w:val="28"/>
          <w:szCs w:val="28"/>
        </w:rPr>
        <w:t xml:space="preserve"> 2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CC5CB1" w:rsidRPr="00C57E9F">
        <w:rPr>
          <w:rFonts w:ascii="Browallia New" w:hAnsi="Browallia New" w:cs="Browallia New"/>
          <w:sz w:val="28"/>
          <w:szCs w:val="28"/>
        </w:rPr>
        <w:t xml:space="preserve"> 2563 </w:t>
      </w:r>
      <w:r w:rsidR="009C413F" w:rsidRPr="00C57E9F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ประชุมคณะกรรมการบริษัท ครั้งที่</w:t>
      </w:r>
      <w:r w:rsidRPr="00C57E9F">
        <w:rPr>
          <w:rFonts w:ascii="Browallia New" w:hAnsi="Browallia New" w:cs="Browallia New"/>
          <w:sz w:val="28"/>
          <w:szCs w:val="28"/>
        </w:rPr>
        <w:t xml:space="preserve"> 2/2563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มีมติอนุมัติให้บริษัทเข้าทำบันทึกข้อตกลงจะซื้อจะขายที่ดินพร้อมสิ่งปลูกสร้างที่เชียงราย</w:t>
      </w:r>
      <w:r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ฉบับแก้ไขเพิ่มเติม โดยผู้จะขายขยายระยะเวลาวางเงินมัดจำค่าที่ดินพร้อมสิ่งปลูกสร้างจำนวน</w:t>
      </w:r>
      <w:r w:rsidR="00CC5CB1" w:rsidRPr="00C57E9F">
        <w:rPr>
          <w:rFonts w:ascii="Browallia New" w:hAnsi="Browallia New" w:cs="Browallia New"/>
          <w:sz w:val="28"/>
          <w:szCs w:val="28"/>
        </w:rPr>
        <w:t xml:space="preserve"> 52.5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ล้านบาทเป็นภายในวันที่ </w:t>
      </w:r>
      <w:r w:rsidRPr="00C57E9F">
        <w:rPr>
          <w:rFonts w:ascii="Browallia New" w:hAnsi="Browallia New" w:cs="Browallia New"/>
          <w:sz w:val="28"/>
          <w:szCs w:val="28"/>
        </w:rPr>
        <w:t>17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CC5CB1" w:rsidRPr="00C57E9F">
        <w:rPr>
          <w:rFonts w:ascii="Browallia New" w:hAnsi="Browallia New" w:cs="Browallia New"/>
          <w:sz w:val="28"/>
          <w:szCs w:val="28"/>
        </w:rPr>
        <w:t xml:space="preserve"> 2563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57E9F">
        <w:rPr>
          <w:rFonts w:ascii="Browallia New" w:hAnsi="Browallia New" w:cs="Browallia New"/>
          <w:sz w:val="28"/>
          <w:szCs w:val="28"/>
          <w:cs/>
        </w:rPr>
        <w:t>ผู้จะขาย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ในฐานะผู้ถือหุ้นใหญ่ของบริษัท ดับบลิวซีไอ โฮลด</w:t>
      </w:r>
      <w:proofErr w:type="spellStart"/>
      <w:r w:rsidRPr="00C57E9F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 จำกัด </w:t>
      </w:r>
      <w:r w:rsidRPr="00C57E9F">
        <w:rPr>
          <w:rFonts w:ascii="Browallia New" w:hAnsi="Browallia New" w:cs="Browallia New" w:hint="cs"/>
          <w:sz w:val="28"/>
          <w:szCs w:val="28"/>
        </w:rPr>
        <w:t>(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C57E9F">
        <w:rPr>
          <w:rFonts w:ascii="Browallia New" w:hAnsi="Browallia New" w:cs="Browallia New" w:hint="cs"/>
          <w:sz w:val="28"/>
          <w:szCs w:val="28"/>
        </w:rPr>
        <w:t xml:space="preserve">) </w:t>
      </w:r>
      <w:r w:rsidRPr="00C57E9F">
        <w:rPr>
          <w:rFonts w:ascii="Browallia New" w:hAnsi="Browallia New" w:cs="Browallia New"/>
          <w:sz w:val="28"/>
          <w:szCs w:val="28"/>
          <w:cs/>
        </w:rPr>
        <w:t>ตกลงจะพิจารณา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ดำเนินการให้บริษัทย่อยชำระหนี้ให้แก่บริษัทไม่ต่ำกว่า</w:t>
      </w:r>
      <w:r w:rsidR="00CC5CB1" w:rsidRPr="00C57E9F">
        <w:rPr>
          <w:rFonts w:ascii="Browallia New" w:hAnsi="Browallia New" w:cs="Browallia New"/>
          <w:sz w:val="28"/>
          <w:szCs w:val="28"/>
        </w:rPr>
        <w:t xml:space="preserve"> 100.0 </w:t>
      </w:r>
      <w:r w:rsidRPr="00C57E9F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CC5CB1" w:rsidRPr="00C57E9F">
        <w:rPr>
          <w:rFonts w:ascii="Browallia New" w:hAnsi="Browallia New" w:cs="Browallia New" w:hint="cs"/>
          <w:sz w:val="28"/>
          <w:szCs w:val="28"/>
          <w:cs/>
        </w:rPr>
        <w:t>บ</w:t>
      </w:r>
      <w:r w:rsidRPr="00C57E9F">
        <w:rPr>
          <w:rFonts w:ascii="Browallia New" w:hAnsi="Browallia New" w:cs="Browallia New" w:hint="cs"/>
          <w:sz w:val="28"/>
          <w:szCs w:val="28"/>
          <w:cs/>
        </w:rPr>
        <w:t xml:space="preserve">าท สำหรับหนี้ส่วนที่เหลือจะพิจารณาแปลงหนี้เป็นทุน  </w:t>
      </w:r>
    </w:p>
    <w:p w14:paraId="57F6015C" w14:textId="6CE87423" w:rsidR="004A1A60" w:rsidRPr="00C57E9F" w:rsidRDefault="004A1A60" w:rsidP="00520C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9DC9E9D" w14:textId="13815B05" w:rsidR="00645126" w:rsidRPr="00C57E9F" w:rsidRDefault="00645126" w:rsidP="009D51A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7E9F">
        <w:rPr>
          <w:rFonts w:ascii="Browallia New" w:hAnsi="Browallia New" w:cs="Browallia New"/>
          <w:sz w:val="28"/>
          <w:szCs w:val="28"/>
          <w:u w:val="single"/>
          <w:cs/>
        </w:rPr>
        <w:t>การ</w:t>
      </w: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อน</w:t>
      </w:r>
      <w:r w:rsidR="00B76497"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ุ</w:t>
      </w:r>
      <w:r w:rsidRPr="00C57E9F">
        <w:rPr>
          <w:rFonts w:ascii="Browallia New" w:hAnsi="Browallia New" w:cs="Browallia New" w:hint="cs"/>
          <w:sz w:val="28"/>
          <w:szCs w:val="28"/>
          <w:u w:val="single"/>
          <w:cs/>
        </w:rPr>
        <w:t>มัติงบการเงิน</w:t>
      </w:r>
    </w:p>
    <w:p w14:paraId="1FBDE21D" w14:textId="77777777" w:rsidR="00645126" w:rsidRPr="00C57E9F" w:rsidRDefault="00645126" w:rsidP="007F004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F9AD1E3" w14:textId="03969F7C" w:rsidR="005753E0" w:rsidRPr="006E6C6C" w:rsidRDefault="00645126" w:rsidP="00572B8C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7E9F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งบการเงินนี้ได้รับอนุมัติจากคณะกรรมการของบริษัทแล้ว เมื่อวันที่</w:t>
      </w:r>
      <w:r w:rsidRPr="00C57E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139AC" w:rsidRPr="00C57E9F">
        <w:rPr>
          <w:rFonts w:ascii="Browallia New" w:hAnsi="Browallia New" w:cs="Browallia New"/>
          <w:sz w:val="28"/>
          <w:szCs w:val="28"/>
          <w:lang w:val="en-GB"/>
        </w:rPr>
        <w:t>4</w:t>
      </w:r>
      <w:r w:rsidR="0033146B" w:rsidRPr="00C57E9F">
        <w:rPr>
          <w:rFonts w:ascii="Browallia New" w:hAnsi="Browallia New" w:cs="Browallia New"/>
          <w:sz w:val="28"/>
          <w:szCs w:val="28"/>
        </w:rPr>
        <w:t xml:space="preserve"> </w:t>
      </w:r>
      <w:r w:rsidR="00C40908" w:rsidRPr="00C57E9F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33146B" w:rsidRPr="00C57E9F">
        <w:rPr>
          <w:rFonts w:ascii="Browallia New" w:hAnsi="Browallia New" w:cs="Browallia New"/>
          <w:sz w:val="28"/>
          <w:szCs w:val="28"/>
        </w:rPr>
        <w:t xml:space="preserve"> 2563</w:t>
      </w:r>
    </w:p>
    <w:sectPr w:rsidR="005753E0" w:rsidRPr="006E6C6C" w:rsidSect="002439F2">
      <w:headerReference w:type="default" r:id="rId17"/>
      <w:footerReference w:type="default" r:id="rId18"/>
      <w:pgSz w:w="11909" w:h="16834" w:code="9"/>
      <w:pgMar w:top="1530" w:right="1019" w:bottom="1259" w:left="1531" w:header="720" w:footer="2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62A17" w14:textId="77777777" w:rsidR="00352DB2" w:rsidRDefault="00352DB2">
      <w:r>
        <w:separator/>
      </w:r>
    </w:p>
  </w:endnote>
  <w:endnote w:type="continuationSeparator" w:id="0">
    <w:p w14:paraId="7E8E3BE0" w14:textId="77777777" w:rsidR="00352DB2" w:rsidRDefault="0035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1C78F" w14:textId="77777777" w:rsidR="005B5430" w:rsidRDefault="005B5430">
    <w:pPr>
      <w:pStyle w:val="Footer"/>
      <w:framePr w:wrap="around" w:vAnchor="text" w:hAnchor="margin" w:xAlign="right" w:y="1"/>
      <w:rPr>
        <w:rStyle w:val="PageNumber"/>
      </w:rPr>
    </w:pPr>
  </w:p>
  <w:p w14:paraId="1091B1D0" w14:textId="75813ABB" w:rsidR="005B5430" w:rsidRDefault="005B5430" w:rsidP="00804F76">
    <w:pPr>
      <w:pStyle w:val="CharCharCharCharCharCharCharCharCharCharCharCharCharCharCharCharCharCharChar"/>
      <w:tabs>
        <w:tab w:val="right" w:pos="927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36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405F2B84" w14:textId="77777777" w:rsidR="005B5430" w:rsidRPr="00145EC5" w:rsidRDefault="005B5430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DFEA" w14:textId="41CBA6AD" w:rsidR="005B5430" w:rsidRDefault="005B5430" w:rsidP="009D29A6">
    <w:pPr>
      <w:pStyle w:val="CharCharCharCharCharCharCharCharCharCharCharCharCharCharCharCharCharCharChar"/>
      <w:tabs>
        <w:tab w:val="left" w:pos="450"/>
        <w:tab w:val="left" w:pos="8880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63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2D9A9D7E" w14:textId="1D27A931" w:rsidR="005B5430" w:rsidRPr="006F0A8F" w:rsidRDefault="005B5430" w:rsidP="005F0FFD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  <w:r>
      <w:rPr>
        <w:rStyle w:val="PageNumber"/>
        <w:rFonts w:ascii="Angsana New" w:hAnsi="Angsana New"/>
        <w:sz w:val="30"/>
        <w:szCs w:val="30"/>
      </w:rPr>
      <w:tab/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A7A23" w14:textId="77777777" w:rsidR="005B5430" w:rsidRDefault="005B5430">
    <w:pPr>
      <w:pStyle w:val="Footer"/>
      <w:framePr w:wrap="around" w:vAnchor="text" w:hAnchor="margin" w:xAlign="right" w:y="1"/>
      <w:rPr>
        <w:rStyle w:val="PageNumber"/>
      </w:rPr>
    </w:pPr>
  </w:p>
  <w:p w14:paraId="14786D08" w14:textId="2905781F" w:rsidR="005B5430" w:rsidRDefault="005B5430" w:rsidP="00241579">
    <w:pPr>
      <w:pStyle w:val="CharCharCharCharCharCharCharCharCharCharCharCharCharCharCharCharCharCharChar"/>
      <w:tabs>
        <w:tab w:val="left" w:pos="8640"/>
      </w:tabs>
      <w:spacing w:after="0" w:line="240" w:lineRule="auto"/>
      <w:ind w:left="706" w:right="-444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40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02A6FCBE" w14:textId="2C4388E1" w:rsidR="005B5430" w:rsidRPr="00145EC5" w:rsidRDefault="005B5430" w:rsidP="007A7B66">
    <w:pPr>
      <w:pStyle w:val="CharCharCharCharCharCharCharCharCharCharCharCharCharCharCharCharCharCharChar"/>
      <w:tabs>
        <w:tab w:val="left" w:pos="8640"/>
      </w:tabs>
      <w:spacing w:after="0" w:line="240" w:lineRule="auto"/>
      <w:ind w:left="706" w:right="-444"/>
      <w:rPr>
        <w:rFonts w:ascii="Browallia New" w:hAnsi="Browallia New" w:cs="Browallia New"/>
        <w:sz w:val="28"/>
        <w:szCs w:val="28"/>
        <w:rtl/>
        <w:cs/>
      </w:rPr>
    </w:pPr>
    <w:r>
      <w:rPr>
        <w:rFonts w:ascii="Browallia New" w:hAnsi="Browallia New" w:cs="Browallia New" w:hint="cs"/>
        <w:sz w:val="28"/>
        <w:szCs w:val="28"/>
        <w:rtl/>
        <w:cs/>
      </w:rPr>
      <w:t>(                                            )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  <w:t xml:space="preserve"> 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F4421" w14:textId="77777777" w:rsidR="005B5430" w:rsidRDefault="005B5430">
    <w:pPr>
      <w:pStyle w:val="Footer"/>
      <w:framePr w:wrap="around" w:vAnchor="text" w:hAnchor="margin" w:xAlign="right" w:y="1"/>
      <w:rPr>
        <w:rStyle w:val="PageNumber"/>
      </w:rPr>
    </w:pPr>
  </w:p>
  <w:p w14:paraId="4B6584B3" w14:textId="50A5B6C0" w:rsidR="005B5430" w:rsidRDefault="005B5430" w:rsidP="002E0B6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62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0A09149" w14:textId="77777777" w:rsidR="005B5430" w:rsidRPr="00145EC5" w:rsidRDefault="005B5430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3424" w14:textId="77777777" w:rsidR="005B5430" w:rsidRDefault="005B5430">
    <w:pPr>
      <w:pStyle w:val="Footer"/>
      <w:framePr w:wrap="around" w:vAnchor="text" w:hAnchor="margin" w:xAlign="right" w:y="1"/>
      <w:rPr>
        <w:rStyle w:val="PageNumber"/>
      </w:rPr>
    </w:pPr>
  </w:p>
  <w:p w14:paraId="11E825C4" w14:textId="16994114" w:rsidR="005B5430" w:rsidRDefault="005B5430" w:rsidP="00FF5A64">
    <w:pPr>
      <w:pStyle w:val="CharCharCharCharCharCharCharCharCharCharCharCharCharCharCharCharCharCharChar"/>
      <w:tabs>
        <w:tab w:val="left" w:pos="450"/>
        <w:tab w:val="left" w:pos="9012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64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1FD9E22" w14:textId="77777777" w:rsidR="005B5430" w:rsidRPr="00145EC5" w:rsidRDefault="005B5430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A1AF9" w14:textId="77777777" w:rsidR="005B5430" w:rsidRDefault="005B5430">
    <w:pPr>
      <w:pStyle w:val="Footer"/>
      <w:framePr w:wrap="around" w:vAnchor="text" w:hAnchor="margin" w:xAlign="right" w:y="1"/>
      <w:rPr>
        <w:rStyle w:val="PageNumber"/>
      </w:rPr>
    </w:pPr>
  </w:p>
  <w:p w14:paraId="60497E19" w14:textId="1B239C68" w:rsidR="005B5430" w:rsidRDefault="005B5430" w:rsidP="00107A80">
    <w:pPr>
      <w:pStyle w:val="CharCharCharCharCharCharCharCharCharCharCharCharCharCharCharCharCharCharChar"/>
      <w:tabs>
        <w:tab w:val="left" w:pos="450"/>
        <w:tab w:val="right" w:pos="9360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68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7E777565" w14:textId="77777777" w:rsidR="005B5430" w:rsidRPr="00145EC5" w:rsidRDefault="005B5430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654B0" w14:textId="77777777" w:rsidR="00352DB2" w:rsidRDefault="00352DB2">
      <w:r>
        <w:separator/>
      </w:r>
    </w:p>
  </w:footnote>
  <w:footnote w:type="continuationSeparator" w:id="0">
    <w:p w14:paraId="46C03626" w14:textId="77777777" w:rsidR="00352DB2" w:rsidRDefault="00352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96547" w14:textId="77777777" w:rsidR="005B5430" w:rsidRDefault="005B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82B46" w14:textId="77777777" w:rsidR="005B5430" w:rsidRDefault="005B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682FB7"/>
    <w:multiLevelType w:val="multilevel"/>
    <w:tmpl w:val="6A02687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A980964"/>
    <w:multiLevelType w:val="multilevel"/>
    <w:tmpl w:val="FB3A8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2" w15:restartNumberingAfterBreak="0">
    <w:nsid w:val="17BE10E8"/>
    <w:multiLevelType w:val="multilevel"/>
    <w:tmpl w:val="81D8E2CC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18D01072"/>
    <w:multiLevelType w:val="hybridMultilevel"/>
    <w:tmpl w:val="2BAE3AF0"/>
    <w:lvl w:ilvl="0" w:tplc="85685326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4" w15:restartNumberingAfterBreak="0">
    <w:nsid w:val="1C187CB4"/>
    <w:multiLevelType w:val="hybridMultilevel"/>
    <w:tmpl w:val="8F621DB8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8C11DB"/>
    <w:multiLevelType w:val="multilevel"/>
    <w:tmpl w:val="3FC60BE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B78D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96E20"/>
    <w:multiLevelType w:val="multilevel"/>
    <w:tmpl w:val="7D84979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26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BAE0DAB"/>
    <w:multiLevelType w:val="hybridMultilevel"/>
    <w:tmpl w:val="F1DC0A0A"/>
    <w:lvl w:ilvl="0" w:tplc="15E4547E">
      <w:start w:val="1"/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1352D2B"/>
    <w:multiLevelType w:val="multilevel"/>
    <w:tmpl w:val="FC66724C"/>
    <w:lvl w:ilvl="0">
      <w:start w:val="4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20544CD"/>
    <w:multiLevelType w:val="hybridMultilevel"/>
    <w:tmpl w:val="8E28FD3A"/>
    <w:lvl w:ilvl="0" w:tplc="80DE69EA">
      <w:start w:val="1"/>
      <w:numFmt w:val="decimal"/>
      <w:lvlText w:val="41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1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575946E9"/>
    <w:multiLevelType w:val="multilevel"/>
    <w:tmpl w:val="1CF66B30"/>
    <w:lvl w:ilvl="0">
      <w:start w:val="4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8004071"/>
    <w:multiLevelType w:val="multilevel"/>
    <w:tmpl w:val="BB427F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4" w15:restartNumberingAfterBreak="0">
    <w:nsid w:val="5CC65C33"/>
    <w:multiLevelType w:val="multilevel"/>
    <w:tmpl w:val="31027E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36" w15:restartNumberingAfterBreak="0">
    <w:nsid w:val="5E3F4E86"/>
    <w:multiLevelType w:val="hybridMultilevel"/>
    <w:tmpl w:val="8E28FD3A"/>
    <w:lvl w:ilvl="0" w:tplc="80DE69EA">
      <w:start w:val="1"/>
      <w:numFmt w:val="decimal"/>
      <w:lvlText w:val="41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27ED8"/>
    <w:multiLevelType w:val="multilevel"/>
    <w:tmpl w:val="27A8B3B2"/>
    <w:lvl w:ilvl="0">
      <w:start w:val="4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5151253"/>
    <w:multiLevelType w:val="hybridMultilevel"/>
    <w:tmpl w:val="3E5CA9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77686C"/>
    <w:multiLevelType w:val="hybridMultilevel"/>
    <w:tmpl w:val="FDD207CC"/>
    <w:lvl w:ilvl="0" w:tplc="9A649EB2">
      <w:start w:val="1"/>
      <w:numFmt w:val="decimal"/>
      <w:lvlText w:val="(%1)"/>
      <w:lvlJc w:val="left"/>
      <w:pPr>
        <w:ind w:left="1146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8176149E">
      <w:numFmt w:val="bullet"/>
      <w:lvlText w:val="-"/>
      <w:lvlJc w:val="left"/>
      <w:pPr>
        <w:ind w:left="1866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3048DA"/>
    <w:multiLevelType w:val="multilevel"/>
    <w:tmpl w:val="1C2AEF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726A27C3"/>
    <w:multiLevelType w:val="hybridMultilevel"/>
    <w:tmpl w:val="262498D6"/>
    <w:lvl w:ilvl="0" w:tplc="3536B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33C48"/>
    <w:multiLevelType w:val="hybridMultilevel"/>
    <w:tmpl w:val="A348A8A8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6" w15:restartNumberingAfterBreak="0">
    <w:nsid w:val="7EB527E0"/>
    <w:multiLevelType w:val="multilevel"/>
    <w:tmpl w:val="82BA7B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39"/>
  </w:num>
  <w:num w:numId="14">
    <w:abstractNumId w:val="17"/>
  </w:num>
  <w:num w:numId="15">
    <w:abstractNumId w:val="24"/>
  </w:num>
  <w:num w:numId="16">
    <w:abstractNumId w:val="42"/>
  </w:num>
  <w:num w:numId="17">
    <w:abstractNumId w:val="11"/>
  </w:num>
  <w:num w:numId="18">
    <w:abstractNumId w:val="25"/>
  </w:num>
  <w:num w:numId="19">
    <w:abstractNumId w:val="33"/>
  </w:num>
  <w:num w:numId="20">
    <w:abstractNumId w:val="34"/>
  </w:num>
  <w:num w:numId="21">
    <w:abstractNumId w:val="30"/>
  </w:num>
  <w:num w:numId="22">
    <w:abstractNumId w:val="44"/>
  </w:num>
  <w:num w:numId="23">
    <w:abstractNumId w:val="18"/>
  </w:num>
  <w:num w:numId="24">
    <w:abstractNumId w:val="31"/>
  </w:num>
  <w:num w:numId="25">
    <w:abstractNumId w:val="21"/>
  </w:num>
  <w:num w:numId="26">
    <w:abstractNumId w:val="22"/>
  </w:num>
  <w:num w:numId="27">
    <w:abstractNumId w:val="26"/>
  </w:num>
  <w:num w:numId="28">
    <w:abstractNumId w:val="4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40"/>
  </w:num>
  <w:num w:numId="32">
    <w:abstractNumId w:val="43"/>
  </w:num>
  <w:num w:numId="33">
    <w:abstractNumId w:val="16"/>
  </w:num>
  <w:num w:numId="34">
    <w:abstractNumId w:val="12"/>
  </w:num>
  <w:num w:numId="35">
    <w:abstractNumId w:val="13"/>
  </w:num>
  <w:num w:numId="36">
    <w:abstractNumId w:val="45"/>
  </w:num>
  <w:num w:numId="37">
    <w:abstractNumId w:val="10"/>
  </w:num>
  <w:num w:numId="38">
    <w:abstractNumId w:val="36"/>
  </w:num>
  <w:num w:numId="39">
    <w:abstractNumId w:val="41"/>
  </w:num>
  <w:num w:numId="40">
    <w:abstractNumId w:val="27"/>
  </w:num>
  <w:num w:numId="41">
    <w:abstractNumId w:val="38"/>
  </w:num>
  <w:num w:numId="42">
    <w:abstractNumId w:val="14"/>
  </w:num>
  <w:num w:numId="43">
    <w:abstractNumId w:val="28"/>
  </w:num>
  <w:num w:numId="44">
    <w:abstractNumId w:val="37"/>
  </w:num>
  <w:num w:numId="45">
    <w:abstractNumId w:val="29"/>
  </w:num>
  <w:num w:numId="46">
    <w:abstractNumId w:val="35"/>
  </w:num>
  <w:num w:numId="47">
    <w:abstractNumId w:val="19"/>
  </w:num>
  <w:num w:numId="48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63B"/>
    <w:rsid w:val="000006B0"/>
    <w:rsid w:val="00000AC9"/>
    <w:rsid w:val="00000BF1"/>
    <w:rsid w:val="0000147C"/>
    <w:rsid w:val="000016F4"/>
    <w:rsid w:val="00001D67"/>
    <w:rsid w:val="00002B5A"/>
    <w:rsid w:val="00002ECA"/>
    <w:rsid w:val="00003061"/>
    <w:rsid w:val="0000366C"/>
    <w:rsid w:val="000038E7"/>
    <w:rsid w:val="00003942"/>
    <w:rsid w:val="00003C2C"/>
    <w:rsid w:val="00003C35"/>
    <w:rsid w:val="00003EB5"/>
    <w:rsid w:val="0000408D"/>
    <w:rsid w:val="000041CA"/>
    <w:rsid w:val="000045E5"/>
    <w:rsid w:val="00004E04"/>
    <w:rsid w:val="00005C60"/>
    <w:rsid w:val="00005E78"/>
    <w:rsid w:val="0000603F"/>
    <w:rsid w:val="00006056"/>
    <w:rsid w:val="000061B2"/>
    <w:rsid w:val="00006C77"/>
    <w:rsid w:val="00007036"/>
    <w:rsid w:val="00007AC8"/>
    <w:rsid w:val="0001083F"/>
    <w:rsid w:val="00010945"/>
    <w:rsid w:val="00010B43"/>
    <w:rsid w:val="00010BB6"/>
    <w:rsid w:val="00010CDE"/>
    <w:rsid w:val="00010EAF"/>
    <w:rsid w:val="000111BE"/>
    <w:rsid w:val="00011278"/>
    <w:rsid w:val="000112CB"/>
    <w:rsid w:val="00011FFD"/>
    <w:rsid w:val="000124E8"/>
    <w:rsid w:val="00012810"/>
    <w:rsid w:val="00012983"/>
    <w:rsid w:val="000129E1"/>
    <w:rsid w:val="00012C4C"/>
    <w:rsid w:val="00012D47"/>
    <w:rsid w:val="0001389A"/>
    <w:rsid w:val="000139AC"/>
    <w:rsid w:val="00013A8C"/>
    <w:rsid w:val="00013F8B"/>
    <w:rsid w:val="00014290"/>
    <w:rsid w:val="00014412"/>
    <w:rsid w:val="000144C8"/>
    <w:rsid w:val="00014765"/>
    <w:rsid w:val="0001480A"/>
    <w:rsid w:val="00014CFE"/>
    <w:rsid w:val="00014F9C"/>
    <w:rsid w:val="000151E2"/>
    <w:rsid w:val="00015281"/>
    <w:rsid w:val="000153ED"/>
    <w:rsid w:val="000159D6"/>
    <w:rsid w:val="00015D57"/>
    <w:rsid w:val="00015EA1"/>
    <w:rsid w:val="00016408"/>
    <w:rsid w:val="000164F7"/>
    <w:rsid w:val="00016581"/>
    <w:rsid w:val="00016753"/>
    <w:rsid w:val="000167E8"/>
    <w:rsid w:val="000168B9"/>
    <w:rsid w:val="00017176"/>
    <w:rsid w:val="00020078"/>
    <w:rsid w:val="00020883"/>
    <w:rsid w:val="00020963"/>
    <w:rsid w:val="00020983"/>
    <w:rsid w:val="00020C1A"/>
    <w:rsid w:val="00020D0D"/>
    <w:rsid w:val="00021878"/>
    <w:rsid w:val="000218F8"/>
    <w:rsid w:val="00021A13"/>
    <w:rsid w:val="00021BD9"/>
    <w:rsid w:val="00022012"/>
    <w:rsid w:val="000222DB"/>
    <w:rsid w:val="0002246A"/>
    <w:rsid w:val="00022B04"/>
    <w:rsid w:val="00022EBB"/>
    <w:rsid w:val="0002372E"/>
    <w:rsid w:val="00023D7B"/>
    <w:rsid w:val="00023EE4"/>
    <w:rsid w:val="00023F64"/>
    <w:rsid w:val="000240FC"/>
    <w:rsid w:val="0002414B"/>
    <w:rsid w:val="000248A4"/>
    <w:rsid w:val="0002491D"/>
    <w:rsid w:val="0002497D"/>
    <w:rsid w:val="000251FD"/>
    <w:rsid w:val="00025424"/>
    <w:rsid w:val="00025535"/>
    <w:rsid w:val="000256CC"/>
    <w:rsid w:val="00025742"/>
    <w:rsid w:val="0002628F"/>
    <w:rsid w:val="00026699"/>
    <w:rsid w:val="0002674C"/>
    <w:rsid w:val="00026876"/>
    <w:rsid w:val="000269AF"/>
    <w:rsid w:val="00026C00"/>
    <w:rsid w:val="00026ECF"/>
    <w:rsid w:val="0002725E"/>
    <w:rsid w:val="00027601"/>
    <w:rsid w:val="0002791A"/>
    <w:rsid w:val="00027BD0"/>
    <w:rsid w:val="00027D78"/>
    <w:rsid w:val="00027F50"/>
    <w:rsid w:val="00030399"/>
    <w:rsid w:val="0003045E"/>
    <w:rsid w:val="0003052A"/>
    <w:rsid w:val="000306E1"/>
    <w:rsid w:val="0003092B"/>
    <w:rsid w:val="0003131C"/>
    <w:rsid w:val="00031515"/>
    <w:rsid w:val="000316C2"/>
    <w:rsid w:val="000319B6"/>
    <w:rsid w:val="00031DCF"/>
    <w:rsid w:val="00031F04"/>
    <w:rsid w:val="000323C1"/>
    <w:rsid w:val="0003251D"/>
    <w:rsid w:val="00032547"/>
    <w:rsid w:val="00032846"/>
    <w:rsid w:val="00032A15"/>
    <w:rsid w:val="00033413"/>
    <w:rsid w:val="00033520"/>
    <w:rsid w:val="000337BA"/>
    <w:rsid w:val="00033BCA"/>
    <w:rsid w:val="00033EEA"/>
    <w:rsid w:val="00034353"/>
    <w:rsid w:val="0003438E"/>
    <w:rsid w:val="00034532"/>
    <w:rsid w:val="00034874"/>
    <w:rsid w:val="00034AA4"/>
    <w:rsid w:val="00034BB0"/>
    <w:rsid w:val="00034FA2"/>
    <w:rsid w:val="00035BCC"/>
    <w:rsid w:val="00035E27"/>
    <w:rsid w:val="00036F5A"/>
    <w:rsid w:val="000379C5"/>
    <w:rsid w:val="00037A0A"/>
    <w:rsid w:val="00037C89"/>
    <w:rsid w:val="00037CC6"/>
    <w:rsid w:val="00037E95"/>
    <w:rsid w:val="000400A1"/>
    <w:rsid w:val="0004093C"/>
    <w:rsid w:val="000409E8"/>
    <w:rsid w:val="00040C85"/>
    <w:rsid w:val="00040CE2"/>
    <w:rsid w:val="00041041"/>
    <w:rsid w:val="0004127D"/>
    <w:rsid w:val="00041684"/>
    <w:rsid w:val="00041875"/>
    <w:rsid w:val="0004286D"/>
    <w:rsid w:val="00042A8A"/>
    <w:rsid w:val="00042A98"/>
    <w:rsid w:val="00043BFC"/>
    <w:rsid w:val="0004419C"/>
    <w:rsid w:val="00044330"/>
    <w:rsid w:val="000445FB"/>
    <w:rsid w:val="0004468D"/>
    <w:rsid w:val="0004485C"/>
    <w:rsid w:val="00044C07"/>
    <w:rsid w:val="00044D6A"/>
    <w:rsid w:val="0004526E"/>
    <w:rsid w:val="000459DE"/>
    <w:rsid w:val="00046042"/>
    <w:rsid w:val="000461A9"/>
    <w:rsid w:val="00046538"/>
    <w:rsid w:val="0004667D"/>
    <w:rsid w:val="00046B63"/>
    <w:rsid w:val="000472E4"/>
    <w:rsid w:val="000476AC"/>
    <w:rsid w:val="00047C47"/>
    <w:rsid w:val="00047CD9"/>
    <w:rsid w:val="00047DEF"/>
    <w:rsid w:val="00047E9A"/>
    <w:rsid w:val="00047F33"/>
    <w:rsid w:val="00050ADF"/>
    <w:rsid w:val="00050CE9"/>
    <w:rsid w:val="00050EA4"/>
    <w:rsid w:val="00050F55"/>
    <w:rsid w:val="000511D6"/>
    <w:rsid w:val="0005136B"/>
    <w:rsid w:val="0005196D"/>
    <w:rsid w:val="00052412"/>
    <w:rsid w:val="0005299F"/>
    <w:rsid w:val="00052CF0"/>
    <w:rsid w:val="00053581"/>
    <w:rsid w:val="000535BC"/>
    <w:rsid w:val="000537A6"/>
    <w:rsid w:val="0005458C"/>
    <w:rsid w:val="00054986"/>
    <w:rsid w:val="00055180"/>
    <w:rsid w:val="0005523F"/>
    <w:rsid w:val="00055267"/>
    <w:rsid w:val="000555F4"/>
    <w:rsid w:val="00055F6C"/>
    <w:rsid w:val="000563AF"/>
    <w:rsid w:val="0005694A"/>
    <w:rsid w:val="00056BCC"/>
    <w:rsid w:val="0005739A"/>
    <w:rsid w:val="000574CD"/>
    <w:rsid w:val="00057AF7"/>
    <w:rsid w:val="00057E79"/>
    <w:rsid w:val="00060354"/>
    <w:rsid w:val="000608AE"/>
    <w:rsid w:val="000609D2"/>
    <w:rsid w:val="00060B5D"/>
    <w:rsid w:val="00060BF1"/>
    <w:rsid w:val="00061182"/>
    <w:rsid w:val="00061A5C"/>
    <w:rsid w:val="00061CAC"/>
    <w:rsid w:val="00061F80"/>
    <w:rsid w:val="00062592"/>
    <w:rsid w:val="000626AA"/>
    <w:rsid w:val="000628DF"/>
    <w:rsid w:val="00063338"/>
    <w:rsid w:val="0006334F"/>
    <w:rsid w:val="000637F0"/>
    <w:rsid w:val="00064050"/>
    <w:rsid w:val="00064697"/>
    <w:rsid w:val="00064E34"/>
    <w:rsid w:val="000655F4"/>
    <w:rsid w:val="00065801"/>
    <w:rsid w:val="00065867"/>
    <w:rsid w:val="00065A7D"/>
    <w:rsid w:val="00065C02"/>
    <w:rsid w:val="00065EB7"/>
    <w:rsid w:val="0006609B"/>
    <w:rsid w:val="00066992"/>
    <w:rsid w:val="00066A3B"/>
    <w:rsid w:val="00067002"/>
    <w:rsid w:val="000670FD"/>
    <w:rsid w:val="000673BE"/>
    <w:rsid w:val="00067CA9"/>
    <w:rsid w:val="00067CFA"/>
    <w:rsid w:val="00067DAC"/>
    <w:rsid w:val="00070329"/>
    <w:rsid w:val="000708B9"/>
    <w:rsid w:val="0007164B"/>
    <w:rsid w:val="00071894"/>
    <w:rsid w:val="00071B9B"/>
    <w:rsid w:val="00072569"/>
    <w:rsid w:val="00072EA1"/>
    <w:rsid w:val="000733D0"/>
    <w:rsid w:val="000738BC"/>
    <w:rsid w:val="00073A95"/>
    <w:rsid w:val="00073FD1"/>
    <w:rsid w:val="0007426A"/>
    <w:rsid w:val="00074A29"/>
    <w:rsid w:val="00074C23"/>
    <w:rsid w:val="00075228"/>
    <w:rsid w:val="00075271"/>
    <w:rsid w:val="000755C1"/>
    <w:rsid w:val="00075676"/>
    <w:rsid w:val="00075BF4"/>
    <w:rsid w:val="00075E53"/>
    <w:rsid w:val="0007658E"/>
    <w:rsid w:val="000766FA"/>
    <w:rsid w:val="00076CEE"/>
    <w:rsid w:val="00076D8F"/>
    <w:rsid w:val="00076E0C"/>
    <w:rsid w:val="000771A0"/>
    <w:rsid w:val="0007750A"/>
    <w:rsid w:val="00077BDA"/>
    <w:rsid w:val="000801CD"/>
    <w:rsid w:val="00080732"/>
    <w:rsid w:val="00080742"/>
    <w:rsid w:val="00080A2C"/>
    <w:rsid w:val="00080A4C"/>
    <w:rsid w:val="00080C94"/>
    <w:rsid w:val="00081375"/>
    <w:rsid w:val="00081509"/>
    <w:rsid w:val="0008154D"/>
    <w:rsid w:val="000817CC"/>
    <w:rsid w:val="00081923"/>
    <w:rsid w:val="00081B06"/>
    <w:rsid w:val="00081BDC"/>
    <w:rsid w:val="00081E54"/>
    <w:rsid w:val="000820E3"/>
    <w:rsid w:val="00082197"/>
    <w:rsid w:val="00082889"/>
    <w:rsid w:val="00083198"/>
    <w:rsid w:val="000832C1"/>
    <w:rsid w:val="000832D7"/>
    <w:rsid w:val="000832FE"/>
    <w:rsid w:val="000839C3"/>
    <w:rsid w:val="000840AD"/>
    <w:rsid w:val="00084453"/>
    <w:rsid w:val="00084843"/>
    <w:rsid w:val="000848AC"/>
    <w:rsid w:val="000848CA"/>
    <w:rsid w:val="00084E2C"/>
    <w:rsid w:val="00084FE2"/>
    <w:rsid w:val="00085824"/>
    <w:rsid w:val="00086588"/>
    <w:rsid w:val="00086B2B"/>
    <w:rsid w:val="00086BCE"/>
    <w:rsid w:val="00086C59"/>
    <w:rsid w:val="000870DB"/>
    <w:rsid w:val="0008737E"/>
    <w:rsid w:val="0008794A"/>
    <w:rsid w:val="00087DDC"/>
    <w:rsid w:val="00087DF5"/>
    <w:rsid w:val="00090146"/>
    <w:rsid w:val="000901EE"/>
    <w:rsid w:val="00090340"/>
    <w:rsid w:val="0009086E"/>
    <w:rsid w:val="000909D9"/>
    <w:rsid w:val="00090AD7"/>
    <w:rsid w:val="00091036"/>
    <w:rsid w:val="0009128E"/>
    <w:rsid w:val="000912AA"/>
    <w:rsid w:val="000912E0"/>
    <w:rsid w:val="000912EA"/>
    <w:rsid w:val="000915B7"/>
    <w:rsid w:val="00091FEE"/>
    <w:rsid w:val="00092358"/>
    <w:rsid w:val="00092399"/>
    <w:rsid w:val="00092538"/>
    <w:rsid w:val="000926DB"/>
    <w:rsid w:val="0009275A"/>
    <w:rsid w:val="00092CA7"/>
    <w:rsid w:val="00092F77"/>
    <w:rsid w:val="000930D6"/>
    <w:rsid w:val="0009360A"/>
    <w:rsid w:val="00093B46"/>
    <w:rsid w:val="00093B4C"/>
    <w:rsid w:val="00094002"/>
    <w:rsid w:val="0009487D"/>
    <w:rsid w:val="000949AE"/>
    <w:rsid w:val="00094BA8"/>
    <w:rsid w:val="00094CD4"/>
    <w:rsid w:val="00094E33"/>
    <w:rsid w:val="00094EF9"/>
    <w:rsid w:val="00094FB6"/>
    <w:rsid w:val="00095101"/>
    <w:rsid w:val="00095132"/>
    <w:rsid w:val="000952AE"/>
    <w:rsid w:val="000952E6"/>
    <w:rsid w:val="000958B3"/>
    <w:rsid w:val="000959AA"/>
    <w:rsid w:val="00095A3C"/>
    <w:rsid w:val="0009609D"/>
    <w:rsid w:val="000968F3"/>
    <w:rsid w:val="00096930"/>
    <w:rsid w:val="0009695A"/>
    <w:rsid w:val="00097A21"/>
    <w:rsid w:val="00097B56"/>
    <w:rsid w:val="00097DC8"/>
    <w:rsid w:val="000A00B8"/>
    <w:rsid w:val="000A09B7"/>
    <w:rsid w:val="000A0D48"/>
    <w:rsid w:val="000A0ED9"/>
    <w:rsid w:val="000A11C7"/>
    <w:rsid w:val="000A125F"/>
    <w:rsid w:val="000A149C"/>
    <w:rsid w:val="000A15D9"/>
    <w:rsid w:val="000A17B5"/>
    <w:rsid w:val="000A17D5"/>
    <w:rsid w:val="000A1841"/>
    <w:rsid w:val="000A1A61"/>
    <w:rsid w:val="000A1BEE"/>
    <w:rsid w:val="000A1DC7"/>
    <w:rsid w:val="000A22A0"/>
    <w:rsid w:val="000A25F2"/>
    <w:rsid w:val="000A2C48"/>
    <w:rsid w:val="000A31B2"/>
    <w:rsid w:val="000A31B6"/>
    <w:rsid w:val="000A3283"/>
    <w:rsid w:val="000A37F5"/>
    <w:rsid w:val="000A3A2E"/>
    <w:rsid w:val="000A3ABB"/>
    <w:rsid w:val="000A3EA9"/>
    <w:rsid w:val="000A4623"/>
    <w:rsid w:val="000A4A4D"/>
    <w:rsid w:val="000A4C73"/>
    <w:rsid w:val="000A552F"/>
    <w:rsid w:val="000A55E8"/>
    <w:rsid w:val="000A5EDD"/>
    <w:rsid w:val="000A5FBD"/>
    <w:rsid w:val="000A6374"/>
    <w:rsid w:val="000A6859"/>
    <w:rsid w:val="000A68D6"/>
    <w:rsid w:val="000A6D74"/>
    <w:rsid w:val="000A7222"/>
    <w:rsid w:val="000A72CD"/>
    <w:rsid w:val="000A75AF"/>
    <w:rsid w:val="000B0C57"/>
    <w:rsid w:val="000B0FC2"/>
    <w:rsid w:val="000B102B"/>
    <w:rsid w:val="000B1248"/>
    <w:rsid w:val="000B15F9"/>
    <w:rsid w:val="000B1ED5"/>
    <w:rsid w:val="000B20D6"/>
    <w:rsid w:val="000B21E4"/>
    <w:rsid w:val="000B2664"/>
    <w:rsid w:val="000B285F"/>
    <w:rsid w:val="000B2A7E"/>
    <w:rsid w:val="000B302A"/>
    <w:rsid w:val="000B3525"/>
    <w:rsid w:val="000B3CA1"/>
    <w:rsid w:val="000B41B4"/>
    <w:rsid w:val="000B440D"/>
    <w:rsid w:val="000B455D"/>
    <w:rsid w:val="000B4D9C"/>
    <w:rsid w:val="000B53B0"/>
    <w:rsid w:val="000B54AE"/>
    <w:rsid w:val="000B5DE2"/>
    <w:rsid w:val="000B626C"/>
    <w:rsid w:val="000B6516"/>
    <w:rsid w:val="000B68E9"/>
    <w:rsid w:val="000B6BA4"/>
    <w:rsid w:val="000B7216"/>
    <w:rsid w:val="000B7CE4"/>
    <w:rsid w:val="000B7DD1"/>
    <w:rsid w:val="000B7F50"/>
    <w:rsid w:val="000C025C"/>
    <w:rsid w:val="000C058D"/>
    <w:rsid w:val="000C1140"/>
    <w:rsid w:val="000C145F"/>
    <w:rsid w:val="000C1657"/>
    <w:rsid w:val="000C16B8"/>
    <w:rsid w:val="000C1717"/>
    <w:rsid w:val="000C1950"/>
    <w:rsid w:val="000C23F5"/>
    <w:rsid w:val="000C2721"/>
    <w:rsid w:val="000C2ADA"/>
    <w:rsid w:val="000C2FBE"/>
    <w:rsid w:val="000C3252"/>
    <w:rsid w:val="000C35E5"/>
    <w:rsid w:val="000C369F"/>
    <w:rsid w:val="000C40FF"/>
    <w:rsid w:val="000C41AD"/>
    <w:rsid w:val="000C4364"/>
    <w:rsid w:val="000C46B4"/>
    <w:rsid w:val="000C4AA8"/>
    <w:rsid w:val="000C4D35"/>
    <w:rsid w:val="000C4E5A"/>
    <w:rsid w:val="000C4F23"/>
    <w:rsid w:val="000C538F"/>
    <w:rsid w:val="000C5559"/>
    <w:rsid w:val="000C56F3"/>
    <w:rsid w:val="000C5731"/>
    <w:rsid w:val="000C6071"/>
    <w:rsid w:val="000C62FA"/>
    <w:rsid w:val="000C6375"/>
    <w:rsid w:val="000C6509"/>
    <w:rsid w:val="000C6588"/>
    <w:rsid w:val="000C667B"/>
    <w:rsid w:val="000C686B"/>
    <w:rsid w:val="000C68B2"/>
    <w:rsid w:val="000C6956"/>
    <w:rsid w:val="000C6C88"/>
    <w:rsid w:val="000C6D66"/>
    <w:rsid w:val="000C71EF"/>
    <w:rsid w:val="000C7555"/>
    <w:rsid w:val="000C7B05"/>
    <w:rsid w:val="000C7B27"/>
    <w:rsid w:val="000D0398"/>
    <w:rsid w:val="000D069E"/>
    <w:rsid w:val="000D0CF4"/>
    <w:rsid w:val="000D10A7"/>
    <w:rsid w:val="000D131C"/>
    <w:rsid w:val="000D143B"/>
    <w:rsid w:val="000D15F3"/>
    <w:rsid w:val="000D1C44"/>
    <w:rsid w:val="000D1CA6"/>
    <w:rsid w:val="000D20FE"/>
    <w:rsid w:val="000D235F"/>
    <w:rsid w:val="000D26AD"/>
    <w:rsid w:val="000D2792"/>
    <w:rsid w:val="000D2BF6"/>
    <w:rsid w:val="000D30DD"/>
    <w:rsid w:val="000D3274"/>
    <w:rsid w:val="000D477C"/>
    <w:rsid w:val="000D4FD2"/>
    <w:rsid w:val="000D56A2"/>
    <w:rsid w:val="000D5A30"/>
    <w:rsid w:val="000D61EF"/>
    <w:rsid w:val="000D681F"/>
    <w:rsid w:val="000D6FD7"/>
    <w:rsid w:val="000D7BFE"/>
    <w:rsid w:val="000E025C"/>
    <w:rsid w:val="000E0795"/>
    <w:rsid w:val="000E0B26"/>
    <w:rsid w:val="000E0BE8"/>
    <w:rsid w:val="000E0E7E"/>
    <w:rsid w:val="000E11C0"/>
    <w:rsid w:val="000E271C"/>
    <w:rsid w:val="000E2C0D"/>
    <w:rsid w:val="000E2C30"/>
    <w:rsid w:val="000E2D4A"/>
    <w:rsid w:val="000E323D"/>
    <w:rsid w:val="000E34D0"/>
    <w:rsid w:val="000E3626"/>
    <w:rsid w:val="000E38D5"/>
    <w:rsid w:val="000E3D11"/>
    <w:rsid w:val="000E43E3"/>
    <w:rsid w:val="000E450B"/>
    <w:rsid w:val="000E4FE1"/>
    <w:rsid w:val="000E519E"/>
    <w:rsid w:val="000E575B"/>
    <w:rsid w:val="000E57A8"/>
    <w:rsid w:val="000E5DAA"/>
    <w:rsid w:val="000E627E"/>
    <w:rsid w:val="000E6386"/>
    <w:rsid w:val="000E66B0"/>
    <w:rsid w:val="000E6E7D"/>
    <w:rsid w:val="000E74D4"/>
    <w:rsid w:val="000F0022"/>
    <w:rsid w:val="000F03D5"/>
    <w:rsid w:val="000F07F9"/>
    <w:rsid w:val="000F085F"/>
    <w:rsid w:val="000F0ADF"/>
    <w:rsid w:val="000F112E"/>
    <w:rsid w:val="000F1256"/>
    <w:rsid w:val="000F15C1"/>
    <w:rsid w:val="000F1B79"/>
    <w:rsid w:val="000F1FE5"/>
    <w:rsid w:val="000F2D67"/>
    <w:rsid w:val="000F3074"/>
    <w:rsid w:val="000F4018"/>
    <w:rsid w:val="000F41EB"/>
    <w:rsid w:val="000F42AB"/>
    <w:rsid w:val="000F44B3"/>
    <w:rsid w:val="000F4880"/>
    <w:rsid w:val="000F5287"/>
    <w:rsid w:val="000F5A34"/>
    <w:rsid w:val="000F5FB3"/>
    <w:rsid w:val="000F6700"/>
    <w:rsid w:val="000F6B27"/>
    <w:rsid w:val="000F7B03"/>
    <w:rsid w:val="000F7DA6"/>
    <w:rsid w:val="000F7DCB"/>
    <w:rsid w:val="000F7EAE"/>
    <w:rsid w:val="0010012B"/>
    <w:rsid w:val="00100594"/>
    <w:rsid w:val="0010089C"/>
    <w:rsid w:val="0010095C"/>
    <w:rsid w:val="00100A36"/>
    <w:rsid w:val="00100CE1"/>
    <w:rsid w:val="00100DEE"/>
    <w:rsid w:val="00100F28"/>
    <w:rsid w:val="00101351"/>
    <w:rsid w:val="00101805"/>
    <w:rsid w:val="00101DAA"/>
    <w:rsid w:val="00101F95"/>
    <w:rsid w:val="001029E9"/>
    <w:rsid w:val="00102B1C"/>
    <w:rsid w:val="0010315E"/>
    <w:rsid w:val="001031B7"/>
    <w:rsid w:val="001034CC"/>
    <w:rsid w:val="001035BC"/>
    <w:rsid w:val="00103C3E"/>
    <w:rsid w:val="00103CB3"/>
    <w:rsid w:val="00103DA0"/>
    <w:rsid w:val="0010432D"/>
    <w:rsid w:val="00104556"/>
    <w:rsid w:val="00104786"/>
    <w:rsid w:val="00104B27"/>
    <w:rsid w:val="00104B7F"/>
    <w:rsid w:val="00105314"/>
    <w:rsid w:val="001058E7"/>
    <w:rsid w:val="00105E55"/>
    <w:rsid w:val="00105F3E"/>
    <w:rsid w:val="0010646E"/>
    <w:rsid w:val="001068A4"/>
    <w:rsid w:val="0010696C"/>
    <w:rsid w:val="00106E99"/>
    <w:rsid w:val="00107110"/>
    <w:rsid w:val="0010712E"/>
    <w:rsid w:val="0010751E"/>
    <w:rsid w:val="001079CF"/>
    <w:rsid w:val="00107A80"/>
    <w:rsid w:val="00107BF8"/>
    <w:rsid w:val="001102EE"/>
    <w:rsid w:val="00110400"/>
    <w:rsid w:val="0011043B"/>
    <w:rsid w:val="00110799"/>
    <w:rsid w:val="00110C1B"/>
    <w:rsid w:val="00111535"/>
    <w:rsid w:val="00111A2C"/>
    <w:rsid w:val="00112131"/>
    <w:rsid w:val="00112784"/>
    <w:rsid w:val="00112F02"/>
    <w:rsid w:val="00113386"/>
    <w:rsid w:val="00113D52"/>
    <w:rsid w:val="00113E53"/>
    <w:rsid w:val="00113E88"/>
    <w:rsid w:val="00113F82"/>
    <w:rsid w:val="001141D9"/>
    <w:rsid w:val="00114908"/>
    <w:rsid w:val="00114CC4"/>
    <w:rsid w:val="00115857"/>
    <w:rsid w:val="00115D69"/>
    <w:rsid w:val="00115E68"/>
    <w:rsid w:val="00116A9D"/>
    <w:rsid w:val="00116C20"/>
    <w:rsid w:val="001173F2"/>
    <w:rsid w:val="001176B1"/>
    <w:rsid w:val="00117A2B"/>
    <w:rsid w:val="00117BC1"/>
    <w:rsid w:val="00117C9C"/>
    <w:rsid w:val="00120031"/>
    <w:rsid w:val="001208D8"/>
    <w:rsid w:val="00120B0A"/>
    <w:rsid w:val="00121180"/>
    <w:rsid w:val="0012181F"/>
    <w:rsid w:val="00121908"/>
    <w:rsid w:val="00122435"/>
    <w:rsid w:val="001225A3"/>
    <w:rsid w:val="00122C19"/>
    <w:rsid w:val="00122D1F"/>
    <w:rsid w:val="001230EA"/>
    <w:rsid w:val="0012322F"/>
    <w:rsid w:val="00123291"/>
    <w:rsid w:val="00123A10"/>
    <w:rsid w:val="00124059"/>
    <w:rsid w:val="001246C2"/>
    <w:rsid w:val="00124F50"/>
    <w:rsid w:val="0012542E"/>
    <w:rsid w:val="00125AA4"/>
    <w:rsid w:val="00125E73"/>
    <w:rsid w:val="0012620A"/>
    <w:rsid w:val="001264E8"/>
    <w:rsid w:val="00126C7A"/>
    <w:rsid w:val="00127400"/>
    <w:rsid w:val="00127465"/>
    <w:rsid w:val="00127475"/>
    <w:rsid w:val="0012782A"/>
    <w:rsid w:val="001278CA"/>
    <w:rsid w:val="0013015C"/>
    <w:rsid w:val="0013028B"/>
    <w:rsid w:val="001303C6"/>
    <w:rsid w:val="00130507"/>
    <w:rsid w:val="00130530"/>
    <w:rsid w:val="0013085D"/>
    <w:rsid w:val="001309D7"/>
    <w:rsid w:val="00131367"/>
    <w:rsid w:val="001315F5"/>
    <w:rsid w:val="00132E9F"/>
    <w:rsid w:val="00133260"/>
    <w:rsid w:val="00133430"/>
    <w:rsid w:val="00133A94"/>
    <w:rsid w:val="00134312"/>
    <w:rsid w:val="0013439F"/>
    <w:rsid w:val="00134693"/>
    <w:rsid w:val="00134799"/>
    <w:rsid w:val="001349D7"/>
    <w:rsid w:val="0013505C"/>
    <w:rsid w:val="00135394"/>
    <w:rsid w:val="00135462"/>
    <w:rsid w:val="00135464"/>
    <w:rsid w:val="001356A1"/>
    <w:rsid w:val="00135964"/>
    <w:rsid w:val="00135988"/>
    <w:rsid w:val="00135ECC"/>
    <w:rsid w:val="0013614B"/>
    <w:rsid w:val="00136389"/>
    <w:rsid w:val="0013654F"/>
    <w:rsid w:val="00136FAF"/>
    <w:rsid w:val="00136FB8"/>
    <w:rsid w:val="00136FEA"/>
    <w:rsid w:val="001373C4"/>
    <w:rsid w:val="0013799D"/>
    <w:rsid w:val="00137BEA"/>
    <w:rsid w:val="00137FE9"/>
    <w:rsid w:val="0014021F"/>
    <w:rsid w:val="0014064D"/>
    <w:rsid w:val="00141166"/>
    <w:rsid w:val="001416A1"/>
    <w:rsid w:val="00141D06"/>
    <w:rsid w:val="00141D21"/>
    <w:rsid w:val="00141EDB"/>
    <w:rsid w:val="00142164"/>
    <w:rsid w:val="00142563"/>
    <w:rsid w:val="001426D8"/>
    <w:rsid w:val="00142AEE"/>
    <w:rsid w:val="00142C34"/>
    <w:rsid w:val="00142D70"/>
    <w:rsid w:val="00142E26"/>
    <w:rsid w:val="001433C6"/>
    <w:rsid w:val="00143556"/>
    <w:rsid w:val="001439D3"/>
    <w:rsid w:val="00143EA8"/>
    <w:rsid w:val="00144B4B"/>
    <w:rsid w:val="00144BCF"/>
    <w:rsid w:val="00145EC5"/>
    <w:rsid w:val="0014665D"/>
    <w:rsid w:val="00146857"/>
    <w:rsid w:val="00146B0E"/>
    <w:rsid w:val="0014701A"/>
    <w:rsid w:val="0014746F"/>
    <w:rsid w:val="00147F54"/>
    <w:rsid w:val="00150041"/>
    <w:rsid w:val="001506A6"/>
    <w:rsid w:val="00150DA0"/>
    <w:rsid w:val="00150FD2"/>
    <w:rsid w:val="001512A1"/>
    <w:rsid w:val="001516A0"/>
    <w:rsid w:val="00151825"/>
    <w:rsid w:val="001519D7"/>
    <w:rsid w:val="00151AEF"/>
    <w:rsid w:val="00151BD9"/>
    <w:rsid w:val="00151BF0"/>
    <w:rsid w:val="00152146"/>
    <w:rsid w:val="00152465"/>
    <w:rsid w:val="0015258E"/>
    <w:rsid w:val="001529B6"/>
    <w:rsid w:val="00152AE6"/>
    <w:rsid w:val="00152CEE"/>
    <w:rsid w:val="0015308E"/>
    <w:rsid w:val="00153AAC"/>
    <w:rsid w:val="00153D54"/>
    <w:rsid w:val="001540A2"/>
    <w:rsid w:val="001540CC"/>
    <w:rsid w:val="00154820"/>
    <w:rsid w:val="00154A2F"/>
    <w:rsid w:val="00154F02"/>
    <w:rsid w:val="0015513E"/>
    <w:rsid w:val="00155177"/>
    <w:rsid w:val="0015549E"/>
    <w:rsid w:val="001558B2"/>
    <w:rsid w:val="001559A4"/>
    <w:rsid w:val="001559D0"/>
    <w:rsid w:val="00156EA7"/>
    <w:rsid w:val="00156F48"/>
    <w:rsid w:val="001570C2"/>
    <w:rsid w:val="001570EC"/>
    <w:rsid w:val="00157383"/>
    <w:rsid w:val="00157439"/>
    <w:rsid w:val="001574D1"/>
    <w:rsid w:val="0015754A"/>
    <w:rsid w:val="001575B4"/>
    <w:rsid w:val="00157D5E"/>
    <w:rsid w:val="00160109"/>
    <w:rsid w:val="00160299"/>
    <w:rsid w:val="00160632"/>
    <w:rsid w:val="0016081B"/>
    <w:rsid w:val="001608DB"/>
    <w:rsid w:val="00160C03"/>
    <w:rsid w:val="00160C2B"/>
    <w:rsid w:val="001610AC"/>
    <w:rsid w:val="00161447"/>
    <w:rsid w:val="00161A33"/>
    <w:rsid w:val="00161A86"/>
    <w:rsid w:val="00161BEE"/>
    <w:rsid w:val="00162188"/>
    <w:rsid w:val="00162565"/>
    <w:rsid w:val="001625E1"/>
    <w:rsid w:val="00162967"/>
    <w:rsid w:val="001629AA"/>
    <w:rsid w:val="00162BDC"/>
    <w:rsid w:val="00162D75"/>
    <w:rsid w:val="001630A9"/>
    <w:rsid w:val="0016325D"/>
    <w:rsid w:val="00163441"/>
    <w:rsid w:val="0016389F"/>
    <w:rsid w:val="001638BD"/>
    <w:rsid w:val="00163F97"/>
    <w:rsid w:val="00164263"/>
    <w:rsid w:val="00164302"/>
    <w:rsid w:val="0016454D"/>
    <w:rsid w:val="00164887"/>
    <w:rsid w:val="00164C28"/>
    <w:rsid w:val="00164DCC"/>
    <w:rsid w:val="00164E93"/>
    <w:rsid w:val="00165018"/>
    <w:rsid w:val="0016532D"/>
    <w:rsid w:val="001654DF"/>
    <w:rsid w:val="00165530"/>
    <w:rsid w:val="00165F1A"/>
    <w:rsid w:val="00166ABD"/>
    <w:rsid w:val="00166FC0"/>
    <w:rsid w:val="00167110"/>
    <w:rsid w:val="0016750F"/>
    <w:rsid w:val="001676BB"/>
    <w:rsid w:val="001678EF"/>
    <w:rsid w:val="00167989"/>
    <w:rsid w:val="00167EE1"/>
    <w:rsid w:val="00170447"/>
    <w:rsid w:val="00170554"/>
    <w:rsid w:val="001708BE"/>
    <w:rsid w:val="001708EA"/>
    <w:rsid w:val="00170C00"/>
    <w:rsid w:val="00170CA0"/>
    <w:rsid w:val="00170E71"/>
    <w:rsid w:val="0017118E"/>
    <w:rsid w:val="001711C6"/>
    <w:rsid w:val="00171665"/>
    <w:rsid w:val="00171C61"/>
    <w:rsid w:val="00172013"/>
    <w:rsid w:val="0017219C"/>
    <w:rsid w:val="00172999"/>
    <w:rsid w:val="00172CAA"/>
    <w:rsid w:val="001730E0"/>
    <w:rsid w:val="00173624"/>
    <w:rsid w:val="00173B10"/>
    <w:rsid w:val="00174369"/>
    <w:rsid w:val="001743DB"/>
    <w:rsid w:val="0017444D"/>
    <w:rsid w:val="001747BD"/>
    <w:rsid w:val="00174A29"/>
    <w:rsid w:val="00174A61"/>
    <w:rsid w:val="00174D70"/>
    <w:rsid w:val="001751B5"/>
    <w:rsid w:val="0017538E"/>
    <w:rsid w:val="00175656"/>
    <w:rsid w:val="00175C66"/>
    <w:rsid w:val="00175C88"/>
    <w:rsid w:val="00175CED"/>
    <w:rsid w:val="00176088"/>
    <w:rsid w:val="0017613C"/>
    <w:rsid w:val="0017620A"/>
    <w:rsid w:val="001768EF"/>
    <w:rsid w:val="001769CA"/>
    <w:rsid w:val="00176D59"/>
    <w:rsid w:val="0017731C"/>
    <w:rsid w:val="00177781"/>
    <w:rsid w:val="00177941"/>
    <w:rsid w:val="0018028C"/>
    <w:rsid w:val="00180F06"/>
    <w:rsid w:val="00180FD4"/>
    <w:rsid w:val="00180FFC"/>
    <w:rsid w:val="001819EB"/>
    <w:rsid w:val="00181A6F"/>
    <w:rsid w:val="00181BD7"/>
    <w:rsid w:val="00181CF9"/>
    <w:rsid w:val="00181E35"/>
    <w:rsid w:val="00181ECC"/>
    <w:rsid w:val="00181F1C"/>
    <w:rsid w:val="00182066"/>
    <w:rsid w:val="00182084"/>
    <w:rsid w:val="0018214D"/>
    <w:rsid w:val="0018280D"/>
    <w:rsid w:val="00182F2D"/>
    <w:rsid w:val="00183BA2"/>
    <w:rsid w:val="00183C1C"/>
    <w:rsid w:val="00183E60"/>
    <w:rsid w:val="00184237"/>
    <w:rsid w:val="001846B3"/>
    <w:rsid w:val="00184808"/>
    <w:rsid w:val="00184868"/>
    <w:rsid w:val="00184C81"/>
    <w:rsid w:val="00185044"/>
    <w:rsid w:val="00185186"/>
    <w:rsid w:val="0018527C"/>
    <w:rsid w:val="00185667"/>
    <w:rsid w:val="0018609F"/>
    <w:rsid w:val="001861EE"/>
    <w:rsid w:val="00186334"/>
    <w:rsid w:val="00186885"/>
    <w:rsid w:val="0018694B"/>
    <w:rsid w:val="00186C87"/>
    <w:rsid w:val="0018711C"/>
    <w:rsid w:val="00187132"/>
    <w:rsid w:val="0018767F"/>
    <w:rsid w:val="00187B1C"/>
    <w:rsid w:val="00187E08"/>
    <w:rsid w:val="00187E88"/>
    <w:rsid w:val="00190B74"/>
    <w:rsid w:val="00190F4C"/>
    <w:rsid w:val="001910C5"/>
    <w:rsid w:val="0019155E"/>
    <w:rsid w:val="00192044"/>
    <w:rsid w:val="001928CE"/>
    <w:rsid w:val="0019293B"/>
    <w:rsid w:val="001929FA"/>
    <w:rsid w:val="00192D97"/>
    <w:rsid w:val="00192EC8"/>
    <w:rsid w:val="001934C2"/>
    <w:rsid w:val="0019353C"/>
    <w:rsid w:val="00193597"/>
    <w:rsid w:val="001935EF"/>
    <w:rsid w:val="00193CDD"/>
    <w:rsid w:val="00193EC2"/>
    <w:rsid w:val="00193FC9"/>
    <w:rsid w:val="00194242"/>
    <w:rsid w:val="00194B85"/>
    <w:rsid w:val="00194BE5"/>
    <w:rsid w:val="001954ED"/>
    <w:rsid w:val="001956F3"/>
    <w:rsid w:val="0019570B"/>
    <w:rsid w:val="00195CDA"/>
    <w:rsid w:val="00195E20"/>
    <w:rsid w:val="00196160"/>
    <w:rsid w:val="00196460"/>
    <w:rsid w:val="0019683F"/>
    <w:rsid w:val="00196DB6"/>
    <w:rsid w:val="00196E8D"/>
    <w:rsid w:val="001975C8"/>
    <w:rsid w:val="001976A3"/>
    <w:rsid w:val="00197876"/>
    <w:rsid w:val="00197B93"/>
    <w:rsid w:val="00197D71"/>
    <w:rsid w:val="001A036F"/>
    <w:rsid w:val="001A05B7"/>
    <w:rsid w:val="001A0D28"/>
    <w:rsid w:val="001A1399"/>
    <w:rsid w:val="001A1AC3"/>
    <w:rsid w:val="001A2691"/>
    <w:rsid w:val="001A3320"/>
    <w:rsid w:val="001A3577"/>
    <w:rsid w:val="001A360F"/>
    <w:rsid w:val="001A3618"/>
    <w:rsid w:val="001A39E9"/>
    <w:rsid w:val="001A3DFA"/>
    <w:rsid w:val="001A4A39"/>
    <w:rsid w:val="001A50C8"/>
    <w:rsid w:val="001A5541"/>
    <w:rsid w:val="001A55B4"/>
    <w:rsid w:val="001A5990"/>
    <w:rsid w:val="001A61AC"/>
    <w:rsid w:val="001A6321"/>
    <w:rsid w:val="001A691E"/>
    <w:rsid w:val="001A6C2C"/>
    <w:rsid w:val="001A6ED5"/>
    <w:rsid w:val="001A71D7"/>
    <w:rsid w:val="001A73A7"/>
    <w:rsid w:val="001A7454"/>
    <w:rsid w:val="001A7A60"/>
    <w:rsid w:val="001A7BEC"/>
    <w:rsid w:val="001A7D1A"/>
    <w:rsid w:val="001A7FBA"/>
    <w:rsid w:val="001B085F"/>
    <w:rsid w:val="001B0942"/>
    <w:rsid w:val="001B1100"/>
    <w:rsid w:val="001B1227"/>
    <w:rsid w:val="001B15A4"/>
    <w:rsid w:val="001B165A"/>
    <w:rsid w:val="001B1880"/>
    <w:rsid w:val="001B1C14"/>
    <w:rsid w:val="001B1E6D"/>
    <w:rsid w:val="001B1ECF"/>
    <w:rsid w:val="001B1FE3"/>
    <w:rsid w:val="001B20CD"/>
    <w:rsid w:val="001B2417"/>
    <w:rsid w:val="001B26C4"/>
    <w:rsid w:val="001B2AB6"/>
    <w:rsid w:val="001B3486"/>
    <w:rsid w:val="001B348D"/>
    <w:rsid w:val="001B3538"/>
    <w:rsid w:val="001B37E3"/>
    <w:rsid w:val="001B38C5"/>
    <w:rsid w:val="001B3B80"/>
    <w:rsid w:val="001B3FF4"/>
    <w:rsid w:val="001B41D4"/>
    <w:rsid w:val="001B4207"/>
    <w:rsid w:val="001B4289"/>
    <w:rsid w:val="001B4365"/>
    <w:rsid w:val="001B453B"/>
    <w:rsid w:val="001B4F3C"/>
    <w:rsid w:val="001B528B"/>
    <w:rsid w:val="001B59E0"/>
    <w:rsid w:val="001B5ABA"/>
    <w:rsid w:val="001B5DF7"/>
    <w:rsid w:val="001B5E87"/>
    <w:rsid w:val="001B5EFB"/>
    <w:rsid w:val="001B6343"/>
    <w:rsid w:val="001B6CC3"/>
    <w:rsid w:val="001B6CFB"/>
    <w:rsid w:val="001C0315"/>
    <w:rsid w:val="001C036E"/>
    <w:rsid w:val="001C0558"/>
    <w:rsid w:val="001C0A32"/>
    <w:rsid w:val="001C0B92"/>
    <w:rsid w:val="001C0CE7"/>
    <w:rsid w:val="001C0E92"/>
    <w:rsid w:val="001C149C"/>
    <w:rsid w:val="001C202B"/>
    <w:rsid w:val="001C2370"/>
    <w:rsid w:val="001C257F"/>
    <w:rsid w:val="001C2A01"/>
    <w:rsid w:val="001C2A43"/>
    <w:rsid w:val="001C2C36"/>
    <w:rsid w:val="001C346A"/>
    <w:rsid w:val="001C3546"/>
    <w:rsid w:val="001C37ED"/>
    <w:rsid w:val="001C3B0B"/>
    <w:rsid w:val="001C3B5A"/>
    <w:rsid w:val="001C4339"/>
    <w:rsid w:val="001C4456"/>
    <w:rsid w:val="001C4932"/>
    <w:rsid w:val="001C495F"/>
    <w:rsid w:val="001C4C93"/>
    <w:rsid w:val="001C4FD5"/>
    <w:rsid w:val="001C5189"/>
    <w:rsid w:val="001C57D6"/>
    <w:rsid w:val="001C59C0"/>
    <w:rsid w:val="001C5A18"/>
    <w:rsid w:val="001C5F00"/>
    <w:rsid w:val="001C6053"/>
    <w:rsid w:val="001C65B4"/>
    <w:rsid w:val="001C68CE"/>
    <w:rsid w:val="001C6BEA"/>
    <w:rsid w:val="001C6D05"/>
    <w:rsid w:val="001C7CD0"/>
    <w:rsid w:val="001C7CE6"/>
    <w:rsid w:val="001D026C"/>
    <w:rsid w:val="001D05BB"/>
    <w:rsid w:val="001D05BE"/>
    <w:rsid w:val="001D0FA2"/>
    <w:rsid w:val="001D1789"/>
    <w:rsid w:val="001D180C"/>
    <w:rsid w:val="001D1AF5"/>
    <w:rsid w:val="001D22C1"/>
    <w:rsid w:val="001D2DE1"/>
    <w:rsid w:val="001D2E5E"/>
    <w:rsid w:val="001D3082"/>
    <w:rsid w:val="001D3477"/>
    <w:rsid w:val="001D3B10"/>
    <w:rsid w:val="001D3C82"/>
    <w:rsid w:val="001D4443"/>
    <w:rsid w:val="001D4EAC"/>
    <w:rsid w:val="001D54F2"/>
    <w:rsid w:val="001D5705"/>
    <w:rsid w:val="001D5BA6"/>
    <w:rsid w:val="001D5D69"/>
    <w:rsid w:val="001D6AA9"/>
    <w:rsid w:val="001D6BD7"/>
    <w:rsid w:val="001D746D"/>
    <w:rsid w:val="001D7A73"/>
    <w:rsid w:val="001D7C59"/>
    <w:rsid w:val="001D7ED1"/>
    <w:rsid w:val="001E01B6"/>
    <w:rsid w:val="001E046E"/>
    <w:rsid w:val="001E0495"/>
    <w:rsid w:val="001E0C8E"/>
    <w:rsid w:val="001E0CEF"/>
    <w:rsid w:val="001E15A7"/>
    <w:rsid w:val="001E1844"/>
    <w:rsid w:val="001E18E4"/>
    <w:rsid w:val="001E1AB9"/>
    <w:rsid w:val="001E1D45"/>
    <w:rsid w:val="001E2007"/>
    <w:rsid w:val="001E2A6B"/>
    <w:rsid w:val="001E2C5F"/>
    <w:rsid w:val="001E2F02"/>
    <w:rsid w:val="001E2FCD"/>
    <w:rsid w:val="001E36D1"/>
    <w:rsid w:val="001E3983"/>
    <w:rsid w:val="001E39F8"/>
    <w:rsid w:val="001E3A8C"/>
    <w:rsid w:val="001E3DDF"/>
    <w:rsid w:val="001E401B"/>
    <w:rsid w:val="001E4098"/>
    <w:rsid w:val="001E429A"/>
    <w:rsid w:val="001E4441"/>
    <w:rsid w:val="001E4EC3"/>
    <w:rsid w:val="001E514E"/>
    <w:rsid w:val="001E570B"/>
    <w:rsid w:val="001E5CA2"/>
    <w:rsid w:val="001E639A"/>
    <w:rsid w:val="001E6631"/>
    <w:rsid w:val="001E72B9"/>
    <w:rsid w:val="001E7613"/>
    <w:rsid w:val="001E7861"/>
    <w:rsid w:val="001E7A9E"/>
    <w:rsid w:val="001E7D13"/>
    <w:rsid w:val="001E7D2C"/>
    <w:rsid w:val="001E7DCD"/>
    <w:rsid w:val="001F0254"/>
    <w:rsid w:val="001F0513"/>
    <w:rsid w:val="001F1121"/>
    <w:rsid w:val="001F116B"/>
    <w:rsid w:val="001F139A"/>
    <w:rsid w:val="001F166C"/>
    <w:rsid w:val="001F19B1"/>
    <w:rsid w:val="001F2523"/>
    <w:rsid w:val="001F2C83"/>
    <w:rsid w:val="001F3278"/>
    <w:rsid w:val="001F340E"/>
    <w:rsid w:val="001F356A"/>
    <w:rsid w:val="001F36C0"/>
    <w:rsid w:val="001F3A12"/>
    <w:rsid w:val="001F3A47"/>
    <w:rsid w:val="001F4843"/>
    <w:rsid w:val="001F5AC0"/>
    <w:rsid w:val="001F5D3C"/>
    <w:rsid w:val="001F5DD9"/>
    <w:rsid w:val="001F5E83"/>
    <w:rsid w:val="001F6059"/>
    <w:rsid w:val="001F605B"/>
    <w:rsid w:val="001F6072"/>
    <w:rsid w:val="001F6363"/>
    <w:rsid w:val="001F6402"/>
    <w:rsid w:val="001F65D9"/>
    <w:rsid w:val="001F6AEC"/>
    <w:rsid w:val="001F6BBC"/>
    <w:rsid w:val="001F6F76"/>
    <w:rsid w:val="001F70C6"/>
    <w:rsid w:val="001F74A4"/>
    <w:rsid w:val="001F7577"/>
    <w:rsid w:val="001F7A82"/>
    <w:rsid w:val="001F7B7F"/>
    <w:rsid w:val="001F7FD4"/>
    <w:rsid w:val="0020004E"/>
    <w:rsid w:val="002009E1"/>
    <w:rsid w:val="00200F41"/>
    <w:rsid w:val="00200FF4"/>
    <w:rsid w:val="002012E5"/>
    <w:rsid w:val="00201720"/>
    <w:rsid w:val="002018AC"/>
    <w:rsid w:val="00201996"/>
    <w:rsid w:val="00201CA4"/>
    <w:rsid w:val="00201CB3"/>
    <w:rsid w:val="00201F66"/>
    <w:rsid w:val="00202061"/>
    <w:rsid w:val="0020239D"/>
    <w:rsid w:val="0020278C"/>
    <w:rsid w:val="00202BAE"/>
    <w:rsid w:val="00202E30"/>
    <w:rsid w:val="00202EA4"/>
    <w:rsid w:val="00203604"/>
    <w:rsid w:val="00203682"/>
    <w:rsid w:val="00203FAD"/>
    <w:rsid w:val="00204195"/>
    <w:rsid w:val="002042E4"/>
    <w:rsid w:val="00204791"/>
    <w:rsid w:val="00204C2E"/>
    <w:rsid w:val="00204DC9"/>
    <w:rsid w:val="00204FFE"/>
    <w:rsid w:val="00205109"/>
    <w:rsid w:val="002051B0"/>
    <w:rsid w:val="00205300"/>
    <w:rsid w:val="0020568D"/>
    <w:rsid w:val="002059B0"/>
    <w:rsid w:val="002059BA"/>
    <w:rsid w:val="00205CFE"/>
    <w:rsid w:val="0020687E"/>
    <w:rsid w:val="0020699F"/>
    <w:rsid w:val="002069AD"/>
    <w:rsid w:val="00206E4B"/>
    <w:rsid w:val="002072AB"/>
    <w:rsid w:val="0020734B"/>
    <w:rsid w:val="00207741"/>
    <w:rsid w:val="00207785"/>
    <w:rsid w:val="00207818"/>
    <w:rsid w:val="002078ED"/>
    <w:rsid w:val="00207ED0"/>
    <w:rsid w:val="00207EE2"/>
    <w:rsid w:val="00210D34"/>
    <w:rsid w:val="00210F9B"/>
    <w:rsid w:val="00211525"/>
    <w:rsid w:val="0021166D"/>
    <w:rsid w:val="00211C88"/>
    <w:rsid w:val="00211CFE"/>
    <w:rsid w:val="00211D84"/>
    <w:rsid w:val="00211E36"/>
    <w:rsid w:val="00212053"/>
    <w:rsid w:val="0021234E"/>
    <w:rsid w:val="002125B2"/>
    <w:rsid w:val="00212670"/>
    <w:rsid w:val="00212C87"/>
    <w:rsid w:val="00212DAC"/>
    <w:rsid w:val="00212EB2"/>
    <w:rsid w:val="0021306C"/>
    <w:rsid w:val="0021340D"/>
    <w:rsid w:val="0021438E"/>
    <w:rsid w:val="00214A71"/>
    <w:rsid w:val="00214AA8"/>
    <w:rsid w:val="00214DFE"/>
    <w:rsid w:val="002150B6"/>
    <w:rsid w:val="002154C0"/>
    <w:rsid w:val="002156C7"/>
    <w:rsid w:val="002158D7"/>
    <w:rsid w:val="0021633C"/>
    <w:rsid w:val="002166F8"/>
    <w:rsid w:val="00216AE2"/>
    <w:rsid w:val="00216D60"/>
    <w:rsid w:val="00216ED4"/>
    <w:rsid w:val="00216F8A"/>
    <w:rsid w:val="0021720F"/>
    <w:rsid w:val="00217266"/>
    <w:rsid w:val="00217F5E"/>
    <w:rsid w:val="002200EA"/>
    <w:rsid w:val="002201AC"/>
    <w:rsid w:val="00220547"/>
    <w:rsid w:val="0022066A"/>
    <w:rsid w:val="00220AE8"/>
    <w:rsid w:val="00220E24"/>
    <w:rsid w:val="00221B6D"/>
    <w:rsid w:val="0022290B"/>
    <w:rsid w:val="00222E56"/>
    <w:rsid w:val="002232B6"/>
    <w:rsid w:val="00223350"/>
    <w:rsid w:val="0022354D"/>
    <w:rsid w:val="00223984"/>
    <w:rsid w:val="00224010"/>
    <w:rsid w:val="00224386"/>
    <w:rsid w:val="002245BE"/>
    <w:rsid w:val="00224705"/>
    <w:rsid w:val="00224927"/>
    <w:rsid w:val="00224941"/>
    <w:rsid w:val="002253FD"/>
    <w:rsid w:val="002255DD"/>
    <w:rsid w:val="002259E9"/>
    <w:rsid w:val="00225B9B"/>
    <w:rsid w:val="00225EC6"/>
    <w:rsid w:val="002262DD"/>
    <w:rsid w:val="00226538"/>
    <w:rsid w:val="00226756"/>
    <w:rsid w:val="00226D4F"/>
    <w:rsid w:val="00227259"/>
    <w:rsid w:val="00227BCB"/>
    <w:rsid w:val="0023066F"/>
    <w:rsid w:val="002307C5"/>
    <w:rsid w:val="00230CA1"/>
    <w:rsid w:val="00231249"/>
    <w:rsid w:val="002316C3"/>
    <w:rsid w:val="0023179B"/>
    <w:rsid w:val="00231C16"/>
    <w:rsid w:val="00231D4D"/>
    <w:rsid w:val="00231FCE"/>
    <w:rsid w:val="00232054"/>
    <w:rsid w:val="00232958"/>
    <w:rsid w:val="00232D33"/>
    <w:rsid w:val="002336EF"/>
    <w:rsid w:val="0023387A"/>
    <w:rsid w:val="00233A3E"/>
    <w:rsid w:val="00234108"/>
    <w:rsid w:val="00234653"/>
    <w:rsid w:val="0023490C"/>
    <w:rsid w:val="00234BEB"/>
    <w:rsid w:val="00234FA6"/>
    <w:rsid w:val="0023503A"/>
    <w:rsid w:val="002352F1"/>
    <w:rsid w:val="002357F9"/>
    <w:rsid w:val="002360C9"/>
    <w:rsid w:val="00236476"/>
    <w:rsid w:val="00236594"/>
    <w:rsid w:val="00236614"/>
    <w:rsid w:val="00236E4C"/>
    <w:rsid w:val="00236FB6"/>
    <w:rsid w:val="002370EF"/>
    <w:rsid w:val="00237BBC"/>
    <w:rsid w:val="00237CE7"/>
    <w:rsid w:val="00240423"/>
    <w:rsid w:val="0024051F"/>
    <w:rsid w:val="00240549"/>
    <w:rsid w:val="00240837"/>
    <w:rsid w:val="00240B20"/>
    <w:rsid w:val="00240DB0"/>
    <w:rsid w:val="002412EE"/>
    <w:rsid w:val="00241579"/>
    <w:rsid w:val="002415C7"/>
    <w:rsid w:val="0024256E"/>
    <w:rsid w:val="00242F81"/>
    <w:rsid w:val="0024329A"/>
    <w:rsid w:val="002434A6"/>
    <w:rsid w:val="002439F2"/>
    <w:rsid w:val="00243E63"/>
    <w:rsid w:val="002442DE"/>
    <w:rsid w:val="00244719"/>
    <w:rsid w:val="00244A80"/>
    <w:rsid w:val="00244BB1"/>
    <w:rsid w:val="00245817"/>
    <w:rsid w:val="0024582C"/>
    <w:rsid w:val="00245CA5"/>
    <w:rsid w:val="00246056"/>
    <w:rsid w:val="0024609C"/>
    <w:rsid w:val="002464FB"/>
    <w:rsid w:val="002468CE"/>
    <w:rsid w:val="00246A15"/>
    <w:rsid w:val="00246CE3"/>
    <w:rsid w:val="00247157"/>
    <w:rsid w:val="00247609"/>
    <w:rsid w:val="002476A2"/>
    <w:rsid w:val="00247BFC"/>
    <w:rsid w:val="00247E22"/>
    <w:rsid w:val="00247E94"/>
    <w:rsid w:val="00247F7B"/>
    <w:rsid w:val="0025020B"/>
    <w:rsid w:val="00250296"/>
    <w:rsid w:val="0025032D"/>
    <w:rsid w:val="002503E2"/>
    <w:rsid w:val="00250D03"/>
    <w:rsid w:val="002510ED"/>
    <w:rsid w:val="002511D8"/>
    <w:rsid w:val="0025133A"/>
    <w:rsid w:val="00251B0D"/>
    <w:rsid w:val="00251B35"/>
    <w:rsid w:val="00251CBD"/>
    <w:rsid w:val="00251D2B"/>
    <w:rsid w:val="00251D49"/>
    <w:rsid w:val="002521E9"/>
    <w:rsid w:val="00252390"/>
    <w:rsid w:val="00252822"/>
    <w:rsid w:val="002528AC"/>
    <w:rsid w:val="00252F1C"/>
    <w:rsid w:val="002530B7"/>
    <w:rsid w:val="00253AD9"/>
    <w:rsid w:val="002544FA"/>
    <w:rsid w:val="0025490A"/>
    <w:rsid w:val="00254912"/>
    <w:rsid w:val="00254A9D"/>
    <w:rsid w:val="00254D5F"/>
    <w:rsid w:val="00255371"/>
    <w:rsid w:val="002558AD"/>
    <w:rsid w:val="00255A0D"/>
    <w:rsid w:val="00255FAF"/>
    <w:rsid w:val="0025679D"/>
    <w:rsid w:val="00256F0D"/>
    <w:rsid w:val="002571B4"/>
    <w:rsid w:val="0025725E"/>
    <w:rsid w:val="0025727E"/>
    <w:rsid w:val="002576CD"/>
    <w:rsid w:val="00260012"/>
    <w:rsid w:val="00260182"/>
    <w:rsid w:val="002602DA"/>
    <w:rsid w:val="00260324"/>
    <w:rsid w:val="002608A5"/>
    <w:rsid w:val="0026093B"/>
    <w:rsid w:val="00260974"/>
    <w:rsid w:val="0026101D"/>
    <w:rsid w:val="0026193E"/>
    <w:rsid w:val="002619D4"/>
    <w:rsid w:val="00261B89"/>
    <w:rsid w:val="00261C7E"/>
    <w:rsid w:val="00261F19"/>
    <w:rsid w:val="002622E0"/>
    <w:rsid w:val="00262504"/>
    <w:rsid w:val="00262641"/>
    <w:rsid w:val="00263238"/>
    <w:rsid w:val="002638FC"/>
    <w:rsid w:val="00263B72"/>
    <w:rsid w:val="00263C9F"/>
    <w:rsid w:val="00263FCB"/>
    <w:rsid w:val="00263FCE"/>
    <w:rsid w:val="0026466C"/>
    <w:rsid w:val="0026493A"/>
    <w:rsid w:val="00264BC9"/>
    <w:rsid w:val="00264C04"/>
    <w:rsid w:val="00264F49"/>
    <w:rsid w:val="00265089"/>
    <w:rsid w:val="00265619"/>
    <w:rsid w:val="00265765"/>
    <w:rsid w:val="002661CA"/>
    <w:rsid w:val="0026635F"/>
    <w:rsid w:val="0026661F"/>
    <w:rsid w:val="002669E0"/>
    <w:rsid w:val="002669E7"/>
    <w:rsid w:val="00266A21"/>
    <w:rsid w:val="00266A83"/>
    <w:rsid w:val="00266B52"/>
    <w:rsid w:val="00266CE0"/>
    <w:rsid w:val="00266FB5"/>
    <w:rsid w:val="0026709F"/>
    <w:rsid w:val="00267267"/>
    <w:rsid w:val="002675DC"/>
    <w:rsid w:val="00267B1A"/>
    <w:rsid w:val="00267C4E"/>
    <w:rsid w:val="00267EEA"/>
    <w:rsid w:val="00270000"/>
    <w:rsid w:val="002701E3"/>
    <w:rsid w:val="002704AF"/>
    <w:rsid w:val="00270709"/>
    <w:rsid w:val="002709AB"/>
    <w:rsid w:val="00271775"/>
    <w:rsid w:val="002717BC"/>
    <w:rsid w:val="00271A25"/>
    <w:rsid w:val="00271ABE"/>
    <w:rsid w:val="00272192"/>
    <w:rsid w:val="00272227"/>
    <w:rsid w:val="002730FE"/>
    <w:rsid w:val="00273590"/>
    <w:rsid w:val="0027484E"/>
    <w:rsid w:val="00274C24"/>
    <w:rsid w:val="0027517F"/>
    <w:rsid w:val="00275658"/>
    <w:rsid w:val="00276E99"/>
    <w:rsid w:val="00277029"/>
    <w:rsid w:val="00277121"/>
    <w:rsid w:val="00277407"/>
    <w:rsid w:val="0027749D"/>
    <w:rsid w:val="002775EE"/>
    <w:rsid w:val="00277B4F"/>
    <w:rsid w:val="00277DDB"/>
    <w:rsid w:val="00280193"/>
    <w:rsid w:val="00280B07"/>
    <w:rsid w:val="0028112F"/>
    <w:rsid w:val="002812A8"/>
    <w:rsid w:val="00281C1D"/>
    <w:rsid w:val="002824E6"/>
    <w:rsid w:val="0028253D"/>
    <w:rsid w:val="00282541"/>
    <w:rsid w:val="002825EB"/>
    <w:rsid w:val="00282622"/>
    <w:rsid w:val="0028266A"/>
    <w:rsid w:val="002826A1"/>
    <w:rsid w:val="00282752"/>
    <w:rsid w:val="00282857"/>
    <w:rsid w:val="00282862"/>
    <w:rsid w:val="00282AB8"/>
    <w:rsid w:val="002839DC"/>
    <w:rsid w:val="00283A06"/>
    <w:rsid w:val="00283A8D"/>
    <w:rsid w:val="00283D95"/>
    <w:rsid w:val="002841A8"/>
    <w:rsid w:val="00284963"/>
    <w:rsid w:val="00284F18"/>
    <w:rsid w:val="00285110"/>
    <w:rsid w:val="0028579C"/>
    <w:rsid w:val="002858DE"/>
    <w:rsid w:val="0028609D"/>
    <w:rsid w:val="002861D5"/>
    <w:rsid w:val="00286594"/>
    <w:rsid w:val="00286BD7"/>
    <w:rsid w:val="00286DC6"/>
    <w:rsid w:val="00287185"/>
    <w:rsid w:val="002871A9"/>
    <w:rsid w:val="00287B05"/>
    <w:rsid w:val="00287C07"/>
    <w:rsid w:val="00287E8B"/>
    <w:rsid w:val="00287FE8"/>
    <w:rsid w:val="002901FF"/>
    <w:rsid w:val="002904CF"/>
    <w:rsid w:val="002907F1"/>
    <w:rsid w:val="00290BB3"/>
    <w:rsid w:val="00291875"/>
    <w:rsid w:val="00291A06"/>
    <w:rsid w:val="00292951"/>
    <w:rsid w:val="0029295A"/>
    <w:rsid w:val="00292B1F"/>
    <w:rsid w:val="00292C02"/>
    <w:rsid w:val="0029329E"/>
    <w:rsid w:val="00293414"/>
    <w:rsid w:val="002936BE"/>
    <w:rsid w:val="002936E2"/>
    <w:rsid w:val="00293A53"/>
    <w:rsid w:val="00293BA0"/>
    <w:rsid w:val="00293FF0"/>
    <w:rsid w:val="00294073"/>
    <w:rsid w:val="002940CF"/>
    <w:rsid w:val="0029419C"/>
    <w:rsid w:val="0029491A"/>
    <w:rsid w:val="00294A9C"/>
    <w:rsid w:val="00295B72"/>
    <w:rsid w:val="00295C9E"/>
    <w:rsid w:val="002967A8"/>
    <w:rsid w:val="00296D19"/>
    <w:rsid w:val="0029785E"/>
    <w:rsid w:val="002978A8"/>
    <w:rsid w:val="00297AEF"/>
    <w:rsid w:val="00297D1E"/>
    <w:rsid w:val="00297E68"/>
    <w:rsid w:val="00297E96"/>
    <w:rsid w:val="00297FBB"/>
    <w:rsid w:val="002A049B"/>
    <w:rsid w:val="002A0851"/>
    <w:rsid w:val="002A17C4"/>
    <w:rsid w:val="002A1AB0"/>
    <w:rsid w:val="002A22E3"/>
    <w:rsid w:val="002A25F6"/>
    <w:rsid w:val="002A2B39"/>
    <w:rsid w:val="002A2CC6"/>
    <w:rsid w:val="002A2E23"/>
    <w:rsid w:val="002A3027"/>
    <w:rsid w:val="002A31D3"/>
    <w:rsid w:val="002A42B4"/>
    <w:rsid w:val="002A43CF"/>
    <w:rsid w:val="002A4686"/>
    <w:rsid w:val="002A4709"/>
    <w:rsid w:val="002A48A7"/>
    <w:rsid w:val="002A49B0"/>
    <w:rsid w:val="002A49B8"/>
    <w:rsid w:val="002A4B39"/>
    <w:rsid w:val="002A4B8D"/>
    <w:rsid w:val="002A4C29"/>
    <w:rsid w:val="002A502F"/>
    <w:rsid w:val="002A5126"/>
    <w:rsid w:val="002A5F32"/>
    <w:rsid w:val="002A6351"/>
    <w:rsid w:val="002A6655"/>
    <w:rsid w:val="002A7314"/>
    <w:rsid w:val="002A749A"/>
    <w:rsid w:val="002A761C"/>
    <w:rsid w:val="002A7D02"/>
    <w:rsid w:val="002A7F05"/>
    <w:rsid w:val="002A7F17"/>
    <w:rsid w:val="002B005F"/>
    <w:rsid w:val="002B0164"/>
    <w:rsid w:val="002B0326"/>
    <w:rsid w:val="002B0C6E"/>
    <w:rsid w:val="002B1106"/>
    <w:rsid w:val="002B124E"/>
    <w:rsid w:val="002B14C5"/>
    <w:rsid w:val="002B1650"/>
    <w:rsid w:val="002B189B"/>
    <w:rsid w:val="002B19BD"/>
    <w:rsid w:val="002B1B1A"/>
    <w:rsid w:val="002B20F3"/>
    <w:rsid w:val="002B2AEB"/>
    <w:rsid w:val="002B2C79"/>
    <w:rsid w:val="002B2D37"/>
    <w:rsid w:val="002B2F3A"/>
    <w:rsid w:val="002B306F"/>
    <w:rsid w:val="002B318D"/>
    <w:rsid w:val="002B34D7"/>
    <w:rsid w:val="002B3921"/>
    <w:rsid w:val="002B3A46"/>
    <w:rsid w:val="002B3DA8"/>
    <w:rsid w:val="002B4196"/>
    <w:rsid w:val="002B42C4"/>
    <w:rsid w:val="002B4B3A"/>
    <w:rsid w:val="002B4F27"/>
    <w:rsid w:val="002B5F62"/>
    <w:rsid w:val="002B6141"/>
    <w:rsid w:val="002B6180"/>
    <w:rsid w:val="002B634D"/>
    <w:rsid w:val="002B6413"/>
    <w:rsid w:val="002B64C8"/>
    <w:rsid w:val="002B6D3A"/>
    <w:rsid w:val="002B709D"/>
    <w:rsid w:val="002B7271"/>
    <w:rsid w:val="002B72DD"/>
    <w:rsid w:val="002B768E"/>
    <w:rsid w:val="002B77A8"/>
    <w:rsid w:val="002B7AEA"/>
    <w:rsid w:val="002B7B27"/>
    <w:rsid w:val="002B7FF0"/>
    <w:rsid w:val="002C0039"/>
    <w:rsid w:val="002C0402"/>
    <w:rsid w:val="002C096F"/>
    <w:rsid w:val="002C0970"/>
    <w:rsid w:val="002C0D54"/>
    <w:rsid w:val="002C14CB"/>
    <w:rsid w:val="002C198A"/>
    <w:rsid w:val="002C1A2C"/>
    <w:rsid w:val="002C1C67"/>
    <w:rsid w:val="002C263A"/>
    <w:rsid w:val="002C28FB"/>
    <w:rsid w:val="002C2C23"/>
    <w:rsid w:val="002C2DA0"/>
    <w:rsid w:val="002C2F89"/>
    <w:rsid w:val="002C32A3"/>
    <w:rsid w:val="002C3485"/>
    <w:rsid w:val="002C39E6"/>
    <w:rsid w:val="002C3AD6"/>
    <w:rsid w:val="002C3E9E"/>
    <w:rsid w:val="002C4416"/>
    <w:rsid w:val="002C4509"/>
    <w:rsid w:val="002C463E"/>
    <w:rsid w:val="002C4731"/>
    <w:rsid w:val="002C4764"/>
    <w:rsid w:val="002C4D6C"/>
    <w:rsid w:val="002C4DB2"/>
    <w:rsid w:val="002C4EA9"/>
    <w:rsid w:val="002C51C4"/>
    <w:rsid w:val="002C5934"/>
    <w:rsid w:val="002C5C4C"/>
    <w:rsid w:val="002C5F90"/>
    <w:rsid w:val="002C601A"/>
    <w:rsid w:val="002C66AE"/>
    <w:rsid w:val="002C69A9"/>
    <w:rsid w:val="002C69B3"/>
    <w:rsid w:val="002C6C41"/>
    <w:rsid w:val="002C6D45"/>
    <w:rsid w:val="002C6D6B"/>
    <w:rsid w:val="002C6E55"/>
    <w:rsid w:val="002C7326"/>
    <w:rsid w:val="002C75D2"/>
    <w:rsid w:val="002C78EA"/>
    <w:rsid w:val="002C7B8A"/>
    <w:rsid w:val="002D01AB"/>
    <w:rsid w:val="002D0359"/>
    <w:rsid w:val="002D069A"/>
    <w:rsid w:val="002D0911"/>
    <w:rsid w:val="002D0B7E"/>
    <w:rsid w:val="002D0C24"/>
    <w:rsid w:val="002D1021"/>
    <w:rsid w:val="002D1436"/>
    <w:rsid w:val="002D1734"/>
    <w:rsid w:val="002D2008"/>
    <w:rsid w:val="002D26F3"/>
    <w:rsid w:val="002D29D0"/>
    <w:rsid w:val="002D2A64"/>
    <w:rsid w:val="002D2B6A"/>
    <w:rsid w:val="002D2E6C"/>
    <w:rsid w:val="002D329B"/>
    <w:rsid w:val="002D32DC"/>
    <w:rsid w:val="002D3785"/>
    <w:rsid w:val="002D3B21"/>
    <w:rsid w:val="002D3D24"/>
    <w:rsid w:val="002D3F51"/>
    <w:rsid w:val="002D430B"/>
    <w:rsid w:val="002D437F"/>
    <w:rsid w:val="002D44FC"/>
    <w:rsid w:val="002D4AD6"/>
    <w:rsid w:val="002D54C3"/>
    <w:rsid w:val="002D54F3"/>
    <w:rsid w:val="002D61BF"/>
    <w:rsid w:val="002D63B0"/>
    <w:rsid w:val="002D652B"/>
    <w:rsid w:val="002D6651"/>
    <w:rsid w:val="002D66A4"/>
    <w:rsid w:val="002D66B7"/>
    <w:rsid w:val="002D68EC"/>
    <w:rsid w:val="002D6DF2"/>
    <w:rsid w:val="002D746E"/>
    <w:rsid w:val="002D75F8"/>
    <w:rsid w:val="002E03FC"/>
    <w:rsid w:val="002E04F8"/>
    <w:rsid w:val="002E0930"/>
    <w:rsid w:val="002E094F"/>
    <w:rsid w:val="002E0B08"/>
    <w:rsid w:val="002E0B6F"/>
    <w:rsid w:val="002E0D19"/>
    <w:rsid w:val="002E0F5E"/>
    <w:rsid w:val="002E124C"/>
    <w:rsid w:val="002E1283"/>
    <w:rsid w:val="002E12D0"/>
    <w:rsid w:val="002E12F2"/>
    <w:rsid w:val="002E1753"/>
    <w:rsid w:val="002E19A8"/>
    <w:rsid w:val="002E1A91"/>
    <w:rsid w:val="002E2043"/>
    <w:rsid w:val="002E2100"/>
    <w:rsid w:val="002E2D04"/>
    <w:rsid w:val="002E2E32"/>
    <w:rsid w:val="002E3503"/>
    <w:rsid w:val="002E3560"/>
    <w:rsid w:val="002E3854"/>
    <w:rsid w:val="002E38B3"/>
    <w:rsid w:val="002E3EEA"/>
    <w:rsid w:val="002E4A21"/>
    <w:rsid w:val="002E4BD7"/>
    <w:rsid w:val="002E5145"/>
    <w:rsid w:val="002E533B"/>
    <w:rsid w:val="002E54C9"/>
    <w:rsid w:val="002E55EF"/>
    <w:rsid w:val="002E56CF"/>
    <w:rsid w:val="002E59C7"/>
    <w:rsid w:val="002E6342"/>
    <w:rsid w:val="002E6EAA"/>
    <w:rsid w:val="002E724A"/>
    <w:rsid w:val="002E7428"/>
    <w:rsid w:val="002E74C0"/>
    <w:rsid w:val="002E75C4"/>
    <w:rsid w:val="002E77C1"/>
    <w:rsid w:val="002F0193"/>
    <w:rsid w:val="002F0202"/>
    <w:rsid w:val="002F0EB4"/>
    <w:rsid w:val="002F14CE"/>
    <w:rsid w:val="002F1B74"/>
    <w:rsid w:val="002F1E0D"/>
    <w:rsid w:val="002F268B"/>
    <w:rsid w:val="002F39CA"/>
    <w:rsid w:val="002F3B8C"/>
    <w:rsid w:val="002F3C70"/>
    <w:rsid w:val="002F3EAE"/>
    <w:rsid w:val="002F4640"/>
    <w:rsid w:val="002F47B3"/>
    <w:rsid w:val="002F485B"/>
    <w:rsid w:val="002F53CB"/>
    <w:rsid w:val="002F54A7"/>
    <w:rsid w:val="002F567A"/>
    <w:rsid w:val="002F5A87"/>
    <w:rsid w:val="002F5AF6"/>
    <w:rsid w:val="002F6135"/>
    <w:rsid w:val="002F6146"/>
    <w:rsid w:val="002F6677"/>
    <w:rsid w:val="002F66B0"/>
    <w:rsid w:val="002F6762"/>
    <w:rsid w:val="002F727D"/>
    <w:rsid w:val="002F72B0"/>
    <w:rsid w:val="002F73FC"/>
    <w:rsid w:val="002F744C"/>
    <w:rsid w:val="002F7F49"/>
    <w:rsid w:val="002F7FF3"/>
    <w:rsid w:val="00300258"/>
    <w:rsid w:val="00300936"/>
    <w:rsid w:val="0030094E"/>
    <w:rsid w:val="00300B7A"/>
    <w:rsid w:val="00300BB8"/>
    <w:rsid w:val="00300BF1"/>
    <w:rsid w:val="00300CB9"/>
    <w:rsid w:val="00301286"/>
    <w:rsid w:val="00301B4B"/>
    <w:rsid w:val="00301D45"/>
    <w:rsid w:val="00301FAC"/>
    <w:rsid w:val="00302A52"/>
    <w:rsid w:val="00302B2E"/>
    <w:rsid w:val="00302C4A"/>
    <w:rsid w:val="00302E8C"/>
    <w:rsid w:val="0030341B"/>
    <w:rsid w:val="003034E9"/>
    <w:rsid w:val="0030447B"/>
    <w:rsid w:val="003045E8"/>
    <w:rsid w:val="00304945"/>
    <w:rsid w:val="00304D3A"/>
    <w:rsid w:val="0030534B"/>
    <w:rsid w:val="00305AD0"/>
    <w:rsid w:val="00305B84"/>
    <w:rsid w:val="00305F73"/>
    <w:rsid w:val="00306243"/>
    <w:rsid w:val="00306708"/>
    <w:rsid w:val="00306891"/>
    <w:rsid w:val="00307369"/>
    <w:rsid w:val="00307433"/>
    <w:rsid w:val="003076BA"/>
    <w:rsid w:val="003076ED"/>
    <w:rsid w:val="0030786C"/>
    <w:rsid w:val="00307ADF"/>
    <w:rsid w:val="00307B17"/>
    <w:rsid w:val="00307BCC"/>
    <w:rsid w:val="003100A4"/>
    <w:rsid w:val="00310901"/>
    <w:rsid w:val="003109D3"/>
    <w:rsid w:val="00311302"/>
    <w:rsid w:val="00311641"/>
    <w:rsid w:val="00311810"/>
    <w:rsid w:val="00311898"/>
    <w:rsid w:val="00311CCC"/>
    <w:rsid w:val="0031213B"/>
    <w:rsid w:val="0031230F"/>
    <w:rsid w:val="003126A3"/>
    <w:rsid w:val="00312EF3"/>
    <w:rsid w:val="00313026"/>
    <w:rsid w:val="003131B5"/>
    <w:rsid w:val="0031399F"/>
    <w:rsid w:val="00313B78"/>
    <w:rsid w:val="00313F57"/>
    <w:rsid w:val="00313F59"/>
    <w:rsid w:val="00314EDC"/>
    <w:rsid w:val="003150FB"/>
    <w:rsid w:val="0031517F"/>
    <w:rsid w:val="00315784"/>
    <w:rsid w:val="0031584F"/>
    <w:rsid w:val="00315A67"/>
    <w:rsid w:val="00315C0B"/>
    <w:rsid w:val="003161E4"/>
    <w:rsid w:val="00316487"/>
    <w:rsid w:val="0031657C"/>
    <w:rsid w:val="00316AC2"/>
    <w:rsid w:val="00316B15"/>
    <w:rsid w:val="00316CC3"/>
    <w:rsid w:val="0031708A"/>
    <w:rsid w:val="003170F1"/>
    <w:rsid w:val="003172CE"/>
    <w:rsid w:val="003174D0"/>
    <w:rsid w:val="0031753C"/>
    <w:rsid w:val="00317C4B"/>
    <w:rsid w:val="00317F04"/>
    <w:rsid w:val="00320017"/>
    <w:rsid w:val="003207A2"/>
    <w:rsid w:val="003212DB"/>
    <w:rsid w:val="00321576"/>
    <w:rsid w:val="00321723"/>
    <w:rsid w:val="0032184E"/>
    <w:rsid w:val="0032185A"/>
    <w:rsid w:val="00321B8A"/>
    <w:rsid w:val="0032235D"/>
    <w:rsid w:val="0032237D"/>
    <w:rsid w:val="00322421"/>
    <w:rsid w:val="00322507"/>
    <w:rsid w:val="00322BBA"/>
    <w:rsid w:val="00322DE2"/>
    <w:rsid w:val="0032333A"/>
    <w:rsid w:val="00323421"/>
    <w:rsid w:val="0032366F"/>
    <w:rsid w:val="003237A8"/>
    <w:rsid w:val="00323A37"/>
    <w:rsid w:val="00323B3E"/>
    <w:rsid w:val="00323F5E"/>
    <w:rsid w:val="003242B0"/>
    <w:rsid w:val="0032471B"/>
    <w:rsid w:val="003249B5"/>
    <w:rsid w:val="00325001"/>
    <w:rsid w:val="00325070"/>
    <w:rsid w:val="00325E48"/>
    <w:rsid w:val="003266F1"/>
    <w:rsid w:val="00326796"/>
    <w:rsid w:val="00326F37"/>
    <w:rsid w:val="00330233"/>
    <w:rsid w:val="00331403"/>
    <w:rsid w:val="0033146B"/>
    <w:rsid w:val="0033170E"/>
    <w:rsid w:val="00331B7A"/>
    <w:rsid w:val="00331DF8"/>
    <w:rsid w:val="003322B0"/>
    <w:rsid w:val="00332533"/>
    <w:rsid w:val="00332606"/>
    <w:rsid w:val="00332752"/>
    <w:rsid w:val="00332A21"/>
    <w:rsid w:val="00332E31"/>
    <w:rsid w:val="00332E70"/>
    <w:rsid w:val="00333480"/>
    <w:rsid w:val="00333781"/>
    <w:rsid w:val="00333897"/>
    <w:rsid w:val="00333AF6"/>
    <w:rsid w:val="00333D12"/>
    <w:rsid w:val="00334187"/>
    <w:rsid w:val="00334E16"/>
    <w:rsid w:val="00335074"/>
    <w:rsid w:val="00335557"/>
    <w:rsid w:val="003356D8"/>
    <w:rsid w:val="003357D0"/>
    <w:rsid w:val="00335F19"/>
    <w:rsid w:val="0033608D"/>
    <w:rsid w:val="003367B7"/>
    <w:rsid w:val="00336857"/>
    <w:rsid w:val="00336CFB"/>
    <w:rsid w:val="003373CE"/>
    <w:rsid w:val="00337AB7"/>
    <w:rsid w:val="00337E20"/>
    <w:rsid w:val="003402C9"/>
    <w:rsid w:val="00340AD8"/>
    <w:rsid w:val="00340C93"/>
    <w:rsid w:val="00340D66"/>
    <w:rsid w:val="00340E57"/>
    <w:rsid w:val="00340F58"/>
    <w:rsid w:val="00341C7B"/>
    <w:rsid w:val="003424D4"/>
    <w:rsid w:val="00342EDA"/>
    <w:rsid w:val="00343083"/>
    <w:rsid w:val="00343236"/>
    <w:rsid w:val="003433CB"/>
    <w:rsid w:val="00343A70"/>
    <w:rsid w:val="003446DB"/>
    <w:rsid w:val="0034475A"/>
    <w:rsid w:val="003448F4"/>
    <w:rsid w:val="00344902"/>
    <w:rsid w:val="00344E15"/>
    <w:rsid w:val="00345554"/>
    <w:rsid w:val="00345735"/>
    <w:rsid w:val="00345877"/>
    <w:rsid w:val="003458F4"/>
    <w:rsid w:val="00345A27"/>
    <w:rsid w:val="00345BCE"/>
    <w:rsid w:val="00345CD0"/>
    <w:rsid w:val="00345EA7"/>
    <w:rsid w:val="00346005"/>
    <w:rsid w:val="00346147"/>
    <w:rsid w:val="00346367"/>
    <w:rsid w:val="00346EB1"/>
    <w:rsid w:val="00346F9C"/>
    <w:rsid w:val="0034704C"/>
    <w:rsid w:val="00347D20"/>
    <w:rsid w:val="0035024F"/>
    <w:rsid w:val="00350576"/>
    <w:rsid w:val="00350B06"/>
    <w:rsid w:val="00350E79"/>
    <w:rsid w:val="00350E90"/>
    <w:rsid w:val="0035112C"/>
    <w:rsid w:val="00351638"/>
    <w:rsid w:val="00351768"/>
    <w:rsid w:val="00351A07"/>
    <w:rsid w:val="0035279F"/>
    <w:rsid w:val="00352DB2"/>
    <w:rsid w:val="00352EC9"/>
    <w:rsid w:val="003532F8"/>
    <w:rsid w:val="0035337F"/>
    <w:rsid w:val="003535D0"/>
    <w:rsid w:val="0035380F"/>
    <w:rsid w:val="00353F97"/>
    <w:rsid w:val="0035421F"/>
    <w:rsid w:val="003548D8"/>
    <w:rsid w:val="00354BCB"/>
    <w:rsid w:val="00354CF1"/>
    <w:rsid w:val="00355241"/>
    <w:rsid w:val="003553BD"/>
    <w:rsid w:val="0035658D"/>
    <w:rsid w:val="003567AF"/>
    <w:rsid w:val="00356F56"/>
    <w:rsid w:val="00357550"/>
    <w:rsid w:val="003602EF"/>
    <w:rsid w:val="00360515"/>
    <w:rsid w:val="00360643"/>
    <w:rsid w:val="003606B3"/>
    <w:rsid w:val="00360716"/>
    <w:rsid w:val="00360B38"/>
    <w:rsid w:val="00360B97"/>
    <w:rsid w:val="00360DC8"/>
    <w:rsid w:val="0036115D"/>
    <w:rsid w:val="003614C6"/>
    <w:rsid w:val="003615E7"/>
    <w:rsid w:val="003618D0"/>
    <w:rsid w:val="003618EB"/>
    <w:rsid w:val="003619BE"/>
    <w:rsid w:val="00361B29"/>
    <w:rsid w:val="00361BB5"/>
    <w:rsid w:val="00361DAA"/>
    <w:rsid w:val="00361F96"/>
    <w:rsid w:val="00361FC4"/>
    <w:rsid w:val="00362668"/>
    <w:rsid w:val="00362E90"/>
    <w:rsid w:val="00363019"/>
    <w:rsid w:val="003633C8"/>
    <w:rsid w:val="0036348F"/>
    <w:rsid w:val="00363826"/>
    <w:rsid w:val="003638BE"/>
    <w:rsid w:val="00364C8C"/>
    <w:rsid w:val="00364EA2"/>
    <w:rsid w:val="00364F2B"/>
    <w:rsid w:val="00365D17"/>
    <w:rsid w:val="00365F47"/>
    <w:rsid w:val="003665C2"/>
    <w:rsid w:val="003667FC"/>
    <w:rsid w:val="00366997"/>
    <w:rsid w:val="00366FB7"/>
    <w:rsid w:val="00366FB8"/>
    <w:rsid w:val="0036712D"/>
    <w:rsid w:val="0036771A"/>
    <w:rsid w:val="0037028B"/>
    <w:rsid w:val="003704A3"/>
    <w:rsid w:val="0037062B"/>
    <w:rsid w:val="00370D78"/>
    <w:rsid w:val="00370DD5"/>
    <w:rsid w:val="00371031"/>
    <w:rsid w:val="00371B7E"/>
    <w:rsid w:val="0037213E"/>
    <w:rsid w:val="00373D29"/>
    <w:rsid w:val="00373E45"/>
    <w:rsid w:val="003740F6"/>
    <w:rsid w:val="00374CD9"/>
    <w:rsid w:val="00374D4A"/>
    <w:rsid w:val="00375008"/>
    <w:rsid w:val="003756B3"/>
    <w:rsid w:val="00375B39"/>
    <w:rsid w:val="00375E13"/>
    <w:rsid w:val="00375F48"/>
    <w:rsid w:val="00376014"/>
    <w:rsid w:val="003761C4"/>
    <w:rsid w:val="00376406"/>
    <w:rsid w:val="00376478"/>
    <w:rsid w:val="00376BF0"/>
    <w:rsid w:val="00376D32"/>
    <w:rsid w:val="00377476"/>
    <w:rsid w:val="0037761D"/>
    <w:rsid w:val="00377723"/>
    <w:rsid w:val="00377AE2"/>
    <w:rsid w:val="00380341"/>
    <w:rsid w:val="003805A5"/>
    <w:rsid w:val="003805DF"/>
    <w:rsid w:val="0038143A"/>
    <w:rsid w:val="0038219B"/>
    <w:rsid w:val="0038230A"/>
    <w:rsid w:val="00382535"/>
    <w:rsid w:val="003825F0"/>
    <w:rsid w:val="00382760"/>
    <w:rsid w:val="003829D5"/>
    <w:rsid w:val="00382D96"/>
    <w:rsid w:val="003831CF"/>
    <w:rsid w:val="003838D2"/>
    <w:rsid w:val="00383965"/>
    <w:rsid w:val="00383CEF"/>
    <w:rsid w:val="00383D5C"/>
    <w:rsid w:val="00383DB4"/>
    <w:rsid w:val="00384498"/>
    <w:rsid w:val="00384C08"/>
    <w:rsid w:val="00385905"/>
    <w:rsid w:val="00385F01"/>
    <w:rsid w:val="00386FF7"/>
    <w:rsid w:val="00387120"/>
    <w:rsid w:val="003871F9"/>
    <w:rsid w:val="0038723D"/>
    <w:rsid w:val="00387857"/>
    <w:rsid w:val="00387A20"/>
    <w:rsid w:val="00387A5B"/>
    <w:rsid w:val="00387D0E"/>
    <w:rsid w:val="00390C3E"/>
    <w:rsid w:val="00390D0A"/>
    <w:rsid w:val="00391316"/>
    <w:rsid w:val="00391368"/>
    <w:rsid w:val="003913C1"/>
    <w:rsid w:val="0039207F"/>
    <w:rsid w:val="00392200"/>
    <w:rsid w:val="00392DBF"/>
    <w:rsid w:val="00392ECF"/>
    <w:rsid w:val="00392EDC"/>
    <w:rsid w:val="003932D5"/>
    <w:rsid w:val="00393FDA"/>
    <w:rsid w:val="003944B5"/>
    <w:rsid w:val="00395247"/>
    <w:rsid w:val="003958DC"/>
    <w:rsid w:val="003964F6"/>
    <w:rsid w:val="00396781"/>
    <w:rsid w:val="003968BA"/>
    <w:rsid w:val="00396A92"/>
    <w:rsid w:val="00396E7F"/>
    <w:rsid w:val="003973EC"/>
    <w:rsid w:val="00397B13"/>
    <w:rsid w:val="00397D45"/>
    <w:rsid w:val="003A0464"/>
    <w:rsid w:val="003A04FA"/>
    <w:rsid w:val="003A0708"/>
    <w:rsid w:val="003A1619"/>
    <w:rsid w:val="003A1700"/>
    <w:rsid w:val="003A1A70"/>
    <w:rsid w:val="003A1F65"/>
    <w:rsid w:val="003A2A2C"/>
    <w:rsid w:val="003A2BD9"/>
    <w:rsid w:val="003A2CFB"/>
    <w:rsid w:val="003A2F5A"/>
    <w:rsid w:val="003A3057"/>
    <w:rsid w:val="003A3689"/>
    <w:rsid w:val="003A3EC4"/>
    <w:rsid w:val="003A43F6"/>
    <w:rsid w:val="003A4482"/>
    <w:rsid w:val="003A4CBD"/>
    <w:rsid w:val="003A4E86"/>
    <w:rsid w:val="003A573D"/>
    <w:rsid w:val="003A57E4"/>
    <w:rsid w:val="003A58F0"/>
    <w:rsid w:val="003A5D66"/>
    <w:rsid w:val="003A5D70"/>
    <w:rsid w:val="003A60B9"/>
    <w:rsid w:val="003A6170"/>
    <w:rsid w:val="003A68FF"/>
    <w:rsid w:val="003A69BF"/>
    <w:rsid w:val="003A6FDF"/>
    <w:rsid w:val="003A78F2"/>
    <w:rsid w:val="003A791C"/>
    <w:rsid w:val="003A7FCF"/>
    <w:rsid w:val="003B0655"/>
    <w:rsid w:val="003B0770"/>
    <w:rsid w:val="003B14DD"/>
    <w:rsid w:val="003B16B2"/>
    <w:rsid w:val="003B1C63"/>
    <w:rsid w:val="003B2211"/>
    <w:rsid w:val="003B255C"/>
    <w:rsid w:val="003B265C"/>
    <w:rsid w:val="003B2B60"/>
    <w:rsid w:val="003B2F93"/>
    <w:rsid w:val="003B3024"/>
    <w:rsid w:val="003B339D"/>
    <w:rsid w:val="003B36B2"/>
    <w:rsid w:val="003B376D"/>
    <w:rsid w:val="003B3BEE"/>
    <w:rsid w:val="003B4662"/>
    <w:rsid w:val="003B467F"/>
    <w:rsid w:val="003B488A"/>
    <w:rsid w:val="003B4CBB"/>
    <w:rsid w:val="003B4E2E"/>
    <w:rsid w:val="003B51E4"/>
    <w:rsid w:val="003B5737"/>
    <w:rsid w:val="003B5795"/>
    <w:rsid w:val="003B57A1"/>
    <w:rsid w:val="003B5924"/>
    <w:rsid w:val="003B5BB9"/>
    <w:rsid w:val="003B5EA9"/>
    <w:rsid w:val="003B5FB0"/>
    <w:rsid w:val="003B678A"/>
    <w:rsid w:val="003B6E12"/>
    <w:rsid w:val="003B72E4"/>
    <w:rsid w:val="003B7696"/>
    <w:rsid w:val="003B7942"/>
    <w:rsid w:val="003B7B72"/>
    <w:rsid w:val="003B7BE9"/>
    <w:rsid w:val="003C0555"/>
    <w:rsid w:val="003C0763"/>
    <w:rsid w:val="003C07A9"/>
    <w:rsid w:val="003C08F5"/>
    <w:rsid w:val="003C0AA0"/>
    <w:rsid w:val="003C0CB5"/>
    <w:rsid w:val="003C0F82"/>
    <w:rsid w:val="003C148F"/>
    <w:rsid w:val="003C2095"/>
    <w:rsid w:val="003C2302"/>
    <w:rsid w:val="003C2496"/>
    <w:rsid w:val="003C285E"/>
    <w:rsid w:val="003C373C"/>
    <w:rsid w:val="003C3883"/>
    <w:rsid w:val="003C39AB"/>
    <w:rsid w:val="003C3BBB"/>
    <w:rsid w:val="003C41F6"/>
    <w:rsid w:val="003C4519"/>
    <w:rsid w:val="003C46B5"/>
    <w:rsid w:val="003C4CB8"/>
    <w:rsid w:val="003C4D30"/>
    <w:rsid w:val="003C4D62"/>
    <w:rsid w:val="003C5941"/>
    <w:rsid w:val="003C5F23"/>
    <w:rsid w:val="003C6367"/>
    <w:rsid w:val="003C672E"/>
    <w:rsid w:val="003C6ACC"/>
    <w:rsid w:val="003C6D97"/>
    <w:rsid w:val="003C6EBC"/>
    <w:rsid w:val="003C6F71"/>
    <w:rsid w:val="003C725B"/>
    <w:rsid w:val="003C7286"/>
    <w:rsid w:val="003C7347"/>
    <w:rsid w:val="003C748B"/>
    <w:rsid w:val="003C75D3"/>
    <w:rsid w:val="003C7800"/>
    <w:rsid w:val="003D0073"/>
    <w:rsid w:val="003D01C7"/>
    <w:rsid w:val="003D0637"/>
    <w:rsid w:val="003D064B"/>
    <w:rsid w:val="003D072C"/>
    <w:rsid w:val="003D0B07"/>
    <w:rsid w:val="003D0DE9"/>
    <w:rsid w:val="003D0ED1"/>
    <w:rsid w:val="003D14A4"/>
    <w:rsid w:val="003D156A"/>
    <w:rsid w:val="003D1A4C"/>
    <w:rsid w:val="003D20F0"/>
    <w:rsid w:val="003D2504"/>
    <w:rsid w:val="003D253C"/>
    <w:rsid w:val="003D2892"/>
    <w:rsid w:val="003D2DE8"/>
    <w:rsid w:val="003D2F44"/>
    <w:rsid w:val="003D35C5"/>
    <w:rsid w:val="003D3AC2"/>
    <w:rsid w:val="003D4FA5"/>
    <w:rsid w:val="003D5020"/>
    <w:rsid w:val="003D5455"/>
    <w:rsid w:val="003D5F2C"/>
    <w:rsid w:val="003D6037"/>
    <w:rsid w:val="003D6776"/>
    <w:rsid w:val="003D6846"/>
    <w:rsid w:val="003D6A30"/>
    <w:rsid w:val="003D6C38"/>
    <w:rsid w:val="003D6F5D"/>
    <w:rsid w:val="003D7061"/>
    <w:rsid w:val="003D756C"/>
    <w:rsid w:val="003D7690"/>
    <w:rsid w:val="003D78C2"/>
    <w:rsid w:val="003D7D72"/>
    <w:rsid w:val="003D7D7C"/>
    <w:rsid w:val="003E029E"/>
    <w:rsid w:val="003E0808"/>
    <w:rsid w:val="003E1238"/>
    <w:rsid w:val="003E17FF"/>
    <w:rsid w:val="003E1A32"/>
    <w:rsid w:val="003E1C5C"/>
    <w:rsid w:val="003E2799"/>
    <w:rsid w:val="003E2CDA"/>
    <w:rsid w:val="003E2FA3"/>
    <w:rsid w:val="003E3093"/>
    <w:rsid w:val="003E33F4"/>
    <w:rsid w:val="003E3568"/>
    <w:rsid w:val="003E3B24"/>
    <w:rsid w:val="003E42F7"/>
    <w:rsid w:val="003E438A"/>
    <w:rsid w:val="003E45D3"/>
    <w:rsid w:val="003E49DE"/>
    <w:rsid w:val="003E5084"/>
    <w:rsid w:val="003E5556"/>
    <w:rsid w:val="003E5B5A"/>
    <w:rsid w:val="003E5F79"/>
    <w:rsid w:val="003E6456"/>
    <w:rsid w:val="003E64F8"/>
    <w:rsid w:val="003E6B17"/>
    <w:rsid w:val="003E6BED"/>
    <w:rsid w:val="003E734B"/>
    <w:rsid w:val="003E73D4"/>
    <w:rsid w:val="003E7C47"/>
    <w:rsid w:val="003F0246"/>
    <w:rsid w:val="003F0373"/>
    <w:rsid w:val="003F054C"/>
    <w:rsid w:val="003F0B7C"/>
    <w:rsid w:val="003F0E3D"/>
    <w:rsid w:val="003F1124"/>
    <w:rsid w:val="003F12D3"/>
    <w:rsid w:val="003F1CC9"/>
    <w:rsid w:val="003F1DDC"/>
    <w:rsid w:val="003F1F22"/>
    <w:rsid w:val="003F275C"/>
    <w:rsid w:val="003F2BE2"/>
    <w:rsid w:val="003F2D40"/>
    <w:rsid w:val="003F35A5"/>
    <w:rsid w:val="003F3A05"/>
    <w:rsid w:val="003F3CB7"/>
    <w:rsid w:val="003F3F5F"/>
    <w:rsid w:val="003F40D4"/>
    <w:rsid w:val="003F44B0"/>
    <w:rsid w:val="003F47EF"/>
    <w:rsid w:val="003F483B"/>
    <w:rsid w:val="003F5614"/>
    <w:rsid w:val="003F569D"/>
    <w:rsid w:val="003F56DD"/>
    <w:rsid w:val="003F56EA"/>
    <w:rsid w:val="003F5E54"/>
    <w:rsid w:val="003F5FDF"/>
    <w:rsid w:val="003F6084"/>
    <w:rsid w:val="003F61D0"/>
    <w:rsid w:val="003F6337"/>
    <w:rsid w:val="003F67E6"/>
    <w:rsid w:val="003F7248"/>
    <w:rsid w:val="003F744A"/>
    <w:rsid w:val="003F7639"/>
    <w:rsid w:val="003F7860"/>
    <w:rsid w:val="003F797A"/>
    <w:rsid w:val="003F7C65"/>
    <w:rsid w:val="003F7DA6"/>
    <w:rsid w:val="003F7F2B"/>
    <w:rsid w:val="003F7FE6"/>
    <w:rsid w:val="004003A4"/>
    <w:rsid w:val="004007AE"/>
    <w:rsid w:val="0040085B"/>
    <w:rsid w:val="00400E7F"/>
    <w:rsid w:val="00400FB5"/>
    <w:rsid w:val="0040102F"/>
    <w:rsid w:val="0040117C"/>
    <w:rsid w:val="00401657"/>
    <w:rsid w:val="004016E4"/>
    <w:rsid w:val="0040216E"/>
    <w:rsid w:val="00402372"/>
    <w:rsid w:val="0040262A"/>
    <w:rsid w:val="00402926"/>
    <w:rsid w:val="00402CD3"/>
    <w:rsid w:val="0040353E"/>
    <w:rsid w:val="004042D1"/>
    <w:rsid w:val="00404630"/>
    <w:rsid w:val="00404BCB"/>
    <w:rsid w:val="004050A6"/>
    <w:rsid w:val="004051E5"/>
    <w:rsid w:val="0040554B"/>
    <w:rsid w:val="004056A8"/>
    <w:rsid w:val="0040577D"/>
    <w:rsid w:val="004057AC"/>
    <w:rsid w:val="00405C94"/>
    <w:rsid w:val="00405D29"/>
    <w:rsid w:val="00406FBC"/>
    <w:rsid w:val="00406FC2"/>
    <w:rsid w:val="004070C8"/>
    <w:rsid w:val="0040735D"/>
    <w:rsid w:val="004076E7"/>
    <w:rsid w:val="00407BE0"/>
    <w:rsid w:val="00407F3A"/>
    <w:rsid w:val="004102B3"/>
    <w:rsid w:val="004103B5"/>
    <w:rsid w:val="004103F4"/>
    <w:rsid w:val="004104C8"/>
    <w:rsid w:val="00410B18"/>
    <w:rsid w:val="00410D24"/>
    <w:rsid w:val="00410E15"/>
    <w:rsid w:val="0041176B"/>
    <w:rsid w:val="00411BC8"/>
    <w:rsid w:val="00411E18"/>
    <w:rsid w:val="00411FBD"/>
    <w:rsid w:val="004121C1"/>
    <w:rsid w:val="00412AD5"/>
    <w:rsid w:val="00412DC9"/>
    <w:rsid w:val="00412E03"/>
    <w:rsid w:val="00412F41"/>
    <w:rsid w:val="0041366C"/>
    <w:rsid w:val="00413BC0"/>
    <w:rsid w:val="00414646"/>
    <w:rsid w:val="00415011"/>
    <w:rsid w:val="0041529F"/>
    <w:rsid w:val="004152D6"/>
    <w:rsid w:val="004158A1"/>
    <w:rsid w:val="00416277"/>
    <w:rsid w:val="00416381"/>
    <w:rsid w:val="00416A30"/>
    <w:rsid w:val="00416A3C"/>
    <w:rsid w:val="00416C5F"/>
    <w:rsid w:val="004170B9"/>
    <w:rsid w:val="004170D0"/>
    <w:rsid w:val="00417182"/>
    <w:rsid w:val="004171A4"/>
    <w:rsid w:val="004172AE"/>
    <w:rsid w:val="0041730B"/>
    <w:rsid w:val="00417310"/>
    <w:rsid w:val="004177EA"/>
    <w:rsid w:val="004178AA"/>
    <w:rsid w:val="00417946"/>
    <w:rsid w:val="00417D84"/>
    <w:rsid w:val="00417E97"/>
    <w:rsid w:val="004201F5"/>
    <w:rsid w:val="00420268"/>
    <w:rsid w:val="004205CB"/>
    <w:rsid w:val="00420AB7"/>
    <w:rsid w:val="00420DB8"/>
    <w:rsid w:val="00420DEA"/>
    <w:rsid w:val="00421345"/>
    <w:rsid w:val="0042168A"/>
    <w:rsid w:val="00421AE2"/>
    <w:rsid w:val="00421D5A"/>
    <w:rsid w:val="00421E2E"/>
    <w:rsid w:val="00421E6E"/>
    <w:rsid w:val="00422175"/>
    <w:rsid w:val="0042258A"/>
    <w:rsid w:val="00422882"/>
    <w:rsid w:val="004234BA"/>
    <w:rsid w:val="00423724"/>
    <w:rsid w:val="00423D28"/>
    <w:rsid w:val="00423DF8"/>
    <w:rsid w:val="00424037"/>
    <w:rsid w:val="004248E3"/>
    <w:rsid w:val="00424C51"/>
    <w:rsid w:val="00424E9F"/>
    <w:rsid w:val="00425064"/>
    <w:rsid w:val="00425367"/>
    <w:rsid w:val="0042550E"/>
    <w:rsid w:val="00425871"/>
    <w:rsid w:val="0042597B"/>
    <w:rsid w:val="00425F2E"/>
    <w:rsid w:val="00426593"/>
    <w:rsid w:val="00426618"/>
    <w:rsid w:val="004267C2"/>
    <w:rsid w:val="00426A73"/>
    <w:rsid w:val="00427025"/>
    <w:rsid w:val="0042705A"/>
    <w:rsid w:val="004272C3"/>
    <w:rsid w:val="00427373"/>
    <w:rsid w:val="004273C8"/>
    <w:rsid w:val="0042745C"/>
    <w:rsid w:val="00427534"/>
    <w:rsid w:val="00427853"/>
    <w:rsid w:val="00427C84"/>
    <w:rsid w:val="00427E18"/>
    <w:rsid w:val="00427FFB"/>
    <w:rsid w:val="004306D8"/>
    <w:rsid w:val="00430880"/>
    <w:rsid w:val="0043088D"/>
    <w:rsid w:val="00430AE7"/>
    <w:rsid w:val="00430DE4"/>
    <w:rsid w:val="00431253"/>
    <w:rsid w:val="0043141C"/>
    <w:rsid w:val="00431ACB"/>
    <w:rsid w:val="00431CC8"/>
    <w:rsid w:val="00431DAD"/>
    <w:rsid w:val="00431F2A"/>
    <w:rsid w:val="00432028"/>
    <w:rsid w:val="0043219E"/>
    <w:rsid w:val="00432382"/>
    <w:rsid w:val="004324B6"/>
    <w:rsid w:val="0043251E"/>
    <w:rsid w:val="0043264D"/>
    <w:rsid w:val="00432C33"/>
    <w:rsid w:val="004330C3"/>
    <w:rsid w:val="004330D2"/>
    <w:rsid w:val="0043347C"/>
    <w:rsid w:val="00433776"/>
    <w:rsid w:val="00433AF0"/>
    <w:rsid w:val="00433B9C"/>
    <w:rsid w:val="00433F28"/>
    <w:rsid w:val="00434453"/>
    <w:rsid w:val="004344FC"/>
    <w:rsid w:val="004347CF"/>
    <w:rsid w:val="00434C62"/>
    <w:rsid w:val="00435023"/>
    <w:rsid w:val="00435251"/>
    <w:rsid w:val="0043549E"/>
    <w:rsid w:val="004354CA"/>
    <w:rsid w:val="00435925"/>
    <w:rsid w:val="00435A0B"/>
    <w:rsid w:val="00435FBD"/>
    <w:rsid w:val="00436165"/>
    <w:rsid w:val="004362BA"/>
    <w:rsid w:val="00436999"/>
    <w:rsid w:val="00437124"/>
    <w:rsid w:val="004371EF"/>
    <w:rsid w:val="00437416"/>
    <w:rsid w:val="00437ADD"/>
    <w:rsid w:val="00437FBA"/>
    <w:rsid w:val="00440471"/>
    <w:rsid w:val="00440530"/>
    <w:rsid w:val="004406DE"/>
    <w:rsid w:val="00440E20"/>
    <w:rsid w:val="00440F79"/>
    <w:rsid w:val="0044103A"/>
    <w:rsid w:val="0044113F"/>
    <w:rsid w:val="00441260"/>
    <w:rsid w:val="00441398"/>
    <w:rsid w:val="0044168A"/>
    <w:rsid w:val="0044168B"/>
    <w:rsid w:val="004416A8"/>
    <w:rsid w:val="004419C3"/>
    <w:rsid w:val="00442284"/>
    <w:rsid w:val="0044283D"/>
    <w:rsid w:val="004428EE"/>
    <w:rsid w:val="00442DDC"/>
    <w:rsid w:val="00443932"/>
    <w:rsid w:val="00443943"/>
    <w:rsid w:val="00443B39"/>
    <w:rsid w:val="00444674"/>
    <w:rsid w:val="004448F7"/>
    <w:rsid w:val="004449C7"/>
    <w:rsid w:val="004449F9"/>
    <w:rsid w:val="00444DD1"/>
    <w:rsid w:val="00444F14"/>
    <w:rsid w:val="00444F5C"/>
    <w:rsid w:val="00445013"/>
    <w:rsid w:val="00445390"/>
    <w:rsid w:val="00445547"/>
    <w:rsid w:val="0044559A"/>
    <w:rsid w:val="00445759"/>
    <w:rsid w:val="0044608A"/>
    <w:rsid w:val="00446EBD"/>
    <w:rsid w:val="004471E0"/>
    <w:rsid w:val="00447897"/>
    <w:rsid w:val="00450275"/>
    <w:rsid w:val="0045144A"/>
    <w:rsid w:val="00451488"/>
    <w:rsid w:val="0045181B"/>
    <w:rsid w:val="004519CE"/>
    <w:rsid w:val="00451C54"/>
    <w:rsid w:val="00451C90"/>
    <w:rsid w:val="00451E08"/>
    <w:rsid w:val="004520B2"/>
    <w:rsid w:val="004520F0"/>
    <w:rsid w:val="00452253"/>
    <w:rsid w:val="00452396"/>
    <w:rsid w:val="00452425"/>
    <w:rsid w:val="0045279F"/>
    <w:rsid w:val="00453338"/>
    <w:rsid w:val="0045373E"/>
    <w:rsid w:val="00453946"/>
    <w:rsid w:val="004539F0"/>
    <w:rsid w:val="00453E3B"/>
    <w:rsid w:val="004542EC"/>
    <w:rsid w:val="00454DB9"/>
    <w:rsid w:val="00454DBA"/>
    <w:rsid w:val="00455166"/>
    <w:rsid w:val="00455296"/>
    <w:rsid w:val="00455331"/>
    <w:rsid w:val="00455773"/>
    <w:rsid w:val="00455B0D"/>
    <w:rsid w:val="00455F1E"/>
    <w:rsid w:val="004568EC"/>
    <w:rsid w:val="00456971"/>
    <w:rsid w:val="00456F61"/>
    <w:rsid w:val="004578D7"/>
    <w:rsid w:val="00457A91"/>
    <w:rsid w:val="00457B13"/>
    <w:rsid w:val="00457C3A"/>
    <w:rsid w:val="00457F98"/>
    <w:rsid w:val="00460B2C"/>
    <w:rsid w:val="0046122C"/>
    <w:rsid w:val="0046131B"/>
    <w:rsid w:val="004616B6"/>
    <w:rsid w:val="00461999"/>
    <w:rsid w:val="00461A06"/>
    <w:rsid w:val="00462096"/>
    <w:rsid w:val="004622ED"/>
    <w:rsid w:val="00462D8B"/>
    <w:rsid w:val="004632BA"/>
    <w:rsid w:val="00463626"/>
    <w:rsid w:val="00464069"/>
    <w:rsid w:val="0046458C"/>
    <w:rsid w:val="00464C12"/>
    <w:rsid w:val="00464C99"/>
    <w:rsid w:val="00464E17"/>
    <w:rsid w:val="00465783"/>
    <w:rsid w:val="00465E8D"/>
    <w:rsid w:val="00465EF0"/>
    <w:rsid w:val="0046609F"/>
    <w:rsid w:val="0046664A"/>
    <w:rsid w:val="00466725"/>
    <w:rsid w:val="004667FA"/>
    <w:rsid w:val="00466F85"/>
    <w:rsid w:val="00467033"/>
    <w:rsid w:val="00467499"/>
    <w:rsid w:val="00467B60"/>
    <w:rsid w:val="00467C06"/>
    <w:rsid w:val="00467FAC"/>
    <w:rsid w:val="00467FE2"/>
    <w:rsid w:val="004701C1"/>
    <w:rsid w:val="004702A4"/>
    <w:rsid w:val="0047074B"/>
    <w:rsid w:val="004708BA"/>
    <w:rsid w:val="00470CB9"/>
    <w:rsid w:val="00470CDA"/>
    <w:rsid w:val="00470E4B"/>
    <w:rsid w:val="00470F0D"/>
    <w:rsid w:val="004714C2"/>
    <w:rsid w:val="0047180F"/>
    <w:rsid w:val="004718FC"/>
    <w:rsid w:val="00472066"/>
    <w:rsid w:val="004720D5"/>
    <w:rsid w:val="00473502"/>
    <w:rsid w:val="00473564"/>
    <w:rsid w:val="00473C88"/>
    <w:rsid w:val="00473F0C"/>
    <w:rsid w:val="0047437E"/>
    <w:rsid w:val="004745E0"/>
    <w:rsid w:val="004746C5"/>
    <w:rsid w:val="0047496C"/>
    <w:rsid w:val="00474BA9"/>
    <w:rsid w:val="00474D85"/>
    <w:rsid w:val="00474E93"/>
    <w:rsid w:val="00474FF0"/>
    <w:rsid w:val="0047516F"/>
    <w:rsid w:val="00475507"/>
    <w:rsid w:val="00475797"/>
    <w:rsid w:val="004759A5"/>
    <w:rsid w:val="004759AC"/>
    <w:rsid w:val="00475F85"/>
    <w:rsid w:val="0047632C"/>
    <w:rsid w:val="004765DF"/>
    <w:rsid w:val="0047675E"/>
    <w:rsid w:val="004769A2"/>
    <w:rsid w:val="00476AF9"/>
    <w:rsid w:val="004772F5"/>
    <w:rsid w:val="0047793D"/>
    <w:rsid w:val="00477B78"/>
    <w:rsid w:val="00477C3E"/>
    <w:rsid w:val="004800F3"/>
    <w:rsid w:val="00480A5C"/>
    <w:rsid w:val="004810A7"/>
    <w:rsid w:val="004817DD"/>
    <w:rsid w:val="00482237"/>
    <w:rsid w:val="0048238E"/>
    <w:rsid w:val="00482BC3"/>
    <w:rsid w:val="00482DFA"/>
    <w:rsid w:val="00482FE3"/>
    <w:rsid w:val="00483B4C"/>
    <w:rsid w:val="004847EA"/>
    <w:rsid w:val="00484AF0"/>
    <w:rsid w:val="00484CCE"/>
    <w:rsid w:val="0048577F"/>
    <w:rsid w:val="00485799"/>
    <w:rsid w:val="00485D6A"/>
    <w:rsid w:val="00485EC3"/>
    <w:rsid w:val="00485FDC"/>
    <w:rsid w:val="004860B4"/>
    <w:rsid w:val="00486121"/>
    <w:rsid w:val="004862D5"/>
    <w:rsid w:val="00487030"/>
    <w:rsid w:val="00487EED"/>
    <w:rsid w:val="004907D6"/>
    <w:rsid w:val="00491014"/>
    <w:rsid w:val="00491220"/>
    <w:rsid w:val="00491C18"/>
    <w:rsid w:val="00492147"/>
    <w:rsid w:val="0049238B"/>
    <w:rsid w:val="0049267F"/>
    <w:rsid w:val="004928FA"/>
    <w:rsid w:val="004929E5"/>
    <w:rsid w:val="004930F1"/>
    <w:rsid w:val="00493144"/>
    <w:rsid w:val="004935D4"/>
    <w:rsid w:val="004935FA"/>
    <w:rsid w:val="00493922"/>
    <w:rsid w:val="004939F4"/>
    <w:rsid w:val="00493AAA"/>
    <w:rsid w:val="00493B22"/>
    <w:rsid w:val="00493E7C"/>
    <w:rsid w:val="00494045"/>
    <w:rsid w:val="00494264"/>
    <w:rsid w:val="00494D66"/>
    <w:rsid w:val="00494E9C"/>
    <w:rsid w:val="004952DD"/>
    <w:rsid w:val="00495958"/>
    <w:rsid w:val="00495B27"/>
    <w:rsid w:val="00496937"/>
    <w:rsid w:val="00496B78"/>
    <w:rsid w:val="00496F6E"/>
    <w:rsid w:val="00497029"/>
    <w:rsid w:val="00497EF2"/>
    <w:rsid w:val="004A00D4"/>
    <w:rsid w:val="004A07DB"/>
    <w:rsid w:val="004A0931"/>
    <w:rsid w:val="004A0CA1"/>
    <w:rsid w:val="004A0F71"/>
    <w:rsid w:val="004A0F74"/>
    <w:rsid w:val="004A1A60"/>
    <w:rsid w:val="004A1E78"/>
    <w:rsid w:val="004A2232"/>
    <w:rsid w:val="004A223C"/>
    <w:rsid w:val="004A2304"/>
    <w:rsid w:val="004A2A0E"/>
    <w:rsid w:val="004A2B1A"/>
    <w:rsid w:val="004A331A"/>
    <w:rsid w:val="004A3B94"/>
    <w:rsid w:val="004A4C0A"/>
    <w:rsid w:val="004A4F38"/>
    <w:rsid w:val="004A51A2"/>
    <w:rsid w:val="004A5565"/>
    <w:rsid w:val="004A59C8"/>
    <w:rsid w:val="004A5B62"/>
    <w:rsid w:val="004A610A"/>
    <w:rsid w:val="004A612B"/>
    <w:rsid w:val="004A634F"/>
    <w:rsid w:val="004A637D"/>
    <w:rsid w:val="004A65BF"/>
    <w:rsid w:val="004A6896"/>
    <w:rsid w:val="004A7009"/>
    <w:rsid w:val="004A70D0"/>
    <w:rsid w:val="004A74DD"/>
    <w:rsid w:val="004A75B8"/>
    <w:rsid w:val="004A7F5A"/>
    <w:rsid w:val="004B0381"/>
    <w:rsid w:val="004B04C0"/>
    <w:rsid w:val="004B0AD1"/>
    <w:rsid w:val="004B0F96"/>
    <w:rsid w:val="004B1433"/>
    <w:rsid w:val="004B151C"/>
    <w:rsid w:val="004B1A21"/>
    <w:rsid w:val="004B1BCA"/>
    <w:rsid w:val="004B242C"/>
    <w:rsid w:val="004B247B"/>
    <w:rsid w:val="004B29DF"/>
    <w:rsid w:val="004B2AA2"/>
    <w:rsid w:val="004B2C4E"/>
    <w:rsid w:val="004B2E23"/>
    <w:rsid w:val="004B3D4B"/>
    <w:rsid w:val="004B3E73"/>
    <w:rsid w:val="004B43DA"/>
    <w:rsid w:val="004B446E"/>
    <w:rsid w:val="004B4CE3"/>
    <w:rsid w:val="004B53D9"/>
    <w:rsid w:val="004B57C1"/>
    <w:rsid w:val="004B5CF1"/>
    <w:rsid w:val="004B644B"/>
    <w:rsid w:val="004B68E5"/>
    <w:rsid w:val="004B68E6"/>
    <w:rsid w:val="004B6B52"/>
    <w:rsid w:val="004B70F5"/>
    <w:rsid w:val="004B7138"/>
    <w:rsid w:val="004B73A5"/>
    <w:rsid w:val="004B75FA"/>
    <w:rsid w:val="004B792C"/>
    <w:rsid w:val="004B7C0B"/>
    <w:rsid w:val="004B7CC6"/>
    <w:rsid w:val="004B7CF4"/>
    <w:rsid w:val="004B7EB8"/>
    <w:rsid w:val="004C0362"/>
    <w:rsid w:val="004C039C"/>
    <w:rsid w:val="004C07F2"/>
    <w:rsid w:val="004C09DF"/>
    <w:rsid w:val="004C0A3E"/>
    <w:rsid w:val="004C0E28"/>
    <w:rsid w:val="004C0E86"/>
    <w:rsid w:val="004C1335"/>
    <w:rsid w:val="004C15FE"/>
    <w:rsid w:val="004C1638"/>
    <w:rsid w:val="004C2921"/>
    <w:rsid w:val="004C35DB"/>
    <w:rsid w:val="004C3CBB"/>
    <w:rsid w:val="004C3DD3"/>
    <w:rsid w:val="004C4351"/>
    <w:rsid w:val="004C4707"/>
    <w:rsid w:val="004C4978"/>
    <w:rsid w:val="004C4A44"/>
    <w:rsid w:val="004C4B69"/>
    <w:rsid w:val="004C4D71"/>
    <w:rsid w:val="004C5C43"/>
    <w:rsid w:val="004C5DB7"/>
    <w:rsid w:val="004C5F20"/>
    <w:rsid w:val="004C6098"/>
    <w:rsid w:val="004C62FA"/>
    <w:rsid w:val="004C682A"/>
    <w:rsid w:val="004C69A4"/>
    <w:rsid w:val="004C721F"/>
    <w:rsid w:val="004C77D1"/>
    <w:rsid w:val="004C7962"/>
    <w:rsid w:val="004C7A1E"/>
    <w:rsid w:val="004C7CA7"/>
    <w:rsid w:val="004D0991"/>
    <w:rsid w:val="004D09DE"/>
    <w:rsid w:val="004D0C51"/>
    <w:rsid w:val="004D0CDB"/>
    <w:rsid w:val="004D0F26"/>
    <w:rsid w:val="004D111B"/>
    <w:rsid w:val="004D1209"/>
    <w:rsid w:val="004D13ED"/>
    <w:rsid w:val="004D17E4"/>
    <w:rsid w:val="004D1A0C"/>
    <w:rsid w:val="004D1D63"/>
    <w:rsid w:val="004D2206"/>
    <w:rsid w:val="004D2258"/>
    <w:rsid w:val="004D22AC"/>
    <w:rsid w:val="004D298F"/>
    <w:rsid w:val="004D3237"/>
    <w:rsid w:val="004D34BD"/>
    <w:rsid w:val="004D377A"/>
    <w:rsid w:val="004D3823"/>
    <w:rsid w:val="004D3B58"/>
    <w:rsid w:val="004D3BD5"/>
    <w:rsid w:val="004D452E"/>
    <w:rsid w:val="004D476B"/>
    <w:rsid w:val="004D4DD2"/>
    <w:rsid w:val="004D4EA0"/>
    <w:rsid w:val="004D52A8"/>
    <w:rsid w:val="004D5770"/>
    <w:rsid w:val="004D5838"/>
    <w:rsid w:val="004D653A"/>
    <w:rsid w:val="004D6C70"/>
    <w:rsid w:val="004D6C7F"/>
    <w:rsid w:val="004D6EAC"/>
    <w:rsid w:val="004D6FFD"/>
    <w:rsid w:val="004D7514"/>
    <w:rsid w:val="004D7875"/>
    <w:rsid w:val="004D7D9C"/>
    <w:rsid w:val="004D7EFA"/>
    <w:rsid w:val="004E01CC"/>
    <w:rsid w:val="004E03A7"/>
    <w:rsid w:val="004E04D8"/>
    <w:rsid w:val="004E073B"/>
    <w:rsid w:val="004E0BF9"/>
    <w:rsid w:val="004E169D"/>
    <w:rsid w:val="004E16EB"/>
    <w:rsid w:val="004E1799"/>
    <w:rsid w:val="004E1A21"/>
    <w:rsid w:val="004E1BE9"/>
    <w:rsid w:val="004E1F04"/>
    <w:rsid w:val="004E1F82"/>
    <w:rsid w:val="004E22C1"/>
    <w:rsid w:val="004E2E81"/>
    <w:rsid w:val="004E2F46"/>
    <w:rsid w:val="004E310B"/>
    <w:rsid w:val="004E382A"/>
    <w:rsid w:val="004E3B0C"/>
    <w:rsid w:val="004E3DB5"/>
    <w:rsid w:val="004E40E9"/>
    <w:rsid w:val="004E43C0"/>
    <w:rsid w:val="004E4547"/>
    <w:rsid w:val="004E4615"/>
    <w:rsid w:val="004E4675"/>
    <w:rsid w:val="004E4D2B"/>
    <w:rsid w:val="004E4D90"/>
    <w:rsid w:val="004E4E38"/>
    <w:rsid w:val="004E4F67"/>
    <w:rsid w:val="004E50C5"/>
    <w:rsid w:val="004E5174"/>
    <w:rsid w:val="004E54C9"/>
    <w:rsid w:val="004E5764"/>
    <w:rsid w:val="004E57DB"/>
    <w:rsid w:val="004E5973"/>
    <w:rsid w:val="004E5CF5"/>
    <w:rsid w:val="004E613B"/>
    <w:rsid w:val="004E62DE"/>
    <w:rsid w:val="004E64B3"/>
    <w:rsid w:val="004E6B94"/>
    <w:rsid w:val="004E712F"/>
    <w:rsid w:val="004E7284"/>
    <w:rsid w:val="004E729C"/>
    <w:rsid w:val="004E736D"/>
    <w:rsid w:val="004E7A30"/>
    <w:rsid w:val="004E7BB3"/>
    <w:rsid w:val="004F013D"/>
    <w:rsid w:val="004F0829"/>
    <w:rsid w:val="004F0D94"/>
    <w:rsid w:val="004F120F"/>
    <w:rsid w:val="004F1B4C"/>
    <w:rsid w:val="004F1FA7"/>
    <w:rsid w:val="004F20BE"/>
    <w:rsid w:val="004F22FE"/>
    <w:rsid w:val="004F2507"/>
    <w:rsid w:val="004F2906"/>
    <w:rsid w:val="004F3195"/>
    <w:rsid w:val="004F3817"/>
    <w:rsid w:val="004F39B2"/>
    <w:rsid w:val="004F3A7F"/>
    <w:rsid w:val="004F3D65"/>
    <w:rsid w:val="004F3DCD"/>
    <w:rsid w:val="004F4143"/>
    <w:rsid w:val="004F47F5"/>
    <w:rsid w:val="004F4807"/>
    <w:rsid w:val="004F4EE5"/>
    <w:rsid w:val="004F4F19"/>
    <w:rsid w:val="004F53FB"/>
    <w:rsid w:val="004F5500"/>
    <w:rsid w:val="004F5914"/>
    <w:rsid w:val="004F5958"/>
    <w:rsid w:val="004F5A00"/>
    <w:rsid w:val="004F60CA"/>
    <w:rsid w:val="004F6178"/>
    <w:rsid w:val="004F62BE"/>
    <w:rsid w:val="004F6482"/>
    <w:rsid w:val="004F6AE6"/>
    <w:rsid w:val="004F6DCF"/>
    <w:rsid w:val="004F71AE"/>
    <w:rsid w:val="004F722C"/>
    <w:rsid w:val="004F7336"/>
    <w:rsid w:val="004F7455"/>
    <w:rsid w:val="004F7767"/>
    <w:rsid w:val="004F778F"/>
    <w:rsid w:val="00500008"/>
    <w:rsid w:val="0050014E"/>
    <w:rsid w:val="005003E4"/>
    <w:rsid w:val="00500E2C"/>
    <w:rsid w:val="00501778"/>
    <w:rsid w:val="00501C8A"/>
    <w:rsid w:val="00501C8D"/>
    <w:rsid w:val="00501C94"/>
    <w:rsid w:val="0050217B"/>
    <w:rsid w:val="00502ECA"/>
    <w:rsid w:val="00503A8F"/>
    <w:rsid w:val="00503F74"/>
    <w:rsid w:val="005041FC"/>
    <w:rsid w:val="005043DF"/>
    <w:rsid w:val="0050449E"/>
    <w:rsid w:val="005047CB"/>
    <w:rsid w:val="00505AAC"/>
    <w:rsid w:val="00505BB3"/>
    <w:rsid w:val="005063B5"/>
    <w:rsid w:val="005065CD"/>
    <w:rsid w:val="005068FE"/>
    <w:rsid w:val="00506EBE"/>
    <w:rsid w:val="00506F77"/>
    <w:rsid w:val="005076DE"/>
    <w:rsid w:val="00507CBE"/>
    <w:rsid w:val="00507DCC"/>
    <w:rsid w:val="0051061C"/>
    <w:rsid w:val="005107D4"/>
    <w:rsid w:val="00510D4D"/>
    <w:rsid w:val="00510FD2"/>
    <w:rsid w:val="005110D9"/>
    <w:rsid w:val="0051118E"/>
    <w:rsid w:val="005116B3"/>
    <w:rsid w:val="00511E02"/>
    <w:rsid w:val="00511F48"/>
    <w:rsid w:val="00512635"/>
    <w:rsid w:val="005126F9"/>
    <w:rsid w:val="005133E2"/>
    <w:rsid w:val="00513BB6"/>
    <w:rsid w:val="005141FA"/>
    <w:rsid w:val="005144A0"/>
    <w:rsid w:val="00514E4B"/>
    <w:rsid w:val="00515549"/>
    <w:rsid w:val="00515634"/>
    <w:rsid w:val="005159F1"/>
    <w:rsid w:val="00515D55"/>
    <w:rsid w:val="00515FAD"/>
    <w:rsid w:val="00516491"/>
    <w:rsid w:val="00516AFB"/>
    <w:rsid w:val="00516DA2"/>
    <w:rsid w:val="00517477"/>
    <w:rsid w:val="005174B8"/>
    <w:rsid w:val="00517E5D"/>
    <w:rsid w:val="00517FA3"/>
    <w:rsid w:val="00520ACF"/>
    <w:rsid w:val="00520C11"/>
    <w:rsid w:val="00520FBB"/>
    <w:rsid w:val="005218AB"/>
    <w:rsid w:val="00521991"/>
    <w:rsid w:val="00521DB9"/>
    <w:rsid w:val="005220EC"/>
    <w:rsid w:val="005226F1"/>
    <w:rsid w:val="00522763"/>
    <w:rsid w:val="005227FC"/>
    <w:rsid w:val="0052285B"/>
    <w:rsid w:val="00522FEC"/>
    <w:rsid w:val="00522FFD"/>
    <w:rsid w:val="0052344F"/>
    <w:rsid w:val="0052372A"/>
    <w:rsid w:val="00523925"/>
    <w:rsid w:val="00523B83"/>
    <w:rsid w:val="00523C30"/>
    <w:rsid w:val="005241C9"/>
    <w:rsid w:val="00525269"/>
    <w:rsid w:val="0052569E"/>
    <w:rsid w:val="00525A9F"/>
    <w:rsid w:val="005262E6"/>
    <w:rsid w:val="0052656A"/>
    <w:rsid w:val="005267FE"/>
    <w:rsid w:val="00526927"/>
    <w:rsid w:val="00527055"/>
    <w:rsid w:val="00527CF5"/>
    <w:rsid w:val="00527E76"/>
    <w:rsid w:val="0053129C"/>
    <w:rsid w:val="005313BD"/>
    <w:rsid w:val="005315F2"/>
    <w:rsid w:val="00532051"/>
    <w:rsid w:val="005321E8"/>
    <w:rsid w:val="005325CF"/>
    <w:rsid w:val="00532FC8"/>
    <w:rsid w:val="005332F2"/>
    <w:rsid w:val="005333E0"/>
    <w:rsid w:val="0053354F"/>
    <w:rsid w:val="00533B87"/>
    <w:rsid w:val="00533BB2"/>
    <w:rsid w:val="00533DA7"/>
    <w:rsid w:val="00533EE5"/>
    <w:rsid w:val="005340A9"/>
    <w:rsid w:val="00534870"/>
    <w:rsid w:val="00534958"/>
    <w:rsid w:val="00534C13"/>
    <w:rsid w:val="00534E24"/>
    <w:rsid w:val="00535022"/>
    <w:rsid w:val="00535983"/>
    <w:rsid w:val="00536296"/>
    <w:rsid w:val="00536457"/>
    <w:rsid w:val="00536532"/>
    <w:rsid w:val="005365D5"/>
    <w:rsid w:val="00536D0D"/>
    <w:rsid w:val="005376EB"/>
    <w:rsid w:val="00537D52"/>
    <w:rsid w:val="005405C0"/>
    <w:rsid w:val="00540885"/>
    <w:rsid w:val="00540C60"/>
    <w:rsid w:val="00540EE2"/>
    <w:rsid w:val="005419A5"/>
    <w:rsid w:val="00541AA3"/>
    <w:rsid w:val="00542435"/>
    <w:rsid w:val="00542805"/>
    <w:rsid w:val="005429A0"/>
    <w:rsid w:val="00542C7A"/>
    <w:rsid w:val="00543283"/>
    <w:rsid w:val="00543368"/>
    <w:rsid w:val="00543417"/>
    <w:rsid w:val="00543FB6"/>
    <w:rsid w:val="00544880"/>
    <w:rsid w:val="005449FF"/>
    <w:rsid w:val="00544C32"/>
    <w:rsid w:val="00544C95"/>
    <w:rsid w:val="00544FA2"/>
    <w:rsid w:val="00545450"/>
    <w:rsid w:val="0054574C"/>
    <w:rsid w:val="005459B8"/>
    <w:rsid w:val="00545D79"/>
    <w:rsid w:val="00545E2C"/>
    <w:rsid w:val="00546013"/>
    <w:rsid w:val="00546B3D"/>
    <w:rsid w:val="00546BA9"/>
    <w:rsid w:val="0054772A"/>
    <w:rsid w:val="00547774"/>
    <w:rsid w:val="00547FEC"/>
    <w:rsid w:val="005502A0"/>
    <w:rsid w:val="00550457"/>
    <w:rsid w:val="005507BE"/>
    <w:rsid w:val="00550AF5"/>
    <w:rsid w:val="00551068"/>
    <w:rsid w:val="00551198"/>
    <w:rsid w:val="00551AB8"/>
    <w:rsid w:val="00551D48"/>
    <w:rsid w:val="00551E4E"/>
    <w:rsid w:val="00551ECA"/>
    <w:rsid w:val="005523C5"/>
    <w:rsid w:val="00552A12"/>
    <w:rsid w:val="00552C87"/>
    <w:rsid w:val="00552EF4"/>
    <w:rsid w:val="00552FB7"/>
    <w:rsid w:val="005532C9"/>
    <w:rsid w:val="00553A08"/>
    <w:rsid w:val="00554441"/>
    <w:rsid w:val="00554998"/>
    <w:rsid w:val="00555004"/>
    <w:rsid w:val="00555178"/>
    <w:rsid w:val="005554A5"/>
    <w:rsid w:val="005555A6"/>
    <w:rsid w:val="00555C08"/>
    <w:rsid w:val="005565BD"/>
    <w:rsid w:val="005567AE"/>
    <w:rsid w:val="0055686C"/>
    <w:rsid w:val="00556A67"/>
    <w:rsid w:val="00556BFE"/>
    <w:rsid w:val="00556FB5"/>
    <w:rsid w:val="00557091"/>
    <w:rsid w:val="0055714E"/>
    <w:rsid w:val="00557202"/>
    <w:rsid w:val="00557AD7"/>
    <w:rsid w:val="00557D8C"/>
    <w:rsid w:val="00557F95"/>
    <w:rsid w:val="0056018D"/>
    <w:rsid w:val="00560433"/>
    <w:rsid w:val="005604F9"/>
    <w:rsid w:val="00560810"/>
    <w:rsid w:val="0056083B"/>
    <w:rsid w:val="005617D8"/>
    <w:rsid w:val="00561A80"/>
    <w:rsid w:val="0056200C"/>
    <w:rsid w:val="0056248D"/>
    <w:rsid w:val="005624BA"/>
    <w:rsid w:val="00562E0B"/>
    <w:rsid w:val="00563044"/>
    <w:rsid w:val="005631AF"/>
    <w:rsid w:val="005632B4"/>
    <w:rsid w:val="005637C9"/>
    <w:rsid w:val="005639EA"/>
    <w:rsid w:val="00563CAA"/>
    <w:rsid w:val="00563F7F"/>
    <w:rsid w:val="005645A4"/>
    <w:rsid w:val="00565066"/>
    <w:rsid w:val="0056517C"/>
    <w:rsid w:val="00565597"/>
    <w:rsid w:val="00565979"/>
    <w:rsid w:val="00565A1B"/>
    <w:rsid w:val="00565A5C"/>
    <w:rsid w:val="00565BED"/>
    <w:rsid w:val="005665BE"/>
    <w:rsid w:val="00566816"/>
    <w:rsid w:val="00566C3C"/>
    <w:rsid w:val="00566E70"/>
    <w:rsid w:val="00566F19"/>
    <w:rsid w:val="005671CD"/>
    <w:rsid w:val="005673BE"/>
    <w:rsid w:val="00567452"/>
    <w:rsid w:val="005676A9"/>
    <w:rsid w:val="0056791C"/>
    <w:rsid w:val="00567BF9"/>
    <w:rsid w:val="0057020E"/>
    <w:rsid w:val="005704AB"/>
    <w:rsid w:val="00570FE5"/>
    <w:rsid w:val="00571E57"/>
    <w:rsid w:val="00572B34"/>
    <w:rsid w:val="00572B8C"/>
    <w:rsid w:val="00572CEB"/>
    <w:rsid w:val="00573097"/>
    <w:rsid w:val="00573C09"/>
    <w:rsid w:val="00573D40"/>
    <w:rsid w:val="00573D8B"/>
    <w:rsid w:val="00573F92"/>
    <w:rsid w:val="00574246"/>
    <w:rsid w:val="00574FF1"/>
    <w:rsid w:val="005753A5"/>
    <w:rsid w:val="005753E0"/>
    <w:rsid w:val="00575637"/>
    <w:rsid w:val="00575C49"/>
    <w:rsid w:val="00575F72"/>
    <w:rsid w:val="00576A07"/>
    <w:rsid w:val="00576A14"/>
    <w:rsid w:val="00576CBE"/>
    <w:rsid w:val="00576D1A"/>
    <w:rsid w:val="00577CA5"/>
    <w:rsid w:val="00577DF2"/>
    <w:rsid w:val="00580A9C"/>
    <w:rsid w:val="00580BAC"/>
    <w:rsid w:val="00580D29"/>
    <w:rsid w:val="005810DC"/>
    <w:rsid w:val="00581348"/>
    <w:rsid w:val="005814CB"/>
    <w:rsid w:val="005816B7"/>
    <w:rsid w:val="005818A2"/>
    <w:rsid w:val="00581C2D"/>
    <w:rsid w:val="00581DD8"/>
    <w:rsid w:val="005821C2"/>
    <w:rsid w:val="005829B0"/>
    <w:rsid w:val="00582C00"/>
    <w:rsid w:val="00582DC3"/>
    <w:rsid w:val="005830C0"/>
    <w:rsid w:val="005830D6"/>
    <w:rsid w:val="0058333C"/>
    <w:rsid w:val="005834F2"/>
    <w:rsid w:val="00583F8D"/>
    <w:rsid w:val="00584043"/>
    <w:rsid w:val="005842D1"/>
    <w:rsid w:val="0058439C"/>
    <w:rsid w:val="00584554"/>
    <w:rsid w:val="005847D6"/>
    <w:rsid w:val="005848F7"/>
    <w:rsid w:val="00584955"/>
    <w:rsid w:val="00584B29"/>
    <w:rsid w:val="00584CC9"/>
    <w:rsid w:val="00585B5F"/>
    <w:rsid w:val="00585CF7"/>
    <w:rsid w:val="00585D64"/>
    <w:rsid w:val="00585FDF"/>
    <w:rsid w:val="0058640D"/>
    <w:rsid w:val="00586CDA"/>
    <w:rsid w:val="00586E9C"/>
    <w:rsid w:val="005871C7"/>
    <w:rsid w:val="005872A4"/>
    <w:rsid w:val="0058758C"/>
    <w:rsid w:val="00587D18"/>
    <w:rsid w:val="005905B7"/>
    <w:rsid w:val="00590A6C"/>
    <w:rsid w:val="00590D13"/>
    <w:rsid w:val="00590F11"/>
    <w:rsid w:val="00591157"/>
    <w:rsid w:val="005915FE"/>
    <w:rsid w:val="005918E6"/>
    <w:rsid w:val="0059190E"/>
    <w:rsid w:val="00591B74"/>
    <w:rsid w:val="00591F53"/>
    <w:rsid w:val="005923AE"/>
    <w:rsid w:val="00592A24"/>
    <w:rsid w:val="00592B86"/>
    <w:rsid w:val="00592F3D"/>
    <w:rsid w:val="005933ED"/>
    <w:rsid w:val="005934A2"/>
    <w:rsid w:val="00593F67"/>
    <w:rsid w:val="005942F0"/>
    <w:rsid w:val="00594384"/>
    <w:rsid w:val="005946AD"/>
    <w:rsid w:val="005949EA"/>
    <w:rsid w:val="00594C0C"/>
    <w:rsid w:val="00594CA9"/>
    <w:rsid w:val="00594ED2"/>
    <w:rsid w:val="00595740"/>
    <w:rsid w:val="005957C7"/>
    <w:rsid w:val="0059596C"/>
    <w:rsid w:val="00595F10"/>
    <w:rsid w:val="00596483"/>
    <w:rsid w:val="005964C2"/>
    <w:rsid w:val="00596558"/>
    <w:rsid w:val="00596C7B"/>
    <w:rsid w:val="00596CAB"/>
    <w:rsid w:val="00597642"/>
    <w:rsid w:val="005977AC"/>
    <w:rsid w:val="005978A6"/>
    <w:rsid w:val="005979B5"/>
    <w:rsid w:val="00597E16"/>
    <w:rsid w:val="005A08D1"/>
    <w:rsid w:val="005A0E3D"/>
    <w:rsid w:val="005A118C"/>
    <w:rsid w:val="005A1304"/>
    <w:rsid w:val="005A1314"/>
    <w:rsid w:val="005A1468"/>
    <w:rsid w:val="005A179F"/>
    <w:rsid w:val="005A1A0B"/>
    <w:rsid w:val="005A1FA7"/>
    <w:rsid w:val="005A290E"/>
    <w:rsid w:val="005A2A3A"/>
    <w:rsid w:val="005A2A83"/>
    <w:rsid w:val="005A2FC0"/>
    <w:rsid w:val="005A3011"/>
    <w:rsid w:val="005A3146"/>
    <w:rsid w:val="005A3D1A"/>
    <w:rsid w:val="005A4C68"/>
    <w:rsid w:val="005A4D44"/>
    <w:rsid w:val="005A4EAD"/>
    <w:rsid w:val="005A4FA6"/>
    <w:rsid w:val="005A624E"/>
    <w:rsid w:val="005A6649"/>
    <w:rsid w:val="005A6EEC"/>
    <w:rsid w:val="005A6FE9"/>
    <w:rsid w:val="005A7299"/>
    <w:rsid w:val="005A72A0"/>
    <w:rsid w:val="005A7876"/>
    <w:rsid w:val="005A79AF"/>
    <w:rsid w:val="005A7CA9"/>
    <w:rsid w:val="005A7F50"/>
    <w:rsid w:val="005B03AF"/>
    <w:rsid w:val="005B03F1"/>
    <w:rsid w:val="005B0768"/>
    <w:rsid w:val="005B07EE"/>
    <w:rsid w:val="005B0ADB"/>
    <w:rsid w:val="005B0EB6"/>
    <w:rsid w:val="005B14CC"/>
    <w:rsid w:val="005B2046"/>
    <w:rsid w:val="005B252C"/>
    <w:rsid w:val="005B27D5"/>
    <w:rsid w:val="005B2943"/>
    <w:rsid w:val="005B2B9C"/>
    <w:rsid w:val="005B2DC8"/>
    <w:rsid w:val="005B2E5D"/>
    <w:rsid w:val="005B3407"/>
    <w:rsid w:val="005B3631"/>
    <w:rsid w:val="005B3E23"/>
    <w:rsid w:val="005B451E"/>
    <w:rsid w:val="005B4955"/>
    <w:rsid w:val="005B4F75"/>
    <w:rsid w:val="005B51C0"/>
    <w:rsid w:val="005B5430"/>
    <w:rsid w:val="005B54E2"/>
    <w:rsid w:val="005B597C"/>
    <w:rsid w:val="005B5B78"/>
    <w:rsid w:val="005B5C5E"/>
    <w:rsid w:val="005B5D0D"/>
    <w:rsid w:val="005B5F2E"/>
    <w:rsid w:val="005B62A4"/>
    <w:rsid w:val="005B6F44"/>
    <w:rsid w:val="005B7011"/>
    <w:rsid w:val="005B764F"/>
    <w:rsid w:val="005B7E18"/>
    <w:rsid w:val="005C03D6"/>
    <w:rsid w:val="005C03F1"/>
    <w:rsid w:val="005C0957"/>
    <w:rsid w:val="005C133F"/>
    <w:rsid w:val="005C1C73"/>
    <w:rsid w:val="005C1D10"/>
    <w:rsid w:val="005C2C44"/>
    <w:rsid w:val="005C2EEC"/>
    <w:rsid w:val="005C332F"/>
    <w:rsid w:val="005C337F"/>
    <w:rsid w:val="005C3740"/>
    <w:rsid w:val="005C376C"/>
    <w:rsid w:val="005C392A"/>
    <w:rsid w:val="005C3D54"/>
    <w:rsid w:val="005C447A"/>
    <w:rsid w:val="005C4610"/>
    <w:rsid w:val="005C480A"/>
    <w:rsid w:val="005C4D25"/>
    <w:rsid w:val="005C5127"/>
    <w:rsid w:val="005C530A"/>
    <w:rsid w:val="005C5A48"/>
    <w:rsid w:val="005C5A9B"/>
    <w:rsid w:val="005C5F20"/>
    <w:rsid w:val="005C6021"/>
    <w:rsid w:val="005C6FB6"/>
    <w:rsid w:val="005C7148"/>
    <w:rsid w:val="005C71FC"/>
    <w:rsid w:val="005C7D3A"/>
    <w:rsid w:val="005D0154"/>
    <w:rsid w:val="005D0F5B"/>
    <w:rsid w:val="005D15DD"/>
    <w:rsid w:val="005D1962"/>
    <w:rsid w:val="005D2411"/>
    <w:rsid w:val="005D2A59"/>
    <w:rsid w:val="005D2F59"/>
    <w:rsid w:val="005D30AF"/>
    <w:rsid w:val="005D3214"/>
    <w:rsid w:val="005D3C80"/>
    <w:rsid w:val="005D41E8"/>
    <w:rsid w:val="005D4BBA"/>
    <w:rsid w:val="005D4E54"/>
    <w:rsid w:val="005D4EA4"/>
    <w:rsid w:val="005D548F"/>
    <w:rsid w:val="005D5A2F"/>
    <w:rsid w:val="005D5D34"/>
    <w:rsid w:val="005D63D5"/>
    <w:rsid w:val="005D69AF"/>
    <w:rsid w:val="005D6AEC"/>
    <w:rsid w:val="005D7A10"/>
    <w:rsid w:val="005E05D5"/>
    <w:rsid w:val="005E0C5D"/>
    <w:rsid w:val="005E0D9A"/>
    <w:rsid w:val="005E0F8E"/>
    <w:rsid w:val="005E150B"/>
    <w:rsid w:val="005E2399"/>
    <w:rsid w:val="005E23D9"/>
    <w:rsid w:val="005E2B44"/>
    <w:rsid w:val="005E2EA3"/>
    <w:rsid w:val="005E2F42"/>
    <w:rsid w:val="005E397D"/>
    <w:rsid w:val="005E3B46"/>
    <w:rsid w:val="005E3B48"/>
    <w:rsid w:val="005E3F35"/>
    <w:rsid w:val="005E412F"/>
    <w:rsid w:val="005E46BD"/>
    <w:rsid w:val="005E4D75"/>
    <w:rsid w:val="005E52BB"/>
    <w:rsid w:val="005E55C0"/>
    <w:rsid w:val="005E58E0"/>
    <w:rsid w:val="005E59E3"/>
    <w:rsid w:val="005E59F6"/>
    <w:rsid w:val="005E5E15"/>
    <w:rsid w:val="005E61D1"/>
    <w:rsid w:val="005E6C74"/>
    <w:rsid w:val="005E6F6F"/>
    <w:rsid w:val="005E714E"/>
    <w:rsid w:val="005E74FD"/>
    <w:rsid w:val="005E7764"/>
    <w:rsid w:val="005E7C98"/>
    <w:rsid w:val="005E7DBF"/>
    <w:rsid w:val="005E7F0B"/>
    <w:rsid w:val="005F0958"/>
    <w:rsid w:val="005F09E5"/>
    <w:rsid w:val="005F0A9D"/>
    <w:rsid w:val="005F0FFD"/>
    <w:rsid w:val="005F125C"/>
    <w:rsid w:val="005F2121"/>
    <w:rsid w:val="005F2497"/>
    <w:rsid w:val="005F28C7"/>
    <w:rsid w:val="005F3735"/>
    <w:rsid w:val="005F38ED"/>
    <w:rsid w:val="005F3B63"/>
    <w:rsid w:val="005F3EFE"/>
    <w:rsid w:val="005F3F1C"/>
    <w:rsid w:val="005F434C"/>
    <w:rsid w:val="005F46F8"/>
    <w:rsid w:val="005F4A28"/>
    <w:rsid w:val="005F4A54"/>
    <w:rsid w:val="005F4B02"/>
    <w:rsid w:val="005F4CA4"/>
    <w:rsid w:val="005F5047"/>
    <w:rsid w:val="005F5072"/>
    <w:rsid w:val="005F542D"/>
    <w:rsid w:val="005F619F"/>
    <w:rsid w:val="005F6A3C"/>
    <w:rsid w:val="005F6EEC"/>
    <w:rsid w:val="005F6F13"/>
    <w:rsid w:val="005F7332"/>
    <w:rsid w:val="005F76B4"/>
    <w:rsid w:val="005F7712"/>
    <w:rsid w:val="005F7C76"/>
    <w:rsid w:val="005F7FA1"/>
    <w:rsid w:val="00600268"/>
    <w:rsid w:val="00600BA9"/>
    <w:rsid w:val="00600C57"/>
    <w:rsid w:val="00600E8F"/>
    <w:rsid w:val="006011A2"/>
    <w:rsid w:val="00601235"/>
    <w:rsid w:val="006015CF"/>
    <w:rsid w:val="006015FC"/>
    <w:rsid w:val="00601BD8"/>
    <w:rsid w:val="00601EA6"/>
    <w:rsid w:val="00602193"/>
    <w:rsid w:val="0060232D"/>
    <w:rsid w:val="006026E6"/>
    <w:rsid w:val="00602724"/>
    <w:rsid w:val="00602762"/>
    <w:rsid w:val="00602B81"/>
    <w:rsid w:val="00602C1D"/>
    <w:rsid w:val="00602D05"/>
    <w:rsid w:val="00602D13"/>
    <w:rsid w:val="00602D60"/>
    <w:rsid w:val="0060303F"/>
    <w:rsid w:val="00603EE7"/>
    <w:rsid w:val="00603FFD"/>
    <w:rsid w:val="006040F1"/>
    <w:rsid w:val="006041B7"/>
    <w:rsid w:val="006051D2"/>
    <w:rsid w:val="006052D7"/>
    <w:rsid w:val="006053F5"/>
    <w:rsid w:val="00605435"/>
    <w:rsid w:val="006055BD"/>
    <w:rsid w:val="00605727"/>
    <w:rsid w:val="0060579E"/>
    <w:rsid w:val="00605A11"/>
    <w:rsid w:val="00605C10"/>
    <w:rsid w:val="00605FFA"/>
    <w:rsid w:val="00606163"/>
    <w:rsid w:val="00606ABC"/>
    <w:rsid w:val="00606D01"/>
    <w:rsid w:val="0060702B"/>
    <w:rsid w:val="00607B54"/>
    <w:rsid w:val="00607FDD"/>
    <w:rsid w:val="00610059"/>
    <w:rsid w:val="006103DA"/>
    <w:rsid w:val="006109A6"/>
    <w:rsid w:val="00610E15"/>
    <w:rsid w:val="00611011"/>
    <w:rsid w:val="006114FD"/>
    <w:rsid w:val="006115F6"/>
    <w:rsid w:val="00611EC1"/>
    <w:rsid w:val="00612457"/>
    <w:rsid w:val="00612564"/>
    <w:rsid w:val="00612965"/>
    <w:rsid w:val="006130C0"/>
    <w:rsid w:val="0061376E"/>
    <w:rsid w:val="006139D2"/>
    <w:rsid w:val="00613A53"/>
    <w:rsid w:val="00613D74"/>
    <w:rsid w:val="0061433B"/>
    <w:rsid w:val="00614366"/>
    <w:rsid w:val="0061449B"/>
    <w:rsid w:val="00614873"/>
    <w:rsid w:val="006148BF"/>
    <w:rsid w:val="006148DB"/>
    <w:rsid w:val="006150C6"/>
    <w:rsid w:val="00615408"/>
    <w:rsid w:val="00615435"/>
    <w:rsid w:val="006158C9"/>
    <w:rsid w:val="00615ABC"/>
    <w:rsid w:val="00616417"/>
    <w:rsid w:val="006164DA"/>
    <w:rsid w:val="00616E67"/>
    <w:rsid w:val="0061737F"/>
    <w:rsid w:val="0061763D"/>
    <w:rsid w:val="00617A05"/>
    <w:rsid w:val="00617A76"/>
    <w:rsid w:val="00617C4D"/>
    <w:rsid w:val="00617D70"/>
    <w:rsid w:val="006204FB"/>
    <w:rsid w:val="00620AE9"/>
    <w:rsid w:val="00620DF5"/>
    <w:rsid w:val="0062115A"/>
    <w:rsid w:val="00621258"/>
    <w:rsid w:val="0062149A"/>
    <w:rsid w:val="006215E1"/>
    <w:rsid w:val="006219F8"/>
    <w:rsid w:val="00621AF3"/>
    <w:rsid w:val="00621EBC"/>
    <w:rsid w:val="00621F13"/>
    <w:rsid w:val="00621FF0"/>
    <w:rsid w:val="00622684"/>
    <w:rsid w:val="006227FD"/>
    <w:rsid w:val="006234FB"/>
    <w:rsid w:val="0062382B"/>
    <w:rsid w:val="00623D69"/>
    <w:rsid w:val="00624863"/>
    <w:rsid w:val="0062490A"/>
    <w:rsid w:val="00624997"/>
    <w:rsid w:val="00624E15"/>
    <w:rsid w:val="00624FCF"/>
    <w:rsid w:val="00625285"/>
    <w:rsid w:val="006255AA"/>
    <w:rsid w:val="00625B25"/>
    <w:rsid w:val="00626723"/>
    <w:rsid w:val="00626A9C"/>
    <w:rsid w:val="0062707E"/>
    <w:rsid w:val="0062727B"/>
    <w:rsid w:val="0062789E"/>
    <w:rsid w:val="00627C45"/>
    <w:rsid w:val="006300E6"/>
    <w:rsid w:val="006304A8"/>
    <w:rsid w:val="006304C7"/>
    <w:rsid w:val="006308AE"/>
    <w:rsid w:val="006308E8"/>
    <w:rsid w:val="00630909"/>
    <w:rsid w:val="00630DF4"/>
    <w:rsid w:val="00630E01"/>
    <w:rsid w:val="0063155F"/>
    <w:rsid w:val="0063163E"/>
    <w:rsid w:val="0063171E"/>
    <w:rsid w:val="00631DB5"/>
    <w:rsid w:val="006321DB"/>
    <w:rsid w:val="0063247F"/>
    <w:rsid w:val="006325D5"/>
    <w:rsid w:val="006325DE"/>
    <w:rsid w:val="00632685"/>
    <w:rsid w:val="00632B22"/>
    <w:rsid w:val="00632CD5"/>
    <w:rsid w:val="00632EC4"/>
    <w:rsid w:val="0063364B"/>
    <w:rsid w:val="00633F47"/>
    <w:rsid w:val="00634E87"/>
    <w:rsid w:val="00634E88"/>
    <w:rsid w:val="006357C2"/>
    <w:rsid w:val="00635AE3"/>
    <w:rsid w:val="00635BFD"/>
    <w:rsid w:val="00635E15"/>
    <w:rsid w:val="00636066"/>
    <w:rsid w:val="006361F6"/>
    <w:rsid w:val="00636781"/>
    <w:rsid w:val="006367A7"/>
    <w:rsid w:val="00636B01"/>
    <w:rsid w:val="00636CF8"/>
    <w:rsid w:val="00637208"/>
    <w:rsid w:val="0063734E"/>
    <w:rsid w:val="0063739F"/>
    <w:rsid w:val="00637994"/>
    <w:rsid w:val="00637995"/>
    <w:rsid w:val="00637F2B"/>
    <w:rsid w:val="00640238"/>
    <w:rsid w:val="006403F8"/>
    <w:rsid w:val="006406A4"/>
    <w:rsid w:val="006406AA"/>
    <w:rsid w:val="00640A3B"/>
    <w:rsid w:val="00640F6D"/>
    <w:rsid w:val="006410BF"/>
    <w:rsid w:val="00641278"/>
    <w:rsid w:val="00641683"/>
    <w:rsid w:val="0064222A"/>
    <w:rsid w:val="0064224E"/>
    <w:rsid w:val="00642262"/>
    <w:rsid w:val="006423A1"/>
    <w:rsid w:val="006427E0"/>
    <w:rsid w:val="00642802"/>
    <w:rsid w:val="00642AE4"/>
    <w:rsid w:val="00642C95"/>
    <w:rsid w:val="00642F07"/>
    <w:rsid w:val="00643039"/>
    <w:rsid w:val="0064339C"/>
    <w:rsid w:val="006434A0"/>
    <w:rsid w:val="00643597"/>
    <w:rsid w:val="00644108"/>
    <w:rsid w:val="00644818"/>
    <w:rsid w:val="00644ABB"/>
    <w:rsid w:val="00644AEE"/>
    <w:rsid w:val="00644B1D"/>
    <w:rsid w:val="00644C03"/>
    <w:rsid w:val="00644C05"/>
    <w:rsid w:val="00644C65"/>
    <w:rsid w:val="00645126"/>
    <w:rsid w:val="006458F7"/>
    <w:rsid w:val="00645BAE"/>
    <w:rsid w:val="00645E64"/>
    <w:rsid w:val="00646235"/>
    <w:rsid w:val="00646841"/>
    <w:rsid w:val="00646882"/>
    <w:rsid w:val="00646ABE"/>
    <w:rsid w:val="00646C9B"/>
    <w:rsid w:val="00646E64"/>
    <w:rsid w:val="00646F18"/>
    <w:rsid w:val="00647A58"/>
    <w:rsid w:val="006500A5"/>
    <w:rsid w:val="006508FF"/>
    <w:rsid w:val="00650EC0"/>
    <w:rsid w:val="00650EF2"/>
    <w:rsid w:val="006510FB"/>
    <w:rsid w:val="00651272"/>
    <w:rsid w:val="006512DC"/>
    <w:rsid w:val="006517B4"/>
    <w:rsid w:val="00651A4A"/>
    <w:rsid w:val="00651A4F"/>
    <w:rsid w:val="006520F0"/>
    <w:rsid w:val="00652212"/>
    <w:rsid w:val="006523CF"/>
    <w:rsid w:val="00652B8A"/>
    <w:rsid w:val="00652D3A"/>
    <w:rsid w:val="00652F76"/>
    <w:rsid w:val="00653557"/>
    <w:rsid w:val="0065358A"/>
    <w:rsid w:val="006535D2"/>
    <w:rsid w:val="006539DC"/>
    <w:rsid w:val="006540CB"/>
    <w:rsid w:val="0065435C"/>
    <w:rsid w:val="006543BE"/>
    <w:rsid w:val="0065474D"/>
    <w:rsid w:val="006549C0"/>
    <w:rsid w:val="00654D3E"/>
    <w:rsid w:val="00655076"/>
    <w:rsid w:val="006550F3"/>
    <w:rsid w:val="00655177"/>
    <w:rsid w:val="0065539E"/>
    <w:rsid w:val="0065560B"/>
    <w:rsid w:val="0065591C"/>
    <w:rsid w:val="006563FA"/>
    <w:rsid w:val="006568C7"/>
    <w:rsid w:val="006568E1"/>
    <w:rsid w:val="00656B68"/>
    <w:rsid w:val="00656D84"/>
    <w:rsid w:val="006570A5"/>
    <w:rsid w:val="006574CC"/>
    <w:rsid w:val="00657601"/>
    <w:rsid w:val="00657915"/>
    <w:rsid w:val="00657CF9"/>
    <w:rsid w:val="00657FAA"/>
    <w:rsid w:val="00660642"/>
    <w:rsid w:val="00660D85"/>
    <w:rsid w:val="00661728"/>
    <w:rsid w:val="0066174E"/>
    <w:rsid w:val="00661B83"/>
    <w:rsid w:val="00661C1F"/>
    <w:rsid w:val="00661F7D"/>
    <w:rsid w:val="0066249B"/>
    <w:rsid w:val="00662A35"/>
    <w:rsid w:val="00662D9E"/>
    <w:rsid w:val="00662E0A"/>
    <w:rsid w:val="00662F84"/>
    <w:rsid w:val="006631CB"/>
    <w:rsid w:val="00663375"/>
    <w:rsid w:val="00663AD2"/>
    <w:rsid w:val="006649EB"/>
    <w:rsid w:val="00664D3E"/>
    <w:rsid w:val="006650BA"/>
    <w:rsid w:val="0066553D"/>
    <w:rsid w:val="006656BC"/>
    <w:rsid w:val="0066570A"/>
    <w:rsid w:val="00665CE2"/>
    <w:rsid w:val="00665D74"/>
    <w:rsid w:val="006662BF"/>
    <w:rsid w:val="006662FA"/>
    <w:rsid w:val="00666994"/>
    <w:rsid w:val="00666DEB"/>
    <w:rsid w:val="00666EB1"/>
    <w:rsid w:val="0066752F"/>
    <w:rsid w:val="006675F0"/>
    <w:rsid w:val="006678BF"/>
    <w:rsid w:val="006678D0"/>
    <w:rsid w:val="00667919"/>
    <w:rsid w:val="00667C7D"/>
    <w:rsid w:val="006701C8"/>
    <w:rsid w:val="00670318"/>
    <w:rsid w:val="00670EDA"/>
    <w:rsid w:val="00671326"/>
    <w:rsid w:val="00672560"/>
    <w:rsid w:val="00672F6D"/>
    <w:rsid w:val="00673CB4"/>
    <w:rsid w:val="00673FF9"/>
    <w:rsid w:val="006741B5"/>
    <w:rsid w:val="006743DB"/>
    <w:rsid w:val="00674C08"/>
    <w:rsid w:val="00674C1E"/>
    <w:rsid w:val="00675000"/>
    <w:rsid w:val="006750DE"/>
    <w:rsid w:val="00675541"/>
    <w:rsid w:val="0067562B"/>
    <w:rsid w:val="00675A73"/>
    <w:rsid w:val="00675AD0"/>
    <w:rsid w:val="00676EE7"/>
    <w:rsid w:val="00676EF0"/>
    <w:rsid w:val="00677082"/>
    <w:rsid w:val="0067710B"/>
    <w:rsid w:val="00677538"/>
    <w:rsid w:val="00677C2F"/>
    <w:rsid w:val="00680399"/>
    <w:rsid w:val="00680DB2"/>
    <w:rsid w:val="006810D8"/>
    <w:rsid w:val="00681453"/>
    <w:rsid w:val="00682902"/>
    <w:rsid w:val="00682ACA"/>
    <w:rsid w:val="00682D11"/>
    <w:rsid w:val="00683132"/>
    <w:rsid w:val="00683205"/>
    <w:rsid w:val="00683291"/>
    <w:rsid w:val="00683353"/>
    <w:rsid w:val="006835D5"/>
    <w:rsid w:val="006838D9"/>
    <w:rsid w:val="00683A76"/>
    <w:rsid w:val="00683AE3"/>
    <w:rsid w:val="00683D64"/>
    <w:rsid w:val="0068402F"/>
    <w:rsid w:val="00684218"/>
    <w:rsid w:val="0068455B"/>
    <w:rsid w:val="006846B4"/>
    <w:rsid w:val="00684BD6"/>
    <w:rsid w:val="00684C54"/>
    <w:rsid w:val="00684FB5"/>
    <w:rsid w:val="006850AB"/>
    <w:rsid w:val="0068535F"/>
    <w:rsid w:val="00685564"/>
    <w:rsid w:val="00685608"/>
    <w:rsid w:val="00685BA7"/>
    <w:rsid w:val="006861A4"/>
    <w:rsid w:val="00686893"/>
    <w:rsid w:val="00686974"/>
    <w:rsid w:val="006869A9"/>
    <w:rsid w:val="00687071"/>
    <w:rsid w:val="00687491"/>
    <w:rsid w:val="00687C01"/>
    <w:rsid w:val="00690519"/>
    <w:rsid w:val="00690BB7"/>
    <w:rsid w:val="00691156"/>
    <w:rsid w:val="006911D2"/>
    <w:rsid w:val="0069133E"/>
    <w:rsid w:val="006915DD"/>
    <w:rsid w:val="00691CB6"/>
    <w:rsid w:val="00691D21"/>
    <w:rsid w:val="00691D36"/>
    <w:rsid w:val="00691E2F"/>
    <w:rsid w:val="00692275"/>
    <w:rsid w:val="006922AB"/>
    <w:rsid w:val="00692323"/>
    <w:rsid w:val="00692573"/>
    <w:rsid w:val="00692C3E"/>
    <w:rsid w:val="00693085"/>
    <w:rsid w:val="006930E7"/>
    <w:rsid w:val="006939E0"/>
    <w:rsid w:val="00693D33"/>
    <w:rsid w:val="00693FAE"/>
    <w:rsid w:val="006946F8"/>
    <w:rsid w:val="0069485C"/>
    <w:rsid w:val="00694B85"/>
    <w:rsid w:val="006957C4"/>
    <w:rsid w:val="00695B52"/>
    <w:rsid w:val="00695E49"/>
    <w:rsid w:val="00696048"/>
    <w:rsid w:val="00696A63"/>
    <w:rsid w:val="0069707A"/>
    <w:rsid w:val="00697623"/>
    <w:rsid w:val="00697769"/>
    <w:rsid w:val="00697B13"/>
    <w:rsid w:val="00697B30"/>
    <w:rsid w:val="006A030C"/>
    <w:rsid w:val="006A044B"/>
    <w:rsid w:val="006A05D5"/>
    <w:rsid w:val="006A0679"/>
    <w:rsid w:val="006A0723"/>
    <w:rsid w:val="006A0A4C"/>
    <w:rsid w:val="006A0CF0"/>
    <w:rsid w:val="006A0E1B"/>
    <w:rsid w:val="006A0E4B"/>
    <w:rsid w:val="006A13A4"/>
    <w:rsid w:val="006A18F9"/>
    <w:rsid w:val="006A1C6B"/>
    <w:rsid w:val="006A1E4D"/>
    <w:rsid w:val="006A208A"/>
    <w:rsid w:val="006A2380"/>
    <w:rsid w:val="006A23A6"/>
    <w:rsid w:val="006A2977"/>
    <w:rsid w:val="006A2BBB"/>
    <w:rsid w:val="006A2EAA"/>
    <w:rsid w:val="006A318C"/>
    <w:rsid w:val="006A3704"/>
    <w:rsid w:val="006A3929"/>
    <w:rsid w:val="006A4044"/>
    <w:rsid w:val="006A4E0F"/>
    <w:rsid w:val="006A4F77"/>
    <w:rsid w:val="006A51AA"/>
    <w:rsid w:val="006A54D2"/>
    <w:rsid w:val="006A563F"/>
    <w:rsid w:val="006A572D"/>
    <w:rsid w:val="006A5C70"/>
    <w:rsid w:val="006A60AB"/>
    <w:rsid w:val="006A6178"/>
    <w:rsid w:val="006A66BB"/>
    <w:rsid w:val="006A6DB5"/>
    <w:rsid w:val="006A7010"/>
    <w:rsid w:val="006A723C"/>
    <w:rsid w:val="006A7356"/>
    <w:rsid w:val="006A7A67"/>
    <w:rsid w:val="006A7B88"/>
    <w:rsid w:val="006A7F89"/>
    <w:rsid w:val="006B02B6"/>
    <w:rsid w:val="006B02EF"/>
    <w:rsid w:val="006B0F69"/>
    <w:rsid w:val="006B104B"/>
    <w:rsid w:val="006B12C1"/>
    <w:rsid w:val="006B137E"/>
    <w:rsid w:val="006B166C"/>
    <w:rsid w:val="006B17B8"/>
    <w:rsid w:val="006B1879"/>
    <w:rsid w:val="006B1F1D"/>
    <w:rsid w:val="006B2164"/>
    <w:rsid w:val="006B2327"/>
    <w:rsid w:val="006B2396"/>
    <w:rsid w:val="006B24C1"/>
    <w:rsid w:val="006B2650"/>
    <w:rsid w:val="006B2A4F"/>
    <w:rsid w:val="006B2A89"/>
    <w:rsid w:val="006B2FE8"/>
    <w:rsid w:val="006B321E"/>
    <w:rsid w:val="006B3271"/>
    <w:rsid w:val="006B3766"/>
    <w:rsid w:val="006B3841"/>
    <w:rsid w:val="006B39C5"/>
    <w:rsid w:val="006B3ECA"/>
    <w:rsid w:val="006B4D3E"/>
    <w:rsid w:val="006B4E53"/>
    <w:rsid w:val="006B4E73"/>
    <w:rsid w:val="006B51B6"/>
    <w:rsid w:val="006B5260"/>
    <w:rsid w:val="006B5617"/>
    <w:rsid w:val="006B5828"/>
    <w:rsid w:val="006B5F10"/>
    <w:rsid w:val="006B62DD"/>
    <w:rsid w:val="006B665E"/>
    <w:rsid w:val="006B6B61"/>
    <w:rsid w:val="006B721C"/>
    <w:rsid w:val="006B7351"/>
    <w:rsid w:val="006B7A4A"/>
    <w:rsid w:val="006B7F8E"/>
    <w:rsid w:val="006C04A4"/>
    <w:rsid w:val="006C04C9"/>
    <w:rsid w:val="006C051B"/>
    <w:rsid w:val="006C0848"/>
    <w:rsid w:val="006C0A35"/>
    <w:rsid w:val="006C0F65"/>
    <w:rsid w:val="006C1406"/>
    <w:rsid w:val="006C1599"/>
    <w:rsid w:val="006C164C"/>
    <w:rsid w:val="006C1918"/>
    <w:rsid w:val="006C1B95"/>
    <w:rsid w:val="006C1BA4"/>
    <w:rsid w:val="006C1CC6"/>
    <w:rsid w:val="006C1E7D"/>
    <w:rsid w:val="006C1F0D"/>
    <w:rsid w:val="006C27AC"/>
    <w:rsid w:val="006C2835"/>
    <w:rsid w:val="006C2AE5"/>
    <w:rsid w:val="006C2B95"/>
    <w:rsid w:val="006C2BEF"/>
    <w:rsid w:val="006C2DB8"/>
    <w:rsid w:val="006C2E8D"/>
    <w:rsid w:val="006C3503"/>
    <w:rsid w:val="006C38D9"/>
    <w:rsid w:val="006C3AF2"/>
    <w:rsid w:val="006C3C67"/>
    <w:rsid w:val="006C3F4E"/>
    <w:rsid w:val="006C465F"/>
    <w:rsid w:val="006C47BD"/>
    <w:rsid w:val="006C4D94"/>
    <w:rsid w:val="006C4E1E"/>
    <w:rsid w:val="006C4E24"/>
    <w:rsid w:val="006C4F77"/>
    <w:rsid w:val="006C4FD6"/>
    <w:rsid w:val="006C4FDB"/>
    <w:rsid w:val="006C56D8"/>
    <w:rsid w:val="006C57DC"/>
    <w:rsid w:val="006C5B66"/>
    <w:rsid w:val="006C5C2F"/>
    <w:rsid w:val="006C5DA5"/>
    <w:rsid w:val="006C62CC"/>
    <w:rsid w:val="006C648D"/>
    <w:rsid w:val="006C662B"/>
    <w:rsid w:val="006C6B1A"/>
    <w:rsid w:val="006C6DCA"/>
    <w:rsid w:val="006C7647"/>
    <w:rsid w:val="006D02F3"/>
    <w:rsid w:val="006D070D"/>
    <w:rsid w:val="006D08FC"/>
    <w:rsid w:val="006D0B3B"/>
    <w:rsid w:val="006D0D5F"/>
    <w:rsid w:val="006D1097"/>
    <w:rsid w:val="006D1145"/>
    <w:rsid w:val="006D1630"/>
    <w:rsid w:val="006D1752"/>
    <w:rsid w:val="006D1949"/>
    <w:rsid w:val="006D1A72"/>
    <w:rsid w:val="006D1E48"/>
    <w:rsid w:val="006D1EDF"/>
    <w:rsid w:val="006D2090"/>
    <w:rsid w:val="006D2298"/>
    <w:rsid w:val="006D2809"/>
    <w:rsid w:val="006D285D"/>
    <w:rsid w:val="006D296C"/>
    <w:rsid w:val="006D2A5C"/>
    <w:rsid w:val="006D2DB2"/>
    <w:rsid w:val="006D3274"/>
    <w:rsid w:val="006D3736"/>
    <w:rsid w:val="006D3737"/>
    <w:rsid w:val="006D3792"/>
    <w:rsid w:val="006D39A4"/>
    <w:rsid w:val="006D3D72"/>
    <w:rsid w:val="006D41B4"/>
    <w:rsid w:val="006D427F"/>
    <w:rsid w:val="006D4385"/>
    <w:rsid w:val="006D4768"/>
    <w:rsid w:val="006D4AC5"/>
    <w:rsid w:val="006D4B50"/>
    <w:rsid w:val="006D5357"/>
    <w:rsid w:val="006D5395"/>
    <w:rsid w:val="006D53B5"/>
    <w:rsid w:val="006D56C2"/>
    <w:rsid w:val="006D5890"/>
    <w:rsid w:val="006D5CD4"/>
    <w:rsid w:val="006D5DDB"/>
    <w:rsid w:val="006D60B0"/>
    <w:rsid w:val="006D62AE"/>
    <w:rsid w:val="006D6790"/>
    <w:rsid w:val="006D67A5"/>
    <w:rsid w:val="006D6B2F"/>
    <w:rsid w:val="006D6B47"/>
    <w:rsid w:val="006D74EE"/>
    <w:rsid w:val="006D7682"/>
    <w:rsid w:val="006D7D55"/>
    <w:rsid w:val="006E0056"/>
    <w:rsid w:val="006E02D5"/>
    <w:rsid w:val="006E0389"/>
    <w:rsid w:val="006E03FF"/>
    <w:rsid w:val="006E05BF"/>
    <w:rsid w:val="006E1078"/>
    <w:rsid w:val="006E1251"/>
    <w:rsid w:val="006E1540"/>
    <w:rsid w:val="006E1698"/>
    <w:rsid w:val="006E173A"/>
    <w:rsid w:val="006E1772"/>
    <w:rsid w:val="006E20A3"/>
    <w:rsid w:val="006E21A3"/>
    <w:rsid w:val="006E27AA"/>
    <w:rsid w:val="006E2A1B"/>
    <w:rsid w:val="006E3016"/>
    <w:rsid w:val="006E301D"/>
    <w:rsid w:val="006E38D7"/>
    <w:rsid w:val="006E3949"/>
    <w:rsid w:val="006E3B37"/>
    <w:rsid w:val="006E3BD8"/>
    <w:rsid w:val="006E3D6B"/>
    <w:rsid w:val="006E3E67"/>
    <w:rsid w:val="006E4237"/>
    <w:rsid w:val="006E4700"/>
    <w:rsid w:val="006E47E1"/>
    <w:rsid w:val="006E4E5E"/>
    <w:rsid w:val="006E50E0"/>
    <w:rsid w:val="006E55BB"/>
    <w:rsid w:val="006E653A"/>
    <w:rsid w:val="006E6C6C"/>
    <w:rsid w:val="006E732D"/>
    <w:rsid w:val="006E771E"/>
    <w:rsid w:val="006E7CFE"/>
    <w:rsid w:val="006E7E78"/>
    <w:rsid w:val="006F0327"/>
    <w:rsid w:val="006F0546"/>
    <w:rsid w:val="006F0583"/>
    <w:rsid w:val="006F0A53"/>
    <w:rsid w:val="006F0A8F"/>
    <w:rsid w:val="006F0DF4"/>
    <w:rsid w:val="006F0E0D"/>
    <w:rsid w:val="006F0EB4"/>
    <w:rsid w:val="006F15C5"/>
    <w:rsid w:val="006F1626"/>
    <w:rsid w:val="006F178E"/>
    <w:rsid w:val="006F1DD0"/>
    <w:rsid w:val="006F23DC"/>
    <w:rsid w:val="006F2682"/>
    <w:rsid w:val="006F2BBF"/>
    <w:rsid w:val="006F2F86"/>
    <w:rsid w:val="006F311D"/>
    <w:rsid w:val="006F339B"/>
    <w:rsid w:val="006F34EE"/>
    <w:rsid w:val="006F3C74"/>
    <w:rsid w:val="006F3EEE"/>
    <w:rsid w:val="006F4456"/>
    <w:rsid w:val="006F4A50"/>
    <w:rsid w:val="006F5118"/>
    <w:rsid w:val="006F512D"/>
    <w:rsid w:val="006F5402"/>
    <w:rsid w:val="006F56CE"/>
    <w:rsid w:val="006F573A"/>
    <w:rsid w:val="006F58FA"/>
    <w:rsid w:val="006F5AA1"/>
    <w:rsid w:val="006F5B3F"/>
    <w:rsid w:val="006F5B4F"/>
    <w:rsid w:val="006F5E42"/>
    <w:rsid w:val="006F5FB2"/>
    <w:rsid w:val="006F6B2E"/>
    <w:rsid w:val="006F6FD7"/>
    <w:rsid w:val="006F718C"/>
    <w:rsid w:val="006F762B"/>
    <w:rsid w:val="006F76ED"/>
    <w:rsid w:val="006F776C"/>
    <w:rsid w:val="0070025D"/>
    <w:rsid w:val="00700306"/>
    <w:rsid w:val="007004AD"/>
    <w:rsid w:val="007004EE"/>
    <w:rsid w:val="00700643"/>
    <w:rsid w:val="00700762"/>
    <w:rsid w:val="00700D08"/>
    <w:rsid w:val="0070104A"/>
    <w:rsid w:val="0070121E"/>
    <w:rsid w:val="007019D6"/>
    <w:rsid w:val="0070249F"/>
    <w:rsid w:val="00702F91"/>
    <w:rsid w:val="007031A3"/>
    <w:rsid w:val="007033AD"/>
    <w:rsid w:val="00703560"/>
    <w:rsid w:val="0070385C"/>
    <w:rsid w:val="00703F04"/>
    <w:rsid w:val="007041E8"/>
    <w:rsid w:val="0070443F"/>
    <w:rsid w:val="0070493C"/>
    <w:rsid w:val="00704A24"/>
    <w:rsid w:val="00705072"/>
    <w:rsid w:val="00705AB0"/>
    <w:rsid w:val="00705AC7"/>
    <w:rsid w:val="00705FD0"/>
    <w:rsid w:val="0070691D"/>
    <w:rsid w:val="007070A3"/>
    <w:rsid w:val="0070762F"/>
    <w:rsid w:val="00707A5D"/>
    <w:rsid w:val="00707B9F"/>
    <w:rsid w:val="00707DF7"/>
    <w:rsid w:val="00707E21"/>
    <w:rsid w:val="00710111"/>
    <w:rsid w:val="00710549"/>
    <w:rsid w:val="00710925"/>
    <w:rsid w:val="00710C39"/>
    <w:rsid w:val="0071142E"/>
    <w:rsid w:val="00711AB1"/>
    <w:rsid w:val="00711E7A"/>
    <w:rsid w:val="00712004"/>
    <w:rsid w:val="007121E6"/>
    <w:rsid w:val="00712767"/>
    <w:rsid w:val="00712772"/>
    <w:rsid w:val="00712788"/>
    <w:rsid w:val="0071299A"/>
    <w:rsid w:val="0071319B"/>
    <w:rsid w:val="00713A76"/>
    <w:rsid w:val="00713AB8"/>
    <w:rsid w:val="00713DBE"/>
    <w:rsid w:val="00713ECD"/>
    <w:rsid w:val="00713F0A"/>
    <w:rsid w:val="007144F0"/>
    <w:rsid w:val="00714559"/>
    <w:rsid w:val="00714B8D"/>
    <w:rsid w:val="00714F9E"/>
    <w:rsid w:val="007159F8"/>
    <w:rsid w:val="00716007"/>
    <w:rsid w:val="007162A6"/>
    <w:rsid w:val="007162FD"/>
    <w:rsid w:val="0071633B"/>
    <w:rsid w:val="0071668E"/>
    <w:rsid w:val="00716B21"/>
    <w:rsid w:val="00716C3A"/>
    <w:rsid w:val="00717353"/>
    <w:rsid w:val="0071786D"/>
    <w:rsid w:val="007201FA"/>
    <w:rsid w:val="00720604"/>
    <w:rsid w:val="00721576"/>
    <w:rsid w:val="00721A62"/>
    <w:rsid w:val="00721FCF"/>
    <w:rsid w:val="0072225D"/>
    <w:rsid w:val="00722598"/>
    <w:rsid w:val="007225FF"/>
    <w:rsid w:val="00722716"/>
    <w:rsid w:val="007228AE"/>
    <w:rsid w:val="007232E7"/>
    <w:rsid w:val="00723848"/>
    <w:rsid w:val="007238D8"/>
    <w:rsid w:val="00723A05"/>
    <w:rsid w:val="00724039"/>
    <w:rsid w:val="00725492"/>
    <w:rsid w:val="00725703"/>
    <w:rsid w:val="007263DA"/>
    <w:rsid w:val="007267FF"/>
    <w:rsid w:val="0072693E"/>
    <w:rsid w:val="00726CA7"/>
    <w:rsid w:val="00726EFD"/>
    <w:rsid w:val="00727987"/>
    <w:rsid w:val="00727E22"/>
    <w:rsid w:val="0073025C"/>
    <w:rsid w:val="00730AF5"/>
    <w:rsid w:val="00731245"/>
    <w:rsid w:val="00731A0A"/>
    <w:rsid w:val="00731C16"/>
    <w:rsid w:val="00731D36"/>
    <w:rsid w:val="00732108"/>
    <w:rsid w:val="007332B4"/>
    <w:rsid w:val="00733697"/>
    <w:rsid w:val="007337AF"/>
    <w:rsid w:val="007338D2"/>
    <w:rsid w:val="007343EE"/>
    <w:rsid w:val="007343FC"/>
    <w:rsid w:val="00734432"/>
    <w:rsid w:val="0073448C"/>
    <w:rsid w:val="00734599"/>
    <w:rsid w:val="0073472A"/>
    <w:rsid w:val="00734BD7"/>
    <w:rsid w:val="00735192"/>
    <w:rsid w:val="007358A6"/>
    <w:rsid w:val="0073595C"/>
    <w:rsid w:val="00735E64"/>
    <w:rsid w:val="00735FE6"/>
    <w:rsid w:val="0073602A"/>
    <w:rsid w:val="00736112"/>
    <w:rsid w:val="007367E6"/>
    <w:rsid w:val="00736E4B"/>
    <w:rsid w:val="00736F14"/>
    <w:rsid w:val="00737332"/>
    <w:rsid w:val="0073758A"/>
    <w:rsid w:val="00737937"/>
    <w:rsid w:val="00737E8B"/>
    <w:rsid w:val="00737F5E"/>
    <w:rsid w:val="00740012"/>
    <w:rsid w:val="00740027"/>
    <w:rsid w:val="007407BB"/>
    <w:rsid w:val="007409B9"/>
    <w:rsid w:val="00740E38"/>
    <w:rsid w:val="00740F3B"/>
    <w:rsid w:val="007410B9"/>
    <w:rsid w:val="00741172"/>
    <w:rsid w:val="007411E1"/>
    <w:rsid w:val="00741617"/>
    <w:rsid w:val="00741A3C"/>
    <w:rsid w:val="00741B5E"/>
    <w:rsid w:val="00742062"/>
    <w:rsid w:val="0074236E"/>
    <w:rsid w:val="00742380"/>
    <w:rsid w:val="0074281C"/>
    <w:rsid w:val="00742BC8"/>
    <w:rsid w:val="00742C56"/>
    <w:rsid w:val="00742F38"/>
    <w:rsid w:val="0074311E"/>
    <w:rsid w:val="00743320"/>
    <w:rsid w:val="007435F7"/>
    <w:rsid w:val="007437CD"/>
    <w:rsid w:val="007438B8"/>
    <w:rsid w:val="007438EB"/>
    <w:rsid w:val="007444CA"/>
    <w:rsid w:val="00744557"/>
    <w:rsid w:val="0074487B"/>
    <w:rsid w:val="00744A91"/>
    <w:rsid w:val="00744B8D"/>
    <w:rsid w:val="00744E49"/>
    <w:rsid w:val="0074509B"/>
    <w:rsid w:val="007456C9"/>
    <w:rsid w:val="00745820"/>
    <w:rsid w:val="00745A0E"/>
    <w:rsid w:val="00745C2D"/>
    <w:rsid w:val="00745E12"/>
    <w:rsid w:val="00745E2B"/>
    <w:rsid w:val="007460D4"/>
    <w:rsid w:val="00746556"/>
    <w:rsid w:val="00746A42"/>
    <w:rsid w:val="00746C23"/>
    <w:rsid w:val="00747399"/>
    <w:rsid w:val="00747629"/>
    <w:rsid w:val="00747C01"/>
    <w:rsid w:val="00747CF1"/>
    <w:rsid w:val="00750012"/>
    <w:rsid w:val="00750820"/>
    <w:rsid w:val="00750B4E"/>
    <w:rsid w:val="00750FE5"/>
    <w:rsid w:val="007511A2"/>
    <w:rsid w:val="007518DA"/>
    <w:rsid w:val="00751B0A"/>
    <w:rsid w:val="00751D61"/>
    <w:rsid w:val="007526E3"/>
    <w:rsid w:val="00752798"/>
    <w:rsid w:val="00752D3E"/>
    <w:rsid w:val="007535A5"/>
    <w:rsid w:val="0075366F"/>
    <w:rsid w:val="00753DBD"/>
    <w:rsid w:val="00753EB5"/>
    <w:rsid w:val="00754422"/>
    <w:rsid w:val="00754D10"/>
    <w:rsid w:val="007559CB"/>
    <w:rsid w:val="00756CB2"/>
    <w:rsid w:val="00756F52"/>
    <w:rsid w:val="00756FE3"/>
    <w:rsid w:val="0075721B"/>
    <w:rsid w:val="007576BD"/>
    <w:rsid w:val="0075780E"/>
    <w:rsid w:val="00757820"/>
    <w:rsid w:val="00757C94"/>
    <w:rsid w:val="00760096"/>
    <w:rsid w:val="00760196"/>
    <w:rsid w:val="00760211"/>
    <w:rsid w:val="0076071B"/>
    <w:rsid w:val="00760ADE"/>
    <w:rsid w:val="00760B42"/>
    <w:rsid w:val="00760C87"/>
    <w:rsid w:val="007612DB"/>
    <w:rsid w:val="00761DAF"/>
    <w:rsid w:val="007620F5"/>
    <w:rsid w:val="00762432"/>
    <w:rsid w:val="007625F1"/>
    <w:rsid w:val="0076270D"/>
    <w:rsid w:val="00763489"/>
    <w:rsid w:val="00763556"/>
    <w:rsid w:val="007636D0"/>
    <w:rsid w:val="007639C9"/>
    <w:rsid w:val="00763FB7"/>
    <w:rsid w:val="00763FD4"/>
    <w:rsid w:val="00764706"/>
    <w:rsid w:val="007648EC"/>
    <w:rsid w:val="00764A0F"/>
    <w:rsid w:val="00764BFE"/>
    <w:rsid w:val="00764D8C"/>
    <w:rsid w:val="0076515D"/>
    <w:rsid w:val="00765250"/>
    <w:rsid w:val="0076542C"/>
    <w:rsid w:val="00765A77"/>
    <w:rsid w:val="00765A9B"/>
    <w:rsid w:val="00766042"/>
    <w:rsid w:val="00766045"/>
    <w:rsid w:val="00766CAA"/>
    <w:rsid w:val="00766D33"/>
    <w:rsid w:val="00767363"/>
    <w:rsid w:val="0076768B"/>
    <w:rsid w:val="00767713"/>
    <w:rsid w:val="00767752"/>
    <w:rsid w:val="0076777E"/>
    <w:rsid w:val="00767E92"/>
    <w:rsid w:val="007702F1"/>
    <w:rsid w:val="00770324"/>
    <w:rsid w:val="007704DD"/>
    <w:rsid w:val="00770561"/>
    <w:rsid w:val="00770744"/>
    <w:rsid w:val="00770A78"/>
    <w:rsid w:val="00770CF9"/>
    <w:rsid w:val="00770FD3"/>
    <w:rsid w:val="0077132C"/>
    <w:rsid w:val="0077157F"/>
    <w:rsid w:val="00771A83"/>
    <w:rsid w:val="00771DC4"/>
    <w:rsid w:val="00772F1C"/>
    <w:rsid w:val="00773529"/>
    <w:rsid w:val="007735AF"/>
    <w:rsid w:val="00773C56"/>
    <w:rsid w:val="007745B7"/>
    <w:rsid w:val="007745F9"/>
    <w:rsid w:val="007747F5"/>
    <w:rsid w:val="007751B8"/>
    <w:rsid w:val="00775708"/>
    <w:rsid w:val="00775936"/>
    <w:rsid w:val="00775A90"/>
    <w:rsid w:val="00775BE2"/>
    <w:rsid w:val="00775CA4"/>
    <w:rsid w:val="00776014"/>
    <w:rsid w:val="007760B4"/>
    <w:rsid w:val="00776A0A"/>
    <w:rsid w:val="00776B20"/>
    <w:rsid w:val="0077711E"/>
    <w:rsid w:val="0077721F"/>
    <w:rsid w:val="00777B43"/>
    <w:rsid w:val="00777CAD"/>
    <w:rsid w:val="00777E34"/>
    <w:rsid w:val="00780458"/>
    <w:rsid w:val="00780521"/>
    <w:rsid w:val="00780987"/>
    <w:rsid w:val="0078098F"/>
    <w:rsid w:val="00780C2F"/>
    <w:rsid w:val="00780F00"/>
    <w:rsid w:val="007811EB"/>
    <w:rsid w:val="007815D5"/>
    <w:rsid w:val="00781640"/>
    <w:rsid w:val="0078181B"/>
    <w:rsid w:val="00781AB9"/>
    <w:rsid w:val="00781E59"/>
    <w:rsid w:val="00782395"/>
    <w:rsid w:val="0078271E"/>
    <w:rsid w:val="007834E8"/>
    <w:rsid w:val="00783749"/>
    <w:rsid w:val="007839EB"/>
    <w:rsid w:val="00783CD2"/>
    <w:rsid w:val="00783E81"/>
    <w:rsid w:val="0078413A"/>
    <w:rsid w:val="007841C9"/>
    <w:rsid w:val="007842D2"/>
    <w:rsid w:val="007846F3"/>
    <w:rsid w:val="007848DB"/>
    <w:rsid w:val="00784935"/>
    <w:rsid w:val="00784AB6"/>
    <w:rsid w:val="00785187"/>
    <w:rsid w:val="007854C8"/>
    <w:rsid w:val="00785FD1"/>
    <w:rsid w:val="0078604C"/>
    <w:rsid w:val="00786078"/>
    <w:rsid w:val="00786AC6"/>
    <w:rsid w:val="00787010"/>
    <w:rsid w:val="007871DB"/>
    <w:rsid w:val="007873EC"/>
    <w:rsid w:val="00787521"/>
    <w:rsid w:val="007875AB"/>
    <w:rsid w:val="007902FE"/>
    <w:rsid w:val="00790318"/>
    <w:rsid w:val="00790593"/>
    <w:rsid w:val="00790609"/>
    <w:rsid w:val="007907E6"/>
    <w:rsid w:val="00790C78"/>
    <w:rsid w:val="00790D1B"/>
    <w:rsid w:val="00790D70"/>
    <w:rsid w:val="00790DB0"/>
    <w:rsid w:val="0079104F"/>
    <w:rsid w:val="007914AF"/>
    <w:rsid w:val="007917B2"/>
    <w:rsid w:val="00791C45"/>
    <w:rsid w:val="00791EB8"/>
    <w:rsid w:val="0079218A"/>
    <w:rsid w:val="007923DF"/>
    <w:rsid w:val="007925ED"/>
    <w:rsid w:val="007928A8"/>
    <w:rsid w:val="00792A92"/>
    <w:rsid w:val="00792FBA"/>
    <w:rsid w:val="00793670"/>
    <w:rsid w:val="007937E7"/>
    <w:rsid w:val="007938BE"/>
    <w:rsid w:val="0079407F"/>
    <w:rsid w:val="0079434A"/>
    <w:rsid w:val="00794632"/>
    <w:rsid w:val="0079485B"/>
    <w:rsid w:val="0079498C"/>
    <w:rsid w:val="00794A89"/>
    <w:rsid w:val="00795094"/>
    <w:rsid w:val="00795612"/>
    <w:rsid w:val="0079578E"/>
    <w:rsid w:val="0079598E"/>
    <w:rsid w:val="00795AD0"/>
    <w:rsid w:val="00795BA8"/>
    <w:rsid w:val="00795CDB"/>
    <w:rsid w:val="00795FE1"/>
    <w:rsid w:val="007968D3"/>
    <w:rsid w:val="00796D30"/>
    <w:rsid w:val="007975CB"/>
    <w:rsid w:val="00797627"/>
    <w:rsid w:val="00797BBA"/>
    <w:rsid w:val="00797CDD"/>
    <w:rsid w:val="007A02CD"/>
    <w:rsid w:val="007A04EE"/>
    <w:rsid w:val="007A0611"/>
    <w:rsid w:val="007A0D4F"/>
    <w:rsid w:val="007A14CF"/>
    <w:rsid w:val="007A2080"/>
    <w:rsid w:val="007A27A5"/>
    <w:rsid w:val="007A27AA"/>
    <w:rsid w:val="007A2967"/>
    <w:rsid w:val="007A296B"/>
    <w:rsid w:val="007A2C2D"/>
    <w:rsid w:val="007A3018"/>
    <w:rsid w:val="007A3AA8"/>
    <w:rsid w:val="007A3B94"/>
    <w:rsid w:val="007A44AE"/>
    <w:rsid w:val="007A4560"/>
    <w:rsid w:val="007A4615"/>
    <w:rsid w:val="007A4779"/>
    <w:rsid w:val="007A485C"/>
    <w:rsid w:val="007A4D37"/>
    <w:rsid w:val="007A4EB9"/>
    <w:rsid w:val="007A514C"/>
    <w:rsid w:val="007A567A"/>
    <w:rsid w:val="007A5786"/>
    <w:rsid w:val="007A59AB"/>
    <w:rsid w:val="007A5DD1"/>
    <w:rsid w:val="007A5E14"/>
    <w:rsid w:val="007A5FC9"/>
    <w:rsid w:val="007A62D7"/>
    <w:rsid w:val="007A64CA"/>
    <w:rsid w:val="007A6697"/>
    <w:rsid w:val="007A6739"/>
    <w:rsid w:val="007A680B"/>
    <w:rsid w:val="007A6C69"/>
    <w:rsid w:val="007A6F18"/>
    <w:rsid w:val="007A7327"/>
    <w:rsid w:val="007A74C3"/>
    <w:rsid w:val="007A754A"/>
    <w:rsid w:val="007A7AF8"/>
    <w:rsid w:val="007A7B66"/>
    <w:rsid w:val="007A7CAA"/>
    <w:rsid w:val="007B03CE"/>
    <w:rsid w:val="007B07DB"/>
    <w:rsid w:val="007B09C6"/>
    <w:rsid w:val="007B0A7C"/>
    <w:rsid w:val="007B0C4F"/>
    <w:rsid w:val="007B0DA2"/>
    <w:rsid w:val="007B12EA"/>
    <w:rsid w:val="007B150F"/>
    <w:rsid w:val="007B1672"/>
    <w:rsid w:val="007B1BE2"/>
    <w:rsid w:val="007B1BF1"/>
    <w:rsid w:val="007B1D4A"/>
    <w:rsid w:val="007B1DBD"/>
    <w:rsid w:val="007B1FF5"/>
    <w:rsid w:val="007B2BF4"/>
    <w:rsid w:val="007B2CA1"/>
    <w:rsid w:val="007B2D06"/>
    <w:rsid w:val="007B3040"/>
    <w:rsid w:val="007B3246"/>
    <w:rsid w:val="007B3297"/>
    <w:rsid w:val="007B34CA"/>
    <w:rsid w:val="007B352D"/>
    <w:rsid w:val="007B3AE2"/>
    <w:rsid w:val="007B3D4F"/>
    <w:rsid w:val="007B3E49"/>
    <w:rsid w:val="007B43EB"/>
    <w:rsid w:val="007B4B72"/>
    <w:rsid w:val="007B4C81"/>
    <w:rsid w:val="007B50F5"/>
    <w:rsid w:val="007B5548"/>
    <w:rsid w:val="007B5A2F"/>
    <w:rsid w:val="007B5DD8"/>
    <w:rsid w:val="007B6083"/>
    <w:rsid w:val="007B6638"/>
    <w:rsid w:val="007B6846"/>
    <w:rsid w:val="007B6BBF"/>
    <w:rsid w:val="007B6D8D"/>
    <w:rsid w:val="007B72EF"/>
    <w:rsid w:val="007C028B"/>
    <w:rsid w:val="007C076A"/>
    <w:rsid w:val="007C0FAE"/>
    <w:rsid w:val="007C152C"/>
    <w:rsid w:val="007C1564"/>
    <w:rsid w:val="007C27BD"/>
    <w:rsid w:val="007C28D9"/>
    <w:rsid w:val="007C29AF"/>
    <w:rsid w:val="007C2D1D"/>
    <w:rsid w:val="007C2DC1"/>
    <w:rsid w:val="007C3253"/>
    <w:rsid w:val="007C331E"/>
    <w:rsid w:val="007C37BC"/>
    <w:rsid w:val="007C3937"/>
    <w:rsid w:val="007C3A4E"/>
    <w:rsid w:val="007C3AE9"/>
    <w:rsid w:val="007C3D0B"/>
    <w:rsid w:val="007C4064"/>
    <w:rsid w:val="007C422D"/>
    <w:rsid w:val="007C46F3"/>
    <w:rsid w:val="007C4C62"/>
    <w:rsid w:val="007C4EC2"/>
    <w:rsid w:val="007C51F4"/>
    <w:rsid w:val="007C5567"/>
    <w:rsid w:val="007C5D39"/>
    <w:rsid w:val="007C622C"/>
    <w:rsid w:val="007C62C4"/>
    <w:rsid w:val="007C6335"/>
    <w:rsid w:val="007C652D"/>
    <w:rsid w:val="007C6567"/>
    <w:rsid w:val="007C660B"/>
    <w:rsid w:val="007C66D1"/>
    <w:rsid w:val="007C68F0"/>
    <w:rsid w:val="007C7021"/>
    <w:rsid w:val="007C72F6"/>
    <w:rsid w:val="007C7693"/>
    <w:rsid w:val="007C7969"/>
    <w:rsid w:val="007C7AF2"/>
    <w:rsid w:val="007D0082"/>
    <w:rsid w:val="007D0773"/>
    <w:rsid w:val="007D0A52"/>
    <w:rsid w:val="007D0D52"/>
    <w:rsid w:val="007D107B"/>
    <w:rsid w:val="007D10F0"/>
    <w:rsid w:val="007D11BE"/>
    <w:rsid w:val="007D1CB8"/>
    <w:rsid w:val="007D1FF3"/>
    <w:rsid w:val="007D2E48"/>
    <w:rsid w:val="007D3C20"/>
    <w:rsid w:val="007D42E2"/>
    <w:rsid w:val="007D4389"/>
    <w:rsid w:val="007D482E"/>
    <w:rsid w:val="007D4B12"/>
    <w:rsid w:val="007D4D13"/>
    <w:rsid w:val="007D4F04"/>
    <w:rsid w:val="007D51DA"/>
    <w:rsid w:val="007D51F4"/>
    <w:rsid w:val="007D53B8"/>
    <w:rsid w:val="007D56F7"/>
    <w:rsid w:val="007D5A48"/>
    <w:rsid w:val="007D5A82"/>
    <w:rsid w:val="007D5DE2"/>
    <w:rsid w:val="007D6173"/>
    <w:rsid w:val="007D618D"/>
    <w:rsid w:val="007D7B9C"/>
    <w:rsid w:val="007E032F"/>
    <w:rsid w:val="007E0B88"/>
    <w:rsid w:val="007E0D45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2220"/>
    <w:rsid w:val="007E2706"/>
    <w:rsid w:val="007E31F8"/>
    <w:rsid w:val="007E413E"/>
    <w:rsid w:val="007E41AF"/>
    <w:rsid w:val="007E45D4"/>
    <w:rsid w:val="007E4AFE"/>
    <w:rsid w:val="007E4B7B"/>
    <w:rsid w:val="007E5154"/>
    <w:rsid w:val="007E51FF"/>
    <w:rsid w:val="007E5667"/>
    <w:rsid w:val="007E5A52"/>
    <w:rsid w:val="007E5B05"/>
    <w:rsid w:val="007E5BD5"/>
    <w:rsid w:val="007E5C64"/>
    <w:rsid w:val="007E5E50"/>
    <w:rsid w:val="007E5F4F"/>
    <w:rsid w:val="007E7076"/>
    <w:rsid w:val="007E7904"/>
    <w:rsid w:val="007E7A3B"/>
    <w:rsid w:val="007F0042"/>
    <w:rsid w:val="007F03B2"/>
    <w:rsid w:val="007F04DF"/>
    <w:rsid w:val="007F06D9"/>
    <w:rsid w:val="007F0E64"/>
    <w:rsid w:val="007F15BB"/>
    <w:rsid w:val="007F16EF"/>
    <w:rsid w:val="007F1914"/>
    <w:rsid w:val="007F1D7A"/>
    <w:rsid w:val="007F2367"/>
    <w:rsid w:val="007F2760"/>
    <w:rsid w:val="007F276F"/>
    <w:rsid w:val="007F27C8"/>
    <w:rsid w:val="007F2ED6"/>
    <w:rsid w:val="007F400B"/>
    <w:rsid w:val="007F40D5"/>
    <w:rsid w:val="007F440A"/>
    <w:rsid w:val="007F465A"/>
    <w:rsid w:val="007F475C"/>
    <w:rsid w:val="007F4BDE"/>
    <w:rsid w:val="007F4E45"/>
    <w:rsid w:val="007F538F"/>
    <w:rsid w:val="007F5540"/>
    <w:rsid w:val="007F61E7"/>
    <w:rsid w:val="007F62F3"/>
    <w:rsid w:val="007F67C0"/>
    <w:rsid w:val="007F69A9"/>
    <w:rsid w:val="007F6B69"/>
    <w:rsid w:val="007F6FA3"/>
    <w:rsid w:val="007F706E"/>
    <w:rsid w:val="007F70B1"/>
    <w:rsid w:val="007F7422"/>
    <w:rsid w:val="007F7BBB"/>
    <w:rsid w:val="007F7C10"/>
    <w:rsid w:val="007F7CEC"/>
    <w:rsid w:val="007F7CEF"/>
    <w:rsid w:val="008000FC"/>
    <w:rsid w:val="008003CB"/>
    <w:rsid w:val="00800633"/>
    <w:rsid w:val="0080090F"/>
    <w:rsid w:val="00800BA8"/>
    <w:rsid w:val="00800BCA"/>
    <w:rsid w:val="00800BE4"/>
    <w:rsid w:val="00800FB7"/>
    <w:rsid w:val="00800FEB"/>
    <w:rsid w:val="00801143"/>
    <w:rsid w:val="00801244"/>
    <w:rsid w:val="00801602"/>
    <w:rsid w:val="00801867"/>
    <w:rsid w:val="00801953"/>
    <w:rsid w:val="00801E3E"/>
    <w:rsid w:val="0080220F"/>
    <w:rsid w:val="0080243F"/>
    <w:rsid w:val="00802519"/>
    <w:rsid w:val="00802878"/>
    <w:rsid w:val="00802A48"/>
    <w:rsid w:val="008030DE"/>
    <w:rsid w:val="00803159"/>
    <w:rsid w:val="008036E4"/>
    <w:rsid w:val="00804321"/>
    <w:rsid w:val="0080493E"/>
    <w:rsid w:val="00804AAE"/>
    <w:rsid w:val="00804C10"/>
    <w:rsid w:val="00804CC9"/>
    <w:rsid w:val="00804D04"/>
    <w:rsid w:val="00804D8C"/>
    <w:rsid w:val="00804EB2"/>
    <w:rsid w:val="00804F76"/>
    <w:rsid w:val="00805CFC"/>
    <w:rsid w:val="00805DF3"/>
    <w:rsid w:val="00805FBB"/>
    <w:rsid w:val="008062CF"/>
    <w:rsid w:val="00806D7C"/>
    <w:rsid w:val="00806E72"/>
    <w:rsid w:val="00807932"/>
    <w:rsid w:val="008079CA"/>
    <w:rsid w:val="00807B66"/>
    <w:rsid w:val="00807EAA"/>
    <w:rsid w:val="00810851"/>
    <w:rsid w:val="00810E05"/>
    <w:rsid w:val="00811AEB"/>
    <w:rsid w:val="00812141"/>
    <w:rsid w:val="008122B9"/>
    <w:rsid w:val="008126D9"/>
    <w:rsid w:val="00812A12"/>
    <w:rsid w:val="00812B73"/>
    <w:rsid w:val="00812F73"/>
    <w:rsid w:val="0081302A"/>
    <w:rsid w:val="00813263"/>
    <w:rsid w:val="008134FC"/>
    <w:rsid w:val="0081384E"/>
    <w:rsid w:val="00813F26"/>
    <w:rsid w:val="008152CA"/>
    <w:rsid w:val="00815591"/>
    <w:rsid w:val="008155FE"/>
    <w:rsid w:val="00815E6E"/>
    <w:rsid w:val="00815EDA"/>
    <w:rsid w:val="0081624C"/>
    <w:rsid w:val="0081641A"/>
    <w:rsid w:val="008166BE"/>
    <w:rsid w:val="00816FFC"/>
    <w:rsid w:val="00817A8E"/>
    <w:rsid w:val="0082002E"/>
    <w:rsid w:val="008200EE"/>
    <w:rsid w:val="00820E2C"/>
    <w:rsid w:val="00821B45"/>
    <w:rsid w:val="00821BC8"/>
    <w:rsid w:val="00821FBA"/>
    <w:rsid w:val="00822120"/>
    <w:rsid w:val="00822166"/>
    <w:rsid w:val="008224E6"/>
    <w:rsid w:val="00822681"/>
    <w:rsid w:val="0082274B"/>
    <w:rsid w:val="00822EE3"/>
    <w:rsid w:val="00823774"/>
    <w:rsid w:val="00823CF2"/>
    <w:rsid w:val="0082413F"/>
    <w:rsid w:val="00824387"/>
    <w:rsid w:val="00824705"/>
    <w:rsid w:val="00824E5D"/>
    <w:rsid w:val="00825008"/>
    <w:rsid w:val="0082501D"/>
    <w:rsid w:val="0082578F"/>
    <w:rsid w:val="00825A7E"/>
    <w:rsid w:val="00825B89"/>
    <w:rsid w:val="0082642E"/>
    <w:rsid w:val="008271C1"/>
    <w:rsid w:val="00827638"/>
    <w:rsid w:val="00827B52"/>
    <w:rsid w:val="00830133"/>
    <w:rsid w:val="00830390"/>
    <w:rsid w:val="00830932"/>
    <w:rsid w:val="00830B3C"/>
    <w:rsid w:val="00831098"/>
    <w:rsid w:val="00831E88"/>
    <w:rsid w:val="00831F53"/>
    <w:rsid w:val="0083299A"/>
    <w:rsid w:val="00832C52"/>
    <w:rsid w:val="00833073"/>
    <w:rsid w:val="008334F2"/>
    <w:rsid w:val="008337CE"/>
    <w:rsid w:val="00833F69"/>
    <w:rsid w:val="008344B7"/>
    <w:rsid w:val="0083474D"/>
    <w:rsid w:val="00834917"/>
    <w:rsid w:val="00834A59"/>
    <w:rsid w:val="00834ACB"/>
    <w:rsid w:val="00834B2C"/>
    <w:rsid w:val="00835043"/>
    <w:rsid w:val="008354A6"/>
    <w:rsid w:val="00835B9F"/>
    <w:rsid w:val="00835FEA"/>
    <w:rsid w:val="0083638A"/>
    <w:rsid w:val="00836807"/>
    <w:rsid w:val="00836C6F"/>
    <w:rsid w:val="008374FD"/>
    <w:rsid w:val="0083789C"/>
    <w:rsid w:val="00837B6D"/>
    <w:rsid w:val="0084048E"/>
    <w:rsid w:val="008404C4"/>
    <w:rsid w:val="0084069F"/>
    <w:rsid w:val="008406F0"/>
    <w:rsid w:val="008406F7"/>
    <w:rsid w:val="0084091F"/>
    <w:rsid w:val="00841501"/>
    <w:rsid w:val="008415B5"/>
    <w:rsid w:val="00841732"/>
    <w:rsid w:val="00841ECD"/>
    <w:rsid w:val="00841FF2"/>
    <w:rsid w:val="00842124"/>
    <w:rsid w:val="008426E3"/>
    <w:rsid w:val="00842EE4"/>
    <w:rsid w:val="00842F22"/>
    <w:rsid w:val="00842FF0"/>
    <w:rsid w:val="00843927"/>
    <w:rsid w:val="00844016"/>
    <w:rsid w:val="008442C3"/>
    <w:rsid w:val="008446AD"/>
    <w:rsid w:val="00844962"/>
    <w:rsid w:val="008449E6"/>
    <w:rsid w:val="008454B7"/>
    <w:rsid w:val="00845E24"/>
    <w:rsid w:val="00846222"/>
    <w:rsid w:val="0084667B"/>
    <w:rsid w:val="008468A4"/>
    <w:rsid w:val="008468C6"/>
    <w:rsid w:val="00847CE0"/>
    <w:rsid w:val="00847E3D"/>
    <w:rsid w:val="00847FAF"/>
    <w:rsid w:val="008503E2"/>
    <w:rsid w:val="008506AE"/>
    <w:rsid w:val="00850BE5"/>
    <w:rsid w:val="008511CA"/>
    <w:rsid w:val="00851A90"/>
    <w:rsid w:val="00851B32"/>
    <w:rsid w:val="00851C48"/>
    <w:rsid w:val="00851D09"/>
    <w:rsid w:val="008520B9"/>
    <w:rsid w:val="00852153"/>
    <w:rsid w:val="008521C0"/>
    <w:rsid w:val="008521C9"/>
    <w:rsid w:val="008522A1"/>
    <w:rsid w:val="008523E0"/>
    <w:rsid w:val="00852A04"/>
    <w:rsid w:val="00852C85"/>
    <w:rsid w:val="00852ED6"/>
    <w:rsid w:val="008530FD"/>
    <w:rsid w:val="0085370A"/>
    <w:rsid w:val="00853D9E"/>
    <w:rsid w:val="00853F15"/>
    <w:rsid w:val="0085407A"/>
    <w:rsid w:val="008548D7"/>
    <w:rsid w:val="00854AA5"/>
    <w:rsid w:val="0085504A"/>
    <w:rsid w:val="008551C8"/>
    <w:rsid w:val="00855363"/>
    <w:rsid w:val="0085562F"/>
    <w:rsid w:val="00855AF4"/>
    <w:rsid w:val="00855E25"/>
    <w:rsid w:val="008560EF"/>
    <w:rsid w:val="008560FB"/>
    <w:rsid w:val="008562EF"/>
    <w:rsid w:val="00856337"/>
    <w:rsid w:val="008563C9"/>
    <w:rsid w:val="008564F0"/>
    <w:rsid w:val="00856544"/>
    <w:rsid w:val="008565CF"/>
    <w:rsid w:val="00856957"/>
    <w:rsid w:val="00856977"/>
    <w:rsid w:val="00857827"/>
    <w:rsid w:val="00857A4A"/>
    <w:rsid w:val="00857DA0"/>
    <w:rsid w:val="00857E09"/>
    <w:rsid w:val="00860321"/>
    <w:rsid w:val="00860507"/>
    <w:rsid w:val="0086131B"/>
    <w:rsid w:val="00861875"/>
    <w:rsid w:val="00861B8D"/>
    <w:rsid w:val="00861C4B"/>
    <w:rsid w:val="00861D13"/>
    <w:rsid w:val="00861FAD"/>
    <w:rsid w:val="0086246E"/>
    <w:rsid w:val="0086280C"/>
    <w:rsid w:val="008628C7"/>
    <w:rsid w:val="00862CB3"/>
    <w:rsid w:val="00862DB0"/>
    <w:rsid w:val="00862E94"/>
    <w:rsid w:val="008633A2"/>
    <w:rsid w:val="008636DF"/>
    <w:rsid w:val="00864008"/>
    <w:rsid w:val="00864295"/>
    <w:rsid w:val="0086452F"/>
    <w:rsid w:val="00864D43"/>
    <w:rsid w:val="008658D7"/>
    <w:rsid w:val="00865CF8"/>
    <w:rsid w:val="008666C9"/>
    <w:rsid w:val="0086672F"/>
    <w:rsid w:val="00866C31"/>
    <w:rsid w:val="00866D73"/>
    <w:rsid w:val="008675B1"/>
    <w:rsid w:val="008675E0"/>
    <w:rsid w:val="008676D5"/>
    <w:rsid w:val="00870367"/>
    <w:rsid w:val="0087076E"/>
    <w:rsid w:val="008709B1"/>
    <w:rsid w:val="00870C46"/>
    <w:rsid w:val="00871300"/>
    <w:rsid w:val="00871888"/>
    <w:rsid w:val="00871B74"/>
    <w:rsid w:val="00871D9F"/>
    <w:rsid w:val="00872166"/>
    <w:rsid w:val="00872377"/>
    <w:rsid w:val="008731BF"/>
    <w:rsid w:val="0087381E"/>
    <w:rsid w:val="008739E4"/>
    <w:rsid w:val="00873CCC"/>
    <w:rsid w:val="008740E5"/>
    <w:rsid w:val="008742DD"/>
    <w:rsid w:val="00874375"/>
    <w:rsid w:val="008743AF"/>
    <w:rsid w:val="00874E05"/>
    <w:rsid w:val="00874E3D"/>
    <w:rsid w:val="0087504F"/>
    <w:rsid w:val="008751ED"/>
    <w:rsid w:val="00875C7C"/>
    <w:rsid w:val="00875D46"/>
    <w:rsid w:val="00876010"/>
    <w:rsid w:val="0087626F"/>
    <w:rsid w:val="008765FC"/>
    <w:rsid w:val="00876DA8"/>
    <w:rsid w:val="00876E2E"/>
    <w:rsid w:val="008775AA"/>
    <w:rsid w:val="00877B21"/>
    <w:rsid w:val="00877F18"/>
    <w:rsid w:val="0088061E"/>
    <w:rsid w:val="00880C7C"/>
    <w:rsid w:val="00880F16"/>
    <w:rsid w:val="008810E5"/>
    <w:rsid w:val="00881AD8"/>
    <w:rsid w:val="00881BA6"/>
    <w:rsid w:val="00881C77"/>
    <w:rsid w:val="00881CC4"/>
    <w:rsid w:val="00882C72"/>
    <w:rsid w:val="00882D70"/>
    <w:rsid w:val="00882E0C"/>
    <w:rsid w:val="00882E8B"/>
    <w:rsid w:val="00883583"/>
    <w:rsid w:val="008835C8"/>
    <w:rsid w:val="0088381E"/>
    <w:rsid w:val="0088403F"/>
    <w:rsid w:val="00884B88"/>
    <w:rsid w:val="00884DD6"/>
    <w:rsid w:val="00885376"/>
    <w:rsid w:val="008853AE"/>
    <w:rsid w:val="008858D5"/>
    <w:rsid w:val="00885959"/>
    <w:rsid w:val="00885A21"/>
    <w:rsid w:val="00885A4B"/>
    <w:rsid w:val="00885BD8"/>
    <w:rsid w:val="00885BF9"/>
    <w:rsid w:val="00885DBD"/>
    <w:rsid w:val="00885ECD"/>
    <w:rsid w:val="00885F4C"/>
    <w:rsid w:val="00885FDB"/>
    <w:rsid w:val="008862A4"/>
    <w:rsid w:val="008868F3"/>
    <w:rsid w:val="00886B23"/>
    <w:rsid w:val="00886C67"/>
    <w:rsid w:val="00887171"/>
    <w:rsid w:val="00887195"/>
    <w:rsid w:val="008871C5"/>
    <w:rsid w:val="0088752C"/>
    <w:rsid w:val="00887983"/>
    <w:rsid w:val="00887F97"/>
    <w:rsid w:val="008908E9"/>
    <w:rsid w:val="00890965"/>
    <w:rsid w:val="00890A56"/>
    <w:rsid w:val="00891030"/>
    <w:rsid w:val="0089159C"/>
    <w:rsid w:val="0089193A"/>
    <w:rsid w:val="00891CC6"/>
    <w:rsid w:val="0089215F"/>
    <w:rsid w:val="00892390"/>
    <w:rsid w:val="008926CC"/>
    <w:rsid w:val="008927A6"/>
    <w:rsid w:val="00892802"/>
    <w:rsid w:val="00892884"/>
    <w:rsid w:val="00892AEE"/>
    <w:rsid w:val="00892D32"/>
    <w:rsid w:val="00893061"/>
    <w:rsid w:val="00893355"/>
    <w:rsid w:val="00893A1E"/>
    <w:rsid w:val="00893C86"/>
    <w:rsid w:val="0089458B"/>
    <w:rsid w:val="00894791"/>
    <w:rsid w:val="008948C5"/>
    <w:rsid w:val="00894B96"/>
    <w:rsid w:val="00894E92"/>
    <w:rsid w:val="00895A69"/>
    <w:rsid w:val="008960E4"/>
    <w:rsid w:val="00896A9B"/>
    <w:rsid w:val="00896B1F"/>
    <w:rsid w:val="00896D92"/>
    <w:rsid w:val="0089707F"/>
    <w:rsid w:val="00897275"/>
    <w:rsid w:val="008974A9"/>
    <w:rsid w:val="00897757"/>
    <w:rsid w:val="008A0342"/>
    <w:rsid w:val="008A0654"/>
    <w:rsid w:val="008A07D8"/>
    <w:rsid w:val="008A0A82"/>
    <w:rsid w:val="008A16DA"/>
    <w:rsid w:val="008A16DD"/>
    <w:rsid w:val="008A1C22"/>
    <w:rsid w:val="008A1C76"/>
    <w:rsid w:val="008A1D79"/>
    <w:rsid w:val="008A217B"/>
    <w:rsid w:val="008A23DA"/>
    <w:rsid w:val="008A2AB1"/>
    <w:rsid w:val="008A2AC3"/>
    <w:rsid w:val="008A2ADE"/>
    <w:rsid w:val="008A2B3C"/>
    <w:rsid w:val="008A3014"/>
    <w:rsid w:val="008A3098"/>
    <w:rsid w:val="008A3B64"/>
    <w:rsid w:val="008A3DDE"/>
    <w:rsid w:val="008A3E49"/>
    <w:rsid w:val="008A45AA"/>
    <w:rsid w:val="008A45FB"/>
    <w:rsid w:val="008A465F"/>
    <w:rsid w:val="008A4F36"/>
    <w:rsid w:val="008A4F48"/>
    <w:rsid w:val="008A4FBE"/>
    <w:rsid w:val="008A508D"/>
    <w:rsid w:val="008A57BD"/>
    <w:rsid w:val="008A59AF"/>
    <w:rsid w:val="008A6481"/>
    <w:rsid w:val="008A679D"/>
    <w:rsid w:val="008A6BA2"/>
    <w:rsid w:val="008A7011"/>
    <w:rsid w:val="008A7242"/>
    <w:rsid w:val="008A7265"/>
    <w:rsid w:val="008A729B"/>
    <w:rsid w:val="008A7344"/>
    <w:rsid w:val="008A75D7"/>
    <w:rsid w:val="008A7A54"/>
    <w:rsid w:val="008A7F8C"/>
    <w:rsid w:val="008A7FEB"/>
    <w:rsid w:val="008B05A9"/>
    <w:rsid w:val="008B0B60"/>
    <w:rsid w:val="008B0E24"/>
    <w:rsid w:val="008B10F3"/>
    <w:rsid w:val="008B116A"/>
    <w:rsid w:val="008B16F6"/>
    <w:rsid w:val="008B21F5"/>
    <w:rsid w:val="008B2403"/>
    <w:rsid w:val="008B260C"/>
    <w:rsid w:val="008B273B"/>
    <w:rsid w:val="008B2DFA"/>
    <w:rsid w:val="008B3159"/>
    <w:rsid w:val="008B32C6"/>
    <w:rsid w:val="008B3866"/>
    <w:rsid w:val="008B3A61"/>
    <w:rsid w:val="008B3C67"/>
    <w:rsid w:val="008B3DF1"/>
    <w:rsid w:val="008B40A7"/>
    <w:rsid w:val="008B46AD"/>
    <w:rsid w:val="008B487D"/>
    <w:rsid w:val="008B48D2"/>
    <w:rsid w:val="008B4A6F"/>
    <w:rsid w:val="008B4C68"/>
    <w:rsid w:val="008B4D86"/>
    <w:rsid w:val="008B4EEB"/>
    <w:rsid w:val="008B5231"/>
    <w:rsid w:val="008B5716"/>
    <w:rsid w:val="008B5E25"/>
    <w:rsid w:val="008B6204"/>
    <w:rsid w:val="008B634D"/>
    <w:rsid w:val="008B63F9"/>
    <w:rsid w:val="008B6625"/>
    <w:rsid w:val="008B6955"/>
    <w:rsid w:val="008B6FB5"/>
    <w:rsid w:val="008B70E6"/>
    <w:rsid w:val="008B7645"/>
    <w:rsid w:val="008B7A70"/>
    <w:rsid w:val="008B7FDE"/>
    <w:rsid w:val="008C008D"/>
    <w:rsid w:val="008C0227"/>
    <w:rsid w:val="008C02E6"/>
    <w:rsid w:val="008C03B3"/>
    <w:rsid w:val="008C0638"/>
    <w:rsid w:val="008C0718"/>
    <w:rsid w:val="008C0A51"/>
    <w:rsid w:val="008C0C15"/>
    <w:rsid w:val="008C130A"/>
    <w:rsid w:val="008C14C3"/>
    <w:rsid w:val="008C1E80"/>
    <w:rsid w:val="008C1F75"/>
    <w:rsid w:val="008C1FD3"/>
    <w:rsid w:val="008C2000"/>
    <w:rsid w:val="008C24DF"/>
    <w:rsid w:val="008C262B"/>
    <w:rsid w:val="008C2BF2"/>
    <w:rsid w:val="008C2CB3"/>
    <w:rsid w:val="008C2D4B"/>
    <w:rsid w:val="008C2D57"/>
    <w:rsid w:val="008C2D9B"/>
    <w:rsid w:val="008C2ECE"/>
    <w:rsid w:val="008C3187"/>
    <w:rsid w:val="008C31FD"/>
    <w:rsid w:val="008C329F"/>
    <w:rsid w:val="008C361C"/>
    <w:rsid w:val="008C37E0"/>
    <w:rsid w:val="008C3E49"/>
    <w:rsid w:val="008C41ED"/>
    <w:rsid w:val="008C434E"/>
    <w:rsid w:val="008C44F3"/>
    <w:rsid w:val="008C48B0"/>
    <w:rsid w:val="008C4E02"/>
    <w:rsid w:val="008C4F3E"/>
    <w:rsid w:val="008C531F"/>
    <w:rsid w:val="008C5403"/>
    <w:rsid w:val="008C560F"/>
    <w:rsid w:val="008C5A56"/>
    <w:rsid w:val="008C65CB"/>
    <w:rsid w:val="008C65D0"/>
    <w:rsid w:val="008C7503"/>
    <w:rsid w:val="008C7ABB"/>
    <w:rsid w:val="008C7D51"/>
    <w:rsid w:val="008C7DAC"/>
    <w:rsid w:val="008D0381"/>
    <w:rsid w:val="008D08EB"/>
    <w:rsid w:val="008D0CD1"/>
    <w:rsid w:val="008D17A1"/>
    <w:rsid w:val="008D1C68"/>
    <w:rsid w:val="008D1D30"/>
    <w:rsid w:val="008D2736"/>
    <w:rsid w:val="008D2851"/>
    <w:rsid w:val="008D2A16"/>
    <w:rsid w:val="008D2DBE"/>
    <w:rsid w:val="008D2E6C"/>
    <w:rsid w:val="008D2F5F"/>
    <w:rsid w:val="008D32F1"/>
    <w:rsid w:val="008D36C4"/>
    <w:rsid w:val="008D373B"/>
    <w:rsid w:val="008D37D5"/>
    <w:rsid w:val="008D40FB"/>
    <w:rsid w:val="008D42B6"/>
    <w:rsid w:val="008D43AF"/>
    <w:rsid w:val="008D4BCA"/>
    <w:rsid w:val="008D4F86"/>
    <w:rsid w:val="008D51A1"/>
    <w:rsid w:val="008D541C"/>
    <w:rsid w:val="008D55D4"/>
    <w:rsid w:val="008D5670"/>
    <w:rsid w:val="008D58EA"/>
    <w:rsid w:val="008D5FCA"/>
    <w:rsid w:val="008D626A"/>
    <w:rsid w:val="008D628C"/>
    <w:rsid w:val="008D6B94"/>
    <w:rsid w:val="008D6F96"/>
    <w:rsid w:val="008D6FB4"/>
    <w:rsid w:val="008D7030"/>
    <w:rsid w:val="008D72ED"/>
    <w:rsid w:val="008D73BE"/>
    <w:rsid w:val="008D7C9C"/>
    <w:rsid w:val="008D7F87"/>
    <w:rsid w:val="008E01E4"/>
    <w:rsid w:val="008E04A3"/>
    <w:rsid w:val="008E04E0"/>
    <w:rsid w:val="008E052F"/>
    <w:rsid w:val="008E08B6"/>
    <w:rsid w:val="008E0994"/>
    <w:rsid w:val="008E1524"/>
    <w:rsid w:val="008E1DCE"/>
    <w:rsid w:val="008E23A0"/>
    <w:rsid w:val="008E255F"/>
    <w:rsid w:val="008E25D1"/>
    <w:rsid w:val="008E2E06"/>
    <w:rsid w:val="008E2F4E"/>
    <w:rsid w:val="008E32FE"/>
    <w:rsid w:val="008E370C"/>
    <w:rsid w:val="008E3EA9"/>
    <w:rsid w:val="008E3FB0"/>
    <w:rsid w:val="008E4EB1"/>
    <w:rsid w:val="008E5236"/>
    <w:rsid w:val="008E5303"/>
    <w:rsid w:val="008E5DB9"/>
    <w:rsid w:val="008E61F1"/>
    <w:rsid w:val="008E6399"/>
    <w:rsid w:val="008E6936"/>
    <w:rsid w:val="008E72D4"/>
    <w:rsid w:val="008E72F4"/>
    <w:rsid w:val="008E79DE"/>
    <w:rsid w:val="008E7AD1"/>
    <w:rsid w:val="008E7E06"/>
    <w:rsid w:val="008F0A79"/>
    <w:rsid w:val="008F0BEF"/>
    <w:rsid w:val="008F0D22"/>
    <w:rsid w:val="008F0FC3"/>
    <w:rsid w:val="008F1180"/>
    <w:rsid w:val="008F1736"/>
    <w:rsid w:val="008F1E26"/>
    <w:rsid w:val="008F1FEC"/>
    <w:rsid w:val="008F23C8"/>
    <w:rsid w:val="008F2BF1"/>
    <w:rsid w:val="008F2D21"/>
    <w:rsid w:val="008F2E20"/>
    <w:rsid w:val="008F3719"/>
    <w:rsid w:val="008F37EA"/>
    <w:rsid w:val="008F3A21"/>
    <w:rsid w:val="008F4338"/>
    <w:rsid w:val="008F50EB"/>
    <w:rsid w:val="008F51D4"/>
    <w:rsid w:val="008F5A8E"/>
    <w:rsid w:val="008F5D2E"/>
    <w:rsid w:val="008F61A2"/>
    <w:rsid w:val="008F6500"/>
    <w:rsid w:val="008F683A"/>
    <w:rsid w:val="008F6C8E"/>
    <w:rsid w:val="008F6CF5"/>
    <w:rsid w:val="008F6EBC"/>
    <w:rsid w:val="008F7588"/>
    <w:rsid w:val="008F7943"/>
    <w:rsid w:val="008F7963"/>
    <w:rsid w:val="008F7AFB"/>
    <w:rsid w:val="008F7C98"/>
    <w:rsid w:val="008F7EBA"/>
    <w:rsid w:val="00901255"/>
    <w:rsid w:val="009012EB"/>
    <w:rsid w:val="009014E3"/>
    <w:rsid w:val="009016CA"/>
    <w:rsid w:val="009017A8"/>
    <w:rsid w:val="009017D2"/>
    <w:rsid w:val="009029CA"/>
    <w:rsid w:val="00902A32"/>
    <w:rsid w:val="00902A5A"/>
    <w:rsid w:val="00902B88"/>
    <w:rsid w:val="00902D12"/>
    <w:rsid w:val="00902DB6"/>
    <w:rsid w:val="00903589"/>
    <w:rsid w:val="009036C7"/>
    <w:rsid w:val="00903922"/>
    <w:rsid w:val="00903A83"/>
    <w:rsid w:val="00903D86"/>
    <w:rsid w:val="00903EB8"/>
    <w:rsid w:val="009040A6"/>
    <w:rsid w:val="009042AD"/>
    <w:rsid w:val="00905037"/>
    <w:rsid w:val="00905C09"/>
    <w:rsid w:val="00906062"/>
    <w:rsid w:val="009063B6"/>
    <w:rsid w:val="00906575"/>
    <w:rsid w:val="009068F3"/>
    <w:rsid w:val="00906D0B"/>
    <w:rsid w:val="00907105"/>
    <w:rsid w:val="009075AE"/>
    <w:rsid w:val="00907684"/>
    <w:rsid w:val="009079BA"/>
    <w:rsid w:val="00907E67"/>
    <w:rsid w:val="00907F80"/>
    <w:rsid w:val="009101DF"/>
    <w:rsid w:val="009102FF"/>
    <w:rsid w:val="0091066A"/>
    <w:rsid w:val="00910971"/>
    <w:rsid w:val="009112E5"/>
    <w:rsid w:val="009113B9"/>
    <w:rsid w:val="009118F2"/>
    <w:rsid w:val="00911FFF"/>
    <w:rsid w:val="00912071"/>
    <w:rsid w:val="00912436"/>
    <w:rsid w:val="0091322D"/>
    <w:rsid w:val="009132BB"/>
    <w:rsid w:val="009133C6"/>
    <w:rsid w:val="00913CAB"/>
    <w:rsid w:val="0091411A"/>
    <w:rsid w:val="009142DC"/>
    <w:rsid w:val="0091471B"/>
    <w:rsid w:val="0091488A"/>
    <w:rsid w:val="00914A59"/>
    <w:rsid w:val="00914C43"/>
    <w:rsid w:val="00914C8C"/>
    <w:rsid w:val="00914CFF"/>
    <w:rsid w:val="00914E53"/>
    <w:rsid w:val="00915427"/>
    <w:rsid w:val="00915673"/>
    <w:rsid w:val="0091583C"/>
    <w:rsid w:val="009158A2"/>
    <w:rsid w:val="0091595F"/>
    <w:rsid w:val="00915A9B"/>
    <w:rsid w:val="00915ECC"/>
    <w:rsid w:val="009166A1"/>
    <w:rsid w:val="00916A2D"/>
    <w:rsid w:val="00916E6A"/>
    <w:rsid w:val="009171F9"/>
    <w:rsid w:val="00917381"/>
    <w:rsid w:val="009173D8"/>
    <w:rsid w:val="0091746D"/>
    <w:rsid w:val="00917CD1"/>
    <w:rsid w:val="00917FE4"/>
    <w:rsid w:val="00920115"/>
    <w:rsid w:val="009201D3"/>
    <w:rsid w:val="00920694"/>
    <w:rsid w:val="009206CC"/>
    <w:rsid w:val="0092099E"/>
    <w:rsid w:val="00920DB9"/>
    <w:rsid w:val="00920E56"/>
    <w:rsid w:val="00920E89"/>
    <w:rsid w:val="00921175"/>
    <w:rsid w:val="0092153E"/>
    <w:rsid w:val="0092170E"/>
    <w:rsid w:val="009218EB"/>
    <w:rsid w:val="00921A17"/>
    <w:rsid w:val="00921D63"/>
    <w:rsid w:val="009224E0"/>
    <w:rsid w:val="00922BF5"/>
    <w:rsid w:val="00922C58"/>
    <w:rsid w:val="00922F04"/>
    <w:rsid w:val="00923900"/>
    <w:rsid w:val="00923E0F"/>
    <w:rsid w:val="00924104"/>
    <w:rsid w:val="0092488D"/>
    <w:rsid w:val="009248D3"/>
    <w:rsid w:val="00924930"/>
    <w:rsid w:val="00924C99"/>
    <w:rsid w:val="00924F93"/>
    <w:rsid w:val="009253B5"/>
    <w:rsid w:val="009256B3"/>
    <w:rsid w:val="009264AF"/>
    <w:rsid w:val="009266A0"/>
    <w:rsid w:val="00927033"/>
    <w:rsid w:val="00927092"/>
    <w:rsid w:val="00927164"/>
    <w:rsid w:val="00927356"/>
    <w:rsid w:val="00927385"/>
    <w:rsid w:val="00927496"/>
    <w:rsid w:val="009278DB"/>
    <w:rsid w:val="00927E1B"/>
    <w:rsid w:val="0093029F"/>
    <w:rsid w:val="00930474"/>
    <w:rsid w:val="0093060C"/>
    <w:rsid w:val="00930BA8"/>
    <w:rsid w:val="00931273"/>
    <w:rsid w:val="00931896"/>
    <w:rsid w:val="00931D6A"/>
    <w:rsid w:val="009329B7"/>
    <w:rsid w:val="0093313F"/>
    <w:rsid w:val="0093319D"/>
    <w:rsid w:val="009333E3"/>
    <w:rsid w:val="00933558"/>
    <w:rsid w:val="009336A1"/>
    <w:rsid w:val="0093378B"/>
    <w:rsid w:val="00933C0B"/>
    <w:rsid w:val="00933C50"/>
    <w:rsid w:val="00933EC3"/>
    <w:rsid w:val="009343B7"/>
    <w:rsid w:val="009343E4"/>
    <w:rsid w:val="00934605"/>
    <w:rsid w:val="00934AB6"/>
    <w:rsid w:val="00934AC9"/>
    <w:rsid w:val="00934B67"/>
    <w:rsid w:val="00934F53"/>
    <w:rsid w:val="009351C9"/>
    <w:rsid w:val="00935CCA"/>
    <w:rsid w:val="009360CA"/>
    <w:rsid w:val="009361A7"/>
    <w:rsid w:val="0093649F"/>
    <w:rsid w:val="00936756"/>
    <w:rsid w:val="009378E1"/>
    <w:rsid w:val="00937A5C"/>
    <w:rsid w:val="00937D12"/>
    <w:rsid w:val="00940296"/>
    <w:rsid w:val="00940477"/>
    <w:rsid w:val="00940699"/>
    <w:rsid w:val="00940900"/>
    <w:rsid w:val="00940D21"/>
    <w:rsid w:val="00941191"/>
    <w:rsid w:val="009415E1"/>
    <w:rsid w:val="00941B72"/>
    <w:rsid w:val="00941BC0"/>
    <w:rsid w:val="00941C69"/>
    <w:rsid w:val="00941C82"/>
    <w:rsid w:val="0094201A"/>
    <w:rsid w:val="0094236C"/>
    <w:rsid w:val="00942C40"/>
    <w:rsid w:val="00942C82"/>
    <w:rsid w:val="0094302C"/>
    <w:rsid w:val="0094353F"/>
    <w:rsid w:val="00943569"/>
    <w:rsid w:val="009436CB"/>
    <w:rsid w:val="00943AFA"/>
    <w:rsid w:val="00943E56"/>
    <w:rsid w:val="0094411F"/>
    <w:rsid w:val="009447E2"/>
    <w:rsid w:val="009449E3"/>
    <w:rsid w:val="00944ABF"/>
    <w:rsid w:val="00944FBC"/>
    <w:rsid w:val="0094505F"/>
    <w:rsid w:val="0094563E"/>
    <w:rsid w:val="009456A6"/>
    <w:rsid w:val="00945737"/>
    <w:rsid w:val="009457CF"/>
    <w:rsid w:val="009459CF"/>
    <w:rsid w:val="00945D94"/>
    <w:rsid w:val="0094602F"/>
    <w:rsid w:val="0094608F"/>
    <w:rsid w:val="009461B8"/>
    <w:rsid w:val="009462FC"/>
    <w:rsid w:val="00946669"/>
    <w:rsid w:val="00946A91"/>
    <w:rsid w:val="00946B00"/>
    <w:rsid w:val="00946BD3"/>
    <w:rsid w:val="00946D09"/>
    <w:rsid w:val="00946D39"/>
    <w:rsid w:val="00946DF2"/>
    <w:rsid w:val="00946F9C"/>
    <w:rsid w:val="00946FE2"/>
    <w:rsid w:val="00947438"/>
    <w:rsid w:val="009476B4"/>
    <w:rsid w:val="00947785"/>
    <w:rsid w:val="009479FC"/>
    <w:rsid w:val="009502C7"/>
    <w:rsid w:val="00950348"/>
    <w:rsid w:val="00950849"/>
    <w:rsid w:val="00951110"/>
    <w:rsid w:val="00951624"/>
    <w:rsid w:val="00952689"/>
    <w:rsid w:val="00952A0D"/>
    <w:rsid w:val="00952A5F"/>
    <w:rsid w:val="00952AF9"/>
    <w:rsid w:val="009536AF"/>
    <w:rsid w:val="00953890"/>
    <w:rsid w:val="009540F0"/>
    <w:rsid w:val="009545B9"/>
    <w:rsid w:val="009546A5"/>
    <w:rsid w:val="00954845"/>
    <w:rsid w:val="00954C9E"/>
    <w:rsid w:val="009550B9"/>
    <w:rsid w:val="009552FB"/>
    <w:rsid w:val="00955B20"/>
    <w:rsid w:val="00956216"/>
    <w:rsid w:val="009562E9"/>
    <w:rsid w:val="0095653C"/>
    <w:rsid w:val="00956715"/>
    <w:rsid w:val="0095672B"/>
    <w:rsid w:val="0095721D"/>
    <w:rsid w:val="009575DE"/>
    <w:rsid w:val="0095769B"/>
    <w:rsid w:val="009579C6"/>
    <w:rsid w:val="00957CFF"/>
    <w:rsid w:val="00957F4C"/>
    <w:rsid w:val="00960539"/>
    <w:rsid w:val="00960E8B"/>
    <w:rsid w:val="0096102D"/>
    <w:rsid w:val="0096144F"/>
    <w:rsid w:val="009616ED"/>
    <w:rsid w:val="009621FA"/>
    <w:rsid w:val="009626FA"/>
    <w:rsid w:val="0096282D"/>
    <w:rsid w:val="0096291D"/>
    <w:rsid w:val="009634E5"/>
    <w:rsid w:val="00963567"/>
    <w:rsid w:val="0096360A"/>
    <w:rsid w:val="0096360F"/>
    <w:rsid w:val="0096392A"/>
    <w:rsid w:val="00963D97"/>
    <w:rsid w:val="00963E03"/>
    <w:rsid w:val="0096404F"/>
    <w:rsid w:val="00964748"/>
    <w:rsid w:val="00964793"/>
    <w:rsid w:val="00964A0B"/>
    <w:rsid w:val="00965092"/>
    <w:rsid w:val="0096517F"/>
    <w:rsid w:val="00965A85"/>
    <w:rsid w:val="00965CA0"/>
    <w:rsid w:val="00965D4E"/>
    <w:rsid w:val="009662DF"/>
    <w:rsid w:val="00966721"/>
    <w:rsid w:val="00966A8A"/>
    <w:rsid w:val="00966C85"/>
    <w:rsid w:val="00966F35"/>
    <w:rsid w:val="009671E0"/>
    <w:rsid w:val="00967280"/>
    <w:rsid w:val="00970159"/>
    <w:rsid w:val="00970A23"/>
    <w:rsid w:val="00970BC8"/>
    <w:rsid w:val="00970D71"/>
    <w:rsid w:val="00971228"/>
    <w:rsid w:val="0097153D"/>
    <w:rsid w:val="00972487"/>
    <w:rsid w:val="00972A81"/>
    <w:rsid w:val="00972B3D"/>
    <w:rsid w:val="00972EA0"/>
    <w:rsid w:val="00973B5F"/>
    <w:rsid w:val="00973E6D"/>
    <w:rsid w:val="009741D2"/>
    <w:rsid w:val="0097441C"/>
    <w:rsid w:val="00974830"/>
    <w:rsid w:val="0097485C"/>
    <w:rsid w:val="00974941"/>
    <w:rsid w:val="009750E3"/>
    <w:rsid w:val="0097587D"/>
    <w:rsid w:val="009758D4"/>
    <w:rsid w:val="009758ED"/>
    <w:rsid w:val="00976313"/>
    <w:rsid w:val="009767E6"/>
    <w:rsid w:val="00976BDA"/>
    <w:rsid w:val="00977836"/>
    <w:rsid w:val="00977A51"/>
    <w:rsid w:val="00977F53"/>
    <w:rsid w:val="00977FD8"/>
    <w:rsid w:val="00980061"/>
    <w:rsid w:val="009807DE"/>
    <w:rsid w:val="00980830"/>
    <w:rsid w:val="00980AEB"/>
    <w:rsid w:val="00981569"/>
    <w:rsid w:val="00981AA5"/>
    <w:rsid w:val="00981B20"/>
    <w:rsid w:val="00981CA1"/>
    <w:rsid w:val="00982008"/>
    <w:rsid w:val="0098227C"/>
    <w:rsid w:val="009824BE"/>
    <w:rsid w:val="00982633"/>
    <w:rsid w:val="00982AE2"/>
    <w:rsid w:val="00982F8E"/>
    <w:rsid w:val="0098302B"/>
    <w:rsid w:val="009835CC"/>
    <w:rsid w:val="009838EF"/>
    <w:rsid w:val="00983A60"/>
    <w:rsid w:val="00983EB8"/>
    <w:rsid w:val="0098428F"/>
    <w:rsid w:val="009843C0"/>
    <w:rsid w:val="00984838"/>
    <w:rsid w:val="00984A38"/>
    <w:rsid w:val="00984FE7"/>
    <w:rsid w:val="00985298"/>
    <w:rsid w:val="00985357"/>
    <w:rsid w:val="00985512"/>
    <w:rsid w:val="00985550"/>
    <w:rsid w:val="00985565"/>
    <w:rsid w:val="00986203"/>
    <w:rsid w:val="009865B2"/>
    <w:rsid w:val="009866DF"/>
    <w:rsid w:val="00986D4C"/>
    <w:rsid w:val="00986DB3"/>
    <w:rsid w:val="00987230"/>
    <w:rsid w:val="00987436"/>
    <w:rsid w:val="00987794"/>
    <w:rsid w:val="00987AD3"/>
    <w:rsid w:val="0099016E"/>
    <w:rsid w:val="00990434"/>
    <w:rsid w:val="00990444"/>
    <w:rsid w:val="009904E1"/>
    <w:rsid w:val="009908FF"/>
    <w:rsid w:val="00990D42"/>
    <w:rsid w:val="009910D0"/>
    <w:rsid w:val="009917E8"/>
    <w:rsid w:val="00992183"/>
    <w:rsid w:val="0099222A"/>
    <w:rsid w:val="00992367"/>
    <w:rsid w:val="00992531"/>
    <w:rsid w:val="00992900"/>
    <w:rsid w:val="00992D39"/>
    <w:rsid w:val="00992F5E"/>
    <w:rsid w:val="0099346A"/>
    <w:rsid w:val="009935EE"/>
    <w:rsid w:val="00993E96"/>
    <w:rsid w:val="00994089"/>
    <w:rsid w:val="00994285"/>
    <w:rsid w:val="00994FA1"/>
    <w:rsid w:val="0099541D"/>
    <w:rsid w:val="009954C9"/>
    <w:rsid w:val="009955E3"/>
    <w:rsid w:val="0099568E"/>
    <w:rsid w:val="009956A8"/>
    <w:rsid w:val="00995ACE"/>
    <w:rsid w:val="00995ADF"/>
    <w:rsid w:val="00996306"/>
    <w:rsid w:val="0099632D"/>
    <w:rsid w:val="00996395"/>
    <w:rsid w:val="009964CA"/>
    <w:rsid w:val="00996AB8"/>
    <w:rsid w:val="00997134"/>
    <w:rsid w:val="009976B6"/>
    <w:rsid w:val="009976EC"/>
    <w:rsid w:val="00997753"/>
    <w:rsid w:val="009979D3"/>
    <w:rsid w:val="00997E45"/>
    <w:rsid w:val="009A0401"/>
    <w:rsid w:val="009A08F4"/>
    <w:rsid w:val="009A0E2C"/>
    <w:rsid w:val="009A0FF5"/>
    <w:rsid w:val="009A10A1"/>
    <w:rsid w:val="009A13E1"/>
    <w:rsid w:val="009A1786"/>
    <w:rsid w:val="009A1C33"/>
    <w:rsid w:val="009A2A3B"/>
    <w:rsid w:val="009A3145"/>
    <w:rsid w:val="009A32E1"/>
    <w:rsid w:val="009A36BC"/>
    <w:rsid w:val="009A41E1"/>
    <w:rsid w:val="009A42F3"/>
    <w:rsid w:val="009A4957"/>
    <w:rsid w:val="009A514C"/>
    <w:rsid w:val="009A51CF"/>
    <w:rsid w:val="009A58E9"/>
    <w:rsid w:val="009A61E8"/>
    <w:rsid w:val="009A6574"/>
    <w:rsid w:val="009A6582"/>
    <w:rsid w:val="009A66C5"/>
    <w:rsid w:val="009A68B4"/>
    <w:rsid w:val="009A6A77"/>
    <w:rsid w:val="009A6CA6"/>
    <w:rsid w:val="009A7154"/>
    <w:rsid w:val="009A71D8"/>
    <w:rsid w:val="009A7617"/>
    <w:rsid w:val="009A7932"/>
    <w:rsid w:val="009A7A62"/>
    <w:rsid w:val="009A7A88"/>
    <w:rsid w:val="009B0136"/>
    <w:rsid w:val="009B03CD"/>
    <w:rsid w:val="009B06E1"/>
    <w:rsid w:val="009B0928"/>
    <w:rsid w:val="009B0AF7"/>
    <w:rsid w:val="009B0B62"/>
    <w:rsid w:val="009B0CDB"/>
    <w:rsid w:val="009B10A4"/>
    <w:rsid w:val="009B10F3"/>
    <w:rsid w:val="009B1198"/>
    <w:rsid w:val="009B1699"/>
    <w:rsid w:val="009B1922"/>
    <w:rsid w:val="009B1987"/>
    <w:rsid w:val="009B1EB1"/>
    <w:rsid w:val="009B1F6A"/>
    <w:rsid w:val="009B1F71"/>
    <w:rsid w:val="009B1FFB"/>
    <w:rsid w:val="009B1FFD"/>
    <w:rsid w:val="009B2353"/>
    <w:rsid w:val="009B2782"/>
    <w:rsid w:val="009B286E"/>
    <w:rsid w:val="009B3679"/>
    <w:rsid w:val="009B38E8"/>
    <w:rsid w:val="009B3995"/>
    <w:rsid w:val="009B3CD2"/>
    <w:rsid w:val="009B4232"/>
    <w:rsid w:val="009B441F"/>
    <w:rsid w:val="009B45B9"/>
    <w:rsid w:val="009B4800"/>
    <w:rsid w:val="009B5218"/>
    <w:rsid w:val="009B5538"/>
    <w:rsid w:val="009B56AD"/>
    <w:rsid w:val="009B587D"/>
    <w:rsid w:val="009B5CAC"/>
    <w:rsid w:val="009B5F28"/>
    <w:rsid w:val="009B60C1"/>
    <w:rsid w:val="009B6269"/>
    <w:rsid w:val="009B62D5"/>
    <w:rsid w:val="009B677E"/>
    <w:rsid w:val="009B6B3B"/>
    <w:rsid w:val="009B6D20"/>
    <w:rsid w:val="009B6D6C"/>
    <w:rsid w:val="009B732E"/>
    <w:rsid w:val="009B7456"/>
    <w:rsid w:val="009B77C7"/>
    <w:rsid w:val="009B7C01"/>
    <w:rsid w:val="009C002C"/>
    <w:rsid w:val="009C04B7"/>
    <w:rsid w:val="009C0540"/>
    <w:rsid w:val="009C06D1"/>
    <w:rsid w:val="009C0C0F"/>
    <w:rsid w:val="009C14F9"/>
    <w:rsid w:val="009C1954"/>
    <w:rsid w:val="009C25F8"/>
    <w:rsid w:val="009C2E9A"/>
    <w:rsid w:val="009C2FB4"/>
    <w:rsid w:val="009C31F5"/>
    <w:rsid w:val="009C322A"/>
    <w:rsid w:val="009C359B"/>
    <w:rsid w:val="009C37F2"/>
    <w:rsid w:val="009C3AD4"/>
    <w:rsid w:val="009C3D73"/>
    <w:rsid w:val="009C3DBC"/>
    <w:rsid w:val="009C4016"/>
    <w:rsid w:val="009C413F"/>
    <w:rsid w:val="009C43C7"/>
    <w:rsid w:val="009C47FA"/>
    <w:rsid w:val="009C48FE"/>
    <w:rsid w:val="009C4C31"/>
    <w:rsid w:val="009C52BA"/>
    <w:rsid w:val="009C52E5"/>
    <w:rsid w:val="009C5567"/>
    <w:rsid w:val="009C5679"/>
    <w:rsid w:val="009C5B6C"/>
    <w:rsid w:val="009C6725"/>
    <w:rsid w:val="009C6726"/>
    <w:rsid w:val="009C67BF"/>
    <w:rsid w:val="009C67D0"/>
    <w:rsid w:val="009C6CB9"/>
    <w:rsid w:val="009C72C7"/>
    <w:rsid w:val="009C76D0"/>
    <w:rsid w:val="009D0437"/>
    <w:rsid w:val="009D0615"/>
    <w:rsid w:val="009D06D0"/>
    <w:rsid w:val="009D0EF8"/>
    <w:rsid w:val="009D0F74"/>
    <w:rsid w:val="009D0FE9"/>
    <w:rsid w:val="009D1150"/>
    <w:rsid w:val="009D1689"/>
    <w:rsid w:val="009D1AD3"/>
    <w:rsid w:val="009D1D7D"/>
    <w:rsid w:val="009D1F37"/>
    <w:rsid w:val="009D2005"/>
    <w:rsid w:val="009D284A"/>
    <w:rsid w:val="009D29A6"/>
    <w:rsid w:val="009D2B3F"/>
    <w:rsid w:val="009D2D1F"/>
    <w:rsid w:val="009D2E7B"/>
    <w:rsid w:val="009D33F3"/>
    <w:rsid w:val="009D3891"/>
    <w:rsid w:val="009D3A72"/>
    <w:rsid w:val="009D3AD6"/>
    <w:rsid w:val="009D3E49"/>
    <w:rsid w:val="009D4365"/>
    <w:rsid w:val="009D445C"/>
    <w:rsid w:val="009D466A"/>
    <w:rsid w:val="009D4BA2"/>
    <w:rsid w:val="009D4E3B"/>
    <w:rsid w:val="009D4F7C"/>
    <w:rsid w:val="009D50E3"/>
    <w:rsid w:val="009D51AE"/>
    <w:rsid w:val="009D541B"/>
    <w:rsid w:val="009D57A2"/>
    <w:rsid w:val="009D58F5"/>
    <w:rsid w:val="009D5D0C"/>
    <w:rsid w:val="009D6197"/>
    <w:rsid w:val="009D6336"/>
    <w:rsid w:val="009D64DE"/>
    <w:rsid w:val="009D65B3"/>
    <w:rsid w:val="009D6B53"/>
    <w:rsid w:val="009D7738"/>
    <w:rsid w:val="009D78DF"/>
    <w:rsid w:val="009D7B04"/>
    <w:rsid w:val="009D7B9A"/>
    <w:rsid w:val="009D7C28"/>
    <w:rsid w:val="009E0AE1"/>
    <w:rsid w:val="009E0BC8"/>
    <w:rsid w:val="009E1150"/>
    <w:rsid w:val="009E1CD3"/>
    <w:rsid w:val="009E1D78"/>
    <w:rsid w:val="009E238C"/>
    <w:rsid w:val="009E2A9A"/>
    <w:rsid w:val="009E2CE4"/>
    <w:rsid w:val="009E337F"/>
    <w:rsid w:val="009E34CA"/>
    <w:rsid w:val="009E3523"/>
    <w:rsid w:val="009E3C07"/>
    <w:rsid w:val="009E3DD4"/>
    <w:rsid w:val="009E4011"/>
    <w:rsid w:val="009E47DA"/>
    <w:rsid w:val="009E4A46"/>
    <w:rsid w:val="009E4CFA"/>
    <w:rsid w:val="009E538B"/>
    <w:rsid w:val="009E563C"/>
    <w:rsid w:val="009E5A41"/>
    <w:rsid w:val="009E5C6F"/>
    <w:rsid w:val="009E5C8B"/>
    <w:rsid w:val="009E654D"/>
    <w:rsid w:val="009E66EB"/>
    <w:rsid w:val="009E68D3"/>
    <w:rsid w:val="009E69E4"/>
    <w:rsid w:val="009E6A6F"/>
    <w:rsid w:val="009E6B36"/>
    <w:rsid w:val="009E6DD8"/>
    <w:rsid w:val="009E71FA"/>
    <w:rsid w:val="009E7D55"/>
    <w:rsid w:val="009E7E25"/>
    <w:rsid w:val="009F0119"/>
    <w:rsid w:val="009F0135"/>
    <w:rsid w:val="009F031C"/>
    <w:rsid w:val="009F034D"/>
    <w:rsid w:val="009F044E"/>
    <w:rsid w:val="009F0459"/>
    <w:rsid w:val="009F05D7"/>
    <w:rsid w:val="009F0870"/>
    <w:rsid w:val="009F0FC9"/>
    <w:rsid w:val="009F0FD8"/>
    <w:rsid w:val="009F10EE"/>
    <w:rsid w:val="009F1428"/>
    <w:rsid w:val="009F1B22"/>
    <w:rsid w:val="009F242C"/>
    <w:rsid w:val="009F24CE"/>
    <w:rsid w:val="009F2619"/>
    <w:rsid w:val="009F2674"/>
    <w:rsid w:val="009F2C7C"/>
    <w:rsid w:val="009F2D23"/>
    <w:rsid w:val="009F2F3D"/>
    <w:rsid w:val="009F36AC"/>
    <w:rsid w:val="009F3875"/>
    <w:rsid w:val="009F407C"/>
    <w:rsid w:val="009F4222"/>
    <w:rsid w:val="009F4B93"/>
    <w:rsid w:val="009F4C1C"/>
    <w:rsid w:val="009F4D45"/>
    <w:rsid w:val="009F5828"/>
    <w:rsid w:val="009F5B68"/>
    <w:rsid w:val="009F5B6B"/>
    <w:rsid w:val="009F6262"/>
    <w:rsid w:val="009F632D"/>
    <w:rsid w:val="009F6F88"/>
    <w:rsid w:val="009F6FDC"/>
    <w:rsid w:val="009F7550"/>
    <w:rsid w:val="009F7701"/>
    <w:rsid w:val="00A00EE0"/>
    <w:rsid w:val="00A01BEE"/>
    <w:rsid w:val="00A01C8B"/>
    <w:rsid w:val="00A0234D"/>
    <w:rsid w:val="00A023BF"/>
    <w:rsid w:val="00A02BC5"/>
    <w:rsid w:val="00A02EA4"/>
    <w:rsid w:val="00A02EDF"/>
    <w:rsid w:val="00A03135"/>
    <w:rsid w:val="00A031CC"/>
    <w:rsid w:val="00A0352E"/>
    <w:rsid w:val="00A0355E"/>
    <w:rsid w:val="00A035FE"/>
    <w:rsid w:val="00A03B28"/>
    <w:rsid w:val="00A03DB8"/>
    <w:rsid w:val="00A03EE3"/>
    <w:rsid w:val="00A04046"/>
    <w:rsid w:val="00A04372"/>
    <w:rsid w:val="00A04B6E"/>
    <w:rsid w:val="00A04BEB"/>
    <w:rsid w:val="00A04DDB"/>
    <w:rsid w:val="00A05076"/>
    <w:rsid w:val="00A05113"/>
    <w:rsid w:val="00A055ED"/>
    <w:rsid w:val="00A05A72"/>
    <w:rsid w:val="00A05EB4"/>
    <w:rsid w:val="00A061DC"/>
    <w:rsid w:val="00A063FE"/>
    <w:rsid w:val="00A066CB"/>
    <w:rsid w:val="00A066D1"/>
    <w:rsid w:val="00A06965"/>
    <w:rsid w:val="00A06A5F"/>
    <w:rsid w:val="00A06A61"/>
    <w:rsid w:val="00A06CC5"/>
    <w:rsid w:val="00A06D14"/>
    <w:rsid w:val="00A076FE"/>
    <w:rsid w:val="00A07CB4"/>
    <w:rsid w:val="00A07FEB"/>
    <w:rsid w:val="00A103DF"/>
    <w:rsid w:val="00A10877"/>
    <w:rsid w:val="00A10A7E"/>
    <w:rsid w:val="00A10E2E"/>
    <w:rsid w:val="00A10F22"/>
    <w:rsid w:val="00A10FDD"/>
    <w:rsid w:val="00A11351"/>
    <w:rsid w:val="00A11A3B"/>
    <w:rsid w:val="00A124D8"/>
    <w:rsid w:val="00A128E9"/>
    <w:rsid w:val="00A1299F"/>
    <w:rsid w:val="00A12F7A"/>
    <w:rsid w:val="00A134CA"/>
    <w:rsid w:val="00A134FE"/>
    <w:rsid w:val="00A13619"/>
    <w:rsid w:val="00A137D1"/>
    <w:rsid w:val="00A137F9"/>
    <w:rsid w:val="00A1392F"/>
    <w:rsid w:val="00A13FA6"/>
    <w:rsid w:val="00A14515"/>
    <w:rsid w:val="00A14A38"/>
    <w:rsid w:val="00A1554E"/>
    <w:rsid w:val="00A157F1"/>
    <w:rsid w:val="00A15D43"/>
    <w:rsid w:val="00A15FA2"/>
    <w:rsid w:val="00A16321"/>
    <w:rsid w:val="00A16333"/>
    <w:rsid w:val="00A16A8B"/>
    <w:rsid w:val="00A174BC"/>
    <w:rsid w:val="00A1773A"/>
    <w:rsid w:val="00A17801"/>
    <w:rsid w:val="00A17A6F"/>
    <w:rsid w:val="00A17FB5"/>
    <w:rsid w:val="00A203EB"/>
    <w:rsid w:val="00A208F9"/>
    <w:rsid w:val="00A20B24"/>
    <w:rsid w:val="00A20B54"/>
    <w:rsid w:val="00A20B8D"/>
    <w:rsid w:val="00A210CB"/>
    <w:rsid w:val="00A21685"/>
    <w:rsid w:val="00A22017"/>
    <w:rsid w:val="00A221AC"/>
    <w:rsid w:val="00A221EC"/>
    <w:rsid w:val="00A2271E"/>
    <w:rsid w:val="00A22A00"/>
    <w:rsid w:val="00A22B65"/>
    <w:rsid w:val="00A22FDE"/>
    <w:rsid w:val="00A231E8"/>
    <w:rsid w:val="00A23457"/>
    <w:rsid w:val="00A237B9"/>
    <w:rsid w:val="00A237DE"/>
    <w:rsid w:val="00A23884"/>
    <w:rsid w:val="00A23AAD"/>
    <w:rsid w:val="00A23AFC"/>
    <w:rsid w:val="00A240A5"/>
    <w:rsid w:val="00A24822"/>
    <w:rsid w:val="00A24961"/>
    <w:rsid w:val="00A24DB3"/>
    <w:rsid w:val="00A24F04"/>
    <w:rsid w:val="00A25250"/>
    <w:rsid w:val="00A253F1"/>
    <w:rsid w:val="00A2578D"/>
    <w:rsid w:val="00A25C46"/>
    <w:rsid w:val="00A2602A"/>
    <w:rsid w:val="00A26392"/>
    <w:rsid w:val="00A26C4E"/>
    <w:rsid w:val="00A26FC6"/>
    <w:rsid w:val="00A2719D"/>
    <w:rsid w:val="00A2736D"/>
    <w:rsid w:val="00A278AA"/>
    <w:rsid w:val="00A27B59"/>
    <w:rsid w:val="00A27BFA"/>
    <w:rsid w:val="00A27CBD"/>
    <w:rsid w:val="00A307D4"/>
    <w:rsid w:val="00A30C8B"/>
    <w:rsid w:val="00A30C8D"/>
    <w:rsid w:val="00A31051"/>
    <w:rsid w:val="00A313CF"/>
    <w:rsid w:val="00A31455"/>
    <w:rsid w:val="00A31843"/>
    <w:rsid w:val="00A31849"/>
    <w:rsid w:val="00A31911"/>
    <w:rsid w:val="00A322C6"/>
    <w:rsid w:val="00A3266A"/>
    <w:rsid w:val="00A326C9"/>
    <w:rsid w:val="00A3286A"/>
    <w:rsid w:val="00A32F88"/>
    <w:rsid w:val="00A3305D"/>
    <w:rsid w:val="00A342A8"/>
    <w:rsid w:val="00A3452C"/>
    <w:rsid w:val="00A34B73"/>
    <w:rsid w:val="00A34FC6"/>
    <w:rsid w:val="00A35340"/>
    <w:rsid w:val="00A35577"/>
    <w:rsid w:val="00A355E8"/>
    <w:rsid w:val="00A35788"/>
    <w:rsid w:val="00A35B10"/>
    <w:rsid w:val="00A35BC0"/>
    <w:rsid w:val="00A35C7C"/>
    <w:rsid w:val="00A36120"/>
    <w:rsid w:val="00A36417"/>
    <w:rsid w:val="00A36470"/>
    <w:rsid w:val="00A37314"/>
    <w:rsid w:val="00A373FE"/>
    <w:rsid w:val="00A37436"/>
    <w:rsid w:val="00A37F48"/>
    <w:rsid w:val="00A4006D"/>
    <w:rsid w:val="00A4029E"/>
    <w:rsid w:val="00A4080C"/>
    <w:rsid w:val="00A4093E"/>
    <w:rsid w:val="00A40A64"/>
    <w:rsid w:val="00A4116C"/>
    <w:rsid w:val="00A411D2"/>
    <w:rsid w:val="00A412AF"/>
    <w:rsid w:val="00A41400"/>
    <w:rsid w:val="00A41A0F"/>
    <w:rsid w:val="00A41AE7"/>
    <w:rsid w:val="00A41B18"/>
    <w:rsid w:val="00A42200"/>
    <w:rsid w:val="00A42715"/>
    <w:rsid w:val="00A4286B"/>
    <w:rsid w:val="00A42A54"/>
    <w:rsid w:val="00A42B57"/>
    <w:rsid w:val="00A43B0B"/>
    <w:rsid w:val="00A43EA0"/>
    <w:rsid w:val="00A442C8"/>
    <w:rsid w:val="00A44D20"/>
    <w:rsid w:val="00A44D8A"/>
    <w:rsid w:val="00A44F57"/>
    <w:rsid w:val="00A450B7"/>
    <w:rsid w:val="00A454C4"/>
    <w:rsid w:val="00A45D90"/>
    <w:rsid w:val="00A45FC1"/>
    <w:rsid w:val="00A46067"/>
    <w:rsid w:val="00A46638"/>
    <w:rsid w:val="00A467D4"/>
    <w:rsid w:val="00A4691E"/>
    <w:rsid w:val="00A4780A"/>
    <w:rsid w:val="00A47E28"/>
    <w:rsid w:val="00A502AF"/>
    <w:rsid w:val="00A504D3"/>
    <w:rsid w:val="00A5095F"/>
    <w:rsid w:val="00A50A6C"/>
    <w:rsid w:val="00A50BCD"/>
    <w:rsid w:val="00A50DD6"/>
    <w:rsid w:val="00A5186B"/>
    <w:rsid w:val="00A51938"/>
    <w:rsid w:val="00A51AE7"/>
    <w:rsid w:val="00A51B7A"/>
    <w:rsid w:val="00A51F93"/>
    <w:rsid w:val="00A5277D"/>
    <w:rsid w:val="00A528A5"/>
    <w:rsid w:val="00A52984"/>
    <w:rsid w:val="00A52C0E"/>
    <w:rsid w:val="00A52F5C"/>
    <w:rsid w:val="00A533E3"/>
    <w:rsid w:val="00A5390C"/>
    <w:rsid w:val="00A53C8F"/>
    <w:rsid w:val="00A53EAD"/>
    <w:rsid w:val="00A53F37"/>
    <w:rsid w:val="00A542E8"/>
    <w:rsid w:val="00A543C2"/>
    <w:rsid w:val="00A54522"/>
    <w:rsid w:val="00A545DA"/>
    <w:rsid w:val="00A5474B"/>
    <w:rsid w:val="00A54BB8"/>
    <w:rsid w:val="00A54BF6"/>
    <w:rsid w:val="00A54E04"/>
    <w:rsid w:val="00A554C5"/>
    <w:rsid w:val="00A564A8"/>
    <w:rsid w:val="00A570DC"/>
    <w:rsid w:val="00A57547"/>
    <w:rsid w:val="00A57F0C"/>
    <w:rsid w:val="00A6019F"/>
    <w:rsid w:val="00A6068B"/>
    <w:rsid w:val="00A607EA"/>
    <w:rsid w:val="00A61347"/>
    <w:rsid w:val="00A61828"/>
    <w:rsid w:val="00A6185A"/>
    <w:rsid w:val="00A619E9"/>
    <w:rsid w:val="00A61B5A"/>
    <w:rsid w:val="00A61BFD"/>
    <w:rsid w:val="00A61CB7"/>
    <w:rsid w:val="00A61CFE"/>
    <w:rsid w:val="00A61D67"/>
    <w:rsid w:val="00A61D6B"/>
    <w:rsid w:val="00A620A0"/>
    <w:rsid w:val="00A62611"/>
    <w:rsid w:val="00A62A3C"/>
    <w:rsid w:val="00A62AD7"/>
    <w:rsid w:val="00A62AFE"/>
    <w:rsid w:val="00A62EFB"/>
    <w:rsid w:val="00A6305A"/>
    <w:rsid w:val="00A63202"/>
    <w:rsid w:val="00A633C5"/>
    <w:rsid w:val="00A63B60"/>
    <w:rsid w:val="00A63D30"/>
    <w:rsid w:val="00A63E14"/>
    <w:rsid w:val="00A64111"/>
    <w:rsid w:val="00A643CC"/>
    <w:rsid w:val="00A646C7"/>
    <w:rsid w:val="00A64AF8"/>
    <w:rsid w:val="00A65453"/>
    <w:rsid w:val="00A65920"/>
    <w:rsid w:val="00A65DAA"/>
    <w:rsid w:val="00A660CD"/>
    <w:rsid w:val="00A66647"/>
    <w:rsid w:val="00A66A81"/>
    <w:rsid w:val="00A66B11"/>
    <w:rsid w:val="00A67084"/>
    <w:rsid w:val="00A6737B"/>
    <w:rsid w:val="00A6771F"/>
    <w:rsid w:val="00A67AE7"/>
    <w:rsid w:val="00A702A6"/>
    <w:rsid w:val="00A7096E"/>
    <w:rsid w:val="00A70B54"/>
    <w:rsid w:val="00A70F32"/>
    <w:rsid w:val="00A70F38"/>
    <w:rsid w:val="00A711EE"/>
    <w:rsid w:val="00A714FF"/>
    <w:rsid w:val="00A7153B"/>
    <w:rsid w:val="00A71809"/>
    <w:rsid w:val="00A71811"/>
    <w:rsid w:val="00A72415"/>
    <w:rsid w:val="00A7280F"/>
    <w:rsid w:val="00A738B2"/>
    <w:rsid w:val="00A738BD"/>
    <w:rsid w:val="00A73B64"/>
    <w:rsid w:val="00A73CE6"/>
    <w:rsid w:val="00A73CEB"/>
    <w:rsid w:val="00A7417B"/>
    <w:rsid w:val="00A7429A"/>
    <w:rsid w:val="00A748C6"/>
    <w:rsid w:val="00A74EE3"/>
    <w:rsid w:val="00A74F3F"/>
    <w:rsid w:val="00A74FAB"/>
    <w:rsid w:val="00A75667"/>
    <w:rsid w:val="00A75F7D"/>
    <w:rsid w:val="00A76408"/>
    <w:rsid w:val="00A76455"/>
    <w:rsid w:val="00A76DE5"/>
    <w:rsid w:val="00A77732"/>
    <w:rsid w:val="00A7778F"/>
    <w:rsid w:val="00A7786D"/>
    <w:rsid w:val="00A77920"/>
    <w:rsid w:val="00A77B4B"/>
    <w:rsid w:val="00A77C64"/>
    <w:rsid w:val="00A77EF9"/>
    <w:rsid w:val="00A803F0"/>
    <w:rsid w:val="00A8043C"/>
    <w:rsid w:val="00A8084A"/>
    <w:rsid w:val="00A80C44"/>
    <w:rsid w:val="00A80C8C"/>
    <w:rsid w:val="00A80CF3"/>
    <w:rsid w:val="00A80FC0"/>
    <w:rsid w:val="00A811D5"/>
    <w:rsid w:val="00A81BBA"/>
    <w:rsid w:val="00A81BF7"/>
    <w:rsid w:val="00A81C99"/>
    <w:rsid w:val="00A8208D"/>
    <w:rsid w:val="00A82370"/>
    <w:rsid w:val="00A8267C"/>
    <w:rsid w:val="00A82E54"/>
    <w:rsid w:val="00A82FA3"/>
    <w:rsid w:val="00A83098"/>
    <w:rsid w:val="00A83342"/>
    <w:rsid w:val="00A83902"/>
    <w:rsid w:val="00A83AFA"/>
    <w:rsid w:val="00A83C57"/>
    <w:rsid w:val="00A83C90"/>
    <w:rsid w:val="00A84732"/>
    <w:rsid w:val="00A84893"/>
    <w:rsid w:val="00A848BF"/>
    <w:rsid w:val="00A84963"/>
    <w:rsid w:val="00A855EB"/>
    <w:rsid w:val="00A8589B"/>
    <w:rsid w:val="00A85971"/>
    <w:rsid w:val="00A8598A"/>
    <w:rsid w:val="00A85C11"/>
    <w:rsid w:val="00A860F2"/>
    <w:rsid w:val="00A8665D"/>
    <w:rsid w:val="00A86A48"/>
    <w:rsid w:val="00A86EA2"/>
    <w:rsid w:val="00A87098"/>
    <w:rsid w:val="00A87507"/>
    <w:rsid w:val="00A875CD"/>
    <w:rsid w:val="00A87C6A"/>
    <w:rsid w:val="00A87E1B"/>
    <w:rsid w:val="00A87EF7"/>
    <w:rsid w:val="00A87F02"/>
    <w:rsid w:val="00A87F4A"/>
    <w:rsid w:val="00A904DA"/>
    <w:rsid w:val="00A909AA"/>
    <w:rsid w:val="00A91F84"/>
    <w:rsid w:val="00A92005"/>
    <w:rsid w:val="00A92147"/>
    <w:rsid w:val="00A922B3"/>
    <w:rsid w:val="00A92D0D"/>
    <w:rsid w:val="00A92E42"/>
    <w:rsid w:val="00A935B3"/>
    <w:rsid w:val="00A93825"/>
    <w:rsid w:val="00A93905"/>
    <w:rsid w:val="00A93C26"/>
    <w:rsid w:val="00A94119"/>
    <w:rsid w:val="00A94636"/>
    <w:rsid w:val="00A94DB0"/>
    <w:rsid w:val="00A950DD"/>
    <w:rsid w:val="00A95223"/>
    <w:rsid w:val="00A955FD"/>
    <w:rsid w:val="00A95647"/>
    <w:rsid w:val="00A95908"/>
    <w:rsid w:val="00A95DF6"/>
    <w:rsid w:val="00A960F1"/>
    <w:rsid w:val="00A96146"/>
    <w:rsid w:val="00A96181"/>
    <w:rsid w:val="00A96397"/>
    <w:rsid w:val="00A965F3"/>
    <w:rsid w:val="00A965F8"/>
    <w:rsid w:val="00A96EE8"/>
    <w:rsid w:val="00A96F20"/>
    <w:rsid w:val="00A97209"/>
    <w:rsid w:val="00A978FE"/>
    <w:rsid w:val="00A97C56"/>
    <w:rsid w:val="00A97C7E"/>
    <w:rsid w:val="00AA0032"/>
    <w:rsid w:val="00AA00F8"/>
    <w:rsid w:val="00AA0289"/>
    <w:rsid w:val="00AA039E"/>
    <w:rsid w:val="00AA06B5"/>
    <w:rsid w:val="00AA09A0"/>
    <w:rsid w:val="00AA10B4"/>
    <w:rsid w:val="00AA110E"/>
    <w:rsid w:val="00AA1243"/>
    <w:rsid w:val="00AA1F89"/>
    <w:rsid w:val="00AA1FA4"/>
    <w:rsid w:val="00AA20DC"/>
    <w:rsid w:val="00AA2266"/>
    <w:rsid w:val="00AA2394"/>
    <w:rsid w:val="00AA25F6"/>
    <w:rsid w:val="00AA26A5"/>
    <w:rsid w:val="00AA29BB"/>
    <w:rsid w:val="00AA3463"/>
    <w:rsid w:val="00AA3794"/>
    <w:rsid w:val="00AA3804"/>
    <w:rsid w:val="00AA3987"/>
    <w:rsid w:val="00AA3CD5"/>
    <w:rsid w:val="00AA3E55"/>
    <w:rsid w:val="00AA4178"/>
    <w:rsid w:val="00AA5001"/>
    <w:rsid w:val="00AA549F"/>
    <w:rsid w:val="00AA563E"/>
    <w:rsid w:val="00AA5651"/>
    <w:rsid w:val="00AA6062"/>
    <w:rsid w:val="00AA60D6"/>
    <w:rsid w:val="00AA6186"/>
    <w:rsid w:val="00AA64D9"/>
    <w:rsid w:val="00AA675C"/>
    <w:rsid w:val="00AA6B41"/>
    <w:rsid w:val="00AA6C24"/>
    <w:rsid w:val="00AA70FE"/>
    <w:rsid w:val="00AA73BE"/>
    <w:rsid w:val="00AA75EB"/>
    <w:rsid w:val="00AA7A13"/>
    <w:rsid w:val="00AA7FB9"/>
    <w:rsid w:val="00AB0766"/>
    <w:rsid w:val="00AB07E7"/>
    <w:rsid w:val="00AB0CF9"/>
    <w:rsid w:val="00AB0DC8"/>
    <w:rsid w:val="00AB0FDA"/>
    <w:rsid w:val="00AB11BA"/>
    <w:rsid w:val="00AB1661"/>
    <w:rsid w:val="00AB1A06"/>
    <w:rsid w:val="00AB1F41"/>
    <w:rsid w:val="00AB214C"/>
    <w:rsid w:val="00AB2308"/>
    <w:rsid w:val="00AB257D"/>
    <w:rsid w:val="00AB30C0"/>
    <w:rsid w:val="00AB3215"/>
    <w:rsid w:val="00AB3261"/>
    <w:rsid w:val="00AB3526"/>
    <w:rsid w:val="00AB3753"/>
    <w:rsid w:val="00AB39BC"/>
    <w:rsid w:val="00AB3A46"/>
    <w:rsid w:val="00AB3ACE"/>
    <w:rsid w:val="00AB3B5E"/>
    <w:rsid w:val="00AB3B6D"/>
    <w:rsid w:val="00AB3C1A"/>
    <w:rsid w:val="00AB3D6F"/>
    <w:rsid w:val="00AB400B"/>
    <w:rsid w:val="00AB49BF"/>
    <w:rsid w:val="00AB4E0B"/>
    <w:rsid w:val="00AB56F3"/>
    <w:rsid w:val="00AB577D"/>
    <w:rsid w:val="00AB59CE"/>
    <w:rsid w:val="00AB5EBF"/>
    <w:rsid w:val="00AB642C"/>
    <w:rsid w:val="00AB64DF"/>
    <w:rsid w:val="00AB6649"/>
    <w:rsid w:val="00AB6F86"/>
    <w:rsid w:val="00AB728D"/>
    <w:rsid w:val="00AB7574"/>
    <w:rsid w:val="00AB7F5A"/>
    <w:rsid w:val="00AC0673"/>
    <w:rsid w:val="00AC06DA"/>
    <w:rsid w:val="00AC0814"/>
    <w:rsid w:val="00AC0BC8"/>
    <w:rsid w:val="00AC0C3E"/>
    <w:rsid w:val="00AC1B71"/>
    <w:rsid w:val="00AC1C68"/>
    <w:rsid w:val="00AC1E93"/>
    <w:rsid w:val="00AC210E"/>
    <w:rsid w:val="00AC2339"/>
    <w:rsid w:val="00AC23F3"/>
    <w:rsid w:val="00AC24A1"/>
    <w:rsid w:val="00AC2649"/>
    <w:rsid w:val="00AC2697"/>
    <w:rsid w:val="00AC310A"/>
    <w:rsid w:val="00AC34CC"/>
    <w:rsid w:val="00AC36B4"/>
    <w:rsid w:val="00AC3762"/>
    <w:rsid w:val="00AC3CC7"/>
    <w:rsid w:val="00AC3F41"/>
    <w:rsid w:val="00AC3F94"/>
    <w:rsid w:val="00AC407A"/>
    <w:rsid w:val="00AC41CF"/>
    <w:rsid w:val="00AC4265"/>
    <w:rsid w:val="00AC444A"/>
    <w:rsid w:val="00AC4E1B"/>
    <w:rsid w:val="00AC4F66"/>
    <w:rsid w:val="00AC51C7"/>
    <w:rsid w:val="00AC5429"/>
    <w:rsid w:val="00AC5574"/>
    <w:rsid w:val="00AC569D"/>
    <w:rsid w:val="00AC56EF"/>
    <w:rsid w:val="00AC580B"/>
    <w:rsid w:val="00AC5A01"/>
    <w:rsid w:val="00AC5E08"/>
    <w:rsid w:val="00AC5E09"/>
    <w:rsid w:val="00AC61CB"/>
    <w:rsid w:val="00AC6363"/>
    <w:rsid w:val="00AC6546"/>
    <w:rsid w:val="00AC6B57"/>
    <w:rsid w:val="00AC6BDF"/>
    <w:rsid w:val="00AC6D3C"/>
    <w:rsid w:val="00AC7091"/>
    <w:rsid w:val="00AC7BFF"/>
    <w:rsid w:val="00AC7E2B"/>
    <w:rsid w:val="00AC7E5B"/>
    <w:rsid w:val="00AC7FAF"/>
    <w:rsid w:val="00AD09E5"/>
    <w:rsid w:val="00AD0D58"/>
    <w:rsid w:val="00AD0F44"/>
    <w:rsid w:val="00AD0F66"/>
    <w:rsid w:val="00AD1DD3"/>
    <w:rsid w:val="00AD1ED0"/>
    <w:rsid w:val="00AD2272"/>
    <w:rsid w:val="00AD24A8"/>
    <w:rsid w:val="00AD25B0"/>
    <w:rsid w:val="00AD29E3"/>
    <w:rsid w:val="00AD3E06"/>
    <w:rsid w:val="00AD54F1"/>
    <w:rsid w:val="00AD551C"/>
    <w:rsid w:val="00AD5568"/>
    <w:rsid w:val="00AD5C64"/>
    <w:rsid w:val="00AD5E88"/>
    <w:rsid w:val="00AD60E0"/>
    <w:rsid w:val="00AD6245"/>
    <w:rsid w:val="00AD63AA"/>
    <w:rsid w:val="00AD6510"/>
    <w:rsid w:val="00AD6718"/>
    <w:rsid w:val="00AD762B"/>
    <w:rsid w:val="00AD77A2"/>
    <w:rsid w:val="00AD7826"/>
    <w:rsid w:val="00AD7A42"/>
    <w:rsid w:val="00AD7EA6"/>
    <w:rsid w:val="00AE01B7"/>
    <w:rsid w:val="00AE02ED"/>
    <w:rsid w:val="00AE04B6"/>
    <w:rsid w:val="00AE11D2"/>
    <w:rsid w:val="00AE128B"/>
    <w:rsid w:val="00AE1498"/>
    <w:rsid w:val="00AE1769"/>
    <w:rsid w:val="00AE18C2"/>
    <w:rsid w:val="00AE27F5"/>
    <w:rsid w:val="00AE2808"/>
    <w:rsid w:val="00AE29DA"/>
    <w:rsid w:val="00AE2BE1"/>
    <w:rsid w:val="00AE3554"/>
    <w:rsid w:val="00AE37CA"/>
    <w:rsid w:val="00AE3889"/>
    <w:rsid w:val="00AE3D08"/>
    <w:rsid w:val="00AE41C0"/>
    <w:rsid w:val="00AE435F"/>
    <w:rsid w:val="00AE43E0"/>
    <w:rsid w:val="00AE49FD"/>
    <w:rsid w:val="00AE4A0E"/>
    <w:rsid w:val="00AE4E67"/>
    <w:rsid w:val="00AE5711"/>
    <w:rsid w:val="00AE5748"/>
    <w:rsid w:val="00AE59B5"/>
    <w:rsid w:val="00AE5B95"/>
    <w:rsid w:val="00AE5D08"/>
    <w:rsid w:val="00AE67E0"/>
    <w:rsid w:val="00AE6BB0"/>
    <w:rsid w:val="00AE6DBF"/>
    <w:rsid w:val="00AE7125"/>
    <w:rsid w:val="00AE724A"/>
    <w:rsid w:val="00AE73DA"/>
    <w:rsid w:val="00AE74D7"/>
    <w:rsid w:val="00AE7DA0"/>
    <w:rsid w:val="00AF0199"/>
    <w:rsid w:val="00AF02C0"/>
    <w:rsid w:val="00AF0650"/>
    <w:rsid w:val="00AF0E20"/>
    <w:rsid w:val="00AF13A6"/>
    <w:rsid w:val="00AF1421"/>
    <w:rsid w:val="00AF1832"/>
    <w:rsid w:val="00AF19F8"/>
    <w:rsid w:val="00AF1B07"/>
    <w:rsid w:val="00AF1CB5"/>
    <w:rsid w:val="00AF203D"/>
    <w:rsid w:val="00AF2561"/>
    <w:rsid w:val="00AF29DB"/>
    <w:rsid w:val="00AF3409"/>
    <w:rsid w:val="00AF3611"/>
    <w:rsid w:val="00AF384D"/>
    <w:rsid w:val="00AF3951"/>
    <w:rsid w:val="00AF40BB"/>
    <w:rsid w:val="00AF4101"/>
    <w:rsid w:val="00AF4597"/>
    <w:rsid w:val="00AF4885"/>
    <w:rsid w:val="00AF4BFA"/>
    <w:rsid w:val="00AF4F26"/>
    <w:rsid w:val="00AF50E7"/>
    <w:rsid w:val="00AF53A7"/>
    <w:rsid w:val="00AF5BDC"/>
    <w:rsid w:val="00AF6042"/>
    <w:rsid w:val="00AF6905"/>
    <w:rsid w:val="00AF6B05"/>
    <w:rsid w:val="00AF6C12"/>
    <w:rsid w:val="00AF6C66"/>
    <w:rsid w:val="00AF6F87"/>
    <w:rsid w:val="00AF7028"/>
    <w:rsid w:val="00AF77B0"/>
    <w:rsid w:val="00AF7983"/>
    <w:rsid w:val="00B00930"/>
    <w:rsid w:val="00B00A4E"/>
    <w:rsid w:val="00B00BB2"/>
    <w:rsid w:val="00B00E72"/>
    <w:rsid w:val="00B0142D"/>
    <w:rsid w:val="00B01550"/>
    <w:rsid w:val="00B01750"/>
    <w:rsid w:val="00B0183C"/>
    <w:rsid w:val="00B01B94"/>
    <w:rsid w:val="00B022F2"/>
    <w:rsid w:val="00B0286B"/>
    <w:rsid w:val="00B03469"/>
    <w:rsid w:val="00B03621"/>
    <w:rsid w:val="00B03DC7"/>
    <w:rsid w:val="00B043B5"/>
    <w:rsid w:val="00B0441E"/>
    <w:rsid w:val="00B0475F"/>
    <w:rsid w:val="00B04EDA"/>
    <w:rsid w:val="00B052F2"/>
    <w:rsid w:val="00B0548F"/>
    <w:rsid w:val="00B0565C"/>
    <w:rsid w:val="00B0575F"/>
    <w:rsid w:val="00B058EF"/>
    <w:rsid w:val="00B05C90"/>
    <w:rsid w:val="00B0614C"/>
    <w:rsid w:val="00B06655"/>
    <w:rsid w:val="00B067BD"/>
    <w:rsid w:val="00B06C3D"/>
    <w:rsid w:val="00B06C91"/>
    <w:rsid w:val="00B06D0C"/>
    <w:rsid w:val="00B06DE0"/>
    <w:rsid w:val="00B07964"/>
    <w:rsid w:val="00B07CCF"/>
    <w:rsid w:val="00B07FB4"/>
    <w:rsid w:val="00B1013D"/>
    <w:rsid w:val="00B114F9"/>
    <w:rsid w:val="00B1182D"/>
    <w:rsid w:val="00B11911"/>
    <w:rsid w:val="00B11C16"/>
    <w:rsid w:val="00B12027"/>
    <w:rsid w:val="00B12251"/>
    <w:rsid w:val="00B1245B"/>
    <w:rsid w:val="00B126A1"/>
    <w:rsid w:val="00B12C86"/>
    <w:rsid w:val="00B12D91"/>
    <w:rsid w:val="00B12EAE"/>
    <w:rsid w:val="00B1444B"/>
    <w:rsid w:val="00B1467D"/>
    <w:rsid w:val="00B149B2"/>
    <w:rsid w:val="00B149C3"/>
    <w:rsid w:val="00B149C9"/>
    <w:rsid w:val="00B14E92"/>
    <w:rsid w:val="00B1512A"/>
    <w:rsid w:val="00B15441"/>
    <w:rsid w:val="00B15BB8"/>
    <w:rsid w:val="00B1641D"/>
    <w:rsid w:val="00B1642A"/>
    <w:rsid w:val="00B16A31"/>
    <w:rsid w:val="00B16E5C"/>
    <w:rsid w:val="00B172EC"/>
    <w:rsid w:val="00B17A06"/>
    <w:rsid w:val="00B17A40"/>
    <w:rsid w:val="00B20692"/>
    <w:rsid w:val="00B207F5"/>
    <w:rsid w:val="00B20B18"/>
    <w:rsid w:val="00B20CF6"/>
    <w:rsid w:val="00B20D6A"/>
    <w:rsid w:val="00B20F7D"/>
    <w:rsid w:val="00B2187B"/>
    <w:rsid w:val="00B219CE"/>
    <w:rsid w:val="00B21B84"/>
    <w:rsid w:val="00B21C6B"/>
    <w:rsid w:val="00B21CBB"/>
    <w:rsid w:val="00B21D21"/>
    <w:rsid w:val="00B21FA0"/>
    <w:rsid w:val="00B21FEF"/>
    <w:rsid w:val="00B222CA"/>
    <w:rsid w:val="00B22453"/>
    <w:rsid w:val="00B224CD"/>
    <w:rsid w:val="00B226C2"/>
    <w:rsid w:val="00B22846"/>
    <w:rsid w:val="00B22A6E"/>
    <w:rsid w:val="00B22B03"/>
    <w:rsid w:val="00B22CF0"/>
    <w:rsid w:val="00B22D6A"/>
    <w:rsid w:val="00B23961"/>
    <w:rsid w:val="00B23BED"/>
    <w:rsid w:val="00B23D15"/>
    <w:rsid w:val="00B23FFC"/>
    <w:rsid w:val="00B240E6"/>
    <w:rsid w:val="00B24242"/>
    <w:rsid w:val="00B24263"/>
    <w:rsid w:val="00B24973"/>
    <w:rsid w:val="00B25085"/>
    <w:rsid w:val="00B25888"/>
    <w:rsid w:val="00B25935"/>
    <w:rsid w:val="00B25FDA"/>
    <w:rsid w:val="00B26190"/>
    <w:rsid w:val="00B26592"/>
    <w:rsid w:val="00B267C0"/>
    <w:rsid w:val="00B26D77"/>
    <w:rsid w:val="00B26EC1"/>
    <w:rsid w:val="00B276BB"/>
    <w:rsid w:val="00B27C77"/>
    <w:rsid w:val="00B27E07"/>
    <w:rsid w:val="00B30AFF"/>
    <w:rsid w:val="00B30B10"/>
    <w:rsid w:val="00B30F5C"/>
    <w:rsid w:val="00B31071"/>
    <w:rsid w:val="00B31775"/>
    <w:rsid w:val="00B3178F"/>
    <w:rsid w:val="00B31D4A"/>
    <w:rsid w:val="00B320DD"/>
    <w:rsid w:val="00B3275E"/>
    <w:rsid w:val="00B32849"/>
    <w:rsid w:val="00B32A92"/>
    <w:rsid w:val="00B32AA0"/>
    <w:rsid w:val="00B32B0B"/>
    <w:rsid w:val="00B32E54"/>
    <w:rsid w:val="00B33AD2"/>
    <w:rsid w:val="00B3471A"/>
    <w:rsid w:val="00B34BBD"/>
    <w:rsid w:val="00B34FE8"/>
    <w:rsid w:val="00B35648"/>
    <w:rsid w:val="00B359EF"/>
    <w:rsid w:val="00B360B1"/>
    <w:rsid w:val="00B367FD"/>
    <w:rsid w:val="00B36B45"/>
    <w:rsid w:val="00B36D50"/>
    <w:rsid w:val="00B3760B"/>
    <w:rsid w:val="00B37999"/>
    <w:rsid w:val="00B37A6F"/>
    <w:rsid w:val="00B37AFA"/>
    <w:rsid w:val="00B37EB9"/>
    <w:rsid w:val="00B37EE7"/>
    <w:rsid w:val="00B400B6"/>
    <w:rsid w:val="00B402F1"/>
    <w:rsid w:val="00B4033D"/>
    <w:rsid w:val="00B4060B"/>
    <w:rsid w:val="00B40751"/>
    <w:rsid w:val="00B40985"/>
    <w:rsid w:val="00B4119F"/>
    <w:rsid w:val="00B41F2D"/>
    <w:rsid w:val="00B4218A"/>
    <w:rsid w:val="00B42748"/>
    <w:rsid w:val="00B42803"/>
    <w:rsid w:val="00B4305F"/>
    <w:rsid w:val="00B43977"/>
    <w:rsid w:val="00B43BA6"/>
    <w:rsid w:val="00B44115"/>
    <w:rsid w:val="00B447E6"/>
    <w:rsid w:val="00B44CD3"/>
    <w:rsid w:val="00B44F16"/>
    <w:rsid w:val="00B4500F"/>
    <w:rsid w:val="00B45079"/>
    <w:rsid w:val="00B451BF"/>
    <w:rsid w:val="00B4558A"/>
    <w:rsid w:val="00B458AC"/>
    <w:rsid w:val="00B45BB3"/>
    <w:rsid w:val="00B45F0E"/>
    <w:rsid w:val="00B45FC9"/>
    <w:rsid w:val="00B462BE"/>
    <w:rsid w:val="00B46831"/>
    <w:rsid w:val="00B46BED"/>
    <w:rsid w:val="00B46E5F"/>
    <w:rsid w:val="00B47035"/>
    <w:rsid w:val="00B47085"/>
    <w:rsid w:val="00B4776E"/>
    <w:rsid w:val="00B47B13"/>
    <w:rsid w:val="00B47DF1"/>
    <w:rsid w:val="00B50153"/>
    <w:rsid w:val="00B5026B"/>
    <w:rsid w:val="00B505EC"/>
    <w:rsid w:val="00B51424"/>
    <w:rsid w:val="00B515C2"/>
    <w:rsid w:val="00B51B41"/>
    <w:rsid w:val="00B5215A"/>
    <w:rsid w:val="00B52542"/>
    <w:rsid w:val="00B5262C"/>
    <w:rsid w:val="00B52971"/>
    <w:rsid w:val="00B529C7"/>
    <w:rsid w:val="00B52BDE"/>
    <w:rsid w:val="00B52F0D"/>
    <w:rsid w:val="00B52FA3"/>
    <w:rsid w:val="00B532C4"/>
    <w:rsid w:val="00B53396"/>
    <w:rsid w:val="00B533B9"/>
    <w:rsid w:val="00B53C44"/>
    <w:rsid w:val="00B53FBE"/>
    <w:rsid w:val="00B546B0"/>
    <w:rsid w:val="00B546E7"/>
    <w:rsid w:val="00B54865"/>
    <w:rsid w:val="00B54BFB"/>
    <w:rsid w:val="00B55331"/>
    <w:rsid w:val="00B55338"/>
    <w:rsid w:val="00B55493"/>
    <w:rsid w:val="00B55677"/>
    <w:rsid w:val="00B55FAE"/>
    <w:rsid w:val="00B5610D"/>
    <w:rsid w:val="00B5613B"/>
    <w:rsid w:val="00B56374"/>
    <w:rsid w:val="00B5660F"/>
    <w:rsid w:val="00B56A56"/>
    <w:rsid w:val="00B56F23"/>
    <w:rsid w:val="00B56FDF"/>
    <w:rsid w:val="00B5716D"/>
    <w:rsid w:val="00B57E5B"/>
    <w:rsid w:val="00B57ED0"/>
    <w:rsid w:val="00B57F32"/>
    <w:rsid w:val="00B6032D"/>
    <w:rsid w:val="00B60368"/>
    <w:rsid w:val="00B60770"/>
    <w:rsid w:val="00B60946"/>
    <w:rsid w:val="00B60BAE"/>
    <w:rsid w:val="00B60F7C"/>
    <w:rsid w:val="00B61195"/>
    <w:rsid w:val="00B61494"/>
    <w:rsid w:val="00B61683"/>
    <w:rsid w:val="00B6195E"/>
    <w:rsid w:val="00B61A77"/>
    <w:rsid w:val="00B61BA2"/>
    <w:rsid w:val="00B61EE0"/>
    <w:rsid w:val="00B620DB"/>
    <w:rsid w:val="00B62283"/>
    <w:rsid w:val="00B62B94"/>
    <w:rsid w:val="00B62EE5"/>
    <w:rsid w:val="00B62FBF"/>
    <w:rsid w:val="00B62FF5"/>
    <w:rsid w:val="00B6314B"/>
    <w:rsid w:val="00B63600"/>
    <w:rsid w:val="00B63893"/>
    <w:rsid w:val="00B63D16"/>
    <w:rsid w:val="00B63EEB"/>
    <w:rsid w:val="00B63FC8"/>
    <w:rsid w:val="00B64068"/>
    <w:rsid w:val="00B6409A"/>
    <w:rsid w:val="00B642B3"/>
    <w:rsid w:val="00B64375"/>
    <w:rsid w:val="00B647CB"/>
    <w:rsid w:val="00B64868"/>
    <w:rsid w:val="00B64AF1"/>
    <w:rsid w:val="00B64BAF"/>
    <w:rsid w:val="00B64BD8"/>
    <w:rsid w:val="00B64DF4"/>
    <w:rsid w:val="00B65028"/>
    <w:rsid w:val="00B651FF"/>
    <w:rsid w:val="00B65411"/>
    <w:rsid w:val="00B65493"/>
    <w:rsid w:val="00B65A73"/>
    <w:rsid w:val="00B65E16"/>
    <w:rsid w:val="00B65E3C"/>
    <w:rsid w:val="00B662BF"/>
    <w:rsid w:val="00B666EF"/>
    <w:rsid w:val="00B66ADD"/>
    <w:rsid w:val="00B66BAE"/>
    <w:rsid w:val="00B66C54"/>
    <w:rsid w:val="00B6724A"/>
    <w:rsid w:val="00B67296"/>
    <w:rsid w:val="00B674AD"/>
    <w:rsid w:val="00B67B49"/>
    <w:rsid w:val="00B67FE7"/>
    <w:rsid w:val="00B70246"/>
    <w:rsid w:val="00B704C1"/>
    <w:rsid w:val="00B70A8B"/>
    <w:rsid w:val="00B70ABB"/>
    <w:rsid w:val="00B70B6C"/>
    <w:rsid w:val="00B70E87"/>
    <w:rsid w:val="00B712E5"/>
    <w:rsid w:val="00B714A0"/>
    <w:rsid w:val="00B71ED7"/>
    <w:rsid w:val="00B7222F"/>
    <w:rsid w:val="00B72287"/>
    <w:rsid w:val="00B72340"/>
    <w:rsid w:val="00B723B9"/>
    <w:rsid w:val="00B72535"/>
    <w:rsid w:val="00B7255E"/>
    <w:rsid w:val="00B72758"/>
    <w:rsid w:val="00B72839"/>
    <w:rsid w:val="00B72867"/>
    <w:rsid w:val="00B729FA"/>
    <w:rsid w:val="00B72B36"/>
    <w:rsid w:val="00B72E5A"/>
    <w:rsid w:val="00B72E6D"/>
    <w:rsid w:val="00B7314E"/>
    <w:rsid w:val="00B7344E"/>
    <w:rsid w:val="00B7388F"/>
    <w:rsid w:val="00B7390E"/>
    <w:rsid w:val="00B7394D"/>
    <w:rsid w:val="00B73958"/>
    <w:rsid w:val="00B73C8D"/>
    <w:rsid w:val="00B742A7"/>
    <w:rsid w:val="00B746DF"/>
    <w:rsid w:val="00B74F12"/>
    <w:rsid w:val="00B750C3"/>
    <w:rsid w:val="00B752E5"/>
    <w:rsid w:val="00B7531C"/>
    <w:rsid w:val="00B75352"/>
    <w:rsid w:val="00B75D2B"/>
    <w:rsid w:val="00B75ED5"/>
    <w:rsid w:val="00B76497"/>
    <w:rsid w:val="00B770C5"/>
    <w:rsid w:val="00B770D8"/>
    <w:rsid w:val="00B771E6"/>
    <w:rsid w:val="00B7722C"/>
    <w:rsid w:val="00B7737A"/>
    <w:rsid w:val="00B77769"/>
    <w:rsid w:val="00B77CCE"/>
    <w:rsid w:val="00B8020E"/>
    <w:rsid w:val="00B80324"/>
    <w:rsid w:val="00B803CD"/>
    <w:rsid w:val="00B8064D"/>
    <w:rsid w:val="00B8094D"/>
    <w:rsid w:val="00B80E53"/>
    <w:rsid w:val="00B81068"/>
    <w:rsid w:val="00B81850"/>
    <w:rsid w:val="00B8198E"/>
    <w:rsid w:val="00B81BCB"/>
    <w:rsid w:val="00B81D68"/>
    <w:rsid w:val="00B82050"/>
    <w:rsid w:val="00B82099"/>
    <w:rsid w:val="00B821AD"/>
    <w:rsid w:val="00B8235D"/>
    <w:rsid w:val="00B824B2"/>
    <w:rsid w:val="00B829B3"/>
    <w:rsid w:val="00B82E54"/>
    <w:rsid w:val="00B8310C"/>
    <w:rsid w:val="00B833AD"/>
    <w:rsid w:val="00B83843"/>
    <w:rsid w:val="00B83A84"/>
    <w:rsid w:val="00B84558"/>
    <w:rsid w:val="00B84F12"/>
    <w:rsid w:val="00B85549"/>
    <w:rsid w:val="00B857D5"/>
    <w:rsid w:val="00B85CDE"/>
    <w:rsid w:val="00B862F2"/>
    <w:rsid w:val="00B8662B"/>
    <w:rsid w:val="00B868A6"/>
    <w:rsid w:val="00B8694C"/>
    <w:rsid w:val="00B8732A"/>
    <w:rsid w:val="00B92180"/>
    <w:rsid w:val="00B92279"/>
    <w:rsid w:val="00B92C96"/>
    <w:rsid w:val="00B92D97"/>
    <w:rsid w:val="00B931D8"/>
    <w:rsid w:val="00B933B4"/>
    <w:rsid w:val="00B93E7F"/>
    <w:rsid w:val="00B94080"/>
    <w:rsid w:val="00B9424D"/>
    <w:rsid w:val="00B9427B"/>
    <w:rsid w:val="00B9461B"/>
    <w:rsid w:val="00B9479B"/>
    <w:rsid w:val="00B951CF"/>
    <w:rsid w:val="00B9521D"/>
    <w:rsid w:val="00B95429"/>
    <w:rsid w:val="00B95614"/>
    <w:rsid w:val="00B956B7"/>
    <w:rsid w:val="00B95D9E"/>
    <w:rsid w:val="00B95E38"/>
    <w:rsid w:val="00B9643A"/>
    <w:rsid w:val="00B964AA"/>
    <w:rsid w:val="00B965FC"/>
    <w:rsid w:val="00B96D45"/>
    <w:rsid w:val="00B973F1"/>
    <w:rsid w:val="00B974AC"/>
    <w:rsid w:val="00B974D5"/>
    <w:rsid w:val="00B9758F"/>
    <w:rsid w:val="00B977A0"/>
    <w:rsid w:val="00BA0193"/>
    <w:rsid w:val="00BA05AD"/>
    <w:rsid w:val="00BA071E"/>
    <w:rsid w:val="00BA0B26"/>
    <w:rsid w:val="00BA0BA5"/>
    <w:rsid w:val="00BA121F"/>
    <w:rsid w:val="00BA13E4"/>
    <w:rsid w:val="00BA144A"/>
    <w:rsid w:val="00BA178B"/>
    <w:rsid w:val="00BA1B7B"/>
    <w:rsid w:val="00BA2689"/>
    <w:rsid w:val="00BA2C87"/>
    <w:rsid w:val="00BA2EE7"/>
    <w:rsid w:val="00BA2F74"/>
    <w:rsid w:val="00BA3103"/>
    <w:rsid w:val="00BA3F27"/>
    <w:rsid w:val="00BA407F"/>
    <w:rsid w:val="00BA44D7"/>
    <w:rsid w:val="00BA4C40"/>
    <w:rsid w:val="00BA5265"/>
    <w:rsid w:val="00BA5D00"/>
    <w:rsid w:val="00BA6196"/>
    <w:rsid w:val="00BA64C2"/>
    <w:rsid w:val="00BA732E"/>
    <w:rsid w:val="00BA7C70"/>
    <w:rsid w:val="00BB00CA"/>
    <w:rsid w:val="00BB070F"/>
    <w:rsid w:val="00BB0A33"/>
    <w:rsid w:val="00BB0B4A"/>
    <w:rsid w:val="00BB1C76"/>
    <w:rsid w:val="00BB1F5A"/>
    <w:rsid w:val="00BB2077"/>
    <w:rsid w:val="00BB24E9"/>
    <w:rsid w:val="00BB2501"/>
    <w:rsid w:val="00BB26E2"/>
    <w:rsid w:val="00BB3194"/>
    <w:rsid w:val="00BB3304"/>
    <w:rsid w:val="00BB3602"/>
    <w:rsid w:val="00BB362F"/>
    <w:rsid w:val="00BB3911"/>
    <w:rsid w:val="00BB47D4"/>
    <w:rsid w:val="00BB4904"/>
    <w:rsid w:val="00BB4E77"/>
    <w:rsid w:val="00BB5149"/>
    <w:rsid w:val="00BB5361"/>
    <w:rsid w:val="00BB548B"/>
    <w:rsid w:val="00BB5627"/>
    <w:rsid w:val="00BB563E"/>
    <w:rsid w:val="00BB589A"/>
    <w:rsid w:val="00BB5BBB"/>
    <w:rsid w:val="00BB5CD8"/>
    <w:rsid w:val="00BB5EB9"/>
    <w:rsid w:val="00BB64AA"/>
    <w:rsid w:val="00BB6523"/>
    <w:rsid w:val="00BB6FAA"/>
    <w:rsid w:val="00BB705E"/>
    <w:rsid w:val="00BB706A"/>
    <w:rsid w:val="00BB786A"/>
    <w:rsid w:val="00BC076C"/>
    <w:rsid w:val="00BC0E7B"/>
    <w:rsid w:val="00BC15B8"/>
    <w:rsid w:val="00BC165C"/>
    <w:rsid w:val="00BC16F6"/>
    <w:rsid w:val="00BC1802"/>
    <w:rsid w:val="00BC1A28"/>
    <w:rsid w:val="00BC1A9F"/>
    <w:rsid w:val="00BC1CF9"/>
    <w:rsid w:val="00BC1F3A"/>
    <w:rsid w:val="00BC2465"/>
    <w:rsid w:val="00BC29A1"/>
    <w:rsid w:val="00BC2B27"/>
    <w:rsid w:val="00BC330E"/>
    <w:rsid w:val="00BC342A"/>
    <w:rsid w:val="00BC3725"/>
    <w:rsid w:val="00BC3933"/>
    <w:rsid w:val="00BC4412"/>
    <w:rsid w:val="00BC4FD4"/>
    <w:rsid w:val="00BC5076"/>
    <w:rsid w:val="00BC509B"/>
    <w:rsid w:val="00BC5281"/>
    <w:rsid w:val="00BC58BA"/>
    <w:rsid w:val="00BC5AF1"/>
    <w:rsid w:val="00BC5DEF"/>
    <w:rsid w:val="00BC5F44"/>
    <w:rsid w:val="00BC651A"/>
    <w:rsid w:val="00BC6958"/>
    <w:rsid w:val="00BC6E36"/>
    <w:rsid w:val="00BC6F8E"/>
    <w:rsid w:val="00BC7478"/>
    <w:rsid w:val="00BC7540"/>
    <w:rsid w:val="00BC77BD"/>
    <w:rsid w:val="00BC79C5"/>
    <w:rsid w:val="00BC7FA6"/>
    <w:rsid w:val="00BD05D4"/>
    <w:rsid w:val="00BD0EA3"/>
    <w:rsid w:val="00BD137C"/>
    <w:rsid w:val="00BD14C8"/>
    <w:rsid w:val="00BD1677"/>
    <w:rsid w:val="00BD20F5"/>
    <w:rsid w:val="00BD23C1"/>
    <w:rsid w:val="00BD2C6B"/>
    <w:rsid w:val="00BD3C0A"/>
    <w:rsid w:val="00BD3FC3"/>
    <w:rsid w:val="00BD462A"/>
    <w:rsid w:val="00BD4C25"/>
    <w:rsid w:val="00BD4D90"/>
    <w:rsid w:val="00BD5059"/>
    <w:rsid w:val="00BD506F"/>
    <w:rsid w:val="00BD52BB"/>
    <w:rsid w:val="00BD55FB"/>
    <w:rsid w:val="00BD5C2A"/>
    <w:rsid w:val="00BD5E36"/>
    <w:rsid w:val="00BD60C4"/>
    <w:rsid w:val="00BD640E"/>
    <w:rsid w:val="00BD6668"/>
    <w:rsid w:val="00BD6BF3"/>
    <w:rsid w:val="00BD6C66"/>
    <w:rsid w:val="00BD71FF"/>
    <w:rsid w:val="00BD77D0"/>
    <w:rsid w:val="00BD7880"/>
    <w:rsid w:val="00BD7E48"/>
    <w:rsid w:val="00BD7E70"/>
    <w:rsid w:val="00BD7F81"/>
    <w:rsid w:val="00BD7F8D"/>
    <w:rsid w:val="00BE01F9"/>
    <w:rsid w:val="00BE0411"/>
    <w:rsid w:val="00BE0945"/>
    <w:rsid w:val="00BE0AB6"/>
    <w:rsid w:val="00BE0D2E"/>
    <w:rsid w:val="00BE0F9F"/>
    <w:rsid w:val="00BE13FD"/>
    <w:rsid w:val="00BE1CF6"/>
    <w:rsid w:val="00BE201B"/>
    <w:rsid w:val="00BE223A"/>
    <w:rsid w:val="00BE2476"/>
    <w:rsid w:val="00BE2655"/>
    <w:rsid w:val="00BE26AC"/>
    <w:rsid w:val="00BE2C3C"/>
    <w:rsid w:val="00BE3185"/>
    <w:rsid w:val="00BE32CD"/>
    <w:rsid w:val="00BE32EA"/>
    <w:rsid w:val="00BE346B"/>
    <w:rsid w:val="00BE3638"/>
    <w:rsid w:val="00BE3B19"/>
    <w:rsid w:val="00BE43A5"/>
    <w:rsid w:val="00BE4796"/>
    <w:rsid w:val="00BE48BF"/>
    <w:rsid w:val="00BE49BF"/>
    <w:rsid w:val="00BE4AE0"/>
    <w:rsid w:val="00BE4B6E"/>
    <w:rsid w:val="00BE4B72"/>
    <w:rsid w:val="00BE4DEF"/>
    <w:rsid w:val="00BE5DBC"/>
    <w:rsid w:val="00BE60F5"/>
    <w:rsid w:val="00BE614B"/>
    <w:rsid w:val="00BE65D5"/>
    <w:rsid w:val="00BE6FE5"/>
    <w:rsid w:val="00BE74C4"/>
    <w:rsid w:val="00BE76E8"/>
    <w:rsid w:val="00BE7CE4"/>
    <w:rsid w:val="00BE7F32"/>
    <w:rsid w:val="00BF0257"/>
    <w:rsid w:val="00BF04EA"/>
    <w:rsid w:val="00BF0D41"/>
    <w:rsid w:val="00BF117D"/>
    <w:rsid w:val="00BF1190"/>
    <w:rsid w:val="00BF1300"/>
    <w:rsid w:val="00BF13D0"/>
    <w:rsid w:val="00BF1747"/>
    <w:rsid w:val="00BF1785"/>
    <w:rsid w:val="00BF1BD8"/>
    <w:rsid w:val="00BF2116"/>
    <w:rsid w:val="00BF24A9"/>
    <w:rsid w:val="00BF3056"/>
    <w:rsid w:val="00BF308D"/>
    <w:rsid w:val="00BF370A"/>
    <w:rsid w:val="00BF3CCB"/>
    <w:rsid w:val="00BF3E29"/>
    <w:rsid w:val="00BF3F2E"/>
    <w:rsid w:val="00BF404D"/>
    <w:rsid w:val="00BF4739"/>
    <w:rsid w:val="00BF53CD"/>
    <w:rsid w:val="00BF56A9"/>
    <w:rsid w:val="00BF5DE6"/>
    <w:rsid w:val="00BF5EF5"/>
    <w:rsid w:val="00BF5FF3"/>
    <w:rsid w:val="00BF6342"/>
    <w:rsid w:val="00BF63C1"/>
    <w:rsid w:val="00BF671A"/>
    <w:rsid w:val="00BF6A91"/>
    <w:rsid w:val="00BF6D97"/>
    <w:rsid w:val="00BF6FF3"/>
    <w:rsid w:val="00BF7211"/>
    <w:rsid w:val="00BF7CE4"/>
    <w:rsid w:val="00C00589"/>
    <w:rsid w:val="00C006FA"/>
    <w:rsid w:val="00C00EBE"/>
    <w:rsid w:val="00C011BB"/>
    <w:rsid w:val="00C011FA"/>
    <w:rsid w:val="00C0132F"/>
    <w:rsid w:val="00C0143E"/>
    <w:rsid w:val="00C016F5"/>
    <w:rsid w:val="00C01E6D"/>
    <w:rsid w:val="00C01E9F"/>
    <w:rsid w:val="00C02968"/>
    <w:rsid w:val="00C02DAF"/>
    <w:rsid w:val="00C0328D"/>
    <w:rsid w:val="00C0368E"/>
    <w:rsid w:val="00C038B9"/>
    <w:rsid w:val="00C03C53"/>
    <w:rsid w:val="00C04750"/>
    <w:rsid w:val="00C0495A"/>
    <w:rsid w:val="00C049B6"/>
    <w:rsid w:val="00C04D3C"/>
    <w:rsid w:val="00C04DF6"/>
    <w:rsid w:val="00C0510E"/>
    <w:rsid w:val="00C053F4"/>
    <w:rsid w:val="00C05774"/>
    <w:rsid w:val="00C05A20"/>
    <w:rsid w:val="00C064D3"/>
    <w:rsid w:val="00C06D48"/>
    <w:rsid w:val="00C07776"/>
    <w:rsid w:val="00C0781C"/>
    <w:rsid w:val="00C07C0C"/>
    <w:rsid w:val="00C07CC7"/>
    <w:rsid w:val="00C07CF8"/>
    <w:rsid w:val="00C07D28"/>
    <w:rsid w:val="00C10496"/>
    <w:rsid w:val="00C105C0"/>
    <w:rsid w:val="00C1093A"/>
    <w:rsid w:val="00C10C8D"/>
    <w:rsid w:val="00C110DE"/>
    <w:rsid w:val="00C1115F"/>
    <w:rsid w:val="00C115B1"/>
    <w:rsid w:val="00C116C5"/>
    <w:rsid w:val="00C118E0"/>
    <w:rsid w:val="00C11968"/>
    <w:rsid w:val="00C11D3F"/>
    <w:rsid w:val="00C12208"/>
    <w:rsid w:val="00C12B7D"/>
    <w:rsid w:val="00C130AF"/>
    <w:rsid w:val="00C1324E"/>
    <w:rsid w:val="00C133C2"/>
    <w:rsid w:val="00C13546"/>
    <w:rsid w:val="00C13736"/>
    <w:rsid w:val="00C13963"/>
    <w:rsid w:val="00C13D5D"/>
    <w:rsid w:val="00C14219"/>
    <w:rsid w:val="00C143E4"/>
    <w:rsid w:val="00C1471B"/>
    <w:rsid w:val="00C14809"/>
    <w:rsid w:val="00C1581B"/>
    <w:rsid w:val="00C15A3E"/>
    <w:rsid w:val="00C16148"/>
    <w:rsid w:val="00C1616C"/>
    <w:rsid w:val="00C164A1"/>
    <w:rsid w:val="00C16A08"/>
    <w:rsid w:val="00C16C06"/>
    <w:rsid w:val="00C16C34"/>
    <w:rsid w:val="00C16F7E"/>
    <w:rsid w:val="00C17138"/>
    <w:rsid w:val="00C17696"/>
    <w:rsid w:val="00C2017D"/>
    <w:rsid w:val="00C2023E"/>
    <w:rsid w:val="00C208F3"/>
    <w:rsid w:val="00C211BF"/>
    <w:rsid w:val="00C21239"/>
    <w:rsid w:val="00C21C21"/>
    <w:rsid w:val="00C22242"/>
    <w:rsid w:val="00C2262E"/>
    <w:rsid w:val="00C227D9"/>
    <w:rsid w:val="00C22A3F"/>
    <w:rsid w:val="00C22E60"/>
    <w:rsid w:val="00C22EF8"/>
    <w:rsid w:val="00C23102"/>
    <w:rsid w:val="00C231B2"/>
    <w:rsid w:val="00C2322A"/>
    <w:rsid w:val="00C235FD"/>
    <w:rsid w:val="00C23CEC"/>
    <w:rsid w:val="00C23D65"/>
    <w:rsid w:val="00C23D68"/>
    <w:rsid w:val="00C2460C"/>
    <w:rsid w:val="00C2464E"/>
    <w:rsid w:val="00C24A0E"/>
    <w:rsid w:val="00C24D3A"/>
    <w:rsid w:val="00C25640"/>
    <w:rsid w:val="00C25AB9"/>
    <w:rsid w:val="00C263FE"/>
    <w:rsid w:val="00C265AB"/>
    <w:rsid w:val="00C2682A"/>
    <w:rsid w:val="00C274B4"/>
    <w:rsid w:val="00C27604"/>
    <w:rsid w:val="00C27677"/>
    <w:rsid w:val="00C27957"/>
    <w:rsid w:val="00C30392"/>
    <w:rsid w:val="00C303EB"/>
    <w:rsid w:val="00C3095F"/>
    <w:rsid w:val="00C30EEA"/>
    <w:rsid w:val="00C30FBB"/>
    <w:rsid w:val="00C31064"/>
    <w:rsid w:val="00C3132F"/>
    <w:rsid w:val="00C314ED"/>
    <w:rsid w:val="00C31B50"/>
    <w:rsid w:val="00C31BC5"/>
    <w:rsid w:val="00C3252B"/>
    <w:rsid w:val="00C32626"/>
    <w:rsid w:val="00C3268F"/>
    <w:rsid w:val="00C32BA5"/>
    <w:rsid w:val="00C330E1"/>
    <w:rsid w:val="00C33216"/>
    <w:rsid w:val="00C338F6"/>
    <w:rsid w:val="00C339C0"/>
    <w:rsid w:val="00C33E8E"/>
    <w:rsid w:val="00C33EB7"/>
    <w:rsid w:val="00C341B9"/>
    <w:rsid w:val="00C34546"/>
    <w:rsid w:val="00C347BE"/>
    <w:rsid w:val="00C34BDF"/>
    <w:rsid w:val="00C34D3D"/>
    <w:rsid w:val="00C3528C"/>
    <w:rsid w:val="00C35A56"/>
    <w:rsid w:val="00C35C7E"/>
    <w:rsid w:val="00C35C88"/>
    <w:rsid w:val="00C360C2"/>
    <w:rsid w:val="00C36339"/>
    <w:rsid w:val="00C36D18"/>
    <w:rsid w:val="00C36DCA"/>
    <w:rsid w:val="00C37329"/>
    <w:rsid w:val="00C37AA1"/>
    <w:rsid w:val="00C37C17"/>
    <w:rsid w:val="00C37C7C"/>
    <w:rsid w:val="00C37CA3"/>
    <w:rsid w:val="00C4005E"/>
    <w:rsid w:val="00C4039F"/>
    <w:rsid w:val="00C4079E"/>
    <w:rsid w:val="00C40908"/>
    <w:rsid w:val="00C4100B"/>
    <w:rsid w:val="00C4154D"/>
    <w:rsid w:val="00C41BF5"/>
    <w:rsid w:val="00C41E99"/>
    <w:rsid w:val="00C41FD9"/>
    <w:rsid w:val="00C42111"/>
    <w:rsid w:val="00C4282B"/>
    <w:rsid w:val="00C42CF1"/>
    <w:rsid w:val="00C434A2"/>
    <w:rsid w:val="00C43607"/>
    <w:rsid w:val="00C43D0D"/>
    <w:rsid w:val="00C43D6C"/>
    <w:rsid w:val="00C44249"/>
    <w:rsid w:val="00C44328"/>
    <w:rsid w:val="00C444EB"/>
    <w:rsid w:val="00C44516"/>
    <w:rsid w:val="00C4455A"/>
    <w:rsid w:val="00C44A51"/>
    <w:rsid w:val="00C44FA1"/>
    <w:rsid w:val="00C456E2"/>
    <w:rsid w:val="00C45B35"/>
    <w:rsid w:val="00C45C18"/>
    <w:rsid w:val="00C45C75"/>
    <w:rsid w:val="00C46630"/>
    <w:rsid w:val="00C46832"/>
    <w:rsid w:val="00C46F57"/>
    <w:rsid w:val="00C4727D"/>
    <w:rsid w:val="00C4764F"/>
    <w:rsid w:val="00C4793E"/>
    <w:rsid w:val="00C47D67"/>
    <w:rsid w:val="00C503A2"/>
    <w:rsid w:val="00C50A22"/>
    <w:rsid w:val="00C50AEF"/>
    <w:rsid w:val="00C5110E"/>
    <w:rsid w:val="00C511B3"/>
    <w:rsid w:val="00C517D8"/>
    <w:rsid w:val="00C518E8"/>
    <w:rsid w:val="00C51A53"/>
    <w:rsid w:val="00C51D70"/>
    <w:rsid w:val="00C51E88"/>
    <w:rsid w:val="00C52C41"/>
    <w:rsid w:val="00C53452"/>
    <w:rsid w:val="00C53613"/>
    <w:rsid w:val="00C53AFD"/>
    <w:rsid w:val="00C53BE9"/>
    <w:rsid w:val="00C53D89"/>
    <w:rsid w:val="00C54622"/>
    <w:rsid w:val="00C54664"/>
    <w:rsid w:val="00C54975"/>
    <w:rsid w:val="00C549DB"/>
    <w:rsid w:val="00C54DED"/>
    <w:rsid w:val="00C55161"/>
    <w:rsid w:val="00C55272"/>
    <w:rsid w:val="00C5531D"/>
    <w:rsid w:val="00C5563D"/>
    <w:rsid w:val="00C557B3"/>
    <w:rsid w:val="00C55E39"/>
    <w:rsid w:val="00C56572"/>
    <w:rsid w:val="00C565C6"/>
    <w:rsid w:val="00C56658"/>
    <w:rsid w:val="00C56703"/>
    <w:rsid w:val="00C56817"/>
    <w:rsid w:val="00C56C5F"/>
    <w:rsid w:val="00C56C9D"/>
    <w:rsid w:val="00C57043"/>
    <w:rsid w:val="00C5720E"/>
    <w:rsid w:val="00C5732D"/>
    <w:rsid w:val="00C574D8"/>
    <w:rsid w:val="00C576E0"/>
    <w:rsid w:val="00C578B2"/>
    <w:rsid w:val="00C579F5"/>
    <w:rsid w:val="00C57E41"/>
    <w:rsid w:val="00C57E9F"/>
    <w:rsid w:val="00C60E79"/>
    <w:rsid w:val="00C60F0B"/>
    <w:rsid w:val="00C613D9"/>
    <w:rsid w:val="00C619D5"/>
    <w:rsid w:val="00C61BD6"/>
    <w:rsid w:val="00C6267D"/>
    <w:rsid w:val="00C62893"/>
    <w:rsid w:val="00C6299B"/>
    <w:rsid w:val="00C62C67"/>
    <w:rsid w:val="00C62D50"/>
    <w:rsid w:val="00C6377B"/>
    <w:rsid w:val="00C63AAD"/>
    <w:rsid w:val="00C63F53"/>
    <w:rsid w:val="00C64D96"/>
    <w:rsid w:val="00C6592F"/>
    <w:rsid w:val="00C65BFD"/>
    <w:rsid w:val="00C65E53"/>
    <w:rsid w:val="00C65EEA"/>
    <w:rsid w:val="00C661C7"/>
    <w:rsid w:val="00C66326"/>
    <w:rsid w:val="00C6638F"/>
    <w:rsid w:val="00C666E8"/>
    <w:rsid w:val="00C66A27"/>
    <w:rsid w:val="00C66B86"/>
    <w:rsid w:val="00C671F5"/>
    <w:rsid w:val="00C673E0"/>
    <w:rsid w:val="00C67AB3"/>
    <w:rsid w:val="00C67CAB"/>
    <w:rsid w:val="00C67D2B"/>
    <w:rsid w:val="00C67E25"/>
    <w:rsid w:val="00C67F92"/>
    <w:rsid w:val="00C7014A"/>
    <w:rsid w:val="00C7016B"/>
    <w:rsid w:val="00C70495"/>
    <w:rsid w:val="00C70756"/>
    <w:rsid w:val="00C709A2"/>
    <w:rsid w:val="00C70ABF"/>
    <w:rsid w:val="00C70BF3"/>
    <w:rsid w:val="00C70D17"/>
    <w:rsid w:val="00C71752"/>
    <w:rsid w:val="00C71DCA"/>
    <w:rsid w:val="00C72420"/>
    <w:rsid w:val="00C7252F"/>
    <w:rsid w:val="00C72A12"/>
    <w:rsid w:val="00C72A4F"/>
    <w:rsid w:val="00C733FD"/>
    <w:rsid w:val="00C73A5B"/>
    <w:rsid w:val="00C73E50"/>
    <w:rsid w:val="00C73ECC"/>
    <w:rsid w:val="00C741C6"/>
    <w:rsid w:val="00C745C3"/>
    <w:rsid w:val="00C74862"/>
    <w:rsid w:val="00C74BE3"/>
    <w:rsid w:val="00C74F4D"/>
    <w:rsid w:val="00C74FCF"/>
    <w:rsid w:val="00C753A5"/>
    <w:rsid w:val="00C75BE1"/>
    <w:rsid w:val="00C75C99"/>
    <w:rsid w:val="00C75CF4"/>
    <w:rsid w:val="00C75D6A"/>
    <w:rsid w:val="00C76308"/>
    <w:rsid w:val="00C76699"/>
    <w:rsid w:val="00C76991"/>
    <w:rsid w:val="00C76EA8"/>
    <w:rsid w:val="00C76FA8"/>
    <w:rsid w:val="00C778AE"/>
    <w:rsid w:val="00C77A8B"/>
    <w:rsid w:val="00C77B7C"/>
    <w:rsid w:val="00C802C7"/>
    <w:rsid w:val="00C802D0"/>
    <w:rsid w:val="00C804F9"/>
    <w:rsid w:val="00C8055A"/>
    <w:rsid w:val="00C80A45"/>
    <w:rsid w:val="00C80E2A"/>
    <w:rsid w:val="00C80E40"/>
    <w:rsid w:val="00C812EB"/>
    <w:rsid w:val="00C815C9"/>
    <w:rsid w:val="00C8163F"/>
    <w:rsid w:val="00C81B86"/>
    <w:rsid w:val="00C81CC5"/>
    <w:rsid w:val="00C821E3"/>
    <w:rsid w:val="00C82386"/>
    <w:rsid w:val="00C82576"/>
    <w:rsid w:val="00C82773"/>
    <w:rsid w:val="00C82CA4"/>
    <w:rsid w:val="00C831BF"/>
    <w:rsid w:val="00C837A1"/>
    <w:rsid w:val="00C83C43"/>
    <w:rsid w:val="00C841CF"/>
    <w:rsid w:val="00C841D5"/>
    <w:rsid w:val="00C8468D"/>
    <w:rsid w:val="00C848CC"/>
    <w:rsid w:val="00C84C20"/>
    <w:rsid w:val="00C84CC6"/>
    <w:rsid w:val="00C85472"/>
    <w:rsid w:val="00C8559F"/>
    <w:rsid w:val="00C8571F"/>
    <w:rsid w:val="00C85863"/>
    <w:rsid w:val="00C85B8A"/>
    <w:rsid w:val="00C85DAB"/>
    <w:rsid w:val="00C861C8"/>
    <w:rsid w:val="00C86984"/>
    <w:rsid w:val="00C869C4"/>
    <w:rsid w:val="00C86EA9"/>
    <w:rsid w:val="00C86FB5"/>
    <w:rsid w:val="00C86FBD"/>
    <w:rsid w:val="00C873E1"/>
    <w:rsid w:val="00C873F8"/>
    <w:rsid w:val="00C879CA"/>
    <w:rsid w:val="00C87B1E"/>
    <w:rsid w:val="00C87EA9"/>
    <w:rsid w:val="00C87F60"/>
    <w:rsid w:val="00C904E5"/>
    <w:rsid w:val="00C90BE1"/>
    <w:rsid w:val="00C90E7C"/>
    <w:rsid w:val="00C90F9B"/>
    <w:rsid w:val="00C916E9"/>
    <w:rsid w:val="00C91CE0"/>
    <w:rsid w:val="00C91F3B"/>
    <w:rsid w:val="00C921D5"/>
    <w:rsid w:val="00C92711"/>
    <w:rsid w:val="00C92883"/>
    <w:rsid w:val="00C92DA4"/>
    <w:rsid w:val="00C93775"/>
    <w:rsid w:val="00C93917"/>
    <w:rsid w:val="00C93E6F"/>
    <w:rsid w:val="00C94017"/>
    <w:rsid w:val="00C94263"/>
    <w:rsid w:val="00C94C2E"/>
    <w:rsid w:val="00C9552F"/>
    <w:rsid w:val="00C95945"/>
    <w:rsid w:val="00C95AE5"/>
    <w:rsid w:val="00C95E7F"/>
    <w:rsid w:val="00C95FF9"/>
    <w:rsid w:val="00C960D3"/>
    <w:rsid w:val="00C96975"/>
    <w:rsid w:val="00C96B0A"/>
    <w:rsid w:val="00C96C69"/>
    <w:rsid w:val="00C96EE7"/>
    <w:rsid w:val="00C97413"/>
    <w:rsid w:val="00C97545"/>
    <w:rsid w:val="00C97D9F"/>
    <w:rsid w:val="00C97E56"/>
    <w:rsid w:val="00CA0039"/>
    <w:rsid w:val="00CA015D"/>
    <w:rsid w:val="00CA0249"/>
    <w:rsid w:val="00CA0722"/>
    <w:rsid w:val="00CA0942"/>
    <w:rsid w:val="00CA0E31"/>
    <w:rsid w:val="00CA121A"/>
    <w:rsid w:val="00CA1911"/>
    <w:rsid w:val="00CA1C4C"/>
    <w:rsid w:val="00CA1D33"/>
    <w:rsid w:val="00CA1E3A"/>
    <w:rsid w:val="00CA22F4"/>
    <w:rsid w:val="00CA233F"/>
    <w:rsid w:val="00CA268B"/>
    <w:rsid w:val="00CA2780"/>
    <w:rsid w:val="00CA28A8"/>
    <w:rsid w:val="00CA300F"/>
    <w:rsid w:val="00CA3054"/>
    <w:rsid w:val="00CA3273"/>
    <w:rsid w:val="00CA358A"/>
    <w:rsid w:val="00CA3B98"/>
    <w:rsid w:val="00CA3D4F"/>
    <w:rsid w:val="00CA4277"/>
    <w:rsid w:val="00CA4354"/>
    <w:rsid w:val="00CA444D"/>
    <w:rsid w:val="00CA469F"/>
    <w:rsid w:val="00CA4984"/>
    <w:rsid w:val="00CA5072"/>
    <w:rsid w:val="00CA5256"/>
    <w:rsid w:val="00CA5AA8"/>
    <w:rsid w:val="00CA5B9A"/>
    <w:rsid w:val="00CA5CAD"/>
    <w:rsid w:val="00CA61A4"/>
    <w:rsid w:val="00CA662B"/>
    <w:rsid w:val="00CA6C52"/>
    <w:rsid w:val="00CA70B9"/>
    <w:rsid w:val="00CA7273"/>
    <w:rsid w:val="00CA7521"/>
    <w:rsid w:val="00CA778C"/>
    <w:rsid w:val="00CA7B50"/>
    <w:rsid w:val="00CA7BF4"/>
    <w:rsid w:val="00CB06C1"/>
    <w:rsid w:val="00CB0CB0"/>
    <w:rsid w:val="00CB0D91"/>
    <w:rsid w:val="00CB0ECF"/>
    <w:rsid w:val="00CB0F50"/>
    <w:rsid w:val="00CB1405"/>
    <w:rsid w:val="00CB1526"/>
    <w:rsid w:val="00CB17E1"/>
    <w:rsid w:val="00CB1D1C"/>
    <w:rsid w:val="00CB27CC"/>
    <w:rsid w:val="00CB2866"/>
    <w:rsid w:val="00CB28B1"/>
    <w:rsid w:val="00CB2911"/>
    <w:rsid w:val="00CB3150"/>
    <w:rsid w:val="00CB3256"/>
    <w:rsid w:val="00CB3F4B"/>
    <w:rsid w:val="00CB3FDE"/>
    <w:rsid w:val="00CB4404"/>
    <w:rsid w:val="00CB440D"/>
    <w:rsid w:val="00CB4943"/>
    <w:rsid w:val="00CB4D07"/>
    <w:rsid w:val="00CB4D25"/>
    <w:rsid w:val="00CB4E1E"/>
    <w:rsid w:val="00CB502E"/>
    <w:rsid w:val="00CB5790"/>
    <w:rsid w:val="00CB58C7"/>
    <w:rsid w:val="00CB58E4"/>
    <w:rsid w:val="00CB591B"/>
    <w:rsid w:val="00CB59AB"/>
    <w:rsid w:val="00CB59B3"/>
    <w:rsid w:val="00CB5E14"/>
    <w:rsid w:val="00CB6116"/>
    <w:rsid w:val="00CB61C1"/>
    <w:rsid w:val="00CB645C"/>
    <w:rsid w:val="00CB66E4"/>
    <w:rsid w:val="00CB6CE1"/>
    <w:rsid w:val="00CB7C4C"/>
    <w:rsid w:val="00CB7CAA"/>
    <w:rsid w:val="00CB7D0E"/>
    <w:rsid w:val="00CC0825"/>
    <w:rsid w:val="00CC096A"/>
    <w:rsid w:val="00CC0970"/>
    <w:rsid w:val="00CC1058"/>
    <w:rsid w:val="00CC10DA"/>
    <w:rsid w:val="00CC1655"/>
    <w:rsid w:val="00CC17BD"/>
    <w:rsid w:val="00CC18A6"/>
    <w:rsid w:val="00CC191C"/>
    <w:rsid w:val="00CC1D85"/>
    <w:rsid w:val="00CC2490"/>
    <w:rsid w:val="00CC2969"/>
    <w:rsid w:val="00CC2DFF"/>
    <w:rsid w:val="00CC30FB"/>
    <w:rsid w:val="00CC37B0"/>
    <w:rsid w:val="00CC37C8"/>
    <w:rsid w:val="00CC3EE7"/>
    <w:rsid w:val="00CC4AE6"/>
    <w:rsid w:val="00CC4B9A"/>
    <w:rsid w:val="00CC4E4E"/>
    <w:rsid w:val="00CC4FEE"/>
    <w:rsid w:val="00CC5039"/>
    <w:rsid w:val="00CC51C0"/>
    <w:rsid w:val="00CC51E9"/>
    <w:rsid w:val="00CC534B"/>
    <w:rsid w:val="00CC5A5A"/>
    <w:rsid w:val="00CC5B27"/>
    <w:rsid w:val="00CC5CB1"/>
    <w:rsid w:val="00CC606A"/>
    <w:rsid w:val="00CC6383"/>
    <w:rsid w:val="00CC64FA"/>
    <w:rsid w:val="00CC66F3"/>
    <w:rsid w:val="00CC6844"/>
    <w:rsid w:val="00CC6D94"/>
    <w:rsid w:val="00CC7124"/>
    <w:rsid w:val="00CC72B2"/>
    <w:rsid w:val="00CC7AC5"/>
    <w:rsid w:val="00CC7E31"/>
    <w:rsid w:val="00CC7F1F"/>
    <w:rsid w:val="00CD06E6"/>
    <w:rsid w:val="00CD07BD"/>
    <w:rsid w:val="00CD0D42"/>
    <w:rsid w:val="00CD1036"/>
    <w:rsid w:val="00CD1047"/>
    <w:rsid w:val="00CD131A"/>
    <w:rsid w:val="00CD18CA"/>
    <w:rsid w:val="00CD1994"/>
    <w:rsid w:val="00CD228F"/>
    <w:rsid w:val="00CD24CF"/>
    <w:rsid w:val="00CD261F"/>
    <w:rsid w:val="00CD2CF6"/>
    <w:rsid w:val="00CD2D31"/>
    <w:rsid w:val="00CD2D89"/>
    <w:rsid w:val="00CD31C4"/>
    <w:rsid w:val="00CD3509"/>
    <w:rsid w:val="00CD353F"/>
    <w:rsid w:val="00CD3A60"/>
    <w:rsid w:val="00CD46AD"/>
    <w:rsid w:val="00CD4883"/>
    <w:rsid w:val="00CD50C4"/>
    <w:rsid w:val="00CD563D"/>
    <w:rsid w:val="00CD591E"/>
    <w:rsid w:val="00CD5B6D"/>
    <w:rsid w:val="00CD5E00"/>
    <w:rsid w:val="00CD63FE"/>
    <w:rsid w:val="00CD6B57"/>
    <w:rsid w:val="00CD6BCC"/>
    <w:rsid w:val="00CD7310"/>
    <w:rsid w:val="00CD784C"/>
    <w:rsid w:val="00CD796F"/>
    <w:rsid w:val="00CE086F"/>
    <w:rsid w:val="00CE090F"/>
    <w:rsid w:val="00CE0973"/>
    <w:rsid w:val="00CE0E87"/>
    <w:rsid w:val="00CE0EA9"/>
    <w:rsid w:val="00CE0F7B"/>
    <w:rsid w:val="00CE1387"/>
    <w:rsid w:val="00CE206D"/>
    <w:rsid w:val="00CE214A"/>
    <w:rsid w:val="00CE2341"/>
    <w:rsid w:val="00CE29BA"/>
    <w:rsid w:val="00CE2BF9"/>
    <w:rsid w:val="00CE2E9A"/>
    <w:rsid w:val="00CE33BA"/>
    <w:rsid w:val="00CE35C2"/>
    <w:rsid w:val="00CE39FC"/>
    <w:rsid w:val="00CE3EA4"/>
    <w:rsid w:val="00CE3F7F"/>
    <w:rsid w:val="00CE41FF"/>
    <w:rsid w:val="00CE42DA"/>
    <w:rsid w:val="00CE50F4"/>
    <w:rsid w:val="00CE612D"/>
    <w:rsid w:val="00CE621F"/>
    <w:rsid w:val="00CE6233"/>
    <w:rsid w:val="00CE62A5"/>
    <w:rsid w:val="00CE65CC"/>
    <w:rsid w:val="00CE661E"/>
    <w:rsid w:val="00CE6804"/>
    <w:rsid w:val="00CE6861"/>
    <w:rsid w:val="00CE6CE3"/>
    <w:rsid w:val="00CE6ED4"/>
    <w:rsid w:val="00CE7542"/>
    <w:rsid w:val="00CE7FAD"/>
    <w:rsid w:val="00CF0383"/>
    <w:rsid w:val="00CF043B"/>
    <w:rsid w:val="00CF0BBA"/>
    <w:rsid w:val="00CF0CB2"/>
    <w:rsid w:val="00CF0DBB"/>
    <w:rsid w:val="00CF1731"/>
    <w:rsid w:val="00CF17BE"/>
    <w:rsid w:val="00CF17C6"/>
    <w:rsid w:val="00CF1B25"/>
    <w:rsid w:val="00CF2856"/>
    <w:rsid w:val="00CF2932"/>
    <w:rsid w:val="00CF2995"/>
    <w:rsid w:val="00CF2B7A"/>
    <w:rsid w:val="00CF3263"/>
    <w:rsid w:val="00CF34D8"/>
    <w:rsid w:val="00CF3666"/>
    <w:rsid w:val="00CF3853"/>
    <w:rsid w:val="00CF3B6D"/>
    <w:rsid w:val="00CF3C83"/>
    <w:rsid w:val="00CF3CD4"/>
    <w:rsid w:val="00CF3DC1"/>
    <w:rsid w:val="00CF403F"/>
    <w:rsid w:val="00CF4106"/>
    <w:rsid w:val="00CF4142"/>
    <w:rsid w:val="00CF480A"/>
    <w:rsid w:val="00CF53BE"/>
    <w:rsid w:val="00CF5A01"/>
    <w:rsid w:val="00CF5A73"/>
    <w:rsid w:val="00CF5D9B"/>
    <w:rsid w:val="00CF6131"/>
    <w:rsid w:val="00CF66BA"/>
    <w:rsid w:val="00CF673C"/>
    <w:rsid w:val="00CF675E"/>
    <w:rsid w:val="00CF6804"/>
    <w:rsid w:val="00CF699E"/>
    <w:rsid w:val="00CF6EBD"/>
    <w:rsid w:val="00CF70AE"/>
    <w:rsid w:val="00CF73A4"/>
    <w:rsid w:val="00CF7643"/>
    <w:rsid w:val="00CF787C"/>
    <w:rsid w:val="00D001B0"/>
    <w:rsid w:val="00D001CF"/>
    <w:rsid w:val="00D005DD"/>
    <w:rsid w:val="00D00C85"/>
    <w:rsid w:val="00D00E6A"/>
    <w:rsid w:val="00D02327"/>
    <w:rsid w:val="00D0246C"/>
    <w:rsid w:val="00D027FE"/>
    <w:rsid w:val="00D02938"/>
    <w:rsid w:val="00D02B69"/>
    <w:rsid w:val="00D02C7F"/>
    <w:rsid w:val="00D02EE1"/>
    <w:rsid w:val="00D0380E"/>
    <w:rsid w:val="00D038CF"/>
    <w:rsid w:val="00D03A7B"/>
    <w:rsid w:val="00D03BC2"/>
    <w:rsid w:val="00D04039"/>
    <w:rsid w:val="00D04499"/>
    <w:rsid w:val="00D044B7"/>
    <w:rsid w:val="00D04638"/>
    <w:rsid w:val="00D046F2"/>
    <w:rsid w:val="00D0484A"/>
    <w:rsid w:val="00D04DA6"/>
    <w:rsid w:val="00D0508B"/>
    <w:rsid w:val="00D052B1"/>
    <w:rsid w:val="00D0557D"/>
    <w:rsid w:val="00D05C9F"/>
    <w:rsid w:val="00D05D77"/>
    <w:rsid w:val="00D05F95"/>
    <w:rsid w:val="00D06280"/>
    <w:rsid w:val="00D066A8"/>
    <w:rsid w:val="00D06E12"/>
    <w:rsid w:val="00D0736E"/>
    <w:rsid w:val="00D07530"/>
    <w:rsid w:val="00D07682"/>
    <w:rsid w:val="00D07A1B"/>
    <w:rsid w:val="00D10011"/>
    <w:rsid w:val="00D10427"/>
    <w:rsid w:val="00D1094F"/>
    <w:rsid w:val="00D10BD7"/>
    <w:rsid w:val="00D10C69"/>
    <w:rsid w:val="00D10DBF"/>
    <w:rsid w:val="00D111B9"/>
    <w:rsid w:val="00D11304"/>
    <w:rsid w:val="00D11891"/>
    <w:rsid w:val="00D11E7E"/>
    <w:rsid w:val="00D11F10"/>
    <w:rsid w:val="00D11F25"/>
    <w:rsid w:val="00D12352"/>
    <w:rsid w:val="00D12573"/>
    <w:rsid w:val="00D1292A"/>
    <w:rsid w:val="00D12BAD"/>
    <w:rsid w:val="00D13906"/>
    <w:rsid w:val="00D13BEA"/>
    <w:rsid w:val="00D13D52"/>
    <w:rsid w:val="00D13DD5"/>
    <w:rsid w:val="00D14889"/>
    <w:rsid w:val="00D14B16"/>
    <w:rsid w:val="00D14E7D"/>
    <w:rsid w:val="00D1512F"/>
    <w:rsid w:val="00D15A40"/>
    <w:rsid w:val="00D15B00"/>
    <w:rsid w:val="00D15F80"/>
    <w:rsid w:val="00D161C7"/>
    <w:rsid w:val="00D166B2"/>
    <w:rsid w:val="00D167AF"/>
    <w:rsid w:val="00D16D6D"/>
    <w:rsid w:val="00D170E3"/>
    <w:rsid w:val="00D1760F"/>
    <w:rsid w:val="00D1767E"/>
    <w:rsid w:val="00D1780E"/>
    <w:rsid w:val="00D17896"/>
    <w:rsid w:val="00D17C27"/>
    <w:rsid w:val="00D208A6"/>
    <w:rsid w:val="00D20EBC"/>
    <w:rsid w:val="00D21238"/>
    <w:rsid w:val="00D21879"/>
    <w:rsid w:val="00D219D8"/>
    <w:rsid w:val="00D21C0D"/>
    <w:rsid w:val="00D21E52"/>
    <w:rsid w:val="00D223ED"/>
    <w:rsid w:val="00D22934"/>
    <w:rsid w:val="00D22B3E"/>
    <w:rsid w:val="00D22C56"/>
    <w:rsid w:val="00D22C68"/>
    <w:rsid w:val="00D22FA9"/>
    <w:rsid w:val="00D23280"/>
    <w:rsid w:val="00D237EE"/>
    <w:rsid w:val="00D23B46"/>
    <w:rsid w:val="00D23DF3"/>
    <w:rsid w:val="00D23F23"/>
    <w:rsid w:val="00D23FE6"/>
    <w:rsid w:val="00D240EF"/>
    <w:rsid w:val="00D246E6"/>
    <w:rsid w:val="00D24B44"/>
    <w:rsid w:val="00D24D80"/>
    <w:rsid w:val="00D25433"/>
    <w:rsid w:val="00D2549B"/>
    <w:rsid w:val="00D25560"/>
    <w:rsid w:val="00D25708"/>
    <w:rsid w:val="00D26937"/>
    <w:rsid w:val="00D27736"/>
    <w:rsid w:val="00D27AE4"/>
    <w:rsid w:val="00D3004F"/>
    <w:rsid w:val="00D302B9"/>
    <w:rsid w:val="00D3044C"/>
    <w:rsid w:val="00D304D4"/>
    <w:rsid w:val="00D305D7"/>
    <w:rsid w:val="00D30657"/>
    <w:rsid w:val="00D30752"/>
    <w:rsid w:val="00D308BB"/>
    <w:rsid w:val="00D30B20"/>
    <w:rsid w:val="00D30B7B"/>
    <w:rsid w:val="00D30BF6"/>
    <w:rsid w:val="00D30DA1"/>
    <w:rsid w:val="00D30EE5"/>
    <w:rsid w:val="00D31377"/>
    <w:rsid w:val="00D329A9"/>
    <w:rsid w:val="00D32BD6"/>
    <w:rsid w:val="00D3327D"/>
    <w:rsid w:val="00D332AE"/>
    <w:rsid w:val="00D339CB"/>
    <w:rsid w:val="00D341CC"/>
    <w:rsid w:val="00D34594"/>
    <w:rsid w:val="00D34882"/>
    <w:rsid w:val="00D34A10"/>
    <w:rsid w:val="00D35086"/>
    <w:rsid w:val="00D354A9"/>
    <w:rsid w:val="00D358D1"/>
    <w:rsid w:val="00D35AD8"/>
    <w:rsid w:val="00D35B0B"/>
    <w:rsid w:val="00D35BEE"/>
    <w:rsid w:val="00D36179"/>
    <w:rsid w:val="00D36456"/>
    <w:rsid w:val="00D36475"/>
    <w:rsid w:val="00D369EE"/>
    <w:rsid w:val="00D36D21"/>
    <w:rsid w:val="00D375AF"/>
    <w:rsid w:val="00D3778D"/>
    <w:rsid w:val="00D377F2"/>
    <w:rsid w:val="00D4002A"/>
    <w:rsid w:val="00D4007C"/>
    <w:rsid w:val="00D4016F"/>
    <w:rsid w:val="00D4055F"/>
    <w:rsid w:val="00D4056D"/>
    <w:rsid w:val="00D4088F"/>
    <w:rsid w:val="00D417FD"/>
    <w:rsid w:val="00D41CB1"/>
    <w:rsid w:val="00D41FE0"/>
    <w:rsid w:val="00D4200C"/>
    <w:rsid w:val="00D4203D"/>
    <w:rsid w:val="00D4232F"/>
    <w:rsid w:val="00D42538"/>
    <w:rsid w:val="00D42558"/>
    <w:rsid w:val="00D42C52"/>
    <w:rsid w:val="00D42D27"/>
    <w:rsid w:val="00D42F01"/>
    <w:rsid w:val="00D43CD7"/>
    <w:rsid w:val="00D43FD8"/>
    <w:rsid w:val="00D446B9"/>
    <w:rsid w:val="00D44C57"/>
    <w:rsid w:val="00D45BBD"/>
    <w:rsid w:val="00D45C1F"/>
    <w:rsid w:val="00D45C86"/>
    <w:rsid w:val="00D461BA"/>
    <w:rsid w:val="00D4692A"/>
    <w:rsid w:val="00D4693D"/>
    <w:rsid w:val="00D46B44"/>
    <w:rsid w:val="00D46CAD"/>
    <w:rsid w:val="00D46CC9"/>
    <w:rsid w:val="00D46EE1"/>
    <w:rsid w:val="00D46F7A"/>
    <w:rsid w:val="00D46FC9"/>
    <w:rsid w:val="00D470A6"/>
    <w:rsid w:val="00D47168"/>
    <w:rsid w:val="00D4719F"/>
    <w:rsid w:val="00D471B8"/>
    <w:rsid w:val="00D472C2"/>
    <w:rsid w:val="00D47917"/>
    <w:rsid w:val="00D47C7F"/>
    <w:rsid w:val="00D5058B"/>
    <w:rsid w:val="00D50967"/>
    <w:rsid w:val="00D50E14"/>
    <w:rsid w:val="00D51039"/>
    <w:rsid w:val="00D5121B"/>
    <w:rsid w:val="00D51288"/>
    <w:rsid w:val="00D5150C"/>
    <w:rsid w:val="00D51675"/>
    <w:rsid w:val="00D51797"/>
    <w:rsid w:val="00D518E7"/>
    <w:rsid w:val="00D51D6E"/>
    <w:rsid w:val="00D51EDA"/>
    <w:rsid w:val="00D52214"/>
    <w:rsid w:val="00D522B1"/>
    <w:rsid w:val="00D52B9E"/>
    <w:rsid w:val="00D52E8E"/>
    <w:rsid w:val="00D52F90"/>
    <w:rsid w:val="00D53252"/>
    <w:rsid w:val="00D5386F"/>
    <w:rsid w:val="00D53C1A"/>
    <w:rsid w:val="00D53C5A"/>
    <w:rsid w:val="00D53FAD"/>
    <w:rsid w:val="00D542FA"/>
    <w:rsid w:val="00D5512A"/>
    <w:rsid w:val="00D552D2"/>
    <w:rsid w:val="00D55FF0"/>
    <w:rsid w:val="00D56222"/>
    <w:rsid w:val="00D56322"/>
    <w:rsid w:val="00D5639E"/>
    <w:rsid w:val="00D57351"/>
    <w:rsid w:val="00D573D4"/>
    <w:rsid w:val="00D5747A"/>
    <w:rsid w:val="00D5753B"/>
    <w:rsid w:val="00D579A8"/>
    <w:rsid w:val="00D6004C"/>
    <w:rsid w:val="00D60295"/>
    <w:rsid w:val="00D604B9"/>
    <w:rsid w:val="00D60823"/>
    <w:rsid w:val="00D60CEC"/>
    <w:rsid w:val="00D619E4"/>
    <w:rsid w:val="00D61B26"/>
    <w:rsid w:val="00D61BD3"/>
    <w:rsid w:val="00D61BF8"/>
    <w:rsid w:val="00D62157"/>
    <w:rsid w:val="00D62181"/>
    <w:rsid w:val="00D62493"/>
    <w:rsid w:val="00D624C7"/>
    <w:rsid w:val="00D62958"/>
    <w:rsid w:val="00D62D3C"/>
    <w:rsid w:val="00D62E88"/>
    <w:rsid w:val="00D632D6"/>
    <w:rsid w:val="00D6363D"/>
    <w:rsid w:val="00D643DC"/>
    <w:rsid w:val="00D64E3A"/>
    <w:rsid w:val="00D65454"/>
    <w:rsid w:val="00D654A9"/>
    <w:rsid w:val="00D66190"/>
    <w:rsid w:val="00D66436"/>
    <w:rsid w:val="00D66E1D"/>
    <w:rsid w:val="00D6716E"/>
    <w:rsid w:val="00D67429"/>
    <w:rsid w:val="00D67696"/>
    <w:rsid w:val="00D67E62"/>
    <w:rsid w:val="00D67F6D"/>
    <w:rsid w:val="00D67FDB"/>
    <w:rsid w:val="00D70033"/>
    <w:rsid w:val="00D7034E"/>
    <w:rsid w:val="00D703BA"/>
    <w:rsid w:val="00D7040A"/>
    <w:rsid w:val="00D70850"/>
    <w:rsid w:val="00D70F73"/>
    <w:rsid w:val="00D71285"/>
    <w:rsid w:val="00D71348"/>
    <w:rsid w:val="00D7190A"/>
    <w:rsid w:val="00D71AFA"/>
    <w:rsid w:val="00D71D69"/>
    <w:rsid w:val="00D72139"/>
    <w:rsid w:val="00D7229A"/>
    <w:rsid w:val="00D72519"/>
    <w:rsid w:val="00D7265D"/>
    <w:rsid w:val="00D72858"/>
    <w:rsid w:val="00D72A5F"/>
    <w:rsid w:val="00D73098"/>
    <w:rsid w:val="00D73355"/>
    <w:rsid w:val="00D73979"/>
    <w:rsid w:val="00D74039"/>
    <w:rsid w:val="00D74532"/>
    <w:rsid w:val="00D74570"/>
    <w:rsid w:val="00D74A9D"/>
    <w:rsid w:val="00D74C30"/>
    <w:rsid w:val="00D74E0A"/>
    <w:rsid w:val="00D74F21"/>
    <w:rsid w:val="00D74FB3"/>
    <w:rsid w:val="00D753E1"/>
    <w:rsid w:val="00D7569C"/>
    <w:rsid w:val="00D7599A"/>
    <w:rsid w:val="00D75A9C"/>
    <w:rsid w:val="00D75B3E"/>
    <w:rsid w:val="00D7600F"/>
    <w:rsid w:val="00D76342"/>
    <w:rsid w:val="00D76598"/>
    <w:rsid w:val="00D76B96"/>
    <w:rsid w:val="00D773DF"/>
    <w:rsid w:val="00D77841"/>
    <w:rsid w:val="00D778DE"/>
    <w:rsid w:val="00D77D19"/>
    <w:rsid w:val="00D77DC3"/>
    <w:rsid w:val="00D77F99"/>
    <w:rsid w:val="00D8016A"/>
    <w:rsid w:val="00D802A2"/>
    <w:rsid w:val="00D80AAC"/>
    <w:rsid w:val="00D80D31"/>
    <w:rsid w:val="00D80E00"/>
    <w:rsid w:val="00D80E07"/>
    <w:rsid w:val="00D81048"/>
    <w:rsid w:val="00D8150F"/>
    <w:rsid w:val="00D81620"/>
    <w:rsid w:val="00D819A3"/>
    <w:rsid w:val="00D81B1B"/>
    <w:rsid w:val="00D81E00"/>
    <w:rsid w:val="00D82130"/>
    <w:rsid w:val="00D8275D"/>
    <w:rsid w:val="00D829E3"/>
    <w:rsid w:val="00D82D8E"/>
    <w:rsid w:val="00D82F32"/>
    <w:rsid w:val="00D82F64"/>
    <w:rsid w:val="00D8341E"/>
    <w:rsid w:val="00D83FF9"/>
    <w:rsid w:val="00D846F8"/>
    <w:rsid w:val="00D84773"/>
    <w:rsid w:val="00D847AF"/>
    <w:rsid w:val="00D848F4"/>
    <w:rsid w:val="00D849E0"/>
    <w:rsid w:val="00D84C6E"/>
    <w:rsid w:val="00D8535F"/>
    <w:rsid w:val="00D85A58"/>
    <w:rsid w:val="00D85D7F"/>
    <w:rsid w:val="00D85E12"/>
    <w:rsid w:val="00D8639C"/>
    <w:rsid w:val="00D867F7"/>
    <w:rsid w:val="00D86A1E"/>
    <w:rsid w:val="00D86CEA"/>
    <w:rsid w:val="00D86D5C"/>
    <w:rsid w:val="00D86F36"/>
    <w:rsid w:val="00D8707A"/>
    <w:rsid w:val="00D8714A"/>
    <w:rsid w:val="00D876FF"/>
    <w:rsid w:val="00D87BCE"/>
    <w:rsid w:val="00D903F8"/>
    <w:rsid w:val="00D90751"/>
    <w:rsid w:val="00D90D46"/>
    <w:rsid w:val="00D91094"/>
    <w:rsid w:val="00D91261"/>
    <w:rsid w:val="00D9126C"/>
    <w:rsid w:val="00D913E1"/>
    <w:rsid w:val="00D91B0D"/>
    <w:rsid w:val="00D91C4E"/>
    <w:rsid w:val="00D91DD9"/>
    <w:rsid w:val="00D92147"/>
    <w:rsid w:val="00D923BD"/>
    <w:rsid w:val="00D92755"/>
    <w:rsid w:val="00D927CD"/>
    <w:rsid w:val="00D92E19"/>
    <w:rsid w:val="00D93A16"/>
    <w:rsid w:val="00D93FA1"/>
    <w:rsid w:val="00D942B0"/>
    <w:rsid w:val="00D94843"/>
    <w:rsid w:val="00D94C5F"/>
    <w:rsid w:val="00D94CF6"/>
    <w:rsid w:val="00D96305"/>
    <w:rsid w:val="00D964A1"/>
    <w:rsid w:val="00D96E69"/>
    <w:rsid w:val="00D97776"/>
    <w:rsid w:val="00D97786"/>
    <w:rsid w:val="00D97788"/>
    <w:rsid w:val="00D97A30"/>
    <w:rsid w:val="00D97B74"/>
    <w:rsid w:val="00D97DDD"/>
    <w:rsid w:val="00DA00D1"/>
    <w:rsid w:val="00DA01C9"/>
    <w:rsid w:val="00DA04A6"/>
    <w:rsid w:val="00DA0782"/>
    <w:rsid w:val="00DA0F26"/>
    <w:rsid w:val="00DA1248"/>
    <w:rsid w:val="00DA16BD"/>
    <w:rsid w:val="00DA1A32"/>
    <w:rsid w:val="00DA2210"/>
    <w:rsid w:val="00DA22F6"/>
    <w:rsid w:val="00DA2563"/>
    <w:rsid w:val="00DA2640"/>
    <w:rsid w:val="00DA26A1"/>
    <w:rsid w:val="00DA2729"/>
    <w:rsid w:val="00DA2CF9"/>
    <w:rsid w:val="00DA2E1F"/>
    <w:rsid w:val="00DA32F1"/>
    <w:rsid w:val="00DA335E"/>
    <w:rsid w:val="00DA34A0"/>
    <w:rsid w:val="00DA358A"/>
    <w:rsid w:val="00DA37B6"/>
    <w:rsid w:val="00DA3BD0"/>
    <w:rsid w:val="00DA4837"/>
    <w:rsid w:val="00DA4A97"/>
    <w:rsid w:val="00DA4BFC"/>
    <w:rsid w:val="00DA4DB3"/>
    <w:rsid w:val="00DA50B2"/>
    <w:rsid w:val="00DA5413"/>
    <w:rsid w:val="00DA544C"/>
    <w:rsid w:val="00DA54AA"/>
    <w:rsid w:val="00DA54F8"/>
    <w:rsid w:val="00DA580D"/>
    <w:rsid w:val="00DA5AC5"/>
    <w:rsid w:val="00DA5D5E"/>
    <w:rsid w:val="00DA5E87"/>
    <w:rsid w:val="00DA5FBD"/>
    <w:rsid w:val="00DA617A"/>
    <w:rsid w:val="00DA6B0D"/>
    <w:rsid w:val="00DA6CA1"/>
    <w:rsid w:val="00DA6E50"/>
    <w:rsid w:val="00DA7038"/>
    <w:rsid w:val="00DA720A"/>
    <w:rsid w:val="00DA75CA"/>
    <w:rsid w:val="00DA769A"/>
    <w:rsid w:val="00DA76C8"/>
    <w:rsid w:val="00DA7938"/>
    <w:rsid w:val="00DA7AB9"/>
    <w:rsid w:val="00DA7FD0"/>
    <w:rsid w:val="00DB0564"/>
    <w:rsid w:val="00DB091A"/>
    <w:rsid w:val="00DB0B9E"/>
    <w:rsid w:val="00DB0D94"/>
    <w:rsid w:val="00DB0F7E"/>
    <w:rsid w:val="00DB10D5"/>
    <w:rsid w:val="00DB1377"/>
    <w:rsid w:val="00DB1473"/>
    <w:rsid w:val="00DB1724"/>
    <w:rsid w:val="00DB1E5A"/>
    <w:rsid w:val="00DB2037"/>
    <w:rsid w:val="00DB339A"/>
    <w:rsid w:val="00DB3958"/>
    <w:rsid w:val="00DB3EC7"/>
    <w:rsid w:val="00DB403D"/>
    <w:rsid w:val="00DB4318"/>
    <w:rsid w:val="00DB438E"/>
    <w:rsid w:val="00DB4630"/>
    <w:rsid w:val="00DB4DD1"/>
    <w:rsid w:val="00DB4E50"/>
    <w:rsid w:val="00DB4EF9"/>
    <w:rsid w:val="00DB54E4"/>
    <w:rsid w:val="00DB5B5E"/>
    <w:rsid w:val="00DB5D6E"/>
    <w:rsid w:val="00DB5F7C"/>
    <w:rsid w:val="00DB6049"/>
    <w:rsid w:val="00DB7028"/>
    <w:rsid w:val="00DB7326"/>
    <w:rsid w:val="00DB74B8"/>
    <w:rsid w:val="00DB7753"/>
    <w:rsid w:val="00DB785F"/>
    <w:rsid w:val="00DB7D4C"/>
    <w:rsid w:val="00DB7DF7"/>
    <w:rsid w:val="00DC059F"/>
    <w:rsid w:val="00DC0A46"/>
    <w:rsid w:val="00DC1BBA"/>
    <w:rsid w:val="00DC1CFF"/>
    <w:rsid w:val="00DC2633"/>
    <w:rsid w:val="00DC265F"/>
    <w:rsid w:val="00DC29A3"/>
    <w:rsid w:val="00DC2E48"/>
    <w:rsid w:val="00DC2EC4"/>
    <w:rsid w:val="00DC2EFF"/>
    <w:rsid w:val="00DC32E9"/>
    <w:rsid w:val="00DC3582"/>
    <w:rsid w:val="00DC35B1"/>
    <w:rsid w:val="00DC373C"/>
    <w:rsid w:val="00DC396F"/>
    <w:rsid w:val="00DC3EF8"/>
    <w:rsid w:val="00DC44B9"/>
    <w:rsid w:val="00DC44FB"/>
    <w:rsid w:val="00DC4C18"/>
    <w:rsid w:val="00DC5710"/>
    <w:rsid w:val="00DC5BAD"/>
    <w:rsid w:val="00DC6340"/>
    <w:rsid w:val="00DC68EC"/>
    <w:rsid w:val="00DC6E43"/>
    <w:rsid w:val="00DC6F90"/>
    <w:rsid w:val="00DC74F3"/>
    <w:rsid w:val="00DC7702"/>
    <w:rsid w:val="00DC7843"/>
    <w:rsid w:val="00DC794F"/>
    <w:rsid w:val="00DC7D79"/>
    <w:rsid w:val="00DC7F5D"/>
    <w:rsid w:val="00DD014E"/>
    <w:rsid w:val="00DD061A"/>
    <w:rsid w:val="00DD0851"/>
    <w:rsid w:val="00DD0B56"/>
    <w:rsid w:val="00DD0D23"/>
    <w:rsid w:val="00DD0DBF"/>
    <w:rsid w:val="00DD11E3"/>
    <w:rsid w:val="00DD1462"/>
    <w:rsid w:val="00DD18AC"/>
    <w:rsid w:val="00DD1981"/>
    <w:rsid w:val="00DD19FF"/>
    <w:rsid w:val="00DD1EB0"/>
    <w:rsid w:val="00DD2052"/>
    <w:rsid w:val="00DD2327"/>
    <w:rsid w:val="00DD2702"/>
    <w:rsid w:val="00DD2775"/>
    <w:rsid w:val="00DD2D61"/>
    <w:rsid w:val="00DD3049"/>
    <w:rsid w:val="00DD3717"/>
    <w:rsid w:val="00DD3F9A"/>
    <w:rsid w:val="00DD403C"/>
    <w:rsid w:val="00DD44A7"/>
    <w:rsid w:val="00DD458E"/>
    <w:rsid w:val="00DD4662"/>
    <w:rsid w:val="00DD470C"/>
    <w:rsid w:val="00DD490B"/>
    <w:rsid w:val="00DD49E2"/>
    <w:rsid w:val="00DD4D01"/>
    <w:rsid w:val="00DD4FB2"/>
    <w:rsid w:val="00DD5470"/>
    <w:rsid w:val="00DD54B1"/>
    <w:rsid w:val="00DD5860"/>
    <w:rsid w:val="00DD5B55"/>
    <w:rsid w:val="00DD5B80"/>
    <w:rsid w:val="00DD5CAC"/>
    <w:rsid w:val="00DD5F0C"/>
    <w:rsid w:val="00DD6057"/>
    <w:rsid w:val="00DD6593"/>
    <w:rsid w:val="00DD65D9"/>
    <w:rsid w:val="00DD6E70"/>
    <w:rsid w:val="00DD70E5"/>
    <w:rsid w:val="00DD7186"/>
    <w:rsid w:val="00DD7CC8"/>
    <w:rsid w:val="00DD7D8F"/>
    <w:rsid w:val="00DD7E07"/>
    <w:rsid w:val="00DD7FC7"/>
    <w:rsid w:val="00DE03F8"/>
    <w:rsid w:val="00DE0CF0"/>
    <w:rsid w:val="00DE0D87"/>
    <w:rsid w:val="00DE17F8"/>
    <w:rsid w:val="00DE1AB3"/>
    <w:rsid w:val="00DE1AE1"/>
    <w:rsid w:val="00DE3098"/>
    <w:rsid w:val="00DE314E"/>
    <w:rsid w:val="00DE3239"/>
    <w:rsid w:val="00DE33AD"/>
    <w:rsid w:val="00DE3423"/>
    <w:rsid w:val="00DE35FB"/>
    <w:rsid w:val="00DE3626"/>
    <w:rsid w:val="00DE37CF"/>
    <w:rsid w:val="00DE3B07"/>
    <w:rsid w:val="00DE3F38"/>
    <w:rsid w:val="00DE4421"/>
    <w:rsid w:val="00DE4681"/>
    <w:rsid w:val="00DE49C7"/>
    <w:rsid w:val="00DE4E26"/>
    <w:rsid w:val="00DE5761"/>
    <w:rsid w:val="00DE592B"/>
    <w:rsid w:val="00DE5CC0"/>
    <w:rsid w:val="00DE5D62"/>
    <w:rsid w:val="00DE5D80"/>
    <w:rsid w:val="00DE5FE3"/>
    <w:rsid w:val="00DE601D"/>
    <w:rsid w:val="00DE6142"/>
    <w:rsid w:val="00DE6DBF"/>
    <w:rsid w:val="00DE6E14"/>
    <w:rsid w:val="00DE75F6"/>
    <w:rsid w:val="00DE7620"/>
    <w:rsid w:val="00DE7EC8"/>
    <w:rsid w:val="00DE7F16"/>
    <w:rsid w:val="00DF0193"/>
    <w:rsid w:val="00DF04C2"/>
    <w:rsid w:val="00DF04EC"/>
    <w:rsid w:val="00DF078C"/>
    <w:rsid w:val="00DF08D7"/>
    <w:rsid w:val="00DF2982"/>
    <w:rsid w:val="00DF2BF3"/>
    <w:rsid w:val="00DF2C6B"/>
    <w:rsid w:val="00DF2E78"/>
    <w:rsid w:val="00DF33D0"/>
    <w:rsid w:val="00DF34A3"/>
    <w:rsid w:val="00DF34E6"/>
    <w:rsid w:val="00DF4629"/>
    <w:rsid w:val="00DF46E9"/>
    <w:rsid w:val="00DF4B42"/>
    <w:rsid w:val="00DF4DFB"/>
    <w:rsid w:val="00DF4F7D"/>
    <w:rsid w:val="00DF5B7C"/>
    <w:rsid w:val="00DF5DD9"/>
    <w:rsid w:val="00DF5FEC"/>
    <w:rsid w:val="00DF617D"/>
    <w:rsid w:val="00DF658D"/>
    <w:rsid w:val="00DF6A01"/>
    <w:rsid w:val="00DF744E"/>
    <w:rsid w:val="00DF7897"/>
    <w:rsid w:val="00DF7D59"/>
    <w:rsid w:val="00E002A1"/>
    <w:rsid w:val="00E0049C"/>
    <w:rsid w:val="00E0061A"/>
    <w:rsid w:val="00E00988"/>
    <w:rsid w:val="00E00B8F"/>
    <w:rsid w:val="00E012F6"/>
    <w:rsid w:val="00E01A99"/>
    <w:rsid w:val="00E01AA6"/>
    <w:rsid w:val="00E0210A"/>
    <w:rsid w:val="00E02610"/>
    <w:rsid w:val="00E02781"/>
    <w:rsid w:val="00E02BFC"/>
    <w:rsid w:val="00E02FC1"/>
    <w:rsid w:val="00E033D2"/>
    <w:rsid w:val="00E033E3"/>
    <w:rsid w:val="00E03425"/>
    <w:rsid w:val="00E03C5A"/>
    <w:rsid w:val="00E0444D"/>
    <w:rsid w:val="00E044D0"/>
    <w:rsid w:val="00E04CC1"/>
    <w:rsid w:val="00E05572"/>
    <w:rsid w:val="00E05678"/>
    <w:rsid w:val="00E057FC"/>
    <w:rsid w:val="00E059BB"/>
    <w:rsid w:val="00E05F5A"/>
    <w:rsid w:val="00E0600F"/>
    <w:rsid w:val="00E07030"/>
    <w:rsid w:val="00E077B4"/>
    <w:rsid w:val="00E07CFF"/>
    <w:rsid w:val="00E1062D"/>
    <w:rsid w:val="00E10875"/>
    <w:rsid w:val="00E11697"/>
    <w:rsid w:val="00E118EF"/>
    <w:rsid w:val="00E11A17"/>
    <w:rsid w:val="00E11BB7"/>
    <w:rsid w:val="00E11EEB"/>
    <w:rsid w:val="00E12A31"/>
    <w:rsid w:val="00E12BB0"/>
    <w:rsid w:val="00E12DB3"/>
    <w:rsid w:val="00E13255"/>
    <w:rsid w:val="00E137A0"/>
    <w:rsid w:val="00E13A49"/>
    <w:rsid w:val="00E13B71"/>
    <w:rsid w:val="00E13D23"/>
    <w:rsid w:val="00E13E29"/>
    <w:rsid w:val="00E13F8B"/>
    <w:rsid w:val="00E14585"/>
    <w:rsid w:val="00E1491C"/>
    <w:rsid w:val="00E14934"/>
    <w:rsid w:val="00E14F2D"/>
    <w:rsid w:val="00E155AF"/>
    <w:rsid w:val="00E15635"/>
    <w:rsid w:val="00E15B4D"/>
    <w:rsid w:val="00E15CAA"/>
    <w:rsid w:val="00E15E1F"/>
    <w:rsid w:val="00E1757A"/>
    <w:rsid w:val="00E1774F"/>
    <w:rsid w:val="00E17B2E"/>
    <w:rsid w:val="00E17BDC"/>
    <w:rsid w:val="00E17D5D"/>
    <w:rsid w:val="00E17D6B"/>
    <w:rsid w:val="00E17DF2"/>
    <w:rsid w:val="00E17FAB"/>
    <w:rsid w:val="00E204C8"/>
    <w:rsid w:val="00E208BD"/>
    <w:rsid w:val="00E208CD"/>
    <w:rsid w:val="00E20964"/>
    <w:rsid w:val="00E21196"/>
    <w:rsid w:val="00E21640"/>
    <w:rsid w:val="00E2181A"/>
    <w:rsid w:val="00E21C83"/>
    <w:rsid w:val="00E22738"/>
    <w:rsid w:val="00E232E9"/>
    <w:rsid w:val="00E23420"/>
    <w:rsid w:val="00E23664"/>
    <w:rsid w:val="00E2376A"/>
    <w:rsid w:val="00E23978"/>
    <w:rsid w:val="00E239C7"/>
    <w:rsid w:val="00E2402C"/>
    <w:rsid w:val="00E240BD"/>
    <w:rsid w:val="00E2467F"/>
    <w:rsid w:val="00E24EEF"/>
    <w:rsid w:val="00E25234"/>
    <w:rsid w:val="00E253F9"/>
    <w:rsid w:val="00E254CE"/>
    <w:rsid w:val="00E25512"/>
    <w:rsid w:val="00E25FF1"/>
    <w:rsid w:val="00E265F4"/>
    <w:rsid w:val="00E26DA7"/>
    <w:rsid w:val="00E278D3"/>
    <w:rsid w:val="00E27B90"/>
    <w:rsid w:val="00E27BB6"/>
    <w:rsid w:val="00E30011"/>
    <w:rsid w:val="00E30075"/>
    <w:rsid w:val="00E300DB"/>
    <w:rsid w:val="00E303AF"/>
    <w:rsid w:val="00E30D56"/>
    <w:rsid w:val="00E30EC2"/>
    <w:rsid w:val="00E30F02"/>
    <w:rsid w:val="00E3105C"/>
    <w:rsid w:val="00E310A4"/>
    <w:rsid w:val="00E31437"/>
    <w:rsid w:val="00E31610"/>
    <w:rsid w:val="00E316C5"/>
    <w:rsid w:val="00E31715"/>
    <w:rsid w:val="00E31A4A"/>
    <w:rsid w:val="00E31ED1"/>
    <w:rsid w:val="00E3219A"/>
    <w:rsid w:val="00E321C0"/>
    <w:rsid w:val="00E321F3"/>
    <w:rsid w:val="00E3275E"/>
    <w:rsid w:val="00E32A37"/>
    <w:rsid w:val="00E32A85"/>
    <w:rsid w:val="00E330E1"/>
    <w:rsid w:val="00E334FF"/>
    <w:rsid w:val="00E33642"/>
    <w:rsid w:val="00E33ABF"/>
    <w:rsid w:val="00E33C18"/>
    <w:rsid w:val="00E33F91"/>
    <w:rsid w:val="00E340B8"/>
    <w:rsid w:val="00E34461"/>
    <w:rsid w:val="00E345F0"/>
    <w:rsid w:val="00E3473F"/>
    <w:rsid w:val="00E34790"/>
    <w:rsid w:val="00E34D77"/>
    <w:rsid w:val="00E3510E"/>
    <w:rsid w:val="00E358EA"/>
    <w:rsid w:val="00E35D8F"/>
    <w:rsid w:val="00E360C3"/>
    <w:rsid w:val="00E3673F"/>
    <w:rsid w:val="00E36BC0"/>
    <w:rsid w:val="00E36DD2"/>
    <w:rsid w:val="00E36F78"/>
    <w:rsid w:val="00E3712D"/>
    <w:rsid w:val="00E37D24"/>
    <w:rsid w:val="00E37F78"/>
    <w:rsid w:val="00E406CC"/>
    <w:rsid w:val="00E406D6"/>
    <w:rsid w:val="00E40D0E"/>
    <w:rsid w:val="00E40EDF"/>
    <w:rsid w:val="00E40F6D"/>
    <w:rsid w:val="00E419FD"/>
    <w:rsid w:val="00E41B64"/>
    <w:rsid w:val="00E41C8D"/>
    <w:rsid w:val="00E41DD2"/>
    <w:rsid w:val="00E42034"/>
    <w:rsid w:val="00E42625"/>
    <w:rsid w:val="00E431F0"/>
    <w:rsid w:val="00E432BF"/>
    <w:rsid w:val="00E43569"/>
    <w:rsid w:val="00E43769"/>
    <w:rsid w:val="00E43E34"/>
    <w:rsid w:val="00E4460B"/>
    <w:rsid w:val="00E44A82"/>
    <w:rsid w:val="00E44CC4"/>
    <w:rsid w:val="00E44CDD"/>
    <w:rsid w:val="00E44EFC"/>
    <w:rsid w:val="00E4546B"/>
    <w:rsid w:val="00E4597C"/>
    <w:rsid w:val="00E45F4B"/>
    <w:rsid w:val="00E461D5"/>
    <w:rsid w:val="00E46597"/>
    <w:rsid w:val="00E46929"/>
    <w:rsid w:val="00E47046"/>
    <w:rsid w:val="00E474D6"/>
    <w:rsid w:val="00E47BDA"/>
    <w:rsid w:val="00E500D1"/>
    <w:rsid w:val="00E507A5"/>
    <w:rsid w:val="00E50C61"/>
    <w:rsid w:val="00E50E6F"/>
    <w:rsid w:val="00E51364"/>
    <w:rsid w:val="00E51851"/>
    <w:rsid w:val="00E5187E"/>
    <w:rsid w:val="00E5193D"/>
    <w:rsid w:val="00E51A99"/>
    <w:rsid w:val="00E51C8E"/>
    <w:rsid w:val="00E51FF4"/>
    <w:rsid w:val="00E528BA"/>
    <w:rsid w:val="00E52B43"/>
    <w:rsid w:val="00E52D8A"/>
    <w:rsid w:val="00E532AB"/>
    <w:rsid w:val="00E53A25"/>
    <w:rsid w:val="00E53BB1"/>
    <w:rsid w:val="00E53BE7"/>
    <w:rsid w:val="00E5447F"/>
    <w:rsid w:val="00E5472D"/>
    <w:rsid w:val="00E5506D"/>
    <w:rsid w:val="00E5537A"/>
    <w:rsid w:val="00E553E0"/>
    <w:rsid w:val="00E55689"/>
    <w:rsid w:val="00E55F40"/>
    <w:rsid w:val="00E56F8D"/>
    <w:rsid w:val="00E570FA"/>
    <w:rsid w:val="00E571A5"/>
    <w:rsid w:val="00E57606"/>
    <w:rsid w:val="00E577F6"/>
    <w:rsid w:val="00E5788D"/>
    <w:rsid w:val="00E578FB"/>
    <w:rsid w:val="00E60942"/>
    <w:rsid w:val="00E6117A"/>
    <w:rsid w:val="00E612E2"/>
    <w:rsid w:val="00E613AE"/>
    <w:rsid w:val="00E617A1"/>
    <w:rsid w:val="00E61DD7"/>
    <w:rsid w:val="00E61F3D"/>
    <w:rsid w:val="00E622C9"/>
    <w:rsid w:val="00E62411"/>
    <w:rsid w:val="00E624DC"/>
    <w:rsid w:val="00E62EAB"/>
    <w:rsid w:val="00E62F8F"/>
    <w:rsid w:val="00E63012"/>
    <w:rsid w:val="00E6340D"/>
    <w:rsid w:val="00E638EA"/>
    <w:rsid w:val="00E63C00"/>
    <w:rsid w:val="00E63C3D"/>
    <w:rsid w:val="00E63D10"/>
    <w:rsid w:val="00E641FE"/>
    <w:rsid w:val="00E645D9"/>
    <w:rsid w:val="00E64708"/>
    <w:rsid w:val="00E6472E"/>
    <w:rsid w:val="00E648EF"/>
    <w:rsid w:val="00E656EB"/>
    <w:rsid w:val="00E65B6A"/>
    <w:rsid w:val="00E66D82"/>
    <w:rsid w:val="00E66EF8"/>
    <w:rsid w:val="00E6738A"/>
    <w:rsid w:val="00E67D2C"/>
    <w:rsid w:val="00E67FB4"/>
    <w:rsid w:val="00E704CC"/>
    <w:rsid w:val="00E70693"/>
    <w:rsid w:val="00E70880"/>
    <w:rsid w:val="00E7108A"/>
    <w:rsid w:val="00E7142D"/>
    <w:rsid w:val="00E71553"/>
    <w:rsid w:val="00E71A77"/>
    <w:rsid w:val="00E7264B"/>
    <w:rsid w:val="00E727B1"/>
    <w:rsid w:val="00E72824"/>
    <w:rsid w:val="00E72CCF"/>
    <w:rsid w:val="00E72E23"/>
    <w:rsid w:val="00E72E56"/>
    <w:rsid w:val="00E732FF"/>
    <w:rsid w:val="00E733FB"/>
    <w:rsid w:val="00E73BBD"/>
    <w:rsid w:val="00E73D30"/>
    <w:rsid w:val="00E73E02"/>
    <w:rsid w:val="00E74950"/>
    <w:rsid w:val="00E74B08"/>
    <w:rsid w:val="00E74F13"/>
    <w:rsid w:val="00E74F3E"/>
    <w:rsid w:val="00E75029"/>
    <w:rsid w:val="00E759AC"/>
    <w:rsid w:val="00E760B8"/>
    <w:rsid w:val="00E7631B"/>
    <w:rsid w:val="00E80818"/>
    <w:rsid w:val="00E8092A"/>
    <w:rsid w:val="00E80A64"/>
    <w:rsid w:val="00E80C0E"/>
    <w:rsid w:val="00E81959"/>
    <w:rsid w:val="00E81AAD"/>
    <w:rsid w:val="00E82259"/>
    <w:rsid w:val="00E826F4"/>
    <w:rsid w:val="00E82A10"/>
    <w:rsid w:val="00E82B64"/>
    <w:rsid w:val="00E82D13"/>
    <w:rsid w:val="00E82E68"/>
    <w:rsid w:val="00E82F29"/>
    <w:rsid w:val="00E82F8A"/>
    <w:rsid w:val="00E8307F"/>
    <w:rsid w:val="00E83202"/>
    <w:rsid w:val="00E83DB7"/>
    <w:rsid w:val="00E8403C"/>
    <w:rsid w:val="00E840BB"/>
    <w:rsid w:val="00E84441"/>
    <w:rsid w:val="00E84595"/>
    <w:rsid w:val="00E8478F"/>
    <w:rsid w:val="00E8490D"/>
    <w:rsid w:val="00E84A1A"/>
    <w:rsid w:val="00E84A5D"/>
    <w:rsid w:val="00E84C9B"/>
    <w:rsid w:val="00E84F14"/>
    <w:rsid w:val="00E85392"/>
    <w:rsid w:val="00E853AC"/>
    <w:rsid w:val="00E85512"/>
    <w:rsid w:val="00E85DC1"/>
    <w:rsid w:val="00E85E25"/>
    <w:rsid w:val="00E8603C"/>
    <w:rsid w:val="00E86222"/>
    <w:rsid w:val="00E863F8"/>
    <w:rsid w:val="00E86D97"/>
    <w:rsid w:val="00E86EA0"/>
    <w:rsid w:val="00E872B9"/>
    <w:rsid w:val="00E87BCB"/>
    <w:rsid w:val="00E90447"/>
    <w:rsid w:val="00E9044B"/>
    <w:rsid w:val="00E9078D"/>
    <w:rsid w:val="00E90DBB"/>
    <w:rsid w:val="00E91872"/>
    <w:rsid w:val="00E918D0"/>
    <w:rsid w:val="00E919C2"/>
    <w:rsid w:val="00E919CB"/>
    <w:rsid w:val="00E91C99"/>
    <w:rsid w:val="00E91F3D"/>
    <w:rsid w:val="00E92A5C"/>
    <w:rsid w:val="00E92AA1"/>
    <w:rsid w:val="00E92F82"/>
    <w:rsid w:val="00E931C5"/>
    <w:rsid w:val="00E93242"/>
    <w:rsid w:val="00E932B2"/>
    <w:rsid w:val="00E93360"/>
    <w:rsid w:val="00E943F5"/>
    <w:rsid w:val="00E94577"/>
    <w:rsid w:val="00E94F28"/>
    <w:rsid w:val="00E951FF"/>
    <w:rsid w:val="00E95998"/>
    <w:rsid w:val="00E95FD0"/>
    <w:rsid w:val="00E969DF"/>
    <w:rsid w:val="00E96C80"/>
    <w:rsid w:val="00E9706F"/>
    <w:rsid w:val="00E97538"/>
    <w:rsid w:val="00E9759F"/>
    <w:rsid w:val="00EA089D"/>
    <w:rsid w:val="00EA092B"/>
    <w:rsid w:val="00EA099F"/>
    <w:rsid w:val="00EA0D6C"/>
    <w:rsid w:val="00EA11EE"/>
    <w:rsid w:val="00EA157A"/>
    <w:rsid w:val="00EA1915"/>
    <w:rsid w:val="00EA19DF"/>
    <w:rsid w:val="00EA1C8F"/>
    <w:rsid w:val="00EA1D70"/>
    <w:rsid w:val="00EA20C4"/>
    <w:rsid w:val="00EA2628"/>
    <w:rsid w:val="00EA2C10"/>
    <w:rsid w:val="00EA2F03"/>
    <w:rsid w:val="00EA310A"/>
    <w:rsid w:val="00EA323A"/>
    <w:rsid w:val="00EA3260"/>
    <w:rsid w:val="00EA340B"/>
    <w:rsid w:val="00EA36A2"/>
    <w:rsid w:val="00EA3716"/>
    <w:rsid w:val="00EA3840"/>
    <w:rsid w:val="00EA3B57"/>
    <w:rsid w:val="00EA418B"/>
    <w:rsid w:val="00EA481E"/>
    <w:rsid w:val="00EA4981"/>
    <w:rsid w:val="00EA5445"/>
    <w:rsid w:val="00EA6260"/>
    <w:rsid w:val="00EA63CF"/>
    <w:rsid w:val="00EA64DA"/>
    <w:rsid w:val="00EA6783"/>
    <w:rsid w:val="00EA68AA"/>
    <w:rsid w:val="00EA6D5C"/>
    <w:rsid w:val="00EA6F15"/>
    <w:rsid w:val="00EA6F5F"/>
    <w:rsid w:val="00EA7034"/>
    <w:rsid w:val="00EA70B8"/>
    <w:rsid w:val="00EA7254"/>
    <w:rsid w:val="00EA7591"/>
    <w:rsid w:val="00EA763D"/>
    <w:rsid w:val="00EA7A2D"/>
    <w:rsid w:val="00EB0045"/>
    <w:rsid w:val="00EB00A7"/>
    <w:rsid w:val="00EB0413"/>
    <w:rsid w:val="00EB0F8B"/>
    <w:rsid w:val="00EB0FB2"/>
    <w:rsid w:val="00EB1527"/>
    <w:rsid w:val="00EB1574"/>
    <w:rsid w:val="00EB1E01"/>
    <w:rsid w:val="00EB2345"/>
    <w:rsid w:val="00EB254E"/>
    <w:rsid w:val="00EB2708"/>
    <w:rsid w:val="00EB3004"/>
    <w:rsid w:val="00EB3249"/>
    <w:rsid w:val="00EB334A"/>
    <w:rsid w:val="00EB33CE"/>
    <w:rsid w:val="00EB3A7D"/>
    <w:rsid w:val="00EB3BF7"/>
    <w:rsid w:val="00EB3C9B"/>
    <w:rsid w:val="00EB3F87"/>
    <w:rsid w:val="00EB40BA"/>
    <w:rsid w:val="00EB454B"/>
    <w:rsid w:val="00EB4551"/>
    <w:rsid w:val="00EB4740"/>
    <w:rsid w:val="00EB4997"/>
    <w:rsid w:val="00EB4E0A"/>
    <w:rsid w:val="00EB4E0B"/>
    <w:rsid w:val="00EB5027"/>
    <w:rsid w:val="00EB5402"/>
    <w:rsid w:val="00EB5536"/>
    <w:rsid w:val="00EB59F1"/>
    <w:rsid w:val="00EB5AF8"/>
    <w:rsid w:val="00EB602B"/>
    <w:rsid w:val="00EB614C"/>
    <w:rsid w:val="00EB68BC"/>
    <w:rsid w:val="00EB6C0E"/>
    <w:rsid w:val="00EB6FC1"/>
    <w:rsid w:val="00EB70E3"/>
    <w:rsid w:val="00EB720F"/>
    <w:rsid w:val="00EC03B3"/>
    <w:rsid w:val="00EC045B"/>
    <w:rsid w:val="00EC08C4"/>
    <w:rsid w:val="00EC09D6"/>
    <w:rsid w:val="00EC0B78"/>
    <w:rsid w:val="00EC1388"/>
    <w:rsid w:val="00EC15FA"/>
    <w:rsid w:val="00EC2086"/>
    <w:rsid w:val="00EC22FA"/>
    <w:rsid w:val="00EC28E6"/>
    <w:rsid w:val="00EC2A2A"/>
    <w:rsid w:val="00EC3674"/>
    <w:rsid w:val="00EC380A"/>
    <w:rsid w:val="00EC3B7A"/>
    <w:rsid w:val="00EC3B9C"/>
    <w:rsid w:val="00EC3DBF"/>
    <w:rsid w:val="00EC3FCA"/>
    <w:rsid w:val="00EC422E"/>
    <w:rsid w:val="00EC472C"/>
    <w:rsid w:val="00EC49C1"/>
    <w:rsid w:val="00EC49F0"/>
    <w:rsid w:val="00EC4C20"/>
    <w:rsid w:val="00EC5288"/>
    <w:rsid w:val="00EC5331"/>
    <w:rsid w:val="00EC5680"/>
    <w:rsid w:val="00EC59E8"/>
    <w:rsid w:val="00EC5A91"/>
    <w:rsid w:val="00EC5F09"/>
    <w:rsid w:val="00EC60E5"/>
    <w:rsid w:val="00EC6215"/>
    <w:rsid w:val="00EC63D1"/>
    <w:rsid w:val="00EC66A1"/>
    <w:rsid w:val="00EC733F"/>
    <w:rsid w:val="00EC7F3F"/>
    <w:rsid w:val="00ED0781"/>
    <w:rsid w:val="00ED0B2B"/>
    <w:rsid w:val="00ED0C6C"/>
    <w:rsid w:val="00ED16F7"/>
    <w:rsid w:val="00ED1A07"/>
    <w:rsid w:val="00ED1D18"/>
    <w:rsid w:val="00ED25F4"/>
    <w:rsid w:val="00ED3010"/>
    <w:rsid w:val="00ED309C"/>
    <w:rsid w:val="00ED326F"/>
    <w:rsid w:val="00ED3BD5"/>
    <w:rsid w:val="00ED3D4F"/>
    <w:rsid w:val="00ED4274"/>
    <w:rsid w:val="00ED4BAF"/>
    <w:rsid w:val="00ED4CF8"/>
    <w:rsid w:val="00ED51A2"/>
    <w:rsid w:val="00ED53ED"/>
    <w:rsid w:val="00ED5550"/>
    <w:rsid w:val="00ED5739"/>
    <w:rsid w:val="00ED57EA"/>
    <w:rsid w:val="00ED6568"/>
    <w:rsid w:val="00ED660F"/>
    <w:rsid w:val="00ED72EE"/>
    <w:rsid w:val="00ED75F5"/>
    <w:rsid w:val="00ED7D7A"/>
    <w:rsid w:val="00EE08BD"/>
    <w:rsid w:val="00EE0BD6"/>
    <w:rsid w:val="00EE1C8D"/>
    <w:rsid w:val="00EE1F46"/>
    <w:rsid w:val="00EE218A"/>
    <w:rsid w:val="00EE21F4"/>
    <w:rsid w:val="00EE2CBB"/>
    <w:rsid w:val="00EE30B1"/>
    <w:rsid w:val="00EE3303"/>
    <w:rsid w:val="00EE34F2"/>
    <w:rsid w:val="00EE3D12"/>
    <w:rsid w:val="00EE47F2"/>
    <w:rsid w:val="00EE4912"/>
    <w:rsid w:val="00EE4A61"/>
    <w:rsid w:val="00EE4AC3"/>
    <w:rsid w:val="00EE4DE9"/>
    <w:rsid w:val="00EE4E56"/>
    <w:rsid w:val="00EE51AA"/>
    <w:rsid w:val="00EE5204"/>
    <w:rsid w:val="00EE5386"/>
    <w:rsid w:val="00EE5531"/>
    <w:rsid w:val="00EE5A2E"/>
    <w:rsid w:val="00EE5B62"/>
    <w:rsid w:val="00EE5B6E"/>
    <w:rsid w:val="00EE5E2D"/>
    <w:rsid w:val="00EE6CD6"/>
    <w:rsid w:val="00EE6D4B"/>
    <w:rsid w:val="00EE7149"/>
    <w:rsid w:val="00EE752F"/>
    <w:rsid w:val="00EE76C3"/>
    <w:rsid w:val="00EF02B0"/>
    <w:rsid w:val="00EF02E1"/>
    <w:rsid w:val="00EF081B"/>
    <w:rsid w:val="00EF0872"/>
    <w:rsid w:val="00EF0DBA"/>
    <w:rsid w:val="00EF0DC5"/>
    <w:rsid w:val="00EF0F12"/>
    <w:rsid w:val="00EF0FB6"/>
    <w:rsid w:val="00EF2139"/>
    <w:rsid w:val="00EF22D5"/>
    <w:rsid w:val="00EF2D75"/>
    <w:rsid w:val="00EF30B4"/>
    <w:rsid w:val="00EF331E"/>
    <w:rsid w:val="00EF3EC8"/>
    <w:rsid w:val="00EF450A"/>
    <w:rsid w:val="00EF4E7C"/>
    <w:rsid w:val="00EF5132"/>
    <w:rsid w:val="00EF5764"/>
    <w:rsid w:val="00EF57BE"/>
    <w:rsid w:val="00EF5C51"/>
    <w:rsid w:val="00EF5FFC"/>
    <w:rsid w:val="00EF64B3"/>
    <w:rsid w:val="00EF66F1"/>
    <w:rsid w:val="00EF6B56"/>
    <w:rsid w:val="00EF6B98"/>
    <w:rsid w:val="00EF7996"/>
    <w:rsid w:val="00EF7DBD"/>
    <w:rsid w:val="00EF7E67"/>
    <w:rsid w:val="00F001DE"/>
    <w:rsid w:val="00F00462"/>
    <w:rsid w:val="00F0068B"/>
    <w:rsid w:val="00F006A6"/>
    <w:rsid w:val="00F0086D"/>
    <w:rsid w:val="00F00AA8"/>
    <w:rsid w:val="00F00C97"/>
    <w:rsid w:val="00F018B8"/>
    <w:rsid w:val="00F01DBA"/>
    <w:rsid w:val="00F02434"/>
    <w:rsid w:val="00F02BB8"/>
    <w:rsid w:val="00F02BF5"/>
    <w:rsid w:val="00F02EDE"/>
    <w:rsid w:val="00F031ED"/>
    <w:rsid w:val="00F034B2"/>
    <w:rsid w:val="00F03858"/>
    <w:rsid w:val="00F03C76"/>
    <w:rsid w:val="00F0423E"/>
    <w:rsid w:val="00F04853"/>
    <w:rsid w:val="00F04C1A"/>
    <w:rsid w:val="00F04F4D"/>
    <w:rsid w:val="00F05054"/>
    <w:rsid w:val="00F0527D"/>
    <w:rsid w:val="00F054B9"/>
    <w:rsid w:val="00F05A5A"/>
    <w:rsid w:val="00F05A6F"/>
    <w:rsid w:val="00F05C14"/>
    <w:rsid w:val="00F06475"/>
    <w:rsid w:val="00F06EF6"/>
    <w:rsid w:val="00F07286"/>
    <w:rsid w:val="00F07A1A"/>
    <w:rsid w:val="00F07B8C"/>
    <w:rsid w:val="00F07BED"/>
    <w:rsid w:val="00F07C08"/>
    <w:rsid w:val="00F07CEA"/>
    <w:rsid w:val="00F07F2C"/>
    <w:rsid w:val="00F10074"/>
    <w:rsid w:val="00F10593"/>
    <w:rsid w:val="00F10C39"/>
    <w:rsid w:val="00F11D4F"/>
    <w:rsid w:val="00F11EAF"/>
    <w:rsid w:val="00F1203F"/>
    <w:rsid w:val="00F12114"/>
    <w:rsid w:val="00F1214F"/>
    <w:rsid w:val="00F121EA"/>
    <w:rsid w:val="00F122E0"/>
    <w:rsid w:val="00F12482"/>
    <w:rsid w:val="00F12681"/>
    <w:rsid w:val="00F1274C"/>
    <w:rsid w:val="00F135FE"/>
    <w:rsid w:val="00F13693"/>
    <w:rsid w:val="00F13CD2"/>
    <w:rsid w:val="00F13E88"/>
    <w:rsid w:val="00F140E5"/>
    <w:rsid w:val="00F1417A"/>
    <w:rsid w:val="00F1496C"/>
    <w:rsid w:val="00F14A93"/>
    <w:rsid w:val="00F1556B"/>
    <w:rsid w:val="00F1558D"/>
    <w:rsid w:val="00F15A93"/>
    <w:rsid w:val="00F16A4C"/>
    <w:rsid w:val="00F17225"/>
    <w:rsid w:val="00F1722E"/>
    <w:rsid w:val="00F17294"/>
    <w:rsid w:val="00F173FA"/>
    <w:rsid w:val="00F17868"/>
    <w:rsid w:val="00F179C6"/>
    <w:rsid w:val="00F179F3"/>
    <w:rsid w:val="00F17C3A"/>
    <w:rsid w:val="00F17F78"/>
    <w:rsid w:val="00F20175"/>
    <w:rsid w:val="00F201A3"/>
    <w:rsid w:val="00F2036C"/>
    <w:rsid w:val="00F20BCD"/>
    <w:rsid w:val="00F2107C"/>
    <w:rsid w:val="00F21178"/>
    <w:rsid w:val="00F2152F"/>
    <w:rsid w:val="00F21A1D"/>
    <w:rsid w:val="00F21BD3"/>
    <w:rsid w:val="00F21C00"/>
    <w:rsid w:val="00F21E52"/>
    <w:rsid w:val="00F21FEC"/>
    <w:rsid w:val="00F22069"/>
    <w:rsid w:val="00F220CA"/>
    <w:rsid w:val="00F2241A"/>
    <w:rsid w:val="00F22656"/>
    <w:rsid w:val="00F226DB"/>
    <w:rsid w:val="00F228CB"/>
    <w:rsid w:val="00F22DBE"/>
    <w:rsid w:val="00F231B1"/>
    <w:rsid w:val="00F23241"/>
    <w:rsid w:val="00F235B4"/>
    <w:rsid w:val="00F23803"/>
    <w:rsid w:val="00F23808"/>
    <w:rsid w:val="00F23AD0"/>
    <w:rsid w:val="00F23CF7"/>
    <w:rsid w:val="00F23E13"/>
    <w:rsid w:val="00F24068"/>
    <w:rsid w:val="00F240C5"/>
    <w:rsid w:val="00F24452"/>
    <w:rsid w:val="00F245F3"/>
    <w:rsid w:val="00F24F53"/>
    <w:rsid w:val="00F250A1"/>
    <w:rsid w:val="00F251C9"/>
    <w:rsid w:val="00F2525B"/>
    <w:rsid w:val="00F255EF"/>
    <w:rsid w:val="00F257D3"/>
    <w:rsid w:val="00F25A92"/>
    <w:rsid w:val="00F25C1B"/>
    <w:rsid w:val="00F25F07"/>
    <w:rsid w:val="00F26101"/>
    <w:rsid w:val="00F2612A"/>
    <w:rsid w:val="00F2655A"/>
    <w:rsid w:val="00F26B20"/>
    <w:rsid w:val="00F26CD5"/>
    <w:rsid w:val="00F26CE1"/>
    <w:rsid w:val="00F271F9"/>
    <w:rsid w:val="00F272F3"/>
    <w:rsid w:val="00F2749A"/>
    <w:rsid w:val="00F277DE"/>
    <w:rsid w:val="00F27D28"/>
    <w:rsid w:val="00F27D80"/>
    <w:rsid w:val="00F27E98"/>
    <w:rsid w:val="00F30155"/>
    <w:rsid w:val="00F303A7"/>
    <w:rsid w:val="00F30D9D"/>
    <w:rsid w:val="00F30FDE"/>
    <w:rsid w:val="00F3106A"/>
    <w:rsid w:val="00F31554"/>
    <w:rsid w:val="00F3158D"/>
    <w:rsid w:val="00F31803"/>
    <w:rsid w:val="00F31BF7"/>
    <w:rsid w:val="00F32845"/>
    <w:rsid w:val="00F33823"/>
    <w:rsid w:val="00F33B9A"/>
    <w:rsid w:val="00F35267"/>
    <w:rsid w:val="00F35744"/>
    <w:rsid w:val="00F35A3D"/>
    <w:rsid w:val="00F35BA2"/>
    <w:rsid w:val="00F35FF9"/>
    <w:rsid w:val="00F363FA"/>
    <w:rsid w:val="00F36982"/>
    <w:rsid w:val="00F36A82"/>
    <w:rsid w:val="00F36CDE"/>
    <w:rsid w:val="00F37192"/>
    <w:rsid w:val="00F3720E"/>
    <w:rsid w:val="00F3735F"/>
    <w:rsid w:val="00F37C90"/>
    <w:rsid w:val="00F37FAC"/>
    <w:rsid w:val="00F40074"/>
    <w:rsid w:val="00F40313"/>
    <w:rsid w:val="00F406BE"/>
    <w:rsid w:val="00F40CFB"/>
    <w:rsid w:val="00F40E01"/>
    <w:rsid w:val="00F4159C"/>
    <w:rsid w:val="00F41C15"/>
    <w:rsid w:val="00F41F52"/>
    <w:rsid w:val="00F41F7E"/>
    <w:rsid w:val="00F41FD7"/>
    <w:rsid w:val="00F42110"/>
    <w:rsid w:val="00F42320"/>
    <w:rsid w:val="00F42375"/>
    <w:rsid w:val="00F42393"/>
    <w:rsid w:val="00F4253D"/>
    <w:rsid w:val="00F42A81"/>
    <w:rsid w:val="00F42D0C"/>
    <w:rsid w:val="00F42E88"/>
    <w:rsid w:val="00F43067"/>
    <w:rsid w:val="00F431F0"/>
    <w:rsid w:val="00F43233"/>
    <w:rsid w:val="00F43642"/>
    <w:rsid w:val="00F43803"/>
    <w:rsid w:val="00F43FF4"/>
    <w:rsid w:val="00F445E4"/>
    <w:rsid w:val="00F44667"/>
    <w:rsid w:val="00F44948"/>
    <w:rsid w:val="00F44D61"/>
    <w:rsid w:val="00F44EFB"/>
    <w:rsid w:val="00F452A5"/>
    <w:rsid w:val="00F456D8"/>
    <w:rsid w:val="00F4594C"/>
    <w:rsid w:val="00F45D75"/>
    <w:rsid w:val="00F46018"/>
    <w:rsid w:val="00F4642C"/>
    <w:rsid w:val="00F46C5D"/>
    <w:rsid w:val="00F46DA9"/>
    <w:rsid w:val="00F47542"/>
    <w:rsid w:val="00F4781A"/>
    <w:rsid w:val="00F47972"/>
    <w:rsid w:val="00F47A28"/>
    <w:rsid w:val="00F50022"/>
    <w:rsid w:val="00F50244"/>
    <w:rsid w:val="00F5028B"/>
    <w:rsid w:val="00F5045F"/>
    <w:rsid w:val="00F509D4"/>
    <w:rsid w:val="00F50A24"/>
    <w:rsid w:val="00F50B42"/>
    <w:rsid w:val="00F51098"/>
    <w:rsid w:val="00F51284"/>
    <w:rsid w:val="00F51682"/>
    <w:rsid w:val="00F5168C"/>
    <w:rsid w:val="00F51937"/>
    <w:rsid w:val="00F52079"/>
    <w:rsid w:val="00F52788"/>
    <w:rsid w:val="00F53100"/>
    <w:rsid w:val="00F533B2"/>
    <w:rsid w:val="00F53B39"/>
    <w:rsid w:val="00F53C86"/>
    <w:rsid w:val="00F53FCD"/>
    <w:rsid w:val="00F549A8"/>
    <w:rsid w:val="00F54B5E"/>
    <w:rsid w:val="00F54E1C"/>
    <w:rsid w:val="00F552AB"/>
    <w:rsid w:val="00F55ADB"/>
    <w:rsid w:val="00F55E30"/>
    <w:rsid w:val="00F55F4F"/>
    <w:rsid w:val="00F5642B"/>
    <w:rsid w:val="00F56529"/>
    <w:rsid w:val="00F56B4F"/>
    <w:rsid w:val="00F57403"/>
    <w:rsid w:val="00F57532"/>
    <w:rsid w:val="00F6032B"/>
    <w:rsid w:val="00F605D9"/>
    <w:rsid w:val="00F60872"/>
    <w:rsid w:val="00F60F4D"/>
    <w:rsid w:val="00F614E7"/>
    <w:rsid w:val="00F61707"/>
    <w:rsid w:val="00F61C2A"/>
    <w:rsid w:val="00F61CDF"/>
    <w:rsid w:val="00F61DAB"/>
    <w:rsid w:val="00F61E7D"/>
    <w:rsid w:val="00F6252C"/>
    <w:rsid w:val="00F62661"/>
    <w:rsid w:val="00F62E31"/>
    <w:rsid w:val="00F62EA8"/>
    <w:rsid w:val="00F63B48"/>
    <w:rsid w:val="00F647C0"/>
    <w:rsid w:val="00F647C2"/>
    <w:rsid w:val="00F6489C"/>
    <w:rsid w:val="00F64ABF"/>
    <w:rsid w:val="00F64D31"/>
    <w:rsid w:val="00F657FE"/>
    <w:rsid w:val="00F65869"/>
    <w:rsid w:val="00F65878"/>
    <w:rsid w:val="00F658B7"/>
    <w:rsid w:val="00F65A8B"/>
    <w:rsid w:val="00F65F72"/>
    <w:rsid w:val="00F665CB"/>
    <w:rsid w:val="00F66B9B"/>
    <w:rsid w:val="00F66C36"/>
    <w:rsid w:val="00F67198"/>
    <w:rsid w:val="00F672E1"/>
    <w:rsid w:val="00F673FA"/>
    <w:rsid w:val="00F6753D"/>
    <w:rsid w:val="00F675C1"/>
    <w:rsid w:val="00F67C25"/>
    <w:rsid w:val="00F67FF9"/>
    <w:rsid w:val="00F700BC"/>
    <w:rsid w:val="00F706AF"/>
    <w:rsid w:val="00F706D0"/>
    <w:rsid w:val="00F70BAD"/>
    <w:rsid w:val="00F71106"/>
    <w:rsid w:val="00F7118C"/>
    <w:rsid w:val="00F71658"/>
    <w:rsid w:val="00F71716"/>
    <w:rsid w:val="00F7206C"/>
    <w:rsid w:val="00F7220C"/>
    <w:rsid w:val="00F722F1"/>
    <w:rsid w:val="00F7292B"/>
    <w:rsid w:val="00F73101"/>
    <w:rsid w:val="00F73445"/>
    <w:rsid w:val="00F737DE"/>
    <w:rsid w:val="00F73C49"/>
    <w:rsid w:val="00F74144"/>
    <w:rsid w:val="00F7418C"/>
    <w:rsid w:val="00F74285"/>
    <w:rsid w:val="00F74305"/>
    <w:rsid w:val="00F743A4"/>
    <w:rsid w:val="00F743E5"/>
    <w:rsid w:val="00F745B9"/>
    <w:rsid w:val="00F748F0"/>
    <w:rsid w:val="00F74A50"/>
    <w:rsid w:val="00F74CFF"/>
    <w:rsid w:val="00F750BD"/>
    <w:rsid w:val="00F7531F"/>
    <w:rsid w:val="00F753F3"/>
    <w:rsid w:val="00F759BC"/>
    <w:rsid w:val="00F76735"/>
    <w:rsid w:val="00F77338"/>
    <w:rsid w:val="00F77912"/>
    <w:rsid w:val="00F77A2C"/>
    <w:rsid w:val="00F80120"/>
    <w:rsid w:val="00F807F4"/>
    <w:rsid w:val="00F80803"/>
    <w:rsid w:val="00F80EBC"/>
    <w:rsid w:val="00F80F9A"/>
    <w:rsid w:val="00F811F0"/>
    <w:rsid w:val="00F81320"/>
    <w:rsid w:val="00F81D80"/>
    <w:rsid w:val="00F81F33"/>
    <w:rsid w:val="00F81FB2"/>
    <w:rsid w:val="00F8209C"/>
    <w:rsid w:val="00F82CE0"/>
    <w:rsid w:val="00F835E2"/>
    <w:rsid w:val="00F837E4"/>
    <w:rsid w:val="00F83830"/>
    <w:rsid w:val="00F83C2C"/>
    <w:rsid w:val="00F83D11"/>
    <w:rsid w:val="00F83D90"/>
    <w:rsid w:val="00F84BF3"/>
    <w:rsid w:val="00F84D23"/>
    <w:rsid w:val="00F8563F"/>
    <w:rsid w:val="00F856E7"/>
    <w:rsid w:val="00F85B36"/>
    <w:rsid w:val="00F85C12"/>
    <w:rsid w:val="00F85D49"/>
    <w:rsid w:val="00F85D59"/>
    <w:rsid w:val="00F85DC7"/>
    <w:rsid w:val="00F85EF7"/>
    <w:rsid w:val="00F865B3"/>
    <w:rsid w:val="00F86B2B"/>
    <w:rsid w:val="00F86D41"/>
    <w:rsid w:val="00F86D83"/>
    <w:rsid w:val="00F86E7D"/>
    <w:rsid w:val="00F87331"/>
    <w:rsid w:val="00F87CAF"/>
    <w:rsid w:val="00F87D81"/>
    <w:rsid w:val="00F87F26"/>
    <w:rsid w:val="00F90378"/>
    <w:rsid w:val="00F90744"/>
    <w:rsid w:val="00F90FDE"/>
    <w:rsid w:val="00F9107F"/>
    <w:rsid w:val="00F91257"/>
    <w:rsid w:val="00F9172F"/>
    <w:rsid w:val="00F91ADC"/>
    <w:rsid w:val="00F9306E"/>
    <w:rsid w:val="00F93599"/>
    <w:rsid w:val="00F935F4"/>
    <w:rsid w:val="00F93BCB"/>
    <w:rsid w:val="00F93DDA"/>
    <w:rsid w:val="00F93F0E"/>
    <w:rsid w:val="00F940CB"/>
    <w:rsid w:val="00F94E06"/>
    <w:rsid w:val="00F953D2"/>
    <w:rsid w:val="00F95580"/>
    <w:rsid w:val="00F955D6"/>
    <w:rsid w:val="00F956A5"/>
    <w:rsid w:val="00F956DE"/>
    <w:rsid w:val="00F9585F"/>
    <w:rsid w:val="00F95BBF"/>
    <w:rsid w:val="00F95C3B"/>
    <w:rsid w:val="00F95CBC"/>
    <w:rsid w:val="00F95F4D"/>
    <w:rsid w:val="00F9660A"/>
    <w:rsid w:val="00F96F59"/>
    <w:rsid w:val="00F97164"/>
    <w:rsid w:val="00FA0C30"/>
    <w:rsid w:val="00FA0DA8"/>
    <w:rsid w:val="00FA0F6E"/>
    <w:rsid w:val="00FA1235"/>
    <w:rsid w:val="00FA16C7"/>
    <w:rsid w:val="00FA28BD"/>
    <w:rsid w:val="00FA2A02"/>
    <w:rsid w:val="00FA2B4C"/>
    <w:rsid w:val="00FA2F5C"/>
    <w:rsid w:val="00FA3789"/>
    <w:rsid w:val="00FA3B62"/>
    <w:rsid w:val="00FA3CA3"/>
    <w:rsid w:val="00FA3E04"/>
    <w:rsid w:val="00FA3E21"/>
    <w:rsid w:val="00FA453A"/>
    <w:rsid w:val="00FA5048"/>
    <w:rsid w:val="00FA52E0"/>
    <w:rsid w:val="00FA5325"/>
    <w:rsid w:val="00FA5837"/>
    <w:rsid w:val="00FA587C"/>
    <w:rsid w:val="00FA5B7F"/>
    <w:rsid w:val="00FA6287"/>
    <w:rsid w:val="00FA64C1"/>
    <w:rsid w:val="00FA686F"/>
    <w:rsid w:val="00FA6BC3"/>
    <w:rsid w:val="00FA6BF1"/>
    <w:rsid w:val="00FA7274"/>
    <w:rsid w:val="00FA7539"/>
    <w:rsid w:val="00FA7633"/>
    <w:rsid w:val="00FA77D9"/>
    <w:rsid w:val="00FA7995"/>
    <w:rsid w:val="00FA7B01"/>
    <w:rsid w:val="00FA7DB1"/>
    <w:rsid w:val="00FA7FE1"/>
    <w:rsid w:val="00FB01FB"/>
    <w:rsid w:val="00FB10B6"/>
    <w:rsid w:val="00FB1288"/>
    <w:rsid w:val="00FB1506"/>
    <w:rsid w:val="00FB1509"/>
    <w:rsid w:val="00FB150B"/>
    <w:rsid w:val="00FB1619"/>
    <w:rsid w:val="00FB192F"/>
    <w:rsid w:val="00FB227C"/>
    <w:rsid w:val="00FB242E"/>
    <w:rsid w:val="00FB25B6"/>
    <w:rsid w:val="00FB260A"/>
    <w:rsid w:val="00FB2B59"/>
    <w:rsid w:val="00FB2E26"/>
    <w:rsid w:val="00FB2FF8"/>
    <w:rsid w:val="00FB30B4"/>
    <w:rsid w:val="00FB3DBC"/>
    <w:rsid w:val="00FB3E7E"/>
    <w:rsid w:val="00FB3EDE"/>
    <w:rsid w:val="00FB4577"/>
    <w:rsid w:val="00FB48C1"/>
    <w:rsid w:val="00FB4D20"/>
    <w:rsid w:val="00FB4DB2"/>
    <w:rsid w:val="00FB4FF1"/>
    <w:rsid w:val="00FB5117"/>
    <w:rsid w:val="00FB5A92"/>
    <w:rsid w:val="00FB5AAF"/>
    <w:rsid w:val="00FB5C61"/>
    <w:rsid w:val="00FB6052"/>
    <w:rsid w:val="00FB60EC"/>
    <w:rsid w:val="00FB61E6"/>
    <w:rsid w:val="00FB62EC"/>
    <w:rsid w:val="00FB6556"/>
    <w:rsid w:val="00FB75F7"/>
    <w:rsid w:val="00FB764A"/>
    <w:rsid w:val="00FB7C65"/>
    <w:rsid w:val="00FC0360"/>
    <w:rsid w:val="00FC055B"/>
    <w:rsid w:val="00FC05BD"/>
    <w:rsid w:val="00FC0B2D"/>
    <w:rsid w:val="00FC0DCB"/>
    <w:rsid w:val="00FC1207"/>
    <w:rsid w:val="00FC172B"/>
    <w:rsid w:val="00FC1790"/>
    <w:rsid w:val="00FC1CE0"/>
    <w:rsid w:val="00FC1D62"/>
    <w:rsid w:val="00FC1F4A"/>
    <w:rsid w:val="00FC2240"/>
    <w:rsid w:val="00FC26A5"/>
    <w:rsid w:val="00FC277C"/>
    <w:rsid w:val="00FC27DC"/>
    <w:rsid w:val="00FC282F"/>
    <w:rsid w:val="00FC2B8A"/>
    <w:rsid w:val="00FC2C0D"/>
    <w:rsid w:val="00FC2C90"/>
    <w:rsid w:val="00FC31F6"/>
    <w:rsid w:val="00FC3BDE"/>
    <w:rsid w:val="00FC3D94"/>
    <w:rsid w:val="00FC3EE6"/>
    <w:rsid w:val="00FC421F"/>
    <w:rsid w:val="00FC45F4"/>
    <w:rsid w:val="00FC49E7"/>
    <w:rsid w:val="00FC5095"/>
    <w:rsid w:val="00FC536B"/>
    <w:rsid w:val="00FC56DA"/>
    <w:rsid w:val="00FC629B"/>
    <w:rsid w:val="00FC6997"/>
    <w:rsid w:val="00FC74B0"/>
    <w:rsid w:val="00FC7CC0"/>
    <w:rsid w:val="00FD02E8"/>
    <w:rsid w:val="00FD06C7"/>
    <w:rsid w:val="00FD09E3"/>
    <w:rsid w:val="00FD09FA"/>
    <w:rsid w:val="00FD15D8"/>
    <w:rsid w:val="00FD1643"/>
    <w:rsid w:val="00FD1EF7"/>
    <w:rsid w:val="00FD2536"/>
    <w:rsid w:val="00FD2585"/>
    <w:rsid w:val="00FD27B9"/>
    <w:rsid w:val="00FD2A49"/>
    <w:rsid w:val="00FD2B18"/>
    <w:rsid w:val="00FD2C78"/>
    <w:rsid w:val="00FD2EA5"/>
    <w:rsid w:val="00FD3080"/>
    <w:rsid w:val="00FD364C"/>
    <w:rsid w:val="00FD3DF7"/>
    <w:rsid w:val="00FD400A"/>
    <w:rsid w:val="00FD4138"/>
    <w:rsid w:val="00FD41A9"/>
    <w:rsid w:val="00FD481A"/>
    <w:rsid w:val="00FD4931"/>
    <w:rsid w:val="00FD4C20"/>
    <w:rsid w:val="00FD4FE3"/>
    <w:rsid w:val="00FD56B4"/>
    <w:rsid w:val="00FD5A79"/>
    <w:rsid w:val="00FD5CAA"/>
    <w:rsid w:val="00FD5D1B"/>
    <w:rsid w:val="00FD5F51"/>
    <w:rsid w:val="00FD64DC"/>
    <w:rsid w:val="00FD6C32"/>
    <w:rsid w:val="00FD6E18"/>
    <w:rsid w:val="00FD735C"/>
    <w:rsid w:val="00FD7490"/>
    <w:rsid w:val="00FD74CB"/>
    <w:rsid w:val="00FD7663"/>
    <w:rsid w:val="00FD799B"/>
    <w:rsid w:val="00FE108A"/>
    <w:rsid w:val="00FE1513"/>
    <w:rsid w:val="00FE154D"/>
    <w:rsid w:val="00FE1B07"/>
    <w:rsid w:val="00FE1DBE"/>
    <w:rsid w:val="00FE21EC"/>
    <w:rsid w:val="00FE2252"/>
    <w:rsid w:val="00FE236F"/>
    <w:rsid w:val="00FE2416"/>
    <w:rsid w:val="00FE2B67"/>
    <w:rsid w:val="00FE2E84"/>
    <w:rsid w:val="00FE383A"/>
    <w:rsid w:val="00FE403C"/>
    <w:rsid w:val="00FE432E"/>
    <w:rsid w:val="00FE4446"/>
    <w:rsid w:val="00FE448E"/>
    <w:rsid w:val="00FE4837"/>
    <w:rsid w:val="00FE4977"/>
    <w:rsid w:val="00FE4E81"/>
    <w:rsid w:val="00FE4EF3"/>
    <w:rsid w:val="00FE5481"/>
    <w:rsid w:val="00FE5DF2"/>
    <w:rsid w:val="00FE67F1"/>
    <w:rsid w:val="00FE6817"/>
    <w:rsid w:val="00FE6B0B"/>
    <w:rsid w:val="00FE6B2C"/>
    <w:rsid w:val="00FE7082"/>
    <w:rsid w:val="00FE7085"/>
    <w:rsid w:val="00FE75FC"/>
    <w:rsid w:val="00FE7F6A"/>
    <w:rsid w:val="00FE7FF8"/>
    <w:rsid w:val="00FF0010"/>
    <w:rsid w:val="00FF001F"/>
    <w:rsid w:val="00FF01E4"/>
    <w:rsid w:val="00FF05CE"/>
    <w:rsid w:val="00FF089E"/>
    <w:rsid w:val="00FF08B8"/>
    <w:rsid w:val="00FF0A99"/>
    <w:rsid w:val="00FF1C98"/>
    <w:rsid w:val="00FF2068"/>
    <w:rsid w:val="00FF28BB"/>
    <w:rsid w:val="00FF2B2E"/>
    <w:rsid w:val="00FF3789"/>
    <w:rsid w:val="00FF39D6"/>
    <w:rsid w:val="00FF3ADA"/>
    <w:rsid w:val="00FF3BD2"/>
    <w:rsid w:val="00FF3C6A"/>
    <w:rsid w:val="00FF4234"/>
    <w:rsid w:val="00FF455F"/>
    <w:rsid w:val="00FF46BB"/>
    <w:rsid w:val="00FF4726"/>
    <w:rsid w:val="00FF49FA"/>
    <w:rsid w:val="00FF4AD1"/>
    <w:rsid w:val="00FF5312"/>
    <w:rsid w:val="00FF54F4"/>
    <w:rsid w:val="00FF5A64"/>
    <w:rsid w:val="00FF6176"/>
    <w:rsid w:val="00FF6716"/>
    <w:rsid w:val="00FF6AFD"/>
    <w:rsid w:val="00FF6CB6"/>
    <w:rsid w:val="00FF6FF5"/>
    <w:rsid w:val="00FF73C9"/>
    <w:rsid w:val="00FF7A2A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60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5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6" ma:contentTypeDescription="Create a new document." ma:contentTypeScope="" ma:versionID="8cda77a4874cf291a4ab98fb1e430d4c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6a876401b9cfd196e3bd683266a09c8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F3278-E742-4BFE-B8C1-1C53D7B81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623413-9BBE-4220-88D3-48E48A3AC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353</TotalTime>
  <Pages>68</Pages>
  <Words>17808</Words>
  <Characters>101508</Characters>
  <Application>Microsoft Office Word</Application>
  <DocSecurity>0</DocSecurity>
  <Lines>845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119078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Poomrapee Pairojsatidkul</dc:creator>
  <cp:lastModifiedBy>Air Chonticha</cp:lastModifiedBy>
  <cp:revision>243</cp:revision>
  <cp:lastPrinted>2020-03-05T11:06:00Z</cp:lastPrinted>
  <dcterms:created xsi:type="dcterms:W3CDTF">2020-03-04T15:05:00Z</dcterms:created>
  <dcterms:modified xsi:type="dcterms:W3CDTF">2020-03-08T08:06:00Z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