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F5205" w14:textId="2FF127C3" w:rsidR="00982385" w:rsidRPr="00C14593" w:rsidRDefault="00A33173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  <w:r>
        <w:rPr>
          <w:rFonts w:asciiTheme="majorBidi" w:hAnsiTheme="majorBidi" w:cstheme="majorBidi"/>
          <w:sz w:val="30"/>
          <w:szCs w:val="30"/>
        </w:rPr>
        <w:tab/>
      </w:r>
      <w:r w:rsidR="001821CE" w:rsidRPr="00C14593">
        <w:rPr>
          <w:rFonts w:asciiTheme="majorBidi" w:hAnsiTheme="majorBidi" w:cstheme="majorBidi"/>
          <w:sz w:val="30"/>
          <w:szCs w:val="30"/>
        </w:rPr>
        <w:tab/>
      </w:r>
    </w:p>
    <w:p w14:paraId="241A6CB9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4C9C60F" w14:textId="77777777" w:rsidR="00982385" w:rsidRPr="00C14593" w:rsidRDefault="00982385" w:rsidP="00344305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BBFE08C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3B16566B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2FE0E93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7821716" w14:textId="77777777" w:rsidR="00322547" w:rsidRPr="00C14593" w:rsidRDefault="00322547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BC803B" w14:textId="77777777" w:rsidR="00BC1790" w:rsidRPr="00C14593" w:rsidRDefault="00BC1790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32"/>
          <w:szCs w:val="32"/>
        </w:rPr>
      </w:pPr>
    </w:p>
    <w:p w14:paraId="2E903E16" w14:textId="77777777" w:rsidR="00243549" w:rsidRPr="00C14593" w:rsidRDefault="00186EB2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>
        <w:rPr>
          <w:rFonts w:asciiTheme="majorBidi" w:hAnsiTheme="majorBidi" w:cstheme="majorBidi"/>
          <w:sz w:val="52"/>
          <w:szCs w:val="52"/>
          <w:cs/>
        </w:rPr>
        <w:t>บริษัท เธียรสุรัตน์ จำกัด (มหาชน) และบริษัทย่อย</w:t>
      </w:r>
      <w:r w:rsidR="00243549" w:rsidRPr="00C14593">
        <w:rPr>
          <w:rFonts w:asciiTheme="majorBidi" w:hAnsiTheme="majorBidi" w:cstheme="majorBidi"/>
          <w:sz w:val="52"/>
          <w:szCs w:val="52"/>
        </w:rPr>
        <w:t xml:space="preserve"> </w:t>
      </w:r>
    </w:p>
    <w:p w14:paraId="6EAAA5FC" w14:textId="77777777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23AEA624" w14:textId="77777777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3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C01BA" w:rsidRPr="00C14593">
        <w:rPr>
          <w:rFonts w:asciiTheme="majorBidi" w:hAnsiTheme="majorBidi" w:cstheme="majorBidi"/>
          <w:b w:val="0"/>
          <w:bCs w:val="0"/>
          <w:sz w:val="32"/>
          <w:szCs w:val="32"/>
        </w:rPr>
        <w:t>2</w:t>
      </w:r>
    </w:p>
    <w:p w14:paraId="7E2874A3" w14:textId="77777777" w:rsidR="00243549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10F8EF1" w14:textId="77777777" w:rsidR="00A45922" w:rsidRPr="00C14593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1459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7CEBABF5" w14:textId="77777777" w:rsidR="00FC5A25" w:rsidRPr="00C14593" w:rsidRDefault="00A45922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</w:pPr>
      <w:r w:rsidRPr="00C14593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830D24F" w14:textId="77777777" w:rsidR="00E81BBE" w:rsidRPr="00C14593" w:rsidRDefault="00E81BBE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2"/>
          <w:szCs w:val="32"/>
        </w:rPr>
        <w:sectPr w:rsidR="00E81BBE" w:rsidRPr="00C14593" w:rsidSect="0076582D">
          <w:headerReference w:type="default" r:id="rId8"/>
          <w:footerReference w:type="default" r:id="rId9"/>
          <w:pgSz w:w="11909" w:h="16834" w:code="9"/>
          <w:pgMar w:top="691" w:right="1152" w:bottom="576" w:left="1152" w:header="720" w:footer="749" w:gutter="0"/>
          <w:pgNumType w:start="0"/>
          <w:cols w:space="720"/>
          <w:titlePg/>
        </w:sectPr>
      </w:pPr>
    </w:p>
    <w:p w14:paraId="040107BB" w14:textId="77777777" w:rsidR="00CD141D" w:rsidRPr="00C14593" w:rsidRDefault="00CD141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923B1E" w14:textId="77777777" w:rsidR="00CD141D" w:rsidRPr="00C14593" w:rsidRDefault="00CD141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2F2D1DB" w14:textId="77777777" w:rsidR="00CD141D" w:rsidRPr="00C14593" w:rsidRDefault="00CD141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8697DDF" w14:textId="77777777" w:rsidR="00CD141D" w:rsidRPr="00C14593" w:rsidRDefault="00CD141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20EC082" w14:textId="77777777" w:rsidR="00CD141D" w:rsidRPr="00C14593" w:rsidRDefault="00CD141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6AFC15AA" w14:textId="77777777" w:rsidR="00CD141D" w:rsidRPr="00C14593" w:rsidRDefault="00CD141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3D7FDD0" w14:textId="77777777" w:rsidR="00CD141D" w:rsidRPr="00C14593" w:rsidRDefault="00CD141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6"/>
          <w:szCs w:val="36"/>
        </w:rPr>
      </w:pPr>
    </w:p>
    <w:p w14:paraId="7030F37E" w14:textId="77777777" w:rsidR="00567023" w:rsidRPr="00C14593" w:rsidRDefault="0056702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0FA2E4C" w14:textId="77777777" w:rsidR="00243549" w:rsidRPr="00C14593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C14593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8CEE776" w14:textId="77777777" w:rsidR="00243549" w:rsidRPr="00C14593" w:rsidRDefault="00243549" w:rsidP="00344305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4926923" w14:textId="302823C2" w:rsidR="00967B39" w:rsidRPr="00D60830" w:rsidRDefault="00243549" w:rsidP="0034430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Theme="majorBidi" w:hAnsiTheme="majorBidi" w:cstheme="majorBidi"/>
          <w:sz w:val="52"/>
          <w:szCs w:val="52"/>
          <w:cs/>
        </w:rPr>
      </w:pPr>
      <w:r w:rsidRPr="00D60830">
        <w:rPr>
          <w:rFonts w:asciiTheme="majorBidi" w:hAnsiTheme="majorBidi" w:cstheme="majorBidi"/>
          <w:sz w:val="30"/>
          <w:szCs w:val="30"/>
          <w:cs/>
        </w:rPr>
        <w:t>เสนอ ผู้ถือหุ้น</w:t>
      </w:r>
      <w:r w:rsidR="00E92F4F" w:rsidRPr="00D60830">
        <w:rPr>
          <w:rFonts w:asciiTheme="majorBidi" w:hAnsiTheme="majorBidi" w:cstheme="majorBidi"/>
          <w:sz w:val="30"/>
          <w:szCs w:val="30"/>
          <w:cs/>
        </w:rPr>
        <w:t xml:space="preserve">บริษัท เธียรสุรัตน์ </w:t>
      </w:r>
      <w:r w:rsidR="00E92F4F" w:rsidRPr="00344305">
        <w:rPr>
          <w:rFonts w:asciiTheme="majorBidi" w:hAnsiTheme="majorBidi" w:cstheme="majorBidi"/>
          <w:sz w:val="30"/>
          <w:szCs w:val="30"/>
          <w:cs/>
        </w:rPr>
        <w:t>จำกัด</w:t>
      </w:r>
      <w:r w:rsidR="00967B39" w:rsidRPr="0034430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0830" w:rsidRPr="00344305">
        <w:rPr>
          <w:rFonts w:asciiTheme="majorBidi" w:hAnsiTheme="majorBidi" w:cstheme="majorBidi"/>
          <w:sz w:val="30"/>
          <w:szCs w:val="30"/>
        </w:rPr>
        <w:t>(</w:t>
      </w:r>
      <w:r w:rsidR="00D60830" w:rsidRPr="00344305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D60830" w:rsidRPr="00344305">
        <w:rPr>
          <w:rFonts w:asciiTheme="majorBidi" w:hAnsiTheme="majorBidi" w:cstheme="majorBidi"/>
          <w:sz w:val="30"/>
          <w:szCs w:val="30"/>
        </w:rPr>
        <w:t>)</w:t>
      </w:r>
      <w:r w:rsidR="00C62BB8" w:rsidRPr="00D60830">
        <w:rPr>
          <w:rFonts w:asciiTheme="majorBidi" w:hAnsiTheme="majorBidi" w:cstheme="majorBidi"/>
          <w:sz w:val="30"/>
          <w:szCs w:val="30"/>
        </w:rPr>
        <w:t xml:space="preserve"> </w:t>
      </w:r>
    </w:p>
    <w:p w14:paraId="2FD86AA9" w14:textId="77777777" w:rsidR="00243549" w:rsidRPr="00C14593" w:rsidRDefault="00243549" w:rsidP="0034430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1C80B47B" w14:textId="77777777" w:rsidR="00243549" w:rsidRPr="00C14593" w:rsidRDefault="00243549" w:rsidP="0034430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1459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098996B" w14:textId="77777777" w:rsidR="003E484A" w:rsidRPr="00C14593" w:rsidRDefault="003E484A" w:rsidP="00344305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49426354" w14:textId="318DE059" w:rsidR="001A0AF9" w:rsidRPr="00C14593" w:rsidRDefault="001A0AF9" w:rsidP="003443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C1459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E92F4F">
        <w:rPr>
          <w:rFonts w:asciiTheme="majorBidi" w:eastAsia="Calibri" w:hAnsiTheme="majorBidi" w:cstheme="majorBidi"/>
          <w:sz w:val="30"/>
          <w:szCs w:val="30"/>
          <w:cs/>
        </w:rPr>
        <w:t>บริษัท เธียรสุรัตน์ จำกัด</w:t>
      </w:r>
      <w:r w:rsidR="004E3EDC" w:rsidRPr="00C1459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455509" w:rsidRPr="00344305">
        <w:rPr>
          <w:rFonts w:asciiTheme="majorBidi" w:hAnsiTheme="majorBidi" w:cstheme="majorBidi"/>
          <w:sz w:val="30"/>
          <w:szCs w:val="30"/>
          <w:cs/>
        </w:rPr>
        <w:t>(</w:t>
      </w:r>
      <w:r w:rsidR="00455509" w:rsidRPr="00344305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455509" w:rsidRPr="00344305">
        <w:rPr>
          <w:rFonts w:asciiTheme="majorBidi" w:hAnsiTheme="majorBidi" w:cstheme="majorBidi"/>
          <w:sz w:val="30"/>
          <w:szCs w:val="30"/>
          <w:cs/>
        </w:rPr>
        <w:t>)</w:t>
      </w:r>
      <w:r w:rsidR="00455509"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และ</w:t>
      </w:r>
      <w:r w:rsidR="004E3EDC" w:rsidRPr="00C14593">
        <w:rPr>
          <w:rFonts w:asciiTheme="majorBidi" w:hAnsiTheme="majorBidi" w:cstheme="majorBidi"/>
          <w:sz w:val="30"/>
          <w:szCs w:val="30"/>
          <w:cs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บริษัทย่อย (กลุ่มบริษัท)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E92F4F">
        <w:rPr>
          <w:rFonts w:asciiTheme="majorBidi" w:hAnsiTheme="majorBidi" w:cstheme="majorBidi"/>
          <w:sz w:val="30"/>
          <w:szCs w:val="30"/>
          <w:cs/>
        </w:rPr>
        <w:t>บริษัท เธียรสุรัตน์ จำกัด</w:t>
      </w:r>
      <w:r w:rsidR="00967B39"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4305">
        <w:rPr>
          <w:rFonts w:asciiTheme="majorBidi" w:hAnsiTheme="majorBidi" w:cstheme="majorBidi"/>
          <w:sz w:val="30"/>
          <w:szCs w:val="30"/>
          <w:cs/>
        </w:rPr>
        <w:t>(</w:t>
      </w:r>
      <w:r w:rsidR="00455509" w:rsidRPr="00344305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Pr="00344305">
        <w:rPr>
          <w:rFonts w:asciiTheme="majorBidi" w:hAnsiTheme="majorBidi" w:cstheme="majorBidi"/>
          <w:sz w:val="30"/>
          <w:szCs w:val="30"/>
          <w:cs/>
        </w:rPr>
        <w:t>)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4E3EDC" w:rsidRPr="00C1459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งบแสดงฐานะการเงิน</w:t>
      </w:r>
      <w:r w:rsidRPr="00C14593">
        <w:rPr>
          <w:rFonts w:asciiTheme="majorBidi" w:hAnsiTheme="majorBidi" w:cstheme="majorBidi"/>
          <w:sz w:val="30"/>
          <w:szCs w:val="30"/>
          <w:cs/>
        </w:rPr>
        <w:t>รวมและงบแสดงฐานะการเงินเฉพาะกิจการ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ณ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C14593">
        <w:rPr>
          <w:rFonts w:asciiTheme="majorBidi" w:hAnsiTheme="majorBidi" w:cstheme="majorBidi"/>
          <w:sz w:val="30"/>
          <w:szCs w:val="30"/>
        </w:rPr>
        <w:t xml:space="preserve">31 </w:t>
      </w:r>
      <w:r w:rsidRPr="00C1459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C14593">
        <w:rPr>
          <w:rFonts w:asciiTheme="majorBidi" w:hAnsiTheme="majorBidi" w:cstheme="majorBidi"/>
          <w:sz w:val="30"/>
          <w:szCs w:val="30"/>
        </w:rPr>
        <w:t xml:space="preserve"> 256</w:t>
      </w:r>
      <w:r w:rsidR="004C01BA" w:rsidRPr="00C14593">
        <w:rPr>
          <w:rFonts w:asciiTheme="majorBidi" w:hAnsiTheme="majorBidi" w:cstheme="majorBidi"/>
          <w:sz w:val="30"/>
          <w:szCs w:val="30"/>
        </w:rPr>
        <w:t>2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4E3EDC" w:rsidRPr="00C14593">
        <w:rPr>
          <w:rFonts w:asciiTheme="majorBidi" w:hAnsiTheme="majorBidi" w:cstheme="majorBidi"/>
          <w:sz w:val="30"/>
          <w:szCs w:val="30"/>
          <w:cs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967B39"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4E3EDC" w:rsidRPr="00C14593">
        <w:rPr>
          <w:rFonts w:asciiTheme="majorBidi" w:hAnsiTheme="majorBidi" w:cstheme="majorBidi"/>
          <w:sz w:val="30"/>
          <w:szCs w:val="30"/>
          <w:cs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ปีสิ้นสุดวันเดียวกัน รวมถึง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C14593">
        <w:rPr>
          <w:rFonts w:asciiTheme="majorBidi" w:hAnsiTheme="majorBidi" w:cstheme="majorBidi"/>
          <w:sz w:val="30"/>
          <w:szCs w:val="30"/>
          <w:cs/>
        </w:rPr>
        <w:t>ญและเรื่องอื่นๆ</w:t>
      </w:r>
    </w:p>
    <w:p w14:paraId="12E975F8" w14:textId="77777777" w:rsidR="001A0AF9" w:rsidRPr="00C14593" w:rsidRDefault="001A0AF9" w:rsidP="00344305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215F6684" w14:textId="367B3919" w:rsidR="001A0AF9" w:rsidRPr="00C14593" w:rsidRDefault="001A0AF9" w:rsidP="00344305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Pr="00C1459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รวมและงบการเงินเฉพาะกิจการข้างต้น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นี้แสดงฐานะการเงิน</w:t>
      </w:r>
      <w:r w:rsidRPr="00C14593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C14593">
        <w:rPr>
          <w:rFonts w:asciiTheme="majorBidi" w:hAnsiTheme="majorBidi" w:cstheme="majorBidi"/>
          <w:sz w:val="30"/>
          <w:szCs w:val="30"/>
        </w:rPr>
        <w:t xml:space="preserve"> 31 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14593">
        <w:rPr>
          <w:rFonts w:asciiTheme="majorBidi" w:hAnsiTheme="majorBidi" w:cstheme="majorBidi"/>
          <w:sz w:val="30"/>
          <w:szCs w:val="30"/>
        </w:rPr>
        <w:t>256</w:t>
      </w:r>
      <w:r w:rsidR="002C2E72">
        <w:rPr>
          <w:rFonts w:asciiTheme="majorBidi" w:hAnsiTheme="majorBidi" w:cstheme="majorBidi"/>
          <w:sz w:val="30"/>
          <w:szCs w:val="30"/>
        </w:rPr>
        <w:t>2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="00967B39" w:rsidRPr="00C14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14593">
        <w:rPr>
          <w:rFonts w:asciiTheme="majorBidi" w:hAnsiTheme="majorBidi" w:cstheme="majorBidi"/>
          <w:sz w:val="30"/>
          <w:szCs w:val="30"/>
          <w:cs/>
        </w:rPr>
        <w:t>น</w:t>
      </w:r>
    </w:p>
    <w:p w14:paraId="63EC8B00" w14:textId="77777777" w:rsidR="00A31AC7" w:rsidRPr="00C14593" w:rsidRDefault="00A31AC7" w:rsidP="00344305">
      <w:pPr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049D6FEC" w14:textId="77777777" w:rsidR="00243549" w:rsidRPr="00C14593" w:rsidRDefault="00243549" w:rsidP="0034430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1459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6DB59F2" w14:textId="77777777" w:rsidR="00243549" w:rsidRPr="00C14593" w:rsidRDefault="00243549" w:rsidP="00344305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48166F02" w14:textId="77777777" w:rsidR="001A0AF9" w:rsidRDefault="001A0AF9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816C8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</w:t>
      </w:r>
      <w:r w:rsidR="00816C8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</w:t>
      </w:r>
      <w:r w:rsidRPr="00C14593">
        <w:rPr>
          <w:rFonts w:asciiTheme="majorBidi" w:eastAsia="Calibri" w:hAnsiTheme="majorBidi" w:cstheme="majorBidi"/>
          <w:sz w:val="28"/>
          <w:szCs w:val="28"/>
          <w:cs/>
        </w:rPr>
        <w:t>เหมาะสม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เพื่อใช้เป็นเกณฑ์ในการแสดงความเห็นของข้าพเจ้า</w:t>
      </w:r>
    </w:p>
    <w:p w14:paraId="1FAD6E41" w14:textId="77777777" w:rsidR="00972CA4" w:rsidRDefault="00972CA4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B6B74E0" w14:textId="77777777" w:rsidR="009F7533" w:rsidRDefault="009F7533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6F973B" w14:textId="77777777" w:rsidR="009F7533" w:rsidRDefault="009F7533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80994D1" w14:textId="77777777" w:rsidR="009F7533" w:rsidRPr="00C14593" w:rsidRDefault="009F7533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29EDC5B" w14:textId="77777777" w:rsidR="00972CA4" w:rsidRPr="00C14593" w:rsidRDefault="00972CA4" w:rsidP="00344305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14593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เ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รื่องสำคัญในการตรวจสอบ</w:t>
      </w:r>
    </w:p>
    <w:p w14:paraId="5378855F" w14:textId="77777777" w:rsidR="00972CA4" w:rsidRPr="00C14593" w:rsidRDefault="00972CA4" w:rsidP="00344305">
      <w:pPr>
        <w:jc w:val="thaiDistribute"/>
        <w:rPr>
          <w:rFonts w:asciiTheme="majorBidi" w:eastAsia="Calibri" w:hAnsiTheme="majorBidi" w:cstheme="majorBidi"/>
          <w:b/>
          <w:bCs/>
          <w:sz w:val="24"/>
          <w:szCs w:val="24"/>
        </w:rPr>
      </w:pPr>
    </w:p>
    <w:p w14:paraId="51A16028" w14:textId="77777777" w:rsidR="009F7533" w:rsidRDefault="009F7533" w:rsidP="00344305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B8434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84348">
        <w:rPr>
          <w:rFonts w:ascii="Angsana New" w:eastAsia="Calibri" w:hAnsi="Angsana New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8434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6F2C5C9" w14:textId="77777777" w:rsidR="009F7533" w:rsidRDefault="009F7533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5"/>
        <w:gridCol w:w="4315"/>
      </w:tblGrid>
      <w:tr w:rsidR="009F7533" w:rsidRPr="002E0BD6" w14:paraId="31A27CE5" w14:textId="77777777" w:rsidTr="00320981">
        <w:tc>
          <w:tcPr>
            <w:tcW w:w="9350" w:type="dxa"/>
            <w:gridSpan w:val="2"/>
            <w:shd w:val="clear" w:color="auto" w:fill="auto"/>
          </w:tcPr>
          <w:p w14:paraId="1A9A6F09" w14:textId="77777777" w:rsidR="009F7533" w:rsidRPr="00B03130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1" w:name="_Hlk29103386"/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มูลค่าของลูกหนี้ตามสัญญ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าเช่าซื้อ</w:t>
            </w:r>
          </w:p>
        </w:tc>
      </w:tr>
      <w:tr w:rsidR="009F7533" w:rsidRPr="002E0BD6" w14:paraId="6A81A44E" w14:textId="77777777" w:rsidTr="00320981">
        <w:tc>
          <w:tcPr>
            <w:tcW w:w="9350" w:type="dxa"/>
            <w:gridSpan w:val="2"/>
            <w:shd w:val="clear" w:color="auto" w:fill="auto"/>
          </w:tcPr>
          <w:p w14:paraId="419E21C0" w14:textId="6E349EED" w:rsidR="009F7533" w:rsidRPr="002E0BD6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อ้างถึงหมายเหตุข้อ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8260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38260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7976D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F7533" w:rsidRPr="002E0BD6" w14:paraId="25348770" w14:textId="77777777" w:rsidTr="00320981">
        <w:tc>
          <w:tcPr>
            <w:tcW w:w="5035" w:type="dxa"/>
            <w:shd w:val="clear" w:color="auto" w:fill="auto"/>
          </w:tcPr>
          <w:p w14:paraId="0A893136" w14:textId="77777777" w:rsidR="009F7533" w:rsidRPr="002E0BD6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315" w:type="dxa"/>
            <w:shd w:val="clear" w:color="auto" w:fill="auto"/>
          </w:tcPr>
          <w:p w14:paraId="4C31952C" w14:textId="77777777" w:rsidR="009F7533" w:rsidRPr="002E0BD6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F7533" w:rsidRPr="003E1DA5" w14:paraId="1B51226C" w14:textId="77777777" w:rsidTr="00320981">
        <w:tc>
          <w:tcPr>
            <w:tcW w:w="5035" w:type="dxa"/>
            <w:shd w:val="clear" w:color="auto" w:fill="auto"/>
          </w:tcPr>
          <w:p w14:paraId="6B3C8DFB" w14:textId="77777777" w:rsidR="009F7533" w:rsidRPr="005E2B20" w:rsidRDefault="009F7533" w:rsidP="0034430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2" w:name="_Hlk24731790"/>
            <w:r w:rsidRPr="005E2B20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5E2B20">
              <w:rPr>
                <w:rFonts w:ascii="Angsana New" w:hAnsi="Angsana New"/>
                <w:sz w:val="30"/>
                <w:szCs w:val="30"/>
                <w:cs/>
              </w:rPr>
              <w:t>บริษัทดำเนินธุรกิจหลักคือการให้เช่าชื้อ</w:t>
            </w:r>
            <w:r w:rsidRPr="005E2B20">
              <w:rPr>
                <w:rFonts w:ascii="Angsana New" w:hAnsi="Angsana New" w:hint="cs"/>
                <w:sz w:val="30"/>
                <w:szCs w:val="30"/>
                <w:cs/>
              </w:rPr>
              <w:t>เครื่องกรองน้ำและเครื่องใช้ไฟฟ้า</w:t>
            </w:r>
            <w:r w:rsidRPr="005E2B20">
              <w:rPr>
                <w:rFonts w:ascii="Angsana New" w:hAnsi="Angsana New"/>
                <w:sz w:val="30"/>
                <w:szCs w:val="30"/>
                <w:cs/>
              </w:rPr>
              <w:t xml:space="preserve">  ซึ่งฝ่ายบริหารจำเป็นต้องใช้ดุลยพินิจและสมมติฐานในการประมาณการค่าเผื่อหนี้สงสัยจะสูญของลูกหนี้ตามสัญญาเช่าซื้อ </w:t>
            </w:r>
            <w:r w:rsidRPr="00A03A42">
              <w:rPr>
                <w:rFonts w:ascii="Angsana New" w:hAnsi="Angsana New" w:hint="cs"/>
                <w:sz w:val="30"/>
                <w:szCs w:val="30"/>
                <w:cs/>
              </w:rPr>
              <w:t xml:space="preserve">ได้แก่ </w:t>
            </w:r>
            <w:r w:rsidRPr="00A03A42">
              <w:rPr>
                <w:rFonts w:ascii="Angsana New" w:hAnsi="Angsana New"/>
                <w:sz w:val="30"/>
                <w:szCs w:val="30"/>
                <w:cs/>
              </w:rPr>
              <w:t>การประมาณการผลขาดทุนที่คาดว่าจะเกิดขึ้นเมื่อลูกหนี้ตามสัญญาเช่าซื้อมีปัญหาในการจ่ายชำระคืนหนี้</w:t>
            </w:r>
            <w:r w:rsidRPr="005E2B20">
              <w:rPr>
                <w:rFonts w:ascii="Angsana New" w:hAnsi="Angsana New"/>
                <w:sz w:val="30"/>
                <w:szCs w:val="30"/>
                <w:cs/>
              </w:rPr>
              <w:t xml:space="preserve"> รวมถึงพิจารณาช่วงเวลาที่ควรจะรับรู้ประมาณการผลขาดทุนดังกล่าว ซึ่งพิจารณาจากสถานะปัจจุบันของลูกหนี้คงค้าง ความสามารถในการชำระหนี้ของลูกหนี้ การวิเคราะห์อายุหนี้ ประสบการณ์การเก็บเงิน และข้อมูลความเสียหายที่เกิดขึ้นจริงในอดีต ซึ่งการประมาณการดังกล่าวขึ้นอยู่กับดุลยพินิจ</w:t>
            </w:r>
            <w:r w:rsidRPr="005E2B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E2B20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D1FBC2A" w14:textId="77777777" w:rsidR="009F7533" w:rsidRPr="005E2B20" w:rsidRDefault="009F7533" w:rsidP="00344305">
            <w:pPr>
              <w:pStyle w:val="BodyText"/>
              <w:spacing w:after="0"/>
              <w:jc w:val="thaiDistribute"/>
              <w:rPr>
                <w:rFonts w:ascii="Angsana New" w:hAnsi="Angsana New"/>
                <w:sz w:val="18"/>
                <w:szCs w:val="18"/>
              </w:rPr>
            </w:pPr>
          </w:p>
          <w:p w14:paraId="158252FB" w14:textId="77777777" w:rsidR="009F7533" w:rsidRPr="005E2B20" w:rsidRDefault="009F7533" w:rsidP="00344305">
            <w:pPr>
              <w:pStyle w:val="Default"/>
              <w:spacing w:line="260" w:lineRule="atLeast"/>
              <w:jc w:val="thaiDistribute"/>
              <w:rPr>
                <w:rFonts w:ascii="Angsana New" w:eastAsia="MS Mincho" w:hAnsi="Angsana New" w:cs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315" w:type="dxa"/>
            <w:shd w:val="clear" w:color="auto" w:fill="auto"/>
          </w:tcPr>
          <w:p w14:paraId="43B611BE" w14:textId="77777777" w:rsidR="009F7533" w:rsidRPr="00455509" w:rsidRDefault="009F7533" w:rsidP="00344305">
            <w:pPr>
              <w:pStyle w:val="BodyText"/>
              <w:widowControl w:val="0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55509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D38675" w14:textId="77777777" w:rsidR="009F7533" w:rsidRPr="00455509" w:rsidRDefault="009F7533" w:rsidP="00344305">
            <w:pPr>
              <w:pStyle w:val="BodyText"/>
              <w:widowControl w:val="0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55509">
              <w:rPr>
                <w:rFonts w:ascii="Angsana New" w:hAnsi="Angsana New" w:hint="cs"/>
                <w:sz w:val="30"/>
                <w:szCs w:val="30"/>
                <w:cs/>
              </w:rPr>
              <w:t>ทดสอบออกแบบระบบควบคุม</w:t>
            </w:r>
            <w:r w:rsidRPr="00455509">
              <w:rPr>
                <w:rFonts w:ascii="Angsana New" w:hAnsi="Angsana New"/>
                <w:sz w:val="30"/>
                <w:szCs w:val="30"/>
                <w:cs/>
              </w:rPr>
              <w:t>เพื่อประเมินความเหมาะสมของ</w:t>
            </w:r>
            <w:r w:rsidRPr="00455509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มูลค่าลูกหนี้ตามสัญญาเช่าซื้อ </w:t>
            </w:r>
            <w:r w:rsidRPr="00455509">
              <w:rPr>
                <w:rFonts w:ascii="Angsana New" w:hAnsi="Angsana New"/>
                <w:sz w:val="30"/>
                <w:szCs w:val="30"/>
                <w:cs/>
              </w:rPr>
              <w:t>รวมถึงการทำความเข้าใจเกี่ยวกับนโยบายและวิธีการ</w:t>
            </w:r>
            <w:r w:rsidRPr="00455509">
              <w:rPr>
                <w:rFonts w:ascii="Angsana New" w:hAnsi="Angsana New" w:hint="cs"/>
                <w:sz w:val="30"/>
                <w:szCs w:val="30"/>
                <w:cs/>
              </w:rPr>
              <w:t>และความสม่ำเสมอ</w:t>
            </w:r>
            <w:r w:rsidRPr="00455509">
              <w:rPr>
                <w:rFonts w:ascii="Angsana New" w:hAnsi="Angsana New"/>
                <w:sz w:val="30"/>
                <w:szCs w:val="30"/>
                <w:cs/>
              </w:rPr>
              <w:t>ที่ฝ่ายบริหารของ</w:t>
            </w:r>
            <w:r w:rsidRPr="00455509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455509">
              <w:rPr>
                <w:rFonts w:ascii="Angsana New" w:hAnsi="Angsana New"/>
                <w:sz w:val="30"/>
                <w:szCs w:val="30"/>
                <w:cs/>
              </w:rPr>
              <w:t>บริษัทใช้ในการ</w:t>
            </w:r>
            <w:r w:rsidRPr="00455509">
              <w:rPr>
                <w:rFonts w:ascii="Angsana New" w:hAnsi="Angsana New" w:hint="cs"/>
                <w:sz w:val="30"/>
                <w:szCs w:val="30"/>
                <w:cs/>
              </w:rPr>
              <w:t>ประมาณการและรับรู้</w:t>
            </w:r>
            <w:r w:rsidRPr="00455509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ค่าเผื่อหนี้สงสัยจะสูญของลูกหนี้</w:t>
            </w:r>
          </w:p>
          <w:p w14:paraId="5FDA0793" w14:textId="77777777" w:rsidR="009F7533" w:rsidRPr="00455509" w:rsidRDefault="009F7533" w:rsidP="0034430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120"/>
              <w:ind w:left="346" w:hanging="346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55509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ทดสอบความ</w:t>
            </w:r>
            <w:r w:rsidRPr="00455509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น่า</w:t>
            </w:r>
            <w:r w:rsidRPr="00455509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เชื่อถือได้และความถูกต้องของข้อมูลลูกหนี้ตามสัญญาเช่าซื้อ</w:t>
            </w:r>
          </w:p>
          <w:p w14:paraId="4A6180C5" w14:textId="77777777" w:rsidR="009F7533" w:rsidRPr="00455509" w:rsidRDefault="009F7533" w:rsidP="00344305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20" w:line="400" w:lineRule="exact"/>
              <w:ind w:left="346" w:hanging="346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55509">
              <w:rPr>
                <w:rFonts w:ascii="Angsana New" w:hAnsi="Angsana New"/>
                <w:sz w:val="30"/>
                <w:szCs w:val="30"/>
                <w:cs/>
              </w:rPr>
              <w:t xml:space="preserve">ทดสอบการคำนวณค่าเผื่อหนี้สงสัยจะสูญของลูกหนี้ตามสัญญาเช่าซื้อ </w:t>
            </w:r>
          </w:p>
          <w:p w14:paraId="1995F4C3" w14:textId="56546539" w:rsidR="009F7533" w:rsidRDefault="009F7533" w:rsidP="00344305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20" w:line="400" w:lineRule="exact"/>
              <w:ind w:left="346" w:hanging="346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55509">
              <w:rPr>
                <w:rFonts w:ascii="Angsana New" w:hAnsi="Angsana New"/>
                <w:sz w:val="30"/>
                <w:szCs w:val="30"/>
                <w:cs/>
              </w:rPr>
              <w:t>สุ่มเลือกตัวอย่างรายการในรายงานลูกหนี้ค้างชำระ และทดสอบว่ารายการลูกหนี้มีการจัดประเภทในแต่ละช่วงอายุอย่างเหมาะสมหรือไม่</w:t>
            </w:r>
          </w:p>
          <w:p w14:paraId="6E0995D0" w14:textId="7DC5C9BD" w:rsidR="00455509" w:rsidRPr="00455509" w:rsidRDefault="00455509" w:rsidP="00344305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20" w:line="400" w:lineRule="exact"/>
              <w:ind w:left="346" w:hanging="346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น่าเชื่อถือของนโยบายการตั้งค่าเผื่อหนี้สงสัยจะสูญโดยพิจารณาข้อมูลในอดีตของกลุ่มบริษัทและข้อมูลภายหลังวันสิ้นปี รวมถึงการตรวจสอบข้อมูลการรับชำระเงินของลูกหนี้หลังวันสิ้นปีเพื่อพิจารณาความสมเหตุสมผลของประมาณการของกลุ่มบริษัท</w:t>
            </w:r>
          </w:p>
          <w:p w14:paraId="0D6CA05F" w14:textId="551D0BA4" w:rsidR="00455509" w:rsidRPr="00455509" w:rsidRDefault="00455509" w:rsidP="00344305">
            <w:pPr>
              <w:numPr>
                <w:ilvl w:val="0"/>
                <w:numId w:val="1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after="120" w:line="400" w:lineRule="exact"/>
              <w:ind w:left="346" w:hanging="346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455509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bookmarkEnd w:id="1"/>
      <w:bookmarkEnd w:id="2"/>
    </w:tbl>
    <w:p w14:paraId="12A24EC5" w14:textId="77777777" w:rsidR="009F7533" w:rsidRDefault="009F7533" w:rsidP="00344305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4"/>
        <w:gridCol w:w="4776"/>
      </w:tblGrid>
      <w:tr w:rsidR="009F7533" w:rsidRPr="002E0BD6" w14:paraId="681C456C" w14:textId="77777777" w:rsidTr="00320981">
        <w:tc>
          <w:tcPr>
            <w:tcW w:w="9350" w:type="dxa"/>
            <w:gridSpan w:val="2"/>
            <w:shd w:val="clear" w:color="auto" w:fill="auto"/>
          </w:tcPr>
          <w:p w14:paraId="77B4A49E" w14:textId="77777777" w:rsidR="009F7533" w:rsidRPr="002E0BD6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การบันทึกบัญชีค่านายหน้า </w:t>
            </w:r>
          </w:p>
        </w:tc>
      </w:tr>
      <w:tr w:rsidR="009F7533" w:rsidRPr="002E0BD6" w14:paraId="5C6598F4" w14:textId="77777777" w:rsidTr="00320981">
        <w:tc>
          <w:tcPr>
            <w:tcW w:w="9350" w:type="dxa"/>
            <w:gridSpan w:val="2"/>
            <w:shd w:val="clear" w:color="auto" w:fill="auto"/>
          </w:tcPr>
          <w:p w14:paraId="1FA01C2C" w14:textId="143395A8" w:rsidR="009F7533" w:rsidRPr="002E0BD6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อ้างถึงหมายเหตุข้อ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8260B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38260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7976D4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9F7533" w:rsidRPr="002E0BD6" w14:paraId="29FECB8B" w14:textId="77777777" w:rsidTr="00320981">
        <w:tc>
          <w:tcPr>
            <w:tcW w:w="4574" w:type="dxa"/>
            <w:tcBorders>
              <w:bottom w:val="single" w:sz="4" w:space="0" w:color="auto"/>
            </w:tcBorders>
            <w:shd w:val="clear" w:color="auto" w:fill="auto"/>
          </w:tcPr>
          <w:p w14:paraId="40A9A1BB" w14:textId="77777777" w:rsidR="009F7533" w:rsidRPr="002E0BD6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</w:tcPr>
          <w:p w14:paraId="46AE5BA6" w14:textId="77777777" w:rsidR="009F7533" w:rsidRPr="002E0BD6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E0B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9F7533" w:rsidRPr="002E0BD6" w14:paraId="4950106F" w14:textId="77777777" w:rsidTr="00320981">
        <w:tc>
          <w:tcPr>
            <w:tcW w:w="4574" w:type="dxa"/>
            <w:tcBorders>
              <w:bottom w:val="single" w:sz="4" w:space="0" w:color="auto"/>
            </w:tcBorders>
            <w:shd w:val="clear" w:color="auto" w:fill="auto"/>
          </w:tcPr>
          <w:p w14:paraId="2ED35DFA" w14:textId="77777777" w:rsidR="009F7533" w:rsidRDefault="009F7533" w:rsidP="00344305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816D9">
              <w:rPr>
                <w:rFonts w:ascii="Angsana New" w:hAnsi="Angsana New"/>
                <w:sz w:val="30"/>
                <w:szCs w:val="30"/>
                <w:cs/>
              </w:rPr>
              <w:t>กลุ่มบริษัทใช้ระบบการขายตรงแบบชั้นเดียว</w:t>
            </w:r>
            <w:r w:rsidRPr="001816D9">
              <w:rPr>
                <w:rFonts w:ascii="Angsana New" w:hAnsi="Angsana New"/>
                <w:sz w:val="30"/>
                <w:szCs w:val="30"/>
              </w:rPr>
              <w:t xml:space="preserve"> (Single level direct sales) </w:t>
            </w:r>
            <w:r w:rsidRPr="001816D9">
              <w:rPr>
                <w:rFonts w:ascii="Angsana New" w:hAnsi="Angsana New"/>
                <w:sz w:val="30"/>
                <w:szCs w:val="30"/>
                <w:cs/>
              </w:rPr>
              <w:t>เป็นช่องทางหลักในการขายสินค้าของกลุ่มบริษัท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2764C">
              <w:rPr>
                <w:rFonts w:ascii="Angsana New" w:hAnsi="Angsana New" w:hint="cs"/>
                <w:sz w:val="30"/>
                <w:szCs w:val="30"/>
                <w:cs/>
              </w:rPr>
              <w:t>ซึ่งการคำนวณค่านายหน้าดังกล่าวมีความซับซ้อน</w:t>
            </w:r>
            <w:r w:rsidRPr="006B204C">
              <w:rPr>
                <w:rFonts w:ascii="Angsana New" w:hAnsi="Angsana New" w:hint="cs"/>
                <w:sz w:val="30"/>
                <w:szCs w:val="30"/>
                <w:cs/>
              </w:rPr>
              <w:t xml:space="preserve"> เนื่องจากรูปแบบการคำนวณมีความหลากหลาย และมีปัจจัยต่าง ๆ ที่ส่งผลกระทบต่อจำนวนเงินค่านายหน้า เช่น จำนวนและประเภทของสินค้าที่ขายได้ คุณภาพของการขาย การให้รางวัลแก่พนักงานขายที่สามารถทำยอดขายได้เกินเป้าที่ตั้งไว้และกลุ่มบริษัทมีการปรับเปลี่ยนอัตราค่านายหน้าอยู่เสมอเพื่อการส่งเสริม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เนื่องด้วยค่านายหน้าดังกล่าวมีจำนวนเงินที่มีสาระสำคัญและมีความซับซ้อนในการคำนวณ 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ในการตรวจสอบ</w:t>
            </w:r>
          </w:p>
          <w:p w14:paraId="7DC9086C" w14:textId="77777777" w:rsidR="009F7533" w:rsidRPr="006B204C" w:rsidRDefault="009F7533" w:rsidP="00344305">
            <w:pPr>
              <w:spacing w:after="260"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245517D0" w14:textId="77777777" w:rsidR="009F7533" w:rsidRPr="006B204C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F7F54B6" w14:textId="77777777" w:rsidR="009F7533" w:rsidRPr="006B204C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D6475B9" w14:textId="77777777" w:rsidR="009F7533" w:rsidRPr="006B204C" w:rsidRDefault="009F7533" w:rsidP="0034430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6" w:type="dxa"/>
            <w:tcBorders>
              <w:bottom w:val="single" w:sz="4" w:space="0" w:color="auto"/>
            </w:tcBorders>
            <w:shd w:val="clear" w:color="auto" w:fill="auto"/>
          </w:tcPr>
          <w:p w14:paraId="22052103" w14:textId="77777777" w:rsidR="009F7533" w:rsidRDefault="009F7533" w:rsidP="00344305">
            <w:pPr>
              <w:pStyle w:val="BodyText"/>
              <w:widowControl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9D02BA9" w14:textId="77777777" w:rsidR="009F7533" w:rsidRPr="00BE5E24" w:rsidRDefault="009F7533" w:rsidP="00344305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BE5E2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ประเมินและทดสอบระบบการควบคุมภายในที่เกี่ยวกับกา</w:t>
            </w:r>
            <w:r w:rsidRPr="00BE5E24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รคำนวณค่านายหน้า</w:t>
            </w:r>
            <w:r w:rsidRPr="00BE5E24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BE5E24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การอนุมัติและการบันทึกรายการ โดยการสอบถามผู้รับผิดชอบ ทำความเข้าใจ และเลือกตัวอย่างมาสุ่มทดสอบการปฏิบัติตามการควบคุมที่ออกแบบไว้ </w:t>
            </w:r>
          </w:p>
          <w:p w14:paraId="0227B562" w14:textId="77777777" w:rsidR="009F7533" w:rsidRPr="0068653E" w:rsidRDefault="009F7533" w:rsidP="00344305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8653E">
              <w:rPr>
                <w:rFonts w:ascii="Angsana New" w:hAnsi="Angsana New" w:hint="cs"/>
                <w:sz w:val="30"/>
                <w:szCs w:val="30"/>
                <w:cs/>
              </w:rPr>
              <w:t>ทดสอบการคำนวณว่าเป็นไปตามนโยบายของกลุ่มบริษัทที่บังคับใช้ในแต่ละช่วงเวลา</w:t>
            </w:r>
          </w:p>
          <w:p w14:paraId="486632EA" w14:textId="77777777" w:rsidR="009F7533" w:rsidRDefault="009F7533" w:rsidP="00344305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68653E">
              <w:rPr>
                <w:rFonts w:ascii="Angsana New" w:hAnsi="Angsana New" w:hint="cs"/>
                <w:sz w:val="30"/>
                <w:szCs w:val="30"/>
                <w:cs/>
              </w:rPr>
              <w:t>วิเคราะห์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ความสอดคล้องของ</w:t>
            </w:r>
            <w:r w:rsidRPr="0068653E">
              <w:rPr>
                <w:rFonts w:ascii="Angsana New" w:hAnsi="Angsana New" w:hint="cs"/>
                <w:sz w:val="30"/>
                <w:szCs w:val="30"/>
                <w:cs/>
              </w:rPr>
              <w:t>บัญชีค่านายหน้ากับรายได้จากการขาย</w:t>
            </w:r>
          </w:p>
          <w:p w14:paraId="13BC0B56" w14:textId="77777777" w:rsidR="009F7533" w:rsidRPr="003A119D" w:rsidRDefault="009F7533" w:rsidP="0034430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พิจารณาการ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บันทึกบัญชี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นายหน้า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โดยพิจารณากับข้อมูล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ในอดีตของ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บริษัทและข้อมูล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หลังวันสิ้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 xml:space="preserve">นปี 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รวมถึงการ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สุ่มทดสอบ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ข้อมูลการ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จ่ายค่านายหน้าให้พนักงาน</w:t>
            </w: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หลังวันสิ้น</w:t>
            </w: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  <w:p w14:paraId="300BA1EF" w14:textId="77777777" w:rsidR="009F7533" w:rsidRPr="00FA05CE" w:rsidRDefault="009F7533" w:rsidP="00344305">
            <w:pPr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120" w:after="12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</w:p>
        </w:tc>
      </w:tr>
    </w:tbl>
    <w:p w14:paraId="329CE4A2" w14:textId="47FBF91C" w:rsidR="00BB72EC" w:rsidRDefault="00BB72EC" w:rsidP="00344305"/>
    <w:p w14:paraId="1F935E86" w14:textId="471CB01B" w:rsidR="009F7533" w:rsidRPr="00403023" w:rsidRDefault="009F7533" w:rsidP="00344305">
      <w:pPr>
        <w:rPr>
          <w:rFonts w:ascii="Angsana New" w:hAnsi="Angsana New"/>
          <w:sz w:val="30"/>
          <w:szCs w:val="30"/>
        </w:rPr>
      </w:pPr>
      <w:r w:rsidRPr="002E0BD6">
        <w:br w:type="page"/>
      </w:r>
    </w:p>
    <w:p w14:paraId="781D154F" w14:textId="77777777" w:rsidR="00BE5A1F" w:rsidRPr="00954E36" w:rsidRDefault="00BE5A1F" w:rsidP="00BE5A1F">
      <w:pPr>
        <w:autoSpaceDE w:val="0"/>
        <w:autoSpaceDN w:val="0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เรื่องอื่น </w:t>
      </w:r>
    </w:p>
    <w:p w14:paraId="3469DFEA" w14:textId="77777777" w:rsidR="00BE5A1F" w:rsidRPr="008B1594" w:rsidRDefault="00BE5A1F" w:rsidP="00BE5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1424B81E" w14:textId="5C253E3F" w:rsidR="00BE5A1F" w:rsidRDefault="00BE5A1F" w:rsidP="00BE5A1F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  <w:r w:rsidRPr="00165E71">
        <w:rPr>
          <w:rFonts w:ascii="Angsana New" w:hAnsi="Angsana New"/>
          <w:spacing w:val="-2"/>
          <w:sz w:val="30"/>
          <w:szCs w:val="30"/>
          <w:cs/>
        </w:rPr>
        <w:t>งบ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การเงินรวมและงบการเงินเฉพาะกิจการของกลุ่มบริษัทและบริษัท สำหรับปีสิ้นสุดวันที่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2"/>
          <w:sz w:val="30"/>
          <w:szCs w:val="30"/>
        </w:rPr>
        <w:t xml:space="preserve">2561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ตรวจสอบโดยผู้สอบบัญชีอื่น ซึ่งแสดงความเห็นอย่างไม่มีเงื่อนไข ตามรายงานลงวันที่ </w:t>
      </w:r>
      <w:r>
        <w:rPr>
          <w:rFonts w:ascii="Angsana New" w:hAnsi="Angsana New"/>
          <w:spacing w:val="-2"/>
          <w:sz w:val="30"/>
          <w:szCs w:val="30"/>
        </w:rPr>
        <w:t xml:space="preserve">27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pacing w:val="-2"/>
          <w:sz w:val="30"/>
          <w:szCs w:val="30"/>
        </w:rPr>
        <w:t xml:space="preserve">2562 </w:t>
      </w:r>
    </w:p>
    <w:p w14:paraId="5CBFF51D" w14:textId="77777777" w:rsidR="00BE5A1F" w:rsidRPr="008B1594" w:rsidRDefault="00BE5A1F" w:rsidP="00BE5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62E9F9D3" w14:textId="5944EB7E" w:rsidR="007B7AB8" w:rsidRPr="00F35578" w:rsidRDefault="007B7A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452206AB" w14:textId="77777777" w:rsidR="007B7AB8" w:rsidRPr="008B1594" w:rsidRDefault="007B7A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4566A0FE" w14:textId="699F5D55" w:rsidR="007B7AB8" w:rsidRPr="00057FB3" w:rsidRDefault="007B7A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F35578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ข้อมูลอื่นประกอบด้</w:t>
      </w:r>
      <w:r>
        <w:rPr>
          <w:rFonts w:ascii="Angsana New" w:hAnsi="Angsana New"/>
          <w:sz w:val="30"/>
          <w:szCs w:val="30"/>
          <w:cs/>
        </w:rPr>
        <w:t>วยข้อมูลซึ่งรวมอยู่ในรายงานประจำ</w:t>
      </w:r>
      <w:r w:rsidRPr="00F35578">
        <w:rPr>
          <w:rFonts w:ascii="Angsana New" w:hAnsi="Angsana New"/>
          <w:sz w:val="30"/>
          <w:szCs w:val="30"/>
          <w:cs/>
        </w:rPr>
        <w:t>ปี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="00963FAF" w:rsidRPr="00344305">
        <w:rPr>
          <w:rFonts w:ascii="Angsana New" w:hAnsi="Angsana New" w:hint="cs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ซึ่งคาดว่ารายงานประจำปีจะถูกจัดเตรียมให้ข้าพเจ้าภายหลังวันที่รายงานของผู้สอบบัญชีนี้</w:t>
      </w:r>
    </w:p>
    <w:p w14:paraId="4B2B42F5" w14:textId="77777777" w:rsidR="00BE5A1F" w:rsidRPr="008B1594" w:rsidRDefault="00BE5A1F" w:rsidP="00BE5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2C649331" w14:textId="77777777" w:rsidR="007B7AB8" w:rsidRPr="00F35578" w:rsidRDefault="007B7A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96F908D" w14:textId="77777777" w:rsidR="007B7AB8" w:rsidRPr="008B1594" w:rsidRDefault="007B7A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266C8347" w14:textId="77777777" w:rsidR="00530D36" w:rsidRDefault="007B7A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35578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F3557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การอ่า</w:t>
      </w:r>
      <w:r>
        <w:rPr>
          <w:rFonts w:ascii="Angsana New" w:hAnsi="Angsana New" w:hint="cs"/>
          <w:sz w:val="30"/>
          <w:szCs w:val="30"/>
          <w:cs/>
        </w:rPr>
        <w:t>นข้อมูลอื่น</w:t>
      </w:r>
      <w:r w:rsidR="00963FAF" w:rsidRPr="00344305">
        <w:rPr>
          <w:rFonts w:ascii="Angsana New" w:hAnsi="Angsana New" w:hint="cs"/>
          <w:sz w:val="30"/>
          <w:szCs w:val="30"/>
          <w:cs/>
        </w:rPr>
        <w:t>ตามที่ระบุข้างต้นเมื่อจัดทำแล้ว</w:t>
      </w:r>
      <w:r w:rsidR="00963FAF">
        <w:rPr>
          <w:rFonts w:ascii="Angsana New" w:hAnsi="Angsana New" w:hint="cs"/>
          <w:sz w:val="30"/>
          <w:szCs w:val="30"/>
          <w:cs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และพิจารณาว่าข้อมูล</w:t>
      </w:r>
      <w:r>
        <w:rPr>
          <w:rFonts w:ascii="Angsana New" w:hAnsi="Angsana New"/>
          <w:sz w:val="30"/>
          <w:szCs w:val="30"/>
          <w:cs/>
        </w:rPr>
        <w:t>อื่นมีความขัดแย้งที่มีสาระสำ</w:t>
      </w:r>
      <w:r w:rsidRPr="00F35578">
        <w:rPr>
          <w:rFonts w:ascii="Angsana New" w:hAnsi="Angsana New"/>
          <w:sz w:val="30"/>
          <w:szCs w:val="30"/>
          <w:cs/>
        </w:rPr>
        <w:t>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F35578">
        <w:rPr>
          <w:rFonts w:ascii="Angsana New" w:hAnsi="Angsana New"/>
          <w:sz w:val="30"/>
          <w:szCs w:val="30"/>
        </w:rPr>
        <w:t xml:space="preserve"> </w:t>
      </w:r>
      <w:r w:rsidRPr="00F35578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</w:t>
      </w:r>
      <w:r>
        <w:rPr>
          <w:rFonts w:ascii="Angsana New" w:hAnsi="Angsana New"/>
          <w:sz w:val="30"/>
          <w:szCs w:val="30"/>
          <w:cs/>
        </w:rPr>
        <w:t>ี่ขัดต่อข้อเท็จจริงอันเป็นสาระสำ</w:t>
      </w:r>
      <w:r w:rsidRPr="00F35578">
        <w:rPr>
          <w:rFonts w:ascii="Angsana New" w:hAnsi="Angsana New"/>
          <w:sz w:val="30"/>
          <w:szCs w:val="30"/>
          <w:cs/>
        </w:rPr>
        <w:t>คัญหรือไม่</w:t>
      </w:r>
      <w:r w:rsidR="00963FA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AA191A" w14:textId="77777777" w:rsidR="00530D36" w:rsidRPr="008B1594" w:rsidRDefault="00530D36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4E9FB22D" w14:textId="2BF50413" w:rsidR="00963FAF" w:rsidRPr="00F35578" w:rsidRDefault="00963FA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44305">
        <w:rPr>
          <w:rFonts w:ascii="Angsana New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2CBCD72" w14:textId="77777777" w:rsidR="007B7AB8" w:rsidRPr="008B1594" w:rsidRDefault="007B7AB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20"/>
          <w:szCs w:val="20"/>
          <w:cs/>
        </w:rPr>
      </w:pPr>
    </w:p>
    <w:p w14:paraId="6F9580E7" w14:textId="77777777" w:rsidR="00243549" w:rsidRPr="00C14593" w:rsidRDefault="00243549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1459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1C3E0F" w:rsidRPr="00C1459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C1459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ต่องบการเงิน</w:t>
      </w:r>
      <w:r w:rsidR="00240C1F" w:rsidRPr="00C14593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557F0CBC" w14:textId="77777777" w:rsidR="00243549" w:rsidRPr="000D6967" w:rsidRDefault="00243549" w:rsidP="00344305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06187B04" w14:textId="77777777" w:rsidR="00240C1F" w:rsidRPr="00C14593" w:rsidRDefault="00240C1F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1459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1459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433FF73" w14:textId="77777777" w:rsidR="00243549" w:rsidRPr="008B1594" w:rsidRDefault="00243549" w:rsidP="00344305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9DBC50F" w14:textId="77777777" w:rsidR="00240C1F" w:rsidRPr="00C14593" w:rsidRDefault="00240C1F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C1459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</w:t>
      </w:r>
      <w:r w:rsidR="00816C8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F2381AD" w14:textId="77777777" w:rsidR="00816C87" w:rsidRPr="008B1594" w:rsidRDefault="00816C87" w:rsidP="00344305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D83CC83" w14:textId="6946C18C" w:rsidR="00BE5A1F" w:rsidRDefault="001C3E0F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A7BFE36" w14:textId="61D43C1A" w:rsidR="008B1594" w:rsidRDefault="008B1594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6559126" w14:textId="77777777" w:rsidR="00243549" w:rsidRPr="00C14593" w:rsidRDefault="00243549" w:rsidP="00344305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459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</w:t>
      </w:r>
      <w:r w:rsidR="00240C1F" w:rsidRPr="00C14593">
        <w:rPr>
          <w:rFonts w:asciiTheme="majorBidi" w:hAnsiTheme="majorBidi" w:cstheme="majorBidi"/>
          <w:i/>
          <w:iCs/>
          <w:sz w:val="30"/>
          <w:szCs w:val="30"/>
          <w:cs/>
        </w:rPr>
        <w:t>ตรวจสอบงบการเงินรวมและงบการเงินเฉพาะกิจการ</w:t>
      </w:r>
    </w:p>
    <w:p w14:paraId="6BAE211D" w14:textId="77777777" w:rsidR="00243549" w:rsidRPr="00AC347B" w:rsidRDefault="00243549" w:rsidP="00344305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2394C3A" w14:textId="77777777" w:rsidR="00240C1F" w:rsidRPr="00C14593" w:rsidRDefault="00240C1F" w:rsidP="00344305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1459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816C8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1459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</w:t>
      </w:r>
      <w:r w:rsidR="00C62BB8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งบการเงินเฉพาะกิจการเหล่านี้</w:t>
      </w:r>
    </w:p>
    <w:p w14:paraId="0F420DFB" w14:textId="77777777" w:rsidR="00F02CC7" w:rsidRPr="00AC347B" w:rsidRDefault="00F02CC7" w:rsidP="00344305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41F0FE0" w14:textId="77777777" w:rsidR="00816C87" w:rsidRPr="00C14593" w:rsidRDefault="003E484A" w:rsidP="00344305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="00C62BB8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66B0FF55" w14:textId="77777777" w:rsidR="005F7FC6" w:rsidRPr="00C14593" w:rsidRDefault="003E484A" w:rsidP="0034430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67B39" w:rsidRPr="00C14593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A31AC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="00967B39" w:rsidRPr="00C14593">
        <w:rPr>
          <w:rFonts w:asciiTheme="majorBidi" w:eastAsia="Calibri" w:hAnsiTheme="majorBidi" w:cstheme="majorBidi"/>
          <w:sz w:val="30"/>
          <w:szCs w:val="30"/>
          <w:cs/>
        </w:rPr>
        <w:t>งบการเงินเฉพาะกิจการ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A31AC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A31AC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 w:rsidR="00A31AC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1459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F403C91" w14:textId="77777777" w:rsidR="008E3890" w:rsidRPr="00C14593" w:rsidRDefault="003E484A" w:rsidP="0034430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A31AC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A31AC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การควบคุมภายในของ</w:t>
      </w:r>
      <w:r w:rsidR="00967B39" w:rsidRPr="00C1459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</w:p>
    <w:p w14:paraId="4E60549A" w14:textId="77777777" w:rsidR="003E484A" w:rsidRPr="00C14593" w:rsidRDefault="003E484A" w:rsidP="0034430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09A6E30" w14:textId="77777777" w:rsidR="003E484A" w:rsidRPr="00C14593" w:rsidRDefault="003E484A" w:rsidP="0034430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31AC7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67B39" w:rsidRPr="00C1459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="00A31AC7" w:rsidRPr="00C14593">
        <w:rPr>
          <w:rFonts w:asciiTheme="majorBidi" w:eastAsia="Calibr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C53056" w:rsidRPr="00C14593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Pr="00C14593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C53056" w:rsidRPr="00C1459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ต้องหยุดการดำเนินงานต่อเนื่อง </w:t>
      </w:r>
    </w:p>
    <w:p w14:paraId="1F8203E7" w14:textId="77777777" w:rsidR="003E484A" w:rsidRPr="00C14593" w:rsidRDefault="003E484A" w:rsidP="0034430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</w:t>
      </w:r>
      <w:r w:rsidR="00C53056" w:rsidRPr="00C1459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14593">
        <w:rPr>
          <w:rFonts w:asciiTheme="majorBidi" w:hAnsiTheme="majorBidi" w:cstheme="majorBidi"/>
          <w:sz w:val="30"/>
          <w:szCs w:val="30"/>
          <w:cs/>
        </w:rPr>
        <w:t>โดยรวม รวมถึง</w:t>
      </w:r>
      <w:r w:rsidR="00A31AC7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การเปิดเผยข้อมูลว่างบการเงิน</w:t>
      </w:r>
      <w:r w:rsidR="00C53056" w:rsidRPr="00C14593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14593">
        <w:rPr>
          <w:rFonts w:asciiTheme="majorBidi" w:hAnsiTheme="majorBidi" w:cstheme="majorBidi"/>
          <w:sz w:val="30"/>
          <w:szCs w:val="30"/>
          <w:cs/>
        </w:rPr>
        <w:t>แสดงรายการและเหตุการณ์ในรูปแบบที่ทำให้</w:t>
      </w:r>
      <w:r w:rsidR="00A31AC7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 xml:space="preserve">มีการนำเสนอข้อมูลโดยถูกต้องตามที่ควรหรือไม่   </w:t>
      </w:r>
    </w:p>
    <w:p w14:paraId="59DC6DF0" w14:textId="77777777" w:rsidR="001A0AF9" w:rsidRPr="00C14593" w:rsidRDefault="001A0AF9" w:rsidP="00344305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A31AC7" w:rsidRPr="00C14593">
        <w:rPr>
          <w:rFonts w:asciiTheme="majorBidi" w:hAnsiTheme="majorBidi" w:cstheme="majorBidi"/>
          <w:sz w:val="30"/>
          <w:szCs w:val="30"/>
        </w:rPr>
        <w:br/>
      </w:r>
      <w:r w:rsidRPr="00C14593">
        <w:rPr>
          <w:rFonts w:asciiTheme="majorBidi" w:hAnsiTheme="majorBidi" w:cstheme="majorBidi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  <w:r w:rsidRPr="00C1459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C14593">
        <w:rPr>
          <w:rFonts w:asciiTheme="majorBidi" w:hAnsiTheme="majorBidi" w:cstheme="majorBidi"/>
          <w:sz w:val="30"/>
          <w:szCs w:val="30"/>
        </w:rPr>
        <w:t xml:space="preserve"> </w:t>
      </w:r>
    </w:p>
    <w:p w14:paraId="787272CA" w14:textId="77777777" w:rsidR="001841D5" w:rsidRPr="00C14593" w:rsidRDefault="001841D5" w:rsidP="0034430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9AAB115" w14:textId="77777777" w:rsidR="003E484A" w:rsidRPr="00C14593" w:rsidRDefault="003E484A" w:rsidP="00344305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</w:t>
      </w:r>
      <w:r w:rsidR="008E4D77" w:rsidRPr="00C1459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</w:t>
      </w:r>
      <w:r w:rsidRPr="00C14593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C1459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4585CA8" w14:textId="77777777" w:rsidR="001C3E0F" w:rsidRPr="00AC347B" w:rsidRDefault="001C3E0F" w:rsidP="00344305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4CE74D55" w14:textId="77777777" w:rsidR="004D70BC" w:rsidRPr="00C101D5" w:rsidRDefault="004D70BC" w:rsidP="00344305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C101D5">
        <w:rPr>
          <w:rFonts w:ascii="Angsana New" w:eastAsia="Calibri" w:hAnsi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608E8779" w14:textId="77777777" w:rsidR="004D70BC" w:rsidRPr="00D21931" w:rsidRDefault="004D70BC" w:rsidP="00344305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56F025BE" w14:textId="77777777" w:rsidR="004D70BC" w:rsidRPr="00090679" w:rsidRDefault="004D70BC" w:rsidP="00344305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7616B3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7616B3">
        <w:rPr>
          <w:rFonts w:ascii="Angsana New" w:hAnsi="Angsana New"/>
          <w:sz w:val="30"/>
          <w:szCs w:val="30"/>
          <w:cs/>
        </w:rPr>
        <w:t>งบการเงิน</w:t>
      </w:r>
      <w:r w:rsidRPr="00A00EB8">
        <w:rPr>
          <w:rFonts w:ascii="Angsana New" w:hAnsi="Angsana New"/>
          <w:sz w:val="30"/>
          <w:szCs w:val="30"/>
          <w:cs/>
        </w:rPr>
        <w:t>รวมและงบการเงินเฉพาะกิจการในงวดปัจจุบั</w:t>
      </w:r>
      <w:r w:rsidRPr="007616B3">
        <w:rPr>
          <w:rFonts w:ascii="Angsana New" w:hAnsi="Angsana New"/>
          <w:sz w:val="30"/>
          <w:szCs w:val="30"/>
          <w:cs/>
        </w:rPr>
        <w:t>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7616B3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</w:t>
      </w:r>
      <w:r>
        <w:rPr>
          <w:rFonts w:ascii="Angsana New" w:hAnsi="Angsana New"/>
          <w:sz w:val="30"/>
          <w:szCs w:val="30"/>
          <w:cs/>
        </w:rPr>
        <w:t>อสาธารณะเกี่ยวกับเรื่องดังกล่าว</w:t>
      </w:r>
      <w:r>
        <w:rPr>
          <w:rFonts w:ascii="Angsana New" w:hAnsi="Angsana New"/>
          <w:sz w:val="30"/>
          <w:szCs w:val="30"/>
          <w:cs/>
        </w:rPr>
        <w:br/>
      </w:r>
      <w:r w:rsidRPr="007616B3">
        <w:rPr>
          <w:rFonts w:ascii="Angsana New" w:hAnsi="Angsana New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>
        <w:rPr>
          <w:rFonts w:ascii="Angsana New" w:hAnsi="Angsana New"/>
          <w:sz w:val="30"/>
          <w:szCs w:val="30"/>
          <w:cs/>
        </w:rPr>
        <w:br/>
      </w:r>
      <w:r w:rsidRPr="007616B3">
        <w:rPr>
          <w:rFonts w:ascii="Angsana New" w:hAnsi="Angsana New"/>
          <w:sz w:val="30"/>
          <w:szCs w:val="30"/>
          <w:cs/>
        </w:rPr>
        <w:t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5E4BC5E" w14:textId="77777777" w:rsidR="004D70BC" w:rsidRPr="00AC347B" w:rsidRDefault="004D70BC" w:rsidP="00344305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56320039" w14:textId="2F5285C7" w:rsidR="00A31AC7" w:rsidRDefault="00A31AC7" w:rsidP="0034430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BE2F365" w14:textId="1CA023D7" w:rsidR="00BB72EC" w:rsidRDefault="00BB72EC" w:rsidP="0034430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803A962" w14:textId="77777777" w:rsidR="00F02CC7" w:rsidRDefault="00F02CC7" w:rsidP="0034430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680501E" w14:textId="77777777" w:rsidR="00F02CC7" w:rsidRPr="00C14593" w:rsidRDefault="00F02CC7" w:rsidP="0034430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338E82BD" w14:textId="77777777" w:rsidR="00243549" w:rsidRPr="00C14593" w:rsidRDefault="00243549" w:rsidP="00344305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C14593">
        <w:rPr>
          <w:rFonts w:asciiTheme="majorBidi" w:hAnsiTheme="majorBidi" w:cstheme="majorBidi"/>
          <w:cs/>
        </w:rPr>
        <w:t>(</w:t>
      </w:r>
      <w:r w:rsidR="004036DD">
        <w:rPr>
          <w:rFonts w:asciiTheme="majorBidi" w:hAnsiTheme="majorBidi" w:cstheme="majorBidi" w:hint="cs"/>
          <w:cs/>
        </w:rPr>
        <w:t>ธัญลักษณ์ เกตุแก้ว</w:t>
      </w:r>
      <w:r w:rsidRPr="00C14593">
        <w:rPr>
          <w:rFonts w:asciiTheme="majorBidi" w:hAnsiTheme="majorBidi" w:cstheme="majorBidi"/>
          <w:cs/>
        </w:rPr>
        <w:t>)</w:t>
      </w:r>
    </w:p>
    <w:p w14:paraId="7D3A5F9A" w14:textId="77777777" w:rsidR="00243549" w:rsidRPr="00C14593" w:rsidRDefault="00243549" w:rsidP="00344305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C14593">
        <w:rPr>
          <w:rFonts w:asciiTheme="majorBidi" w:hAnsiTheme="majorBidi" w:cstheme="majorBidi"/>
          <w:cs/>
        </w:rPr>
        <w:t>ผู้สอบบัญชีรับอนุญาต</w:t>
      </w:r>
    </w:p>
    <w:p w14:paraId="43729A12" w14:textId="77777777" w:rsidR="00243549" w:rsidRPr="00C14593" w:rsidRDefault="00243549" w:rsidP="00344305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C14593">
        <w:rPr>
          <w:rFonts w:asciiTheme="majorBidi" w:hAnsiTheme="majorBidi" w:cstheme="majorBidi"/>
          <w:cs/>
        </w:rPr>
        <w:t xml:space="preserve">เลขทะเบียน </w:t>
      </w:r>
      <w:r w:rsidR="004036DD">
        <w:rPr>
          <w:rFonts w:asciiTheme="majorBidi" w:hAnsiTheme="majorBidi" w:cstheme="majorBidi"/>
          <w:lang w:val="en-US"/>
        </w:rPr>
        <w:t>8179</w:t>
      </w:r>
    </w:p>
    <w:p w14:paraId="1E8D7996" w14:textId="77777777" w:rsidR="00243549" w:rsidRPr="00C14593" w:rsidRDefault="00243549" w:rsidP="00344305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347E2930" w14:textId="77777777" w:rsidR="00243549" w:rsidRPr="00C14593" w:rsidRDefault="00243549" w:rsidP="00344305">
      <w:pPr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14593">
        <w:rPr>
          <w:rFonts w:asciiTheme="majorBidi" w:hAnsiTheme="majorBidi" w:cstheme="majorBidi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66FEEB08" w14:textId="77777777" w:rsidR="00243549" w:rsidRPr="00C14593" w:rsidRDefault="00243549" w:rsidP="00344305">
      <w:pPr>
        <w:jc w:val="both"/>
        <w:rPr>
          <w:rFonts w:asciiTheme="majorBidi" w:hAnsiTheme="majorBidi" w:cstheme="majorBidi"/>
          <w:sz w:val="30"/>
          <w:szCs w:val="30"/>
        </w:rPr>
      </w:pPr>
      <w:r w:rsidRPr="00C1459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6CA9A18" w14:textId="77777777" w:rsidR="00186EB2" w:rsidRDefault="00D50F2B" w:rsidP="00344305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2563</w:t>
      </w:r>
    </w:p>
    <w:sectPr w:rsidR="00186EB2" w:rsidSect="00C03B05">
      <w:pgSz w:w="11909" w:h="16834" w:code="9"/>
      <w:pgMar w:top="691" w:right="1152" w:bottom="576" w:left="1152" w:header="720" w:footer="74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0001F5" w14:textId="77777777" w:rsidR="00935323" w:rsidRDefault="00935323">
      <w:r>
        <w:separator/>
      </w:r>
    </w:p>
  </w:endnote>
  <w:endnote w:type="continuationSeparator" w:id="0">
    <w:p w14:paraId="0B3295D1" w14:textId="77777777" w:rsidR="00935323" w:rsidRDefault="00935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021353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D1787B" w14:textId="0E6ED652" w:rsidR="000D6967" w:rsidRDefault="000D6967" w:rsidP="00CA209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7626B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626B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626B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380E1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626B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0741EE" w14:textId="77777777" w:rsidR="00935323" w:rsidRDefault="00935323">
      <w:r>
        <w:separator/>
      </w:r>
    </w:p>
  </w:footnote>
  <w:footnote w:type="continuationSeparator" w:id="0">
    <w:p w14:paraId="08C63241" w14:textId="77777777" w:rsidR="00935323" w:rsidRDefault="00935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46711" w14:textId="77777777" w:rsidR="000D6967" w:rsidRDefault="000D6967">
    <w:pPr>
      <w:pStyle w:val="Header"/>
    </w:pPr>
  </w:p>
  <w:p w14:paraId="49D2FE0C" w14:textId="77777777" w:rsidR="000D6967" w:rsidRDefault="000D6967">
    <w:pPr>
      <w:pStyle w:val="Header"/>
    </w:pPr>
  </w:p>
  <w:p w14:paraId="3E68EA67" w14:textId="77777777" w:rsidR="000D6967" w:rsidRDefault="000D6967">
    <w:pPr>
      <w:pStyle w:val="Header"/>
    </w:pPr>
  </w:p>
  <w:p w14:paraId="59F5354D" w14:textId="77777777" w:rsidR="000D6967" w:rsidRDefault="000D6967">
    <w:pPr>
      <w:pStyle w:val="Header"/>
    </w:pPr>
  </w:p>
  <w:p w14:paraId="2F0ABA8B" w14:textId="77777777" w:rsidR="000D6967" w:rsidRDefault="000D6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2528FA00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0B70179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8C32024"/>
    <w:multiLevelType w:val="hybridMultilevel"/>
    <w:tmpl w:val="68644916"/>
    <w:lvl w:ilvl="0" w:tplc="1EFC1956">
      <w:start w:val="6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864"/>
        </w:tabs>
        <w:ind w:left="86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EFC5AB4"/>
    <w:multiLevelType w:val="multilevel"/>
    <w:tmpl w:val="55E82C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9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9B665A4"/>
    <w:multiLevelType w:val="singleLevel"/>
    <w:tmpl w:val="3052462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E8A3165"/>
    <w:multiLevelType w:val="multilevel"/>
    <w:tmpl w:val="E676C13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E9F43D4"/>
    <w:multiLevelType w:val="multilevel"/>
    <w:tmpl w:val="F974A2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4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B641E57"/>
    <w:multiLevelType w:val="multilevel"/>
    <w:tmpl w:val="67A2313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4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FB079A7"/>
    <w:multiLevelType w:val="multilevel"/>
    <w:tmpl w:val="6E24BE2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FC94AA7"/>
    <w:multiLevelType w:val="hybridMultilevel"/>
    <w:tmpl w:val="8B7C9E0C"/>
    <w:lvl w:ilvl="0" w:tplc="DAE298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E70C49"/>
    <w:multiLevelType w:val="multilevel"/>
    <w:tmpl w:val="7E4219D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3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480973"/>
    <w:multiLevelType w:val="multilevel"/>
    <w:tmpl w:val="7E1C63D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46F45"/>
    <w:multiLevelType w:val="multilevel"/>
    <w:tmpl w:val="D336544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23505FC"/>
    <w:multiLevelType w:val="hybridMultilevel"/>
    <w:tmpl w:val="5B94A6E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8" w15:restartNumberingAfterBreak="0">
    <w:nsid w:val="5BC0276C"/>
    <w:multiLevelType w:val="hybridMultilevel"/>
    <w:tmpl w:val="C1DA4DFC"/>
    <w:lvl w:ilvl="0" w:tplc="43D0E64E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B7D6A2E"/>
    <w:multiLevelType w:val="multilevel"/>
    <w:tmpl w:val="599AC9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74971DB8"/>
    <w:multiLevelType w:val="multilevel"/>
    <w:tmpl w:val="7E1C63D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D527583"/>
    <w:multiLevelType w:val="hybridMultilevel"/>
    <w:tmpl w:val="D9CE4C00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04735"/>
    <w:multiLevelType w:val="multilevel"/>
    <w:tmpl w:val="599AC9F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8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EB827E8"/>
    <w:multiLevelType w:val="multilevel"/>
    <w:tmpl w:val="D26C341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23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7"/>
  </w:num>
  <w:num w:numId="2">
    <w:abstractNumId w:val="2"/>
  </w:num>
  <w:num w:numId="3">
    <w:abstractNumId w:val="24"/>
  </w:num>
  <w:num w:numId="4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"/>
  </w:num>
  <w:num w:numId="7">
    <w:abstractNumId w:val="20"/>
  </w:num>
  <w:num w:numId="8">
    <w:abstractNumId w:val="6"/>
  </w:num>
  <w:num w:numId="9">
    <w:abstractNumId w:val="19"/>
  </w:num>
  <w:num w:numId="10">
    <w:abstractNumId w:val="29"/>
  </w:num>
  <w:num w:numId="11">
    <w:abstractNumId w:val="3"/>
  </w:num>
  <w:num w:numId="12">
    <w:abstractNumId w:val="11"/>
  </w:num>
  <w:num w:numId="13">
    <w:abstractNumId w:val="27"/>
  </w:num>
  <w:num w:numId="14">
    <w:abstractNumId w:val="0"/>
  </w:num>
  <w:num w:numId="15">
    <w:abstractNumId w:val="33"/>
  </w:num>
  <w:num w:numId="16">
    <w:abstractNumId w:val="12"/>
  </w:num>
  <w:num w:numId="17">
    <w:abstractNumId w:val="14"/>
  </w:num>
  <w:num w:numId="18">
    <w:abstractNumId w:val="26"/>
  </w:num>
  <w:num w:numId="19">
    <w:abstractNumId w:val="13"/>
  </w:num>
  <w:num w:numId="20">
    <w:abstractNumId w:val="35"/>
  </w:num>
  <w:num w:numId="21">
    <w:abstractNumId w:val="32"/>
  </w:num>
  <w:num w:numId="22">
    <w:abstractNumId w:val="21"/>
  </w:num>
  <w:num w:numId="23">
    <w:abstractNumId w:val="25"/>
  </w:num>
  <w:num w:numId="24">
    <w:abstractNumId w:val="36"/>
  </w:num>
  <w:num w:numId="25">
    <w:abstractNumId w:val="22"/>
  </w:num>
  <w:num w:numId="26">
    <w:abstractNumId w:val="30"/>
  </w:num>
  <w:num w:numId="27">
    <w:abstractNumId w:val="15"/>
  </w:num>
  <w:num w:numId="28">
    <w:abstractNumId w:val="23"/>
  </w:num>
  <w:num w:numId="29">
    <w:abstractNumId w:val="10"/>
  </w:num>
  <w:num w:numId="30">
    <w:abstractNumId w:val="37"/>
  </w:num>
  <w:num w:numId="31">
    <w:abstractNumId w:val="18"/>
  </w:num>
  <w:num w:numId="32">
    <w:abstractNumId w:val="38"/>
  </w:num>
  <w:num w:numId="33">
    <w:abstractNumId w:val="8"/>
  </w:num>
  <w:num w:numId="34">
    <w:abstractNumId w:val="9"/>
  </w:num>
  <w:num w:numId="35">
    <w:abstractNumId w:val="34"/>
  </w:num>
  <w:num w:numId="36">
    <w:abstractNumId w:val="5"/>
  </w:num>
  <w:num w:numId="37">
    <w:abstractNumId w:val="4"/>
  </w:num>
  <w:num w:numId="38">
    <w:abstractNumId w:val="7"/>
  </w:num>
  <w:num w:numId="39">
    <w:abstractNumId w:val="16"/>
  </w:num>
  <w:num w:numId="40">
    <w:abstractNumId w:val="31"/>
  </w:num>
  <w:num w:numId="41">
    <w:abstractNumId w:val="9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703"/>
    <w:rsid w:val="00001842"/>
    <w:rsid w:val="00001DDB"/>
    <w:rsid w:val="00002081"/>
    <w:rsid w:val="00002468"/>
    <w:rsid w:val="000028F3"/>
    <w:rsid w:val="000031A8"/>
    <w:rsid w:val="00003EB1"/>
    <w:rsid w:val="00003FC3"/>
    <w:rsid w:val="0000437B"/>
    <w:rsid w:val="000043A6"/>
    <w:rsid w:val="0000469B"/>
    <w:rsid w:val="000046C9"/>
    <w:rsid w:val="00004F0D"/>
    <w:rsid w:val="00005556"/>
    <w:rsid w:val="00005963"/>
    <w:rsid w:val="00005ACB"/>
    <w:rsid w:val="0000742F"/>
    <w:rsid w:val="0000745C"/>
    <w:rsid w:val="0000791D"/>
    <w:rsid w:val="00007B57"/>
    <w:rsid w:val="00007C1C"/>
    <w:rsid w:val="00007C6F"/>
    <w:rsid w:val="00007F21"/>
    <w:rsid w:val="000106F0"/>
    <w:rsid w:val="000108C5"/>
    <w:rsid w:val="000110F2"/>
    <w:rsid w:val="0001185B"/>
    <w:rsid w:val="00013450"/>
    <w:rsid w:val="000135FB"/>
    <w:rsid w:val="0001371F"/>
    <w:rsid w:val="00014B6D"/>
    <w:rsid w:val="00014BE5"/>
    <w:rsid w:val="00015A85"/>
    <w:rsid w:val="00015AAB"/>
    <w:rsid w:val="00015B12"/>
    <w:rsid w:val="00015BD5"/>
    <w:rsid w:val="00015C52"/>
    <w:rsid w:val="000161F0"/>
    <w:rsid w:val="000179AA"/>
    <w:rsid w:val="00017BDD"/>
    <w:rsid w:val="00017EFD"/>
    <w:rsid w:val="0002055E"/>
    <w:rsid w:val="000205CD"/>
    <w:rsid w:val="00020C89"/>
    <w:rsid w:val="00021874"/>
    <w:rsid w:val="00021A3E"/>
    <w:rsid w:val="00021FB0"/>
    <w:rsid w:val="000234A3"/>
    <w:rsid w:val="00023B44"/>
    <w:rsid w:val="00023CE6"/>
    <w:rsid w:val="00023DAC"/>
    <w:rsid w:val="0002467D"/>
    <w:rsid w:val="000249B7"/>
    <w:rsid w:val="0002570C"/>
    <w:rsid w:val="000257BE"/>
    <w:rsid w:val="00026433"/>
    <w:rsid w:val="00027349"/>
    <w:rsid w:val="000275CB"/>
    <w:rsid w:val="00027D2A"/>
    <w:rsid w:val="00030B27"/>
    <w:rsid w:val="00030D0A"/>
    <w:rsid w:val="00030EEB"/>
    <w:rsid w:val="00030EEF"/>
    <w:rsid w:val="0003249A"/>
    <w:rsid w:val="00032CEA"/>
    <w:rsid w:val="00032EF6"/>
    <w:rsid w:val="000330E5"/>
    <w:rsid w:val="000333D4"/>
    <w:rsid w:val="00033EFB"/>
    <w:rsid w:val="00033F41"/>
    <w:rsid w:val="000341D7"/>
    <w:rsid w:val="00034AA1"/>
    <w:rsid w:val="000356F0"/>
    <w:rsid w:val="000357BC"/>
    <w:rsid w:val="00035849"/>
    <w:rsid w:val="00035A15"/>
    <w:rsid w:val="00035E4A"/>
    <w:rsid w:val="00035F53"/>
    <w:rsid w:val="0003770C"/>
    <w:rsid w:val="000400B8"/>
    <w:rsid w:val="0004069A"/>
    <w:rsid w:val="00040803"/>
    <w:rsid w:val="00040CDB"/>
    <w:rsid w:val="00041029"/>
    <w:rsid w:val="0004159E"/>
    <w:rsid w:val="000416A0"/>
    <w:rsid w:val="00041779"/>
    <w:rsid w:val="00041E89"/>
    <w:rsid w:val="00041F9A"/>
    <w:rsid w:val="000428E6"/>
    <w:rsid w:val="00042C84"/>
    <w:rsid w:val="00042F74"/>
    <w:rsid w:val="000434F1"/>
    <w:rsid w:val="00043669"/>
    <w:rsid w:val="0004367D"/>
    <w:rsid w:val="00043C09"/>
    <w:rsid w:val="00045940"/>
    <w:rsid w:val="00045A5A"/>
    <w:rsid w:val="00045B36"/>
    <w:rsid w:val="00045DA8"/>
    <w:rsid w:val="00046413"/>
    <w:rsid w:val="000467B3"/>
    <w:rsid w:val="0004685F"/>
    <w:rsid w:val="00046EAC"/>
    <w:rsid w:val="00047359"/>
    <w:rsid w:val="00047FF3"/>
    <w:rsid w:val="000501D5"/>
    <w:rsid w:val="00050DF3"/>
    <w:rsid w:val="00050F9F"/>
    <w:rsid w:val="00051895"/>
    <w:rsid w:val="00051D3B"/>
    <w:rsid w:val="000525C4"/>
    <w:rsid w:val="000525D5"/>
    <w:rsid w:val="0005267A"/>
    <w:rsid w:val="000527ED"/>
    <w:rsid w:val="000531AF"/>
    <w:rsid w:val="000539E1"/>
    <w:rsid w:val="00053A15"/>
    <w:rsid w:val="00053DCF"/>
    <w:rsid w:val="00054433"/>
    <w:rsid w:val="000547A5"/>
    <w:rsid w:val="00054FC9"/>
    <w:rsid w:val="0005527B"/>
    <w:rsid w:val="0005542F"/>
    <w:rsid w:val="0005563F"/>
    <w:rsid w:val="00055766"/>
    <w:rsid w:val="000557F3"/>
    <w:rsid w:val="000558C4"/>
    <w:rsid w:val="00055D82"/>
    <w:rsid w:val="0005619A"/>
    <w:rsid w:val="0005658D"/>
    <w:rsid w:val="000571F6"/>
    <w:rsid w:val="000600B1"/>
    <w:rsid w:val="000605E0"/>
    <w:rsid w:val="000607C0"/>
    <w:rsid w:val="00060A00"/>
    <w:rsid w:val="000617E0"/>
    <w:rsid w:val="00061CE4"/>
    <w:rsid w:val="00061D74"/>
    <w:rsid w:val="00061D94"/>
    <w:rsid w:val="000626DD"/>
    <w:rsid w:val="0006276B"/>
    <w:rsid w:val="00062AEE"/>
    <w:rsid w:val="00063595"/>
    <w:rsid w:val="000637F5"/>
    <w:rsid w:val="00063B15"/>
    <w:rsid w:val="000645CB"/>
    <w:rsid w:val="00064712"/>
    <w:rsid w:val="000651F2"/>
    <w:rsid w:val="00065232"/>
    <w:rsid w:val="00065EB2"/>
    <w:rsid w:val="00066F12"/>
    <w:rsid w:val="000671A2"/>
    <w:rsid w:val="00067563"/>
    <w:rsid w:val="000675C1"/>
    <w:rsid w:val="00067D0A"/>
    <w:rsid w:val="00070D89"/>
    <w:rsid w:val="00070F1F"/>
    <w:rsid w:val="00071004"/>
    <w:rsid w:val="0007132A"/>
    <w:rsid w:val="000719BD"/>
    <w:rsid w:val="00071B83"/>
    <w:rsid w:val="00071E7A"/>
    <w:rsid w:val="00071E82"/>
    <w:rsid w:val="000723A0"/>
    <w:rsid w:val="0007251A"/>
    <w:rsid w:val="00072B70"/>
    <w:rsid w:val="00072D57"/>
    <w:rsid w:val="00073026"/>
    <w:rsid w:val="00073A3B"/>
    <w:rsid w:val="00073FE0"/>
    <w:rsid w:val="00074407"/>
    <w:rsid w:val="0007455A"/>
    <w:rsid w:val="00074AC1"/>
    <w:rsid w:val="00074DCE"/>
    <w:rsid w:val="000750F8"/>
    <w:rsid w:val="00075ABC"/>
    <w:rsid w:val="00075BF1"/>
    <w:rsid w:val="000763A8"/>
    <w:rsid w:val="0007683B"/>
    <w:rsid w:val="00077AE3"/>
    <w:rsid w:val="00077ED9"/>
    <w:rsid w:val="00077F0B"/>
    <w:rsid w:val="00077F8E"/>
    <w:rsid w:val="000804BB"/>
    <w:rsid w:val="00080D70"/>
    <w:rsid w:val="00080F24"/>
    <w:rsid w:val="00081345"/>
    <w:rsid w:val="00081A66"/>
    <w:rsid w:val="00081E54"/>
    <w:rsid w:val="00082375"/>
    <w:rsid w:val="0008276B"/>
    <w:rsid w:val="000828EE"/>
    <w:rsid w:val="00082C71"/>
    <w:rsid w:val="0008326B"/>
    <w:rsid w:val="000832B9"/>
    <w:rsid w:val="00084C47"/>
    <w:rsid w:val="00084C8E"/>
    <w:rsid w:val="00084FCC"/>
    <w:rsid w:val="00085423"/>
    <w:rsid w:val="00085EAB"/>
    <w:rsid w:val="00086210"/>
    <w:rsid w:val="00086363"/>
    <w:rsid w:val="00086E1C"/>
    <w:rsid w:val="00087778"/>
    <w:rsid w:val="00087C3A"/>
    <w:rsid w:val="00090192"/>
    <w:rsid w:val="00091D93"/>
    <w:rsid w:val="00091F5F"/>
    <w:rsid w:val="00092224"/>
    <w:rsid w:val="00092746"/>
    <w:rsid w:val="0009298D"/>
    <w:rsid w:val="000936CA"/>
    <w:rsid w:val="00093882"/>
    <w:rsid w:val="00093B2B"/>
    <w:rsid w:val="00093B68"/>
    <w:rsid w:val="0009417D"/>
    <w:rsid w:val="00094B9D"/>
    <w:rsid w:val="00094F1A"/>
    <w:rsid w:val="00094F26"/>
    <w:rsid w:val="00095134"/>
    <w:rsid w:val="00095300"/>
    <w:rsid w:val="000955EC"/>
    <w:rsid w:val="00095FD3"/>
    <w:rsid w:val="000963BA"/>
    <w:rsid w:val="000965F0"/>
    <w:rsid w:val="00096669"/>
    <w:rsid w:val="000971F0"/>
    <w:rsid w:val="00097903"/>
    <w:rsid w:val="00097A56"/>
    <w:rsid w:val="000A05E9"/>
    <w:rsid w:val="000A07B6"/>
    <w:rsid w:val="000A0FBB"/>
    <w:rsid w:val="000A12A1"/>
    <w:rsid w:val="000A171A"/>
    <w:rsid w:val="000A2651"/>
    <w:rsid w:val="000A2850"/>
    <w:rsid w:val="000A28E8"/>
    <w:rsid w:val="000A29E7"/>
    <w:rsid w:val="000A2A70"/>
    <w:rsid w:val="000A2E49"/>
    <w:rsid w:val="000A40D3"/>
    <w:rsid w:val="000A43D9"/>
    <w:rsid w:val="000A4E0A"/>
    <w:rsid w:val="000A5672"/>
    <w:rsid w:val="000A5A21"/>
    <w:rsid w:val="000A665A"/>
    <w:rsid w:val="000A6BD2"/>
    <w:rsid w:val="000A6C0B"/>
    <w:rsid w:val="000A6D4B"/>
    <w:rsid w:val="000A70DB"/>
    <w:rsid w:val="000A78E1"/>
    <w:rsid w:val="000A7A7A"/>
    <w:rsid w:val="000A7E85"/>
    <w:rsid w:val="000B041B"/>
    <w:rsid w:val="000B0708"/>
    <w:rsid w:val="000B0D9D"/>
    <w:rsid w:val="000B142E"/>
    <w:rsid w:val="000B24FB"/>
    <w:rsid w:val="000B2811"/>
    <w:rsid w:val="000B2854"/>
    <w:rsid w:val="000B2F61"/>
    <w:rsid w:val="000B33FE"/>
    <w:rsid w:val="000B355D"/>
    <w:rsid w:val="000B3939"/>
    <w:rsid w:val="000B393E"/>
    <w:rsid w:val="000B3C3D"/>
    <w:rsid w:val="000B4289"/>
    <w:rsid w:val="000B455F"/>
    <w:rsid w:val="000B4C3E"/>
    <w:rsid w:val="000B4D17"/>
    <w:rsid w:val="000B4F7A"/>
    <w:rsid w:val="000B5E28"/>
    <w:rsid w:val="000B66D2"/>
    <w:rsid w:val="000B6B7E"/>
    <w:rsid w:val="000B7339"/>
    <w:rsid w:val="000C00BB"/>
    <w:rsid w:val="000C046E"/>
    <w:rsid w:val="000C05AA"/>
    <w:rsid w:val="000C125D"/>
    <w:rsid w:val="000C1CB9"/>
    <w:rsid w:val="000C24C3"/>
    <w:rsid w:val="000C332F"/>
    <w:rsid w:val="000C3B59"/>
    <w:rsid w:val="000C45CA"/>
    <w:rsid w:val="000C4DF0"/>
    <w:rsid w:val="000C5111"/>
    <w:rsid w:val="000C5D7B"/>
    <w:rsid w:val="000C65D5"/>
    <w:rsid w:val="000C6B3B"/>
    <w:rsid w:val="000C6F7B"/>
    <w:rsid w:val="000D0630"/>
    <w:rsid w:val="000D06B5"/>
    <w:rsid w:val="000D0B17"/>
    <w:rsid w:val="000D0CD9"/>
    <w:rsid w:val="000D1637"/>
    <w:rsid w:val="000D1851"/>
    <w:rsid w:val="000D18D5"/>
    <w:rsid w:val="000D27CD"/>
    <w:rsid w:val="000D29E0"/>
    <w:rsid w:val="000D3672"/>
    <w:rsid w:val="000D4480"/>
    <w:rsid w:val="000D47B5"/>
    <w:rsid w:val="000D4AED"/>
    <w:rsid w:val="000D4BD7"/>
    <w:rsid w:val="000D5E59"/>
    <w:rsid w:val="000D681B"/>
    <w:rsid w:val="000D6967"/>
    <w:rsid w:val="000D6971"/>
    <w:rsid w:val="000D6DBB"/>
    <w:rsid w:val="000D7F6D"/>
    <w:rsid w:val="000E00B3"/>
    <w:rsid w:val="000E0AC7"/>
    <w:rsid w:val="000E1035"/>
    <w:rsid w:val="000E167E"/>
    <w:rsid w:val="000E2015"/>
    <w:rsid w:val="000E2524"/>
    <w:rsid w:val="000E2EAA"/>
    <w:rsid w:val="000E376B"/>
    <w:rsid w:val="000E38DF"/>
    <w:rsid w:val="000E3C48"/>
    <w:rsid w:val="000E40EE"/>
    <w:rsid w:val="000E4774"/>
    <w:rsid w:val="000E4D15"/>
    <w:rsid w:val="000E51C4"/>
    <w:rsid w:val="000E56F9"/>
    <w:rsid w:val="000E5B6B"/>
    <w:rsid w:val="000E5F52"/>
    <w:rsid w:val="000E6373"/>
    <w:rsid w:val="000E72A3"/>
    <w:rsid w:val="000E74EB"/>
    <w:rsid w:val="000E798A"/>
    <w:rsid w:val="000F05E0"/>
    <w:rsid w:val="000F0B38"/>
    <w:rsid w:val="000F0E62"/>
    <w:rsid w:val="000F18BB"/>
    <w:rsid w:val="000F1C8B"/>
    <w:rsid w:val="000F1D1B"/>
    <w:rsid w:val="000F2164"/>
    <w:rsid w:val="000F30AF"/>
    <w:rsid w:val="000F3640"/>
    <w:rsid w:val="000F3E6B"/>
    <w:rsid w:val="000F43DE"/>
    <w:rsid w:val="000F513C"/>
    <w:rsid w:val="000F559C"/>
    <w:rsid w:val="000F55E5"/>
    <w:rsid w:val="000F5757"/>
    <w:rsid w:val="000F5910"/>
    <w:rsid w:val="000F5BD6"/>
    <w:rsid w:val="000F5BEA"/>
    <w:rsid w:val="000F61B2"/>
    <w:rsid w:val="000F64B4"/>
    <w:rsid w:val="000F7240"/>
    <w:rsid w:val="000F7406"/>
    <w:rsid w:val="000F7C86"/>
    <w:rsid w:val="00100362"/>
    <w:rsid w:val="001003FF"/>
    <w:rsid w:val="001004EA"/>
    <w:rsid w:val="00100615"/>
    <w:rsid w:val="0010063B"/>
    <w:rsid w:val="00100958"/>
    <w:rsid w:val="00100C95"/>
    <w:rsid w:val="001011D4"/>
    <w:rsid w:val="0010165D"/>
    <w:rsid w:val="00101E1D"/>
    <w:rsid w:val="0010255B"/>
    <w:rsid w:val="001026AD"/>
    <w:rsid w:val="0010286E"/>
    <w:rsid w:val="00102EF4"/>
    <w:rsid w:val="00103B96"/>
    <w:rsid w:val="00103E33"/>
    <w:rsid w:val="00103E97"/>
    <w:rsid w:val="00104082"/>
    <w:rsid w:val="001042AF"/>
    <w:rsid w:val="00104DE4"/>
    <w:rsid w:val="001050CF"/>
    <w:rsid w:val="00105788"/>
    <w:rsid w:val="00105C4F"/>
    <w:rsid w:val="0010621D"/>
    <w:rsid w:val="0010664D"/>
    <w:rsid w:val="00106840"/>
    <w:rsid w:val="00106AF8"/>
    <w:rsid w:val="00106DD3"/>
    <w:rsid w:val="00107696"/>
    <w:rsid w:val="001078B5"/>
    <w:rsid w:val="00110117"/>
    <w:rsid w:val="00110316"/>
    <w:rsid w:val="00110AA7"/>
    <w:rsid w:val="00110FEA"/>
    <w:rsid w:val="001112E8"/>
    <w:rsid w:val="00111B5F"/>
    <w:rsid w:val="0011206C"/>
    <w:rsid w:val="001122CB"/>
    <w:rsid w:val="001126BB"/>
    <w:rsid w:val="001131CD"/>
    <w:rsid w:val="001138AC"/>
    <w:rsid w:val="00113EA9"/>
    <w:rsid w:val="00113F1C"/>
    <w:rsid w:val="00113FCD"/>
    <w:rsid w:val="00113FF0"/>
    <w:rsid w:val="00114084"/>
    <w:rsid w:val="0011461E"/>
    <w:rsid w:val="00114683"/>
    <w:rsid w:val="0011478B"/>
    <w:rsid w:val="00114807"/>
    <w:rsid w:val="00114BE4"/>
    <w:rsid w:val="00115291"/>
    <w:rsid w:val="00115858"/>
    <w:rsid w:val="00115882"/>
    <w:rsid w:val="00115CBF"/>
    <w:rsid w:val="00115EC9"/>
    <w:rsid w:val="001160FA"/>
    <w:rsid w:val="00116B50"/>
    <w:rsid w:val="00116E3D"/>
    <w:rsid w:val="00116EC2"/>
    <w:rsid w:val="00116F68"/>
    <w:rsid w:val="0011714C"/>
    <w:rsid w:val="00117692"/>
    <w:rsid w:val="001177F7"/>
    <w:rsid w:val="00117FD6"/>
    <w:rsid w:val="00120948"/>
    <w:rsid w:val="00120C4E"/>
    <w:rsid w:val="001212C7"/>
    <w:rsid w:val="0012147C"/>
    <w:rsid w:val="001214EC"/>
    <w:rsid w:val="00121944"/>
    <w:rsid w:val="00121F16"/>
    <w:rsid w:val="0012208D"/>
    <w:rsid w:val="001239AF"/>
    <w:rsid w:val="00124B9F"/>
    <w:rsid w:val="00124E7D"/>
    <w:rsid w:val="00125B0A"/>
    <w:rsid w:val="001262E4"/>
    <w:rsid w:val="00126C49"/>
    <w:rsid w:val="0012708B"/>
    <w:rsid w:val="00127763"/>
    <w:rsid w:val="00127937"/>
    <w:rsid w:val="0012797B"/>
    <w:rsid w:val="00127A11"/>
    <w:rsid w:val="00130337"/>
    <w:rsid w:val="00130434"/>
    <w:rsid w:val="00130FD9"/>
    <w:rsid w:val="001311D3"/>
    <w:rsid w:val="001311FC"/>
    <w:rsid w:val="0013152F"/>
    <w:rsid w:val="00131892"/>
    <w:rsid w:val="00132060"/>
    <w:rsid w:val="00132481"/>
    <w:rsid w:val="001325C4"/>
    <w:rsid w:val="0013281D"/>
    <w:rsid w:val="00132BFC"/>
    <w:rsid w:val="00132F57"/>
    <w:rsid w:val="001337A6"/>
    <w:rsid w:val="0013456E"/>
    <w:rsid w:val="00135143"/>
    <w:rsid w:val="00135CB8"/>
    <w:rsid w:val="00136EB3"/>
    <w:rsid w:val="00136F07"/>
    <w:rsid w:val="0013717D"/>
    <w:rsid w:val="0013721A"/>
    <w:rsid w:val="00137C1F"/>
    <w:rsid w:val="0014006F"/>
    <w:rsid w:val="00140334"/>
    <w:rsid w:val="0014068C"/>
    <w:rsid w:val="0014097B"/>
    <w:rsid w:val="00140CD8"/>
    <w:rsid w:val="00141296"/>
    <w:rsid w:val="00141490"/>
    <w:rsid w:val="00141762"/>
    <w:rsid w:val="001422FE"/>
    <w:rsid w:val="00143040"/>
    <w:rsid w:val="00143278"/>
    <w:rsid w:val="001434D8"/>
    <w:rsid w:val="0014377C"/>
    <w:rsid w:val="001439C1"/>
    <w:rsid w:val="00143CB5"/>
    <w:rsid w:val="00143CFA"/>
    <w:rsid w:val="0014444E"/>
    <w:rsid w:val="0014450B"/>
    <w:rsid w:val="0014457F"/>
    <w:rsid w:val="00144B20"/>
    <w:rsid w:val="00144FBE"/>
    <w:rsid w:val="001453EC"/>
    <w:rsid w:val="0014566C"/>
    <w:rsid w:val="00145B82"/>
    <w:rsid w:val="001471D5"/>
    <w:rsid w:val="001476EE"/>
    <w:rsid w:val="00147930"/>
    <w:rsid w:val="0014795B"/>
    <w:rsid w:val="00147D4D"/>
    <w:rsid w:val="00150523"/>
    <w:rsid w:val="001505C3"/>
    <w:rsid w:val="00151732"/>
    <w:rsid w:val="00151E0D"/>
    <w:rsid w:val="001525C0"/>
    <w:rsid w:val="00153554"/>
    <w:rsid w:val="00153ACB"/>
    <w:rsid w:val="00154102"/>
    <w:rsid w:val="001544BE"/>
    <w:rsid w:val="0015451C"/>
    <w:rsid w:val="00154A59"/>
    <w:rsid w:val="00155054"/>
    <w:rsid w:val="001552EF"/>
    <w:rsid w:val="0015534E"/>
    <w:rsid w:val="00155907"/>
    <w:rsid w:val="00155A16"/>
    <w:rsid w:val="001560A4"/>
    <w:rsid w:val="00156D0B"/>
    <w:rsid w:val="00156E60"/>
    <w:rsid w:val="001579BA"/>
    <w:rsid w:val="00157D1E"/>
    <w:rsid w:val="00157EF4"/>
    <w:rsid w:val="00160988"/>
    <w:rsid w:val="00160BC3"/>
    <w:rsid w:val="00161431"/>
    <w:rsid w:val="001617B6"/>
    <w:rsid w:val="001618EA"/>
    <w:rsid w:val="0016198C"/>
    <w:rsid w:val="001624A4"/>
    <w:rsid w:val="00162E95"/>
    <w:rsid w:val="0016375F"/>
    <w:rsid w:val="00163D68"/>
    <w:rsid w:val="001643BA"/>
    <w:rsid w:val="00164BAD"/>
    <w:rsid w:val="00165157"/>
    <w:rsid w:val="001655A8"/>
    <w:rsid w:val="00165E71"/>
    <w:rsid w:val="00166327"/>
    <w:rsid w:val="00166823"/>
    <w:rsid w:val="00166E80"/>
    <w:rsid w:val="0016710C"/>
    <w:rsid w:val="00167888"/>
    <w:rsid w:val="0017024B"/>
    <w:rsid w:val="00170EB5"/>
    <w:rsid w:val="0017141B"/>
    <w:rsid w:val="00171844"/>
    <w:rsid w:val="0017184A"/>
    <w:rsid w:val="0017275F"/>
    <w:rsid w:val="00172896"/>
    <w:rsid w:val="00172E53"/>
    <w:rsid w:val="00173198"/>
    <w:rsid w:val="001731D8"/>
    <w:rsid w:val="00174307"/>
    <w:rsid w:val="00174B0E"/>
    <w:rsid w:val="00174F22"/>
    <w:rsid w:val="00175215"/>
    <w:rsid w:val="00175F6A"/>
    <w:rsid w:val="0017687C"/>
    <w:rsid w:val="00176E4A"/>
    <w:rsid w:val="0017706A"/>
    <w:rsid w:val="001774D9"/>
    <w:rsid w:val="00177E50"/>
    <w:rsid w:val="00180B72"/>
    <w:rsid w:val="001811B4"/>
    <w:rsid w:val="001811C1"/>
    <w:rsid w:val="001815DD"/>
    <w:rsid w:val="001816E5"/>
    <w:rsid w:val="00181E86"/>
    <w:rsid w:val="001821CE"/>
    <w:rsid w:val="00182214"/>
    <w:rsid w:val="0018295C"/>
    <w:rsid w:val="00183540"/>
    <w:rsid w:val="00183973"/>
    <w:rsid w:val="001841D5"/>
    <w:rsid w:val="00184755"/>
    <w:rsid w:val="001850EC"/>
    <w:rsid w:val="00185171"/>
    <w:rsid w:val="00185798"/>
    <w:rsid w:val="00186E89"/>
    <w:rsid w:val="00186EB2"/>
    <w:rsid w:val="00187EA9"/>
    <w:rsid w:val="00187EF4"/>
    <w:rsid w:val="00187F70"/>
    <w:rsid w:val="001911A4"/>
    <w:rsid w:val="001913DE"/>
    <w:rsid w:val="00191B7A"/>
    <w:rsid w:val="0019207F"/>
    <w:rsid w:val="00192087"/>
    <w:rsid w:val="001925E6"/>
    <w:rsid w:val="00192798"/>
    <w:rsid w:val="0019395E"/>
    <w:rsid w:val="00193BFA"/>
    <w:rsid w:val="00193D3C"/>
    <w:rsid w:val="0019490C"/>
    <w:rsid w:val="00194946"/>
    <w:rsid w:val="001949CC"/>
    <w:rsid w:val="00194F9C"/>
    <w:rsid w:val="0019529B"/>
    <w:rsid w:val="00195304"/>
    <w:rsid w:val="0019631B"/>
    <w:rsid w:val="001966D8"/>
    <w:rsid w:val="00196777"/>
    <w:rsid w:val="00196DFF"/>
    <w:rsid w:val="001973F4"/>
    <w:rsid w:val="001974AF"/>
    <w:rsid w:val="00197760"/>
    <w:rsid w:val="00197FF7"/>
    <w:rsid w:val="001A00DB"/>
    <w:rsid w:val="001A0AF9"/>
    <w:rsid w:val="001A0B24"/>
    <w:rsid w:val="001A0FCF"/>
    <w:rsid w:val="001A11BC"/>
    <w:rsid w:val="001A12F6"/>
    <w:rsid w:val="001A1505"/>
    <w:rsid w:val="001A1FE8"/>
    <w:rsid w:val="001A22F1"/>
    <w:rsid w:val="001A2B72"/>
    <w:rsid w:val="001A3408"/>
    <w:rsid w:val="001A3E50"/>
    <w:rsid w:val="001A526F"/>
    <w:rsid w:val="001A53D0"/>
    <w:rsid w:val="001A5A38"/>
    <w:rsid w:val="001A5B5B"/>
    <w:rsid w:val="001A5C17"/>
    <w:rsid w:val="001A5CED"/>
    <w:rsid w:val="001A5DF2"/>
    <w:rsid w:val="001A638A"/>
    <w:rsid w:val="001A6A46"/>
    <w:rsid w:val="001A6EE1"/>
    <w:rsid w:val="001A7100"/>
    <w:rsid w:val="001A7101"/>
    <w:rsid w:val="001B0347"/>
    <w:rsid w:val="001B086F"/>
    <w:rsid w:val="001B0BC9"/>
    <w:rsid w:val="001B0D34"/>
    <w:rsid w:val="001B0D66"/>
    <w:rsid w:val="001B0D84"/>
    <w:rsid w:val="001B1C89"/>
    <w:rsid w:val="001B2105"/>
    <w:rsid w:val="001B2213"/>
    <w:rsid w:val="001B2937"/>
    <w:rsid w:val="001B2B5D"/>
    <w:rsid w:val="001B35F5"/>
    <w:rsid w:val="001B3E15"/>
    <w:rsid w:val="001B4392"/>
    <w:rsid w:val="001B46DF"/>
    <w:rsid w:val="001B4D0B"/>
    <w:rsid w:val="001B4ECC"/>
    <w:rsid w:val="001B662B"/>
    <w:rsid w:val="001B6904"/>
    <w:rsid w:val="001B7550"/>
    <w:rsid w:val="001C0318"/>
    <w:rsid w:val="001C04F8"/>
    <w:rsid w:val="001C069E"/>
    <w:rsid w:val="001C0DF8"/>
    <w:rsid w:val="001C1741"/>
    <w:rsid w:val="001C1909"/>
    <w:rsid w:val="001C1D4F"/>
    <w:rsid w:val="001C1E04"/>
    <w:rsid w:val="001C2C3A"/>
    <w:rsid w:val="001C3257"/>
    <w:rsid w:val="001C3E0F"/>
    <w:rsid w:val="001C4E77"/>
    <w:rsid w:val="001C51F6"/>
    <w:rsid w:val="001C524B"/>
    <w:rsid w:val="001C5507"/>
    <w:rsid w:val="001C6313"/>
    <w:rsid w:val="001C66BC"/>
    <w:rsid w:val="001C679B"/>
    <w:rsid w:val="001C6B2D"/>
    <w:rsid w:val="001C6C81"/>
    <w:rsid w:val="001C7369"/>
    <w:rsid w:val="001C76E3"/>
    <w:rsid w:val="001D0137"/>
    <w:rsid w:val="001D10D7"/>
    <w:rsid w:val="001D1889"/>
    <w:rsid w:val="001D19F7"/>
    <w:rsid w:val="001D1B7F"/>
    <w:rsid w:val="001D2DB0"/>
    <w:rsid w:val="001D317B"/>
    <w:rsid w:val="001D329E"/>
    <w:rsid w:val="001D512C"/>
    <w:rsid w:val="001D5487"/>
    <w:rsid w:val="001D590F"/>
    <w:rsid w:val="001D5D99"/>
    <w:rsid w:val="001D5E9D"/>
    <w:rsid w:val="001D632D"/>
    <w:rsid w:val="001D7685"/>
    <w:rsid w:val="001D7C23"/>
    <w:rsid w:val="001E0CE4"/>
    <w:rsid w:val="001E1155"/>
    <w:rsid w:val="001E1180"/>
    <w:rsid w:val="001E152F"/>
    <w:rsid w:val="001E19E7"/>
    <w:rsid w:val="001E1DF4"/>
    <w:rsid w:val="001E250F"/>
    <w:rsid w:val="001E2762"/>
    <w:rsid w:val="001E375C"/>
    <w:rsid w:val="001E3B11"/>
    <w:rsid w:val="001E4441"/>
    <w:rsid w:val="001E4548"/>
    <w:rsid w:val="001E4E90"/>
    <w:rsid w:val="001E5087"/>
    <w:rsid w:val="001E56F2"/>
    <w:rsid w:val="001E597B"/>
    <w:rsid w:val="001E59BE"/>
    <w:rsid w:val="001E647D"/>
    <w:rsid w:val="001E6666"/>
    <w:rsid w:val="001E681F"/>
    <w:rsid w:val="001E7077"/>
    <w:rsid w:val="001E7EF8"/>
    <w:rsid w:val="001F066E"/>
    <w:rsid w:val="001F08A7"/>
    <w:rsid w:val="001F0EF5"/>
    <w:rsid w:val="001F1203"/>
    <w:rsid w:val="001F132F"/>
    <w:rsid w:val="001F134A"/>
    <w:rsid w:val="001F147E"/>
    <w:rsid w:val="001F14EE"/>
    <w:rsid w:val="001F1571"/>
    <w:rsid w:val="001F1B49"/>
    <w:rsid w:val="001F1C27"/>
    <w:rsid w:val="001F1D08"/>
    <w:rsid w:val="001F22F0"/>
    <w:rsid w:val="001F2812"/>
    <w:rsid w:val="001F2AFC"/>
    <w:rsid w:val="001F2D86"/>
    <w:rsid w:val="001F3383"/>
    <w:rsid w:val="001F3E49"/>
    <w:rsid w:val="001F3EA6"/>
    <w:rsid w:val="001F4557"/>
    <w:rsid w:val="001F4F78"/>
    <w:rsid w:val="001F543A"/>
    <w:rsid w:val="001F568E"/>
    <w:rsid w:val="001F5735"/>
    <w:rsid w:val="001F5C3D"/>
    <w:rsid w:val="001F6137"/>
    <w:rsid w:val="001F67DE"/>
    <w:rsid w:val="001F72E7"/>
    <w:rsid w:val="001F774F"/>
    <w:rsid w:val="001F7C71"/>
    <w:rsid w:val="001F7F1D"/>
    <w:rsid w:val="00200439"/>
    <w:rsid w:val="0020064F"/>
    <w:rsid w:val="00200A78"/>
    <w:rsid w:val="00200DE2"/>
    <w:rsid w:val="002014FD"/>
    <w:rsid w:val="00201857"/>
    <w:rsid w:val="00201913"/>
    <w:rsid w:val="00201AE6"/>
    <w:rsid w:val="0020221B"/>
    <w:rsid w:val="00202CBE"/>
    <w:rsid w:val="00202F72"/>
    <w:rsid w:val="00203734"/>
    <w:rsid w:val="0020380E"/>
    <w:rsid w:val="00203B9F"/>
    <w:rsid w:val="00204F14"/>
    <w:rsid w:val="0020511E"/>
    <w:rsid w:val="0020664A"/>
    <w:rsid w:val="002066FA"/>
    <w:rsid w:val="00206796"/>
    <w:rsid w:val="0020690E"/>
    <w:rsid w:val="00206CBF"/>
    <w:rsid w:val="002073F2"/>
    <w:rsid w:val="00207CFE"/>
    <w:rsid w:val="00207EBD"/>
    <w:rsid w:val="0021038D"/>
    <w:rsid w:val="002105CA"/>
    <w:rsid w:val="00210A5D"/>
    <w:rsid w:val="00210C9A"/>
    <w:rsid w:val="00210ED5"/>
    <w:rsid w:val="00210F5D"/>
    <w:rsid w:val="0021116F"/>
    <w:rsid w:val="0021136D"/>
    <w:rsid w:val="0021188D"/>
    <w:rsid w:val="002125C3"/>
    <w:rsid w:val="0021287D"/>
    <w:rsid w:val="00212EDF"/>
    <w:rsid w:val="00213039"/>
    <w:rsid w:val="0021308C"/>
    <w:rsid w:val="0021327E"/>
    <w:rsid w:val="002134EA"/>
    <w:rsid w:val="00215113"/>
    <w:rsid w:val="002151EF"/>
    <w:rsid w:val="0021598D"/>
    <w:rsid w:val="00216168"/>
    <w:rsid w:val="00217449"/>
    <w:rsid w:val="00220235"/>
    <w:rsid w:val="00220457"/>
    <w:rsid w:val="00220D4B"/>
    <w:rsid w:val="00221341"/>
    <w:rsid w:val="002219CE"/>
    <w:rsid w:val="00221DBB"/>
    <w:rsid w:val="00221EB8"/>
    <w:rsid w:val="00221ECF"/>
    <w:rsid w:val="00221F24"/>
    <w:rsid w:val="0022219E"/>
    <w:rsid w:val="00222428"/>
    <w:rsid w:val="0022278D"/>
    <w:rsid w:val="00222A16"/>
    <w:rsid w:val="00223122"/>
    <w:rsid w:val="00223AD8"/>
    <w:rsid w:val="00223AEC"/>
    <w:rsid w:val="00223E03"/>
    <w:rsid w:val="00224BB2"/>
    <w:rsid w:val="00224E8A"/>
    <w:rsid w:val="002255E9"/>
    <w:rsid w:val="00225C44"/>
    <w:rsid w:val="00226323"/>
    <w:rsid w:val="00226AB6"/>
    <w:rsid w:val="00226D58"/>
    <w:rsid w:val="00226F5E"/>
    <w:rsid w:val="00227016"/>
    <w:rsid w:val="00227083"/>
    <w:rsid w:val="00227A54"/>
    <w:rsid w:val="00230DBD"/>
    <w:rsid w:val="00230F6C"/>
    <w:rsid w:val="002313F9"/>
    <w:rsid w:val="0023252B"/>
    <w:rsid w:val="00232628"/>
    <w:rsid w:val="002338AE"/>
    <w:rsid w:val="002349BE"/>
    <w:rsid w:val="00234BE0"/>
    <w:rsid w:val="00234DCD"/>
    <w:rsid w:val="002351CD"/>
    <w:rsid w:val="0023534C"/>
    <w:rsid w:val="00235433"/>
    <w:rsid w:val="0023550F"/>
    <w:rsid w:val="0023617F"/>
    <w:rsid w:val="00236C20"/>
    <w:rsid w:val="0023711E"/>
    <w:rsid w:val="00237401"/>
    <w:rsid w:val="00237C00"/>
    <w:rsid w:val="002401B1"/>
    <w:rsid w:val="002408A4"/>
    <w:rsid w:val="00240C1F"/>
    <w:rsid w:val="00240CC8"/>
    <w:rsid w:val="00240E94"/>
    <w:rsid w:val="00243233"/>
    <w:rsid w:val="00243549"/>
    <w:rsid w:val="00243565"/>
    <w:rsid w:val="0024388A"/>
    <w:rsid w:val="0024402E"/>
    <w:rsid w:val="00244863"/>
    <w:rsid w:val="00244E64"/>
    <w:rsid w:val="002455AB"/>
    <w:rsid w:val="00246066"/>
    <w:rsid w:val="002461BD"/>
    <w:rsid w:val="00246421"/>
    <w:rsid w:val="002473AF"/>
    <w:rsid w:val="0024747B"/>
    <w:rsid w:val="0024750C"/>
    <w:rsid w:val="00247D41"/>
    <w:rsid w:val="00247DB0"/>
    <w:rsid w:val="00247DBD"/>
    <w:rsid w:val="00250067"/>
    <w:rsid w:val="002500D0"/>
    <w:rsid w:val="00250423"/>
    <w:rsid w:val="00251422"/>
    <w:rsid w:val="0025156A"/>
    <w:rsid w:val="0025164D"/>
    <w:rsid w:val="00251C6C"/>
    <w:rsid w:val="00251C81"/>
    <w:rsid w:val="00252106"/>
    <w:rsid w:val="002521DD"/>
    <w:rsid w:val="00252647"/>
    <w:rsid w:val="00252B09"/>
    <w:rsid w:val="00252D98"/>
    <w:rsid w:val="0025304C"/>
    <w:rsid w:val="002532FD"/>
    <w:rsid w:val="00253411"/>
    <w:rsid w:val="002539C6"/>
    <w:rsid w:val="00253D20"/>
    <w:rsid w:val="00253F42"/>
    <w:rsid w:val="00254289"/>
    <w:rsid w:val="002546DD"/>
    <w:rsid w:val="002547D5"/>
    <w:rsid w:val="00255052"/>
    <w:rsid w:val="0025574E"/>
    <w:rsid w:val="0025588B"/>
    <w:rsid w:val="00255B14"/>
    <w:rsid w:val="00255C15"/>
    <w:rsid w:val="00255C1A"/>
    <w:rsid w:val="00256A9A"/>
    <w:rsid w:val="00256B06"/>
    <w:rsid w:val="00256C8E"/>
    <w:rsid w:val="00257142"/>
    <w:rsid w:val="0025792C"/>
    <w:rsid w:val="00257F58"/>
    <w:rsid w:val="00260E0B"/>
    <w:rsid w:val="0026180D"/>
    <w:rsid w:val="00261A1D"/>
    <w:rsid w:val="00261EB2"/>
    <w:rsid w:val="00261FEE"/>
    <w:rsid w:val="0026247A"/>
    <w:rsid w:val="0026283B"/>
    <w:rsid w:val="00262914"/>
    <w:rsid w:val="00263359"/>
    <w:rsid w:val="00263417"/>
    <w:rsid w:val="0026354C"/>
    <w:rsid w:val="0026384A"/>
    <w:rsid w:val="0026454E"/>
    <w:rsid w:val="00264C0A"/>
    <w:rsid w:val="00264C8C"/>
    <w:rsid w:val="00264E15"/>
    <w:rsid w:val="002650FF"/>
    <w:rsid w:val="0026592D"/>
    <w:rsid w:val="00265E10"/>
    <w:rsid w:val="002662D6"/>
    <w:rsid w:val="0026670B"/>
    <w:rsid w:val="00266AE3"/>
    <w:rsid w:val="00266B2A"/>
    <w:rsid w:val="00266CC7"/>
    <w:rsid w:val="00267E7B"/>
    <w:rsid w:val="00270330"/>
    <w:rsid w:val="00271C79"/>
    <w:rsid w:val="00272AEE"/>
    <w:rsid w:val="00272D23"/>
    <w:rsid w:val="00272D8C"/>
    <w:rsid w:val="00272DEB"/>
    <w:rsid w:val="00273062"/>
    <w:rsid w:val="0027358C"/>
    <w:rsid w:val="0027395A"/>
    <w:rsid w:val="00273B31"/>
    <w:rsid w:val="00273C4F"/>
    <w:rsid w:val="002745C5"/>
    <w:rsid w:val="002747C7"/>
    <w:rsid w:val="00274819"/>
    <w:rsid w:val="00274C0A"/>
    <w:rsid w:val="0027512A"/>
    <w:rsid w:val="002753F5"/>
    <w:rsid w:val="00275809"/>
    <w:rsid w:val="00276171"/>
    <w:rsid w:val="00276230"/>
    <w:rsid w:val="0027672C"/>
    <w:rsid w:val="00276883"/>
    <w:rsid w:val="00276C4B"/>
    <w:rsid w:val="00277813"/>
    <w:rsid w:val="00277C08"/>
    <w:rsid w:val="00280213"/>
    <w:rsid w:val="00280685"/>
    <w:rsid w:val="00281CC8"/>
    <w:rsid w:val="002825FC"/>
    <w:rsid w:val="0028298E"/>
    <w:rsid w:val="002829E8"/>
    <w:rsid w:val="00282E91"/>
    <w:rsid w:val="00283070"/>
    <w:rsid w:val="00283777"/>
    <w:rsid w:val="00283A76"/>
    <w:rsid w:val="002842F6"/>
    <w:rsid w:val="00284FE0"/>
    <w:rsid w:val="00285872"/>
    <w:rsid w:val="00285A33"/>
    <w:rsid w:val="00285AC0"/>
    <w:rsid w:val="00285FCE"/>
    <w:rsid w:val="00286617"/>
    <w:rsid w:val="00286671"/>
    <w:rsid w:val="00286A7E"/>
    <w:rsid w:val="00286C51"/>
    <w:rsid w:val="00286F7E"/>
    <w:rsid w:val="00287DCD"/>
    <w:rsid w:val="0029029E"/>
    <w:rsid w:val="0029090B"/>
    <w:rsid w:val="00290C4B"/>
    <w:rsid w:val="002912DE"/>
    <w:rsid w:val="00291EB0"/>
    <w:rsid w:val="00292187"/>
    <w:rsid w:val="00293041"/>
    <w:rsid w:val="002931B2"/>
    <w:rsid w:val="00294312"/>
    <w:rsid w:val="002943D0"/>
    <w:rsid w:val="00294959"/>
    <w:rsid w:val="00294C8E"/>
    <w:rsid w:val="00295794"/>
    <w:rsid w:val="00295B6D"/>
    <w:rsid w:val="00295D39"/>
    <w:rsid w:val="00296197"/>
    <w:rsid w:val="00296A39"/>
    <w:rsid w:val="00296C89"/>
    <w:rsid w:val="00296D08"/>
    <w:rsid w:val="0029712D"/>
    <w:rsid w:val="002975B1"/>
    <w:rsid w:val="002A0A55"/>
    <w:rsid w:val="002A0F25"/>
    <w:rsid w:val="002A1620"/>
    <w:rsid w:val="002A1AFC"/>
    <w:rsid w:val="002A2774"/>
    <w:rsid w:val="002A36D7"/>
    <w:rsid w:val="002A3871"/>
    <w:rsid w:val="002A3B13"/>
    <w:rsid w:val="002A3C21"/>
    <w:rsid w:val="002A447F"/>
    <w:rsid w:val="002A4795"/>
    <w:rsid w:val="002A52B9"/>
    <w:rsid w:val="002A540A"/>
    <w:rsid w:val="002A570C"/>
    <w:rsid w:val="002A59A4"/>
    <w:rsid w:val="002A6332"/>
    <w:rsid w:val="002A640F"/>
    <w:rsid w:val="002A661B"/>
    <w:rsid w:val="002A6930"/>
    <w:rsid w:val="002A6BC1"/>
    <w:rsid w:val="002A6C2E"/>
    <w:rsid w:val="002A7986"/>
    <w:rsid w:val="002B1056"/>
    <w:rsid w:val="002B12FF"/>
    <w:rsid w:val="002B171E"/>
    <w:rsid w:val="002B18F1"/>
    <w:rsid w:val="002B26E4"/>
    <w:rsid w:val="002B2B7C"/>
    <w:rsid w:val="002B2BA6"/>
    <w:rsid w:val="002B367D"/>
    <w:rsid w:val="002B36AC"/>
    <w:rsid w:val="002B3B70"/>
    <w:rsid w:val="002B4432"/>
    <w:rsid w:val="002B4675"/>
    <w:rsid w:val="002B5316"/>
    <w:rsid w:val="002B5914"/>
    <w:rsid w:val="002B6198"/>
    <w:rsid w:val="002B6469"/>
    <w:rsid w:val="002B6BC4"/>
    <w:rsid w:val="002B6FC6"/>
    <w:rsid w:val="002B7832"/>
    <w:rsid w:val="002B7E29"/>
    <w:rsid w:val="002C096E"/>
    <w:rsid w:val="002C0A2D"/>
    <w:rsid w:val="002C1A39"/>
    <w:rsid w:val="002C1BA4"/>
    <w:rsid w:val="002C1CBD"/>
    <w:rsid w:val="002C1D4A"/>
    <w:rsid w:val="002C20D8"/>
    <w:rsid w:val="002C2512"/>
    <w:rsid w:val="002C2968"/>
    <w:rsid w:val="002C2992"/>
    <w:rsid w:val="002C2E72"/>
    <w:rsid w:val="002C2E82"/>
    <w:rsid w:val="002C3101"/>
    <w:rsid w:val="002C32CB"/>
    <w:rsid w:val="002C36BD"/>
    <w:rsid w:val="002C396B"/>
    <w:rsid w:val="002C399E"/>
    <w:rsid w:val="002C3F7A"/>
    <w:rsid w:val="002C4A95"/>
    <w:rsid w:val="002C4C1F"/>
    <w:rsid w:val="002C4E27"/>
    <w:rsid w:val="002C63AD"/>
    <w:rsid w:val="002C6746"/>
    <w:rsid w:val="002C68CC"/>
    <w:rsid w:val="002C70A5"/>
    <w:rsid w:val="002C7B37"/>
    <w:rsid w:val="002C7C63"/>
    <w:rsid w:val="002D0102"/>
    <w:rsid w:val="002D07E9"/>
    <w:rsid w:val="002D0D96"/>
    <w:rsid w:val="002D116D"/>
    <w:rsid w:val="002D40B7"/>
    <w:rsid w:val="002D468E"/>
    <w:rsid w:val="002D4693"/>
    <w:rsid w:val="002D4858"/>
    <w:rsid w:val="002D4EBD"/>
    <w:rsid w:val="002D59ED"/>
    <w:rsid w:val="002D610D"/>
    <w:rsid w:val="002D614E"/>
    <w:rsid w:val="002D6527"/>
    <w:rsid w:val="002D729B"/>
    <w:rsid w:val="002D7384"/>
    <w:rsid w:val="002D77F2"/>
    <w:rsid w:val="002D7FA1"/>
    <w:rsid w:val="002E0534"/>
    <w:rsid w:val="002E0D4A"/>
    <w:rsid w:val="002E0E5C"/>
    <w:rsid w:val="002E1605"/>
    <w:rsid w:val="002E2783"/>
    <w:rsid w:val="002E36D2"/>
    <w:rsid w:val="002E4920"/>
    <w:rsid w:val="002E4C65"/>
    <w:rsid w:val="002E4C77"/>
    <w:rsid w:val="002E55EF"/>
    <w:rsid w:val="002E5D41"/>
    <w:rsid w:val="002E5ED1"/>
    <w:rsid w:val="002E5F87"/>
    <w:rsid w:val="002E6263"/>
    <w:rsid w:val="002E654A"/>
    <w:rsid w:val="002E697D"/>
    <w:rsid w:val="002E6B31"/>
    <w:rsid w:val="002E6B87"/>
    <w:rsid w:val="002E72F5"/>
    <w:rsid w:val="002E7808"/>
    <w:rsid w:val="002E78E5"/>
    <w:rsid w:val="002E7C5A"/>
    <w:rsid w:val="002E7F80"/>
    <w:rsid w:val="002F0066"/>
    <w:rsid w:val="002F0269"/>
    <w:rsid w:val="002F0311"/>
    <w:rsid w:val="002F0EA7"/>
    <w:rsid w:val="002F1108"/>
    <w:rsid w:val="002F182A"/>
    <w:rsid w:val="002F1CCE"/>
    <w:rsid w:val="002F1DD1"/>
    <w:rsid w:val="002F27DD"/>
    <w:rsid w:val="002F2D61"/>
    <w:rsid w:val="002F385D"/>
    <w:rsid w:val="002F38AE"/>
    <w:rsid w:val="002F4BC4"/>
    <w:rsid w:val="002F4BF9"/>
    <w:rsid w:val="002F4C75"/>
    <w:rsid w:val="002F4DCB"/>
    <w:rsid w:val="002F529F"/>
    <w:rsid w:val="002F54B6"/>
    <w:rsid w:val="002F5790"/>
    <w:rsid w:val="002F6148"/>
    <w:rsid w:val="002F68DB"/>
    <w:rsid w:val="002F7351"/>
    <w:rsid w:val="002F73A5"/>
    <w:rsid w:val="002F776D"/>
    <w:rsid w:val="002F792D"/>
    <w:rsid w:val="002F7A0B"/>
    <w:rsid w:val="002F7C0A"/>
    <w:rsid w:val="002F7D78"/>
    <w:rsid w:val="002F7F27"/>
    <w:rsid w:val="00300C84"/>
    <w:rsid w:val="00301762"/>
    <w:rsid w:val="00301BA3"/>
    <w:rsid w:val="00301C87"/>
    <w:rsid w:val="00301E0A"/>
    <w:rsid w:val="00301E4C"/>
    <w:rsid w:val="003021AC"/>
    <w:rsid w:val="003024F3"/>
    <w:rsid w:val="00302CAF"/>
    <w:rsid w:val="0030330D"/>
    <w:rsid w:val="003038CC"/>
    <w:rsid w:val="0030398F"/>
    <w:rsid w:val="0030470B"/>
    <w:rsid w:val="0030490B"/>
    <w:rsid w:val="00304D2A"/>
    <w:rsid w:val="00304E36"/>
    <w:rsid w:val="00305B63"/>
    <w:rsid w:val="00306250"/>
    <w:rsid w:val="003063D1"/>
    <w:rsid w:val="003067B3"/>
    <w:rsid w:val="00306A67"/>
    <w:rsid w:val="00306E56"/>
    <w:rsid w:val="00307A47"/>
    <w:rsid w:val="00310507"/>
    <w:rsid w:val="00310728"/>
    <w:rsid w:val="003109EC"/>
    <w:rsid w:val="00310D5C"/>
    <w:rsid w:val="00311106"/>
    <w:rsid w:val="0031124D"/>
    <w:rsid w:val="00311407"/>
    <w:rsid w:val="00311784"/>
    <w:rsid w:val="00311A0E"/>
    <w:rsid w:val="00312191"/>
    <w:rsid w:val="00312709"/>
    <w:rsid w:val="00313330"/>
    <w:rsid w:val="00313335"/>
    <w:rsid w:val="00313761"/>
    <w:rsid w:val="003137D5"/>
    <w:rsid w:val="00313971"/>
    <w:rsid w:val="0031435D"/>
    <w:rsid w:val="0031460B"/>
    <w:rsid w:val="00315098"/>
    <w:rsid w:val="00315388"/>
    <w:rsid w:val="003156AE"/>
    <w:rsid w:val="00315F02"/>
    <w:rsid w:val="003171BD"/>
    <w:rsid w:val="003173B7"/>
    <w:rsid w:val="003177CF"/>
    <w:rsid w:val="00317FB9"/>
    <w:rsid w:val="00320981"/>
    <w:rsid w:val="00320AEE"/>
    <w:rsid w:val="00320D0A"/>
    <w:rsid w:val="00321102"/>
    <w:rsid w:val="00322160"/>
    <w:rsid w:val="00322547"/>
    <w:rsid w:val="00322740"/>
    <w:rsid w:val="00322830"/>
    <w:rsid w:val="00323AC9"/>
    <w:rsid w:val="00323C8D"/>
    <w:rsid w:val="00324055"/>
    <w:rsid w:val="00324304"/>
    <w:rsid w:val="0032580F"/>
    <w:rsid w:val="00325845"/>
    <w:rsid w:val="00325C89"/>
    <w:rsid w:val="00325D12"/>
    <w:rsid w:val="00325DB5"/>
    <w:rsid w:val="00326682"/>
    <w:rsid w:val="00326F7B"/>
    <w:rsid w:val="00327DA3"/>
    <w:rsid w:val="00327FF5"/>
    <w:rsid w:val="00330274"/>
    <w:rsid w:val="0033052C"/>
    <w:rsid w:val="00330A8F"/>
    <w:rsid w:val="00331012"/>
    <w:rsid w:val="00331A2E"/>
    <w:rsid w:val="00331A5F"/>
    <w:rsid w:val="00331C41"/>
    <w:rsid w:val="00331FAF"/>
    <w:rsid w:val="00333453"/>
    <w:rsid w:val="00333EA8"/>
    <w:rsid w:val="00334089"/>
    <w:rsid w:val="00334E6E"/>
    <w:rsid w:val="0033538B"/>
    <w:rsid w:val="00335D19"/>
    <w:rsid w:val="00335EEA"/>
    <w:rsid w:val="003360F6"/>
    <w:rsid w:val="0033781D"/>
    <w:rsid w:val="00337A81"/>
    <w:rsid w:val="0034007D"/>
    <w:rsid w:val="00340488"/>
    <w:rsid w:val="00340808"/>
    <w:rsid w:val="00340B76"/>
    <w:rsid w:val="00340D8D"/>
    <w:rsid w:val="00340DA4"/>
    <w:rsid w:val="003410A4"/>
    <w:rsid w:val="0034149F"/>
    <w:rsid w:val="00341852"/>
    <w:rsid w:val="00341D90"/>
    <w:rsid w:val="0034246B"/>
    <w:rsid w:val="0034248D"/>
    <w:rsid w:val="00342598"/>
    <w:rsid w:val="00342B77"/>
    <w:rsid w:val="00342B8D"/>
    <w:rsid w:val="00342E13"/>
    <w:rsid w:val="00342EAA"/>
    <w:rsid w:val="00343062"/>
    <w:rsid w:val="00343C0C"/>
    <w:rsid w:val="00343D0A"/>
    <w:rsid w:val="00344305"/>
    <w:rsid w:val="003448A2"/>
    <w:rsid w:val="003449F6"/>
    <w:rsid w:val="00345725"/>
    <w:rsid w:val="003459FF"/>
    <w:rsid w:val="00345D1D"/>
    <w:rsid w:val="003463C0"/>
    <w:rsid w:val="0034663B"/>
    <w:rsid w:val="00346694"/>
    <w:rsid w:val="00346F6C"/>
    <w:rsid w:val="00347205"/>
    <w:rsid w:val="00347353"/>
    <w:rsid w:val="003473BD"/>
    <w:rsid w:val="003477B2"/>
    <w:rsid w:val="003478BD"/>
    <w:rsid w:val="0035018E"/>
    <w:rsid w:val="003501A3"/>
    <w:rsid w:val="00350981"/>
    <w:rsid w:val="0035167D"/>
    <w:rsid w:val="00351862"/>
    <w:rsid w:val="003521FE"/>
    <w:rsid w:val="003534D0"/>
    <w:rsid w:val="00353B95"/>
    <w:rsid w:val="003546FB"/>
    <w:rsid w:val="00354AE9"/>
    <w:rsid w:val="00355FF8"/>
    <w:rsid w:val="0035678F"/>
    <w:rsid w:val="003567E5"/>
    <w:rsid w:val="00357471"/>
    <w:rsid w:val="00360393"/>
    <w:rsid w:val="003604F2"/>
    <w:rsid w:val="00360C0A"/>
    <w:rsid w:val="00360C14"/>
    <w:rsid w:val="0036171F"/>
    <w:rsid w:val="0036176B"/>
    <w:rsid w:val="00361AED"/>
    <w:rsid w:val="003620E3"/>
    <w:rsid w:val="00362266"/>
    <w:rsid w:val="00362E21"/>
    <w:rsid w:val="0036364C"/>
    <w:rsid w:val="00363DF6"/>
    <w:rsid w:val="003642E0"/>
    <w:rsid w:val="00364BDB"/>
    <w:rsid w:val="00364D26"/>
    <w:rsid w:val="00364EC8"/>
    <w:rsid w:val="0036523A"/>
    <w:rsid w:val="0036539A"/>
    <w:rsid w:val="00365594"/>
    <w:rsid w:val="00365B9B"/>
    <w:rsid w:val="00366FA5"/>
    <w:rsid w:val="0036741D"/>
    <w:rsid w:val="003674F6"/>
    <w:rsid w:val="003679C8"/>
    <w:rsid w:val="00367ADF"/>
    <w:rsid w:val="00367BDD"/>
    <w:rsid w:val="00367D25"/>
    <w:rsid w:val="003701A1"/>
    <w:rsid w:val="00370478"/>
    <w:rsid w:val="00371599"/>
    <w:rsid w:val="00371B82"/>
    <w:rsid w:val="00371F51"/>
    <w:rsid w:val="0037205B"/>
    <w:rsid w:val="003723D4"/>
    <w:rsid w:val="0037248A"/>
    <w:rsid w:val="00372CAE"/>
    <w:rsid w:val="00373270"/>
    <w:rsid w:val="0037352F"/>
    <w:rsid w:val="0037358F"/>
    <w:rsid w:val="0037387E"/>
    <w:rsid w:val="00373C65"/>
    <w:rsid w:val="00373E51"/>
    <w:rsid w:val="0037411C"/>
    <w:rsid w:val="00374174"/>
    <w:rsid w:val="00374D82"/>
    <w:rsid w:val="003750A7"/>
    <w:rsid w:val="003750C2"/>
    <w:rsid w:val="00375267"/>
    <w:rsid w:val="00376427"/>
    <w:rsid w:val="00377060"/>
    <w:rsid w:val="00377C4D"/>
    <w:rsid w:val="00377CE9"/>
    <w:rsid w:val="00380715"/>
    <w:rsid w:val="00380BF2"/>
    <w:rsid w:val="00380E16"/>
    <w:rsid w:val="00381003"/>
    <w:rsid w:val="00381C92"/>
    <w:rsid w:val="0038235C"/>
    <w:rsid w:val="00382499"/>
    <w:rsid w:val="0038260B"/>
    <w:rsid w:val="00382B33"/>
    <w:rsid w:val="003835B5"/>
    <w:rsid w:val="003845F6"/>
    <w:rsid w:val="00384DEB"/>
    <w:rsid w:val="0038515C"/>
    <w:rsid w:val="00385CFC"/>
    <w:rsid w:val="00385DBD"/>
    <w:rsid w:val="00385E66"/>
    <w:rsid w:val="00386174"/>
    <w:rsid w:val="003863D4"/>
    <w:rsid w:val="0038671B"/>
    <w:rsid w:val="00386B33"/>
    <w:rsid w:val="00386EA6"/>
    <w:rsid w:val="0038743C"/>
    <w:rsid w:val="003877B7"/>
    <w:rsid w:val="003877F6"/>
    <w:rsid w:val="00387A7D"/>
    <w:rsid w:val="0039000C"/>
    <w:rsid w:val="00390197"/>
    <w:rsid w:val="00390A43"/>
    <w:rsid w:val="00390D9E"/>
    <w:rsid w:val="00391486"/>
    <w:rsid w:val="003922EA"/>
    <w:rsid w:val="003927D2"/>
    <w:rsid w:val="00392C41"/>
    <w:rsid w:val="00393959"/>
    <w:rsid w:val="00393CEA"/>
    <w:rsid w:val="00394D2C"/>
    <w:rsid w:val="00394FCE"/>
    <w:rsid w:val="00395556"/>
    <w:rsid w:val="00395B26"/>
    <w:rsid w:val="003963D1"/>
    <w:rsid w:val="00396DDB"/>
    <w:rsid w:val="003970CE"/>
    <w:rsid w:val="0039718E"/>
    <w:rsid w:val="003971B3"/>
    <w:rsid w:val="003977F6"/>
    <w:rsid w:val="00397A13"/>
    <w:rsid w:val="003A00A6"/>
    <w:rsid w:val="003A02A5"/>
    <w:rsid w:val="003A20B0"/>
    <w:rsid w:val="003A2785"/>
    <w:rsid w:val="003A33E0"/>
    <w:rsid w:val="003A462A"/>
    <w:rsid w:val="003A4876"/>
    <w:rsid w:val="003A493D"/>
    <w:rsid w:val="003A49A8"/>
    <w:rsid w:val="003A5AAC"/>
    <w:rsid w:val="003A632B"/>
    <w:rsid w:val="003A65A8"/>
    <w:rsid w:val="003A699A"/>
    <w:rsid w:val="003A6A48"/>
    <w:rsid w:val="003A6D93"/>
    <w:rsid w:val="003A6DDF"/>
    <w:rsid w:val="003A6F8F"/>
    <w:rsid w:val="003A78BE"/>
    <w:rsid w:val="003A7FF2"/>
    <w:rsid w:val="003B0729"/>
    <w:rsid w:val="003B0BE2"/>
    <w:rsid w:val="003B0CA7"/>
    <w:rsid w:val="003B10A9"/>
    <w:rsid w:val="003B17E9"/>
    <w:rsid w:val="003B1A9E"/>
    <w:rsid w:val="003B1C87"/>
    <w:rsid w:val="003B26CA"/>
    <w:rsid w:val="003B27CA"/>
    <w:rsid w:val="003B2866"/>
    <w:rsid w:val="003B2C76"/>
    <w:rsid w:val="003B370F"/>
    <w:rsid w:val="003B3EC1"/>
    <w:rsid w:val="003B4116"/>
    <w:rsid w:val="003B4997"/>
    <w:rsid w:val="003B51CE"/>
    <w:rsid w:val="003B597A"/>
    <w:rsid w:val="003B5DC7"/>
    <w:rsid w:val="003B5F8D"/>
    <w:rsid w:val="003B60A6"/>
    <w:rsid w:val="003B6238"/>
    <w:rsid w:val="003B6C68"/>
    <w:rsid w:val="003B6EE1"/>
    <w:rsid w:val="003B752B"/>
    <w:rsid w:val="003B78FE"/>
    <w:rsid w:val="003C004A"/>
    <w:rsid w:val="003C1211"/>
    <w:rsid w:val="003C126B"/>
    <w:rsid w:val="003C1D05"/>
    <w:rsid w:val="003C1D20"/>
    <w:rsid w:val="003C30A8"/>
    <w:rsid w:val="003C30FC"/>
    <w:rsid w:val="003C3236"/>
    <w:rsid w:val="003C3F2D"/>
    <w:rsid w:val="003C44C4"/>
    <w:rsid w:val="003C4817"/>
    <w:rsid w:val="003C4F35"/>
    <w:rsid w:val="003C5423"/>
    <w:rsid w:val="003C5FD0"/>
    <w:rsid w:val="003C682D"/>
    <w:rsid w:val="003C6835"/>
    <w:rsid w:val="003C6B75"/>
    <w:rsid w:val="003C716F"/>
    <w:rsid w:val="003C743D"/>
    <w:rsid w:val="003C7BC1"/>
    <w:rsid w:val="003C7D27"/>
    <w:rsid w:val="003D0149"/>
    <w:rsid w:val="003D08E1"/>
    <w:rsid w:val="003D136F"/>
    <w:rsid w:val="003D14B9"/>
    <w:rsid w:val="003D2144"/>
    <w:rsid w:val="003D2171"/>
    <w:rsid w:val="003D27E5"/>
    <w:rsid w:val="003D291B"/>
    <w:rsid w:val="003D32AC"/>
    <w:rsid w:val="003D37A8"/>
    <w:rsid w:val="003D37FB"/>
    <w:rsid w:val="003D3A91"/>
    <w:rsid w:val="003D3D72"/>
    <w:rsid w:val="003D3D94"/>
    <w:rsid w:val="003D46DA"/>
    <w:rsid w:val="003D48CE"/>
    <w:rsid w:val="003D50A3"/>
    <w:rsid w:val="003D52CE"/>
    <w:rsid w:val="003D53A4"/>
    <w:rsid w:val="003D5E2C"/>
    <w:rsid w:val="003D6BA4"/>
    <w:rsid w:val="003D6E65"/>
    <w:rsid w:val="003D6F12"/>
    <w:rsid w:val="003D6F43"/>
    <w:rsid w:val="003D6F5E"/>
    <w:rsid w:val="003D7069"/>
    <w:rsid w:val="003D7524"/>
    <w:rsid w:val="003D7CB9"/>
    <w:rsid w:val="003E01E3"/>
    <w:rsid w:val="003E025E"/>
    <w:rsid w:val="003E03E8"/>
    <w:rsid w:val="003E0E7A"/>
    <w:rsid w:val="003E1D5C"/>
    <w:rsid w:val="003E2362"/>
    <w:rsid w:val="003E3303"/>
    <w:rsid w:val="003E484A"/>
    <w:rsid w:val="003E4927"/>
    <w:rsid w:val="003E49CD"/>
    <w:rsid w:val="003E49EC"/>
    <w:rsid w:val="003E4F1E"/>
    <w:rsid w:val="003E5617"/>
    <w:rsid w:val="003E5ABE"/>
    <w:rsid w:val="003E5BFB"/>
    <w:rsid w:val="003E5C8C"/>
    <w:rsid w:val="003E6B05"/>
    <w:rsid w:val="003E6CA0"/>
    <w:rsid w:val="003E70D1"/>
    <w:rsid w:val="003E70FA"/>
    <w:rsid w:val="003E7181"/>
    <w:rsid w:val="003E74DF"/>
    <w:rsid w:val="003F005D"/>
    <w:rsid w:val="003F06E0"/>
    <w:rsid w:val="003F0FDD"/>
    <w:rsid w:val="003F10B8"/>
    <w:rsid w:val="003F11B9"/>
    <w:rsid w:val="003F1A0C"/>
    <w:rsid w:val="003F20BC"/>
    <w:rsid w:val="003F2DC4"/>
    <w:rsid w:val="003F2DCB"/>
    <w:rsid w:val="003F2F2F"/>
    <w:rsid w:val="003F3167"/>
    <w:rsid w:val="003F3BD3"/>
    <w:rsid w:val="003F4D55"/>
    <w:rsid w:val="003F53A6"/>
    <w:rsid w:val="003F54B7"/>
    <w:rsid w:val="003F5829"/>
    <w:rsid w:val="003F5C75"/>
    <w:rsid w:val="003F5F25"/>
    <w:rsid w:val="003F6C4D"/>
    <w:rsid w:val="003F6D4E"/>
    <w:rsid w:val="003F6D5D"/>
    <w:rsid w:val="003F7057"/>
    <w:rsid w:val="003F763F"/>
    <w:rsid w:val="003F7658"/>
    <w:rsid w:val="003F782A"/>
    <w:rsid w:val="003F7E90"/>
    <w:rsid w:val="004000E5"/>
    <w:rsid w:val="00400240"/>
    <w:rsid w:val="00400782"/>
    <w:rsid w:val="00400949"/>
    <w:rsid w:val="00400C0D"/>
    <w:rsid w:val="00400D14"/>
    <w:rsid w:val="00401578"/>
    <w:rsid w:val="00402163"/>
    <w:rsid w:val="00402577"/>
    <w:rsid w:val="004028E4"/>
    <w:rsid w:val="00403023"/>
    <w:rsid w:val="00403214"/>
    <w:rsid w:val="00403580"/>
    <w:rsid w:val="004036DD"/>
    <w:rsid w:val="004036E4"/>
    <w:rsid w:val="00403F98"/>
    <w:rsid w:val="00404DF2"/>
    <w:rsid w:val="00404F96"/>
    <w:rsid w:val="0040591F"/>
    <w:rsid w:val="00405923"/>
    <w:rsid w:val="00406830"/>
    <w:rsid w:val="00406997"/>
    <w:rsid w:val="00407F94"/>
    <w:rsid w:val="00410678"/>
    <w:rsid w:val="00410D25"/>
    <w:rsid w:val="00410F3C"/>
    <w:rsid w:val="004121F7"/>
    <w:rsid w:val="0041362A"/>
    <w:rsid w:val="00413E9E"/>
    <w:rsid w:val="00414BA6"/>
    <w:rsid w:val="0041541C"/>
    <w:rsid w:val="00415724"/>
    <w:rsid w:val="00415BA7"/>
    <w:rsid w:val="00416234"/>
    <w:rsid w:val="00416513"/>
    <w:rsid w:val="0041666B"/>
    <w:rsid w:val="00416E2E"/>
    <w:rsid w:val="00416F88"/>
    <w:rsid w:val="004171CB"/>
    <w:rsid w:val="004179E1"/>
    <w:rsid w:val="00420CE5"/>
    <w:rsid w:val="004210F2"/>
    <w:rsid w:val="00421D4C"/>
    <w:rsid w:val="004229EE"/>
    <w:rsid w:val="004238F6"/>
    <w:rsid w:val="00423D0E"/>
    <w:rsid w:val="00424377"/>
    <w:rsid w:val="0042469A"/>
    <w:rsid w:val="00424840"/>
    <w:rsid w:val="00424CE4"/>
    <w:rsid w:val="0042521B"/>
    <w:rsid w:val="00425CE7"/>
    <w:rsid w:val="004261C4"/>
    <w:rsid w:val="00426817"/>
    <w:rsid w:val="00426E0E"/>
    <w:rsid w:val="00426F0E"/>
    <w:rsid w:val="00427C92"/>
    <w:rsid w:val="00427F7E"/>
    <w:rsid w:val="004308B8"/>
    <w:rsid w:val="00430F89"/>
    <w:rsid w:val="00431DA3"/>
    <w:rsid w:val="00432486"/>
    <w:rsid w:val="004324EB"/>
    <w:rsid w:val="00432B27"/>
    <w:rsid w:val="00432DC1"/>
    <w:rsid w:val="00433524"/>
    <w:rsid w:val="00433BE5"/>
    <w:rsid w:val="0043448B"/>
    <w:rsid w:val="00434586"/>
    <w:rsid w:val="00435986"/>
    <w:rsid w:val="00435E6F"/>
    <w:rsid w:val="00436220"/>
    <w:rsid w:val="00436814"/>
    <w:rsid w:val="00436832"/>
    <w:rsid w:val="00437230"/>
    <w:rsid w:val="0043728C"/>
    <w:rsid w:val="0043740F"/>
    <w:rsid w:val="00440222"/>
    <w:rsid w:val="00440228"/>
    <w:rsid w:val="004403C2"/>
    <w:rsid w:val="00440594"/>
    <w:rsid w:val="00440738"/>
    <w:rsid w:val="004409AE"/>
    <w:rsid w:val="0044126C"/>
    <w:rsid w:val="0044177C"/>
    <w:rsid w:val="004419AF"/>
    <w:rsid w:val="00441E8F"/>
    <w:rsid w:val="004422DB"/>
    <w:rsid w:val="004429D0"/>
    <w:rsid w:val="00443914"/>
    <w:rsid w:val="00444452"/>
    <w:rsid w:val="00444736"/>
    <w:rsid w:val="004447E8"/>
    <w:rsid w:val="00445A2A"/>
    <w:rsid w:val="00446270"/>
    <w:rsid w:val="00447812"/>
    <w:rsid w:val="00447887"/>
    <w:rsid w:val="00447C7A"/>
    <w:rsid w:val="00450041"/>
    <w:rsid w:val="00451375"/>
    <w:rsid w:val="00451671"/>
    <w:rsid w:val="00452A41"/>
    <w:rsid w:val="00452C39"/>
    <w:rsid w:val="00452FFE"/>
    <w:rsid w:val="00453962"/>
    <w:rsid w:val="00453A2E"/>
    <w:rsid w:val="00453D9F"/>
    <w:rsid w:val="00454470"/>
    <w:rsid w:val="00454AA6"/>
    <w:rsid w:val="004550BD"/>
    <w:rsid w:val="00455509"/>
    <w:rsid w:val="00456BC2"/>
    <w:rsid w:val="0045756A"/>
    <w:rsid w:val="004576A4"/>
    <w:rsid w:val="00457858"/>
    <w:rsid w:val="004579BE"/>
    <w:rsid w:val="00457C67"/>
    <w:rsid w:val="00457D10"/>
    <w:rsid w:val="00460309"/>
    <w:rsid w:val="0046089B"/>
    <w:rsid w:val="00460AFF"/>
    <w:rsid w:val="00460D19"/>
    <w:rsid w:val="00460FCB"/>
    <w:rsid w:val="00461509"/>
    <w:rsid w:val="00462206"/>
    <w:rsid w:val="00462473"/>
    <w:rsid w:val="00462489"/>
    <w:rsid w:val="004626B8"/>
    <w:rsid w:val="00463395"/>
    <w:rsid w:val="004636F0"/>
    <w:rsid w:val="00463934"/>
    <w:rsid w:val="00463D20"/>
    <w:rsid w:val="00463D34"/>
    <w:rsid w:val="00463DB2"/>
    <w:rsid w:val="00464228"/>
    <w:rsid w:val="0046444B"/>
    <w:rsid w:val="004647C8"/>
    <w:rsid w:val="00465125"/>
    <w:rsid w:val="004655B7"/>
    <w:rsid w:val="00465624"/>
    <w:rsid w:val="004656BE"/>
    <w:rsid w:val="00466957"/>
    <w:rsid w:val="00466C64"/>
    <w:rsid w:val="00467518"/>
    <w:rsid w:val="00467D5D"/>
    <w:rsid w:val="00467FB1"/>
    <w:rsid w:val="00470444"/>
    <w:rsid w:val="00470A66"/>
    <w:rsid w:val="00470AC8"/>
    <w:rsid w:val="00470E45"/>
    <w:rsid w:val="00470F85"/>
    <w:rsid w:val="00471211"/>
    <w:rsid w:val="0047181B"/>
    <w:rsid w:val="00471DC9"/>
    <w:rsid w:val="00472BB2"/>
    <w:rsid w:val="00472E82"/>
    <w:rsid w:val="00473371"/>
    <w:rsid w:val="004738F7"/>
    <w:rsid w:val="00473F6F"/>
    <w:rsid w:val="004741BE"/>
    <w:rsid w:val="004742CA"/>
    <w:rsid w:val="004745E7"/>
    <w:rsid w:val="00474EE2"/>
    <w:rsid w:val="004757D1"/>
    <w:rsid w:val="00475C8D"/>
    <w:rsid w:val="00475D4A"/>
    <w:rsid w:val="00475F9B"/>
    <w:rsid w:val="00476210"/>
    <w:rsid w:val="00476AD5"/>
    <w:rsid w:val="004771A8"/>
    <w:rsid w:val="0047725D"/>
    <w:rsid w:val="004772D9"/>
    <w:rsid w:val="004777DA"/>
    <w:rsid w:val="00477B86"/>
    <w:rsid w:val="004800B7"/>
    <w:rsid w:val="00480A11"/>
    <w:rsid w:val="00480FB2"/>
    <w:rsid w:val="00481078"/>
    <w:rsid w:val="004815DB"/>
    <w:rsid w:val="00481685"/>
    <w:rsid w:val="00481D7A"/>
    <w:rsid w:val="00481F0C"/>
    <w:rsid w:val="004827F1"/>
    <w:rsid w:val="00482BD5"/>
    <w:rsid w:val="00482F2D"/>
    <w:rsid w:val="00482F95"/>
    <w:rsid w:val="00483751"/>
    <w:rsid w:val="00483F04"/>
    <w:rsid w:val="00484837"/>
    <w:rsid w:val="00484F97"/>
    <w:rsid w:val="00485357"/>
    <w:rsid w:val="00485AA2"/>
    <w:rsid w:val="004860FD"/>
    <w:rsid w:val="004861A1"/>
    <w:rsid w:val="00487768"/>
    <w:rsid w:val="00487835"/>
    <w:rsid w:val="00487E7E"/>
    <w:rsid w:val="00487F31"/>
    <w:rsid w:val="00487F81"/>
    <w:rsid w:val="00490681"/>
    <w:rsid w:val="004906D0"/>
    <w:rsid w:val="0049113D"/>
    <w:rsid w:val="00491352"/>
    <w:rsid w:val="0049215E"/>
    <w:rsid w:val="0049228F"/>
    <w:rsid w:val="00492768"/>
    <w:rsid w:val="0049350F"/>
    <w:rsid w:val="00493D6A"/>
    <w:rsid w:val="004948C5"/>
    <w:rsid w:val="00494EAB"/>
    <w:rsid w:val="00495293"/>
    <w:rsid w:val="004953ED"/>
    <w:rsid w:val="00495440"/>
    <w:rsid w:val="004961BC"/>
    <w:rsid w:val="00496F65"/>
    <w:rsid w:val="0049719E"/>
    <w:rsid w:val="004973AE"/>
    <w:rsid w:val="00497CB9"/>
    <w:rsid w:val="00497F5C"/>
    <w:rsid w:val="004A03B5"/>
    <w:rsid w:val="004A0958"/>
    <w:rsid w:val="004A0FA8"/>
    <w:rsid w:val="004A161E"/>
    <w:rsid w:val="004A195A"/>
    <w:rsid w:val="004A1F37"/>
    <w:rsid w:val="004A2465"/>
    <w:rsid w:val="004A2516"/>
    <w:rsid w:val="004A3161"/>
    <w:rsid w:val="004A3731"/>
    <w:rsid w:val="004A397D"/>
    <w:rsid w:val="004A3AC2"/>
    <w:rsid w:val="004A3B3B"/>
    <w:rsid w:val="004A452C"/>
    <w:rsid w:val="004A47CD"/>
    <w:rsid w:val="004A4F1B"/>
    <w:rsid w:val="004A5676"/>
    <w:rsid w:val="004A6014"/>
    <w:rsid w:val="004A6953"/>
    <w:rsid w:val="004A7091"/>
    <w:rsid w:val="004A79A3"/>
    <w:rsid w:val="004B0001"/>
    <w:rsid w:val="004B02A0"/>
    <w:rsid w:val="004B05FA"/>
    <w:rsid w:val="004B1455"/>
    <w:rsid w:val="004B150F"/>
    <w:rsid w:val="004B24D0"/>
    <w:rsid w:val="004B30B9"/>
    <w:rsid w:val="004B3197"/>
    <w:rsid w:val="004B3807"/>
    <w:rsid w:val="004B3A57"/>
    <w:rsid w:val="004B3F66"/>
    <w:rsid w:val="004B47FE"/>
    <w:rsid w:val="004B5B8D"/>
    <w:rsid w:val="004B615B"/>
    <w:rsid w:val="004B6684"/>
    <w:rsid w:val="004B6883"/>
    <w:rsid w:val="004B6BB8"/>
    <w:rsid w:val="004B6DD6"/>
    <w:rsid w:val="004C01BA"/>
    <w:rsid w:val="004C07C1"/>
    <w:rsid w:val="004C08A1"/>
    <w:rsid w:val="004C0D0E"/>
    <w:rsid w:val="004C0DFB"/>
    <w:rsid w:val="004C1609"/>
    <w:rsid w:val="004C1873"/>
    <w:rsid w:val="004C1923"/>
    <w:rsid w:val="004C2083"/>
    <w:rsid w:val="004C2479"/>
    <w:rsid w:val="004C2ADF"/>
    <w:rsid w:val="004C2D83"/>
    <w:rsid w:val="004C2E71"/>
    <w:rsid w:val="004C331E"/>
    <w:rsid w:val="004C33FD"/>
    <w:rsid w:val="004C38E8"/>
    <w:rsid w:val="004C3F86"/>
    <w:rsid w:val="004C421E"/>
    <w:rsid w:val="004C4265"/>
    <w:rsid w:val="004C47A2"/>
    <w:rsid w:val="004C4C21"/>
    <w:rsid w:val="004C51B9"/>
    <w:rsid w:val="004C55E8"/>
    <w:rsid w:val="004C5B09"/>
    <w:rsid w:val="004C5B0E"/>
    <w:rsid w:val="004C613E"/>
    <w:rsid w:val="004C6150"/>
    <w:rsid w:val="004C6259"/>
    <w:rsid w:val="004C69D6"/>
    <w:rsid w:val="004C6F88"/>
    <w:rsid w:val="004C73F3"/>
    <w:rsid w:val="004C797D"/>
    <w:rsid w:val="004C7B76"/>
    <w:rsid w:val="004D089C"/>
    <w:rsid w:val="004D0EC9"/>
    <w:rsid w:val="004D1124"/>
    <w:rsid w:val="004D1B22"/>
    <w:rsid w:val="004D2774"/>
    <w:rsid w:val="004D305D"/>
    <w:rsid w:val="004D3416"/>
    <w:rsid w:val="004D42C3"/>
    <w:rsid w:val="004D4A0C"/>
    <w:rsid w:val="004D4CDC"/>
    <w:rsid w:val="004D519F"/>
    <w:rsid w:val="004D53F5"/>
    <w:rsid w:val="004D55E2"/>
    <w:rsid w:val="004D5F6C"/>
    <w:rsid w:val="004D6B51"/>
    <w:rsid w:val="004D6EC7"/>
    <w:rsid w:val="004D70BC"/>
    <w:rsid w:val="004D72B2"/>
    <w:rsid w:val="004D7924"/>
    <w:rsid w:val="004D7F0A"/>
    <w:rsid w:val="004E00A3"/>
    <w:rsid w:val="004E0685"/>
    <w:rsid w:val="004E0AC0"/>
    <w:rsid w:val="004E117D"/>
    <w:rsid w:val="004E1436"/>
    <w:rsid w:val="004E2038"/>
    <w:rsid w:val="004E24A8"/>
    <w:rsid w:val="004E2B53"/>
    <w:rsid w:val="004E390B"/>
    <w:rsid w:val="004E3932"/>
    <w:rsid w:val="004E3EDC"/>
    <w:rsid w:val="004E448C"/>
    <w:rsid w:val="004E48C7"/>
    <w:rsid w:val="004E5294"/>
    <w:rsid w:val="004E561F"/>
    <w:rsid w:val="004E5BE7"/>
    <w:rsid w:val="004E5CE9"/>
    <w:rsid w:val="004E5EEB"/>
    <w:rsid w:val="004E62EB"/>
    <w:rsid w:val="004E70DA"/>
    <w:rsid w:val="004E7167"/>
    <w:rsid w:val="004E71B3"/>
    <w:rsid w:val="004E7964"/>
    <w:rsid w:val="004E7C71"/>
    <w:rsid w:val="004E7F2E"/>
    <w:rsid w:val="004E7F97"/>
    <w:rsid w:val="004F056F"/>
    <w:rsid w:val="004F0688"/>
    <w:rsid w:val="004F0A71"/>
    <w:rsid w:val="004F0BE0"/>
    <w:rsid w:val="004F1828"/>
    <w:rsid w:val="004F1D8C"/>
    <w:rsid w:val="004F1ED3"/>
    <w:rsid w:val="004F28C9"/>
    <w:rsid w:val="004F2C1A"/>
    <w:rsid w:val="004F36F9"/>
    <w:rsid w:val="004F3823"/>
    <w:rsid w:val="004F38DB"/>
    <w:rsid w:val="004F3EA6"/>
    <w:rsid w:val="004F5048"/>
    <w:rsid w:val="004F5096"/>
    <w:rsid w:val="004F5280"/>
    <w:rsid w:val="004F5553"/>
    <w:rsid w:val="004F5B81"/>
    <w:rsid w:val="004F5E9D"/>
    <w:rsid w:val="004F5F0F"/>
    <w:rsid w:val="004F67BE"/>
    <w:rsid w:val="004F6F65"/>
    <w:rsid w:val="004F77BE"/>
    <w:rsid w:val="004F79B5"/>
    <w:rsid w:val="004F7FB3"/>
    <w:rsid w:val="00500266"/>
    <w:rsid w:val="0050057B"/>
    <w:rsid w:val="00500A49"/>
    <w:rsid w:val="00501009"/>
    <w:rsid w:val="00501416"/>
    <w:rsid w:val="00501449"/>
    <w:rsid w:val="00501894"/>
    <w:rsid w:val="00501ED6"/>
    <w:rsid w:val="00502C15"/>
    <w:rsid w:val="00502D86"/>
    <w:rsid w:val="00502F74"/>
    <w:rsid w:val="005033B2"/>
    <w:rsid w:val="00503402"/>
    <w:rsid w:val="00503596"/>
    <w:rsid w:val="00503722"/>
    <w:rsid w:val="00504D5E"/>
    <w:rsid w:val="00505066"/>
    <w:rsid w:val="005055EF"/>
    <w:rsid w:val="00505B52"/>
    <w:rsid w:val="00505EBA"/>
    <w:rsid w:val="0050640E"/>
    <w:rsid w:val="00506BB9"/>
    <w:rsid w:val="00506BD9"/>
    <w:rsid w:val="00507003"/>
    <w:rsid w:val="00507904"/>
    <w:rsid w:val="005102C8"/>
    <w:rsid w:val="005103E5"/>
    <w:rsid w:val="005115AD"/>
    <w:rsid w:val="00511895"/>
    <w:rsid w:val="00512DE7"/>
    <w:rsid w:val="00513B90"/>
    <w:rsid w:val="00513FD5"/>
    <w:rsid w:val="0051492E"/>
    <w:rsid w:val="00515F00"/>
    <w:rsid w:val="00516059"/>
    <w:rsid w:val="00516B7D"/>
    <w:rsid w:val="0051770B"/>
    <w:rsid w:val="005178B6"/>
    <w:rsid w:val="00517B2D"/>
    <w:rsid w:val="005200AE"/>
    <w:rsid w:val="005212C6"/>
    <w:rsid w:val="0052131E"/>
    <w:rsid w:val="005213E6"/>
    <w:rsid w:val="00521933"/>
    <w:rsid w:val="00521947"/>
    <w:rsid w:val="00521F1B"/>
    <w:rsid w:val="005224F9"/>
    <w:rsid w:val="00522C25"/>
    <w:rsid w:val="005230BD"/>
    <w:rsid w:val="00524279"/>
    <w:rsid w:val="005248A7"/>
    <w:rsid w:val="00524A48"/>
    <w:rsid w:val="00524DEE"/>
    <w:rsid w:val="00525121"/>
    <w:rsid w:val="00525ADE"/>
    <w:rsid w:val="00525EA8"/>
    <w:rsid w:val="00526673"/>
    <w:rsid w:val="00526783"/>
    <w:rsid w:val="00526A96"/>
    <w:rsid w:val="00527DD7"/>
    <w:rsid w:val="005300D4"/>
    <w:rsid w:val="005302C2"/>
    <w:rsid w:val="0053030E"/>
    <w:rsid w:val="00530325"/>
    <w:rsid w:val="0053087F"/>
    <w:rsid w:val="0053097A"/>
    <w:rsid w:val="00530C9A"/>
    <w:rsid w:val="00530D36"/>
    <w:rsid w:val="00530EC5"/>
    <w:rsid w:val="00531344"/>
    <w:rsid w:val="005318F5"/>
    <w:rsid w:val="0053195F"/>
    <w:rsid w:val="005320E5"/>
    <w:rsid w:val="00532360"/>
    <w:rsid w:val="00532510"/>
    <w:rsid w:val="005326CF"/>
    <w:rsid w:val="00532A2A"/>
    <w:rsid w:val="00532A9E"/>
    <w:rsid w:val="005330D2"/>
    <w:rsid w:val="00533287"/>
    <w:rsid w:val="005333D3"/>
    <w:rsid w:val="0053352F"/>
    <w:rsid w:val="00533D71"/>
    <w:rsid w:val="00533D9A"/>
    <w:rsid w:val="00534143"/>
    <w:rsid w:val="00534BCA"/>
    <w:rsid w:val="00534DF8"/>
    <w:rsid w:val="005350CA"/>
    <w:rsid w:val="005351F1"/>
    <w:rsid w:val="005353EC"/>
    <w:rsid w:val="00535FFA"/>
    <w:rsid w:val="0053680E"/>
    <w:rsid w:val="005375B1"/>
    <w:rsid w:val="005376CB"/>
    <w:rsid w:val="0053777C"/>
    <w:rsid w:val="00537883"/>
    <w:rsid w:val="00537AEA"/>
    <w:rsid w:val="00537DAA"/>
    <w:rsid w:val="00540727"/>
    <w:rsid w:val="005407C3"/>
    <w:rsid w:val="0054080D"/>
    <w:rsid w:val="00540AF3"/>
    <w:rsid w:val="005415FD"/>
    <w:rsid w:val="005416C2"/>
    <w:rsid w:val="00541C2A"/>
    <w:rsid w:val="00542330"/>
    <w:rsid w:val="00542B7C"/>
    <w:rsid w:val="0054309F"/>
    <w:rsid w:val="00543252"/>
    <w:rsid w:val="005434C7"/>
    <w:rsid w:val="00543BCB"/>
    <w:rsid w:val="00543C4C"/>
    <w:rsid w:val="00543C9A"/>
    <w:rsid w:val="00544F2A"/>
    <w:rsid w:val="00544FCF"/>
    <w:rsid w:val="00544FD7"/>
    <w:rsid w:val="0054500C"/>
    <w:rsid w:val="005451A3"/>
    <w:rsid w:val="0054541D"/>
    <w:rsid w:val="00545A07"/>
    <w:rsid w:val="00545E6E"/>
    <w:rsid w:val="00545FE7"/>
    <w:rsid w:val="005460AF"/>
    <w:rsid w:val="00546198"/>
    <w:rsid w:val="00546546"/>
    <w:rsid w:val="00547341"/>
    <w:rsid w:val="005474AE"/>
    <w:rsid w:val="00547659"/>
    <w:rsid w:val="005477EA"/>
    <w:rsid w:val="0055014F"/>
    <w:rsid w:val="0055150B"/>
    <w:rsid w:val="00551DEA"/>
    <w:rsid w:val="005528DF"/>
    <w:rsid w:val="00552BFB"/>
    <w:rsid w:val="00552C6E"/>
    <w:rsid w:val="00552D46"/>
    <w:rsid w:val="0055395B"/>
    <w:rsid w:val="00553BFA"/>
    <w:rsid w:val="00554392"/>
    <w:rsid w:val="005543AF"/>
    <w:rsid w:val="005548C6"/>
    <w:rsid w:val="00555305"/>
    <w:rsid w:val="00555669"/>
    <w:rsid w:val="00555AA0"/>
    <w:rsid w:val="00555F2F"/>
    <w:rsid w:val="005567EE"/>
    <w:rsid w:val="00556F53"/>
    <w:rsid w:val="005578FE"/>
    <w:rsid w:val="00557E52"/>
    <w:rsid w:val="00557EC7"/>
    <w:rsid w:val="00560250"/>
    <w:rsid w:val="005605F6"/>
    <w:rsid w:val="00560E47"/>
    <w:rsid w:val="00561332"/>
    <w:rsid w:val="005614C6"/>
    <w:rsid w:val="00562032"/>
    <w:rsid w:val="005624F7"/>
    <w:rsid w:val="00562729"/>
    <w:rsid w:val="00563A96"/>
    <w:rsid w:val="005648AF"/>
    <w:rsid w:val="00564B9A"/>
    <w:rsid w:val="00565452"/>
    <w:rsid w:val="005656D9"/>
    <w:rsid w:val="00565FCF"/>
    <w:rsid w:val="0056636E"/>
    <w:rsid w:val="0056674D"/>
    <w:rsid w:val="005669D8"/>
    <w:rsid w:val="00566A31"/>
    <w:rsid w:val="00566B02"/>
    <w:rsid w:val="00566E46"/>
    <w:rsid w:val="00567023"/>
    <w:rsid w:val="00567C62"/>
    <w:rsid w:val="00567CC0"/>
    <w:rsid w:val="00570035"/>
    <w:rsid w:val="005704A8"/>
    <w:rsid w:val="005707EC"/>
    <w:rsid w:val="00570B21"/>
    <w:rsid w:val="0057210A"/>
    <w:rsid w:val="0057213F"/>
    <w:rsid w:val="005737C7"/>
    <w:rsid w:val="00573A46"/>
    <w:rsid w:val="00573C13"/>
    <w:rsid w:val="005740B1"/>
    <w:rsid w:val="005740D6"/>
    <w:rsid w:val="00574611"/>
    <w:rsid w:val="00574F3B"/>
    <w:rsid w:val="00574FA8"/>
    <w:rsid w:val="00575241"/>
    <w:rsid w:val="005754FE"/>
    <w:rsid w:val="00575557"/>
    <w:rsid w:val="00575B8B"/>
    <w:rsid w:val="00575C32"/>
    <w:rsid w:val="00575D11"/>
    <w:rsid w:val="00575E0F"/>
    <w:rsid w:val="0057620C"/>
    <w:rsid w:val="00576951"/>
    <w:rsid w:val="00576C1B"/>
    <w:rsid w:val="00577147"/>
    <w:rsid w:val="00577729"/>
    <w:rsid w:val="00577B93"/>
    <w:rsid w:val="0058049D"/>
    <w:rsid w:val="005804FD"/>
    <w:rsid w:val="005826E7"/>
    <w:rsid w:val="0058340B"/>
    <w:rsid w:val="005835E6"/>
    <w:rsid w:val="00583CFE"/>
    <w:rsid w:val="00584E08"/>
    <w:rsid w:val="0058510D"/>
    <w:rsid w:val="00585816"/>
    <w:rsid w:val="0058625F"/>
    <w:rsid w:val="00587847"/>
    <w:rsid w:val="00587EF8"/>
    <w:rsid w:val="0059088F"/>
    <w:rsid w:val="00590B97"/>
    <w:rsid w:val="00591D9E"/>
    <w:rsid w:val="0059241C"/>
    <w:rsid w:val="005926A7"/>
    <w:rsid w:val="005928CF"/>
    <w:rsid w:val="00592C11"/>
    <w:rsid w:val="00592D42"/>
    <w:rsid w:val="00593F3A"/>
    <w:rsid w:val="00593F94"/>
    <w:rsid w:val="00593FCC"/>
    <w:rsid w:val="005945CC"/>
    <w:rsid w:val="0059472E"/>
    <w:rsid w:val="00594794"/>
    <w:rsid w:val="00594CB2"/>
    <w:rsid w:val="0059504D"/>
    <w:rsid w:val="00595858"/>
    <w:rsid w:val="00595D79"/>
    <w:rsid w:val="005964A7"/>
    <w:rsid w:val="005964D9"/>
    <w:rsid w:val="00596934"/>
    <w:rsid w:val="00597778"/>
    <w:rsid w:val="00597F2E"/>
    <w:rsid w:val="00597F53"/>
    <w:rsid w:val="005A0256"/>
    <w:rsid w:val="005A0A94"/>
    <w:rsid w:val="005A1316"/>
    <w:rsid w:val="005A1437"/>
    <w:rsid w:val="005A17B4"/>
    <w:rsid w:val="005A1EC9"/>
    <w:rsid w:val="005A26CD"/>
    <w:rsid w:val="005A2EC6"/>
    <w:rsid w:val="005A2FD0"/>
    <w:rsid w:val="005A32B0"/>
    <w:rsid w:val="005A356F"/>
    <w:rsid w:val="005A3D42"/>
    <w:rsid w:val="005A3E47"/>
    <w:rsid w:val="005A3F43"/>
    <w:rsid w:val="005A4B77"/>
    <w:rsid w:val="005A559A"/>
    <w:rsid w:val="005A57F6"/>
    <w:rsid w:val="005A5ECC"/>
    <w:rsid w:val="005A62D7"/>
    <w:rsid w:val="005A7CA1"/>
    <w:rsid w:val="005B009B"/>
    <w:rsid w:val="005B04C9"/>
    <w:rsid w:val="005B0687"/>
    <w:rsid w:val="005B17A9"/>
    <w:rsid w:val="005B17D5"/>
    <w:rsid w:val="005B1AB7"/>
    <w:rsid w:val="005B2E4A"/>
    <w:rsid w:val="005B3366"/>
    <w:rsid w:val="005B3511"/>
    <w:rsid w:val="005B3B2F"/>
    <w:rsid w:val="005B419F"/>
    <w:rsid w:val="005B4286"/>
    <w:rsid w:val="005B42A3"/>
    <w:rsid w:val="005B4399"/>
    <w:rsid w:val="005B5095"/>
    <w:rsid w:val="005B54CD"/>
    <w:rsid w:val="005B60FD"/>
    <w:rsid w:val="005B6F5D"/>
    <w:rsid w:val="005B7FB7"/>
    <w:rsid w:val="005C0990"/>
    <w:rsid w:val="005C0B49"/>
    <w:rsid w:val="005C0D91"/>
    <w:rsid w:val="005C17BD"/>
    <w:rsid w:val="005C20D9"/>
    <w:rsid w:val="005C24A2"/>
    <w:rsid w:val="005C4085"/>
    <w:rsid w:val="005C4256"/>
    <w:rsid w:val="005C47B7"/>
    <w:rsid w:val="005C4C0C"/>
    <w:rsid w:val="005C71EC"/>
    <w:rsid w:val="005C75BA"/>
    <w:rsid w:val="005C78DD"/>
    <w:rsid w:val="005C7EB5"/>
    <w:rsid w:val="005D004D"/>
    <w:rsid w:val="005D0ADD"/>
    <w:rsid w:val="005D0C20"/>
    <w:rsid w:val="005D13E9"/>
    <w:rsid w:val="005D1409"/>
    <w:rsid w:val="005D1546"/>
    <w:rsid w:val="005D18F7"/>
    <w:rsid w:val="005D1F8C"/>
    <w:rsid w:val="005D3106"/>
    <w:rsid w:val="005D32F8"/>
    <w:rsid w:val="005D3710"/>
    <w:rsid w:val="005D4378"/>
    <w:rsid w:val="005D4411"/>
    <w:rsid w:val="005D4C14"/>
    <w:rsid w:val="005D5102"/>
    <w:rsid w:val="005D56B9"/>
    <w:rsid w:val="005D5A69"/>
    <w:rsid w:val="005D5E4C"/>
    <w:rsid w:val="005D5FD6"/>
    <w:rsid w:val="005D7BB6"/>
    <w:rsid w:val="005E04D4"/>
    <w:rsid w:val="005E05E0"/>
    <w:rsid w:val="005E08E2"/>
    <w:rsid w:val="005E095C"/>
    <w:rsid w:val="005E0C15"/>
    <w:rsid w:val="005E0EEA"/>
    <w:rsid w:val="005E1138"/>
    <w:rsid w:val="005E17B7"/>
    <w:rsid w:val="005E19AA"/>
    <w:rsid w:val="005E1E0E"/>
    <w:rsid w:val="005E23FA"/>
    <w:rsid w:val="005E2613"/>
    <w:rsid w:val="005E369C"/>
    <w:rsid w:val="005E3B15"/>
    <w:rsid w:val="005E425B"/>
    <w:rsid w:val="005E4E44"/>
    <w:rsid w:val="005E4F09"/>
    <w:rsid w:val="005E64EF"/>
    <w:rsid w:val="005E653E"/>
    <w:rsid w:val="005E6E8C"/>
    <w:rsid w:val="005E7506"/>
    <w:rsid w:val="005E7A62"/>
    <w:rsid w:val="005E7AE2"/>
    <w:rsid w:val="005E7B66"/>
    <w:rsid w:val="005E7E3D"/>
    <w:rsid w:val="005F14AA"/>
    <w:rsid w:val="005F17FF"/>
    <w:rsid w:val="005F252C"/>
    <w:rsid w:val="005F2DFD"/>
    <w:rsid w:val="005F2FB9"/>
    <w:rsid w:val="005F3094"/>
    <w:rsid w:val="005F32B9"/>
    <w:rsid w:val="005F3533"/>
    <w:rsid w:val="005F36F6"/>
    <w:rsid w:val="005F3AFE"/>
    <w:rsid w:val="005F3E86"/>
    <w:rsid w:val="005F462E"/>
    <w:rsid w:val="005F53E9"/>
    <w:rsid w:val="005F57B8"/>
    <w:rsid w:val="005F5B7C"/>
    <w:rsid w:val="005F5F00"/>
    <w:rsid w:val="005F66D1"/>
    <w:rsid w:val="005F6DA0"/>
    <w:rsid w:val="005F7AD5"/>
    <w:rsid w:val="005F7C81"/>
    <w:rsid w:val="005F7FC6"/>
    <w:rsid w:val="00600191"/>
    <w:rsid w:val="006002E0"/>
    <w:rsid w:val="00600BFA"/>
    <w:rsid w:val="006010C6"/>
    <w:rsid w:val="006023A0"/>
    <w:rsid w:val="006023A6"/>
    <w:rsid w:val="00602AFE"/>
    <w:rsid w:val="00602EB1"/>
    <w:rsid w:val="00603552"/>
    <w:rsid w:val="0060385B"/>
    <w:rsid w:val="0060404D"/>
    <w:rsid w:val="006040AC"/>
    <w:rsid w:val="00604188"/>
    <w:rsid w:val="00604494"/>
    <w:rsid w:val="006048C9"/>
    <w:rsid w:val="00604E27"/>
    <w:rsid w:val="006053F9"/>
    <w:rsid w:val="00605C49"/>
    <w:rsid w:val="00606403"/>
    <w:rsid w:val="00606412"/>
    <w:rsid w:val="006069DA"/>
    <w:rsid w:val="006072A7"/>
    <w:rsid w:val="00607360"/>
    <w:rsid w:val="006073E0"/>
    <w:rsid w:val="00607487"/>
    <w:rsid w:val="00607F04"/>
    <w:rsid w:val="00610247"/>
    <w:rsid w:val="0061053B"/>
    <w:rsid w:val="00610AE6"/>
    <w:rsid w:val="00610C8A"/>
    <w:rsid w:val="00610E1C"/>
    <w:rsid w:val="006118B5"/>
    <w:rsid w:val="00611F13"/>
    <w:rsid w:val="00611FB3"/>
    <w:rsid w:val="00612170"/>
    <w:rsid w:val="0061247F"/>
    <w:rsid w:val="006126A9"/>
    <w:rsid w:val="006128CB"/>
    <w:rsid w:val="00613DE0"/>
    <w:rsid w:val="006141B5"/>
    <w:rsid w:val="0061461C"/>
    <w:rsid w:val="00614665"/>
    <w:rsid w:val="006153FB"/>
    <w:rsid w:val="00615927"/>
    <w:rsid w:val="0061675B"/>
    <w:rsid w:val="00616F7B"/>
    <w:rsid w:val="00616FED"/>
    <w:rsid w:val="00620629"/>
    <w:rsid w:val="006208BB"/>
    <w:rsid w:val="00620955"/>
    <w:rsid w:val="00620CC0"/>
    <w:rsid w:val="00620DC2"/>
    <w:rsid w:val="0062108A"/>
    <w:rsid w:val="0062154B"/>
    <w:rsid w:val="006215E7"/>
    <w:rsid w:val="006216B0"/>
    <w:rsid w:val="00621AD0"/>
    <w:rsid w:val="00622273"/>
    <w:rsid w:val="00624D14"/>
    <w:rsid w:val="006259A7"/>
    <w:rsid w:val="0062608F"/>
    <w:rsid w:val="00626AD4"/>
    <w:rsid w:val="00627E26"/>
    <w:rsid w:val="006300CE"/>
    <w:rsid w:val="0063109E"/>
    <w:rsid w:val="0063153E"/>
    <w:rsid w:val="00631DBB"/>
    <w:rsid w:val="006322BC"/>
    <w:rsid w:val="00632789"/>
    <w:rsid w:val="00632958"/>
    <w:rsid w:val="00632968"/>
    <w:rsid w:val="00632C0D"/>
    <w:rsid w:val="00632E79"/>
    <w:rsid w:val="00632E9B"/>
    <w:rsid w:val="00633DC5"/>
    <w:rsid w:val="0063440D"/>
    <w:rsid w:val="00634AB6"/>
    <w:rsid w:val="00634F15"/>
    <w:rsid w:val="006352F8"/>
    <w:rsid w:val="00635658"/>
    <w:rsid w:val="00636027"/>
    <w:rsid w:val="00636448"/>
    <w:rsid w:val="00636DD8"/>
    <w:rsid w:val="006372E7"/>
    <w:rsid w:val="0063731C"/>
    <w:rsid w:val="006373C5"/>
    <w:rsid w:val="006378D3"/>
    <w:rsid w:val="00637C8B"/>
    <w:rsid w:val="00637DFB"/>
    <w:rsid w:val="00640CB9"/>
    <w:rsid w:val="00640EB7"/>
    <w:rsid w:val="00641693"/>
    <w:rsid w:val="00642338"/>
    <w:rsid w:val="0064264E"/>
    <w:rsid w:val="006432AD"/>
    <w:rsid w:val="0064399B"/>
    <w:rsid w:val="00643A4E"/>
    <w:rsid w:val="00643A5E"/>
    <w:rsid w:val="00643BDF"/>
    <w:rsid w:val="0064427D"/>
    <w:rsid w:val="00646688"/>
    <w:rsid w:val="006470D0"/>
    <w:rsid w:val="0064722C"/>
    <w:rsid w:val="00647BE1"/>
    <w:rsid w:val="00647E2D"/>
    <w:rsid w:val="00650A4C"/>
    <w:rsid w:val="00651488"/>
    <w:rsid w:val="00651DF8"/>
    <w:rsid w:val="00651E4F"/>
    <w:rsid w:val="006528B5"/>
    <w:rsid w:val="00652DDA"/>
    <w:rsid w:val="00652FB2"/>
    <w:rsid w:val="006532ED"/>
    <w:rsid w:val="006538B4"/>
    <w:rsid w:val="0065393C"/>
    <w:rsid w:val="00653D8A"/>
    <w:rsid w:val="00654A8B"/>
    <w:rsid w:val="00654C94"/>
    <w:rsid w:val="00654D3B"/>
    <w:rsid w:val="00654E72"/>
    <w:rsid w:val="00655106"/>
    <w:rsid w:val="006558CD"/>
    <w:rsid w:val="00655CB3"/>
    <w:rsid w:val="0065606E"/>
    <w:rsid w:val="006561FE"/>
    <w:rsid w:val="006566A9"/>
    <w:rsid w:val="00656FAB"/>
    <w:rsid w:val="006577EA"/>
    <w:rsid w:val="0065796D"/>
    <w:rsid w:val="00657F55"/>
    <w:rsid w:val="00660047"/>
    <w:rsid w:val="00660BD4"/>
    <w:rsid w:val="00661482"/>
    <w:rsid w:val="00661655"/>
    <w:rsid w:val="00662BB5"/>
    <w:rsid w:val="00662C31"/>
    <w:rsid w:val="00663085"/>
    <w:rsid w:val="006630BD"/>
    <w:rsid w:val="006634B2"/>
    <w:rsid w:val="006637B6"/>
    <w:rsid w:val="00663839"/>
    <w:rsid w:val="0066438C"/>
    <w:rsid w:val="00664481"/>
    <w:rsid w:val="00664C75"/>
    <w:rsid w:val="00664D2F"/>
    <w:rsid w:val="00664DCD"/>
    <w:rsid w:val="006653EF"/>
    <w:rsid w:val="00665B9E"/>
    <w:rsid w:val="00666A22"/>
    <w:rsid w:val="00666CC7"/>
    <w:rsid w:val="00666D74"/>
    <w:rsid w:val="00666D76"/>
    <w:rsid w:val="00666E26"/>
    <w:rsid w:val="00666F2F"/>
    <w:rsid w:val="00667728"/>
    <w:rsid w:val="00670FA3"/>
    <w:rsid w:val="006711A0"/>
    <w:rsid w:val="00671DE8"/>
    <w:rsid w:val="0067245E"/>
    <w:rsid w:val="00672AEA"/>
    <w:rsid w:val="00672E74"/>
    <w:rsid w:val="00672FD3"/>
    <w:rsid w:val="0067328C"/>
    <w:rsid w:val="006737C8"/>
    <w:rsid w:val="006737CD"/>
    <w:rsid w:val="006738E1"/>
    <w:rsid w:val="00674D15"/>
    <w:rsid w:val="00674D46"/>
    <w:rsid w:val="00674DF4"/>
    <w:rsid w:val="0067517D"/>
    <w:rsid w:val="00675770"/>
    <w:rsid w:val="00675FA1"/>
    <w:rsid w:val="00676071"/>
    <w:rsid w:val="00676101"/>
    <w:rsid w:val="0067649E"/>
    <w:rsid w:val="006765B5"/>
    <w:rsid w:val="00676D20"/>
    <w:rsid w:val="00677076"/>
    <w:rsid w:val="00677C3E"/>
    <w:rsid w:val="00677C9B"/>
    <w:rsid w:val="00677D33"/>
    <w:rsid w:val="00677EB3"/>
    <w:rsid w:val="006800C1"/>
    <w:rsid w:val="0068136E"/>
    <w:rsid w:val="006814C1"/>
    <w:rsid w:val="0068156D"/>
    <w:rsid w:val="00682E8E"/>
    <w:rsid w:val="006835C8"/>
    <w:rsid w:val="0068384B"/>
    <w:rsid w:val="00684802"/>
    <w:rsid w:val="00685034"/>
    <w:rsid w:val="006854AF"/>
    <w:rsid w:val="0068570F"/>
    <w:rsid w:val="00685F47"/>
    <w:rsid w:val="00686633"/>
    <w:rsid w:val="00686816"/>
    <w:rsid w:val="00687196"/>
    <w:rsid w:val="00687E0C"/>
    <w:rsid w:val="00690409"/>
    <w:rsid w:val="006905A4"/>
    <w:rsid w:val="006907B0"/>
    <w:rsid w:val="0069096E"/>
    <w:rsid w:val="00690AF3"/>
    <w:rsid w:val="00690C18"/>
    <w:rsid w:val="00690C1F"/>
    <w:rsid w:val="00691050"/>
    <w:rsid w:val="00691CA2"/>
    <w:rsid w:val="00692E95"/>
    <w:rsid w:val="00693673"/>
    <w:rsid w:val="00693884"/>
    <w:rsid w:val="006946FA"/>
    <w:rsid w:val="006947E0"/>
    <w:rsid w:val="00694DB5"/>
    <w:rsid w:val="006951F6"/>
    <w:rsid w:val="006959BD"/>
    <w:rsid w:val="00695A5F"/>
    <w:rsid w:val="00695D8A"/>
    <w:rsid w:val="0069650C"/>
    <w:rsid w:val="00696627"/>
    <w:rsid w:val="00696E4E"/>
    <w:rsid w:val="00697429"/>
    <w:rsid w:val="00697699"/>
    <w:rsid w:val="006A0094"/>
    <w:rsid w:val="006A05B2"/>
    <w:rsid w:val="006A0921"/>
    <w:rsid w:val="006A0A20"/>
    <w:rsid w:val="006A0DC5"/>
    <w:rsid w:val="006A1AE1"/>
    <w:rsid w:val="006A1B37"/>
    <w:rsid w:val="006A1E3B"/>
    <w:rsid w:val="006A2695"/>
    <w:rsid w:val="006A3D9C"/>
    <w:rsid w:val="006A436C"/>
    <w:rsid w:val="006A46ED"/>
    <w:rsid w:val="006A478D"/>
    <w:rsid w:val="006A5F57"/>
    <w:rsid w:val="006A5FD7"/>
    <w:rsid w:val="006A6380"/>
    <w:rsid w:val="006A66BF"/>
    <w:rsid w:val="006A6C5F"/>
    <w:rsid w:val="006A701F"/>
    <w:rsid w:val="006A708F"/>
    <w:rsid w:val="006A73D5"/>
    <w:rsid w:val="006A7604"/>
    <w:rsid w:val="006A7D7D"/>
    <w:rsid w:val="006B06D6"/>
    <w:rsid w:val="006B0D19"/>
    <w:rsid w:val="006B195C"/>
    <w:rsid w:val="006B1BE8"/>
    <w:rsid w:val="006B1F01"/>
    <w:rsid w:val="006B20B0"/>
    <w:rsid w:val="006B214F"/>
    <w:rsid w:val="006B305F"/>
    <w:rsid w:val="006B3673"/>
    <w:rsid w:val="006B3F12"/>
    <w:rsid w:val="006B4426"/>
    <w:rsid w:val="006B4525"/>
    <w:rsid w:val="006B4C0E"/>
    <w:rsid w:val="006B4D73"/>
    <w:rsid w:val="006B4DB5"/>
    <w:rsid w:val="006B5218"/>
    <w:rsid w:val="006B522C"/>
    <w:rsid w:val="006B5945"/>
    <w:rsid w:val="006B5EFD"/>
    <w:rsid w:val="006B605D"/>
    <w:rsid w:val="006B776C"/>
    <w:rsid w:val="006B7B0C"/>
    <w:rsid w:val="006B7B21"/>
    <w:rsid w:val="006B7C08"/>
    <w:rsid w:val="006B7E11"/>
    <w:rsid w:val="006C01F9"/>
    <w:rsid w:val="006C0EDD"/>
    <w:rsid w:val="006C19BE"/>
    <w:rsid w:val="006C1B3D"/>
    <w:rsid w:val="006C1C84"/>
    <w:rsid w:val="006C23CD"/>
    <w:rsid w:val="006C25F3"/>
    <w:rsid w:val="006C279B"/>
    <w:rsid w:val="006C2A15"/>
    <w:rsid w:val="006C2B6E"/>
    <w:rsid w:val="006C2F79"/>
    <w:rsid w:val="006C3638"/>
    <w:rsid w:val="006C3F5F"/>
    <w:rsid w:val="006C4082"/>
    <w:rsid w:val="006C4554"/>
    <w:rsid w:val="006C4905"/>
    <w:rsid w:val="006C4F56"/>
    <w:rsid w:val="006C57C9"/>
    <w:rsid w:val="006C5B8A"/>
    <w:rsid w:val="006C6684"/>
    <w:rsid w:val="006C690E"/>
    <w:rsid w:val="006C7AAE"/>
    <w:rsid w:val="006C7E4E"/>
    <w:rsid w:val="006C7F53"/>
    <w:rsid w:val="006C7FF2"/>
    <w:rsid w:val="006D026D"/>
    <w:rsid w:val="006D0C4B"/>
    <w:rsid w:val="006D1BD3"/>
    <w:rsid w:val="006D1DC4"/>
    <w:rsid w:val="006D1FD0"/>
    <w:rsid w:val="006D2F02"/>
    <w:rsid w:val="006D315A"/>
    <w:rsid w:val="006D39AE"/>
    <w:rsid w:val="006D3C6C"/>
    <w:rsid w:val="006D48AA"/>
    <w:rsid w:val="006D5014"/>
    <w:rsid w:val="006D506B"/>
    <w:rsid w:val="006D5C2A"/>
    <w:rsid w:val="006D6161"/>
    <w:rsid w:val="006D6A3B"/>
    <w:rsid w:val="006D71B5"/>
    <w:rsid w:val="006D73D8"/>
    <w:rsid w:val="006E0361"/>
    <w:rsid w:val="006E0758"/>
    <w:rsid w:val="006E077C"/>
    <w:rsid w:val="006E08A0"/>
    <w:rsid w:val="006E0BC3"/>
    <w:rsid w:val="006E23AD"/>
    <w:rsid w:val="006E2657"/>
    <w:rsid w:val="006E27FD"/>
    <w:rsid w:val="006E2837"/>
    <w:rsid w:val="006E2BF1"/>
    <w:rsid w:val="006E2CFC"/>
    <w:rsid w:val="006E2F32"/>
    <w:rsid w:val="006E3E3C"/>
    <w:rsid w:val="006E4B85"/>
    <w:rsid w:val="006E565B"/>
    <w:rsid w:val="006E5C1C"/>
    <w:rsid w:val="006E5E32"/>
    <w:rsid w:val="006E5E51"/>
    <w:rsid w:val="006E602B"/>
    <w:rsid w:val="006E6243"/>
    <w:rsid w:val="006E6F0F"/>
    <w:rsid w:val="006E730F"/>
    <w:rsid w:val="006E7406"/>
    <w:rsid w:val="006E7828"/>
    <w:rsid w:val="006E7CE4"/>
    <w:rsid w:val="006F0363"/>
    <w:rsid w:val="006F04B2"/>
    <w:rsid w:val="006F0FC4"/>
    <w:rsid w:val="006F1549"/>
    <w:rsid w:val="006F1B61"/>
    <w:rsid w:val="006F206D"/>
    <w:rsid w:val="006F2B84"/>
    <w:rsid w:val="006F30BF"/>
    <w:rsid w:val="006F32DB"/>
    <w:rsid w:val="006F3F9A"/>
    <w:rsid w:val="006F4A2A"/>
    <w:rsid w:val="006F4B34"/>
    <w:rsid w:val="006F4D9F"/>
    <w:rsid w:val="006F4DAE"/>
    <w:rsid w:val="006F4E18"/>
    <w:rsid w:val="006F4F1A"/>
    <w:rsid w:val="006F5155"/>
    <w:rsid w:val="006F5506"/>
    <w:rsid w:val="006F5683"/>
    <w:rsid w:val="006F56AC"/>
    <w:rsid w:val="006F580A"/>
    <w:rsid w:val="006F5992"/>
    <w:rsid w:val="006F5E39"/>
    <w:rsid w:val="006F66B2"/>
    <w:rsid w:val="006F6D7C"/>
    <w:rsid w:val="006F704A"/>
    <w:rsid w:val="006F7460"/>
    <w:rsid w:val="0070004D"/>
    <w:rsid w:val="00700B6F"/>
    <w:rsid w:val="00700E13"/>
    <w:rsid w:val="007014A8"/>
    <w:rsid w:val="007014B7"/>
    <w:rsid w:val="00701505"/>
    <w:rsid w:val="007019C7"/>
    <w:rsid w:val="00701BBE"/>
    <w:rsid w:val="00701C6F"/>
    <w:rsid w:val="007022BE"/>
    <w:rsid w:val="00702A9F"/>
    <w:rsid w:val="00702BE1"/>
    <w:rsid w:val="00702DB8"/>
    <w:rsid w:val="00703195"/>
    <w:rsid w:val="00703541"/>
    <w:rsid w:val="0070372D"/>
    <w:rsid w:val="0070380A"/>
    <w:rsid w:val="007038A4"/>
    <w:rsid w:val="007038B8"/>
    <w:rsid w:val="00703B3F"/>
    <w:rsid w:val="00704570"/>
    <w:rsid w:val="00704983"/>
    <w:rsid w:val="007051DE"/>
    <w:rsid w:val="0070527A"/>
    <w:rsid w:val="007053B9"/>
    <w:rsid w:val="007053D2"/>
    <w:rsid w:val="007055C8"/>
    <w:rsid w:val="00705684"/>
    <w:rsid w:val="00705EBD"/>
    <w:rsid w:val="00706A22"/>
    <w:rsid w:val="00706C30"/>
    <w:rsid w:val="007073FE"/>
    <w:rsid w:val="007076C3"/>
    <w:rsid w:val="007077B5"/>
    <w:rsid w:val="007078FA"/>
    <w:rsid w:val="00710134"/>
    <w:rsid w:val="007102EF"/>
    <w:rsid w:val="007106E0"/>
    <w:rsid w:val="00710AA6"/>
    <w:rsid w:val="0071119A"/>
    <w:rsid w:val="00711D61"/>
    <w:rsid w:val="007123F1"/>
    <w:rsid w:val="0071293B"/>
    <w:rsid w:val="00713638"/>
    <w:rsid w:val="007139BC"/>
    <w:rsid w:val="00713D63"/>
    <w:rsid w:val="00714577"/>
    <w:rsid w:val="00714E7C"/>
    <w:rsid w:val="00715D75"/>
    <w:rsid w:val="00715E51"/>
    <w:rsid w:val="0071646C"/>
    <w:rsid w:val="00716707"/>
    <w:rsid w:val="007167B4"/>
    <w:rsid w:val="007169D7"/>
    <w:rsid w:val="00716F9B"/>
    <w:rsid w:val="007176C3"/>
    <w:rsid w:val="00717886"/>
    <w:rsid w:val="00717A82"/>
    <w:rsid w:val="00717E4A"/>
    <w:rsid w:val="00720596"/>
    <w:rsid w:val="00720725"/>
    <w:rsid w:val="00720B0C"/>
    <w:rsid w:val="00721867"/>
    <w:rsid w:val="00721B5F"/>
    <w:rsid w:val="0072260F"/>
    <w:rsid w:val="00722913"/>
    <w:rsid w:val="00722AB4"/>
    <w:rsid w:val="007239F3"/>
    <w:rsid w:val="00723DA6"/>
    <w:rsid w:val="00724106"/>
    <w:rsid w:val="00724577"/>
    <w:rsid w:val="00724DB3"/>
    <w:rsid w:val="00724F57"/>
    <w:rsid w:val="007254F3"/>
    <w:rsid w:val="00725720"/>
    <w:rsid w:val="00725775"/>
    <w:rsid w:val="00725A30"/>
    <w:rsid w:val="00725B76"/>
    <w:rsid w:val="00725B82"/>
    <w:rsid w:val="00725FD0"/>
    <w:rsid w:val="00726000"/>
    <w:rsid w:val="0072631F"/>
    <w:rsid w:val="00726885"/>
    <w:rsid w:val="0072723D"/>
    <w:rsid w:val="00727D8B"/>
    <w:rsid w:val="00730B4D"/>
    <w:rsid w:val="00730CED"/>
    <w:rsid w:val="00731E6A"/>
    <w:rsid w:val="00732268"/>
    <w:rsid w:val="00733304"/>
    <w:rsid w:val="00733E14"/>
    <w:rsid w:val="00733FF6"/>
    <w:rsid w:val="007341C6"/>
    <w:rsid w:val="00734393"/>
    <w:rsid w:val="00734636"/>
    <w:rsid w:val="0073477F"/>
    <w:rsid w:val="0073492C"/>
    <w:rsid w:val="00736041"/>
    <w:rsid w:val="00736452"/>
    <w:rsid w:val="00736F65"/>
    <w:rsid w:val="00737E5D"/>
    <w:rsid w:val="00740F42"/>
    <w:rsid w:val="007412A9"/>
    <w:rsid w:val="007413E4"/>
    <w:rsid w:val="00741486"/>
    <w:rsid w:val="00741653"/>
    <w:rsid w:val="0074189A"/>
    <w:rsid w:val="007418E8"/>
    <w:rsid w:val="00741E61"/>
    <w:rsid w:val="007426C8"/>
    <w:rsid w:val="00742989"/>
    <w:rsid w:val="00742CF2"/>
    <w:rsid w:val="007430DB"/>
    <w:rsid w:val="0074440F"/>
    <w:rsid w:val="0074490E"/>
    <w:rsid w:val="00744B46"/>
    <w:rsid w:val="00744D1E"/>
    <w:rsid w:val="00744F2E"/>
    <w:rsid w:val="007450BE"/>
    <w:rsid w:val="007454DF"/>
    <w:rsid w:val="0074558D"/>
    <w:rsid w:val="00745844"/>
    <w:rsid w:val="007459AF"/>
    <w:rsid w:val="0074606F"/>
    <w:rsid w:val="00747354"/>
    <w:rsid w:val="007501BE"/>
    <w:rsid w:val="007508BE"/>
    <w:rsid w:val="00750EC8"/>
    <w:rsid w:val="0075183A"/>
    <w:rsid w:val="00751963"/>
    <w:rsid w:val="00751BB0"/>
    <w:rsid w:val="00751D06"/>
    <w:rsid w:val="00751FD7"/>
    <w:rsid w:val="0075244D"/>
    <w:rsid w:val="00752892"/>
    <w:rsid w:val="007528AC"/>
    <w:rsid w:val="0075312D"/>
    <w:rsid w:val="00753A13"/>
    <w:rsid w:val="0075408C"/>
    <w:rsid w:val="00754420"/>
    <w:rsid w:val="00754434"/>
    <w:rsid w:val="00754987"/>
    <w:rsid w:val="00754E17"/>
    <w:rsid w:val="0075584B"/>
    <w:rsid w:val="007565E7"/>
    <w:rsid w:val="00756A15"/>
    <w:rsid w:val="00756D2A"/>
    <w:rsid w:val="00757032"/>
    <w:rsid w:val="007601A2"/>
    <w:rsid w:val="00760287"/>
    <w:rsid w:val="0076046D"/>
    <w:rsid w:val="007607CE"/>
    <w:rsid w:val="00761BCC"/>
    <w:rsid w:val="00761BF5"/>
    <w:rsid w:val="00761F80"/>
    <w:rsid w:val="007625C2"/>
    <w:rsid w:val="007626B2"/>
    <w:rsid w:val="00763952"/>
    <w:rsid w:val="007643C3"/>
    <w:rsid w:val="00764AB8"/>
    <w:rsid w:val="00764C11"/>
    <w:rsid w:val="00764FCB"/>
    <w:rsid w:val="007653E5"/>
    <w:rsid w:val="007657A2"/>
    <w:rsid w:val="0076582D"/>
    <w:rsid w:val="00765CE0"/>
    <w:rsid w:val="00765DC7"/>
    <w:rsid w:val="00765F35"/>
    <w:rsid w:val="00766BAC"/>
    <w:rsid w:val="00766CB4"/>
    <w:rsid w:val="0076753E"/>
    <w:rsid w:val="00767C6B"/>
    <w:rsid w:val="0077027E"/>
    <w:rsid w:val="007707A8"/>
    <w:rsid w:val="00770CB5"/>
    <w:rsid w:val="00771100"/>
    <w:rsid w:val="007711D7"/>
    <w:rsid w:val="007711E0"/>
    <w:rsid w:val="0077137A"/>
    <w:rsid w:val="0077226F"/>
    <w:rsid w:val="00772EA7"/>
    <w:rsid w:val="00772F93"/>
    <w:rsid w:val="007737A4"/>
    <w:rsid w:val="00774DDD"/>
    <w:rsid w:val="00774E27"/>
    <w:rsid w:val="007754AB"/>
    <w:rsid w:val="00775A54"/>
    <w:rsid w:val="00776AED"/>
    <w:rsid w:val="00776AFF"/>
    <w:rsid w:val="00776B9C"/>
    <w:rsid w:val="00776C4E"/>
    <w:rsid w:val="007773EC"/>
    <w:rsid w:val="00777955"/>
    <w:rsid w:val="00777D19"/>
    <w:rsid w:val="00780301"/>
    <w:rsid w:val="0078040D"/>
    <w:rsid w:val="007805DA"/>
    <w:rsid w:val="00780779"/>
    <w:rsid w:val="00780E62"/>
    <w:rsid w:val="00781DFF"/>
    <w:rsid w:val="0078249A"/>
    <w:rsid w:val="007824DD"/>
    <w:rsid w:val="007826CB"/>
    <w:rsid w:val="00782871"/>
    <w:rsid w:val="007829AD"/>
    <w:rsid w:val="007836C4"/>
    <w:rsid w:val="007836CE"/>
    <w:rsid w:val="0078447B"/>
    <w:rsid w:val="0078450E"/>
    <w:rsid w:val="00784B23"/>
    <w:rsid w:val="00784F2F"/>
    <w:rsid w:val="007852C1"/>
    <w:rsid w:val="0078544D"/>
    <w:rsid w:val="0078584D"/>
    <w:rsid w:val="007859BC"/>
    <w:rsid w:val="00785E9A"/>
    <w:rsid w:val="007860DD"/>
    <w:rsid w:val="0078614E"/>
    <w:rsid w:val="0078637D"/>
    <w:rsid w:val="00786392"/>
    <w:rsid w:val="00787819"/>
    <w:rsid w:val="00787C6A"/>
    <w:rsid w:val="00787D08"/>
    <w:rsid w:val="00787E90"/>
    <w:rsid w:val="00790349"/>
    <w:rsid w:val="007919D0"/>
    <w:rsid w:val="00791D94"/>
    <w:rsid w:val="007922F6"/>
    <w:rsid w:val="0079260B"/>
    <w:rsid w:val="007928C1"/>
    <w:rsid w:val="00792A9C"/>
    <w:rsid w:val="007930A6"/>
    <w:rsid w:val="007931DA"/>
    <w:rsid w:val="007936B5"/>
    <w:rsid w:val="00793A0C"/>
    <w:rsid w:val="00793CE5"/>
    <w:rsid w:val="0079496B"/>
    <w:rsid w:val="00794F41"/>
    <w:rsid w:val="00795022"/>
    <w:rsid w:val="0079527A"/>
    <w:rsid w:val="00795938"/>
    <w:rsid w:val="00795967"/>
    <w:rsid w:val="00796A45"/>
    <w:rsid w:val="007972B7"/>
    <w:rsid w:val="007972E0"/>
    <w:rsid w:val="007976D4"/>
    <w:rsid w:val="007A03BA"/>
    <w:rsid w:val="007A0B52"/>
    <w:rsid w:val="007A0D8F"/>
    <w:rsid w:val="007A0FCE"/>
    <w:rsid w:val="007A12C4"/>
    <w:rsid w:val="007A1391"/>
    <w:rsid w:val="007A1400"/>
    <w:rsid w:val="007A1561"/>
    <w:rsid w:val="007A1669"/>
    <w:rsid w:val="007A1984"/>
    <w:rsid w:val="007A1D93"/>
    <w:rsid w:val="007A1DA3"/>
    <w:rsid w:val="007A2630"/>
    <w:rsid w:val="007A315A"/>
    <w:rsid w:val="007A3476"/>
    <w:rsid w:val="007A3926"/>
    <w:rsid w:val="007A3BA2"/>
    <w:rsid w:val="007A497B"/>
    <w:rsid w:val="007A586F"/>
    <w:rsid w:val="007A58A3"/>
    <w:rsid w:val="007A5AF2"/>
    <w:rsid w:val="007A6262"/>
    <w:rsid w:val="007A66FD"/>
    <w:rsid w:val="007A6A2D"/>
    <w:rsid w:val="007A6EDE"/>
    <w:rsid w:val="007A73B0"/>
    <w:rsid w:val="007A74B0"/>
    <w:rsid w:val="007A795F"/>
    <w:rsid w:val="007A7980"/>
    <w:rsid w:val="007A7AFF"/>
    <w:rsid w:val="007B00CF"/>
    <w:rsid w:val="007B0503"/>
    <w:rsid w:val="007B0828"/>
    <w:rsid w:val="007B10FB"/>
    <w:rsid w:val="007B1771"/>
    <w:rsid w:val="007B1C13"/>
    <w:rsid w:val="007B1C3D"/>
    <w:rsid w:val="007B200F"/>
    <w:rsid w:val="007B20A7"/>
    <w:rsid w:val="007B2290"/>
    <w:rsid w:val="007B2681"/>
    <w:rsid w:val="007B27FC"/>
    <w:rsid w:val="007B2BF0"/>
    <w:rsid w:val="007B2FDC"/>
    <w:rsid w:val="007B3289"/>
    <w:rsid w:val="007B398B"/>
    <w:rsid w:val="007B3C99"/>
    <w:rsid w:val="007B4584"/>
    <w:rsid w:val="007B5E89"/>
    <w:rsid w:val="007B67F1"/>
    <w:rsid w:val="007B689F"/>
    <w:rsid w:val="007B68CD"/>
    <w:rsid w:val="007B69E5"/>
    <w:rsid w:val="007B6D5B"/>
    <w:rsid w:val="007B702B"/>
    <w:rsid w:val="007B7AB8"/>
    <w:rsid w:val="007B7E0A"/>
    <w:rsid w:val="007B7EF5"/>
    <w:rsid w:val="007C0215"/>
    <w:rsid w:val="007C031C"/>
    <w:rsid w:val="007C0542"/>
    <w:rsid w:val="007C0DFE"/>
    <w:rsid w:val="007C10AD"/>
    <w:rsid w:val="007C11E7"/>
    <w:rsid w:val="007C11EE"/>
    <w:rsid w:val="007C18C3"/>
    <w:rsid w:val="007C1C7B"/>
    <w:rsid w:val="007C22CB"/>
    <w:rsid w:val="007C2A17"/>
    <w:rsid w:val="007C2B96"/>
    <w:rsid w:val="007C3D66"/>
    <w:rsid w:val="007C44FC"/>
    <w:rsid w:val="007C4766"/>
    <w:rsid w:val="007C4D1D"/>
    <w:rsid w:val="007C5B30"/>
    <w:rsid w:val="007C6062"/>
    <w:rsid w:val="007C610A"/>
    <w:rsid w:val="007C63C1"/>
    <w:rsid w:val="007C6C66"/>
    <w:rsid w:val="007C7974"/>
    <w:rsid w:val="007C7C42"/>
    <w:rsid w:val="007C7E0A"/>
    <w:rsid w:val="007D07BA"/>
    <w:rsid w:val="007D07CF"/>
    <w:rsid w:val="007D07F0"/>
    <w:rsid w:val="007D1479"/>
    <w:rsid w:val="007D320C"/>
    <w:rsid w:val="007D37EC"/>
    <w:rsid w:val="007D3C2B"/>
    <w:rsid w:val="007D40B6"/>
    <w:rsid w:val="007D4155"/>
    <w:rsid w:val="007D4AD6"/>
    <w:rsid w:val="007D59BB"/>
    <w:rsid w:val="007D641E"/>
    <w:rsid w:val="007D6605"/>
    <w:rsid w:val="007D691B"/>
    <w:rsid w:val="007D6984"/>
    <w:rsid w:val="007D738B"/>
    <w:rsid w:val="007D73AB"/>
    <w:rsid w:val="007E0427"/>
    <w:rsid w:val="007E0D52"/>
    <w:rsid w:val="007E124E"/>
    <w:rsid w:val="007E1A0C"/>
    <w:rsid w:val="007E1CDB"/>
    <w:rsid w:val="007E1D77"/>
    <w:rsid w:val="007E1E96"/>
    <w:rsid w:val="007E2A74"/>
    <w:rsid w:val="007E2A97"/>
    <w:rsid w:val="007E2B4B"/>
    <w:rsid w:val="007E314F"/>
    <w:rsid w:val="007E4518"/>
    <w:rsid w:val="007E4880"/>
    <w:rsid w:val="007E579B"/>
    <w:rsid w:val="007E5D6C"/>
    <w:rsid w:val="007E63AD"/>
    <w:rsid w:val="007E663B"/>
    <w:rsid w:val="007E67D0"/>
    <w:rsid w:val="007E6BE7"/>
    <w:rsid w:val="007E6F26"/>
    <w:rsid w:val="007E74BC"/>
    <w:rsid w:val="007E7559"/>
    <w:rsid w:val="007E77B9"/>
    <w:rsid w:val="007E7807"/>
    <w:rsid w:val="007E7842"/>
    <w:rsid w:val="007E7DD0"/>
    <w:rsid w:val="007F0343"/>
    <w:rsid w:val="007F12A3"/>
    <w:rsid w:val="007F1C06"/>
    <w:rsid w:val="007F1F72"/>
    <w:rsid w:val="007F2FE3"/>
    <w:rsid w:val="007F30A1"/>
    <w:rsid w:val="007F33D8"/>
    <w:rsid w:val="007F3892"/>
    <w:rsid w:val="007F40E2"/>
    <w:rsid w:val="007F43C2"/>
    <w:rsid w:val="007F476A"/>
    <w:rsid w:val="007F47F5"/>
    <w:rsid w:val="007F50EC"/>
    <w:rsid w:val="007F562F"/>
    <w:rsid w:val="007F5640"/>
    <w:rsid w:val="007F622B"/>
    <w:rsid w:val="007F6239"/>
    <w:rsid w:val="007F633C"/>
    <w:rsid w:val="007F737E"/>
    <w:rsid w:val="007F7AAF"/>
    <w:rsid w:val="007F7EA4"/>
    <w:rsid w:val="007F7F1D"/>
    <w:rsid w:val="00800125"/>
    <w:rsid w:val="008009ED"/>
    <w:rsid w:val="00801125"/>
    <w:rsid w:val="0080113B"/>
    <w:rsid w:val="00801927"/>
    <w:rsid w:val="0080231E"/>
    <w:rsid w:val="00802524"/>
    <w:rsid w:val="00802D01"/>
    <w:rsid w:val="008032FC"/>
    <w:rsid w:val="008035AC"/>
    <w:rsid w:val="00803633"/>
    <w:rsid w:val="0080391A"/>
    <w:rsid w:val="00803A47"/>
    <w:rsid w:val="00803BAF"/>
    <w:rsid w:val="008047C5"/>
    <w:rsid w:val="008049F8"/>
    <w:rsid w:val="00804AAC"/>
    <w:rsid w:val="00804D60"/>
    <w:rsid w:val="008056E2"/>
    <w:rsid w:val="00805892"/>
    <w:rsid w:val="0080624F"/>
    <w:rsid w:val="00806F81"/>
    <w:rsid w:val="0080788F"/>
    <w:rsid w:val="00807A7B"/>
    <w:rsid w:val="00807AE1"/>
    <w:rsid w:val="00807B5A"/>
    <w:rsid w:val="00810682"/>
    <w:rsid w:val="00811887"/>
    <w:rsid w:val="008124A9"/>
    <w:rsid w:val="00812996"/>
    <w:rsid w:val="00812A98"/>
    <w:rsid w:val="0081334A"/>
    <w:rsid w:val="00813BAF"/>
    <w:rsid w:val="0081424C"/>
    <w:rsid w:val="008144AC"/>
    <w:rsid w:val="0081474F"/>
    <w:rsid w:val="00814CF1"/>
    <w:rsid w:val="00815005"/>
    <w:rsid w:val="0081533E"/>
    <w:rsid w:val="008153D3"/>
    <w:rsid w:val="0081545B"/>
    <w:rsid w:val="00815886"/>
    <w:rsid w:val="00815BE1"/>
    <w:rsid w:val="00816839"/>
    <w:rsid w:val="00816C87"/>
    <w:rsid w:val="008170B9"/>
    <w:rsid w:val="008173D6"/>
    <w:rsid w:val="00817681"/>
    <w:rsid w:val="00817D70"/>
    <w:rsid w:val="008201E1"/>
    <w:rsid w:val="00820311"/>
    <w:rsid w:val="00820553"/>
    <w:rsid w:val="00820F58"/>
    <w:rsid w:val="00821005"/>
    <w:rsid w:val="00821307"/>
    <w:rsid w:val="0082143C"/>
    <w:rsid w:val="00821C72"/>
    <w:rsid w:val="0082226E"/>
    <w:rsid w:val="008226B2"/>
    <w:rsid w:val="0082379E"/>
    <w:rsid w:val="00823847"/>
    <w:rsid w:val="00823AED"/>
    <w:rsid w:val="00824D50"/>
    <w:rsid w:val="0082552C"/>
    <w:rsid w:val="008258AC"/>
    <w:rsid w:val="008259F8"/>
    <w:rsid w:val="00825FF6"/>
    <w:rsid w:val="008261E4"/>
    <w:rsid w:val="008262A0"/>
    <w:rsid w:val="008267D3"/>
    <w:rsid w:val="00826AC8"/>
    <w:rsid w:val="0082726B"/>
    <w:rsid w:val="00830014"/>
    <w:rsid w:val="0083013B"/>
    <w:rsid w:val="00830236"/>
    <w:rsid w:val="00830247"/>
    <w:rsid w:val="008309D1"/>
    <w:rsid w:val="00830BCD"/>
    <w:rsid w:val="008314C8"/>
    <w:rsid w:val="0083159F"/>
    <w:rsid w:val="008317E0"/>
    <w:rsid w:val="00831B6E"/>
    <w:rsid w:val="00831E85"/>
    <w:rsid w:val="00832149"/>
    <w:rsid w:val="00832356"/>
    <w:rsid w:val="008326F5"/>
    <w:rsid w:val="00832D45"/>
    <w:rsid w:val="00833CE6"/>
    <w:rsid w:val="00834432"/>
    <w:rsid w:val="008350B1"/>
    <w:rsid w:val="00835971"/>
    <w:rsid w:val="00836375"/>
    <w:rsid w:val="00836522"/>
    <w:rsid w:val="00836F7F"/>
    <w:rsid w:val="00837931"/>
    <w:rsid w:val="00837B12"/>
    <w:rsid w:val="008406DD"/>
    <w:rsid w:val="00840C99"/>
    <w:rsid w:val="008426EE"/>
    <w:rsid w:val="008427EF"/>
    <w:rsid w:val="00842E60"/>
    <w:rsid w:val="00843A0E"/>
    <w:rsid w:val="00843E53"/>
    <w:rsid w:val="00844665"/>
    <w:rsid w:val="00844CF4"/>
    <w:rsid w:val="00844F1B"/>
    <w:rsid w:val="00845688"/>
    <w:rsid w:val="008459EE"/>
    <w:rsid w:val="00845EBD"/>
    <w:rsid w:val="008463E6"/>
    <w:rsid w:val="00846506"/>
    <w:rsid w:val="00846675"/>
    <w:rsid w:val="00846F69"/>
    <w:rsid w:val="00847836"/>
    <w:rsid w:val="008479CC"/>
    <w:rsid w:val="008500C1"/>
    <w:rsid w:val="00850CC7"/>
    <w:rsid w:val="00851632"/>
    <w:rsid w:val="008516FE"/>
    <w:rsid w:val="00852791"/>
    <w:rsid w:val="00852BEC"/>
    <w:rsid w:val="008533C5"/>
    <w:rsid w:val="008539EC"/>
    <w:rsid w:val="00853A19"/>
    <w:rsid w:val="00853AD8"/>
    <w:rsid w:val="008545EE"/>
    <w:rsid w:val="008547C2"/>
    <w:rsid w:val="008552EA"/>
    <w:rsid w:val="00855446"/>
    <w:rsid w:val="008561C2"/>
    <w:rsid w:val="0085643B"/>
    <w:rsid w:val="0085663D"/>
    <w:rsid w:val="008569F2"/>
    <w:rsid w:val="00856DC5"/>
    <w:rsid w:val="008571D5"/>
    <w:rsid w:val="008576B0"/>
    <w:rsid w:val="0086017A"/>
    <w:rsid w:val="0086023B"/>
    <w:rsid w:val="008606D9"/>
    <w:rsid w:val="00860C50"/>
    <w:rsid w:val="00860CB6"/>
    <w:rsid w:val="00860D62"/>
    <w:rsid w:val="008618F9"/>
    <w:rsid w:val="008620A9"/>
    <w:rsid w:val="0086236B"/>
    <w:rsid w:val="008624BF"/>
    <w:rsid w:val="00862A8A"/>
    <w:rsid w:val="00862B0F"/>
    <w:rsid w:val="00862DF5"/>
    <w:rsid w:val="00863365"/>
    <w:rsid w:val="00863D03"/>
    <w:rsid w:val="00863E54"/>
    <w:rsid w:val="00864E53"/>
    <w:rsid w:val="00864FDC"/>
    <w:rsid w:val="00864FEB"/>
    <w:rsid w:val="00865778"/>
    <w:rsid w:val="008659BC"/>
    <w:rsid w:val="00865D54"/>
    <w:rsid w:val="00865E7B"/>
    <w:rsid w:val="008667ED"/>
    <w:rsid w:val="00866CBD"/>
    <w:rsid w:val="0086778C"/>
    <w:rsid w:val="00867C07"/>
    <w:rsid w:val="00870906"/>
    <w:rsid w:val="00870EF9"/>
    <w:rsid w:val="008710E6"/>
    <w:rsid w:val="008713EA"/>
    <w:rsid w:val="00871646"/>
    <w:rsid w:val="008719F2"/>
    <w:rsid w:val="00872A9C"/>
    <w:rsid w:val="00873353"/>
    <w:rsid w:val="008741B1"/>
    <w:rsid w:val="00874430"/>
    <w:rsid w:val="00874ABE"/>
    <w:rsid w:val="00874AF7"/>
    <w:rsid w:val="00874BA4"/>
    <w:rsid w:val="00874CB4"/>
    <w:rsid w:val="008751DE"/>
    <w:rsid w:val="008756D6"/>
    <w:rsid w:val="00875B9B"/>
    <w:rsid w:val="00875EFA"/>
    <w:rsid w:val="008766CA"/>
    <w:rsid w:val="0087678D"/>
    <w:rsid w:val="00880207"/>
    <w:rsid w:val="00880B1A"/>
    <w:rsid w:val="00880E46"/>
    <w:rsid w:val="00881802"/>
    <w:rsid w:val="008822F9"/>
    <w:rsid w:val="008832E2"/>
    <w:rsid w:val="00883346"/>
    <w:rsid w:val="008833FD"/>
    <w:rsid w:val="008845AE"/>
    <w:rsid w:val="00884BC6"/>
    <w:rsid w:val="0088508C"/>
    <w:rsid w:val="00885670"/>
    <w:rsid w:val="00885AFE"/>
    <w:rsid w:val="00885B42"/>
    <w:rsid w:val="00885C8B"/>
    <w:rsid w:val="00886191"/>
    <w:rsid w:val="00886760"/>
    <w:rsid w:val="00886C03"/>
    <w:rsid w:val="00887AB0"/>
    <w:rsid w:val="00887DFD"/>
    <w:rsid w:val="008902C8"/>
    <w:rsid w:val="00890514"/>
    <w:rsid w:val="00890ABC"/>
    <w:rsid w:val="00890ECB"/>
    <w:rsid w:val="0089104D"/>
    <w:rsid w:val="00891509"/>
    <w:rsid w:val="00891ACC"/>
    <w:rsid w:val="00891DFD"/>
    <w:rsid w:val="00891E8B"/>
    <w:rsid w:val="00892DE0"/>
    <w:rsid w:val="008930F4"/>
    <w:rsid w:val="008937EB"/>
    <w:rsid w:val="00893BA4"/>
    <w:rsid w:val="00894683"/>
    <w:rsid w:val="008947D4"/>
    <w:rsid w:val="00895218"/>
    <w:rsid w:val="00895713"/>
    <w:rsid w:val="008958BA"/>
    <w:rsid w:val="00896465"/>
    <w:rsid w:val="008966F5"/>
    <w:rsid w:val="00896D7F"/>
    <w:rsid w:val="00896E0E"/>
    <w:rsid w:val="0089743E"/>
    <w:rsid w:val="00897B63"/>
    <w:rsid w:val="00897BC4"/>
    <w:rsid w:val="008A0A0A"/>
    <w:rsid w:val="008A1A68"/>
    <w:rsid w:val="008A1D10"/>
    <w:rsid w:val="008A2BC7"/>
    <w:rsid w:val="008A2D64"/>
    <w:rsid w:val="008A2DF9"/>
    <w:rsid w:val="008A3316"/>
    <w:rsid w:val="008A378E"/>
    <w:rsid w:val="008A3F84"/>
    <w:rsid w:val="008A4B85"/>
    <w:rsid w:val="008A4FF7"/>
    <w:rsid w:val="008A522F"/>
    <w:rsid w:val="008A5BCD"/>
    <w:rsid w:val="008A6134"/>
    <w:rsid w:val="008A6169"/>
    <w:rsid w:val="008A6227"/>
    <w:rsid w:val="008A6612"/>
    <w:rsid w:val="008A681A"/>
    <w:rsid w:val="008A7036"/>
    <w:rsid w:val="008A766F"/>
    <w:rsid w:val="008A7BCB"/>
    <w:rsid w:val="008B01AB"/>
    <w:rsid w:val="008B02C5"/>
    <w:rsid w:val="008B0607"/>
    <w:rsid w:val="008B0988"/>
    <w:rsid w:val="008B0BB4"/>
    <w:rsid w:val="008B0F80"/>
    <w:rsid w:val="008B10F1"/>
    <w:rsid w:val="008B1594"/>
    <w:rsid w:val="008B175B"/>
    <w:rsid w:val="008B1A93"/>
    <w:rsid w:val="008B1FFD"/>
    <w:rsid w:val="008B24BC"/>
    <w:rsid w:val="008B2687"/>
    <w:rsid w:val="008B379C"/>
    <w:rsid w:val="008B3A33"/>
    <w:rsid w:val="008B4AD2"/>
    <w:rsid w:val="008B4EC3"/>
    <w:rsid w:val="008B585E"/>
    <w:rsid w:val="008B5CE1"/>
    <w:rsid w:val="008B62E7"/>
    <w:rsid w:val="008B6E96"/>
    <w:rsid w:val="008B70DE"/>
    <w:rsid w:val="008B727A"/>
    <w:rsid w:val="008B7F84"/>
    <w:rsid w:val="008C020F"/>
    <w:rsid w:val="008C0B24"/>
    <w:rsid w:val="008C0C17"/>
    <w:rsid w:val="008C1334"/>
    <w:rsid w:val="008C1410"/>
    <w:rsid w:val="008C34BD"/>
    <w:rsid w:val="008C3B74"/>
    <w:rsid w:val="008C3DC0"/>
    <w:rsid w:val="008C4561"/>
    <w:rsid w:val="008C488A"/>
    <w:rsid w:val="008C4BEF"/>
    <w:rsid w:val="008C5A24"/>
    <w:rsid w:val="008C5BF3"/>
    <w:rsid w:val="008C5E7A"/>
    <w:rsid w:val="008C6999"/>
    <w:rsid w:val="008C7EAF"/>
    <w:rsid w:val="008D0232"/>
    <w:rsid w:val="008D10DE"/>
    <w:rsid w:val="008D1163"/>
    <w:rsid w:val="008D11D8"/>
    <w:rsid w:val="008D160A"/>
    <w:rsid w:val="008D1883"/>
    <w:rsid w:val="008D18B8"/>
    <w:rsid w:val="008D1F95"/>
    <w:rsid w:val="008D2443"/>
    <w:rsid w:val="008D320A"/>
    <w:rsid w:val="008D354B"/>
    <w:rsid w:val="008D3B1A"/>
    <w:rsid w:val="008D3E0F"/>
    <w:rsid w:val="008D4A1B"/>
    <w:rsid w:val="008D4C9D"/>
    <w:rsid w:val="008D5056"/>
    <w:rsid w:val="008D5776"/>
    <w:rsid w:val="008D5DA1"/>
    <w:rsid w:val="008D5ECB"/>
    <w:rsid w:val="008D63E6"/>
    <w:rsid w:val="008D63E8"/>
    <w:rsid w:val="008D7063"/>
    <w:rsid w:val="008D7097"/>
    <w:rsid w:val="008D7E1E"/>
    <w:rsid w:val="008D7FCB"/>
    <w:rsid w:val="008E0BBD"/>
    <w:rsid w:val="008E1048"/>
    <w:rsid w:val="008E179B"/>
    <w:rsid w:val="008E1E2D"/>
    <w:rsid w:val="008E250B"/>
    <w:rsid w:val="008E2D16"/>
    <w:rsid w:val="008E329D"/>
    <w:rsid w:val="008E3890"/>
    <w:rsid w:val="008E3C1A"/>
    <w:rsid w:val="008E43F9"/>
    <w:rsid w:val="008E465C"/>
    <w:rsid w:val="008E49DE"/>
    <w:rsid w:val="008E4D77"/>
    <w:rsid w:val="008E52D1"/>
    <w:rsid w:val="008E5939"/>
    <w:rsid w:val="008E5993"/>
    <w:rsid w:val="008E5B10"/>
    <w:rsid w:val="008E6766"/>
    <w:rsid w:val="008E69B4"/>
    <w:rsid w:val="008E6E0F"/>
    <w:rsid w:val="008E7007"/>
    <w:rsid w:val="008E755F"/>
    <w:rsid w:val="008E78FA"/>
    <w:rsid w:val="008E7AC7"/>
    <w:rsid w:val="008E7AE2"/>
    <w:rsid w:val="008E7B3D"/>
    <w:rsid w:val="008E7B8B"/>
    <w:rsid w:val="008E7F02"/>
    <w:rsid w:val="008F07A2"/>
    <w:rsid w:val="008F0B59"/>
    <w:rsid w:val="008F0ED8"/>
    <w:rsid w:val="008F1562"/>
    <w:rsid w:val="008F1E5F"/>
    <w:rsid w:val="008F257F"/>
    <w:rsid w:val="008F2695"/>
    <w:rsid w:val="008F26A3"/>
    <w:rsid w:val="008F2CCA"/>
    <w:rsid w:val="008F2DF9"/>
    <w:rsid w:val="008F2ED3"/>
    <w:rsid w:val="008F2F13"/>
    <w:rsid w:val="008F35F7"/>
    <w:rsid w:val="008F3F10"/>
    <w:rsid w:val="008F3F48"/>
    <w:rsid w:val="008F4117"/>
    <w:rsid w:val="008F42B3"/>
    <w:rsid w:val="008F4570"/>
    <w:rsid w:val="008F4B59"/>
    <w:rsid w:val="008F4D62"/>
    <w:rsid w:val="008F5904"/>
    <w:rsid w:val="008F5945"/>
    <w:rsid w:val="008F5F51"/>
    <w:rsid w:val="008F65BC"/>
    <w:rsid w:val="008F7463"/>
    <w:rsid w:val="008F74DD"/>
    <w:rsid w:val="008F7597"/>
    <w:rsid w:val="008F76DD"/>
    <w:rsid w:val="008F7D4D"/>
    <w:rsid w:val="009009EF"/>
    <w:rsid w:val="00900D48"/>
    <w:rsid w:val="00900F8E"/>
    <w:rsid w:val="00901560"/>
    <w:rsid w:val="009015F4"/>
    <w:rsid w:val="009017B9"/>
    <w:rsid w:val="00901E88"/>
    <w:rsid w:val="009025FD"/>
    <w:rsid w:val="00902801"/>
    <w:rsid w:val="00902878"/>
    <w:rsid w:val="00902E2B"/>
    <w:rsid w:val="00903001"/>
    <w:rsid w:val="00903564"/>
    <w:rsid w:val="00904BB4"/>
    <w:rsid w:val="009055EF"/>
    <w:rsid w:val="009058AE"/>
    <w:rsid w:val="00905B6C"/>
    <w:rsid w:val="009065C3"/>
    <w:rsid w:val="00907678"/>
    <w:rsid w:val="009078BA"/>
    <w:rsid w:val="009079E5"/>
    <w:rsid w:val="00907BF6"/>
    <w:rsid w:val="00907DD2"/>
    <w:rsid w:val="00910F47"/>
    <w:rsid w:val="009111DD"/>
    <w:rsid w:val="00911699"/>
    <w:rsid w:val="009116CF"/>
    <w:rsid w:val="0091179C"/>
    <w:rsid w:val="00911EC9"/>
    <w:rsid w:val="00912808"/>
    <w:rsid w:val="00912EC6"/>
    <w:rsid w:val="00913470"/>
    <w:rsid w:val="00913597"/>
    <w:rsid w:val="00913C75"/>
    <w:rsid w:val="009144FD"/>
    <w:rsid w:val="009151E0"/>
    <w:rsid w:val="0091533C"/>
    <w:rsid w:val="00915626"/>
    <w:rsid w:val="00915907"/>
    <w:rsid w:val="009159B1"/>
    <w:rsid w:val="00915C71"/>
    <w:rsid w:val="00916085"/>
    <w:rsid w:val="00916109"/>
    <w:rsid w:val="0091626D"/>
    <w:rsid w:val="00916A21"/>
    <w:rsid w:val="00916B48"/>
    <w:rsid w:val="00917393"/>
    <w:rsid w:val="00917566"/>
    <w:rsid w:val="00917866"/>
    <w:rsid w:val="00917900"/>
    <w:rsid w:val="00920D15"/>
    <w:rsid w:val="00920EE1"/>
    <w:rsid w:val="00920FF3"/>
    <w:rsid w:val="00921253"/>
    <w:rsid w:val="009214CE"/>
    <w:rsid w:val="00922A28"/>
    <w:rsid w:val="00922E11"/>
    <w:rsid w:val="00922E23"/>
    <w:rsid w:val="0092325D"/>
    <w:rsid w:val="00923C5B"/>
    <w:rsid w:val="00924365"/>
    <w:rsid w:val="009253A0"/>
    <w:rsid w:val="009253AA"/>
    <w:rsid w:val="009254EB"/>
    <w:rsid w:val="009256B4"/>
    <w:rsid w:val="00925AFE"/>
    <w:rsid w:val="00925C76"/>
    <w:rsid w:val="00926BA9"/>
    <w:rsid w:val="00926C56"/>
    <w:rsid w:val="00927236"/>
    <w:rsid w:val="009275B7"/>
    <w:rsid w:val="00927690"/>
    <w:rsid w:val="00927EF8"/>
    <w:rsid w:val="00930EDB"/>
    <w:rsid w:val="0093186C"/>
    <w:rsid w:val="00931938"/>
    <w:rsid w:val="009323A0"/>
    <w:rsid w:val="009324DF"/>
    <w:rsid w:val="009326ED"/>
    <w:rsid w:val="00932A0E"/>
    <w:rsid w:val="00933D51"/>
    <w:rsid w:val="009348E2"/>
    <w:rsid w:val="00934FD4"/>
    <w:rsid w:val="00935323"/>
    <w:rsid w:val="0093597A"/>
    <w:rsid w:val="00935D1B"/>
    <w:rsid w:val="00935D52"/>
    <w:rsid w:val="0093651C"/>
    <w:rsid w:val="00936619"/>
    <w:rsid w:val="009369D4"/>
    <w:rsid w:val="00936F90"/>
    <w:rsid w:val="0093700E"/>
    <w:rsid w:val="00937566"/>
    <w:rsid w:val="009376DF"/>
    <w:rsid w:val="00937C88"/>
    <w:rsid w:val="00937DBF"/>
    <w:rsid w:val="00940433"/>
    <w:rsid w:val="00940677"/>
    <w:rsid w:val="00941628"/>
    <w:rsid w:val="00941F2F"/>
    <w:rsid w:val="009424D8"/>
    <w:rsid w:val="009424EB"/>
    <w:rsid w:val="009430FE"/>
    <w:rsid w:val="00944477"/>
    <w:rsid w:val="009444BA"/>
    <w:rsid w:val="00944A9F"/>
    <w:rsid w:val="00944E1C"/>
    <w:rsid w:val="00945482"/>
    <w:rsid w:val="00945A7E"/>
    <w:rsid w:val="0094659A"/>
    <w:rsid w:val="00946CC7"/>
    <w:rsid w:val="009479CA"/>
    <w:rsid w:val="00947AB0"/>
    <w:rsid w:val="00947D96"/>
    <w:rsid w:val="00947DEC"/>
    <w:rsid w:val="009502E0"/>
    <w:rsid w:val="00950585"/>
    <w:rsid w:val="00950B4A"/>
    <w:rsid w:val="00951095"/>
    <w:rsid w:val="00951236"/>
    <w:rsid w:val="009513AD"/>
    <w:rsid w:val="00951F7D"/>
    <w:rsid w:val="0095265E"/>
    <w:rsid w:val="00952941"/>
    <w:rsid w:val="00952A7A"/>
    <w:rsid w:val="00952D51"/>
    <w:rsid w:val="009531C2"/>
    <w:rsid w:val="00953D13"/>
    <w:rsid w:val="009546CB"/>
    <w:rsid w:val="009553B2"/>
    <w:rsid w:val="00955631"/>
    <w:rsid w:val="00956243"/>
    <w:rsid w:val="009562B6"/>
    <w:rsid w:val="0095646A"/>
    <w:rsid w:val="00957FD2"/>
    <w:rsid w:val="0096084B"/>
    <w:rsid w:val="009609E0"/>
    <w:rsid w:val="00960A88"/>
    <w:rsid w:val="00960D53"/>
    <w:rsid w:val="009611CD"/>
    <w:rsid w:val="00961481"/>
    <w:rsid w:val="009616C4"/>
    <w:rsid w:val="00961717"/>
    <w:rsid w:val="009625E9"/>
    <w:rsid w:val="009628E4"/>
    <w:rsid w:val="009637BE"/>
    <w:rsid w:val="009637CD"/>
    <w:rsid w:val="00963941"/>
    <w:rsid w:val="00963B68"/>
    <w:rsid w:val="00963FAF"/>
    <w:rsid w:val="00965026"/>
    <w:rsid w:val="0096516F"/>
    <w:rsid w:val="0096518E"/>
    <w:rsid w:val="00965B49"/>
    <w:rsid w:val="00965D1C"/>
    <w:rsid w:val="00966442"/>
    <w:rsid w:val="00966A1F"/>
    <w:rsid w:val="00967192"/>
    <w:rsid w:val="00967476"/>
    <w:rsid w:val="00967B39"/>
    <w:rsid w:val="00967D5C"/>
    <w:rsid w:val="00967FC7"/>
    <w:rsid w:val="009700FE"/>
    <w:rsid w:val="0097053D"/>
    <w:rsid w:val="00970744"/>
    <w:rsid w:val="00970762"/>
    <w:rsid w:val="00970AE9"/>
    <w:rsid w:val="00971F48"/>
    <w:rsid w:val="009728B8"/>
    <w:rsid w:val="00972CA4"/>
    <w:rsid w:val="009732C2"/>
    <w:rsid w:val="009735B9"/>
    <w:rsid w:val="00973C4E"/>
    <w:rsid w:val="0097487D"/>
    <w:rsid w:val="009756F1"/>
    <w:rsid w:val="009762D3"/>
    <w:rsid w:val="0097644A"/>
    <w:rsid w:val="009768B4"/>
    <w:rsid w:val="00976AF5"/>
    <w:rsid w:val="00976B6F"/>
    <w:rsid w:val="00977A3D"/>
    <w:rsid w:val="00980216"/>
    <w:rsid w:val="00980861"/>
    <w:rsid w:val="009808DD"/>
    <w:rsid w:val="00980C9F"/>
    <w:rsid w:val="0098114E"/>
    <w:rsid w:val="009819A7"/>
    <w:rsid w:val="00981B9E"/>
    <w:rsid w:val="00981D60"/>
    <w:rsid w:val="00981DCC"/>
    <w:rsid w:val="00982385"/>
    <w:rsid w:val="00982421"/>
    <w:rsid w:val="009825BF"/>
    <w:rsid w:val="00982862"/>
    <w:rsid w:val="00984269"/>
    <w:rsid w:val="00984995"/>
    <w:rsid w:val="00985122"/>
    <w:rsid w:val="009869A2"/>
    <w:rsid w:val="009869D7"/>
    <w:rsid w:val="00986D27"/>
    <w:rsid w:val="00986EC9"/>
    <w:rsid w:val="00987507"/>
    <w:rsid w:val="00987835"/>
    <w:rsid w:val="00987B92"/>
    <w:rsid w:val="009900A3"/>
    <w:rsid w:val="009900DE"/>
    <w:rsid w:val="00990C2F"/>
    <w:rsid w:val="00990CB2"/>
    <w:rsid w:val="00990F74"/>
    <w:rsid w:val="00991104"/>
    <w:rsid w:val="009912EF"/>
    <w:rsid w:val="00991E7B"/>
    <w:rsid w:val="00992544"/>
    <w:rsid w:val="00992FCA"/>
    <w:rsid w:val="009937C5"/>
    <w:rsid w:val="00993A27"/>
    <w:rsid w:val="0099436A"/>
    <w:rsid w:val="0099444C"/>
    <w:rsid w:val="00994783"/>
    <w:rsid w:val="00994D22"/>
    <w:rsid w:val="00994EFA"/>
    <w:rsid w:val="009953CB"/>
    <w:rsid w:val="00995A8A"/>
    <w:rsid w:val="00995F07"/>
    <w:rsid w:val="009964E9"/>
    <w:rsid w:val="00997365"/>
    <w:rsid w:val="0099744A"/>
    <w:rsid w:val="00997564"/>
    <w:rsid w:val="00997756"/>
    <w:rsid w:val="00997FD8"/>
    <w:rsid w:val="009A02E3"/>
    <w:rsid w:val="009A0E1E"/>
    <w:rsid w:val="009A1CF9"/>
    <w:rsid w:val="009A27D0"/>
    <w:rsid w:val="009A2C8E"/>
    <w:rsid w:val="009A2E82"/>
    <w:rsid w:val="009A3943"/>
    <w:rsid w:val="009A3B8B"/>
    <w:rsid w:val="009A4113"/>
    <w:rsid w:val="009A4EA6"/>
    <w:rsid w:val="009A50BF"/>
    <w:rsid w:val="009A5525"/>
    <w:rsid w:val="009A72AB"/>
    <w:rsid w:val="009A799B"/>
    <w:rsid w:val="009A7AEB"/>
    <w:rsid w:val="009A7EF8"/>
    <w:rsid w:val="009B0351"/>
    <w:rsid w:val="009B097B"/>
    <w:rsid w:val="009B1413"/>
    <w:rsid w:val="009B17B3"/>
    <w:rsid w:val="009B196F"/>
    <w:rsid w:val="009B1FCD"/>
    <w:rsid w:val="009B276E"/>
    <w:rsid w:val="009B3325"/>
    <w:rsid w:val="009B377E"/>
    <w:rsid w:val="009B3FAA"/>
    <w:rsid w:val="009B4212"/>
    <w:rsid w:val="009B46F4"/>
    <w:rsid w:val="009B4C2C"/>
    <w:rsid w:val="009B50AA"/>
    <w:rsid w:val="009B55A0"/>
    <w:rsid w:val="009B5646"/>
    <w:rsid w:val="009B610E"/>
    <w:rsid w:val="009B6F2E"/>
    <w:rsid w:val="009B6F84"/>
    <w:rsid w:val="009B6FA5"/>
    <w:rsid w:val="009B737E"/>
    <w:rsid w:val="009B7B5B"/>
    <w:rsid w:val="009C0573"/>
    <w:rsid w:val="009C0855"/>
    <w:rsid w:val="009C095F"/>
    <w:rsid w:val="009C0D3E"/>
    <w:rsid w:val="009C105D"/>
    <w:rsid w:val="009C12CF"/>
    <w:rsid w:val="009C13FA"/>
    <w:rsid w:val="009C1416"/>
    <w:rsid w:val="009C1A89"/>
    <w:rsid w:val="009C2401"/>
    <w:rsid w:val="009C3467"/>
    <w:rsid w:val="009C3705"/>
    <w:rsid w:val="009C3859"/>
    <w:rsid w:val="009C3E14"/>
    <w:rsid w:val="009C48BB"/>
    <w:rsid w:val="009C4E4A"/>
    <w:rsid w:val="009C5688"/>
    <w:rsid w:val="009C57AE"/>
    <w:rsid w:val="009C5862"/>
    <w:rsid w:val="009C6B25"/>
    <w:rsid w:val="009C77F9"/>
    <w:rsid w:val="009C7830"/>
    <w:rsid w:val="009C7C4A"/>
    <w:rsid w:val="009D0378"/>
    <w:rsid w:val="009D0677"/>
    <w:rsid w:val="009D06C2"/>
    <w:rsid w:val="009D07F9"/>
    <w:rsid w:val="009D161D"/>
    <w:rsid w:val="009D16A3"/>
    <w:rsid w:val="009D2335"/>
    <w:rsid w:val="009D32E4"/>
    <w:rsid w:val="009D33D4"/>
    <w:rsid w:val="009D3865"/>
    <w:rsid w:val="009D3E00"/>
    <w:rsid w:val="009D45F8"/>
    <w:rsid w:val="009D46EF"/>
    <w:rsid w:val="009D60E5"/>
    <w:rsid w:val="009D6BCD"/>
    <w:rsid w:val="009E00B2"/>
    <w:rsid w:val="009E0264"/>
    <w:rsid w:val="009E046D"/>
    <w:rsid w:val="009E0480"/>
    <w:rsid w:val="009E0B20"/>
    <w:rsid w:val="009E0CAF"/>
    <w:rsid w:val="009E0DD5"/>
    <w:rsid w:val="009E1E63"/>
    <w:rsid w:val="009E2068"/>
    <w:rsid w:val="009E213D"/>
    <w:rsid w:val="009E2CC1"/>
    <w:rsid w:val="009E2E5F"/>
    <w:rsid w:val="009E3074"/>
    <w:rsid w:val="009E30E4"/>
    <w:rsid w:val="009E378A"/>
    <w:rsid w:val="009E4008"/>
    <w:rsid w:val="009E4BF9"/>
    <w:rsid w:val="009E566D"/>
    <w:rsid w:val="009E5943"/>
    <w:rsid w:val="009E6433"/>
    <w:rsid w:val="009E6EF2"/>
    <w:rsid w:val="009E7B0E"/>
    <w:rsid w:val="009E7C68"/>
    <w:rsid w:val="009E7CEA"/>
    <w:rsid w:val="009F0A7A"/>
    <w:rsid w:val="009F1533"/>
    <w:rsid w:val="009F1971"/>
    <w:rsid w:val="009F1BDE"/>
    <w:rsid w:val="009F1E77"/>
    <w:rsid w:val="009F2803"/>
    <w:rsid w:val="009F308F"/>
    <w:rsid w:val="009F319C"/>
    <w:rsid w:val="009F3256"/>
    <w:rsid w:val="009F362E"/>
    <w:rsid w:val="009F364E"/>
    <w:rsid w:val="009F3CBE"/>
    <w:rsid w:val="009F4839"/>
    <w:rsid w:val="009F4DC5"/>
    <w:rsid w:val="009F4E35"/>
    <w:rsid w:val="009F52A7"/>
    <w:rsid w:val="009F5338"/>
    <w:rsid w:val="009F63F4"/>
    <w:rsid w:val="009F65BC"/>
    <w:rsid w:val="009F6763"/>
    <w:rsid w:val="009F708F"/>
    <w:rsid w:val="009F7533"/>
    <w:rsid w:val="009F7A98"/>
    <w:rsid w:val="00A00705"/>
    <w:rsid w:val="00A01351"/>
    <w:rsid w:val="00A01567"/>
    <w:rsid w:val="00A018F1"/>
    <w:rsid w:val="00A0249D"/>
    <w:rsid w:val="00A028A2"/>
    <w:rsid w:val="00A02A37"/>
    <w:rsid w:val="00A02F7F"/>
    <w:rsid w:val="00A03D05"/>
    <w:rsid w:val="00A04507"/>
    <w:rsid w:val="00A0457D"/>
    <w:rsid w:val="00A054F4"/>
    <w:rsid w:val="00A054FD"/>
    <w:rsid w:val="00A05519"/>
    <w:rsid w:val="00A056D7"/>
    <w:rsid w:val="00A05EBF"/>
    <w:rsid w:val="00A06560"/>
    <w:rsid w:val="00A06A0E"/>
    <w:rsid w:val="00A07416"/>
    <w:rsid w:val="00A07540"/>
    <w:rsid w:val="00A075D5"/>
    <w:rsid w:val="00A07695"/>
    <w:rsid w:val="00A0776C"/>
    <w:rsid w:val="00A07938"/>
    <w:rsid w:val="00A10B88"/>
    <w:rsid w:val="00A10C0E"/>
    <w:rsid w:val="00A11340"/>
    <w:rsid w:val="00A1179C"/>
    <w:rsid w:val="00A12226"/>
    <w:rsid w:val="00A124D4"/>
    <w:rsid w:val="00A12908"/>
    <w:rsid w:val="00A12C28"/>
    <w:rsid w:val="00A134CE"/>
    <w:rsid w:val="00A136F6"/>
    <w:rsid w:val="00A139AC"/>
    <w:rsid w:val="00A14440"/>
    <w:rsid w:val="00A14B3C"/>
    <w:rsid w:val="00A16C03"/>
    <w:rsid w:val="00A16DBB"/>
    <w:rsid w:val="00A17108"/>
    <w:rsid w:val="00A17338"/>
    <w:rsid w:val="00A175EA"/>
    <w:rsid w:val="00A17B07"/>
    <w:rsid w:val="00A2074D"/>
    <w:rsid w:val="00A20BE1"/>
    <w:rsid w:val="00A21649"/>
    <w:rsid w:val="00A218D3"/>
    <w:rsid w:val="00A21D4E"/>
    <w:rsid w:val="00A220A5"/>
    <w:rsid w:val="00A22430"/>
    <w:rsid w:val="00A22A20"/>
    <w:rsid w:val="00A2308B"/>
    <w:rsid w:val="00A234A1"/>
    <w:rsid w:val="00A234CD"/>
    <w:rsid w:val="00A246DB"/>
    <w:rsid w:val="00A2515B"/>
    <w:rsid w:val="00A256BB"/>
    <w:rsid w:val="00A25831"/>
    <w:rsid w:val="00A2589B"/>
    <w:rsid w:val="00A25941"/>
    <w:rsid w:val="00A25DD4"/>
    <w:rsid w:val="00A262CC"/>
    <w:rsid w:val="00A26360"/>
    <w:rsid w:val="00A26549"/>
    <w:rsid w:val="00A26A43"/>
    <w:rsid w:val="00A26ED0"/>
    <w:rsid w:val="00A2744F"/>
    <w:rsid w:val="00A27589"/>
    <w:rsid w:val="00A275FC"/>
    <w:rsid w:val="00A27FCE"/>
    <w:rsid w:val="00A30003"/>
    <w:rsid w:val="00A30408"/>
    <w:rsid w:val="00A308B0"/>
    <w:rsid w:val="00A3090F"/>
    <w:rsid w:val="00A309EE"/>
    <w:rsid w:val="00A30AA4"/>
    <w:rsid w:val="00A30F7B"/>
    <w:rsid w:val="00A30F89"/>
    <w:rsid w:val="00A31084"/>
    <w:rsid w:val="00A3117A"/>
    <w:rsid w:val="00A31842"/>
    <w:rsid w:val="00A31AC7"/>
    <w:rsid w:val="00A31F5B"/>
    <w:rsid w:val="00A31FAC"/>
    <w:rsid w:val="00A324F6"/>
    <w:rsid w:val="00A32EFD"/>
    <w:rsid w:val="00A33173"/>
    <w:rsid w:val="00A331CF"/>
    <w:rsid w:val="00A332E9"/>
    <w:rsid w:val="00A33E18"/>
    <w:rsid w:val="00A34019"/>
    <w:rsid w:val="00A34610"/>
    <w:rsid w:val="00A34632"/>
    <w:rsid w:val="00A34926"/>
    <w:rsid w:val="00A349AC"/>
    <w:rsid w:val="00A3522F"/>
    <w:rsid w:val="00A35790"/>
    <w:rsid w:val="00A35B3F"/>
    <w:rsid w:val="00A3630D"/>
    <w:rsid w:val="00A363D2"/>
    <w:rsid w:val="00A36542"/>
    <w:rsid w:val="00A37293"/>
    <w:rsid w:val="00A3764D"/>
    <w:rsid w:val="00A3778A"/>
    <w:rsid w:val="00A40405"/>
    <w:rsid w:val="00A40757"/>
    <w:rsid w:val="00A40D19"/>
    <w:rsid w:val="00A41159"/>
    <w:rsid w:val="00A415A7"/>
    <w:rsid w:val="00A41778"/>
    <w:rsid w:val="00A417F8"/>
    <w:rsid w:val="00A41A51"/>
    <w:rsid w:val="00A42E68"/>
    <w:rsid w:val="00A44536"/>
    <w:rsid w:val="00A44650"/>
    <w:rsid w:val="00A44AA2"/>
    <w:rsid w:val="00A44B79"/>
    <w:rsid w:val="00A45922"/>
    <w:rsid w:val="00A467D7"/>
    <w:rsid w:val="00A47ABA"/>
    <w:rsid w:val="00A47FA8"/>
    <w:rsid w:val="00A50001"/>
    <w:rsid w:val="00A5014C"/>
    <w:rsid w:val="00A50766"/>
    <w:rsid w:val="00A50F66"/>
    <w:rsid w:val="00A511F8"/>
    <w:rsid w:val="00A51EED"/>
    <w:rsid w:val="00A5201D"/>
    <w:rsid w:val="00A5221B"/>
    <w:rsid w:val="00A52873"/>
    <w:rsid w:val="00A528C8"/>
    <w:rsid w:val="00A52AB3"/>
    <w:rsid w:val="00A530E1"/>
    <w:rsid w:val="00A531FC"/>
    <w:rsid w:val="00A53485"/>
    <w:rsid w:val="00A53E25"/>
    <w:rsid w:val="00A53F20"/>
    <w:rsid w:val="00A545FC"/>
    <w:rsid w:val="00A54910"/>
    <w:rsid w:val="00A553C4"/>
    <w:rsid w:val="00A55C04"/>
    <w:rsid w:val="00A56066"/>
    <w:rsid w:val="00A560B3"/>
    <w:rsid w:val="00A56372"/>
    <w:rsid w:val="00A56566"/>
    <w:rsid w:val="00A56EAF"/>
    <w:rsid w:val="00A56F6B"/>
    <w:rsid w:val="00A5747F"/>
    <w:rsid w:val="00A578B1"/>
    <w:rsid w:val="00A57F35"/>
    <w:rsid w:val="00A60BB0"/>
    <w:rsid w:val="00A60FDE"/>
    <w:rsid w:val="00A62173"/>
    <w:rsid w:val="00A638B9"/>
    <w:rsid w:val="00A63E4E"/>
    <w:rsid w:val="00A640E3"/>
    <w:rsid w:val="00A644F5"/>
    <w:rsid w:val="00A647B3"/>
    <w:rsid w:val="00A64AB9"/>
    <w:rsid w:val="00A64F1E"/>
    <w:rsid w:val="00A64FEB"/>
    <w:rsid w:val="00A6502A"/>
    <w:rsid w:val="00A65415"/>
    <w:rsid w:val="00A65D5E"/>
    <w:rsid w:val="00A65D8C"/>
    <w:rsid w:val="00A65DCD"/>
    <w:rsid w:val="00A66143"/>
    <w:rsid w:val="00A66AEA"/>
    <w:rsid w:val="00A66BF6"/>
    <w:rsid w:val="00A66F03"/>
    <w:rsid w:val="00A67209"/>
    <w:rsid w:val="00A67656"/>
    <w:rsid w:val="00A67871"/>
    <w:rsid w:val="00A67992"/>
    <w:rsid w:val="00A67DD7"/>
    <w:rsid w:val="00A70295"/>
    <w:rsid w:val="00A705CB"/>
    <w:rsid w:val="00A70A73"/>
    <w:rsid w:val="00A71AEB"/>
    <w:rsid w:val="00A723F0"/>
    <w:rsid w:val="00A73063"/>
    <w:rsid w:val="00A73F90"/>
    <w:rsid w:val="00A74461"/>
    <w:rsid w:val="00A7460E"/>
    <w:rsid w:val="00A74BFA"/>
    <w:rsid w:val="00A758D9"/>
    <w:rsid w:val="00A75929"/>
    <w:rsid w:val="00A75D97"/>
    <w:rsid w:val="00A75F02"/>
    <w:rsid w:val="00A76BBC"/>
    <w:rsid w:val="00A7759A"/>
    <w:rsid w:val="00A778F6"/>
    <w:rsid w:val="00A77A10"/>
    <w:rsid w:val="00A809B5"/>
    <w:rsid w:val="00A81360"/>
    <w:rsid w:val="00A81995"/>
    <w:rsid w:val="00A81CF2"/>
    <w:rsid w:val="00A81DB9"/>
    <w:rsid w:val="00A81F33"/>
    <w:rsid w:val="00A82595"/>
    <w:rsid w:val="00A82A2C"/>
    <w:rsid w:val="00A82CE5"/>
    <w:rsid w:val="00A82FA1"/>
    <w:rsid w:val="00A8409E"/>
    <w:rsid w:val="00A84A92"/>
    <w:rsid w:val="00A8510F"/>
    <w:rsid w:val="00A85F4D"/>
    <w:rsid w:val="00A86265"/>
    <w:rsid w:val="00A86459"/>
    <w:rsid w:val="00A86733"/>
    <w:rsid w:val="00A867D9"/>
    <w:rsid w:val="00A86C1B"/>
    <w:rsid w:val="00A8721D"/>
    <w:rsid w:val="00A872CD"/>
    <w:rsid w:val="00A87826"/>
    <w:rsid w:val="00A879B3"/>
    <w:rsid w:val="00A87F49"/>
    <w:rsid w:val="00A90552"/>
    <w:rsid w:val="00A909C3"/>
    <w:rsid w:val="00A90B72"/>
    <w:rsid w:val="00A91347"/>
    <w:rsid w:val="00A919B3"/>
    <w:rsid w:val="00A92EA7"/>
    <w:rsid w:val="00A92F6E"/>
    <w:rsid w:val="00A936E4"/>
    <w:rsid w:val="00A938CA"/>
    <w:rsid w:val="00A93B63"/>
    <w:rsid w:val="00A941B7"/>
    <w:rsid w:val="00A944C1"/>
    <w:rsid w:val="00A95279"/>
    <w:rsid w:val="00A954BA"/>
    <w:rsid w:val="00A956BA"/>
    <w:rsid w:val="00A95EA4"/>
    <w:rsid w:val="00A95FBB"/>
    <w:rsid w:val="00A967E8"/>
    <w:rsid w:val="00A96F14"/>
    <w:rsid w:val="00A97054"/>
    <w:rsid w:val="00A9749A"/>
    <w:rsid w:val="00A979DE"/>
    <w:rsid w:val="00A97AE9"/>
    <w:rsid w:val="00A97BB3"/>
    <w:rsid w:val="00A97CAC"/>
    <w:rsid w:val="00A97CDC"/>
    <w:rsid w:val="00AA0068"/>
    <w:rsid w:val="00AA06ED"/>
    <w:rsid w:val="00AA0FD9"/>
    <w:rsid w:val="00AA106C"/>
    <w:rsid w:val="00AA1883"/>
    <w:rsid w:val="00AA18A0"/>
    <w:rsid w:val="00AA201E"/>
    <w:rsid w:val="00AA2408"/>
    <w:rsid w:val="00AA2A16"/>
    <w:rsid w:val="00AA2F61"/>
    <w:rsid w:val="00AA30B8"/>
    <w:rsid w:val="00AA4DE2"/>
    <w:rsid w:val="00AA5310"/>
    <w:rsid w:val="00AA53E8"/>
    <w:rsid w:val="00AA5B72"/>
    <w:rsid w:val="00AA5F8F"/>
    <w:rsid w:val="00AA5FDD"/>
    <w:rsid w:val="00AA6589"/>
    <w:rsid w:val="00AA6BF2"/>
    <w:rsid w:val="00AA6D4B"/>
    <w:rsid w:val="00AA6FD2"/>
    <w:rsid w:val="00AA7714"/>
    <w:rsid w:val="00AB0A5F"/>
    <w:rsid w:val="00AB0D70"/>
    <w:rsid w:val="00AB0F6C"/>
    <w:rsid w:val="00AB1291"/>
    <w:rsid w:val="00AB1325"/>
    <w:rsid w:val="00AB1C42"/>
    <w:rsid w:val="00AB1F60"/>
    <w:rsid w:val="00AB22D6"/>
    <w:rsid w:val="00AB253A"/>
    <w:rsid w:val="00AB26BB"/>
    <w:rsid w:val="00AB2E68"/>
    <w:rsid w:val="00AB3931"/>
    <w:rsid w:val="00AB4279"/>
    <w:rsid w:val="00AB4581"/>
    <w:rsid w:val="00AB57B6"/>
    <w:rsid w:val="00AB59C9"/>
    <w:rsid w:val="00AB6FC5"/>
    <w:rsid w:val="00AB6FDB"/>
    <w:rsid w:val="00AB70CA"/>
    <w:rsid w:val="00AB7483"/>
    <w:rsid w:val="00AB7AC3"/>
    <w:rsid w:val="00AB7DB7"/>
    <w:rsid w:val="00AC0092"/>
    <w:rsid w:val="00AC0561"/>
    <w:rsid w:val="00AC09E6"/>
    <w:rsid w:val="00AC0B86"/>
    <w:rsid w:val="00AC0CFA"/>
    <w:rsid w:val="00AC0DD3"/>
    <w:rsid w:val="00AC12C5"/>
    <w:rsid w:val="00AC17B9"/>
    <w:rsid w:val="00AC1AE0"/>
    <w:rsid w:val="00AC1D82"/>
    <w:rsid w:val="00AC1DD3"/>
    <w:rsid w:val="00AC2671"/>
    <w:rsid w:val="00AC282F"/>
    <w:rsid w:val="00AC347B"/>
    <w:rsid w:val="00AC368D"/>
    <w:rsid w:val="00AC3874"/>
    <w:rsid w:val="00AC43DE"/>
    <w:rsid w:val="00AC4CBF"/>
    <w:rsid w:val="00AC4F72"/>
    <w:rsid w:val="00AC5673"/>
    <w:rsid w:val="00AC5CB7"/>
    <w:rsid w:val="00AC5D73"/>
    <w:rsid w:val="00AC6D94"/>
    <w:rsid w:val="00AC71E8"/>
    <w:rsid w:val="00AC7221"/>
    <w:rsid w:val="00AD018C"/>
    <w:rsid w:val="00AD0364"/>
    <w:rsid w:val="00AD074C"/>
    <w:rsid w:val="00AD0BA9"/>
    <w:rsid w:val="00AD0C61"/>
    <w:rsid w:val="00AD158A"/>
    <w:rsid w:val="00AD171B"/>
    <w:rsid w:val="00AD1A1A"/>
    <w:rsid w:val="00AD1AF3"/>
    <w:rsid w:val="00AD1B0C"/>
    <w:rsid w:val="00AD1C46"/>
    <w:rsid w:val="00AD1E30"/>
    <w:rsid w:val="00AD2E33"/>
    <w:rsid w:val="00AD3382"/>
    <w:rsid w:val="00AD35A5"/>
    <w:rsid w:val="00AD37C7"/>
    <w:rsid w:val="00AD436C"/>
    <w:rsid w:val="00AD4796"/>
    <w:rsid w:val="00AD4C93"/>
    <w:rsid w:val="00AD5606"/>
    <w:rsid w:val="00AD573E"/>
    <w:rsid w:val="00AD5F7D"/>
    <w:rsid w:val="00AD65E3"/>
    <w:rsid w:val="00AD66C0"/>
    <w:rsid w:val="00AD671E"/>
    <w:rsid w:val="00AD70CC"/>
    <w:rsid w:val="00AE083E"/>
    <w:rsid w:val="00AE127C"/>
    <w:rsid w:val="00AE12C0"/>
    <w:rsid w:val="00AE3258"/>
    <w:rsid w:val="00AE34E0"/>
    <w:rsid w:val="00AE35E9"/>
    <w:rsid w:val="00AE3873"/>
    <w:rsid w:val="00AE3AAA"/>
    <w:rsid w:val="00AE3D35"/>
    <w:rsid w:val="00AE3E37"/>
    <w:rsid w:val="00AE4279"/>
    <w:rsid w:val="00AE4AC5"/>
    <w:rsid w:val="00AE5830"/>
    <w:rsid w:val="00AE5B12"/>
    <w:rsid w:val="00AE6456"/>
    <w:rsid w:val="00AE75DE"/>
    <w:rsid w:val="00AE7A80"/>
    <w:rsid w:val="00AF0047"/>
    <w:rsid w:val="00AF0237"/>
    <w:rsid w:val="00AF0260"/>
    <w:rsid w:val="00AF059B"/>
    <w:rsid w:val="00AF096B"/>
    <w:rsid w:val="00AF0C22"/>
    <w:rsid w:val="00AF0E2D"/>
    <w:rsid w:val="00AF11A8"/>
    <w:rsid w:val="00AF1C89"/>
    <w:rsid w:val="00AF1E0F"/>
    <w:rsid w:val="00AF1E99"/>
    <w:rsid w:val="00AF1FFD"/>
    <w:rsid w:val="00AF24DD"/>
    <w:rsid w:val="00AF256D"/>
    <w:rsid w:val="00AF2694"/>
    <w:rsid w:val="00AF2A47"/>
    <w:rsid w:val="00AF367B"/>
    <w:rsid w:val="00AF3E2C"/>
    <w:rsid w:val="00AF4253"/>
    <w:rsid w:val="00AF4BFB"/>
    <w:rsid w:val="00AF5253"/>
    <w:rsid w:val="00AF611D"/>
    <w:rsid w:val="00AF6A7F"/>
    <w:rsid w:val="00AF7D14"/>
    <w:rsid w:val="00B00667"/>
    <w:rsid w:val="00B012DC"/>
    <w:rsid w:val="00B01F80"/>
    <w:rsid w:val="00B02B1A"/>
    <w:rsid w:val="00B02E25"/>
    <w:rsid w:val="00B0340B"/>
    <w:rsid w:val="00B03544"/>
    <w:rsid w:val="00B03C03"/>
    <w:rsid w:val="00B03CF2"/>
    <w:rsid w:val="00B048AC"/>
    <w:rsid w:val="00B0514E"/>
    <w:rsid w:val="00B0548B"/>
    <w:rsid w:val="00B05F51"/>
    <w:rsid w:val="00B068D2"/>
    <w:rsid w:val="00B06DB1"/>
    <w:rsid w:val="00B071FE"/>
    <w:rsid w:val="00B0720A"/>
    <w:rsid w:val="00B0722D"/>
    <w:rsid w:val="00B0752C"/>
    <w:rsid w:val="00B102FA"/>
    <w:rsid w:val="00B10395"/>
    <w:rsid w:val="00B106A8"/>
    <w:rsid w:val="00B10F4D"/>
    <w:rsid w:val="00B11203"/>
    <w:rsid w:val="00B112BA"/>
    <w:rsid w:val="00B11493"/>
    <w:rsid w:val="00B11617"/>
    <w:rsid w:val="00B117B9"/>
    <w:rsid w:val="00B1199B"/>
    <w:rsid w:val="00B11AB0"/>
    <w:rsid w:val="00B11B34"/>
    <w:rsid w:val="00B11EA6"/>
    <w:rsid w:val="00B121B5"/>
    <w:rsid w:val="00B12319"/>
    <w:rsid w:val="00B12F04"/>
    <w:rsid w:val="00B136E1"/>
    <w:rsid w:val="00B138FC"/>
    <w:rsid w:val="00B13B43"/>
    <w:rsid w:val="00B13D58"/>
    <w:rsid w:val="00B13E3E"/>
    <w:rsid w:val="00B13EBB"/>
    <w:rsid w:val="00B1465C"/>
    <w:rsid w:val="00B151AE"/>
    <w:rsid w:val="00B15420"/>
    <w:rsid w:val="00B155B5"/>
    <w:rsid w:val="00B15620"/>
    <w:rsid w:val="00B16410"/>
    <w:rsid w:val="00B16B3A"/>
    <w:rsid w:val="00B16E24"/>
    <w:rsid w:val="00B173A0"/>
    <w:rsid w:val="00B178BA"/>
    <w:rsid w:val="00B179F9"/>
    <w:rsid w:val="00B17CAB"/>
    <w:rsid w:val="00B20575"/>
    <w:rsid w:val="00B205A6"/>
    <w:rsid w:val="00B20615"/>
    <w:rsid w:val="00B2096C"/>
    <w:rsid w:val="00B20B83"/>
    <w:rsid w:val="00B22201"/>
    <w:rsid w:val="00B22226"/>
    <w:rsid w:val="00B2280C"/>
    <w:rsid w:val="00B2361C"/>
    <w:rsid w:val="00B23748"/>
    <w:rsid w:val="00B23A5D"/>
    <w:rsid w:val="00B2408A"/>
    <w:rsid w:val="00B244BD"/>
    <w:rsid w:val="00B24745"/>
    <w:rsid w:val="00B24DE3"/>
    <w:rsid w:val="00B254B4"/>
    <w:rsid w:val="00B2590B"/>
    <w:rsid w:val="00B25D8C"/>
    <w:rsid w:val="00B260FC"/>
    <w:rsid w:val="00B2625D"/>
    <w:rsid w:val="00B2663C"/>
    <w:rsid w:val="00B26652"/>
    <w:rsid w:val="00B27533"/>
    <w:rsid w:val="00B275C2"/>
    <w:rsid w:val="00B276BE"/>
    <w:rsid w:val="00B27912"/>
    <w:rsid w:val="00B27FA1"/>
    <w:rsid w:val="00B30060"/>
    <w:rsid w:val="00B30603"/>
    <w:rsid w:val="00B30924"/>
    <w:rsid w:val="00B30D18"/>
    <w:rsid w:val="00B30DE6"/>
    <w:rsid w:val="00B31570"/>
    <w:rsid w:val="00B317D8"/>
    <w:rsid w:val="00B328B1"/>
    <w:rsid w:val="00B328E9"/>
    <w:rsid w:val="00B32DB1"/>
    <w:rsid w:val="00B334AC"/>
    <w:rsid w:val="00B33809"/>
    <w:rsid w:val="00B338C7"/>
    <w:rsid w:val="00B349CD"/>
    <w:rsid w:val="00B34F8C"/>
    <w:rsid w:val="00B35943"/>
    <w:rsid w:val="00B368DD"/>
    <w:rsid w:val="00B36AD2"/>
    <w:rsid w:val="00B36ADA"/>
    <w:rsid w:val="00B36BC5"/>
    <w:rsid w:val="00B36E1E"/>
    <w:rsid w:val="00B37550"/>
    <w:rsid w:val="00B37BD0"/>
    <w:rsid w:val="00B40601"/>
    <w:rsid w:val="00B40A97"/>
    <w:rsid w:val="00B40E41"/>
    <w:rsid w:val="00B41526"/>
    <w:rsid w:val="00B41D7B"/>
    <w:rsid w:val="00B41FB0"/>
    <w:rsid w:val="00B42ACD"/>
    <w:rsid w:val="00B4331F"/>
    <w:rsid w:val="00B4355F"/>
    <w:rsid w:val="00B43C7F"/>
    <w:rsid w:val="00B43E90"/>
    <w:rsid w:val="00B448B1"/>
    <w:rsid w:val="00B44FBF"/>
    <w:rsid w:val="00B4504A"/>
    <w:rsid w:val="00B45062"/>
    <w:rsid w:val="00B45440"/>
    <w:rsid w:val="00B46040"/>
    <w:rsid w:val="00B46153"/>
    <w:rsid w:val="00B46C5C"/>
    <w:rsid w:val="00B47137"/>
    <w:rsid w:val="00B47187"/>
    <w:rsid w:val="00B50B64"/>
    <w:rsid w:val="00B50CB6"/>
    <w:rsid w:val="00B50D2D"/>
    <w:rsid w:val="00B50D7D"/>
    <w:rsid w:val="00B53311"/>
    <w:rsid w:val="00B53F4A"/>
    <w:rsid w:val="00B546AB"/>
    <w:rsid w:val="00B54805"/>
    <w:rsid w:val="00B549BE"/>
    <w:rsid w:val="00B54B0D"/>
    <w:rsid w:val="00B54B5D"/>
    <w:rsid w:val="00B54F86"/>
    <w:rsid w:val="00B55B1E"/>
    <w:rsid w:val="00B56454"/>
    <w:rsid w:val="00B565CD"/>
    <w:rsid w:val="00B57E8C"/>
    <w:rsid w:val="00B602F0"/>
    <w:rsid w:val="00B60E50"/>
    <w:rsid w:val="00B6166D"/>
    <w:rsid w:val="00B6183C"/>
    <w:rsid w:val="00B6291E"/>
    <w:rsid w:val="00B62D1D"/>
    <w:rsid w:val="00B634BF"/>
    <w:rsid w:val="00B634FC"/>
    <w:rsid w:val="00B64332"/>
    <w:rsid w:val="00B64E90"/>
    <w:rsid w:val="00B65159"/>
    <w:rsid w:val="00B664D8"/>
    <w:rsid w:val="00B66BBE"/>
    <w:rsid w:val="00B67293"/>
    <w:rsid w:val="00B711D6"/>
    <w:rsid w:val="00B71394"/>
    <w:rsid w:val="00B7142B"/>
    <w:rsid w:val="00B715AA"/>
    <w:rsid w:val="00B71774"/>
    <w:rsid w:val="00B7190D"/>
    <w:rsid w:val="00B72254"/>
    <w:rsid w:val="00B728E5"/>
    <w:rsid w:val="00B72CE6"/>
    <w:rsid w:val="00B7324F"/>
    <w:rsid w:val="00B73770"/>
    <w:rsid w:val="00B7380D"/>
    <w:rsid w:val="00B73908"/>
    <w:rsid w:val="00B73ABE"/>
    <w:rsid w:val="00B73E45"/>
    <w:rsid w:val="00B73FF6"/>
    <w:rsid w:val="00B7440C"/>
    <w:rsid w:val="00B7492B"/>
    <w:rsid w:val="00B74F42"/>
    <w:rsid w:val="00B75C28"/>
    <w:rsid w:val="00B76316"/>
    <w:rsid w:val="00B767DF"/>
    <w:rsid w:val="00B768C5"/>
    <w:rsid w:val="00B76B6D"/>
    <w:rsid w:val="00B76DA2"/>
    <w:rsid w:val="00B77775"/>
    <w:rsid w:val="00B779F4"/>
    <w:rsid w:val="00B77ADC"/>
    <w:rsid w:val="00B77D0C"/>
    <w:rsid w:val="00B77D5B"/>
    <w:rsid w:val="00B80D83"/>
    <w:rsid w:val="00B81410"/>
    <w:rsid w:val="00B81459"/>
    <w:rsid w:val="00B82195"/>
    <w:rsid w:val="00B83514"/>
    <w:rsid w:val="00B83782"/>
    <w:rsid w:val="00B83BF4"/>
    <w:rsid w:val="00B83F8E"/>
    <w:rsid w:val="00B84960"/>
    <w:rsid w:val="00B84E05"/>
    <w:rsid w:val="00B8509D"/>
    <w:rsid w:val="00B8583D"/>
    <w:rsid w:val="00B85BE2"/>
    <w:rsid w:val="00B861A7"/>
    <w:rsid w:val="00B872C3"/>
    <w:rsid w:val="00B872FA"/>
    <w:rsid w:val="00B8767E"/>
    <w:rsid w:val="00B87E2B"/>
    <w:rsid w:val="00B9059C"/>
    <w:rsid w:val="00B912CD"/>
    <w:rsid w:val="00B9134C"/>
    <w:rsid w:val="00B91667"/>
    <w:rsid w:val="00B91FDD"/>
    <w:rsid w:val="00B92935"/>
    <w:rsid w:val="00B9310A"/>
    <w:rsid w:val="00B93685"/>
    <w:rsid w:val="00B9369E"/>
    <w:rsid w:val="00B938BC"/>
    <w:rsid w:val="00B94856"/>
    <w:rsid w:val="00B94C55"/>
    <w:rsid w:val="00B94E2E"/>
    <w:rsid w:val="00B95295"/>
    <w:rsid w:val="00B9571F"/>
    <w:rsid w:val="00B95E63"/>
    <w:rsid w:val="00B96511"/>
    <w:rsid w:val="00B96A29"/>
    <w:rsid w:val="00B97417"/>
    <w:rsid w:val="00B97FE8"/>
    <w:rsid w:val="00BA0615"/>
    <w:rsid w:val="00BA067F"/>
    <w:rsid w:val="00BA0F4F"/>
    <w:rsid w:val="00BA0FF9"/>
    <w:rsid w:val="00BA150F"/>
    <w:rsid w:val="00BA1876"/>
    <w:rsid w:val="00BA18E7"/>
    <w:rsid w:val="00BA2298"/>
    <w:rsid w:val="00BA2F4D"/>
    <w:rsid w:val="00BA35BB"/>
    <w:rsid w:val="00BA3744"/>
    <w:rsid w:val="00BA3C3F"/>
    <w:rsid w:val="00BA4780"/>
    <w:rsid w:val="00BA4E2D"/>
    <w:rsid w:val="00BA5FB9"/>
    <w:rsid w:val="00BA63BC"/>
    <w:rsid w:val="00BA6A7D"/>
    <w:rsid w:val="00BA6B31"/>
    <w:rsid w:val="00BA7226"/>
    <w:rsid w:val="00BA793A"/>
    <w:rsid w:val="00BA7E26"/>
    <w:rsid w:val="00BA7E73"/>
    <w:rsid w:val="00BB07D5"/>
    <w:rsid w:val="00BB0A00"/>
    <w:rsid w:val="00BB14AA"/>
    <w:rsid w:val="00BB19D7"/>
    <w:rsid w:val="00BB24B2"/>
    <w:rsid w:val="00BB2A64"/>
    <w:rsid w:val="00BB316A"/>
    <w:rsid w:val="00BB32E1"/>
    <w:rsid w:val="00BB34AC"/>
    <w:rsid w:val="00BB35E0"/>
    <w:rsid w:val="00BB3A0C"/>
    <w:rsid w:val="00BB3AE7"/>
    <w:rsid w:val="00BB3BDE"/>
    <w:rsid w:val="00BB3CA0"/>
    <w:rsid w:val="00BB4FA5"/>
    <w:rsid w:val="00BB61EB"/>
    <w:rsid w:val="00BB664F"/>
    <w:rsid w:val="00BB6791"/>
    <w:rsid w:val="00BB6CA2"/>
    <w:rsid w:val="00BB72EC"/>
    <w:rsid w:val="00BB7DA9"/>
    <w:rsid w:val="00BB7ED2"/>
    <w:rsid w:val="00BB7FC5"/>
    <w:rsid w:val="00BC1419"/>
    <w:rsid w:val="00BC150A"/>
    <w:rsid w:val="00BC1552"/>
    <w:rsid w:val="00BC1790"/>
    <w:rsid w:val="00BC1ADC"/>
    <w:rsid w:val="00BC1F13"/>
    <w:rsid w:val="00BC2013"/>
    <w:rsid w:val="00BC2113"/>
    <w:rsid w:val="00BC265E"/>
    <w:rsid w:val="00BC2665"/>
    <w:rsid w:val="00BC28A4"/>
    <w:rsid w:val="00BC2C16"/>
    <w:rsid w:val="00BC31A7"/>
    <w:rsid w:val="00BC33F8"/>
    <w:rsid w:val="00BC3B12"/>
    <w:rsid w:val="00BC4068"/>
    <w:rsid w:val="00BC4D88"/>
    <w:rsid w:val="00BC585A"/>
    <w:rsid w:val="00BC5C2C"/>
    <w:rsid w:val="00BC5E4D"/>
    <w:rsid w:val="00BC6234"/>
    <w:rsid w:val="00BC69E1"/>
    <w:rsid w:val="00BC6D78"/>
    <w:rsid w:val="00BC6E43"/>
    <w:rsid w:val="00BC7151"/>
    <w:rsid w:val="00BC7DAD"/>
    <w:rsid w:val="00BD0C33"/>
    <w:rsid w:val="00BD0E0E"/>
    <w:rsid w:val="00BD1294"/>
    <w:rsid w:val="00BD1427"/>
    <w:rsid w:val="00BD1478"/>
    <w:rsid w:val="00BD15E9"/>
    <w:rsid w:val="00BD19E5"/>
    <w:rsid w:val="00BD2341"/>
    <w:rsid w:val="00BD2479"/>
    <w:rsid w:val="00BD249B"/>
    <w:rsid w:val="00BD2538"/>
    <w:rsid w:val="00BD2CCD"/>
    <w:rsid w:val="00BD2FBA"/>
    <w:rsid w:val="00BD30BE"/>
    <w:rsid w:val="00BD3166"/>
    <w:rsid w:val="00BD33DC"/>
    <w:rsid w:val="00BD408E"/>
    <w:rsid w:val="00BD40CC"/>
    <w:rsid w:val="00BD4AC8"/>
    <w:rsid w:val="00BD62BA"/>
    <w:rsid w:val="00BD64DF"/>
    <w:rsid w:val="00BD68DF"/>
    <w:rsid w:val="00BD6C68"/>
    <w:rsid w:val="00BD73F4"/>
    <w:rsid w:val="00BD778C"/>
    <w:rsid w:val="00BD78F7"/>
    <w:rsid w:val="00BD7A94"/>
    <w:rsid w:val="00BD7B76"/>
    <w:rsid w:val="00BD7CC4"/>
    <w:rsid w:val="00BE0A43"/>
    <w:rsid w:val="00BE0FB5"/>
    <w:rsid w:val="00BE1098"/>
    <w:rsid w:val="00BE1BFD"/>
    <w:rsid w:val="00BE1FC9"/>
    <w:rsid w:val="00BE2A73"/>
    <w:rsid w:val="00BE2AC1"/>
    <w:rsid w:val="00BE2EFE"/>
    <w:rsid w:val="00BE30BB"/>
    <w:rsid w:val="00BE3216"/>
    <w:rsid w:val="00BE3A5E"/>
    <w:rsid w:val="00BE3EE0"/>
    <w:rsid w:val="00BE3F78"/>
    <w:rsid w:val="00BE3FEF"/>
    <w:rsid w:val="00BE480E"/>
    <w:rsid w:val="00BE4AC5"/>
    <w:rsid w:val="00BE5A1F"/>
    <w:rsid w:val="00BE5C37"/>
    <w:rsid w:val="00BE5E69"/>
    <w:rsid w:val="00BE67B8"/>
    <w:rsid w:val="00BE6926"/>
    <w:rsid w:val="00BE6E9C"/>
    <w:rsid w:val="00BE6F69"/>
    <w:rsid w:val="00BE6FBD"/>
    <w:rsid w:val="00BE7695"/>
    <w:rsid w:val="00BE7D6D"/>
    <w:rsid w:val="00BE7E3B"/>
    <w:rsid w:val="00BF004C"/>
    <w:rsid w:val="00BF0AE2"/>
    <w:rsid w:val="00BF0CF6"/>
    <w:rsid w:val="00BF1107"/>
    <w:rsid w:val="00BF1EF7"/>
    <w:rsid w:val="00BF2378"/>
    <w:rsid w:val="00BF2CC6"/>
    <w:rsid w:val="00BF2CE8"/>
    <w:rsid w:val="00BF350F"/>
    <w:rsid w:val="00BF402F"/>
    <w:rsid w:val="00BF42CE"/>
    <w:rsid w:val="00BF42FC"/>
    <w:rsid w:val="00BF4785"/>
    <w:rsid w:val="00BF5111"/>
    <w:rsid w:val="00BF5126"/>
    <w:rsid w:val="00BF58AB"/>
    <w:rsid w:val="00BF5F4A"/>
    <w:rsid w:val="00BF6CE3"/>
    <w:rsid w:val="00BF6F48"/>
    <w:rsid w:val="00BF734E"/>
    <w:rsid w:val="00BF78C8"/>
    <w:rsid w:val="00BF7994"/>
    <w:rsid w:val="00BF7B1A"/>
    <w:rsid w:val="00BF7F53"/>
    <w:rsid w:val="00C004C1"/>
    <w:rsid w:val="00C008C9"/>
    <w:rsid w:val="00C00A27"/>
    <w:rsid w:val="00C0179E"/>
    <w:rsid w:val="00C01851"/>
    <w:rsid w:val="00C01D5C"/>
    <w:rsid w:val="00C024D4"/>
    <w:rsid w:val="00C02881"/>
    <w:rsid w:val="00C033CF"/>
    <w:rsid w:val="00C03675"/>
    <w:rsid w:val="00C03A8E"/>
    <w:rsid w:val="00C03B05"/>
    <w:rsid w:val="00C03B3D"/>
    <w:rsid w:val="00C04468"/>
    <w:rsid w:val="00C04F77"/>
    <w:rsid w:val="00C059EB"/>
    <w:rsid w:val="00C05B35"/>
    <w:rsid w:val="00C061AA"/>
    <w:rsid w:val="00C06706"/>
    <w:rsid w:val="00C06D2D"/>
    <w:rsid w:val="00C0731B"/>
    <w:rsid w:val="00C078A8"/>
    <w:rsid w:val="00C106DE"/>
    <w:rsid w:val="00C11496"/>
    <w:rsid w:val="00C1170F"/>
    <w:rsid w:val="00C11EFB"/>
    <w:rsid w:val="00C12810"/>
    <w:rsid w:val="00C1296A"/>
    <w:rsid w:val="00C12D5C"/>
    <w:rsid w:val="00C13C26"/>
    <w:rsid w:val="00C1431A"/>
    <w:rsid w:val="00C1453F"/>
    <w:rsid w:val="00C14593"/>
    <w:rsid w:val="00C14DB2"/>
    <w:rsid w:val="00C150C0"/>
    <w:rsid w:val="00C15589"/>
    <w:rsid w:val="00C15723"/>
    <w:rsid w:val="00C15A55"/>
    <w:rsid w:val="00C15A6A"/>
    <w:rsid w:val="00C15B52"/>
    <w:rsid w:val="00C16F0F"/>
    <w:rsid w:val="00C170A5"/>
    <w:rsid w:val="00C17B23"/>
    <w:rsid w:val="00C210C9"/>
    <w:rsid w:val="00C211C4"/>
    <w:rsid w:val="00C211DE"/>
    <w:rsid w:val="00C21314"/>
    <w:rsid w:val="00C2133A"/>
    <w:rsid w:val="00C2189E"/>
    <w:rsid w:val="00C221EF"/>
    <w:rsid w:val="00C22677"/>
    <w:rsid w:val="00C23145"/>
    <w:rsid w:val="00C237B9"/>
    <w:rsid w:val="00C23D30"/>
    <w:rsid w:val="00C23DA1"/>
    <w:rsid w:val="00C23E8F"/>
    <w:rsid w:val="00C2406B"/>
    <w:rsid w:val="00C24A95"/>
    <w:rsid w:val="00C24C0C"/>
    <w:rsid w:val="00C24ED8"/>
    <w:rsid w:val="00C256EC"/>
    <w:rsid w:val="00C259E5"/>
    <w:rsid w:val="00C260A3"/>
    <w:rsid w:val="00C26180"/>
    <w:rsid w:val="00C2623C"/>
    <w:rsid w:val="00C27235"/>
    <w:rsid w:val="00C27859"/>
    <w:rsid w:val="00C2791E"/>
    <w:rsid w:val="00C27A76"/>
    <w:rsid w:val="00C302CC"/>
    <w:rsid w:val="00C303F9"/>
    <w:rsid w:val="00C3077C"/>
    <w:rsid w:val="00C310E3"/>
    <w:rsid w:val="00C31326"/>
    <w:rsid w:val="00C31BAD"/>
    <w:rsid w:val="00C328FE"/>
    <w:rsid w:val="00C32CA9"/>
    <w:rsid w:val="00C32EA3"/>
    <w:rsid w:val="00C33777"/>
    <w:rsid w:val="00C33799"/>
    <w:rsid w:val="00C34496"/>
    <w:rsid w:val="00C348DF"/>
    <w:rsid w:val="00C34B14"/>
    <w:rsid w:val="00C358E8"/>
    <w:rsid w:val="00C36121"/>
    <w:rsid w:val="00C36A50"/>
    <w:rsid w:val="00C37F8D"/>
    <w:rsid w:val="00C4002B"/>
    <w:rsid w:val="00C40165"/>
    <w:rsid w:val="00C405DA"/>
    <w:rsid w:val="00C4067E"/>
    <w:rsid w:val="00C40C86"/>
    <w:rsid w:val="00C41596"/>
    <w:rsid w:val="00C415BE"/>
    <w:rsid w:val="00C418CF"/>
    <w:rsid w:val="00C4195F"/>
    <w:rsid w:val="00C41F09"/>
    <w:rsid w:val="00C42081"/>
    <w:rsid w:val="00C42529"/>
    <w:rsid w:val="00C426EA"/>
    <w:rsid w:val="00C42A26"/>
    <w:rsid w:val="00C42C0A"/>
    <w:rsid w:val="00C432E7"/>
    <w:rsid w:val="00C432F7"/>
    <w:rsid w:val="00C44705"/>
    <w:rsid w:val="00C449C2"/>
    <w:rsid w:val="00C44AE1"/>
    <w:rsid w:val="00C45653"/>
    <w:rsid w:val="00C46116"/>
    <w:rsid w:val="00C46343"/>
    <w:rsid w:val="00C4661B"/>
    <w:rsid w:val="00C46AF5"/>
    <w:rsid w:val="00C46CBB"/>
    <w:rsid w:val="00C46F10"/>
    <w:rsid w:val="00C46FDF"/>
    <w:rsid w:val="00C47DFC"/>
    <w:rsid w:val="00C500D1"/>
    <w:rsid w:val="00C502BE"/>
    <w:rsid w:val="00C5169D"/>
    <w:rsid w:val="00C51CBA"/>
    <w:rsid w:val="00C52623"/>
    <w:rsid w:val="00C529E5"/>
    <w:rsid w:val="00C53056"/>
    <w:rsid w:val="00C5324C"/>
    <w:rsid w:val="00C53576"/>
    <w:rsid w:val="00C536DE"/>
    <w:rsid w:val="00C53F07"/>
    <w:rsid w:val="00C548A6"/>
    <w:rsid w:val="00C54B7D"/>
    <w:rsid w:val="00C54C9B"/>
    <w:rsid w:val="00C55A79"/>
    <w:rsid w:val="00C55AC3"/>
    <w:rsid w:val="00C55E00"/>
    <w:rsid w:val="00C56416"/>
    <w:rsid w:val="00C565FC"/>
    <w:rsid w:val="00C569B4"/>
    <w:rsid w:val="00C56C8E"/>
    <w:rsid w:val="00C57430"/>
    <w:rsid w:val="00C608A4"/>
    <w:rsid w:val="00C6091C"/>
    <w:rsid w:val="00C60CD0"/>
    <w:rsid w:val="00C619A7"/>
    <w:rsid w:val="00C61C43"/>
    <w:rsid w:val="00C61D1D"/>
    <w:rsid w:val="00C61E1D"/>
    <w:rsid w:val="00C61F79"/>
    <w:rsid w:val="00C6209E"/>
    <w:rsid w:val="00C62334"/>
    <w:rsid w:val="00C625A4"/>
    <w:rsid w:val="00C6276F"/>
    <w:rsid w:val="00C62BB8"/>
    <w:rsid w:val="00C6305B"/>
    <w:rsid w:val="00C64354"/>
    <w:rsid w:val="00C64705"/>
    <w:rsid w:val="00C64A6C"/>
    <w:rsid w:val="00C64F45"/>
    <w:rsid w:val="00C66350"/>
    <w:rsid w:val="00C66B03"/>
    <w:rsid w:val="00C66B2D"/>
    <w:rsid w:val="00C67FE9"/>
    <w:rsid w:val="00C70101"/>
    <w:rsid w:val="00C70247"/>
    <w:rsid w:val="00C704A3"/>
    <w:rsid w:val="00C71032"/>
    <w:rsid w:val="00C71AE5"/>
    <w:rsid w:val="00C729F3"/>
    <w:rsid w:val="00C72BC7"/>
    <w:rsid w:val="00C72CAC"/>
    <w:rsid w:val="00C72D69"/>
    <w:rsid w:val="00C72EC8"/>
    <w:rsid w:val="00C734BD"/>
    <w:rsid w:val="00C73E08"/>
    <w:rsid w:val="00C74600"/>
    <w:rsid w:val="00C747AD"/>
    <w:rsid w:val="00C74D0A"/>
    <w:rsid w:val="00C752A7"/>
    <w:rsid w:val="00C7644E"/>
    <w:rsid w:val="00C77395"/>
    <w:rsid w:val="00C77479"/>
    <w:rsid w:val="00C77D6C"/>
    <w:rsid w:val="00C77F27"/>
    <w:rsid w:val="00C80570"/>
    <w:rsid w:val="00C807C7"/>
    <w:rsid w:val="00C807FC"/>
    <w:rsid w:val="00C81489"/>
    <w:rsid w:val="00C81B6C"/>
    <w:rsid w:val="00C8236C"/>
    <w:rsid w:val="00C826CC"/>
    <w:rsid w:val="00C82CF7"/>
    <w:rsid w:val="00C83237"/>
    <w:rsid w:val="00C8324E"/>
    <w:rsid w:val="00C832D3"/>
    <w:rsid w:val="00C83731"/>
    <w:rsid w:val="00C83CFA"/>
    <w:rsid w:val="00C83DA3"/>
    <w:rsid w:val="00C841E5"/>
    <w:rsid w:val="00C84258"/>
    <w:rsid w:val="00C84471"/>
    <w:rsid w:val="00C84EB3"/>
    <w:rsid w:val="00C8550C"/>
    <w:rsid w:val="00C86E79"/>
    <w:rsid w:val="00C871BE"/>
    <w:rsid w:val="00C871D7"/>
    <w:rsid w:val="00C872FD"/>
    <w:rsid w:val="00C87957"/>
    <w:rsid w:val="00C87EBF"/>
    <w:rsid w:val="00C90313"/>
    <w:rsid w:val="00C90B11"/>
    <w:rsid w:val="00C9103F"/>
    <w:rsid w:val="00C91B29"/>
    <w:rsid w:val="00C91D51"/>
    <w:rsid w:val="00C9203C"/>
    <w:rsid w:val="00C92670"/>
    <w:rsid w:val="00C92D33"/>
    <w:rsid w:val="00C92E8E"/>
    <w:rsid w:val="00C93BB1"/>
    <w:rsid w:val="00C93BF3"/>
    <w:rsid w:val="00C940A1"/>
    <w:rsid w:val="00C940C0"/>
    <w:rsid w:val="00C94361"/>
    <w:rsid w:val="00C94486"/>
    <w:rsid w:val="00C945E6"/>
    <w:rsid w:val="00C950A5"/>
    <w:rsid w:val="00C95C2E"/>
    <w:rsid w:val="00C974BF"/>
    <w:rsid w:val="00C975C1"/>
    <w:rsid w:val="00CA00ED"/>
    <w:rsid w:val="00CA02AB"/>
    <w:rsid w:val="00CA06BB"/>
    <w:rsid w:val="00CA072A"/>
    <w:rsid w:val="00CA0D49"/>
    <w:rsid w:val="00CA1DB2"/>
    <w:rsid w:val="00CA1E6E"/>
    <w:rsid w:val="00CA1F21"/>
    <w:rsid w:val="00CA2062"/>
    <w:rsid w:val="00CA2090"/>
    <w:rsid w:val="00CA20F9"/>
    <w:rsid w:val="00CA3055"/>
    <w:rsid w:val="00CA4706"/>
    <w:rsid w:val="00CA49B4"/>
    <w:rsid w:val="00CA4C6A"/>
    <w:rsid w:val="00CA507F"/>
    <w:rsid w:val="00CA6AAF"/>
    <w:rsid w:val="00CA720F"/>
    <w:rsid w:val="00CB04E7"/>
    <w:rsid w:val="00CB0647"/>
    <w:rsid w:val="00CB06F3"/>
    <w:rsid w:val="00CB075E"/>
    <w:rsid w:val="00CB1057"/>
    <w:rsid w:val="00CB1594"/>
    <w:rsid w:val="00CB1C7E"/>
    <w:rsid w:val="00CB21CB"/>
    <w:rsid w:val="00CB28BB"/>
    <w:rsid w:val="00CB3297"/>
    <w:rsid w:val="00CB39F3"/>
    <w:rsid w:val="00CB3A15"/>
    <w:rsid w:val="00CB3ADE"/>
    <w:rsid w:val="00CB3D1B"/>
    <w:rsid w:val="00CB3FC6"/>
    <w:rsid w:val="00CB3FF2"/>
    <w:rsid w:val="00CB4276"/>
    <w:rsid w:val="00CB44D9"/>
    <w:rsid w:val="00CB4A8A"/>
    <w:rsid w:val="00CB4D17"/>
    <w:rsid w:val="00CB50EB"/>
    <w:rsid w:val="00CB5485"/>
    <w:rsid w:val="00CB5D5A"/>
    <w:rsid w:val="00CB61D9"/>
    <w:rsid w:val="00CB6B9F"/>
    <w:rsid w:val="00CB6BB1"/>
    <w:rsid w:val="00CB6EB3"/>
    <w:rsid w:val="00CB77B2"/>
    <w:rsid w:val="00CB77FC"/>
    <w:rsid w:val="00CB7AD7"/>
    <w:rsid w:val="00CB7C7E"/>
    <w:rsid w:val="00CC011F"/>
    <w:rsid w:val="00CC0598"/>
    <w:rsid w:val="00CC061F"/>
    <w:rsid w:val="00CC085B"/>
    <w:rsid w:val="00CC0955"/>
    <w:rsid w:val="00CC1095"/>
    <w:rsid w:val="00CC122E"/>
    <w:rsid w:val="00CC1E27"/>
    <w:rsid w:val="00CC22CF"/>
    <w:rsid w:val="00CC25B0"/>
    <w:rsid w:val="00CC2854"/>
    <w:rsid w:val="00CC28DF"/>
    <w:rsid w:val="00CC2B85"/>
    <w:rsid w:val="00CC3611"/>
    <w:rsid w:val="00CC3869"/>
    <w:rsid w:val="00CC4049"/>
    <w:rsid w:val="00CC4306"/>
    <w:rsid w:val="00CC4607"/>
    <w:rsid w:val="00CC4A4C"/>
    <w:rsid w:val="00CC5921"/>
    <w:rsid w:val="00CC596E"/>
    <w:rsid w:val="00CC5E8A"/>
    <w:rsid w:val="00CC6E38"/>
    <w:rsid w:val="00CC7195"/>
    <w:rsid w:val="00CC72EE"/>
    <w:rsid w:val="00CC77FE"/>
    <w:rsid w:val="00CD027A"/>
    <w:rsid w:val="00CD03FD"/>
    <w:rsid w:val="00CD0477"/>
    <w:rsid w:val="00CD05A2"/>
    <w:rsid w:val="00CD06F8"/>
    <w:rsid w:val="00CD0E96"/>
    <w:rsid w:val="00CD0F05"/>
    <w:rsid w:val="00CD122B"/>
    <w:rsid w:val="00CD141D"/>
    <w:rsid w:val="00CD171E"/>
    <w:rsid w:val="00CD1E43"/>
    <w:rsid w:val="00CD2131"/>
    <w:rsid w:val="00CD2FC9"/>
    <w:rsid w:val="00CD320F"/>
    <w:rsid w:val="00CD3F51"/>
    <w:rsid w:val="00CD42AC"/>
    <w:rsid w:val="00CD4550"/>
    <w:rsid w:val="00CD49DF"/>
    <w:rsid w:val="00CD5712"/>
    <w:rsid w:val="00CD5833"/>
    <w:rsid w:val="00CD5BAF"/>
    <w:rsid w:val="00CD5D38"/>
    <w:rsid w:val="00CD5E7E"/>
    <w:rsid w:val="00CD6029"/>
    <w:rsid w:val="00CD6E6C"/>
    <w:rsid w:val="00CD7293"/>
    <w:rsid w:val="00CD7340"/>
    <w:rsid w:val="00CD78E4"/>
    <w:rsid w:val="00CD7BE7"/>
    <w:rsid w:val="00CE0603"/>
    <w:rsid w:val="00CE08C3"/>
    <w:rsid w:val="00CE0B7C"/>
    <w:rsid w:val="00CE0D0F"/>
    <w:rsid w:val="00CE0F57"/>
    <w:rsid w:val="00CE1211"/>
    <w:rsid w:val="00CE14E3"/>
    <w:rsid w:val="00CE1CC5"/>
    <w:rsid w:val="00CE2190"/>
    <w:rsid w:val="00CE23B9"/>
    <w:rsid w:val="00CE2BD7"/>
    <w:rsid w:val="00CE322E"/>
    <w:rsid w:val="00CE3671"/>
    <w:rsid w:val="00CE376C"/>
    <w:rsid w:val="00CE3C2C"/>
    <w:rsid w:val="00CE3FF1"/>
    <w:rsid w:val="00CE4108"/>
    <w:rsid w:val="00CE4FC5"/>
    <w:rsid w:val="00CE51BC"/>
    <w:rsid w:val="00CE5A8A"/>
    <w:rsid w:val="00CE5DD4"/>
    <w:rsid w:val="00CE5E53"/>
    <w:rsid w:val="00CE7124"/>
    <w:rsid w:val="00CE759C"/>
    <w:rsid w:val="00CE7877"/>
    <w:rsid w:val="00CF09A2"/>
    <w:rsid w:val="00CF154D"/>
    <w:rsid w:val="00CF1664"/>
    <w:rsid w:val="00CF1FF6"/>
    <w:rsid w:val="00CF2233"/>
    <w:rsid w:val="00CF23F3"/>
    <w:rsid w:val="00CF2446"/>
    <w:rsid w:val="00CF2876"/>
    <w:rsid w:val="00CF2999"/>
    <w:rsid w:val="00CF2DC2"/>
    <w:rsid w:val="00CF2E26"/>
    <w:rsid w:val="00CF320A"/>
    <w:rsid w:val="00CF34C0"/>
    <w:rsid w:val="00CF376C"/>
    <w:rsid w:val="00CF37FF"/>
    <w:rsid w:val="00CF3879"/>
    <w:rsid w:val="00CF3A40"/>
    <w:rsid w:val="00CF3C3F"/>
    <w:rsid w:val="00CF419C"/>
    <w:rsid w:val="00CF4373"/>
    <w:rsid w:val="00CF50F2"/>
    <w:rsid w:val="00CF54C6"/>
    <w:rsid w:val="00CF71F3"/>
    <w:rsid w:val="00CF79AE"/>
    <w:rsid w:val="00CF7EC5"/>
    <w:rsid w:val="00CF7EE7"/>
    <w:rsid w:val="00D00569"/>
    <w:rsid w:val="00D0092F"/>
    <w:rsid w:val="00D00970"/>
    <w:rsid w:val="00D00DF9"/>
    <w:rsid w:val="00D01312"/>
    <w:rsid w:val="00D0179A"/>
    <w:rsid w:val="00D01880"/>
    <w:rsid w:val="00D018CE"/>
    <w:rsid w:val="00D01CA1"/>
    <w:rsid w:val="00D01F40"/>
    <w:rsid w:val="00D023E2"/>
    <w:rsid w:val="00D02970"/>
    <w:rsid w:val="00D02EA0"/>
    <w:rsid w:val="00D03103"/>
    <w:rsid w:val="00D037B9"/>
    <w:rsid w:val="00D03931"/>
    <w:rsid w:val="00D03A0A"/>
    <w:rsid w:val="00D03AAE"/>
    <w:rsid w:val="00D03C4D"/>
    <w:rsid w:val="00D04029"/>
    <w:rsid w:val="00D04056"/>
    <w:rsid w:val="00D0436C"/>
    <w:rsid w:val="00D0478B"/>
    <w:rsid w:val="00D048D0"/>
    <w:rsid w:val="00D04C9B"/>
    <w:rsid w:val="00D04D77"/>
    <w:rsid w:val="00D05727"/>
    <w:rsid w:val="00D05CB3"/>
    <w:rsid w:val="00D05DC8"/>
    <w:rsid w:val="00D06B06"/>
    <w:rsid w:val="00D072A8"/>
    <w:rsid w:val="00D074AB"/>
    <w:rsid w:val="00D076BF"/>
    <w:rsid w:val="00D07B6A"/>
    <w:rsid w:val="00D07D5D"/>
    <w:rsid w:val="00D07EB3"/>
    <w:rsid w:val="00D1055B"/>
    <w:rsid w:val="00D10B03"/>
    <w:rsid w:val="00D1181B"/>
    <w:rsid w:val="00D11F40"/>
    <w:rsid w:val="00D12002"/>
    <w:rsid w:val="00D1204D"/>
    <w:rsid w:val="00D122D5"/>
    <w:rsid w:val="00D12AA7"/>
    <w:rsid w:val="00D12B05"/>
    <w:rsid w:val="00D12F7D"/>
    <w:rsid w:val="00D136A9"/>
    <w:rsid w:val="00D13808"/>
    <w:rsid w:val="00D13EEE"/>
    <w:rsid w:val="00D14103"/>
    <w:rsid w:val="00D143D3"/>
    <w:rsid w:val="00D14501"/>
    <w:rsid w:val="00D1478C"/>
    <w:rsid w:val="00D14F4A"/>
    <w:rsid w:val="00D1510E"/>
    <w:rsid w:val="00D1532A"/>
    <w:rsid w:val="00D15884"/>
    <w:rsid w:val="00D1592C"/>
    <w:rsid w:val="00D15D22"/>
    <w:rsid w:val="00D15F2D"/>
    <w:rsid w:val="00D15FE4"/>
    <w:rsid w:val="00D160D9"/>
    <w:rsid w:val="00D16219"/>
    <w:rsid w:val="00D16633"/>
    <w:rsid w:val="00D16729"/>
    <w:rsid w:val="00D16E08"/>
    <w:rsid w:val="00D16EC8"/>
    <w:rsid w:val="00D17045"/>
    <w:rsid w:val="00D1756A"/>
    <w:rsid w:val="00D17691"/>
    <w:rsid w:val="00D1788F"/>
    <w:rsid w:val="00D17A2C"/>
    <w:rsid w:val="00D17EE6"/>
    <w:rsid w:val="00D2000B"/>
    <w:rsid w:val="00D2012B"/>
    <w:rsid w:val="00D2025A"/>
    <w:rsid w:val="00D20D54"/>
    <w:rsid w:val="00D20FBE"/>
    <w:rsid w:val="00D21089"/>
    <w:rsid w:val="00D212CB"/>
    <w:rsid w:val="00D212D4"/>
    <w:rsid w:val="00D233F2"/>
    <w:rsid w:val="00D235D2"/>
    <w:rsid w:val="00D238DA"/>
    <w:rsid w:val="00D23EA8"/>
    <w:rsid w:val="00D23F6D"/>
    <w:rsid w:val="00D24058"/>
    <w:rsid w:val="00D24071"/>
    <w:rsid w:val="00D24255"/>
    <w:rsid w:val="00D24333"/>
    <w:rsid w:val="00D24432"/>
    <w:rsid w:val="00D24B39"/>
    <w:rsid w:val="00D24BA7"/>
    <w:rsid w:val="00D24C9C"/>
    <w:rsid w:val="00D25122"/>
    <w:rsid w:val="00D25145"/>
    <w:rsid w:val="00D2528D"/>
    <w:rsid w:val="00D25380"/>
    <w:rsid w:val="00D254E9"/>
    <w:rsid w:val="00D25C94"/>
    <w:rsid w:val="00D262A5"/>
    <w:rsid w:val="00D26F91"/>
    <w:rsid w:val="00D26F9B"/>
    <w:rsid w:val="00D2700D"/>
    <w:rsid w:val="00D272D9"/>
    <w:rsid w:val="00D272E6"/>
    <w:rsid w:val="00D27799"/>
    <w:rsid w:val="00D27A01"/>
    <w:rsid w:val="00D27CD4"/>
    <w:rsid w:val="00D27E54"/>
    <w:rsid w:val="00D30050"/>
    <w:rsid w:val="00D30993"/>
    <w:rsid w:val="00D30C42"/>
    <w:rsid w:val="00D30C90"/>
    <w:rsid w:val="00D31286"/>
    <w:rsid w:val="00D3128F"/>
    <w:rsid w:val="00D3185D"/>
    <w:rsid w:val="00D31A81"/>
    <w:rsid w:val="00D31C4E"/>
    <w:rsid w:val="00D31C8E"/>
    <w:rsid w:val="00D3261A"/>
    <w:rsid w:val="00D32EA5"/>
    <w:rsid w:val="00D331CA"/>
    <w:rsid w:val="00D333D5"/>
    <w:rsid w:val="00D336C0"/>
    <w:rsid w:val="00D33741"/>
    <w:rsid w:val="00D33B59"/>
    <w:rsid w:val="00D33CA2"/>
    <w:rsid w:val="00D33FC3"/>
    <w:rsid w:val="00D3429F"/>
    <w:rsid w:val="00D3456C"/>
    <w:rsid w:val="00D347D4"/>
    <w:rsid w:val="00D34BC1"/>
    <w:rsid w:val="00D360C9"/>
    <w:rsid w:val="00D36956"/>
    <w:rsid w:val="00D36A90"/>
    <w:rsid w:val="00D36B74"/>
    <w:rsid w:val="00D36F6D"/>
    <w:rsid w:val="00D37CFD"/>
    <w:rsid w:val="00D40DD4"/>
    <w:rsid w:val="00D41CCE"/>
    <w:rsid w:val="00D41E35"/>
    <w:rsid w:val="00D421F8"/>
    <w:rsid w:val="00D42851"/>
    <w:rsid w:val="00D4291F"/>
    <w:rsid w:val="00D42A5F"/>
    <w:rsid w:val="00D42F74"/>
    <w:rsid w:val="00D430A7"/>
    <w:rsid w:val="00D43148"/>
    <w:rsid w:val="00D440E9"/>
    <w:rsid w:val="00D4414A"/>
    <w:rsid w:val="00D4438E"/>
    <w:rsid w:val="00D443B1"/>
    <w:rsid w:val="00D445A4"/>
    <w:rsid w:val="00D449E9"/>
    <w:rsid w:val="00D44DB3"/>
    <w:rsid w:val="00D4505D"/>
    <w:rsid w:val="00D45577"/>
    <w:rsid w:val="00D45670"/>
    <w:rsid w:val="00D45B20"/>
    <w:rsid w:val="00D46367"/>
    <w:rsid w:val="00D46905"/>
    <w:rsid w:val="00D47150"/>
    <w:rsid w:val="00D47C75"/>
    <w:rsid w:val="00D500D8"/>
    <w:rsid w:val="00D507CA"/>
    <w:rsid w:val="00D50937"/>
    <w:rsid w:val="00D50C86"/>
    <w:rsid w:val="00D50CAE"/>
    <w:rsid w:val="00D50F2B"/>
    <w:rsid w:val="00D515DA"/>
    <w:rsid w:val="00D520EE"/>
    <w:rsid w:val="00D52165"/>
    <w:rsid w:val="00D523E1"/>
    <w:rsid w:val="00D525F1"/>
    <w:rsid w:val="00D53ACE"/>
    <w:rsid w:val="00D53C2C"/>
    <w:rsid w:val="00D53D86"/>
    <w:rsid w:val="00D53EA6"/>
    <w:rsid w:val="00D53FD0"/>
    <w:rsid w:val="00D5447D"/>
    <w:rsid w:val="00D56862"/>
    <w:rsid w:val="00D56A1A"/>
    <w:rsid w:val="00D56AEC"/>
    <w:rsid w:val="00D573CD"/>
    <w:rsid w:val="00D5745B"/>
    <w:rsid w:val="00D57A91"/>
    <w:rsid w:val="00D57CB5"/>
    <w:rsid w:val="00D60830"/>
    <w:rsid w:val="00D61406"/>
    <w:rsid w:val="00D614B8"/>
    <w:rsid w:val="00D6151C"/>
    <w:rsid w:val="00D619DD"/>
    <w:rsid w:val="00D624EF"/>
    <w:rsid w:val="00D62D5D"/>
    <w:rsid w:val="00D63421"/>
    <w:rsid w:val="00D63C42"/>
    <w:rsid w:val="00D63D41"/>
    <w:rsid w:val="00D63F07"/>
    <w:rsid w:val="00D6480E"/>
    <w:rsid w:val="00D64EB4"/>
    <w:rsid w:val="00D65083"/>
    <w:rsid w:val="00D666F9"/>
    <w:rsid w:val="00D66B6D"/>
    <w:rsid w:val="00D66D03"/>
    <w:rsid w:val="00D67841"/>
    <w:rsid w:val="00D70494"/>
    <w:rsid w:val="00D70720"/>
    <w:rsid w:val="00D70B43"/>
    <w:rsid w:val="00D715FF"/>
    <w:rsid w:val="00D72782"/>
    <w:rsid w:val="00D7337A"/>
    <w:rsid w:val="00D7345E"/>
    <w:rsid w:val="00D7366F"/>
    <w:rsid w:val="00D736B1"/>
    <w:rsid w:val="00D738F2"/>
    <w:rsid w:val="00D73C91"/>
    <w:rsid w:val="00D74311"/>
    <w:rsid w:val="00D7575B"/>
    <w:rsid w:val="00D75770"/>
    <w:rsid w:val="00D75CDF"/>
    <w:rsid w:val="00D75F6F"/>
    <w:rsid w:val="00D76076"/>
    <w:rsid w:val="00D766F0"/>
    <w:rsid w:val="00D76C5B"/>
    <w:rsid w:val="00D77103"/>
    <w:rsid w:val="00D771C8"/>
    <w:rsid w:val="00D7755E"/>
    <w:rsid w:val="00D777BE"/>
    <w:rsid w:val="00D77DBE"/>
    <w:rsid w:val="00D8087D"/>
    <w:rsid w:val="00D80AD4"/>
    <w:rsid w:val="00D80C31"/>
    <w:rsid w:val="00D81DB9"/>
    <w:rsid w:val="00D823FA"/>
    <w:rsid w:val="00D82552"/>
    <w:rsid w:val="00D82F1A"/>
    <w:rsid w:val="00D82F3B"/>
    <w:rsid w:val="00D8394C"/>
    <w:rsid w:val="00D83E23"/>
    <w:rsid w:val="00D83FF5"/>
    <w:rsid w:val="00D84067"/>
    <w:rsid w:val="00D84287"/>
    <w:rsid w:val="00D843C8"/>
    <w:rsid w:val="00D84422"/>
    <w:rsid w:val="00D84CDF"/>
    <w:rsid w:val="00D85992"/>
    <w:rsid w:val="00D864F8"/>
    <w:rsid w:val="00D86BBB"/>
    <w:rsid w:val="00D871D9"/>
    <w:rsid w:val="00D87D0F"/>
    <w:rsid w:val="00D902D3"/>
    <w:rsid w:val="00D9063F"/>
    <w:rsid w:val="00D90E4D"/>
    <w:rsid w:val="00D91A4C"/>
    <w:rsid w:val="00D91C31"/>
    <w:rsid w:val="00D91DC6"/>
    <w:rsid w:val="00D9292D"/>
    <w:rsid w:val="00D931F4"/>
    <w:rsid w:val="00D93269"/>
    <w:rsid w:val="00D933EB"/>
    <w:rsid w:val="00D93B9A"/>
    <w:rsid w:val="00D94095"/>
    <w:rsid w:val="00D946AF"/>
    <w:rsid w:val="00D94804"/>
    <w:rsid w:val="00D950A6"/>
    <w:rsid w:val="00D95D6D"/>
    <w:rsid w:val="00D95E29"/>
    <w:rsid w:val="00D96C56"/>
    <w:rsid w:val="00D96F6E"/>
    <w:rsid w:val="00D977EB"/>
    <w:rsid w:val="00DA00B4"/>
    <w:rsid w:val="00DA116D"/>
    <w:rsid w:val="00DA1613"/>
    <w:rsid w:val="00DA1AE4"/>
    <w:rsid w:val="00DA1B07"/>
    <w:rsid w:val="00DA1ECF"/>
    <w:rsid w:val="00DA25AA"/>
    <w:rsid w:val="00DA2F3E"/>
    <w:rsid w:val="00DA3FE8"/>
    <w:rsid w:val="00DA423D"/>
    <w:rsid w:val="00DA432B"/>
    <w:rsid w:val="00DA451D"/>
    <w:rsid w:val="00DA5E1C"/>
    <w:rsid w:val="00DA619A"/>
    <w:rsid w:val="00DA65EF"/>
    <w:rsid w:val="00DA6C91"/>
    <w:rsid w:val="00DA6CAC"/>
    <w:rsid w:val="00DB008F"/>
    <w:rsid w:val="00DB0120"/>
    <w:rsid w:val="00DB0E15"/>
    <w:rsid w:val="00DB0FFB"/>
    <w:rsid w:val="00DB115A"/>
    <w:rsid w:val="00DB11D2"/>
    <w:rsid w:val="00DB1301"/>
    <w:rsid w:val="00DB1368"/>
    <w:rsid w:val="00DB1B4D"/>
    <w:rsid w:val="00DB2227"/>
    <w:rsid w:val="00DB22D3"/>
    <w:rsid w:val="00DB2D1C"/>
    <w:rsid w:val="00DB300A"/>
    <w:rsid w:val="00DB30FF"/>
    <w:rsid w:val="00DB3B1A"/>
    <w:rsid w:val="00DB3C2C"/>
    <w:rsid w:val="00DB3E61"/>
    <w:rsid w:val="00DB47D5"/>
    <w:rsid w:val="00DB4988"/>
    <w:rsid w:val="00DB4B09"/>
    <w:rsid w:val="00DB4C5D"/>
    <w:rsid w:val="00DB4D3D"/>
    <w:rsid w:val="00DB4E54"/>
    <w:rsid w:val="00DB5081"/>
    <w:rsid w:val="00DB50E3"/>
    <w:rsid w:val="00DB50F1"/>
    <w:rsid w:val="00DB5660"/>
    <w:rsid w:val="00DB591A"/>
    <w:rsid w:val="00DB6378"/>
    <w:rsid w:val="00DB6A27"/>
    <w:rsid w:val="00DB6CFF"/>
    <w:rsid w:val="00DB6E49"/>
    <w:rsid w:val="00DB7403"/>
    <w:rsid w:val="00DB75B5"/>
    <w:rsid w:val="00DB75F4"/>
    <w:rsid w:val="00DB7A2E"/>
    <w:rsid w:val="00DB7E9B"/>
    <w:rsid w:val="00DC0C40"/>
    <w:rsid w:val="00DC214B"/>
    <w:rsid w:val="00DC22EC"/>
    <w:rsid w:val="00DC34F3"/>
    <w:rsid w:val="00DC3EAB"/>
    <w:rsid w:val="00DC48D2"/>
    <w:rsid w:val="00DC535A"/>
    <w:rsid w:val="00DC5651"/>
    <w:rsid w:val="00DC5770"/>
    <w:rsid w:val="00DC58D8"/>
    <w:rsid w:val="00DC6351"/>
    <w:rsid w:val="00DC6BEE"/>
    <w:rsid w:val="00DC6BFC"/>
    <w:rsid w:val="00DC6DBE"/>
    <w:rsid w:val="00DC7053"/>
    <w:rsid w:val="00DC71B1"/>
    <w:rsid w:val="00DC753C"/>
    <w:rsid w:val="00DC7E1E"/>
    <w:rsid w:val="00DD03E9"/>
    <w:rsid w:val="00DD0467"/>
    <w:rsid w:val="00DD23D4"/>
    <w:rsid w:val="00DD2993"/>
    <w:rsid w:val="00DD4019"/>
    <w:rsid w:val="00DD4957"/>
    <w:rsid w:val="00DD58A8"/>
    <w:rsid w:val="00DD5C3B"/>
    <w:rsid w:val="00DD5CAE"/>
    <w:rsid w:val="00DD6EC8"/>
    <w:rsid w:val="00DD73C0"/>
    <w:rsid w:val="00DD73CB"/>
    <w:rsid w:val="00DD7670"/>
    <w:rsid w:val="00DD7865"/>
    <w:rsid w:val="00DE155B"/>
    <w:rsid w:val="00DE1975"/>
    <w:rsid w:val="00DE25B2"/>
    <w:rsid w:val="00DE2A9E"/>
    <w:rsid w:val="00DE2B54"/>
    <w:rsid w:val="00DE2BB3"/>
    <w:rsid w:val="00DE2E47"/>
    <w:rsid w:val="00DE34F5"/>
    <w:rsid w:val="00DE3C00"/>
    <w:rsid w:val="00DE3DAE"/>
    <w:rsid w:val="00DE3E6F"/>
    <w:rsid w:val="00DE40AD"/>
    <w:rsid w:val="00DE5143"/>
    <w:rsid w:val="00DE5276"/>
    <w:rsid w:val="00DE54C3"/>
    <w:rsid w:val="00DE56E1"/>
    <w:rsid w:val="00DE59A2"/>
    <w:rsid w:val="00DE5E01"/>
    <w:rsid w:val="00DE6545"/>
    <w:rsid w:val="00DE67E8"/>
    <w:rsid w:val="00DE67FC"/>
    <w:rsid w:val="00DE6D8B"/>
    <w:rsid w:val="00DE6F2F"/>
    <w:rsid w:val="00DE7070"/>
    <w:rsid w:val="00DE7688"/>
    <w:rsid w:val="00DE7D12"/>
    <w:rsid w:val="00DF0636"/>
    <w:rsid w:val="00DF082D"/>
    <w:rsid w:val="00DF099A"/>
    <w:rsid w:val="00DF126A"/>
    <w:rsid w:val="00DF2593"/>
    <w:rsid w:val="00DF268C"/>
    <w:rsid w:val="00DF26FD"/>
    <w:rsid w:val="00DF291C"/>
    <w:rsid w:val="00DF31C0"/>
    <w:rsid w:val="00DF34E7"/>
    <w:rsid w:val="00DF3801"/>
    <w:rsid w:val="00DF39EA"/>
    <w:rsid w:val="00DF3B36"/>
    <w:rsid w:val="00DF4388"/>
    <w:rsid w:val="00DF5349"/>
    <w:rsid w:val="00DF61F4"/>
    <w:rsid w:val="00DF65B7"/>
    <w:rsid w:val="00DF66DD"/>
    <w:rsid w:val="00DF6A0C"/>
    <w:rsid w:val="00DF6FB2"/>
    <w:rsid w:val="00DF77E7"/>
    <w:rsid w:val="00DF7A3C"/>
    <w:rsid w:val="00DF7F21"/>
    <w:rsid w:val="00DF7FBD"/>
    <w:rsid w:val="00E00112"/>
    <w:rsid w:val="00E00512"/>
    <w:rsid w:val="00E00570"/>
    <w:rsid w:val="00E01972"/>
    <w:rsid w:val="00E01CB6"/>
    <w:rsid w:val="00E01E29"/>
    <w:rsid w:val="00E01FBC"/>
    <w:rsid w:val="00E02432"/>
    <w:rsid w:val="00E027A2"/>
    <w:rsid w:val="00E03E36"/>
    <w:rsid w:val="00E0442B"/>
    <w:rsid w:val="00E04A3A"/>
    <w:rsid w:val="00E04DB3"/>
    <w:rsid w:val="00E04E78"/>
    <w:rsid w:val="00E04EE6"/>
    <w:rsid w:val="00E05399"/>
    <w:rsid w:val="00E055C8"/>
    <w:rsid w:val="00E05729"/>
    <w:rsid w:val="00E05F9F"/>
    <w:rsid w:val="00E067B0"/>
    <w:rsid w:val="00E068F7"/>
    <w:rsid w:val="00E069E6"/>
    <w:rsid w:val="00E06B23"/>
    <w:rsid w:val="00E06ECD"/>
    <w:rsid w:val="00E0741D"/>
    <w:rsid w:val="00E07D35"/>
    <w:rsid w:val="00E10370"/>
    <w:rsid w:val="00E10BF6"/>
    <w:rsid w:val="00E10D68"/>
    <w:rsid w:val="00E10D93"/>
    <w:rsid w:val="00E1166B"/>
    <w:rsid w:val="00E11C81"/>
    <w:rsid w:val="00E1206A"/>
    <w:rsid w:val="00E126CA"/>
    <w:rsid w:val="00E13148"/>
    <w:rsid w:val="00E1339A"/>
    <w:rsid w:val="00E13899"/>
    <w:rsid w:val="00E138F3"/>
    <w:rsid w:val="00E13D3A"/>
    <w:rsid w:val="00E14AA5"/>
    <w:rsid w:val="00E14C67"/>
    <w:rsid w:val="00E14D1C"/>
    <w:rsid w:val="00E14E5C"/>
    <w:rsid w:val="00E151C3"/>
    <w:rsid w:val="00E15277"/>
    <w:rsid w:val="00E16BDA"/>
    <w:rsid w:val="00E177F8"/>
    <w:rsid w:val="00E17D6A"/>
    <w:rsid w:val="00E207AC"/>
    <w:rsid w:val="00E20868"/>
    <w:rsid w:val="00E20D87"/>
    <w:rsid w:val="00E2145D"/>
    <w:rsid w:val="00E21FC2"/>
    <w:rsid w:val="00E22153"/>
    <w:rsid w:val="00E22472"/>
    <w:rsid w:val="00E226A7"/>
    <w:rsid w:val="00E22D1D"/>
    <w:rsid w:val="00E22F93"/>
    <w:rsid w:val="00E23A0B"/>
    <w:rsid w:val="00E244E8"/>
    <w:rsid w:val="00E252CA"/>
    <w:rsid w:val="00E257DB"/>
    <w:rsid w:val="00E2628B"/>
    <w:rsid w:val="00E26297"/>
    <w:rsid w:val="00E27B90"/>
    <w:rsid w:val="00E27ED4"/>
    <w:rsid w:val="00E30537"/>
    <w:rsid w:val="00E3055E"/>
    <w:rsid w:val="00E305AC"/>
    <w:rsid w:val="00E306A8"/>
    <w:rsid w:val="00E30A79"/>
    <w:rsid w:val="00E30AED"/>
    <w:rsid w:val="00E31D3B"/>
    <w:rsid w:val="00E327E4"/>
    <w:rsid w:val="00E32B49"/>
    <w:rsid w:val="00E32D5E"/>
    <w:rsid w:val="00E3304C"/>
    <w:rsid w:val="00E33BB3"/>
    <w:rsid w:val="00E33C85"/>
    <w:rsid w:val="00E349A0"/>
    <w:rsid w:val="00E35024"/>
    <w:rsid w:val="00E35280"/>
    <w:rsid w:val="00E35646"/>
    <w:rsid w:val="00E35B66"/>
    <w:rsid w:val="00E369D5"/>
    <w:rsid w:val="00E36EF7"/>
    <w:rsid w:val="00E374D7"/>
    <w:rsid w:val="00E378C2"/>
    <w:rsid w:val="00E37E08"/>
    <w:rsid w:val="00E40085"/>
    <w:rsid w:val="00E401CA"/>
    <w:rsid w:val="00E402B1"/>
    <w:rsid w:val="00E40340"/>
    <w:rsid w:val="00E406EE"/>
    <w:rsid w:val="00E40CAE"/>
    <w:rsid w:val="00E418AE"/>
    <w:rsid w:val="00E41AF1"/>
    <w:rsid w:val="00E41F99"/>
    <w:rsid w:val="00E43AB1"/>
    <w:rsid w:val="00E43B50"/>
    <w:rsid w:val="00E43D1F"/>
    <w:rsid w:val="00E44B06"/>
    <w:rsid w:val="00E44E6F"/>
    <w:rsid w:val="00E4574F"/>
    <w:rsid w:val="00E45796"/>
    <w:rsid w:val="00E45901"/>
    <w:rsid w:val="00E45E17"/>
    <w:rsid w:val="00E46F83"/>
    <w:rsid w:val="00E470E3"/>
    <w:rsid w:val="00E470FD"/>
    <w:rsid w:val="00E476ED"/>
    <w:rsid w:val="00E476EE"/>
    <w:rsid w:val="00E50196"/>
    <w:rsid w:val="00E50C0A"/>
    <w:rsid w:val="00E50DAC"/>
    <w:rsid w:val="00E51779"/>
    <w:rsid w:val="00E51BEC"/>
    <w:rsid w:val="00E52327"/>
    <w:rsid w:val="00E53403"/>
    <w:rsid w:val="00E5409F"/>
    <w:rsid w:val="00E5415E"/>
    <w:rsid w:val="00E55A78"/>
    <w:rsid w:val="00E563ED"/>
    <w:rsid w:val="00E566D2"/>
    <w:rsid w:val="00E56955"/>
    <w:rsid w:val="00E5760B"/>
    <w:rsid w:val="00E576D6"/>
    <w:rsid w:val="00E5797B"/>
    <w:rsid w:val="00E57C72"/>
    <w:rsid w:val="00E57EFC"/>
    <w:rsid w:val="00E60087"/>
    <w:rsid w:val="00E602B8"/>
    <w:rsid w:val="00E60D1F"/>
    <w:rsid w:val="00E625FC"/>
    <w:rsid w:val="00E626A1"/>
    <w:rsid w:val="00E627D2"/>
    <w:rsid w:val="00E63770"/>
    <w:rsid w:val="00E63809"/>
    <w:rsid w:val="00E6388F"/>
    <w:rsid w:val="00E63C35"/>
    <w:rsid w:val="00E64D34"/>
    <w:rsid w:val="00E65733"/>
    <w:rsid w:val="00E65BFC"/>
    <w:rsid w:val="00E65C5A"/>
    <w:rsid w:val="00E65C91"/>
    <w:rsid w:val="00E65E07"/>
    <w:rsid w:val="00E669BE"/>
    <w:rsid w:val="00E66C6B"/>
    <w:rsid w:val="00E66E48"/>
    <w:rsid w:val="00E700FE"/>
    <w:rsid w:val="00E704EA"/>
    <w:rsid w:val="00E7092A"/>
    <w:rsid w:val="00E72469"/>
    <w:rsid w:val="00E72718"/>
    <w:rsid w:val="00E73F6C"/>
    <w:rsid w:val="00E74137"/>
    <w:rsid w:val="00E7490A"/>
    <w:rsid w:val="00E749A5"/>
    <w:rsid w:val="00E74AF8"/>
    <w:rsid w:val="00E74D92"/>
    <w:rsid w:val="00E74E25"/>
    <w:rsid w:val="00E750E7"/>
    <w:rsid w:val="00E7549D"/>
    <w:rsid w:val="00E7569F"/>
    <w:rsid w:val="00E75C34"/>
    <w:rsid w:val="00E75E59"/>
    <w:rsid w:val="00E766D1"/>
    <w:rsid w:val="00E76959"/>
    <w:rsid w:val="00E76F05"/>
    <w:rsid w:val="00E77359"/>
    <w:rsid w:val="00E773A8"/>
    <w:rsid w:val="00E77F0A"/>
    <w:rsid w:val="00E80A61"/>
    <w:rsid w:val="00E80C3B"/>
    <w:rsid w:val="00E80D49"/>
    <w:rsid w:val="00E8180E"/>
    <w:rsid w:val="00E81BBE"/>
    <w:rsid w:val="00E820C0"/>
    <w:rsid w:val="00E829E8"/>
    <w:rsid w:val="00E82D9D"/>
    <w:rsid w:val="00E82F88"/>
    <w:rsid w:val="00E83D22"/>
    <w:rsid w:val="00E83FA7"/>
    <w:rsid w:val="00E84093"/>
    <w:rsid w:val="00E8440F"/>
    <w:rsid w:val="00E85D12"/>
    <w:rsid w:val="00E8652A"/>
    <w:rsid w:val="00E8673B"/>
    <w:rsid w:val="00E86863"/>
    <w:rsid w:val="00E86DD0"/>
    <w:rsid w:val="00E872EC"/>
    <w:rsid w:val="00E87342"/>
    <w:rsid w:val="00E90141"/>
    <w:rsid w:val="00E90337"/>
    <w:rsid w:val="00E90A66"/>
    <w:rsid w:val="00E90D78"/>
    <w:rsid w:val="00E91267"/>
    <w:rsid w:val="00E91E4A"/>
    <w:rsid w:val="00E91E54"/>
    <w:rsid w:val="00E9237E"/>
    <w:rsid w:val="00E92380"/>
    <w:rsid w:val="00E9279B"/>
    <w:rsid w:val="00E92803"/>
    <w:rsid w:val="00E92F4F"/>
    <w:rsid w:val="00E939A0"/>
    <w:rsid w:val="00E9497D"/>
    <w:rsid w:val="00E94C15"/>
    <w:rsid w:val="00E95361"/>
    <w:rsid w:val="00E95782"/>
    <w:rsid w:val="00E964F7"/>
    <w:rsid w:val="00E97B78"/>
    <w:rsid w:val="00E97DBB"/>
    <w:rsid w:val="00E97EC3"/>
    <w:rsid w:val="00EA0394"/>
    <w:rsid w:val="00EA0559"/>
    <w:rsid w:val="00EA06E5"/>
    <w:rsid w:val="00EA09F4"/>
    <w:rsid w:val="00EA0C4C"/>
    <w:rsid w:val="00EA1D45"/>
    <w:rsid w:val="00EA1DC9"/>
    <w:rsid w:val="00EA235B"/>
    <w:rsid w:val="00EA25B9"/>
    <w:rsid w:val="00EA2894"/>
    <w:rsid w:val="00EA2AA1"/>
    <w:rsid w:val="00EA2E8C"/>
    <w:rsid w:val="00EA3232"/>
    <w:rsid w:val="00EA32BD"/>
    <w:rsid w:val="00EA33D2"/>
    <w:rsid w:val="00EA33F8"/>
    <w:rsid w:val="00EA353E"/>
    <w:rsid w:val="00EA3A5A"/>
    <w:rsid w:val="00EA3CB3"/>
    <w:rsid w:val="00EA42F2"/>
    <w:rsid w:val="00EA43E1"/>
    <w:rsid w:val="00EA48CD"/>
    <w:rsid w:val="00EA4B05"/>
    <w:rsid w:val="00EA4FF3"/>
    <w:rsid w:val="00EA5148"/>
    <w:rsid w:val="00EA51E8"/>
    <w:rsid w:val="00EA5A4A"/>
    <w:rsid w:val="00EA673B"/>
    <w:rsid w:val="00EA6D29"/>
    <w:rsid w:val="00EA6DA0"/>
    <w:rsid w:val="00EA735B"/>
    <w:rsid w:val="00EA7501"/>
    <w:rsid w:val="00EA7A72"/>
    <w:rsid w:val="00EA7D20"/>
    <w:rsid w:val="00EB02F7"/>
    <w:rsid w:val="00EB0AE2"/>
    <w:rsid w:val="00EB0EDA"/>
    <w:rsid w:val="00EB1715"/>
    <w:rsid w:val="00EB21DE"/>
    <w:rsid w:val="00EB25E5"/>
    <w:rsid w:val="00EB288D"/>
    <w:rsid w:val="00EB2AB1"/>
    <w:rsid w:val="00EB2D2A"/>
    <w:rsid w:val="00EB2E50"/>
    <w:rsid w:val="00EB4B40"/>
    <w:rsid w:val="00EB4DE7"/>
    <w:rsid w:val="00EB5058"/>
    <w:rsid w:val="00EB5311"/>
    <w:rsid w:val="00EB53EF"/>
    <w:rsid w:val="00EB65C0"/>
    <w:rsid w:val="00EB701D"/>
    <w:rsid w:val="00EB70B2"/>
    <w:rsid w:val="00EB7703"/>
    <w:rsid w:val="00EB7968"/>
    <w:rsid w:val="00EB79B1"/>
    <w:rsid w:val="00EC0A66"/>
    <w:rsid w:val="00EC14F3"/>
    <w:rsid w:val="00EC161A"/>
    <w:rsid w:val="00EC2A87"/>
    <w:rsid w:val="00EC2A90"/>
    <w:rsid w:val="00EC2B69"/>
    <w:rsid w:val="00EC2DE5"/>
    <w:rsid w:val="00EC2FF0"/>
    <w:rsid w:val="00EC3235"/>
    <w:rsid w:val="00EC3371"/>
    <w:rsid w:val="00EC35BA"/>
    <w:rsid w:val="00EC3A0E"/>
    <w:rsid w:val="00EC3A54"/>
    <w:rsid w:val="00EC3BB1"/>
    <w:rsid w:val="00EC5183"/>
    <w:rsid w:val="00EC5591"/>
    <w:rsid w:val="00EC5921"/>
    <w:rsid w:val="00EC5ACE"/>
    <w:rsid w:val="00EC65A3"/>
    <w:rsid w:val="00EC672E"/>
    <w:rsid w:val="00EC6F42"/>
    <w:rsid w:val="00EC7E17"/>
    <w:rsid w:val="00ED0990"/>
    <w:rsid w:val="00ED0B96"/>
    <w:rsid w:val="00ED147B"/>
    <w:rsid w:val="00ED1F26"/>
    <w:rsid w:val="00ED210C"/>
    <w:rsid w:val="00ED2B9B"/>
    <w:rsid w:val="00ED31EF"/>
    <w:rsid w:val="00ED3412"/>
    <w:rsid w:val="00ED3776"/>
    <w:rsid w:val="00ED561F"/>
    <w:rsid w:val="00ED5C1F"/>
    <w:rsid w:val="00ED5CF2"/>
    <w:rsid w:val="00ED5D94"/>
    <w:rsid w:val="00ED6231"/>
    <w:rsid w:val="00ED6EA7"/>
    <w:rsid w:val="00ED750F"/>
    <w:rsid w:val="00ED7EAC"/>
    <w:rsid w:val="00EE0064"/>
    <w:rsid w:val="00EE011A"/>
    <w:rsid w:val="00EE0379"/>
    <w:rsid w:val="00EE056C"/>
    <w:rsid w:val="00EE0655"/>
    <w:rsid w:val="00EE0EFE"/>
    <w:rsid w:val="00EE1E68"/>
    <w:rsid w:val="00EE307B"/>
    <w:rsid w:val="00EE33F0"/>
    <w:rsid w:val="00EE35B3"/>
    <w:rsid w:val="00EE393B"/>
    <w:rsid w:val="00EE3C32"/>
    <w:rsid w:val="00EE3D29"/>
    <w:rsid w:val="00EE3E2D"/>
    <w:rsid w:val="00EE411B"/>
    <w:rsid w:val="00EE462B"/>
    <w:rsid w:val="00EE47FE"/>
    <w:rsid w:val="00EE5080"/>
    <w:rsid w:val="00EE63E5"/>
    <w:rsid w:val="00EE6AFB"/>
    <w:rsid w:val="00EE6E1B"/>
    <w:rsid w:val="00EE7409"/>
    <w:rsid w:val="00EE742B"/>
    <w:rsid w:val="00EE76B3"/>
    <w:rsid w:val="00EE7AEA"/>
    <w:rsid w:val="00EF0808"/>
    <w:rsid w:val="00EF0FF5"/>
    <w:rsid w:val="00EF114E"/>
    <w:rsid w:val="00EF1275"/>
    <w:rsid w:val="00EF177C"/>
    <w:rsid w:val="00EF1824"/>
    <w:rsid w:val="00EF190E"/>
    <w:rsid w:val="00EF1A75"/>
    <w:rsid w:val="00EF2012"/>
    <w:rsid w:val="00EF21EC"/>
    <w:rsid w:val="00EF2722"/>
    <w:rsid w:val="00EF28EB"/>
    <w:rsid w:val="00EF29F5"/>
    <w:rsid w:val="00EF30CD"/>
    <w:rsid w:val="00EF3109"/>
    <w:rsid w:val="00EF3AB7"/>
    <w:rsid w:val="00EF4CB6"/>
    <w:rsid w:val="00EF4D90"/>
    <w:rsid w:val="00EF57B5"/>
    <w:rsid w:val="00EF58AA"/>
    <w:rsid w:val="00EF6497"/>
    <w:rsid w:val="00EF6624"/>
    <w:rsid w:val="00EF6F99"/>
    <w:rsid w:val="00EF7347"/>
    <w:rsid w:val="00EF735C"/>
    <w:rsid w:val="00EF7DCC"/>
    <w:rsid w:val="00EF7E34"/>
    <w:rsid w:val="00EF7EEE"/>
    <w:rsid w:val="00F000CB"/>
    <w:rsid w:val="00F00260"/>
    <w:rsid w:val="00F00535"/>
    <w:rsid w:val="00F00A43"/>
    <w:rsid w:val="00F00CC3"/>
    <w:rsid w:val="00F01146"/>
    <w:rsid w:val="00F018C1"/>
    <w:rsid w:val="00F0192F"/>
    <w:rsid w:val="00F0194B"/>
    <w:rsid w:val="00F01FC4"/>
    <w:rsid w:val="00F0233B"/>
    <w:rsid w:val="00F02437"/>
    <w:rsid w:val="00F0244D"/>
    <w:rsid w:val="00F02CC7"/>
    <w:rsid w:val="00F03162"/>
    <w:rsid w:val="00F03231"/>
    <w:rsid w:val="00F032C2"/>
    <w:rsid w:val="00F038D5"/>
    <w:rsid w:val="00F03B1C"/>
    <w:rsid w:val="00F03EC7"/>
    <w:rsid w:val="00F04216"/>
    <w:rsid w:val="00F052A4"/>
    <w:rsid w:val="00F052F1"/>
    <w:rsid w:val="00F05423"/>
    <w:rsid w:val="00F059F6"/>
    <w:rsid w:val="00F062CC"/>
    <w:rsid w:val="00F063C0"/>
    <w:rsid w:val="00F067C7"/>
    <w:rsid w:val="00F06FB7"/>
    <w:rsid w:val="00F0762B"/>
    <w:rsid w:val="00F07F1A"/>
    <w:rsid w:val="00F102AA"/>
    <w:rsid w:val="00F10D43"/>
    <w:rsid w:val="00F112AC"/>
    <w:rsid w:val="00F11582"/>
    <w:rsid w:val="00F117E6"/>
    <w:rsid w:val="00F119B3"/>
    <w:rsid w:val="00F119DD"/>
    <w:rsid w:val="00F11CA9"/>
    <w:rsid w:val="00F1201E"/>
    <w:rsid w:val="00F120F7"/>
    <w:rsid w:val="00F125E9"/>
    <w:rsid w:val="00F12E0F"/>
    <w:rsid w:val="00F12EA0"/>
    <w:rsid w:val="00F13262"/>
    <w:rsid w:val="00F137A1"/>
    <w:rsid w:val="00F13FBE"/>
    <w:rsid w:val="00F143BC"/>
    <w:rsid w:val="00F15451"/>
    <w:rsid w:val="00F157C4"/>
    <w:rsid w:val="00F1657A"/>
    <w:rsid w:val="00F17336"/>
    <w:rsid w:val="00F17CBA"/>
    <w:rsid w:val="00F17CED"/>
    <w:rsid w:val="00F2070F"/>
    <w:rsid w:val="00F20B0B"/>
    <w:rsid w:val="00F21C74"/>
    <w:rsid w:val="00F22193"/>
    <w:rsid w:val="00F22828"/>
    <w:rsid w:val="00F22909"/>
    <w:rsid w:val="00F229C8"/>
    <w:rsid w:val="00F22A1E"/>
    <w:rsid w:val="00F2327A"/>
    <w:rsid w:val="00F238C1"/>
    <w:rsid w:val="00F23930"/>
    <w:rsid w:val="00F239CD"/>
    <w:rsid w:val="00F239EA"/>
    <w:rsid w:val="00F23A78"/>
    <w:rsid w:val="00F23B84"/>
    <w:rsid w:val="00F23EEC"/>
    <w:rsid w:val="00F25032"/>
    <w:rsid w:val="00F25123"/>
    <w:rsid w:val="00F256F9"/>
    <w:rsid w:val="00F258C9"/>
    <w:rsid w:val="00F25A84"/>
    <w:rsid w:val="00F25E5E"/>
    <w:rsid w:val="00F25EC4"/>
    <w:rsid w:val="00F27D13"/>
    <w:rsid w:val="00F27E29"/>
    <w:rsid w:val="00F30CBE"/>
    <w:rsid w:val="00F30DE9"/>
    <w:rsid w:val="00F30E54"/>
    <w:rsid w:val="00F310CB"/>
    <w:rsid w:val="00F31151"/>
    <w:rsid w:val="00F314FF"/>
    <w:rsid w:val="00F32038"/>
    <w:rsid w:val="00F32ED7"/>
    <w:rsid w:val="00F334CC"/>
    <w:rsid w:val="00F33EE3"/>
    <w:rsid w:val="00F33EEF"/>
    <w:rsid w:val="00F34050"/>
    <w:rsid w:val="00F34086"/>
    <w:rsid w:val="00F3468C"/>
    <w:rsid w:val="00F3490C"/>
    <w:rsid w:val="00F34BBF"/>
    <w:rsid w:val="00F34D07"/>
    <w:rsid w:val="00F34E7D"/>
    <w:rsid w:val="00F352D3"/>
    <w:rsid w:val="00F352EA"/>
    <w:rsid w:val="00F35331"/>
    <w:rsid w:val="00F35E6E"/>
    <w:rsid w:val="00F36494"/>
    <w:rsid w:val="00F36930"/>
    <w:rsid w:val="00F36B07"/>
    <w:rsid w:val="00F37161"/>
    <w:rsid w:val="00F37967"/>
    <w:rsid w:val="00F41810"/>
    <w:rsid w:val="00F42211"/>
    <w:rsid w:val="00F432AC"/>
    <w:rsid w:val="00F43F24"/>
    <w:rsid w:val="00F43F5A"/>
    <w:rsid w:val="00F442F8"/>
    <w:rsid w:val="00F443C5"/>
    <w:rsid w:val="00F4469F"/>
    <w:rsid w:val="00F446F1"/>
    <w:rsid w:val="00F4474D"/>
    <w:rsid w:val="00F45083"/>
    <w:rsid w:val="00F45E9B"/>
    <w:rsid w:val="00F45F43"/>
    <w:rsid w:val="00F46092"/>
    <w:rsid w:val="00F46D2F"/>
    <w:rsid w:val="00F475E4"/>
    <w:rsid w:val="00F478C1"/>
    <w:rsid w:val="00F50A10"/>
    <w:rsid w:val="00F5111B"/>
    <w:rsid w:val="00F5127C"/>
    <w:rsid w:val="00F529DC"/>
    <w:rsid w:val="00F52D55"/>
    <w:rsid w:val="00F53522"/>
    <w:rsid w:val="00F53E79"/>
    <w:rsid w:val="00F54592"/>
    <w:rsid w:val="00F5492B"/>
    <w:rsid w:val="00F55073"/>
    <w:rsid w:val="00F551D3"/>
    <w:rsid w:val="00F551FC"/>
    <w:rsid w:val="00F56052"/>
    <w:rsid w:val="00F56F5C"/>
    <w:rsid w:val="00F57304"/>
    <w:rsid w:val="00F579A3"/>
    <w:rsid w:val="00F57B48"/>
    <w:rsid w:val="00F57BB3"/>
    <w:rsid w:val="00F57CAF"/>
    <w:rsid w:val="00F600FB"/>
    <w:rsid w:val="00F60C2E"/>
    <w:rsid w:val="00F61BBA"/>
    <w:rsid w:val="00F6201A"/>
    <w:rsid w:val="00F62127"/>
    <w:rsid w:val="00F622DA"/>
    <w:rsid w:val="00F6291A"/>
    <w:rsid w:val="00F62A97"/>
    <w:rsid w:val="00F62DD0"/>
    <w:rsid w:val="00F63237"/>
    <w:rsid w:val="00F63D98"/>
    <w:rsid w:val="00F640B0"/>
    <w:rsid w:val="00F647BE"/>
    <w:rsid w:val="00F65837"/>
    <w:rsid w:val="00F65F91"/>
    <w:rsid w:val="00F65F9F"/>
    <w:rsid w:val="00F6606A"/>
    <w:rsid w:val="00F661C4"/>
    <w:rsid w:val="00F66355"/>
    <w:rsid w:val="00F663F6"/>
    <w:rsid w:val="00F6716E"/>
    <w:rsid w:val="00F676FB"/>
    <w:rsid w:val="00F67E1A"/>
    <w:rsid w:val="00F70221"/>
    <w:rsid w:val="00F707F5"/>
    <w:rsid w:val="00F70A04"/>
    <w:rsid w:val="00F70DC2"/>
    <w:rsid w:val="00F711EA"/>
    <w:rsid w:val="00F718AB"/>
    <w:rsid w:val="00F723C5"/>
    <w:rsid w:val="00F729D4"/>
    <w:rsid w:val="00F72A23"/>
    <w:rsid w:val="00F72A95"/>
    <w:rsid w:val="00F74198"/>
    <w:rsid w:val="00F74EF9"/>
    <w:rsid w:val="00F75482"/>
    <w:rsid w:val="00F75B29"/>
    <w:rsid w:val="00F7656A"/>
    <w:rsid w:val="00F766BB"/>
    <w:rsid w:val="00F76C3D"/>
    <w:rsid w:val="00F76E65"/>
    <w:rsid w:val="00F776B0"/>
    <w:rsid w:val="00F777C6"/>
    <w:rsid w:val="00F80CCA"/>
    <w:rsid w:val="00F815B7"/>
    <w:rsid w:val="00F81EDE"/>
    <w:rsid w:val="00F826A1"/>
    <w:rsid w:val="00F8282A"/>
    <w:rsid w:val="00F8307C"/>
    <w:rsid w:val="00F836AD"/>
    <w:rsid w:val="00F842C7"/>
    <w:rsid w:val="00F84963"/>
    <w:rsid w:val="00F849E6"/>
    <w:rsid w:val="00F84E40"/>
    <w:rsid w:val="00F84E71"/>
    <w:rsid w:val="00F8504A"/>
    <w:rsid w:val="00F8527B"/>
    <w:rsid w:val="00F853B9"/>
    <w:rsid w:val="00F8597B"/>
    <w:rsid w:val="00F85AA2"/>
    <w:rsid w:val="00F85B38"/>
    <w:rsid w:val="00F861DB"/>
    <w:rsid w:val="00F86368"/>
    <w:rsid w:val="00F865C2"/>
    <w:rsid w:val="00F86CDC"/>
    <w:rsid w:val="00F8772A"/>
    <w:rsid w:val="00F8787A"/>
    <w:rsid w:val="00F87A60"/>
    <w:rsid w:val="00F9010D"/>
    <w:rsid w:val="00F9054F"/>
    <w:rsid w:val="00F90571"/>
    <w:rsid w:val="00F90AF4"/>
    <w:rsid w:val="00F90CAC"/>
    <w:rsid w:val="00F90D7D"/>
    <w:rsid w:val="00F91446"/>
    <w:rsid w:val="00F915CD"/>
    <w:rsid w:val="00F91F12"/>
    <w:rsid w:val="00F92EF5"/>
    <w:rsid w:val="00F92F0C"/>
    <w:rsid w:val="00F931DD"/>
    <w:rsid w:val="00F93EA0"/>
    <w:rsid w:val="00F94268"/>
    <w:rsid w:val="00F948D3"/>
    <w:rsid w:val="00F94A58"/>
    <w:rsid w:val="00F95061"/>
    <w:rsid w:val="00F95126"/>
    <w:rsid w:val="00F96102"/>
    <w:rsid w:val="00F965B8"/>
    <w:rsid w:val="00F966D2"/>
    <w:rsid w:val="00F96790"/>
    <w:rsid w:val="00F96E32"/>
    <w:rsid w:val="00F96F30"/>
    <w:rsid w:val="00F978A9"/>
    <w:rsid w:val="00F97BE6"/>
    <w:rsid w:val="00F97DD8"/>
    <w:rsid w:val="00FA04EB"/>
    <w:rsid w:val="00FA0652"/>
    <w:rsid w:val="00FA0889"/>
    <w:rsid w:val="00FA1626"/>
    <w:rsid w:val="00FA1F11"/>
    <w:rsid w:val="00FA2156"/>
    <w:rsid w:val="00FA21EA"/>
    <w:rsid w:val="00FA2AA1"/>
    <w:rsid w:val="00FA2C56"/>
    <w:rsid w:val="00FA2D1B"/>
    <w:rsid w:val="00FA2E18"/>
    <w:rsid w:val="00FA3718"/>
    <w:rsid w:val="00FA3810"/>
    <w:rsid w:val="00FA3A4E"/>
    <w:rsid w:val="00FA3E43"/>
    <w:rsid w:val="00FA47D8"/>
    <w:rsid w:val="00FA58A1"/>
    <w:rsid w:val="00FA5995"/>
    <w:rsid w:val="00FA5D75"/>
    <w:rsid w:val="00FA6083"/>
    <w:rsid w:val="00FA612A"/>
    <w:rsid w:val="00FA68BE"/>
    <w:rsid w:val="00FA74E4"/>
    <w:rsid w:val="00FA76F6"/>
    <w:rsid w:val="00FA7747"/>
    <w:rsid w:val="00FA7D91"/>
    <w:rsid w:val="00FA7EC2"/>
    <w:rsid w:val="00FB0079"/>
    <w:rsid w:val="00FB017D"/>
    <w:rsid w:val="00FB1955"/>
    <w:rsid w:val="00FB2438"/>
    <w:rsid w:val="00FB2962"/>
    <w:rsid w:val="00FB2B22"/>
    <w:rsid w:val="00FB2D1F"/>
    <w:rsid w:val="00FB3388"/>
    <w:rsid w:val="00FB34EE"/>
    <w:rsid w:val="00FB37CF"/>
    <w:rsid w:val="00FB3831"/>
    <w:rsid w:val="00FB3921"/>
    <w:rsid w:val="00FB3F8A"/>
    <w:rsid w:val="00FB4403"/>
    <w:rsid w:val="00FB45B1"/>
    <w:rsid w:val="00FB4731"/>
    <w:rsid w:val="00FB4F66"/>
    <w:rsid w:val="00FB569C"/>
    <w:rsid w:val="00FB5AC2"/>
    <w:rsid w:val="00FB5CCA"/>
    <w:rsid w:val="00FB5CF5"/>
    <w:rsid w:val="00FB5D89"/>
    <w:rsid w:val="00FB5D90"/>
    <w:rsid w:val="00FB6C4E"/>
    <w:rsid w:val="00FB6E68"/>
    <w:rsid w:val="00FB6F08"/>
    <w:rsid w:val="00FB7161"/>
    <w:rsid w:val="00FB71D7"/>
    <w:rsid w:val="00FB72D6"/>
    <w:rsid w:val="00FB75AA"/>
    <w:rsid w:val="00FC0078"/>
    <w:rsid w:val="00FC00BA"/>
    <w:rsid w:val="00FC0B8E"/>
    <w:rsid w:val="00FC0EF5"/>
    <w:rsid w:val="00FC1027"/>
    <w:rsid w:val="00FC11C9"/>
    <w:rsid w:val="00FC152F"/>
    <w:rsid w:val="00FC1B4B"/>
    <w:rsid w:val="00FC1BB3"/>
    <w:rsid w:val="00FC1E25"/>
    <w:rsid w:val="00FC251B"/>
    <w:rsid w:val="00FC2A2E"/>
    <w:rsid w:val="00FC30BF"/>
    <w:rsid w:val="00FC3311"/>
    <w:rsid w:val="00FC3ACD"/>
    <w:rsid w:val="00FC3CA0"/>
    <w:rsid w:val="00FC4E21"/>
    <w:rsid w:val="00FC5284"/>
    <w:rsid w:val="00FC598E"/>
    <w:rsid w:val="00FC5A25"/>
    <w:rsid w:val="00FC60CD"/>
    <w:rsid w:val="00FC626E"/>
    <w:rsid w:val="00FC672C"/>
    <w:rsid w:val="00FC6FC7"/>
    <w:rsid w:val="00FC74EF"/>
    <w:rsid w:val="00FC7F59"/>
    <w:rsid w:val="00FD0190"/>
    <w:rsid w:val="00FD0408"/>
    <w:rsid w:val="00FD0A37"/>
    <w:rsid w:val="00FD0B55"/>
    <w:rsid w:val="00FD0C74"/>
    <w:rsid w:val="00FD0D0D"/>
    <w:rsid w:val="00FD0DAD"/>
    <w:rsid w:val="00FD1598"/>
    <w:rsid w:val="00FD15D9"/>
    <w:rsid w:val="00FD1DE9"/>
    <w:rsid w:val="00FD1EF7"/>
    <w:rsid w:val="00FD2340"/>
    <w:rsid w:val="00FD2344"/>
    <w:rsid w:val="00FD33C0"/>
    <w:rsid w:val="00FD3D35"/>
    <w:rsid w:val="00FD3D90"/>
    <w:rsid w:val="00FD4D3B"/>
    <w:rsid w:val="00FD519B"/>
    <w:rsid w:val="00FD598B"/>
    <w:rsid w:val="00FD5A2D"/>
    <w:rsid w:val="00FD5CCE"/>
    <w:rsid w:val="00FD5EA6"/>
    <w:rsid w:val="00FD6E84"/>
    <w:rsid w:val="00FD6FBF"/>
    <w:rsid w:val="00FD7248"/>
    <w:rsid w:val="00FD7B67"/>
    <w:rsid w:val="00FD7EE3"/>
    <w:rsid w:val="00FD7FE7"/>
    <w:rsid w:val="00FE0CE0"/>
    <w:rsid w:val="00FE0E2C"/>
    <w:rsid w:val="00FE3076"/>
    <w:rsid w:val="00FE3ED4"/>
    <w:rsid w:val="00FE3FD4"/>
    <w:rsid w:val="00FE4236"/>
    <w:rsid w:val="00FE43B8"/>
    <w:rsid w:val="00FE4B3B"/>
    <w:rsid w:val="00FE53D3"/>
    <w:rsid w:val="00FE5420"/>
    <w:rsid w:val="00FE54A4"/>
    <w:rsid w:val="00FE5F52"/>
    <w:rsid w:val="00FE6887"/>
    <w:rsid w:val="00FE6F63"/>
    <w:rsid w:val="00FE7D27"/>
    <w:rsid w:val="00FE7DDE"/>
    <w:rsid w:val="00FF0812"/>
    <w:rsid w:val="00FF09A5"/>
    <w:rsid w:val="00FF0B80"/>
    <w:rsid w:val="00FF1173"/>
    <w:rsid w:val="00FF18E4"/>
    <w:rsid w:val="00FF1CBF"/>
    <w:rsid w:val="00FF1D8F"/>
    <w:rsid w:val="00FF3100"/>
    <w:rsid w:val="00FF3AA2"/>
    <w:rsid w:val="00FF3EDE"/>
    <w:rsid w:val="00FF4055"/>
    <w:rsid w:val="00FF4195"/>
    <w:rsid w:val="00FF49AB"/>
    <w:rsid w:val="00FF4A76"/>
    <w:rsid w:val="00FF4F8F"/>
    <w:rsid w:val="00FF5A13"/>
    <w:rsid w:val="00FF5C79"/>
    <w:rsid w:val="00FF6411"/>
    <w:rsid w:val="00FF674C"/>
    <w:rsid w:val="00FF6C4F"/>
    <w:rsid w:val="00FF75E9"/>
    <w:rsid w:val="00FF7DDD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11CE080"/>
  <w15:docId w15:val="{54C5B637-2AA7-40E8-A380-39303C354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4E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uiPriority w:val="99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AC4F72"/>
    <w:pPr>
      <w:ind w:left="851" w:hanging="284"/>
    </w:pPr>
  </w:style>
  <w:style w:type="paragraph" w:styleId="Index4">
    <w:name w:val="index 4"/>
    <w:basedOn w:val="Normal"/>
    <w:next w:val="Normal"/>
    <w:uiPriority w:val="99"/>
    <w:rsid w:val="00AC4F72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AC4F72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AC4F72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AC4F72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AC4F72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uiPriority w:val="99"/>
    <w:rsid w:val="00AC4F72"/>
    <w:pPr>
      <w:ind w:left="1134"/>
    </w:pPr>
  </w:style>
  <w:style w:type="paragraph" w:styleId="TOC6">
    <w:name w:val="toc 6"/>
    <w:basedOn w:val="Normal"/>
    <w:next w:val="Normal"/>
    <w:uiPriority w:val="99"/>
    <w:rsid w:val="00AC4F72"/>
    <w:pPr>
      <w:ind w:left="1418"/>
    </w:pPr>
  </w:style>
  <w:style w:type="paragraph" w:styleId="TOC7">
    <w:name w:val="toc 7"/>
    <w:basedOn w:val="Normal"/>
    <w:next w:val="Normal"/>
    <w:uiPriority w:val="99"/>
    <w:rsid w:val="00AC4F7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AC4F72"/>
    <w:pPr>
      <w:ind w:left="1985"/>
    </w:pPr>
  </w:style>
  <w:style w:type="paragraph" w:styleId="TOC9">
    <w:name w:val="toc 9"/>
    <w:basedOn w:val="Normal"/>
    <w:next w:val="Normal"/>
    <w:uiPriority w:val="99"/>
    <w:rsid w:val="00AC4F72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AC4F72"/>
    <w:pPr>
      <w:ind w:left="567" w:hanging="567"/>
    </w:pPr>
  </w:style>
  <w:style w:type="paragraph" w:styleId="ListBullet5">
    <w:name w:val="List Bullet 5"/>
    <w:basedOn w:val="Normal"/>
    <w:uiPriority w:val="99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uiPriority w:val="99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AC4F7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uiPriority w:val="99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uiPriority w:val="99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uiPriority w:val="99"/>
    <w:rsid w:val="0024354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549"/>
    <w:rPr>
      <w:rFonts w:cs="Times New Roman"/>
    </w:rPr>
  </w:style>
  <w:style w:type="character" w:customStyle="1" w:styleId="gt-icon-text1">
    <w:name w:val="gt-icon-text1"/>
    <w:uiPriority w:val="99"/>
    <w:rsid w:val="00243549"/>
    <w:rPr>
      <w:rFonts w:cs="Times New Roman"/>
    </w:rPr>
  </w:style>
  <w:style w:type="character" w:customStyle="1" w:styleId="shorttext">
    <w:name w:val="short_text"/>
    <w:uiPriority w:val="99"/>
    <w:rsid w:val="00243549"/>
    <w:rPr>
      <w:rFonts w:cs="Times New Roman"/>
    </w:rPr>
  </w:style>
  <w:style w:type="character" w:customStyle="1" w:styleId="longtext">
    <w:name w:val="long_text"/>
    <w:uiPriority w:val="99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4F0EE-43B8-4F84-921B-CBACE92F6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1</Pages>
  <Words>1739</Words>
  <Characters>9916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ธนภร  มูลมั่งมี</cp:lastModifiedBy>
  <cp:revision>3</cp:revision>
  <cp:lastPrinted>2020-02-26T08:17:00Z</cp:lastPrinted>
  <dcterms:created xsi:type="dcterms:W3CDTF">2020-03-10T10:19:00Z</dcterms:created>
  <dcterms:modified xsi:type="dcterms:W3CDTF">2020-03-10T10:19:00Z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EngagementID">
    <vt:lpwstr>6dc74f8d-33b7-41b4-a860-fd3d81d8c6cf</vt:lpwstr>
  </property>
  <property fmtid="{D5CDD505-2E9C-101B-9397-08002B2CF9AE}" pid="6" name="LibraryID">
    <vt:lpwstr>Audit Files</vt:lpwstr>
  </property>
  <property fmtid="{D5CDD505-2E9C-101B-9397-08002B2CF9AE}" pid="7" name="DocumentID">
    <vt:lpwstr>C911AF86-426B-4FB8-9056-A605EB304762</vt:lpwstr>
  </property>
  <property fmtid="{D5CDD505-2E9C-101B-9397-08002B2CF9AE}" pid="8" name="ComponentID">
    <vt:lpwstr>DD12B08B-93B5-4153-ACBC-66180BB2C697</vt:lpwstr>
  </property>
  <property fmtid="{D5CDD505-2E9C-101B-9397-08002B2CF9AE}" pid="9" name="ComponentName">
    <vt:lpwstr>TOA-PPIH Co.,Ltd.</vt:lpwstr>
  </property>
  <property fmtid="{D5CDD505-2E9C-101B-9397-08002B2CF9AE}" pid="10" name="Locale">
    <vt:lpwstr>en</vt:lpwstr>
  </property>
  <property fmtid="{D5CDD505-2E9C-101B-9397-08002B2CF9AE}" pid="11" name="FilePath">
    <vt:lpwstr>C:\ProgramData\eAudIT\DM\6dc74f8d-33b7-41b4-a860-fd3d81d8c6cf\ReadOnlyDocs\\4.7.0040PPIH FS TH.docx</vt:lpwstr>
  </property>
  <property fmtid="{D5CDD505-2E9C-101B-9397-08002B2CF9AE}" pid="12" name="SiteType">
    <vt:lpwstr>Engagement2017</vt:lpwstr>
  </property>
  <property fmtid="{D5CDD505-2E9C-101B-9397-08002B2CF9AE}" pid="13" name="ResourceDBName">
    <vt:lpwstr>eAudITAppDB2017_SEV1</vt:lpwstr>
  </property>
  <property fmtid="{D5CDD505-2E9C-101B-9397-08002B2CF9AE}" pid="14" name="Product">
    <vt:lpwstr>eAudIT2017</vt:lpwstr>
  </property>
  <property fmtid="{D5CDD505-2E9C-101B-9397-08002B2CF9AE}" pid="15" name="Version">
    <vt:lpwstr>V1</vt:lpwstr>
  </property>
  <property fmtid="{D5CDD505-2E9C-101B-9397-08002B2CF9AE}" pid="16" name="IsMembershipServiceImplemented">
    <vt:lpwstr>False</vt:lpwstr>
  </property>
  <property fmtid="{D5CDD505-2E9C-101B-9397-08002B2CF9AE}" pid="17" name="OnLine">
    <vt:lpwstr>False</vt:lpwstr>
  </property>
  <property fmtid="{D5CDD505-2E9C-101B-9397-08002B2CF9AE}" pid="18" name="SiteSource">
    <vt:lpwstr>Workgroup</vt:lpwstr>
  </property>
  <property fmtid="{D5CDD505-2E9C-101B-9397-08002B2CF9AE}" pid="19" name="RestrictedRibbons">
    <vt:lpwstr>AI-T|CT-T</vt:lpwstr>
  </property>
</Properties>
</file>