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1BAB45" w14:textId="77777777" w:rsidR="00B97417" w:rsidRPr="00C14593" w:rsidRDefault="00B97417" w:rsidP="00344305">
      <w:pPr>
        <w:pStyle w:val="IndexHeading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3B17E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3B17E9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Pr="003B17E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885B42" w:rsidRPr="00C1459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7C8676CA" w14:textId="77777777" w:rsidR="007F12A3" w:rsidRPr="00C14593" w:rsidRDefault="007F12A3" w:rsidP="00344305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lang w:bidi="th-TH"/>
        </w:rPr>
      </w:pPr>
    </w:p>
    <w:p w14:paraId="4D8825FB" w14:textId="77777777" w:rsidR="00B97417" w:rsidRPr="00C14593" w:rsidRDefault="00B97417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7B25FF19" w14:textId="77777777" w:rsidR="00B97417" w:rsidRPr="00C14593" w:rsidRDefault="00B97417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7BB85804" w14:textId="77777777" w:rsidR="000A40D3" w:rsidRPr="00C14593" w:rsidRDefault="00CF37FF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6A158E0E" w14:textId="77777777" w:rsidR="000A40D3" w:rsidRPr="00C14593" w:rsidRDefault="000A40D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7F7B1FC" w14:textId="77777777" w:rsidR="000A40D3" w:rsidRPr="00C14593" w:rsidRDefault="001C679B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473F6E6" w14:textId="77777777" w:rsidR="000D47B5" w:rsidRPr="00C14593" w:rsidRDefault="000D47B5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D94095">
        <w:rPr>
          <w:rFonts w:asciiTheme="majorBidi" w:hAnsiTheme="majorBidi" w:cstheme="majorBidi" w:hint="cs"/>
          <w:sz w:val="30"/>
          <w:szCs w:val="30"/>
          <w:cs/>
          <w:lang w:bidi="th-TH"/>
        </w:rPr>
        <w:t>การค้าและลูกหนี้อื่น</w:t>
      </w:r>
    </w:p>
    <w:p w14:paraId="7FD3B409" w14:textId="77777777" w:rsidR="00624D14" w:rsidRDefault="00D94095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ลูกหนี้ตามสัญญาเช่าซื้อ</w:t>
      </w:r>
    </w:p>
    <w:p w14:paraId="77AEBF58" w14:textId="77777777" w:rsidR="00D82F1A" w:rsidRPr="00C14593" w:rsidRDefault="00D82F1A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สินค้าคงเหลือ</w:t>
      </w:r>
    </w:p>
    <w:p w14:paraId="05EF7966" w14:textId="77777777" w:rsidR="00D82F1A" w:rsidRPr="00C14593" w:rsidRDefault="00D82F1A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4F10FD38" w14:textId="77777777" w:rsidR="000A40D3" w:rsidRPr="00C14593" w:rsidRDefault="00D82F1A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เงินลงทุนในการร่วมค้า</w:t>
      </w:r>
    </w:p>
    <w:p w14:paraId="59CF2BE7" w14:textId="77777777" w:rsidR="000A40D3" w:rsidRPr="00C14593" w:rsidRDefault="00BA7E7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อสังหาริมทร</w:t>
      </w:r>
      <w:r w:rsidR="00BF0AE2">
        <w:rPr>
          <w:rFonts w:asciiTheme="majorBidi" w:hAnsiTheme="majorBidi" w:cstheme="majorBidi" w:hint="cs"/>
          <w:sz w:val="30"/>
          <w:szCs w:val="30"/>
          <w:cs/>
          <w:lang w:bidi="th-TH"/>
        </w:rPr>
        <w:t>ัพย์เพื่อการลงทุน</w:t>
      </w:r>
    </w:p>
    <w:p w14:paraId="7BD41F98" w14:textId="77777777" w:rsidR="00CC2854" w:rsidRPr="00C14593" w:rsidRDefault="00BF0AE2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 อาคารและอุปกรณ์</w:t>
      </w:r>
    </w:p>
    <w:p w14:paraId="13CD12E4" w14:textId="77777777" w:rsidR="000A40D3" w:rsidRPr="00C14593" w:rsidRDefault="000A40D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p w14:paraId="3D5A744B" w14:textId="77777777" w:rsidR="00D14103" w:rsidRPr="00C1459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522C3551" w14:textId="77777777" w:rsidR="00D14103" w:rsidRPr="00C1459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เจ้าหนี้การค้า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และเจ้าหนี้อื่น</w:t>
      </w:r>
    </w:p>
    <w:p w14:paraId="050636A0" w14:textId="77777777" w:rsidR="00D14103" w:rsidRPr="00C1459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5A6A5591" w14:textId="77777777" w:rsidR="00D14103" w:rsidRPr="00C1459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3C61736B" w14:textId="5086CBDA" w:rsidR="000A40D3" w:rsidRPr="00C1459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ใบสำคัญแสดงสิทธิที่จะซื้อหุ้น</w:t>
      </w:r>
    </w:p>
    <w:p w14:paraId="01959E40" w14:textId="77777777" w:rsidR="00D14103" w:rsidRPr="00C1459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สำรองตามกฎหมาย</w:t>
      </w:r>
    </w:p>
    <w:p w14:paraId="63E4B093" w14:textId="77777777" w:rsidR="000A40D3" w:rsidRPr="00C1459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ค่าใช้จ่ายตามลักษณะ</w:t>
      </w:r>
    </w:p>
    <w:p w14:paraId="5756E180" w14:textId="77777777" w:rsidR="00CC2854" w:rsidRPr="00C1459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3B15D899" w14:textId="77777777" w:rsidR="009E6EF2" w:rsidRPr="00C1459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50232B0A" w14:textId="77777777" w:rsidR="00CC2854" w:rsidRPr="00C1459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</w:t>
      </w:r>
    </w:p>
    <w:p w14:paraId="0A17926A" w14:textId="653592DA" w:rsidR="00E81BBE" w:rsidRPr="00C1459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4558A1A2" w14:textId="77777777" w:rsidR="00D14103" w:rsidRPr="00C1459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43D955F" w14:textId="77777777" w:rsidR="004036E4" w:rsidRPr="00C14593" w:rsidRDefault="004036E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Cs/>
          <w:sz w:val="30"/>
          <w:szCs w:val="30"/>
          <w:cs/>
        </w:rPr>
      </w:pPr>
      <w:r w:rsidRPr="00C14593">
        <w:rPr>
          <w:rFonts w:asciiTheme="majorBidi" w:hAnsiTheme="majorBidi" w:cstheme="majorBidi"/>
          <w:bCs/>
          <w:sz w:val="30"/>
          <w:szCs w:val="30"/>
          <w:cs/>
        </w:rPr>
        <w:br w:type="page"/>
      </w:r>
    </w:p>
    <w:p w14:paraId="79984F53" w14:textId="77777777" w:rsidR="0011714C" w:rsidRPr="00C14593" w:rsidRDefault="0011714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Cs/>
          <w:sz w:val="30"/>
          <w:szCs w:val="30"/>
          <w:cs/>
          <w:lang w:val="en-GB"/>
        </w:rPr>
      </w:pPr>
      <w:r w:rsidRPr="00C14593">
        <w:rPr>
          <w:rFonts w:asciiTheme="majorBidi" w:hAnsiTheme="majorBidi" w:cstheme="majorBidi"/>
          <w:bCs/>
          <w:sz w:val="30"/>
          <w:szCs w:val="30"/>
          <w:cs/>
        </w:rPr>
        <w:lastRenderedPageBreak/>
        <w:t>หมายเหตุ</w:t>
      </w:r>
      <w:r w:rsidR="00E81BBE" w:rsidRPr="00C14593">
        <w:rPr>
          <w:rFonts w:asciiTheme="majorBidi" w:hAnsiTheme="majorBidi" w:cstheme="majorBidi"/>
          <w:bCs/>
          <w:sz w:val="30"/>
          <w:szCs w:val="30"/>
          <w:cs/>
        </w:rPr>
        <w:t xml:space="preserve">      </w:t>
      </w:r>
      <w:r w:rsidRPr="00C14593">
        <w:rPr>
          <w:rFonts w:asciiTheme="majorBidi" w:hAnsiTheme="majorBidi" w:cstheme="majorBidi"/>
          <w:bCs/>
          <w:sz w:val="30"/>
          <w:szCs w:val="30"/>
          <w:cs/>
        </w:rPr>
        <w:t xml:space="preserve">สารบัญ </w:t>
      </w:r>
    </w:p>
    <w:p w14:paraId="6328200E" w14:textId="77777777" w:rsidR="0011714C" w:rsidRPr="00C14593" w:rsidRDefault="0011714C" w:rsidP="00344305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1562B180" w14:textId="77777777" w:rsidR="00D14103" w:rsidRPr="00C1459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06402B02" w14:textId="77777777" w:rsidR="00682E8E" w:rsidRPr="00C14593" w:rsidRDefault="00682E8E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6BEA558" w14:textId="77777777" w:rsidR="004E3EDC" w:rsidRPr="00C14593" w:rsidRDefault="004E3EDC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3ADA14F5" w14:textId="77777777" w:rsidR="00382499" w:rsidRPr="00C14593" w:rsidRDefault="00382499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การจัดประเภทรายการใหม่</w:t>
      </w:r>
    </w:p>
    <w:p w14:paraId="5B62DBBC" w14:textId="77777777" w:rsidR="007528AC" w:rsidRPr="00C14593" w:rsidRDefault="007528A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A94A83D" w14:textId="77777777" w:rsidR="007528AC" w:rsidRPr="00C14593" w:rsidRDefault="007528AC" w:rsidP="00344305">
      <w:pPr>
        <w:rPr>
          <w:rFonts w:asciiTheme="majorBidi" w:hAnsiTheme="majorBidi" w:cstheme="majorBidi"/>
          <w:sz w:val="30"/>
          <w:szCs w:val="30"/>
          <w:cs/>
        </w:rPr>
      </w:pPr>
    </w:p>
    <w:p w14:paraId="34073069" w14:textId="77777777" w:rsidR="007528AC" w:rsidRPr="00C14593" w:rsidRDefault="007528A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2D8F68D" w14:textId="77777777" w:rsidR="007528AC" w:rsidRPr="00C14593" w:rsidRDefault="007528A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87740DD" w14:textId="77777777" w:rsidR="00982385" w:rsidRPr="00C14593" w:rsidRDefault="00B9741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br w:type="page"/>
      </w:r>
      <w:r w:rsidR="00982385" w:rsidRPr="00C1459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2001643" w14:textId="77777777" w:rsidR="00982385" w:rsidRPr="00860CB6" w:rsidRDefault="0098238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862AFC0" w14:textId="77777777" w:rsidR="00982385" w:rsidRPr="00C14593" w:rsidRDefault="00E3304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</w:t>
      </w:r>
      <w:r w:rsidR="00532510" w:rsidRPr="00C14593">
        <w:rPr>
          <w:rFonts w:asciiTheme="majorBidi" w:hAnsiTheme="majorBidi" w:cstheme="majorBidi"/>
          <w:sz w:val="30"/>
          <w:szCs w:val="30"/>
          <w:cs/>
        </w:rPr>
        <w:t>อกงบการเงินจาก</w:t>
      </w:r>
      <w:r w:rsidR="000D47B5" w:rsidRPr="00C14593">
        <w:rPr>
          <w:rFonts w:asciiTheme="majorBidi" w:hAnsiTheme="majorBidi" w:cstheme="majorBidi"/>
          <w:sz w:val="30"/>
          <w:szCs w:val="30"/>
          <w:cs/>
        </w:rPr>
        <w:t>คณะ</w:t>
      </w:r>
      <w:r w:rsidR="00532510" w:rsidRPr="00C14593">
        <w:rPr>
          <w:rFonts w:asciiTheme="majorBidi" w:hAnsiTheme="majorBidi" w:cstheme="majorBidi"/>
          <w:sz w:val="30"/>
          <w:szCs w:val="30"/>
          <w:cs/>
        </w:rPr>
        <w:t>กรรมการเมื่</w:t>
      </w:r>
      <w:r w:rsidR="006959BD" w:rsidRPr="00C14593">
        <w:rPr>
          <w:rFonts w:asciiTheme="majorBidi" w:hAnsiTheme="majorBidi" w:cstheme="majorBidi"/>
          <w:sz w:val="30"/>
          <w:szCs w:val="30"/>
          <w:cs/>
        </w:rPr>
        <w:t xml:space="preserve">อวันที่ </w:t>
      </w:r>
      <w:r w:rsidR="00A018F1">
        <w:rPr>
          <w:rFonts w:asciiTheme="majorBidi" w:hAnsiTheme="majorBidi" w:cstheme="majorBidi"/>
          <w:sz w:val="30"/>
          <w:szCs w:val="30"/>
        </w:rPr>
        <w:t xml:space="preserve">26 </w:t>
      </w:r>
      <w:r w:rsidR="00A018F1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A018F1">
        <w:rPr>
          <w:rFonts w:asciiTheme="majorBidi" w:hAnsiTheme="majorBidi" w:cstheme="majorBidi"/>
          <w:sz w:val="30"/>
          <w:szCs w:val="30"/>
        </w:rPr>
        <w:t>2563</w:t>
      </w:r>
    </w:p>
    <w:p w14:paraId="5CFD476C" w14:textId="77777777" w:rsidR="00E3304C" w:rsidRPr="00860CB6" w:rsidRDefault="00E3304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BA9CF93" w14:textId="77777777" w:rsidR="00982385" w:rsidRPr="00C14593" w:rsidRDefault="00982385" w:rsidP="00344305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3C8D3656" w14:textId="77777777" w:rsidR="00982385" w:rsidRPr="0023534C" w:rsidRDefault="0098238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06A4581" w14:textId="77777777" w:rsidR="006372E7" w:rsidRDefault="006372E7" w:rsidP="00344305">
      <w:pPr>
        <w:spacing w:line="240" w:lineRule="atLeast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/>
          <w:sz w:val="30"/>
          <w:szCs w:val="30"/>
          <w:cs/>
        </w:rPr>
        <w:t>เธียรสุรัตน์</w:t>
      </w:r>
      <w:r w:rsidRPr="002E0BD6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Pr="002E0BD6">
        <w:rPr>
          <w:rFonts w:ascii="Angsana New" w:hAnsi="Angsana New"/>
          <w:sz w:val="30"/>
          <w:szCs w:val="30"/>
        </w:rPr>
        <w:t>“</w:t>
      </w:r>
      <w:r w:rsidRPr="002E0BD6">
        <w:rPr>
          <w:rFonts w:ascii="Angsana New" w:hAnsi="Angsana New"/>
          <w:sz w:val="30"/>
          <w:szCs w:val="30"/>
          <w:cs/>
        </w:rPr>
        <w:t>บริษัท</w:t>
      </w:r>
      <w:r w:rsidRPr="002E0BD6">
        <w:rPr>
          <w:rFonts w:ascii="Angsana New" w:hAnsi="Angsana New"/>
          <w:sz w:val="30"/>
          <w:szCs w:val="30"/>
        </w:rPr>
        <w:t xml:space="preserve">” </w:t>
      </w:r>
      <w:r w:rsidRPr="002E0BD6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Pr="002E0BD6">
        <w:rPr>
          <w:rFonts w:ascii="Angsana New" w:hAnsi="Angsana New" w:hint="cs"/>
          <w:sz w:val="30"/>
          <w:szCs w:val="30"/>
          <w:cs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>และมีที่อยู</w:t>
      </w:r>
      <w:r>
        <w:rPr>
          <w:rFonts w:ascii="Angsana New" w:hAnsi="Angsana New" w:hint="cs"/>
          <w:sz w:val="30"/>
          <w:szCs w:val="30"/>
          <w:cs/>
        </w:rPr>
        <w:t>่</w:t>
      </w:r>
      <w:r>
        <w:rPr>
          <w:rFonts w:ascii="Angsana New" w:hAnsi="Angsana New"/>
          <w:sz w:val="30"/>
          <w:szCs w:val="30"/>
        </w:rPr>
        <w:br/>
      </w:r>
      <w:r w:rsidRPr="00ED0AB8">
        <w:rPr>
          <w:rFonts w:ascii="Angsana New" w:hAnsi="Angsana New"/>
          <w:spacing w:val="-2"/>
          <w:sz w:val="30"/>
          <w:szCs w:val="30"/>
          <w:cs/>
        </w:rPr>
        <w:t xml:space="preserve">จดทะเบียนตั้งอยู่เลขที่ </w:t>
      </w:r>
      <w:r>
        <w:rPr>
          <w:rFonts w:ascii="Angsana New" w:hAnsi="Angsana New"/>
          <w:spacing w:val="-2"/>
          <w:sz w:val="30"/>
          <w:szCs w:val="30"/>
          <w:cs/>
        </w:rPr>
        <w:t>43</w:t>
      </w:r>
      <w:r w:rsidRPr="00EC623A">
        <w:rPr>
          <w:rFonts w:ascii="Angsana New" w:hAnsi="Angsana New"/>
          <w:spacing w:val="-2"/>
          <w:sz w:val="30"/>
          <w:szCs w:val="30"/>
          <w:cs/>
        </w:rPr>
        <w:t>/</w:t>
      </w:r>
      <w:r>
        <w:rPr>
          <w:rFonts w:ascii="Angsana New" w:hAnsi="Angsana New"/>
          <w:spacing w:val="-2"/>
          <w:sz w:val="30"/>
          <w:szCs w:val="30"/>
          <w:cs/>
        </w:rPr>
        <w:t>9</w:t>
      </w:r>
      <w:r w:rsidRPr="00EC623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C623A">
        <w:rPr>
          <w:rFonts w:ascii="Angsana New" w:hAnsi="Angsana New" w:hint="cs"/>
          <w:spacing w:val="-2"/>
          <w:sz w:val="30"/>
          <w:szCs w:val="30"/>
          <w:cs/>
        </w:rPr>
        <w:t>หมู่</w:t>
      </w:r>
      <w:r w:rsidRPr="00EC623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7</w:t>
      </w:r>
      <w:r w:rsidRPr="00EC623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C623A">
        <w:rPr>
          <w:rFonts w:ascii="Angsana New" w:hAnsi="Angsana New" w:hint="cs"/>
          <w:spacing w:val="-2"/>
          <w:sz w:val="30"/>
          <w:szCs w:val="30"/>
          <w:cs/>
        </w:rPr>
        <w:t>ซอยชูชาติอนุสรณ์</w:t>
      </w:r>
      <w:r w:rsidRPr="00EC623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4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ตำบล</w:t>
      </w:r>
      <w:r w:rsidRPr="00EC623A">
        <w:rPr>
          <w:rFonts w:ascii="Angsana New" w:hAnsi="Angsana New" w:hint="cs"/>
          <w:spacing w:val="-2"/>
          <w:sz w:val="30"/>
          <w:szCs w:val="30"/>
          <w:cs/>
        </w:rPr>
        <w:t>บางตลาด</w:t>
      </w:r>
      <w:r w:rsidRPr="00EC623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อำเภอ</w:t>
      </w:r>
      <w:r w:rsidRPr="00EC623A">
        <w:rPr>
          <w:rFonts w:ascii="Angsana New" w:hAnsi="Angsana New" w:hint="cs"/>
          <w:spacing w:val="-2"/>
          <w:sz w:val="30"/>
          <w:szCs w:val="30"/>
          <w:cs/>
        </w:rPr>
        <w:t>ปากเกร็ด</w:t>
      </w:r>
      <w:r w:rsidRPr="00EC623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C623A">
        <w:rPr>
          <w:rFonts w:ascii="Angsana New" w:hAnsi="Angsana New" w:hint="cs"/>
          <w:spacing w:val="-2"/>
          <w:sz w:val="30"/>
          <w:szCs w:val="30"/>
          <w:cs/>
        </w:rPr>
        <w:t>จังหวัดนนทบุรี</w:t>
      </w:r>
    </w:p>
    <w:p w14:paraId="57F92B8C" w14:textId="77777777" w:rsidR="006372E7" w:rsidRPr="0023534C" w:rsidRDefault="006372E7" w:rsidP="00344305">
      <w:pPr>
        <w:spacing w:line="240" w:lineRule="atLeast"/>
        <w:ind w:left="540" w:right="-43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0D0870DB" w14:textId="77777777" w:rsidR="006372E7" w:rsidRPr="002C3850" w:rsidRDefault="006372E7" w:rsidP="00344305">
      <w:pPr>
        <w:tabs>
          <w:tab w:val="left" w:pos="540"/>
        </w:tabs>
        <w:ind w:left="540" w:right="-405"/>
        <w:jc w:val="thaiDistribute"/>
        <w:rPr>
          <w:rFonts w:ascii="Angsana New" w:hAnsi="Angsana New"/>
          <w:sz w:val="30"/>
          <w:szCs w:val="30"/>
        </w:rPr>
      </w:pPr>
      <w:r w:rsidRPr="00C51B5B">
        <w:rPr>
          <w:rFonts w:ascii="Angsana New" w:hAnsi="Angsana New"/>
          <w:sz w:val="30"/>
          <w:szCs w:val="30"/>
          <w:cs/>
        </w:rPr>
        <w:t>บริษัทจดทะเบียนกับตลาด</w:t>
      </w:r>
      <w:r w:rsidRPr="002C3850">
        <w:rPr>
          <w:rFonts w:ascii="Angsana New" w:hAnsi="Angsana New"/>
          <w:sz w:val="30"/>
          <w:szCs w:val="30"/>
          <w:cs/>
        </w:rPr>
        <w:t>หลักทรัพย์แห่งประเทศไทยเมื่อเดือน</w:t>
      </w:r>
      <w:r w:rsidRPr="002C385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6067C2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557</w:t>
      </w:r>
      <w:r w:rsidRPr="002C3850">
        <w:rPr>
          <w:rFonts w:ascii="Angsana New" w:hAnsi="Angsana New"/>
          <w:sz w:val="30"/>
          <w:szCs w:val="30"/>
        </w:rPr>
        <w:t xml:space="preserve"> </w:t>
      </w:r>
    </w:p>
    <w:p w14:paraId="17DE309E" w14:textId="77777777" w:rsidR="006372E7" w:rsidRPr="0023534C" w:rsidRDefault="006372E7" w:rsidP="00344305">
      <w:pPr>
        <w:ind w:left="540"/>
        <w:rPr>
          <w:rFonts w:ascii="Angsana New" w:hAnsi="Angsana New"/>
          <w:sz w:val="24"/>
          <w:szCs w:val="24"/>
          <w:cs/>
        </w:rPr>
      </w:pPr>
    </w:p>
    <w:p w14:paraId="41FBD392" w14:textId="77777777" w:rsidR="006372E7" w:rsidRPr="002C3850" w:rsidRDefault="006372E7" w:rsidP="00344305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2C3850">
        <w:rPr>
          <w:rFonts w:ascii="Angsana New" w:hAnsi="Angsana New" w:hint="cs"/>
          <w:sz w:val="30"/>
          <w:szCs w:val="30"/>
          <w:cs/>
        </w:rPr>
        <w:t>ผู้ถือหุ้นราย</w:t>
      </w:r>
      <w:r w:rsidRPr="002C3850">
        <w:rPr>
          <w:rFonts w:ascii="Angsana New" w:hAnsi="Angsana New"/>
          <w:sz w:val="30"/>
          <w:szCs w:val="30"/>
          <w:cs/>
        </w:rPr>
        <w:t>ใหญ่ในระหว่าง</w:t>
      </w:r>
      <w:r w:rsidR="00A03D05">
        <w:rPr>
          <w:rFonts w:ascii="Angsana New" w:hAnsi="Angsana New" w:hint="cs"/>
          <w:sz w:val="30"/>
          <w:szCs w:val="30"/>
          <w:cs/>
        </w:rPr>
        <w:t>ปี</w:t>
      </w:r>
      <w:r w:rsidRPr="00A05C91">
        <w:rPr>
          <w:rFonts w:ascii="Angsana New" w:hAnsi="Angsana New" w:hint="cs"/>
          <w:sz w:val="30"/>
          <w:szCs w:val="30"/>
          <w:cs/>
        </w:rPr>
        <w:t>ได้แก่</w:t>
      </w:r>
      <w:r w:rsidRPr="00A05C91">
        <w:rPr>
          <w:rFonts w:ascii="Angsana New" w:hAnsi="Angsana New"/>
          <w:sz w:val="30"/>
          <w:szCs w:val="30"/>
          <w:cs/>
        </w:rPr>
        <w:t xml:space="preserve"> </w:t>
      </w:r>
      <w:r w:rsidRPr="00A05C91">
        <w:rPr>
          <w:rFonts w:ascii="Angsana New" w:hAnsi="Angsana New" w:hint="cs"/>
          <w:sz w:val="30"/>
          <w:szCs w:val="30"/>
          <w:cs/>
        </w:rPr>
        <w:t>ครอบครัวแจ้งอยู่</w:t>
      </w:r>
      <w:r w:rsidRPr="00A05C91">
        <w:rPr>
          <w:rFonts w:ascii="Angsana New" w:hAnsi="Angsana New"/>
          <w:sz w:val="30"/>
          <w:szCs w:val="30"/>
          <w:cs/>
        </w:rPr>
        <w:t xml:space="preserve"> </w:t>
      </w:r>
      <w:r w:rsidRPr="00A05C91">
        <w:rPr>
          <w:rFonts w:ascii="Angsana New" w:hAnsi="Angsana New" w:hint="cs"/>
          <w:sz w:val="30"/>
          <w:szCs w:val="30"/>
          <w:cs/>
        </w:rPr>
        <w:t>และ</w:t>
      </w:r>
      <w:r w:rsidRPr="000658AE">
        <w:rPr>
          <w:rFonts w:ascii="Angsana New" w:hAnsi="Angsana New" w:hint="cs"/>
          <w:sz w:val="30"/>
          <w:szCs w:val="30"/>
          <w:cs/>
        </w:rPr>
        <w:t>ครอบครัววัชร</w:t>
      </w:r>
      <w:r w:rsidRPr="00A05C91">
        <w:rPr>
          <w:rFonts w:ascii="Angsana New" w:hAnsi="Angsana New" w:hint="cs"/>
          <w:sz w:val="30"/>
          <w:szCs w:val="30"/>
          <w:cs/>
        </w:rPr>
        <w:t>ธรรม</w:t>
      </w:r>
      <w:r>
        <w:rPr>
          <w:rFonts w:ascii="Angsana New" w:hAnsi="Angsana New"/>
          <w:sz w:val="30"/>
          <w:szCs w:val="30"/>
        </w:rPr>
        <w:t xml:space="preserve"> </w:t>
      </w:r>
      <w:r w:rsidRPr="00A05C91">
        <w:rPr>
          <w:rFonts w:ascii="Angsana New" w:hAnsi="Angsana New" w:hint="cs"/>
          <w:sz w:val="30"/>
          <w:szCs w:val="30"/>
          <w:cs/>
        </w:rPr>
        <w:t>ซึ่งถือหุ้นในบริษัทรวมประมาณ</w:t>
      </w:r>
      <w:r>
        <w:rPr>
          <w:rFonts w:ascii="Angsana New" w:hAnsi="Angsana New"/>
          <w:sz w:val="30"/>
          <w:szCs w:val="30"/>
        </w:rPr>
        <w:t xml:space="preserve"> </w:t>
      </w:r>
      <w:r w:rsidRPr="00A05C91">
        <w:rPr>
          <w:rFonts w:ascii="Angsana New" w:hAnsi="Angsana New" w:hint="cs"/>
          <w:sz w:val="30"/>
          <w:szCs w:val="30"/>
          <w:cs/>
        </w:rPr>
        <w:t>ร้อยละ</w:t>
      </w:r>
      <w:r w:rsidRPr="00A05C9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63</w:t>
      </w:r>
      <w:r w:rsidRPr="00A05C91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87</w:t>
      </w:r>
    </w:p>
    <w:p w14:paraId="74F06E63" w14:textId="77777777" w:rsidR="006372E7" w:rsidRPr="0023534C" w:rsidRDefault="006372E7" w:rsidP="00344305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46C7D0D0" w14:textId="77777777" w:rsidR="006372E7" w:rsidRPr="002C3850" w:rsidRDefault="006372E7" w:rsidP="00344305">
      <w:pPr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 w:hint="cs"/>
          <w:spacing w:val="-8"/>
          <w:sz w:val="30"/>
          <w:szCs w:val="30"/>
          <w:cs/>
        </w:rPr>
        <w:t>กลุ่ม</w:t>
      </w:r>
      <w:r w:rsidRPr="002C3850">
        <w:rPr>
          <w:rFonts w:ascii="Angsana New" w:hAnsi="Angsana New"/>
          <w:spacing w:val="-8"/>
          <w:sz w:val="30"/>
          <w:szCs w:val="30"/>
          <w:cs/>
        </w:rPr>
        <w:t>บริษัทดำเนินธุรกิจหลักเกี่ยวกับ</w:t>
      </w:r>
      <w:r w:rsidRPr="002C3850">
        <w:rPr>
          <w:rFonts w:ascii="Angsana New" w:hAnsi="Angsana New" w:hint="cs"/>
          <w:spacing w:val="-8"/>
          <w:sz w:val="30"/>
          <w:szCs w:val="30"/>
          <w:cs/>
        </w:rPr>
        <w:t>การผลิตและจำหน่ายเครื่องกรองน้ำ</w:t>
      </w:r>
      <w:r w:rsidRPr="002C385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2C3850">
        <w:rPr>
          <w:rFonts w:ascii="Angsana New" w:hAnsi="Angsana New" w:hint="cs"/>
          <w:spacing w:val="-8"/>
          <w:sz w:val="30"/>
          <w:szCs w:val="30"/>
          <w:cs/>
        </w:rPr>
        <w:t>จำหน่ายเครื่องปรับอากาศ เครื่องใช้ไฟฟ้าและอุปกรณ์อื่นๆ</w:t>
      </w:r>
      <w:r w:rsidRPr="002C3850">
        <w:rPr>
          <w:rFonts w:ascii="Angsana New" w:hAnsi="Angsana New"/>
          <w:spacing w:val="-8"/>
          <w:sz w:val="30"/>
          <w:szCs w:val="30"/>
        </w:rPr>
        <w:t xml:space="preserve"> </w:t>
      </w:r>
    </w:p>
    <w:p w14:paraId="7AA29759" w14:textId="77777777" w:rsidR="006372E7" w:rsidRPr="0023534C" w:rsidRDefault="006372E7" w:rsidP="00344305">
      <w:pPr>
        <w:tabs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A951EBA" w14:textId="4AEAEF1E" w:rsidR="006372E7" w:rsidRPr="002E0BD6" w:rsidRDefault="006372E7" w:rsidP="00344305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C3850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</w:t>
      </w:r>
      <w:r w:rsidRPr="0017493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74933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17493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174933">
        <w:rPr>
          <w:rFonts w:ascii="Angsana New" w:hAnsi="Angsana New" w:hint="cs"/>
          <w:sz w:val="30"/>
          <w:szCs w:val="30"/>
          <w:cs/>
        </w:rPr>
        <w:t xml:space="preserve"> </w:t>
      </w:r>
      <w:r w:rsidRPr="00174933">
        <w:rPr>
          <w:rFonts w:ascii="Angsana New" w:hAnsi="Angsana New"/>
          <w:sz w:val="30"/>
          <w:szCs w:val="30"/>
        </w:rPr>
        <w:t>2562</w:t>
      </w:r>
      <w:r w:rsidRPr="002C3850">
        <w:rPr>
          <w:rFonts w:ascii="Angsana New" w:hAnsi="Angsana New"/>
          <w:sz w:val="30"/>
          <w:szCs w:val="30"/>
        </w:rPr>
        <w:t xml:space="preserve"> </w:t>
      </w:r>
      <w:r w:rsidRPr="002C3850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067C2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>6</w:t>
      </w:r>
      <w:r w:rsidRPr="006067C2">
        <w:rPr>
          <w:rFonts w:ascii="Angsana New" w:hAnsi="Angsana New"/>
          <w:sz w:val="30"/>
          <w:szCs w:val="30"/>
        </w:rPr>
        <w:t>1</w:t>
      </w:r>
      <w:r w:rsidRPr="002C3850">
        <w:rPr>
          <w:rFonts w:ascii="Angsana New" w:hAnsi="Angsana New"/>
          <w:sz w:val="30"/>
          <w:szCs w:val="30"/>
        </w:rPr>
        <w:t xml:space="preserve"> </w:t>
      </w:r>
      <w:r w:rsidRPr="002C3850">
        <w:rPr>
          <w:rFonts w:ascii="Angsana New" w:hAnsi="Angsana New" w:hint="cs"/>
          <w:sz w:val="30"/>
          <w:szCs w:val="30"/>
          <w:cs/>
        </w:rPr>
        <w:t>ได้เปิดเผยไว้ในหมายเหตุ</w:t>
      </w:r>
      <w:r w:rsidR="00B41D7B">
        <w:rPr>
          <w:rFonts w:ascii="Angsana New" w:hAnsi="Angsana New" w:hint="cs"/>
          <w:sz w:val="30"/>
          <w:szCs w:val="30"/>
          <w:cs/>
        </w:rPr>
        <w:t xml:space="preserve">ข้อ </w:t>
      </w:r>
      <w:r w:rsidR="004C51B9">
        <w:rPr>
          <w:rFonts w:ascii="Angsana New" w:hAnsi="Angsana New"/>
          <w:sz w:val="30"/>
          <w:szCs w:val="30"/>
        </w:rPr>
        <w:t>9</w:t>
      </w:r>
    </w:p>
    <w:p w14:paraId="55C8A6E7" w14:textId="77777777" w:rsidR="000D47B5" w:rsidRPr="0023534C" w:rsidRDefault="000D47B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DB7C3E3" w14:textId="77777777" w:rsidR="00243549" w:rsidRPr="00C14593" w:rsidRDefault="00243549" w:rsidP="00344305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145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เกณฑ์การจัดทำงบการเงิน </w:t>
      </w:r>
    </w:p>
    <w:p w14:paraId="5DE29861" w14:textId="77777777" w:rsidR="00243549" w:rsidRPr="0023534C" w:rsidRDefault="002435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8FCB4ED" w14:textId="77777777" w:rsidR="009F63F4" w:rsidRPr="00C14593" w:rsidRDefault="009F63F4" w:rsidP="00344305">
      <w:pPr>
        <w:pStyle w:val="BodyText2"/>
        <w:numPr>
          <w:ilvl w:val="1"/>
          <w:numId w:val="4"/>
        </w:numPr>
        <w:tabs>
          <w:tab w:val="clear" w:pos="518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71B5D351" w14:textId="77777777" w:rsidR="009F63F4" w:rsidRPr="0023534C" w:rsidRDefault="009F63F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778C7DB" w14:textId="77777777" w:rsidR="00D10B03" w:rsidRDefault="007A73B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Pr="00623946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1F97F919" w14:textId="77777777" w:rsidR="007A73B0" w:rsidRPr="0023534C" w:rsidRDefault="007A73B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43BF413" w14:textId="237EAC90" w:rsidR="006E565B" w:rsidRPr="00C14593" w:rsidRDefault="007A73B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</w:t>
      </w:r>
      <w:r w:rsidRPr="0094261E">
        <w:rPr>
          <w:rFonts w:asciiTheme="majorBidi" w:hAnsiTheme="majorBidi" w:cstheme="majorBidi"/>
          <w:sz w:val="30"/>
          <w:szCs w:val="30"/>
          <w:cs/>
        </w:rPr>
        <w:t>เงินหลายฉบับ</w:t>
      </w:r>
      <w:r w:rsidRPr="00754092">
        <w:rPr>
          <w:rFonts w:asciiTheme="majorBidi" w:hAnsiTheme="majorBidi" w:cstheme="majorBidi"/>
          <w:sz w:val="30"/>
          <w:szCs w:val="30"/>
          <w:cs/>
        </w:rPr>
        <w:t>ได้มีการ</w:t>
      </w:r>
      <w:r w:rsidRPr="0094261E">
        <w:rPr>
          <w:rFonts w:asciiTheme="majorBidi" w:hAnsiTheme="majorBidi" w:cstheme="majorBidi"/>
          <w:sz w:val="30"/>
          <w:szCs w:val="30"/>
          <w:cs/>
        </w:rPr>
        <w:t>ออกและปรับปรุงใหม่</w:t>
      </w:r>
      <w:r w:rsidRPr="00754092">
        <w:rPr>
          <w:rFonts w:asciiTheme="majorBidi" w:hAnsiTheme="majorBidi" w:cstheme="majorBidi"/>
          <w:sz w:val="30"/>
          <w:szCs w:val="30"/>
          <w:cs/>
        </w:rPr>
        <w:t>ซึ่งมี</w:t>
      </w:r>
      <w:r w:rsidRPr="0094261E">
        <w:rPr>
          <w:rFonts w:asciiTheme="majorBidi" w:hAnsiTheme="majorBidi" w:cstheme="majorBidi"/>
          <w:sz w:val="30"/>
          <w:szCs w:val="30"/>
          <w:cs/>
        </w:rPr>
        <w:t>ผลบังคับใช้ตั้</w:t>
      </w:r>
      <w:r w:rsidRPr="00623946">
        <w:rPr>
          <w:rFonts w:asciiTheme="majorBidi" w:hAnsiTheme="majorBidi" w:cstheme="majorBidi"/>
          <w:sz w:val="30"/>
          <w:szCs w:val="30"/>
          <w:cs/>
        </w:rPr>
        <w:t>งแต่รอบระยะเวลาบัญชีที่เริ่มในหรือหลังวันที่</w:t>
      </w:r>
      <w:r w:rsidRPr="00623946">
        <w:rPr>
          <w:rFonts w:asciiTheme="majorBidi" w:hAnsiTheme="majorBidi" w:cstheme="majorBidi"/>
          <w:sz w:val="30"/>
          <w:szCs w:val="30"/>
          <w:rtl/>
          <w:cs/>
        </w:rPr>
        <w:t xml:space="preserve">1 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23946">
        <w:rPr>
          <w:rFonts w:asciiTheme="majorBidi" w:hAnsiTheme="majorBidi" w:cstheme="majorBidi"/>
          <w:sz w:val="30"/>
          <w:szCs w:val="30"/>
        </w:rPr>
        <w:t>2562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</w:t>
      </w:r>
      <w:r w:rsidRPr="003D7CB9">
        <w:rPr>
          <w:rFonts w:asciiTheme="majorBidi" w:hAnsiTheme="majorBidi" w:cstheme="majorBidi"/>
          <w:sz w:val="30"/>
          <w:szCs w:val="30"/>
          <w:cs/>
        </w:rPr>
        <w:t>การบัญชีของ</w:t>
      </w:r>
      <w:r w:rsidRPr="003D7CB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3D7C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D7CB9" w:rsidRPr="003D7CB9">
        <w:rPr>
          <w:rFonts w:asciiTheme="majorBidi" w:hAnsiTheme="majorBidi" w:cstheme="majorBidi"/>
          <w:sz w:val="30"/>
          <w:szCs w:val="30"/>
          <w:cs/>
        </w:rPr>
        <w:t>ซึ่งไม่มีผลกระทบอย่างมีสาระสำคัญต่องบการเงินของกลุ่มบริษัท ทั้งนี้กลุ่มบริษัทได้ปฏิบัติตามมาตรฐานการรายงานทางการเงิน</w:t>
      </w:r>
      <w:r w:rsidR="003D7CB9" w:rsidRPr="003D7CB9">
        <w:rPr>
          <w:rFonts w:asciiTheme="majorBidi" w:hAnsiTheme="majorBidi" w:cstheme="majorBidi"/>
          <w:sz w:val="30"/>
          <w:szCs w:val="30"/>
        </w:rPr>
        <w:t xml:space="preserve"> </w:t>
      </w:r>
      <w:r w:rsidR="003D7CB9" w:rsidRPr="003D7CB9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3D7CB9" w:rsidRPr="003D7CB9">
        <w:rPr>
          <w:rFonts w:asciiTheme="majorBidi" w:hAnsiTheme="majorBidi" w:cstheme="majorBidi"/>
          <w:sz w:val="30"/>
          <w:szCs w:val="30"/>
        </w:rPr>
        <w:t xml:space="preserve"> 15 </w:t>
      </w:r>
      <w:r w:rsidR="003D7CB9" w:rsidRPr="003D7CB9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3D7CB9" w:rsidRPr="003D7CB9">
        <w:rPr>
          <w:rFonts w:asciiTheme="majorBidi" w:hAnsiTheme="majorBidi" w:cstheme="majorBidi"/>
          <w:sz w:val="30"/>
          <w:szCs w:val="30"/>
        </w:rPr>
        <w:t xml:space="preserve"> </w:t>
      </w:r>
      <w:r w:rsidR="003D7CB9" w:rsidRPr="003D7CB9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รายได้จากสัญญาที่ทำกับลูกค้า</w:t>
      </w:r>
      <w:r w:rsidR="003D7CB9" w:rsidRPr="003D7CB9">
        <w:rPr>
          <w:rFonts w:asciiTheme="majorBidi" w:hAnsiTheme="majorBidi" w:cstheme="majorBidi"/>
          <w:sz w:val="30"/>
          <w:szCs w:val="30"/>
        </w:rPr>
        <w:t xml:space="preserve"> (“TFRS 15”) </w:t>
      </w:r>
      <w:r w:rsidR="003D7CB9" w:rsidRPr="003D7CB9">
        <w:rPr>
          <w:rFonts w:asciiTheme="majorBidi" w:hAnsiTheme="majorBidi" w:cstheme="majorBidi"/>
          <w:sz w:val="30"/>
          <w:szCs w:val="30"/>
          <w:cs/>
        </w:rPr>
        <w:t xml:space="preserve">เป็นครั้งแรกแทนมาตรฐานการบัญชี ฉบับที่ </w:t>
      </w:r>
      <w:r w:rsidR="003D7CB9" w:rsidRPr="003D7CB9">
        <w:rPr>
          <w:rFonts w:asciiTheme="majorBidi" w:hAnsiTheme="majorBidi" w:cstheme="majorBidi"/>
          <w:sz w:val="30"/>
          <w:szCs w:val="30"/>
        </w:rPr>
        <w:t xml:space="preserve">18 </w:t>
      </w:r>
      <w:r w:rsidR="003D7CB9" w:rsidRPr="003D7CB9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3D7CB9" w:rsidRPr="003D7CB9">
        <w:rPr>
          <w:rFonts w:asciiTheme="majorBidi" w:hAnsiTheme="majorBidi" w:cstheme="majorBidi"/>
          <w:i/>
          <w:iCs/>
          <w:sz w:val="30"/>
          <w:szCs w:val="30"/>
          <w:cs/>
        </w:rPr>
        <w:t>รายได้</w:t>
      </w:r>
      <w:r w:rsidR="003D7CB9" w:rsidRPr="003D7CB9">
        <w:rPr>
          <w:rFonts w:asciiTheme="majorBidi" w:hAnsiTheme="majorBidi" w:cstheme="majorBidi"/>
          <w:sz w:val="30"/>
          <w:szCs w:val="30"/>
        </w:rPr>
        <w:t xml:space="preserve"> (“TAS 18”) </w:t>
      </w:r>
      <w:r w:rsidR="003D7CB9" w:rsidRPr="003D7CB9">
        <w:rPr>
          <w:rFonts w:asciiTheme="majorBidi" w:hAnsiTheme="majorBidi" w:cstheme="majorBidi"/>
          <w:sz w:val="30"/>
          <w:szCs w:val="30"/>
          <w:cs/>
        </w:rPr>
        <w:t xml:space="preserve">มาตรฐานการบัญชี ฉบับที่ </w:t>
      </w:r>
      <w:r w:rsidR="003D7CB9" w:rsidRPr="003D7CB9">
        <w:rPr>
          <w:rFonts w:asciiTheme="majorBidi" w:hAnsiTheme="majorBidi" w:cstheme="majorBidi"/>
          <w:sz w:val="30"/>
          <w:szCs w:val="30"/>
        </w:rPr>
        <w:t xml:space="preserve">11 </w:t>
      </w:r>
      <w:r w:rsidR="003D7CB9" w:rsidRPr="003D7CB9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3D7CB9" w:rsidRPr="003D7CB9">
        <w:rPr>
          <w:rFonts w:asciiTheme="majorBidi" w:hAnsiTheme="majorBidi" w:cstheme="majorBidi"/>
          <w:sz w:val="30"/>
          <w:szCs w:val="30"/>
        </w:rPr>
        <w:t xml:space="preserve"> </w:t>
      </w:r>
      <w:r w:rsidR="003D7CB9" w:rsidRPr="003D7CB9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="003D7CB9" w:rsidRPr="003D7CB9">
        <w:rPr>
          <w:rFonts w:asciiTheme="majorBidi" w:hAnsiTheme="majorBidi" w:cstheme="majorBidi"/>
          <w:sz w:val="30"/>
          <w:szCs w:val="30"/>
        </w:rPr>
        <w:t xml:space="preserve"> (“TAS 11”) </w:t>
      </w:r>
      <w:r w:rsidR="003D7CB9" w:rsidRPr="003D7CB9">
        <w:rPr>
          <w:rFonts w:asciiTheme="majorBidi" w:hAnsiTheme="majorBidi" w:cstheme="majorBidi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="003D7CB9" w:rsidRPr="003D7CB9">
        <w:rPr>
          <w:rFonts w:asciiTheme="majorBidi" w:hAnsiTheme="majorBidi" w:cstheme="majorBidi"/>
          <w:sz w:val="30"/>
          <w:szCs w:val="30"/>
        </w:rPr>
        <w:t xml:space="preserve"> </w:t>
      </w:r>
      <w:r w:rsidR="003D7CB9" w:rsidRPr="003D7CB9">
        <w:rPr>
          <w:rFonts w:asciiTheme="majorBidi" w:hAnsiTheme="majorBidi" w:cstheme="majorBidi"/>
          <w:sz w:val="30"/>
          <w:szCs w:val="30"/>
          <w:cs/>
        </w:rPr>
        <w:t>รายละเอียดของนโยบายการบัญชีได้เปิดเผยใน</w:t>
      </w:r>
      <w:r w:rsidR="003D7CB9" w:rsidRPr="00705684">
        <w:rPr>
          <w:rFonts w:asciiTheme="majorBidi" w:hAnsiTheme="majorBidi" w:cstheme="majorBidi"/>
          <w:sz w:val="30"/>
          <w:szCs w:val="30"/>
          <w:cs/>
        </w:rPr>
        <w:t>หมายเหตุข้อ</w:t>
      </w:r>
      <w:r w:rsidR="003D7CB9" w:rsidRPr="003D7CB9">
        <w:rPr>
          <w:rFonts w:asciiTheme="majorBidi" w:hAnsiTheme="majorBidi" w:cstheme="majorBidi"/>
          <w:sz w:val="30"/>
          <w:szCs w:val="30"/>
        </w:rPr>
        <w:t xml:space="preserve"> </w:t>
      </w:r>
      <w:r w:rsidR="00705684">
        <w:rPr>
          <w:rFonts w:asciiTheme="majorBidi" w:hAnsiTheme="majorBidi" w:cstheme="majorBidi"/>
          <w:sz w:val="30"/>
          <w:szCs w:val="30"/>
        </w:rPr>
        <w:t>3</w:t>
      </w:r>
      <w:r w:rsidR="00963F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05684" w:rsidRPr="00344305">
        <w:rPr>
          <w:rFonts w:asciiTheme="majorBidi" w:hAnsiTheme="majorBidi" w:cstheme="majorBidi"/>
          <w:sz w:val="30"/>
          <w:szCs w:val="30"/>
        </w:rPr>
        <w:t>(</w:t>
      </w:r>
      <w:r w:rsidR="00343062" w:rsidRPr="00344305">
        <w:rPr>
          <w:rFonts w:asciiTheme="majorBidi" w:hAnsiTheme="majorBidi" w:cstheme="majorBidi" w:hint="cs"/>
          <w:sz w:val="30"/>
          <w:szCs w:val="30"/>
          <w:cs/>
        </w:rPr>
        <w:t>ณ</w:t>
      </w:r>
      <w:r w:rsidR="00705684" w:rsidRPr="00344305">
        <w:rPr>
          <w:rFonts w:asciiTheme="majorBidi" w:hAnsiTheme="majorBidi" w:cstheme="majorBidi"/>
          <w:sz w:val="30"/>
          <w:szCs w:val="30"/>
        </w:rPr>
        <w:t>)</w:t>
      </w:r>
    </w:p>
    <w:p w14:paraId="2B0F3506" w14:textId="6F1DC737" w:rsidR="00B2096C" w:rsidRPr="00B2096C" w:rsidRDefault="00B2096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96C">
        <w:rPr>
          <w:rFonts w:asciiTheme="majorBidi" w:hAnsiTheme="majorBidi" w:cstheme="majorBidi"/>
          <w:sz w:val="30"/>
          <w:szCs w:val="30"/>
          <w:cs/>
        </w:rPr>
        <w:lastRenderedPageBreak/>
        <w:t>นอกจากนี้</w:t>
      </w:r>
      <w:r w:rsidRPr="00B2096C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B2096C">
        <w:rPr>
          <w:rFonts w:asciiTheme="majorBidi" w:hAnsiTheme="majorBidi" w:cstheme="majorBidi"/>
          <w:sz w:val="30"/>
          <w:szCs w:val="30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B2096C">
        <w:rPr>
          <w:rFonts w:asciiTheme="majorBidi" w:hAnsiTheme="majorBidi" w:cstheme="majorBidi"/>
          <w:sz w:val="30"/>
          <w:szCs w:val="30"/>
        </w:rPr>
        <w:t xml:space="preserve"> </w:t>
      </w:r>
      <w:r w:rsidRPr="00B2096C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</w:t>
      </w:r>
      <w:r w:rsidRPr="00B2096C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B2096C">
        <w:rPr>
          <w:rFonts w:asciiTheme="majorBidi" w:hAnsiTheme="majorBidi" w:cstheme="majorBidi" w:hint="cs"/>
          <w:sz w:val="30"/>
          <w:szCs w:val="30"/>
          <w:cs/>
        </w:rPr>
        <w:t>ไ</w:t>
      </w:r>
      <w:r w:rsidRPr="00B2096C">
        <w:rPr>
          <w:rFonts w:asciiTheme="majorBidi" w:hAnsiTheme="majorBidi" w:cstheme="majorBidi"/>
          <w:sz w:val="30"/>
          <w:szCs w:val="30"/>
          <w:cs/>
        </w:rPr>
        <w:t>ด้เปิดเผยใน</w:t>
      </w:r>
      <w:r w:rsidRPr="00E74AF8">
        <w:rPr>
          <w:rFonts w:asciiTheme="majorBidi" w:hAnsiTheme="majorBidi" w:cstheme="majorBidi"/>
          <w:sz w:val="30"/>
          <w:szCs w:val="30"/>
          <w:cs/>
        </w:rPr>
        <w:t>หมายเหตุ</w:t>
      </w:r>
      <w:r w:rsidRPr="003B17E9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3B17E9" w:rsidRPr="003B17E9">
        <w:rPr>
          <w:rFonts w:asciiTheme="majorBidi" w:hAnsiTheme="majorBidi" w:cstheme="majorBidi"/>
          <w:sz w:val="30"/>
          <w:szCs w:val="30"/>
        </w:rPr>
        <w:t>2</w:t>
      </w:r>
      <w:r w:rsidR="005E0EEA">
        <w:rPr>
          <w:rFonts w:asciiTheme="majorBidi" w:hAnsiTheme="majorBidi" w:cstheme="majorBidi"/>
          <w:sz w:val="30"/>
          <w:szCs w:val="30"/>
        </w:rPr>
        <w:t>8</w:t>
      </w:r>
    </w:p>
    <w:p w14:paraId="017202E5" w14:textId="77777777" w:rsidR="00FC6FC7" w:rsidRPr="0023534C" w:rsidRDefault="00FC6FC7" w:rsidP="00344305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0DE5CB42" w14:textId="77777777" w:rsidR="009F63F4" w:rsidRPr="00C14593" w:rsidRDefault="009F63F4" w:rsidP="00344305">
      <w:pPr>
        <w:pStyle w:val="BodyText2"/>
        <w:numPr>
          <w:ilvl w:val="1"/>
          <w:numId w:val="4"/>
        </w:numPr>
        <w:tabs>
          <w:tab w:val="clear" w:pos="518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เกณฑ์การวัดมูลค่า</w:t>
      </w:r>
    </w:p>
    <w:p w14:paraId="43B36211" w14:textId="77777777" w:rsidR="009F63F4" w:rsidRPr="0023534C" w:rsidRDefault="009F63F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F5E6B30" w14:textId="182BC4F1" w:rsidR="009F63F4" w:rsidRPr="0023534C" w:rsidRDefault="009F63F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 ยกเว้น</w:t>
      </w:r>
      <w:r w:rsidR="00246066" w:rsidRPr="00344305">
        <w:rPr>
          <w:rFonts w:asciiTheme="majorBidi" w:hAnsiTheme="majorBidi" w:cstheme="majorBidi" w:hint="cs"/>
          <w:sz w:val="30"/>
          <w:szCs w:val="30"/>
          <w:cs/>
        </w:rPr>
        <w:t>หนี้สินผลประโยชน์ที่กำหนดไว้บันทึกด้วยมูลค่าปัจจุบันของภาระผูกพันตามผลประโยชน์ที่กำหนดไว้</w:t>
      </w:r>
    </w:p>
    <w:p w14:paraId="3A30DD6D" w14:textId="77777777" w:rsidR="009F63F4" w:rsidRPr="0023534C" w:rsidRDefault="009F63F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FAB6733" w14:textId="77777777" w:rsidR="009F63F4" w:rsidRPr="00C14593" w:rsidRDefault="009F63F4" w:rsidP="00344305">
      <w:pPr>
        <w:pStyle w:val="BodyText2"/>
        <w:numPr>
          <w:ilvl w:val="1"/>
          <w:numId w:val="4"/>
        </w:numPr>
        <w:tabs>
          <w:tab w:val="clear" w:pos="518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6DA3101A" w14:textId="77777777" w:rsidR="009F63F4" w:rsidRPr="0023534C" w:rsidRDefault="009F63F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3ADA9F6" w14:textId="4E99391D" w:rsidR="00FC6FC7" w:rsidRPr="00C14593" w:rsidRDefault="009F63F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งบการเงินนี้จัดทำเป็นเงินบาทซึ่งเป็นสกุลเงินที่ใช้ในการดำเนินงานของบริษัท </w:t>
      </w:r>
    </w:p>
    <w:p w14:paraId="585E073A" w14:textId="77777777" w:rsidR="006F4F1A" w:rsidRPr="0023534C" w:rsidRDefault="006F4F1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A481323" w14:textId="77777777" w:rsidR="009F63F4" w:rsidRPr="00C14593" w:rsidRDefault="009F63F4" w:rsidP="00344305">
      <w:pPr>
        <w:pStyle w:val="BodyText2"/>
        <w:numPr>
          <w:ilvl w:val="1"/>
          <w:numId w:val="4"/>
        </w:numPr>
        <w:tabs>
          <w:tab w:val="clear" w:pos="518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การใช้วิจารณญาณและประมาณการ</w:t>
      </w:r>
    </w:p>
    <w:p w14:paraId="2A13021A" w14:textId="77777777" w:rsidR="009F63F4" w:rsidRPr="0023534C" w:rsidRDefault="009F63F4" w:rsidP="003443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64477DD" w14:textId="187B345B" w:rsidR="00C14593" w:rsidRDefault="00AE12C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</w:t>
      </w:r>
      <w:r w:rsidRPr="00AE12C0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 ผู้บริหารใช้วิจารณญาณ</w:t>
      </w:r>
      <w:r w:rsidRPr="00AE12C0">
        <w:rPr>
          <w:rFonts w:asciiTheme="majorBidi" w:hAnsiTheme="majorBidi" w:cstheme="majorBidi"/>
          <w:sz w:val="30"/>
          <w:szCs w:val="30"/>
        </w:rPr>
        <w:t xml:space="preserve"> </w:t>
      </w:r>
      <w:r w:rsidRPr="00AE12C0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</w:t>
      </w:r>
      <w:r w:rsidR="00246066">
        <w:rPr>
          <w:rFonts w:asciiTheme="majorBidi" w:hAnsiTheme="majorBidi" w:cstheme="majorBidi" w:hint="cs"/>
          <w:sz w:val="30"/>
          <w:szCs w:val="30"/>
          <w:cs/>
        </w:rPr>
        <w:t>ปฏิบัติตาม</w:t>
      </w:r>
      <w:r w:rsidRPr="00AE12C0">
        <w:rPr>
          <w:rFonts w:asciiTheme="majorBidi" w:hAnsiTheme="majorBidi" w:cstheme="majorBidi"/>
          <w:sz w:val="30"/>
          <w:szCs w:val="30"/>
          <w:cs/>
        </w:rPr>
        <w:t>นโยบายการบัญชีของ</w:t>
      </w:r>
      <w:r w:rsidRPr="00AE12C0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="00246066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  <w:r w:rsidRPr="00AE12C0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AE12C0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ผลที่เกิดขึ้นจริงอาจแตกต่างจากที่ประมาณการไว้ ประมาณการ</w:t>
      </w:r>
      <w:r w:rsidRPr="00623946">
        <w:rPr>
          <w:rFonts w:asciiTheme="majorBidi" w:hAnsiTheme="majorBidi" w:cstheme="majorBidi"/>
          <w:sz w:val="30"/>
          <w:szCs w:val="30"/>
          <w:cs/>
        </w:rPr>
        <w:t>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7BB719A5" w14:textId="77777777" w:rsidR="00E1339A" w:rsidRPr="00623946" w:rsidRDefault="00E1339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3A5FD045" w14:textId="2982D365" w:rsidR="009F63F4" w:rsidRDefault="00E1339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534C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23534C">
        <w:rPr>
          <w:rFonts w:asciiTheme="majorBidi" w:hAnsiTheme="majorBidi" w:cstheme="majorBidi"/>
          <w:sz w:val="30"/>
          <w:szCs w:val="30"/>
        </w:rPr>
        <w:t xml:space="preserve"> </w:t>
      </w:r>
      <w:r w:rsidRPr="0023534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3534C">
        <w:rPr>
          <w:rFonts w:asciiTheme="majorBidi" w:hAnsiTheme="majorBidi" w:cstheme="majorBidi"/>
          <w:sz w:val="30"/>
          <w:szCs w:val="30"/>
        </w:rPr>
        <w:t xml:space="preserve">31 </w:t>
      </w:r>
      <w:r w:rsidRPr="0023534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3534C">
        <w:rPr>
          <w:rFonts w:asciiTheme="majorBidi" w:hAnsiTheme="majorBidi" w:cstheme="majorBidi"/>
          <w:sz w:val="30"/>
          <w:szCs w:val="30"/>
        </w:rPr>
        <w:t xml:space="preserve">2562 </w:t>
      </w:r>
      <w:r w:rsidRPr="0023534C">
        <w:rPr>
          <w:rFonts w:asciiTheme="majorBidi" w:hAnsiTheme="majorBidi" w:cstheme="majorBidi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23534C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23534C">
        <w:rPr>
          <w:rFonts w:asciiTheme="majorBidi" w:hAnsiTheme="majorBidi" w:cstheme="majorBidi"/>
          <w:sz w:val="30"/>
          <w:szCs w:val="30"/>
          <w:cs/>
        </w:rPr>
        <w:t>ได้เปิดเผย</w:t>
      </w:r>
      <w:r w:rsidRPr="00623946">
        <w:rPr>
          <w:rFonts w:asciiTheme="majorBidi" w:hAnsiTheme="majorBidi" w:cstheme="majorBidi"/>
          <w:sz w:val="30"/>
          <w:szCs w:val="30"/>
          <w:cs/>
        </w:rPr>
        <w:t>ในหมายเหตุ</w:t>
      </w:r>
      <w:r w:rsidR="00246066" w:rsidRPr="00344305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344305">
        <w:rPr>
          <w:rFonts w:asciiTheme="majorBidi" w:hAnsiTheme="majorBidi" w:cstheme="majorBidi"/>
          <w:sz w:val="30"/>
          <w:szCs w:val="30"/>
          <w:cs/>
        </w:rPr>
        <w:t>ต่</w:t>
      </w:r>
      <w:r w:rsidRPr="00623946">
        <w:rPr>
          <w:rFonts w:asciiTheme="majorBidi" w:hAnsiTheme="majorBidi" w:cstheme="majorBidi"/>
          <w:sz w:val="30"/>
          <w:szCs w:val="30"/>
          <w:cs/>
        </w:rPr>
        <w:t>อไปนี้</w:t>
      </w:r>
    </w:p>
    <w:p w14:paraId="08C5AE54" w14:textId="77777777" w:rsidR="0023534C" w:rsidRPr="0023534C" w:rsidRDefault="0023534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2790"/>
        <w:gridCol w:w="6120"/>
      </w:tblGrid>
      <w:tr w:rsidR="00C06D2D" w:rsidRPr="00C14593" w14:paraId="55AA2863" w14:textId="77777777" w:rsidTr="007976D4">
        <w:tc>
          <w:tcPr>
            <w:tcW w:w="2790" w:type="dxa"/>
            <w:shd w:val="clear" w:color="auto" w:fill="auto"/>
          </w:tcPr>
          <w:p w14:paraId="13AE1DC3" w14:textId="751E74A6" w:rsidR="00C06D2D" w:rsidRPr="007976D4" w:rsidRDefault="00C06D2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6D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  <w:r w:rsidRPr="007976D4">
              <w:rPr>
                <w:rFonts w:asciiTheme="majorBidi" w:hAnsiTheme="majorBidi" w:cstheme="majorBidi"/>
                <w:sz w:val="30"/>
                <w:szCs w:val="30"/>
              </w:rPr>
              <w:t xml:space="preserve"> 7</w:t>
            </w:r>
          </w:p>
        </w:tc>
        <w:tc>
          <w:tcPr>
            <w:tcW w:w="6120" w:type="dxa"/>
          </w:tcPr>
          <w:p w14:paraId="19B87D43" w14:textId="2C6DEACF" w:rsidR="00C06D2D" w:rsidRPr="00C14593" w:rsidRDefault="00C06D2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3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การวัดมูลค่าค่าเผื่อหนี้สงสัยจะสูญของลูกหนี้ตามสัญญาเช่าซื้อ</w:t>
            </w:r>
          </w:p>
        </w:tc>
      </w:tr>
      <w:tr w:rsidR="00C06D2D" w:rsidRPr="00C14593" w14:paraId="58FD7E09" w14:textId="77777777" w:rsidTr="007976D4">
        <w:tc>
          <w:tcPr>
            <w:tcW w:w="2790" w:type="dxa"/>
            <w:shd w:val="clear" w:color="auto" w:fill="auto"/>
          </w:tcPr>
          <w:p w14:paraId="5A0D72AA" w14:textId="2C1DA109" w:rsidR="00C06D2D" w:rsidRPr="007976D4" w:rsidRDefault="00C06D2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6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Pr="007976D4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6120" w:type="dxa"/>
          </w:tcPr>
          <w:p w14:paraId="50F4C384" w14:textId="07B792D1" w:rsidR="00C06D2D" w:rsidRPr="00C14593" w:rsidRDefault="00C06D2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3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459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การวัดมูลค่าภาระผูกพันของโครงการผลประโยชน์ที่กำหนดไว้เกี่ยวกับ</w:t>
            </w:r>
            <w:r w:rsidRPr="00C145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br/>
            </w:r>
            <w:r w:rsidRPr="00C1459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ข้อสมมติหลักในการประมาณการตามหลักคณิตศาสตร์ประกันภัย</w:t>
            </w:r>
          </w:p>
        </w:tc>
      </w:tr>
      <w:tr w:rsidR="00C06D2D" w:rsidRPr="00C14593" w14:paraId="2E098DD9" w14:textId="77777777" w:rsidTr="007976D4">
        <w:tc>
          <w:tcPr>
            <w:tcW w:w="2790" w:type="dxa"/>
            <w:shd w:val="clear" w:color="auto" w:fill="auto"/>
          </w:tcPr>
          <w:p w14:paraId="22BD7607" w14:textId="187E1045" w:rsidR="00C06D2D" w:rsidRPr="007976D4" w:rsidRDefault="00C06D2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6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Pr="007976D4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6120" w:type="dxa"/>
          </w:tcPr>
          <w:p w14:paraId="5965B625" w14:textId="392875D3" w:rsidR="00C06D2D" w:rsidRPr="00C14593" w:rsidRDefault="00C06D2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3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4593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</w:t>
            </w:r>
            <w:r w:rsidRPr="00C145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14593">
              <w:rPr>
                <w:rFonts w:asciiTheme="majorBidi" w:hAnsiTheme="majorBidi" w:cstheme="majorBidi"/>
                <w:sz w:val="30"/>
                <w:szCs w:val="30"/>
                <w:cs/>
              </w:rPr>
              <w:t>ที่จะนำขาดทุนทางภาษีไปใช้ประโยชน์</w:t>
            </w:r>
          </w:p>
        </w:tc>
      </w:tr>
    </w:tbl>
    <w:p w14:paraId="13E04858" w14:textId="5E282A8A" w:rsidR="00AC1DD3" w:rsidRDefault="00AC1DD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Theme="majorBidi" w:hAnsiTheme="majorBidi" w:cstheme="majorBidi"/>
          <w:i/>
          <w:iCs/>
          <w:sz w:val="30"/>
          <w:szCs w:val="30"/>
        </w:rPr>
      </w:pPr>
    </w:p>
    <w:p w14:paraId="45F4DB81" w14:textId="5D95C8DD" w:rsidR="00246066" w:rsidRDefault="0024606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Theme="majorBidi" w:hAnsiTheme="majorBidi" w:cstheme="majorBidi"/>
          <w:i/>
          <w:iCs/>
          <w:sz w:val="30"/>
          <w:szCs w:val="30"/>
        </w:rPr>
      </w:pPr>
    </w:p>
    <w:p w14:paraId="5647C0CB" w14:textId="19BC04EA" w:rsidR="00246066" w:rsidRDefault="0024606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Theme="majorBidi" w:hAnsiTheme="majorBidi" w:cstheme="majorBidi"/>
          <w:i/>
          <w:iCs/>
          <w:sz w:val="30"/>
          <w:szCs w:val="30"/>
        </w:rPr>
      </w:pPr>
    </w:p>
    <w:p w14:paraId="5D153E54" w14:textId="1304F4A2" w:rsidR="00246066" w:rsidRDefault="0024606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Theme="majorBidi" w:hAnsiTheme="majorBidi" w:cstheme="majorBidi"/>
          <w:i/>
          <w:iCs/>
          <w:sz w:val="30"/>
          <w:szCs w:val="30"/>
        </w:rPr>
      </w:pPr>
    </w:p>
    <w:p w14:paraId="4029B5B5" w14:textId="77777777" w:rsidR="00246066" w:rsidRDefault="0024606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Theme="majorBidi" w:hAnsiTheme="majorBidi" w:cstheme="majorBidi"/>
          <w:i/>
          <w:iCs/>
          <w:sz w:val="30"/>
          <w:szCs w:val="30"/>
        </w:rPr>
      </w:pPr>
    </w:p>
    <w:p w14:paraId="1E441018" w14:textId="77777777" w:rsidR="00E74137" w:rsidRPr="00AC1DD3" w:rsidRDefault="009F63F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การวัดมูลค่ายุติธรรม</w:t>
      </w:r>
      <w:r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700D33DB" w14:textId="77777777" w:rsidR="00AC347B" w:rsidRPr="0023534C" w:rsidRDefault="00AC347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42A1E12" w14:textId="458B534B" w:rsidR="00AD5606" w:rsidRPr="00C14593" w:rsidRDefault="00AD560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4ED0589A" w14:textId="77777777" w:rsidR="00AD5606" w:rsidRPr="0023534C" w:rsidRDefault="00AD560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9E3F166" w14:textId="77777777" w:rsidR="00CB6B9F" w:rsidRPr="00C14593" w:rsidRDefault="00CB6B9F" w:rsidP="00344305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กลุ่มบริษัทกำหนดกรอบแนวคิดของการควบคุมเกี่ยวกับการวัดมูลค่ายุติธรรม</w:t>
      </w:r>
      <w:r w:rsidRPr="00C1459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14593">
        <w:rPr>
          <w:rFonts w:asciiTheme="majorBidi" w:hAnsiTheme="majorBidi" w:cstheme="majorBidi"/>
          <w:sz w:val="30"/>
          <w:szCs w:val="30"/>
          <w:cs/>
          <w:lang w:val="en-US" w:bidi="th-TH"/>
        </w:rPr>
        <w:t>กรอบแนวคิดนี้รวมถึง</w:t>
      </w:r>
      <w:r w:rsidRPr="00C14593">
        <w:rPr>
          <w:rFonts w:asciiTheme="majorBidi" w:hAnsiTheme="majorBidi" w:cstheme="majorBidi"/>
          <w:sz w:val="30"/>
          <w:szCs w:val="30"/>
          <w:cs/>
          <w:lang w:val="en-US" w:bidi="th-TH"/>
        </w:rPr>
        <w:br/>
        <w:t xml:space="preserve">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C14593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Pr="00C14593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C1459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28B0ADA6" w14:textId="77777777" w:rsidR="00CB6B9F" w:rsidRPr="00AC347B" w:rsidRDefault="00CB6B9F" w:rsidP="00344305">
      <w:pPr>
        <w:pStyle w:val="BodyText"/>
        <w:spacing w:after="0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1D0279BF" w14:textId="717A2555" w:rsidR="00A53E25" w:rsidRPr="00623946" w:rsidRDefault="00A53E25" w:rsidP="00344305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03054FF5" w14:textId="77777777" w:rsidR="00CB6B9F" w:rsidRPr="00AC347B" w:rsidRDefault="00CB6B9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DD92CFD" w14:textId="77777777" w:rsidR="009F63F4" w:rsidRPr="00C14593" w:rsidRDefault="009F63F4" w:rsidP="00344305">
      <w:pPr>
        <w:pStyle w:val="BodyText"/>
        <w:tabs>
          <w:tab w:val="clear" w:pos="227"/>
          <w:tab w:val="clear" w:pos="454"/>
          <w:tab w:val="clear" w:pos="680"/>
          <w:tab w:val="clear" w:pos="907"/>
        </w:tabs>
        <w:spacing w:after="0"/>
        <w:ind w:left="547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</w:t>
      </w:r>
      <w:r w:rsidR="00CB6B9F" w:rsidRPr="00C14593">
        <w:rPr>
          <w:rFonts w:asciiTheme="majorBidi" w:hAnsiTheme="majorBidi" w:cstheme="majorBidi"/>
          <w:sz w:val="30"/>
          <w:szCs w:val="30"/>
          <w:cs/>
        </w:rPr>
        <w:t>ตรวจสอบ</w:t>
      </w:r>
      <w:r w:rsidRPr="00C14593">
        <w:rPr>
          <w:rFonts w:asciiTheme="majorBidi" w:hAnsiTheme="majorBidi" w:cstheme="majorBidi"/>
          <w:sz w:val="30"/>
          <w:szCs w:val="30"/>
          <w:cs/>
        </w:rPr>
        <w:t>ของกลุ่ม</w:t>
      </w:r>
      <w:r w:rsidRPr="00C14593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</w:p>
    <w:p w14:paraId="0F9FCE97" w14:textId="77777777" w:rsidR="009F63F4" w:rsidRPr="00AC347B" w:rsidRDefault="009F63F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0C537D3" w14:textId="77777777" w:rsidR="009F63F4" w:rsidRPr="00C14593" w:rsidRDefault="009F63F4" w:rsidP="00344305">
      <w:pPr>
        <w:pStyle w:val="BodyText"/>
        <w:tabs>
          <w:tab w:val="clear" w:pos="227"/>
          <w:tab w:val="clear" w:pos="454"/>
          <w:tab w:val="clear" w:pos="680"/>
          <w:tab w:val="clear" w:pos="907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C14593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C14593">
        <w:rPr>
          <w:rFonts w:asciiTheme="majorBidi" w:hAnsiTheme="majorBidi" w:cstheme="majorBidi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</w:t>
      </w:r>
      <w:r w:rsidR="00D30993" w:rsidRPr="00C14593">
        <w:rPr>
          <w:rFonts w:asciiTheme="majorBidi" w:hAnsiTheme="majorBidi" w:cstheme="majorBidi"/>
          <w:sz w:val="30"/>
          <w:szCs w:val="30"/>
        </w:rPr>
        <w:t xml:space="preserve"> </w:t>
      </w:r>
      <w:r w:rsidRPr="00C14593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</w:t>
      </w:r>
      <w:r w:rsidR="00D30993" w:rsidRPr="00C14593">
        <w:rPr>
          <w:rFonts w:asciiTheme="majorBid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การประเมินมูลค่า ดังนี้ </w:t>
      </w:r>
    </w:p>
    <w:p w14:paraId="28FB3946" w14:textId="77777777" w:rsidR="00C14593" w:rsidRPr="00AC347B" w:rsidRDefault="00C14593" w:rsidP="00344305">
      <w:pPr>
        <w:pStyle w:val="BodyText"/>
        <w:tabs>
          <w:tab w:val="clear" w:pos="227"/>
          <w:tab w:val="clear" w:pos="454"/>
          <w:tab w:val="clear" w:pos="680"/>
          <w:tab w:val="clear" w:pos="907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8D0FEEF" w14:textId="77777777" w:rsidR="009F63F4" w:rsidRPr="00C14593" w:rsidRDefault="009F63F4" w:rsidP="00344305">
      <w:pPr>
        <w:pStyle w:val="block"/>
        <w:numPr>
          <w:ilvl w:val="0"/>
          <w:numId w:val="7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C14593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14D0E743" w14:textId="77777777" w:rsidR="009F63F4" w:rsidRPr="00C14593" w:rsidRDefault="009F63F4" w:rsidP="00344305">
      <w:pPr>
        <w:pStyle w:val="block"/>
        <w:numPr>
          <w:ilvl w:val="0"/>
          <w:numId w:val="7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C14593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14593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2D44BBA0" w14:textId="77777777" w:rsidR="009F63F4" w:rsidRPr="00C14593" w:rsidRDefault="009F63F4" w:rsidP="00344305">
      <w:pPr>
        <w:pStyle w:val="block"/>
        <w:numPr>
          <w:ilvl w:val="0"/>
          <w:numId w:val="7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C14593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="006F4F1A" w:rsidRPr="00C14593">
        <w:rPr>
          <w:rFonts w:asciiTheme="majorBidi" w:hAnsiTheme="majorBidi" w:cstheme="majorBidi"/>
          <w:sz w:val="30"/>
          <w:szCs w:val="30"/>
          <w:cs/>
          <w:lang w:bidi="th-TH"/>
        </w:rPr>
        <w:t>สามารถ</w:t>
      </w: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สังเกตได้ (ข้อมูลที่ไม่สามารถสังเกตได้)</w:t>
      </w:r>
    </w:p>
    <w:p w14:paraId="40DEAB23" w14:textId="77777777" w:rsidR="009F63F4" w:rsidRPr="00AC347B" w:rsidRDefault="009F63F4" w:rsidP="00344305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39583887" w14:textId="77777777" w:rsidR="009F63F4" w:rsidRPr="00C14593" w:rsidRDefault="009F63F4" w:rsidP="00344305">
      <w:pPr>
        <w:pStyle w:val="BodyText"/>
        <w:tabs>
          <w:tab w:val="clear" w:pos="227"/>
          <w:tab w:val="clear" w:pos="454"/>
          <w:tab w:val="clear" w:pos="680"/>
          <w:tab w:val="clear" w:pos="907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87D7295" w14:textId="77777777" w:rsidR="00AD5606" w:rsidRPr="00AC347B" w:rsidRDefault="00AD5606" w:rsidP="00344305">
      <w:pPr>
        <w:pStyle w:val="BodyText"/>
        <w:tabs>
          <w:tab w:val="clear" w:pos="227"/>
          <w:tab w:val="clear" w:pos="454"/>
          <w:tab w:val="clear" w:pos="680"/>
          <w:tab w:val="clear" w:pos="907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FA161F2" w14:textId="4832386B" w:rsidR="009F63F4" w:rsidRPr="00C14593" w:rsidRDefault="009F63F4" w:rsidP="00344305">
      <w:pPr>
        <w:pStyle w:val="BodyText"/>
        <w:tabs>
          <w:tab w:val="clear" w:pos="227"/>
          <w:tab w:val="clear" w:pos="454"/>
          <w:tab w:val="clear" w:pos="680"/>
          <w:tab w:val="clear" w:pos="907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 xml:space="preserve">ข้อมูลเพิ่มเติมเกี่ยวกับข้อสมมติที่ใช้ในการวัดมูลค่ายุติธรรม </w:t>
      </w:r>
      <w:r w:rsidR="00137C1F" w:rsidRPr="00C14593">
        <w:rPr>
          <w:rFonts w:asciiTheme="majorBidi" w:hAnsiTheme="majorBidi" w:cstheme="majorBidi"/>
          <w:sz w:val="30"/>
          <w:szCs w:val="30"/>
          <w:cs/>
        </w:rPr>
        <w:t>อยู่ใน</w:t>
      </w:r>
      <w:r w:rsidR="00137C1F" w:rsidRPr="003B17E9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</w:t>
      </w:r>
      <w:r w:rsidRPr="003B17E9">
        <w:rPr>
          <w:rFonts w:asciiTheme="majorBidi" w:hAnsiTheme="majorBidi" w:cstheme="majorBidi"/>
          <w:sz w:val="30"/>
          <w:szCs w:val="30"/>
          <w:cs/>
        </w:rPr>
        <w:t>ข้อ</w:t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60287" w:rsidRPr="00C14593">
        <w:rPr>
          <w:rFonts w:asciiTheme="majorBidi" w:hAnsiTheme="majorBidi" w:cstheme="majorBidi"/>
          <w:sz w:val="30"/>
          <w:szCs w:val="30"/>
        </w:rPr>
        <w:t>2</w:t>
      </w:r>
      <w:r w:rsidR="005E0EEA">
        <w:rPr>
          <w:rFonts w:asciiTheme="majorBidi" w:hAnsiTheme="majorBidi" w:cstheme="majorBidi"/>
          <w:sz w:val="30"/>
          <w:szCs w:val="30"/>
        </w:rPr>
        <w:t>6</w:t>
      </w:r>
      <w:r w:rsidR="00D30993" w:rsidRPr="00C14593">
        <w:rPr>
          <w:rFonts w:asciiTheme="majorBidi" w:hAnsiTheme="majorBidi" w:cstheme="majorBidi"/>
          <w:sz w:val="30"/>
          <w:szCs w:val="30"/>
        </w:rPr>
        <w:t xml:space="preserve"> </w:t>
      </w:r>
      <w:r w:rsidRPr="00C14593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7D375402" w14:textId="77777777" w:rsidR="004E3EDC" w:rsidRPr="00253411" w:rsidRDefault="004E3EDC" w:rsidP="00344305">
      <w:pPr>
        <w:pStyle w:val="block"/>
        <w:tabs>
          <w:tab w:val="left" w:pos="900"/>
          <w:tab w:val="left" w:pos="990"/>
        </w:tabs>
        <w:spacing w:after="0" w:line="240" w:lineRule="auto"/>
        <w:ind w:left="1080" w:right="-7"/>
        <w:rPr>
          <w:rFonts w:asciiTheme="majorBidi" w:hAnsiTheme="majorBidi" w:cstheme="majorBidi"/>
          <w:sz w:val="24"/>
          <w:szCs w:val="24"/>
          <w:lang w:bidi="th-TH"/>
        </w:rPr>
      </w:pPr>
    </w:p>
    <w:p w14:paraId="4E9EBB6D" w14:textId="77777777" w:rsidR="00243549" w:rsidRPr="00C14593" w:rsidRDefault="00243549" w:rsidP="00344305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145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นโยบายการบัญชีที่สำคัญ</w:t>
      </w:r>
    </w:p>
    <w:p w14:paraId="3A891140" w14:textId="77777777" w:rsidR="00243549" w:rsidRPr="00F25032" w:rsidRDefault="002435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767971F" w14:textId="77777777" w:rsidR="00243549" w:rsidRPr="00C14593" w:rsidRDefault="003E03E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1C1D560F" w14:textId="77777777" w:rsidR="003E03E8" w:rsidRPr="00F25032" w:rsidRDefault="003E03E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C7B301A" w14:textId="77777777" w:rsidR="003E03E8" w:rsidRPr="00C14593" w:rsidRDefault="003E03E8" w:rsidP="00344305">
      <w:pPr>
        <w:pStyle w:val="BodyText2"/>
        <w:numPr>
          <w:ilvl w:val="1"/>
          <w:numId w:val="9"/>
        </w:num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0CF12732" w14:textId="77777777" w:rsidR="003E03E8" w:rsidRPr="00AC347B" w:rsidRDefault="003E03E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A796329" w14:textId="77777777" w:rsidR="00D30993" w:rsidRPr="00C14593" w:rsidRDefault="003E03E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eastAsia="MS Mincho" w:hAnsiTheme="majorBidi" w:cstheme="majorBidi"/>
          <w:sz w:val="30"/>
          <w:szCs w:val="30"/>
          <w:lang w:val="en-GB" w:eastAsia="th-TH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</w:t>
      </w:r>
      <w:r w:rsidR="006A436C" w:rsidRPr="00C14593">
        <w:rPr>
          <w:rFonts w:asciiTheme="majorBidi" w:hAnsiTheme="majorBidi" w:cstheme="majorBidi"/>
          <w:sz w:val="30"/>
          <w:szCs w:val="30"/>
          <w:cs/>
        </w:rPr>
        <w:t>(รวมกันเรียกว่า “กลุ่มบริษัท”)</w:t>
      </w:r>
      <w:r w:rsidR="00D30993" w:rsidRPr="00C14593">
        <w:rPr>
          <w:rFonts w:asciiTheme="majorBidi" w:hAnsiTheme="majorBidi" w:cstheme="majorBidi"/>
          <w:sz w:val="30"/>
          <w:szCs w:val="30"/>
        </w:rPr>
        <w:t xml:space="preserve"> </w:t>
      </w:r>
      <w:r w:rsidR="00D30993" w:rsidRPr="00C14593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>และส่วนได้เสียของกลุ่มบริษัทใน</w:t>
      </w:r>
      <w:r w:rsidR="006A1E3B" w:rsidRPr="00C14593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>การ</w:t>
      </w:r>
      <w:r w:rsidR="00D30993" w:rsidRPr="00C14593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>ร่วม</w:t>
      </w:r>
      <w:r w:rsidR="006A1E3B" w:rsidRPr="00C14593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>ค้า</w:t>
      </w:r>
      <w:r w:rsidR="00D30993" w:rsidRPr="00C14593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 xml:space="preserve"> </w:t>
      </w:r>
    </w:p>
    <w:p w14:paraId="3DDDE600" w14:textId="77777777" w:rsidR="006A1E3B" w:rsidRPr="00AC347B" w:rsidRDefault="006A1E3B" w:rsidP="00344305">
      <w:pPr>
        <w:pStyle w:val="BodyText2"/>
        <w:ind w:left="450" w:right="47" w:firstLine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4CD5A22" w14:textId="77777777" w:rsidR="003E03E8" w:rsidRPr="00C14593" w:rsidRDefault="003E03E8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55076C71" w14:textId="77777777" w:rsidR="003E03E8" w:rsidRPr="00B95E63" w:rsidRDefault="003E03E8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8D81DB2" w14:textId="77777777" w:rsidR="003E03E8" w:rsidRPr="00C14593" w:rsidRDefault="003E03E8" w:rsidP="0034430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</w:t>
      </w:r>
      <w:r w:rsidR="005740D6" w:rsidRPr="00C14593">
        <w:rPr>
          <w:rFonts w:asciiTheme="majorBid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>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</w:t>
      </w:r>
      <w:r w:rsidR="005740D6" w:rsidRPr="00C14593">
        <w:rPr>
          <w:rFonts w:asciiTheme="majorBid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งบการเงินรวม นับแต่วันที่มีการควบคุมจนถึงวันที่การควบคุมสิ้นสุดลง </w:t>
      </w:r>
    </w:p>
    <w:p w14:paraId="2DE67E2F" w14:textId="77777777" w:rsidR="00246066" w:rsidRDefault="0024606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35F7E5B2" w14:textId="0724E80A" w:rsidR="003E03E8" w:rsidRPr="00C14593" w:rsidRDefault="003E03E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233A1B4" w14:textId="77777777" w:rsidR="003E03E8" w:rsidRPr="00AC347B" w:rsidRDefault="003E03E8" w:rsidP="00344305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1CF272C" w14:textId="77777777" w:rsidR="003E03E8" w:rsidRPr="00C14593" w:rsidRDefault="003E03E8" w:rsidP="0034430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531E7FFA" w14:textId="77777777" w:rsidR="003E03E8" w:rsidRPr="00AC347B" w:rsidRDefault="003E03E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20851E" w14:textId="77777777" w:rsidR="003E03E8" w:rsidRPr="00C14593" w:rsidRDefault="003E03E8" w:rsidP="0034430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</w:t>
      </w:r>
      <w:r w:rsidR="00326682">
        <w:rPr>
          <w:rFonts w:asciiTheme="majorBidi" w:hAnsiTheme="majorBidi" w:cstheme="majorBidi" w:hint="cs"/>
          <w:sz w:val="30"/>
          <w:szCs w:val="30"/>
          <w:cs/>
        </w:rPr>
        <w:t>เจ้าของ</w:t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E9FADEE" w14:textId="77777777" w:rsidR="00D94804" w:rsidRPr="00C14593" w:rsidRDefault="00D94804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EE08217" w14:textId="77777777" w:rsidR="00BF78C8" w:rsidRPr="00C14593" w:rsidRDefault="00BF78C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การสูญเสียการควบคุม</w:t>
      </w:r>
      <w:r w:rsidRPr="00C14593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15EB854C" w14:textId="77777777" w:rsidR="00BF78C8" w:rsidRPr="00C14593" w:rsidRDefault="00BF78C8" w:rsidP="0034430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BD4DD71" w14:textId="6BE10B18" w:rsidR="00BF78C8" w:rsidRDefault="00BF78C8" w:rsidP="0034430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</w:t>
      </w:r>
      <w:r w:rsidR="007972E0" w:rsidRPr="00C14593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Pr="00C14593">
        <w:rPr>
          <w:rFonts w:asciiTheme="majorBidi" w:hAnsiTheme="majorBidi" w:cstheme="majorBidi"/>
          <w:sz w:val="30"/>
          <w:szCs w:val="30"/>
          <w:cs/>
        </w:rPr>
        <w:t>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37387BD" w14:textId="77777777" w:rsidR="0012147C" w:rsidRPr="0012147C" w:rsidRDefault="0012147C" w:rsidP="0034430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DBBABEA" w14:textId="01F2DAFB" w:rsidR="0012147C" w:rsidRDefault="00121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10402826" w14:textId="77777777" w:rsidR="005740D6" w:rsidRPr="00C14593" w:rsidRDefault="005740D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ส่วนได้เสียในเงินลงทุนที่บันทึกตามวิธีส่วนได้เสีย </w:t>
      </w:r>
    </w:p>
    <w:p w14:paraId="0850E318" w14:textId="77777777" w:rsidR="005740D6" w:rsidRPr="00AC347B" w:rsidRDefault="005740D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7DCC146" w14:textId="7C8F9AA3" w:rsidR="00C14593" w:rsidRDefault="005740D6" w:rsidP="00256A9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ประกอบด้วยส่วนได้เสียในการร่วมค้า</w:t>
      </w:r>
      <w:r w:rsidR="00256A9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14593">
        <w:rPr>
          <w:rFonts w:asciiTheme="majorBidi" w:hAnsiTheme="majorBidi" w:cstheme="majorBidi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6AEF826E" w14:textId="77777777" w:rsidR="00576951" w:rsidRPr="00AC347B" w:rsidRDefault="00576951" w:rsidP="0034430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16B944D" w14:textId="77777777" w:rsidR="005740D6" w:rsidRPr="00C14593" w:rsidRDefault="005740D6" w:rsidP="0034430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ส่วนได้เสียในการร่วมค้าบันทึกบัญชีตามวิธีส่วนได้เสีย</w:t>
      </w:r>
      <w:r w:rsidRPr="00C14593">
        <w:rPr>
          <w:rFonts w:asciiTheme="majorBidi" w:hAnsiTheme="majorBidi" w:cstheme="majorBidi"/>
          <w:sz w:val="30"/>
          <w:szCs w:val="30"/>
        </w:rPr>
        <w:t xml:space="preserve"> </w:t>
      </w:r>
      <w:r w:rsidRPr="00C14593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  <w:r w:rsidRPr="00C14593">
        <w:rPr>
          <w:rFonts w:asciiTheme="majorBidi" w:hAnsiTheme="majorBidi" w:cstheme="majorBidi"/>
          <w:sz w:val="30"/>
          <w:szCs w:val="30"/>
        </w:rPr>
        <w:t xml:space="preserve"> </w:t>
      </w:r>
    </w:p>
    <w:p w14:paraId="1724F576" w14:textId="77777777" w:rsidR="005740D6" w:rsidRPr="00C14593" w:rsidRDefault="005740D6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FE97F24" w14:textId="77777777" w:rsidR="003E03E8" w:rsidRPr="00C14593" w:rsidRDefault="003E03E8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14:paraId="3BBF742A" w14:textId="77777777" w:rsidR="003E03E8" w:rsidRPr="00AC347B" w:rsidRDefault="003E03E8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AD836AA" w14:textId="77777777" w:rsidR="005740D6" w:rsidRPr="00C14593" w:rsidRDefault="003E03E8" w:rsidP="0034430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5740D6" w:rsidRPr="00C14593">
        <w:rPr>
          <w:rFonts w:asciiTheme="majorBid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มาจากรายการระหว่างกิจการในกลุ่ม ถูกตัดรายการในการจัดทำงบการเงินรวม </w:t>
      </w:r>
      <w:r w:rsidR="005740D6" w:rsidRPr="00C14593">
        <w:rPr>
          <w:rFonts w:asciiTheme="majorBidi" w:hAnsiTheme="majorBidi" w:cstheme="majorBidi"/>
          <w:sz w:val="30"/>
          <w:szCs w:val="30"/>
          <w:cs/>
        </w:rPr>
        <w:t>กำไรที่ยังไม่เกิดขึ้นจริงซึ่งเป็นผลมาจากรายการกับ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="005740D6" w:rsidRPr="00C14593">
        <w:rPr>
          <w:rFonts w:asciiTheme="majorBidi" w:eastAsia="EucrosiaUPCBold" w:hAnsiTheme="majorBidi" w:cstheme="majorBidi"/>
          <w:sz w:val="30"/>
          <w:szCs w:val="30"/>
          <w:cs/>
        </w:rPr>
        <w:t>เมื่อไม่มีหลักฐานการด้อยค่าเกิดขึ้น</w:t>
      </w:r>
      <w:r w:rsidR="005740D6" w:rsidRPr="00C14593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  </w:t>
      </w:r>
    </w:p>
    <w:p w14:paraId="13B5F592" w14:textId="77777777" w:rsidR="005740D6" w:rsidRPr="00AC347B" w:rsidRDefault="005740D6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469AA566" w14:textId="77777777" w:rsidR="003E03E8" w:rsidRPr="00C14593" w:rsidRDefault="003E03E8" w:rsidP="00344305">
      <w:pPr>
        <w:pStyle w:val="BodyText2"/>
        <w:numPr>
          <w:ilvl w:val="1"/>
          <w:numId w:val="9"/>
        </w:numPr>
        <w:tabs>
          <w:tab w:val="clear" w:pos="518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35C81F35" w14:textId="77777777" w:rsidR="003E03E8" w:rsidRPr="00AC347B" w:rsidRDefault="003E03E8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59621655" w14:textId="77777777" w:rsidR="003E03E8" w:rsidRPr="00C14593" w:rsidRDefault="003E03E8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22FFB22B" w14:textId="77777777" w:rsidR="003E03E8" w:rsidRPr="00AC347B" w:rsidRDefault="003E03E8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662D5B1" w14:textId="77777777" w:rsidR="003E03E8" w:rsidRPr="00C14593" w:rsidRDefault="003E03E8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</w:t>
      </w:r>
      <w:r w:rsidR="00A234CD" w:rsidRPr="00C14593">
        <w:rPr>
          <w:rFonts w:asciiTheme="majorBid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>กลุ่มบริษัทโดยใช้อัตราแลกเปลี่ยน ณ วันที่เกิดรายการ</w:t>
      </w:r>
    </w:p>
    <w:p w14:paraId="58ACB85F" w14:textId="77777777" w:rsidR="003E03E8" w:rsidRPr="00AC347B" w:rsidRDefault="003E03E8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52A02E1" w14:textId="77777777" w:rsidR="003E03E8" w:rsidRPr="00C14593" w:rsidRDefault="003E03E8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 w:rsidR="00A234CD" w:rsidRPr="00C14593">
        <w:rPr>
          <w:rFonts w:asciiTheme="majorBid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การดำเนินงานโดยใช้อัตราแลกเปลี่ยน ณ วันนั้น </w:t>
      </w:r>
    </w:p>
    <w:p w14:paraId="67BD60EE" w14:textId="7E83A488" w:rsidR="00D2700D" w:rsidRPr="00AC347B" w:rsidRDefault="00D2700D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D012B29" w14:textId="77777777" w:rsidR="00C06D2D" w:rsidRDefault="00246066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 ซึ่งบันทึกตามเกณฑ์ราคาทุนเดิม 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069E92D0" w14:textId="77777777" w:rsidR="00C06D2D" w:rsidRPr="00C06D2D" w:rsidRDefault="00C06D2D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AE70351" w14:textId="2C2C61BE" w:rsidR="00AC347B" w:rsidRDefault="003E03E8" w:rsidP="002C2E72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6D2D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</w:t>
      </w:r>
      <w:r w:rsidR="00501009" w:rsidRPr="00C06D2D">
        <w:rPr>
          <w:rFonts w:asciiTheme="majorBidi" w:hAnsiTheme="majorBidi" w:cstheme="majorBidi"/>
          <w:sz w:val="30"/>
          <w:szCs w:val="30"/>
          <w:cs/>
        </w:rPr>
        <w:t>ยนที่เกิดขึ้นจากการแปลงค่า</w:t>
      </w:r>
      <w:r w:rsidRPr="00C06D2D">
        <w:rPr>
          <w:rFonts w:asciiTheme="majorBidi" w:hAnsiTheme="majorBidi" w:cstheme="majorBidi"/>
          <w:sz w:val="30"/>
          <w:szCs w:val="30"/>
          <w:cs/>
        </w:rPr>
        <w:t>ให้รับรู้เป็นกำไรหรือขาดทุนในงวดบัญชีนั้น</w:t>
      </w:r>
    </w:p>
    <w:p w14:paraId="3DAE79AF" w14:textId="77777777" w:rsidR="00256A9A" w:rsidRPr="002C2E72" w:rsidRDefault="00256A9A" w:rsidP="002C2E72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406F93" w14:textId="77777777" w:rsidR="00243549" w:rsidRPr="00C14593" w:rsidRDefault="00243549" w:rsidP="00344305">
      <w:pPr>
        <w:pStyle w:val="BodyText2"/>
        <w:numPr>
          <w:ilvl w:val="1"/>
          <w:numId w:val="9"/>
        </w:num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24054AA6" w14:textId="77777777" w:rsidR="00243549" w:rsidRPr="00AC347B" w:rsidRDefault="00243549" w:rsidP="00344305">
      <w:pPr>
        <w:tabs>
          <w:tab w:val="clear" w:pos="454"/>
          <w:tab w:val="clear" w:pos="680"/>
          <w:tab w:val="clear" w:pos="907"/>
          <w:tab w:val="left" w:pos="426"/>
        </w:tabs>
        <w:ind w:left="540" w:hanging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7A0D7986" w14:textId="77777777" w:rsidR="00243549" w:rsidRPr="00C14593" w:rsidRDefault="00CB28BB" w:rsidP="00344305">
      <w:pPr>
        <w:tabs>
          <w:tab w:val="clear" w:pos="454"/>
          <w:tab w:val="clear" w:pos="680"/>
          <w:tab w:val="clear" w:pos="907"/>
          <w:tab w:val="left" w:pos="720"/>
        </w:tabs>
        <w:ind w:left="540" w:hanging="518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</w:rPr>
        <w:tab/>
      </w:r>
      <w:r w:rsidRPr="00C14593">
        <w:rPr>
          <w:rFonts w:asciiTheme="majorBidi" w:hAnsiTheme="majorBidi" w:cstheme="majorBidi"/>
          <w:sz w:val="30"/>
          <w:szCs w:val="30"/>
        </w:rPr>
        <w:tab/>
      </w:r>
      <w:r w:rsidR="008C0B24" w:rsidRPr="00C1459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</w:t>
      </w:r>
      <w:r w:rsidR="00326682">
        <w:rPr>
          <w:rFonts w:asciiTheme="majorBidi" w:hAnsiTheme="majorBidi" w:cstheme="majorBidi" w:hint="cs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71FC04DC" w14:textId="77777777" w:rsidR="00C14593" w:rsidRDefault="00C1459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C535D70" w14:textId="6F708976" w:rsidR="001212C7" w:rsidRPr="001212C7" w:rsidRDefault="001212C7" w:rsidP="00344305">
      <w:pPr>
        <w:pStyle w:val="Heading8"/>
        <w:numPr>
          <w:ilvl w:val="1"/>
          <w:numId w:val="9"/>
        </w:numPr>
        <w:spacing w:line="240" w:lineRule="atLeast"/>
        <w:jc w:val="thaiDistribute"/>
        <w:rPr>
          <w:rFonts w:asciiTheme="majorBidi" w:hAnsiTheme="majorBidi" w:cstheme="majorBidi"/>
          <w:b/>
          <w:bCs/>
          <w:i w:val="0"/>
          <w:iCs w:val="0"/>
          <w:cs/>
          <w:lang w:val="th-TH"/>
        </w:rPr>
      </w:pPr>
      <w:r w:rsidRPr="001212C7">
        <w:rPr>
          <w:rFonts w:asciiTheme="majorBidi" w:hAnsiTheme="majorBidi" w:cstheme="majorBidi"/>
          <w:b/>
          <w:bCs/>
          <w:cs/>
          <w:lang w:val="th-TH"/>
        </w:rPr>
        <w:t>ลูกหนี้และสินทรัพย์ที่เกิดจากสัญญา</w:t>
      </w:r>
    </w:p>
    <w:p w14:paraId="553472B8" w14:textId="77777777" w:rsidR="004036E4" w:rsidRPr="001212C7" w:rsidRDefault="004036E4" w:rsidP="00344305">
      <w:pPr>
        <w:tabs>
          <w:tab w:val="clear" w:pos="454"/>
          <w:tab w:val="clear" w:pos="680"/>
          <w:tab w:val="clear" w:pos="907"/>
          <w:tab w:val="left" w:pos="426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5821DF60" w14:textId="02DF31BA" w:rsidR="001212C7" w:rsidRPr="001212C7" w:rsidRDefault="001212C7" w:rsidP="0034430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212C7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892DE0">
        <w:rPr>
          <w:rFonts w:asciiTheme="majorBidi" w:hAnsiTheme="majorBidi" w:cstheme="majorBidi" w:hint="cs"/>
          <w:sz w:val="30"/>
          <w:szCs w:val="30"/>
          <w:cs/>
        </w:rPr>
        <w:t>การค้าและลูกหนี้อื่น</w:t>
      </w:r>
      <w:r w:rsidRPr="001212C7">
        <w:rPr>
          <w:rFonts w:asciiTheme="majorBidi" w:hAnsiTheme="majorBidi" w:cstheme="majorBidi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26833A3F" w14:textId="77777777" w:rsidR="001212C7" w:rsidRPr="001212C7" w:rsidRDefault="001212C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35E4A99" w14:textId="2DD86C92" w:rsidR="001212C7" w:rsidRDefault="001212C7" w:rsidP="0034430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212C7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892DE0">
        <w:rPr>
          <w:rFonts w:asciiTheme="majorBidi" w:hAnsiTheme="majorBidi" w:cstheme="majorBidi" w:hint="cs"/>
          <w:sz w:val="30"/>
          <w:szCs w:val="30"/>
          <w:cs/>
        </w:rPr>
        <w:t>การค้า ลูกหนี้อื่น</w:t>
      </w:r>
      <w:r w:rsidR="00246066">
        <w:rPr>
          <w:rFonts w:asciiTheme="majorBidi" w:hAnsiTheme="majorBidi" w:cstheme="majorBidi" w:hint="cs"/>
          <w:sz w:val="30"/>
          <w:szCs w:val="30"/>
          <w:cs/>
        </w:rPr>
        <w:t>และสินทรัพย์ที่เกิดจากสัญญา</w:t>
      </w:r>
      <w:r w:rsidRPr="001212C7">
        <w:rPr>
          <w:rFonts w:asciiTheme="majorBidi" w:hAnsiTheme="majorBidi" w:cstheme="majorBidi"/>
          <w:sz w:val="30"/>
          <w:szCs w:val="30"/>
          <w:cs/>
        </w:rPr>
        <w:t>วัดมูลค่าด้วยมูลค่าสุทธิจากค่าเผื่อหนี้สงสัยจะสูญ</w:t>
      </w:r>
      <w:r w:rsidR="00246066">
        <w:rPr>
          <w:rFonts w:asciiTheme="majorBidi" w:hAnsiTheme="majorBidi" w:cstheme="majorBidi" w:hint="cs"/>
          <w:sz w:val="30"/>
          <w:szCs w:val="30"/>
          <w:cs/>
        </w:rPr>
        <w:t>และขาดทุนจากการด้อยค่า</w:t>
      </w:r>
      <w:r w:rsidRPr="001212C7">
        <w:rPr>
          <w:rFonts w:asciiTheme="majorBidi" w:hAnsiTheme="majorBidi" w:cstheme="majorBidi"/>
          <w:sz w:val="30"/>
          <w:szCs w:val="30"/>
          <w:cs/>
        </w:rPr>
        <w:t xml:space="preserve">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23607C8B" w14:textId="24CA9B81" w:rsidR="000028F3" w:rsidRDefault="000028F3" w:rsidP="00344305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B4051BE" w14:textId="66C06658" w:rsidR="00892DE0" w:rsidRDefault="00892DE0" w:rsidP="00686816">
      <w:pPr>
        <w:spacing w:before="120"/>
        <w:ind w:left="547"/>
        <w:jc w:val="thaiDistribute"/>
        <w:rPr>
          <w:rFonts w:ascii="Angsana New" w:hAnsi="Angsana New"/>
          <w:sz w:val="30"/>
          <w:szCs w:val="30"/>
        </w:rPr>
      </w:pPr>
      <w:r w:rsidRPr="00892DE0">
        <w:rPr>
          <w:rFonts w:ascii="Angsana New" w:hAnsi="Angsana New"/>
          <w:sz w:val="30"/>
          <w:szCs w:val="30"/>
          <w:cs/>
        </w:rPr>
        <w:t>ลูกหนี้ตามสัญญาเช่าซื้อและลูกหนี้เงินให้สินเชื่อแสดงด้วยจำนวนหนี้คงเหลือตามสัญญาหักด้วยดอกผลตามสัญญาเช่าซื้อ</w:t>
      </w:r>
      <w:r w:rsidRPr="00892DE0">
        <w:rPr>
          <w:rFonts w:ascii="Angsana New" w:hAnsi="Angsana New"/>
          <w:sz w:val="30"/>
          <w:szCs w:val="30"/>
        </w:rPr>
        <w:t xml:space="preserve"> </w:t>
      </w:r>
      <w:r w:rsidRPr="00892DE0">
        <w:rPr>
          <w:rFonts w:ascii="Angsana New" w:hAnsi="Angsana New"/>
          <w:sz w:val="30"/>
          <w:szCs w:val="30"/>
          <w:cs/>
        </w:rPr>
        <w:t xml:space="preserve">ดอกเบี้ยที่ยังไม่ถือเป็นรายได้และค่าเผื่อหนี้สงสัยจะสูญ </w:t>
      </w:r>
      <w:r w:rsidR="0083159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92DE0">
        <w:rPr>
          <w:rFonts w:ascii="Angsana New" w:hAnsi="Angsana New"/>
          <w:sz w:val="30"/>
          <w:szCs w:val="30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จากลูกหนี้ตามสัญญาเช่าซื้อและสัญญาสินเชื่อไม่ได้ โดยพิจารณาจากสถานะปัจจุบันของลูกหนี้คงค้าง ความสามารถในการชำระหนี้ของลูกหนี้ ประสบการณ์การเก็บเงินและข้อมูลความเสียหายที่เกิดขึ้นจริงในอดีต</w:t>
      </w:r>
    </w:p>
    <w:p w14:paraId="6DE3BD81" w14:textId="77777777" w:rsidR="00892DE0" w:rsidRPr="00892DE0" w:rsidRDefault="00892DE0" w:rsidP="00686816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4796935F" w14:textId="77777777" w:rsidR="000028F3" w:rsidRPr="000028F3" w:rsidRDefault="000028F3" w:rsidP="00344305">
      <w:pPr>
        <w:pStyle w:val="Heading8"/>
        <w:numPr>
          <w:ilvl w:val="1"/>
          <w:numId w:val="9"/>
        </w:numPr>
        <w:spacing w:line="240" w:lineRule="atLeast"/>
        <w:jc w:val="thaiDistribute"/>
        <w:rPr>
          <w:rFonts w:asciiTheme="majorBidi" w:hAnsiTheme="majorBidi" w:cstheme="majorBidi"/>
          <w:b/>
          <w:bCs/>
          <w:i w:val="0"/>
          <w:iCs w:val="0"/>
          <w:cs/>
          <w:lang w:val="th-TH"/>
        </w:rPr>
      </w:pPr>
      <w:r w:rsidRPr="000028F3">
        <w:rPr>
          <w:rFonts w:asciiTheme="majorBidi" w:hAnsiTheme="majorBidi" w:cstheme="majorBidi"/>
          <w:b/>
          <w:bCs/>
          <w:cs/>
          <w:lang w:val="th-TH"/>
        </w:rPr>
        <w:t>สินค้าคงเหลือ</w:t>
      </w:r>
    </w:p>
    <w:p w14:paraId="76A08A29" w14:textId="77777777" w:rsidR="000028F3" w:rsidRPr="00623946" w:rsidRDefault="000028F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7E14142" w14:textId="77777777" w:rsidR="000028F3" w:rsidRPr="00623946" w:rsidRDefault="000028F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623946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188ADB00" w14:textId="77777777" w:rsidR="005E17B7" w:rsidRDefault="005E17B7" w:rsidP="005E17B7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3D120CE" w14:textId="13289FE5" w:rsidR="005E17B7" w:rsidRPr="00A00768" w:rsidRDefault="005E17B7" w:rsidP="005E17B7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A00768">
        <w:rPr>
          <w:rFonts w:ascii="Angsana New" w:hAnsi="Angsana New" w:hint="cs"/>
          <w:sz w:val="30"/>
          <w:szCs w:val="30"/>
          <w:cs/>
        </w:rPr>
        <w:t>สินค้ายึดคืนคือสินค้าที่บริษัทยึดคืนจากลูกหนี้ที่ผิดนัดชำระ</w:t>
      </w:r>
    </w:p>
    <w:p w14:paraId="679125EA" w14:textId="77777777" w:rsidR="000028F3" w:rsidRPr="00623946" w:rsidRDefault="000028F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FC0212A" w14:textId="22005B6E" w:rsidR="000028F3" w:rsidRPr="005E17B7" w:rsidRDefault="000028F3" w:rsidP="005E1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</w:rPr>
        <w:tab/>
      </w:r>
      <w:r w:rsidRPr="00623946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</w:t>
      </w:r>
      <w:r w:rsidRPr="000028F3">
        <w:rPr>
          <w:rFonts w:asciiTheme="majorBidi" w:hAnsiTheme="majorBidi" w:cstheme="majorBidi"/>
          <w:sz w:val="30"/>
          <w:szCs w:val="30"/>
          <w:cs/>
        </w:rPr>
        <w:t>วิธีถัวเฉลี่ยถ่วงน้ำหนัก</w:t>
      </w:r>
      <w:r w:rsidRPr="000028F3">
        <w:rPr>
          <w:rFonts w:asciiTheme="majorBidi" w:hAnsiTheme="majorBidi" w:cstheme="majorBidi"/>
          <w:i/>
          <w:iCs/>
          <w:color w:val="0000FF"/>
          <w:sz w:val="30"/>
          <w:szCs w:val="30"/>
          <w:cs/>
        </w:rPr>
        <w:t xml:space="preserve"> </w:t>
      </w:r>
      <w:r w:rsidRPr="000028F3">
        <w:rPr>
          <w:rFonts w:asciiTheme="majorBidi" w:hAnsiTheme="majorBidi" w:cstheme="majorBidi"/>
          <w:sz w:val="30"/>
          <w:szCs w:val="30"/>
          <w:cs/>
        </w:rPr>
        <w:t>ต้</w:t>
      </w:r>
      <w:r w:rsidRPr="00623946">
        <w:rPr>
          <w:rFonts w:asciiTheme="majorBidi" w:hAnsiTheme="majorBidi" w:cstheme="majorBidi"/>
          <w:sz w:val="30"/>
          <w:szCs w:val="30"/>
          <w:cs/>
        </w:rPr>
        <w:t>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 ในกรณีของสินค้าสำเร็จรูปและสินค้าระหว่างผลิตที่ผลิตเอง ต้นทุนสินค้า</w:t>
      </w:r>
      <w:r w:rsidRPr="000028F3">
        <w:rPr>
          <w:rFonts w:asciiTheme="majorBidi" w:hAnsiTheme="majorBidi" w:cstheme="majorBidi"/>
          <w:sz w:val="30"/>
          <w:szCs w:val="30"/>
          <w:cs/>
        </w:rPr>
        <w:t>คำนวณโดยการใช้ต้นทุนมาตรฐานซึ่งได้รับการปรับปรุงให้ใกล้เคียงกับราคาทุนถัวเฉลี่ย</w:t>
      </w:r>
      <w:r w:rsidRPr="00623946">
        <w:rPr>
          <w:rFonts w:asciiTheme="majorBidi" w:hAnsiTheme="majorBidi" w:cstheme="majorBidi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78C51A87" w14:textId="77777777" w:rsidR="000028F3" w:rsidRPr="00623946" w:rsidRDefault="000028F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</w:rPr>
        <w:lastRenderedPageBreak/>
        <w:tab/>
      </w:r>
      <w:r w:rsidRPr="00623946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3C9797D1" w14:textId="77777777" w:rsidR="000028F3" w:rsidRPr="007E307B" w:rsidRDefault="000028F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EA8009F" w14:textId="4289B1C5" w:rsidR="008B02C5" w:rsidRPr="00642338" w:rsidRDefault="008B02C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2338">
        <w:rPr>
          <w:rFonts w:asciiTheme="majorBidi" w:hAnsiTheme="majorBidi" w:cstheme="majorBidi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6D36AFD5" w14:textId="77777777" w:rsidR="00246066" w:rsidRDefault="00246066" w:rsidP="005E17B7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5058D122" w14:textId="77777777" w:rsidR="008C0B24" w:rsidRPr="00C14593" w:rsidRDefault="008C0B24" w:rsidP="00344305">
      <w:pPr>
        <w:pStyle w:val="BodyText2"/>
        <w:numPr>
          <w:ilvl w:val="1"/>
          <w:numId w:val="9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</w:t>
      </w:r>
    </w:p>
    <w:p w14:paraId="7A5BDD04" w14:textId="77777777" w:rsidR="008C0B24" w:rsidRPr="00AC347B" w:rsidRDefault="008C0B24" w:rsidP="00344305">
      <w:pPr>
        <w:pStyle w:val="BodyText"/>
        <w:spacing w:after="0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p w14:paraId="313AD039" w14:textId="77777777" w:rsidR="008C0B24" w:rsidRPr="00C14593" w:rsidRDefault="00824D5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</w:t>
      </w:r>
      <w:r w:rsidR="008C0B24" w:rsidRPr="00C14593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  <w:r w:rsidR="00A234CD" w:rsidRPr="00C14593">
        <w:rPr>
          <w:rFonts w:asciiTheme="majorBidi" w:hAnsiTheme="majorBidi" w:cstheme="majorBidi"/>
          <w:i/>
          <w:iCs/>
          <w:sz w:val="30"/>
          <w:szCs w:val="30"/>
          <w:cs/>
        </w:rPr>
        <w:t>และการร่วมค้า</w:t>
      </w:r>
    </w:p>
    <w:p w14:paraId="3852F898" w14:textId="77777777" w:rsidR="008C0B24" w:rsidRPr="00AC347B" w:rsidRDefault="008C0B24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217A98C" w14:textId="77777777" w:rsidR="008C0B24" w:rsidRPr="00C14593" w:rsidRDefault="008C0B24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="00D33CA2" w:rsidRPr="00C14593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Pr="00C14593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ในงบการเงินเฉพาะกิจการของบริษัท บันทึกบัญชีโดยใช้วิธีราคาทุน</w:t>
      </w:r>
      <w:r w:rsidR="00A234CD" w:rsidRPr="00C14593">
        <w:rPr>
          <w:rFonts w:asciiTheme="majorBidi" w:hAnsiTheme="majorBidi" w:cstheme="majorBidi"/>
          <w:sz w:val="30"/>
          <w:szCs w:val="30"/>
        </w:rPr>
        <w:t xml:space="preserve"> </w:t>
      </w:r>
      <w:r w:rsidR="00A234CD" w:rsidRPr="00C14593">
        <w:rPr>
          <w:rFonts w:asciiTheme="majorBidi" w:hAnsiTheme="majorBidi" w:cstheme="majorBidi"/>
          <w:spacing w:val="-2"/>
          <w:sz w:val="30"/>
          <w:szCs w:val="30"/>
          <w:cs/>
        </w:rPr>
        <w:t>ส่วนการบันทึกบัญชีเงินลงทุนในการร่วมค้าในงบการเงินรวมใช้วิธีส่วนได้เสีย</w:t>
      </w:r>
    </w:p>
    <w:p w14:paraId="40D040E4" w14:textId="77777777" w:rsidR="00A234CD" w:rsidRPr="00AC347B" w:rsidRDefault="00A234CD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0564D4A" w14:textId="77777777" w:rsidR="008C0B24" w:rsidRPr="00C14593" w:rsidRDefault="008C0B24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59DFB6EB" w14:textId="77777777" w:rsidR="008C0B24" w:rsidRPr="00AC347B" w:rsidRDefault="008C0B24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679478F" w14:textId="77777777" w:rsidR="008C0B24" w:rsidRDefault="008C0B24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</w:t>
      </w:r>
      <w:r w:rsidR="00491352" w:rsidRPr="00C145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14593">
        <w:rPr>
          <w:rFonts w:asciiTheme="majorBidi" w:hAnsiTheme="majorBidi" w:cstheme="majorBidi"/>
          <w:sz w:val="30"/>
          <w:szCs w:val="30"/>
          <w:cs/>
        </w:rPr>
        <w:t>จะถูกบันทึกในกำไรหรือขาดทุน</w:t>
      </w:r>
    </w:p>
    <w:p w14:paraId="25BB3243" w14:textId="77777777" w:rsidR="00BF2378" w:rsidRPr="00AC347B" w:rsidRDefault="00BF2378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983EAD1" w14:textId="77777777" w:rsidR="008C0B24" w:rsidRDefault="008C0B24" w:rsidP="003443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74D4096C" w14:textId="77777777" w:rsidR="00FF3EDE" w:rsidRPr="00AC347B" w:rsidRDefault="00FF3EDE" w:rsidP="003443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57A689A" w14:textId="77777777" w:rsidR="00FF3EDE" w:rsidRPr="004C51B9" w:rsidRDefault="00FF3EDE" w:rsidP="00344305">
      <w:pPr>
        <w:pStyle w:val="BodyText2"/>
        <w:numPr>
          <w:ilvl w:val="1"/>
          <w:numId w:val="9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C51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440B92DE" w14:textId="77777777" w:rsidR="00FF3EDE" w:rsidRPr="00623946" w:rsidRDefault="00FF3ED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B0E2DF6" w14:textId="77777777" w:rsidR="00FF3EDE" w:rsidRPr="00623946" w:rsidRDefault="00FF3ED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3A05EBA4" w14:textId="77777777" w:rsidR="00FF3EDE" w:rsidRPr="00623946" w:rsidRDefault="00FF3ED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102DD20A" w14:textId="77777777" w:rsidR="00FF3EDE" w:rsidRPr="00623946" w:rsidRDefault="00FF3ED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 </w:t>
      </w:r>
    </w:p>
    <w:p w14:paraId="48DF8CD8" w14:textId="77777777" w:rsidR="00FF3EDE" w:rsidRPr="00623946" w:rsidRDefault="00FF3ED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32B11AF" w14:textId="77777777" w:rsidR="00FF3EDE" w:rsidRPr="00623946" w:rsidRDefault="00FF3ED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665250E5" w14:textId="77777777" w:rsidR="00FF3EDE" w:rsidRPr="00623946" w:rsidRDefault="00FF3ED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EF657B9" w14:textId="77777777" w:rsidR="00FF3EDE" w:rsidRPr="00623946" w:rsidRDefault="00FF3EDE" w:rsidP="007D0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lastRenderedPageBreak/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 ประมาณการอายุการให้ประโยชน์ของสินทรัพย์แสดงได้ดังนี้</w:t>
      </w:r>
    </w:p>
    <w:p w14:paraId="4B90620C" w14:textId="77777777" w:rsidR="00FF3EDE" w:rsidRPr="00AC347B" w:rsidRDefault="00FF3ED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E63C35" w:rsidRPr="00623946" w14:paraId="00572357" w14:textId="77777777" w:rsidTr="00320981">
        <w:tc>
          <w:tcPr>
            <w:tcW w:w="5390" w:type="dxa"/>
            <w:shd w:val="clear" w:color="auto" w:fill="auto"/>
            <w:vAlign w:val="bottom"/>
          </w:tcPr>
          <w:p w14:paraId="7B1A9597" w14:textId="3CF36D2C" w:rsidR="00E63C35" w:rsidRPr="000D7F6D" w:rsidRDefault="00E63C3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45E9C38E" w14:textId="61B011A4" w:rsidR="00E63C35" w:rsidRPr="000D7F6D" w:rsidRDefault="00E63C3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7F6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3400089C" w14:textId="3AA1A68E" w:rsidR="00E63C35" w:rsidRPr="000D7F6D" w:rsidRDefault="00E63C3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7F6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E315A96" w14:textId="77777777" w:rsidR="0082379E" w:rsidRPr="00AC347B" w:rsidRDefault="0082379E" w:rsidP="00344305">
      <w:pPr>
        <w:tabs>
          <w:tab w:val="clear" w:pos="227"/>
          <w:tab w:val="clear" w:pos="454"/>
          <w:tab w:val="clear" w:pos="680"/>
          <w:tab w:val="left" w:pos="720"/>
        </w:tabs>
        <w:spacing w:line="276" w:lineRule="auto"/>
        <w:ind w:firstLine="706"/>
        <w:jc w:val="thaiDistribute"/>
        <w:rPr>
          <w:rFonts w:asciiTheme="majorBidi" w:hAnsiTheme="majorBidi"/>
          <w:sz w:val="24"/>
          <w:szCs w:val="24"/>
        </w:rPr>
      </w:pPr>
    </w:p>
    <w:p w14:paraId="09D3A236" w14:textId="7F74075C" w:rsidR="0082379E" w:rsidRDefault="0082379E" w:rsidP="003443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E2F3" w:themeFill="accent5" w:themeFillTint="33"/>
        </w:rPr>
      </w:pPr>
      <w:r w:rsidRPr="00344305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</w:t>
      </w:r>
      <w:r w:rsidR="004D1124">
        <w:rPr>
          <w:rFonts w:asciiTheme="majorBidi" w:hAnsiTheme="majorBidi" w:cstheme="majorBidi" w:hint="cs"/>
          <w:sz w:val="30"/>
          <w:szCs w:val="30"/>
          <w:cs/>
        </w:rPr>
        <w:t>และสินทรัพย์ที่อยู่ระหว่างการก่อสร้าง</w:t>
      </w:r>
    </w:p>
    <w:p w14:paraId="56D4D263" w14:textId="77777777" w:rsidR="00AC347B" w:rsidRPr="00AC347B" w:rsidRDefault="00AC347B" w:rsidP="003443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48D312D" w14:textId="77777777" w:rsidR="00D2700D" w:rsidRPr="00C14593" w:rsidRDefault="00BF2378" w:rsidP="00344305">
      <w:pPr>
        <w:pStyle w:val="BodyText2"/>
        <w:numPr>
          <w:ilvl w:val="1"/>
          <w:numId w:val="24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ที่ดิน </w:t>
      </w:r>
      <w:r w:rsidR="0013456E"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อาคารและ</w:t>
      </w:r>
      <w:r w:rsidR="00243549"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อุปกรณ์</w:t>
      </w:r>
    </w:p>
    <w:p w14:paraId="67A47E96" w14:textId="77777777" w:rsidR="00243549" w:rsidRPr="00AC347B" w:rsidRDefault="00243549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2C99286B" w14:textId="77777777" w:rsidR="00491352" w:rsidRPr="00C14593" w:rsidRDefault="00491352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14:paraId="0AB0683E" w14:textId="77777777" w:rsidR="00491352" w:rsidRPr="00C14593" w:rsidRDefault="00491352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C9BBE0F" w14:textId="77777777" w:rsidR="00D2700D" w:rsidRPr="00C14593" w:rsidRDefault="00491352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</w:t>
      </w:r>
      <w:r w:rsidR="00D2700D" w:rsidRPr="00C14593">
        <w:rPr>
          <w:rFonts w:asciiTheme="majorBidi" w:hAnsiTheme="majorBidi" w:cstheme="majorBidi"/>
          <w:i/>
          <w:iCs/>
          <w:sz w:val="30"/>
          <w:szCs w:val="30"/>
          <w:cs/>
        </w:rPr>
        <w:t>กรรมสิทธิ์ของกิจการ</w:t>
      </w:r>
    </w:p>
    <w:p w14:paraId="6DD70D61" w14:textId="77777777" w:rsidR="008C0B24" w:rsidRPr="00AC347B" w:rsidRDefault="008C0B24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6E292A76" w14:textId="0E051030" w:rsidR="00243549" w:rsidRPr="00C14593" w:rsidRDefault="00463DB2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4305">
        <w:rPr>
          <w:rFonts w:asciiTheme="majorBidi" w:hAnsiTheme="majorBidi" w:cstheme="majorBidi" w:hint="cs"/>
          <w:sz w:val="30"/>
          <w:szCs w:val="30"/>
          <w:cs/>
        </w:rPr>
        <w:t>ที่ดิน อาคาร</w:t>
      </w:r>
      <w:r w:rsidR="0013456E" w:rsidRPr="00C14593">
        <w:rPr>
          <w:rFonts w:asciiTheme="majorBidi" w:hAnsiTheme="majorBidi" w:cstheme="majorBidi"/>
          <w:sz w:val="30"/>
          <w:szCs w:val="30"/>
          <w:cs/>
        </w:rPr>
        <w:t>และ</w:t>
      </w:r>
      <w:r w:rsidR="00243549" w:rsidRPr="00C14593">
        <w:rPr>
          <w:rFonts w:asciiTheme="majorBidi" w:hAnsiTheme="majorBidi" w:cstheme="majorBidi"/>
          <w:sz w:val="30"/>
          <w:szCs w:val="30"/>
          <w:cs/>
        </w:rPr>
        <w:t>อุปกรณ์</w:t>
      </w:r>
      <w:r w:rsidR="008F7463" w:rsidRPr="00C14593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="00243549" w:rsidRPr="00C14593">
        <w:rPr>
          <w:rFonts w:asciiTheme="majorBidi" w:hAnsiTheme="majorBidi" w:cstheme="majorBidi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</w:p>
    <w:p w14:paraId="3C4EE42F" w14:textId="77777777" w:rsidR="00243549" w:rsidRPr="00AC347B" w:rsidRDefault="00243549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994A788" w14:textId="6C57458E" w:rsidR="00243549" w:rsidRPr="00A32EFD" w:rsidRDefault="008C0B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04159E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</w:t>
      </w:r>
      <w:r w:rsidR="00463DB2" w:rsidRPr="00344305">
        <w:rPr>
          <w:rFonts w:asciiTheme="majorBidi" w:hAnsiTheme="majorBidi" w:cstheme="majorBidi"/>
          <w:sz w:val="30"/>
          <w:szCs w:val="30"/>
          <w:cs/>
        </w:rPr>
        <w:t>ต้นทุนของการก่อสร้างสินทรัพย์ที่กิจการก่อสร้างเอง รวมถึงต้นทุนของวัสดุ</w:t>
      </w:r>
      <w:r w:rsidR="00463DB2" w:rsidRPr="00344305">
        <w:rPr>
          <w:rFonts w:asciiTheme="majorBidi" w:hAnsiTheme="majorBidi" w:cstheme="majorBidi"/>
          <w:sz w:val="30"/>
          <w:szCs w:val="30"/>
        </w:rPr>
        <w:t xml:space="preserve"> </w:t>
      </w:r>
      <w:r w:rsidR="00463DB2" w:rsidRPr="00344305">
        <w:rPr>
          <w:rFonts w:asciiTheme="majorBidi" w:hAnsiTheme="majorBidi" w:cstheme="majorBidi"/>
          <w:sz w:val="30"/>
          <w:szCs w:val="30"/>
          <w:cs/>
        </w:rPr>
        <w:t xml:space="preserve">แรงงานทางตรง </w:t>
      </w:r>
      <w:r w:rsidRPr="0004159E">
        <w:rPr>
          <w:rFonts w:asciiTheme="majorBidi" w:hAnsiTheme="majorBidi" w:cstheme="majorBidi"/>
          <w:sz w:val="30"/>
          <w:szCs w:val="30"/>
          <w:cs/>
        </w:rPr>
        <w:t>และต้นทุนทางตรงอื่น</w:t>
      </w:r>
      <w:r w:rsidR="0004159E" w:rsidRPr="0004159E">
        <w:rPr>
          <w:rFonts w:asciiTheme="majorBidi" w:hAnsiTheme="majorBidi" w:cstheme="majorBidi"/>
          <w:sz w:val="30"/>
          <w:szCs w:val="30"/>
        </w:rPr>
        <w:t xml:space="preserve"> </w:t>
      </w:r>
      <w:r w:rsidRPr="0004159E">
        <w:rPr>
          <w:rFonts w:asciiTheme="majorBidi" w:hAnsiTheme="majorBidi" w:cstheme="majorBidi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</w:t>
      </w:r>
      <w:r w:rsidR="00D33CA2" w:rsidRPr="000415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159E" w:rsidRPr="0004159E">
        <w:rPr>
          <w:rFonts w:asciiTheme="majorBidi" w:hAnsiTheme="majorBidi" w:cstheme="majorBidi"/>
          <w:sz w:val="30"/>
          <w:szCs w:val="30"/>
        </w:rPr>
        <w:t xml:space="preserve"> </w:t>
      </w:r>
      <w:r w:rsidR="0004159E" w:rsidRPr="00344305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="0004159E" w:rsidRPr="00344305">
        <w:rPr>
          <w:rFonts w:asciiTheme="majorBidi" w:hAnsiTheme="majorBidi" w:cstheme="majorBidi"/>
          <w:sz w:val="30"/>
          <w:szCs w:val="30"/>
        </w:rPr>
        <w:t xml:space="preserve"> </w:t>
      </w:r>
      <w:r w:rsidR="0004159E" w:rsidRPr="00344305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="0004159E" w:rsidRPr="00344305">
        <w:rPr>
          <w:rFonts w:asciiTheme="majorBidi" w:hAnsiTheme="majorBidi" w:cstheme="majorBidi"/>
          <w:sz w:val="30"/>
          <w:szCs w:val="30"/>
        </w:rPr>
        <w:t xml:space="preserve"> </w:t>
      </w:r>
      <w:r w:rsidR="0004159E" w:rsidRPr="00344305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</w:t>
      </w:r>
      <w:r w:rsidR="0004159E" w:rsidRPr="0004159E">
        <w:rPr>
          <w:rFonts w:asciiTheme="majorBidi" w:hAnsiTheme="majorBidi" w:cstheme="majorBidi"/>
          <w:sz w:val="30"/>
          <w:szCs w:val="30"/>
        </w:rPr>
        <w:t xml:space="preserve">  </w:t>
      </w:r>
      <w:r w:rsidRPr="0004159E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D33CA2" w:rsidRPr="00A32EFD">
        <w:rPr>
          <w:rFonts w:asciiTheme="majorBidi" w:hAnsiTheme="majorBidi" w:cstheme="majorBidi"/>
          <w:sz w:val="30"/>
          <w:szCs w:val="30"/>
          <w:cs/>
        </w:rPr>
        <w:t>อุปกรณ์</w:t>
      </w:r>
      <w:r w:rsidRPr="00A32EFD">
        <w:rPr>
          <w:rFonts w:asciiTheme="majorBidi" w:hAnsiTheme="majorBidi" w:cstheme="majorBidi"/>
          <w:sz w:val="30"/>
          <w:szCs w:val="30"/>
          <w:cs/>
        </w:rPr>
        <w:t>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16EBD8B0" w14:textId="77777777" w:rsidR="00243549" w:rsidRPr="00AC347B" w:rsidRDefault="002435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  <w:lang w:eastAsia="en-GB"/>
        </w:rPr>
      </w:pPr>
    </w:p>
    <w:p w14:paraId="70E487F7" w14:textId="7DAB5D02" w:rsidR="00243549" w:rsidRPr="00C14593" w:rsidRDefault="002435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C14593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ส่วนประกอบของรายการ</w:t>
      </w:r>
      <w:r w:rsidR="0004159E" w:rsidRPr="00344305">
        <w:rPr>
          <w:rFonts w:asciiTheme="majorBidi" w:hAnsiTheme="majorBidi" w:cstheme="majorBidi" w:hint="cs"/>
          <w:color w:val="000000"/>
          <w:sz w:val="30"/>
          <w:szCs w:val="30"/>
          <w:cs/>
          <w:lang w:eastAsia="en-GB"/>
        </w:rPr>
        <w:t>ที่ดิน อาคาร</w:t>
      </w:r>
      <w:r w:rsidR="0013456E" w:rsidRPr="00C14593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และ</w:t>
      </w:r>
      <w:r w:rsidRPr="00C14593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0A40F922" w14:textId="77777777" w:rsidR="00243549" w:rsidRPr="00AC347B" w:rsidRDefault="002435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  <w:lang w:eastAsia="en-GB"/>
        </w:rPr>
      </w:pPr>
    </w:p>
    <w:p w14:paraId="79A23E20" w14:textId="7388ACA3" w:rsidR="00243549" w:rsidRDefault="00323C8D" w:rsidP="00344305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C14593">
        <w:rPr>
          <w:rFonts w:asciiTheme="majorBidi" w:hAnsiTheme="majorBidi" w:cstheme="majorBidi"/>
          <w:color w:val="auto"/>
          <w:sz w:val="30"/>
          <w:szCs w:val="30"/>
          <w:cs/>
        </w:rPr>
        <w:t>กำไรขาดทุน</w:t>
      </w:r>
      <w:r w:rsidR="00243549" w:rsidRPr="00C14593">
        <w:rPr>
          <w:rFonts w:asciiTheme="majorBidi" w:hAnsiTheme="majorBidi" w:cstheme="majorBidi"/>
          <w:color w:val="auto"/>
          <w:sz w:val="30"/>
          <w:szCs w:val="30"/>
          <w:cs/>
        </w:rPr>
        <w:t>จากการจำหน่าย</w:t>
      </w:r>
      <w:r w:rsidR="0004159E" w:rsidRPr="00344305">
        <w:rPr>
          <w:rFonts w:asciiTheme="majorBidi" w:hAnsiTheme="majorBidi" w:cstheme="majorBidi" w:hint="cs"/>
          <w:color w:val="auto"/>
          <w:sz w:val="30"/>
          <w:szCs w:val="30"/>
          <w:cs/>
        </w:rPr>
        <w:t>ที่ดิน อาคาร</w:t>
      </w:r>
      <w:r w:rsidR="0013456E" w:rsidRPr="00344305">
        <w:rPr>
          <w:rFonts w:asciiTheme="majorBidi" w:hAnsiTheme="majorBidi" w:cstheme="majorBidi"/>
          <w:color w:val="auto"/>
          <w:sz w:val="30"/>
          <w:szCs w:val="30"/>
          <w:cs/>
        </w:rPr>
        <w:t>และ</w:t>
      </w:r>
      <w:r w:rsidR="0004159E" w:rsidRPr="00344305">
        <w:rPr>
          <w:rFonts w:asciiTheme="majorBidi" w:hAnsiTheme="majorBidi" w:cstheme="majorBidi" w:hint="cs"/>
          <w:color w:val="auto"/>
          <w:sz w:val="30"/>
          <w:szCs w:val="30"/>
          <w:cs/>
        </w:rPr>
        <w:t>อุ</w:t>
      </w:r>
      <w:r w:rsidR="00243549" w:rsidRPr="00344305">
        <w:rPr>
          <w:rFonts w:asciiTheme="majorBidi" w:hAnsiTheme="majorBidi" w:cstheme="majorBidi"/>
          <w:color w:val="auto"/>
          <w:sz w:val="30"/>
          <w:szCs w:val="30"/>
          <w:cs/>
        </w:rPr>
        <w:t>ปกรณ์</w:t>
      </w:r>
      <w:r w:rsidR="00243549" w:rsidRPr="00C14593">
        <w:rPr>
          <w:rFonts w:asciiTheme="majorBidi" w:hAnsiTheme="majorBidi" w:cstheme="majorBidi"/>
          <w:color w:val="auto"/>
          <w:sz w:val="30"/>
          <w:szCs w:val="30"/>
          <w:cs/>
        </w:rPr>
        <w:t xml:space="preserve"> คือผลต่างระหว่างสิ่งตอบแทนสุทธิที่ได้รับจากการจำหน่ายกับมูลค่าตามบัญชีของ</w:t>
      </w:r>
      <w:r w:rsidR="00E7549D" w:rsidRPr="00344305">
        <w:rPr>
          <w:rFonts w:asciiTheme="majorBidi" w:hAnsiTheme="majorBidi" w:cstheme="majorBidi" w:hint="cs"/>
          <w:color w:val="auto"/>
          <w:sz w:val="30"/>
          <w:szCs w:val="30"/>
          <w:cs/>
        </w:rPr>
        <w:t>ที่ดิน อาคาร</w:t>
      </w:r>
      <w:r w:rsidR="00E7549D" w:rsidRPr="00344305">
        <w:rPr>
          <w:rFonts w:asciiTheme="majorBidi" w:hAnsiTheme="majorBidi" w:cstheme="majorBidi"/>
          <w:color w:val="auto"/>
          <w:sz w:val="30"/>
          <w:szCs w:val="30"/>
          <w:cs/>
        </w:rPr>
        <w:t>และ</w:t>
      </w:r>
      <w:r w:rsidR="00E7549D" w:rsidRPr="00344305">
        <w:rPr>
          <w:rFonts w:asciiTheme="majorBidi" w:hAnsiTheme="majorBidi" w:cstheme="majorBidi" w:hint="cs"/>
          <w:color w:val="auto"/>
          <w:sz w:val="30"/>
          <w:szCs w:val="30"/>
          <w:cs/>
        </w:rPr>
        <w:t>อุ</w:t>
      </w:r>
      <w:r w:rsidR="00E7549D" w:rsidRPr="00344305">
        <w:rPr>
          <w:rFonts w:asciiTheme="majorBidi" w:hAnsiTheme="majorBidi" w:cstheme="majorBidi"/>
          <w:color w:val="auto"/>
          <w:sz w:val="30"/>
          <w:szCs w:val="30"/>
          <w:cs/>
        </w:rPr>
        <w:t>ปกรณ์</w:t>
      </w:r>
      <w:r w:rsidR="00E7549D" w:rsidRPr="00C14593">
        <w:rPr>
          <w:rFonts w:asciiTheme="majorBidi" w:hAnsiTheme="majorBidi" w:cstheme="majorBidi"/>
          <w:color w:val="auto"/>
          <w:sz w:val="30"/>
          <w:szCs w:val="30"/>
          <w:cs/>
        </w:rPr>
        <w:t xml:space="preserve"> </w:t>
      </w:r>
      <w:r w:rsidR="00243549" w:rsidRPr="00C14593">
        <w:rPr>
          <w:rFonts w:asciiTheme="majorBidi" w:hAnsiTheme="majorBidi" w:cstheme="majorBidi"/>
          <w:color w:val="auto"/>
          <w:sz w:val="30"/>
          <w:szCs w:val="30"/>
          <w:cs/>
        </w:rPr>
        <w:t>โดยรับรู้ใน</w:t>
      </w:r>
      <w:r w:rsidRPr="00C14593">
        <w:rPr>
          <w:rFonts w:asciiTheme="majorBidi" w:hAnsiTheme="majorBidi" w:cstheme="majorBidi"/>
          <w:color w:val="auto"/>
          <w:sz w:val="30"/>
          <w:szCs w:val="30"/>
          <w:cs/>
        </w:rPr>
        <w:t>กำไร</w:t>
      </w:r>
      <w:r w:rsidR="008F7463" w:rsidRPr="00C14593">
        <w:rPr>
          <w:rFonts w:asciiTheme="majorBidi" w:hAnsiTheme="majorBidi" w:cstheme="majorBidi"/>
          <w:color w:val="auto"/>
          <w:sz w:val="30"/>
          <w:szCs w:val="30"/>
          <w:cs/>
        </w:rPr>
        <w:t>หรือ</w:t>
      </w:r>
      <w:r w:rsidRPr="00C14593">
        <w:rPr>
          <w:rFonts w:asciiTheme="majorBidi" w:hAnsiTheme="majorBidi" w:cstheme="majorBidi"/>
          <w:color w:val="auto"/>
          <w:sz w:val="30"/>
          <w:szCs w:val="30"/>
          <w:cs/>
        </w:rPr>
        <w:t>ขาดทุน</w:t>
      </w:r>
      <w:r w:rsidR="00243549" w:rsidRPr="00C14593">
        <w:rPr>
          <w:rFonts w:asciiTheme="majorBidi" w:hAnsiTheme="majorBidi" w:cstheme="majorBidi"/>
          <w:color w:val="auto"/>
          <w:sz w:val="30"/>
          <w:szCs w:val="30"/>
          <w:cs/>
        </w:rPr>
        <w:t xml:space="preserve"> </w:t>
      </w:r>
    </w:p>
    <w:p w14:paraId="5D53D3D6" w14:textId="73F2A4DC" w:rsidR="00643BDF" w:rsidRPr="00AC347B" w:rsidRDefault="00643BDF" w:rsidP="00344305">
      <w:pPr>
        <w:pStyle w:val="Default"/>
        <w:ind w:left="540"/>
        <w:jc w:val="thaiDistribute"/>
        <w:rPr>
          <w:rFonts w:asciiTheme="majorBidi" w:hAnsiTheme="majorBidi" w:cstheme="majorBidi"/>
          <w:color w:val="auto"/>
        </w:rPr>
      </w:pPr>
    </w:p>
    <w:p w14:paraId="3EAB903F" w14:textId="56C99255" w:rsidR="00643BDF" w:rsidRPr="00643BDF" w:rsidRDefault="00643BDF" w:rsidP="00344305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643BDF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สินทรัพย์ที่เช่า</w:t>
      </w:r>
    </w:p>
    <w:p w14:paraId="60365B57" w14:textId="7B4F85AD" w:rsidR="00824D50" w:rsidRPr="00AC347B" w:rsidRDefault="00824D50" w:rsidP="00344305">
      <w:pPr>
        <w:pStyle w:val="Default"/>
        <w:ind w:left="540"/>
        <w:jc w:val="thaiDistribute"/>
        <w:rPr>
          <w:rFonts w:asciiTheme="majorBidi" w:hAnsiTheme="majorBidi" w:cstheme="majorBidi"/>
          <w:color w:val="auto"/>
        </w:rPr>
      </w:pPr>
    </w:p>
    <w:p w14:paraId="7F5D9D59" w14:textId="00F61EC0" w:rsidR="00643BDF" w:rsidRPr="00643BDF" w:rsidRDefault="00643BD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43BDF">
        <w:rPr>
          <w:rFonts w:asciiTheme="majorBidi" w:hAnsiTheme="majorBidi" w:cstheme="majorBidi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</w:t>
      </w:r>
      <w:r w:rsidRPr="00643BDF">
        <w:rPr>
          <w:rFonts w:asciiTheme="majorBidi" w:hAnsiTheme="majorBidi" w:cstheme="majorBidi"/>
          <w:sz w:val="30"/>
          <w:szCs w:val="30"/>
          <w:cs/>
        </w:rPr>
        <w:lastRenderedPageBreak/>
        <w:t>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25BA8E41" w14:textId="77777777" w:rsidR="005E17B7" w:rsidRDefault="005E17B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05B136A" w14:textId="02C048EE" w:rsidR="00243549" w:rsidRPr="00C14593" w:rsidRDefault="002435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6104982E" w14:textId="77777777" w:rsidR="00243549" w:rsidRPr="00AC347B" w:rsidRDefault="002435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84F1247" w14:textId="77777777" w:rsidR="00243549" w:rsidRPr="00C14593" w:rsidRDefault="00D738F2" w:rsidP="00344305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C14593">
        <w:rPr>
          <w:rFonts w:asciiTheme="majorBidi" w:hAnsiTheme="majorBidi" w:cstheme="majorBidi"/>
          <w:color w:val="auto"/>
          <w:sz w:val="30"/>
          <w:szCs w:val="30"/>
          <w:cs/>
        </w:rPr>
        <w:t>ต้นทุนในการเปลี่ยนแทน</w:t>
      </w:r>
      <w:r w:rsidR="005E653E" w:rsidRPr="00C14593">
        <w:rPr>
          <w:rFonts w:asciiTheme="majorBidi" w:hAnsiTheme="majorBidi" w:cstheme="majorBidi"/>
          <w:color w:val="auto"/>
          <w:sz w:val="30"/>
          <w:szCs w:val="30"/>
          <w:cs/>
        </w:rPr>
        <w:t>กลุ่ม</w:t>
      </w:r>
      <w:r w:rsidRPr="00C14593">
        <w:rPr>
          <w:rFonts w:asciiTheme="majorBidi" w:hAnsiTheme="majorBidi" w:cstheme="majorBidi"/>
          <w:color w:val="auto"/>
          <w:sz w:val="30"/>
          <w:szCs w:val="30"/>
          <w:cs/>
        </w:rPr>
        <w:t>ส่วนประกอบจะรับรู้เป็นส่วนหนึ่งของมูลค่าตามบัญชีของรายการ</w:t>
      </w:r>
      <w:r w:rsidR="0013456E" w:rsidRPr="00C14593">
        <w:rPr>
          <w:rFonts w:asciiTheme="majorBidi" w:hAnsiTheme="majorBidi" w:cstheme="majorBidi"/>
          <w:color w:val="auto"/>
          <w:sz w:val="30"/>
          <w:szCs w:val="30"/>
          <w:cs/>
        </w:rPr>
        <w:t>ส่วนปรับปรุงอาคารเช่าและ</w:t>
      </w:r>
      <w:r w:rsidRPr="00C14593">
        <w:rPr>
          <w:rFonts w:asciiTheme="majorBidi" w:hAnsiTheme="majorBidi" w:cstheme="majorBidi"/>
          <w:color w:val="auto"/>
          <w:sz w:val="30"/>
          <w:szCs w:val="30"/>
          <w:cs/>
        </w:rPr>
        <w:t>อุปกรณ์ ถ้ามีความเป็นไปได้ค่อนข้างแน่ที่</w:t>
      </w:r>
      <w:r w:rsidR="008F7463" w:rsidRPr="00C14593">
        <w:rPr>
          <w:rFonts w:asciiTheme="majorBidi" w:hAnsiTheme="majorBidi" w:cstheme="majorBidi"/>
          <w:color w:val="auto"/>
          <w:sz w:val="30"/>
          <w:szCs w:val="30"/>
          <w:cs/>
        </w:rPr>
        <w:t>กลุ่ม</w:t>
      </w:r>
      <w:r w:rsidRPr="00C14593">
        <w:rPr>
          <w:rFonts w:asciiTheme="majorBidi" w:hAnsiTheme="majorBidi" w:cstheme="majorBidi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</w:t>
      </w:r>
      <w:r w:rsidR="0013456E" w:rsidRPr="00C14593">
        <w:rPr>
          <w:rFonts w:asciiTheme="majorBidi" w:hAnsiTheme="majorBidi" w:cstheme="majorBidi"/>
          <w:color w:val="auto"/>
          <w:sz w:val="30"/>
          <w:szCs w:val="30"/>
          <w:cs/>
        </w:rPr>
        <w:t>ส่วนปรับปรุงอาคารเช่าและ</w:t>
      </w:r>
      <w:r w:rsidRPr="00C14593">
        <w:rPr>
          <w:rFonts w:asciiTheme="majorBidi" w:hAnsiTheme="majorBidi" w:cstheme="majorBidi"/>
          <w:color w:val="auto"/>
          <w:sz w:val="30"/>
          <w:szCs w:val="30"/>
          <w:cs/>
        </w:rPr>
        <w:t>อุปกรณ์</w:t>
      </w:r>
      <w:r w:rsidR="008F7463" w:rsidRPr="00C14593">
        <w:rPr>
          <w:rFonts w:asciiTheme="majorBidi" w:hAnsiTheme="majorBidi" w:cstheme="majorBidi"/>
          <w:color w:val="auto"/>
          <w:sz w:val="30"/>
          <w:szCs w:val="30"/>
          <w:cs/>
        </w:rPr>
        <w:t>ที่เกิดขึ้นเป็นประจำจะรับรู้ใน</w:t>
      </w:r>
      <w:r w:rsidRPr="00C14593">
        <w:rPr>
          <w:rFonts w:asciiTheme="majorBidi" w:hAnsiTheme="majorBidi" w:cstheme="majorBidi"/>
          <w:color w:val="auto"/>
          <w:sz w:val="30"/>
          <w:szCs w:val="30"/>
          <w:cs/>
        </w:rPr>
        <w:t>กำไร</w:t>
      </w:r>
      <w:r w:rsidR="008F7463" w:rsidRPr="00C14593">
        <w:rPr>
          <w:rFonts w:asciiTheme="majorBidi" w:hAnsiTheme="majorBidi" w:cstheme="majorBidi"/>
          <w:color w:val="auto"/>
          <w:sz w:val="30"/>
          <w:szCs w:val="30"/>
          <w:cs/>
        </w:rPr>
        <w:t>หรือ</w:t>
      </w:r>
      <w:r w:rsidRPr="00C14593">
        <w:rPr>
          <w:rFonts w:asciiTheme="majorBidi" w:hAnsiTheme="majorBidi" w:cstheme="majorBidi"/>
          <w:color w:val="auto"/>
          <w:sz w:val="30"/>
          <w:szCs w:val="30"/>
          <w:cs/>
        </w:rPr>
        <w:t>ขาดทุนเมื่อเกิดขึ้น</w:t>
      </w:r>
    </w:p>
    <w:p w14:paraId="5C7CE10B" w14:textId="77777777" w:rsidR="00F42211" w:rsidRPr="00AC347B" w:rsidRDefault="00F42211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firstLine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46D91F61" w14:textId="77777777" w:rsidR="00243549" w:rsidRPr="00C14593" w:rsidRDefault="00243549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firstLine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12959958" w14:textId="77777777" w:rsidR="00243549" w:rsidRPr="00AC347B" w:rsidRDefault="002435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02874ED" w14:textId="77777777" w:rsidR="00243549" w:rsidRPr="00C14593" w:rsidRDefault="00243549" w:rsidP="00344305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ค่าเสื่อมราคาคำนวณจากมูลค่าเสื่อมสภาพของรายการ</w:t>
      </w:r>
      <w:r w:rsidR="00D33CA2" w:rsidRPr="00C14593">
        <w:rPr>
          <w:rFonts w:asciiTheme="majorBidi" w:hAnsiTheme="majorBidi" w:cstheme="majorBidi"/>
          <w:sz w:val="30"/>
          <w:szCs w:val="30"/>
          <w:cs/>
        </w:rPr>
        <w:t>ส่วนปรับปรุงอาคารเช่าและอุปกรณ์</w:t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7B1A6529" w14:textId="77777777" w:rsidR="00243549" w:rsidRPr="00AC347B" w:rsidRDefault="002435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EA7D785" w14:textId="77777777" w:rsidR="00243549" w:rsidRPr="00C14593" w:rsidRDefault="008C0B24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4803EC72" w14:textId="77777777" w:rsidR="00E35024" w:rsidRPr="00AC347B" w:rsidRDefault="00E35024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992B72A" w14:textId="77777777" w:rsidR="00243549" w:rsidRPr="00C14593" w:rsidRDefault="00243549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color w:val="000000"/>
          <w:sz w:val="2"/>
          <w:szCs w:val="2"/>
          <w:lang w:eastAsia="en-GB"/>
        </w:rPr>
      </w:pPr>
      <w:r w:rsidRPr="00C14593">
        <w:rPr>
          <w:rFonts w:asciiTheme="majorBidi" w:hAnsiTheme="majorBidi" w:cstheme="majorBidi"/>
          <w:color w:val="000000"/>
          <w:sz w:val="2"/>
          <w:szCs w:val="2"/>
          <w:cs/>
          <w:lang w:eastAsia="en-GB"/>
        </w:rPr>
        <w:t>ส</w:t>
      </w:r>
    </w:p>
    <w:tbl>
      <w:tblPr>
        <w:tblStyle w:val="TableGrid"/>
        <w:tblW w:w="6949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599"/>
        <w:gridCol w:w="1900"/>
        <w:gridCol w:w="450"/>
      </w:tblGrid>
      <w:tr w:rsidR="00D27E54" w:rsidRPr="00C14593" w14:paraId="027F0983" w14:textId="77777777" w:rsidTr="00E35024">
        <w:trPr>
          <w:trHeight w:val="367"/>
        </w:trPr>
        <w:tc>
          <w:tcPr>
            <w:tcW w:w="4599" w:type="dxa"/>
          </w:tcPr>
          <w:p w14:paraId="6C89B9B8" w14:textId="77777777" w:rsidR="00D27E54" w:rsidRPr="00171844" w:rsidRDefault="00D27E5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  <w:r w:rsidR="000D7F6D" w:rsidRPr="0017184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900" w:type="dxa"/>
          </w:tcPr>
          <w:p w14:paraId="7AA6C485" w14:textId="77777777" w:rsidR="00D27E54" w:rsidRPr="00171844" w:rsidRDefault="00D27E5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171844" w:rsidRPr="0017184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450" w:type="dxa"/>
          </w:tcPr>
          <w:p w14:paraId="6ACE2C1B" w14:textId="77777777" w:rsidR="00D27E54" w:rsidRPr="00C14593" w:rsidRDefault="00D27E5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45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27E54" w:rsidRPr="00C14593" w14:paraId="1B72AA07" w14:textId="77777777" w:rsidTr="00E35024">
        <w:trPr>
          <w:trHeight w:val="367"/>
        </w:trPr>
        <w:tc>
          <w:tcPr>
            <w:tcW w:w="4599" w:type="dxa"/>
          </w:tcPr>
          <w:p w14:paraId="5E9CAA40" w14:textId="77777777" w:rsidR="00D27E54" w:rsidRPr="00171844" w:rsidRDefault="000D7F6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7184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900" w:type="dxa"/>
          </w:tcPr>
          <w:p w14:paraId="3B3C33EB" w14:textId="77777777" w:rsidR="00D27E54" w:rsidRPr="00171844" w:rsidRDefault="00D27E5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00"/>
                <w:tab w:val="right" w:pos="1684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  <w:t>5</w:t>
            </w:r>
            <w:r w:rsidR="00171844" w:rsidRPr="00171844">
              <w:rPr>
                <w:rFonts w:asciiTheme="majorBidi" w:hAnsiTheme="majorBidi" w:cstheme="majorBidi"/>
                <w:sz w:val="30"/>
                <w:szCs w:val="30"/>
              </w:rPr>
              <w:t xml:space="preserve">,10 </w:t>
            </w:r>
            <w:r w:rsidR="00171844" w:rsidRPr="0017184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171844" w:rsidRPr="0017184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450" w:type="dxa"/>
          </w:tcPr>
          <w:p w14:paraId="0FA0809C" w14:textId="77777777" w:rsidR="00D27E54" w:rsidRPr="00C14593" w:rsidRDefault="00D27E5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45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27E54" w:rsidRPr="00C14593" w14:paraId="59B03377" w14:textId="77777777" w:rsidTr="00E35024">
        <w:tc>
          <w:tcPr>
            <w:tcW w:w="4599" w:type="dxa"/>
          </w:tcPr>
          <w:p w14:paraId="18F1A1B7" w14:textId="77777777" w:rsidR="00D27E54" w:rsidRPr="00171844" w:rsidRDefault="000D7F6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เครื่องมือเครื่องใช้และอุปกรณ์</w:t>
            </w:r>
          </w:p>
        </w:tc>
        <w:tc>
          <w:tcPr>
            <w:tcW w:w="1900" w:type="dxa"/>
          </w:tcPr>
          <w:p w14:paraId="08D5B4C9" w14:textId="77777777" w:rsidR="00D27E54" w:rsidRPr="00171844" w:rsidRDefault="00D27E5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171844" w:rsidRPr="00171844">
              <w:rPr>
                <w:rFonts w:asciiTheme="majorBidi" w:hAnsiTheme="majorBidi" w:cstheme="majorBidi"/>
                <w:sz w:val="30"/>
                <w:szCs w:val="30"/>
              </w:rPr>
              <w:t xml:space="preserve">3 - </w:t>
            </w:r>
            <w:r w:rsidRPr="0017184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09854B8E" w14:textId="77777777" w:rsidR="00D27E54" w:rsidRPr="00C14593" w:rsidRDefault="00D27E5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45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D7F6D" w:rsidRPr="00C14593" w14:paraId="43461D4A" w14:textId="77777777" w:rsidTr="00E35024">
        <w:tc>
          <w:tcPr>
            <w:tcW w:w="4599" w:type="dxa"/>
          </w:tcPr>
          <w:p w14:paraId="57B354DD" w14:textId="77777777" w:rsidR="000D7F6D" w:rsidRPr="00171844" w:rsidRDefault="000D7F6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900" w:type="dxa"/>
          </w:tcPr>
          <w:p w14:paraId="15CB8D10" w14:textId="77777777" w:rsidR="000D7F6D" w:rsidRPr="00171844" w:rsidRDefault="000D7F6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171844" w:rsidRPr="0017184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3CEF4C12" w14:textId="77777777" w:rsidR="000D7F6D" w:rsidRPr="00C14593" w:rsidRDefault="000D7F6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45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D7F6D" w:rsidRPr="00C14593" w14:paraId="4680AA26" w14:textId="77777777" w:rsidTr="00E35024">
        <w:tc>
          <w:tcPr>
            <w:tcW w:w="4599" w:type="dxa"/>
          </w:tcPr>
          <w:p w14:paraId="73DE760C" w14:textId="77777777" w:rsidR="000D7F6D" w:rsidRPr="00171844" w:rsidRDefault="000D7F6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อุปกรณ์คอมพิวเตอร์</w:t>
            </w:r>
          </w:p>
        </w:tc>
        <w:tc>
          <w:tcPr>
            <w:tcW w:w="1900" w:type="dxa"/>
          </w:tcPr>
          <w:p w14:paraId="3863A637" w14:textId="77777777" w:rsidR="000D7F6D" w:rsidRPr="00171844" w:rsidRDefault="0017184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  <w:t>3 - 5</w:t>
            </w:r>
          </w:p>
        </w:tc>
        <w:tc>
          <w:tcPr>
            <w:tcW w:w="450" w:type="dxa"/>
          </w:tcPr>
          <w:p w14:paraId="61EC6F8F" w14:textId="77777777" w:rsidR="000D7F6D" w:rsidRPr="00C14593" w:rsidRDefault="0017184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45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D7F6D" w:rsidRPr="00C14593" w14:paraId="6AA66A41" w14:textId="77777777" w:rsidTr="00E35024">
        <w:tc>
          <w:tcPr>
            <w:tcW w:w="4599" w:type="dxa"/>
          </w:tcPr>
          <w:p w14:paraId="510C4E8B" w14:textId="77777777" w:rsidR="000D7F6D" w:rsidRPr="00171844" w:rsidRDefault="000D7F6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00" w:type="dxa"/>
          </w:tcPr>
          <w:p w14:paraId="602E030F" w14:textId="77777777" w:rsidR="000D7F6D" w:rsidRPr="00171844" w:rsidRDefault="0017184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  <w:t>5</w:t>
            </w:r>
          </w:p>
        </w:tc>
        <w:tc>
          <w:tcPr>
            <w:tcW w:w="450" w:type="dxa"/>
          </w:tcPr>
          <w:p w14:paraId="60384B1C" w14:textId="77777777" w:rsidR="000D7F6D" w:rsidRPr="00C14593" w:rsidRDefault="0017184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45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D472DD6" w14:textId="77777777" w:rsidR="008F7463" w:rsidRPr="00AC347B" w:rsidRDefault="008F746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  <w:highlight w:val="lightGray"/>
          <w:shd w:val="clear" w:color="auto" w:fill="CCCCCC"/>
        </w:rPr>
      </w:pPr>
    </w:p>
    <w:p w14:paraId="7EB625A2" w14:textId="77777777" w:rsidR="008F7463" w:rsidRPr="00C14593" w:rsidRDefault="008F746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</w:t>
      </w:r>
      <w:r w:rsidR="007B10FB" w:rsidRPr="00C14593">
        <w:rPr>
          <w:rFonts w:asciiTheme="majorBidi" w:hAnsiTheme="majorBidi" w:cstheme="majorBidi"/>
          <w:sz w:val="30"/>
          <w:szCs w:val="30"/>
          <w:cs/>
        </w:rPr>
        <w:t>ก่อสร้างและ</w:t>
      </w:r>
      <w:r w:rsidR="00813BAF" w:rsidRPr="00C14593">
        <w:rPr>
          <w:rFonts w:asciiTheme="majorBidi" w:hAnsiTheme="majorBidi" w:cstheme="majorBidi"/>
          <w:sz w:val="30"/>
          <w:szCs w:val="30"/>
          <w:cs/>
        </w:rPr>
        <w:t>ติดตั้ง</w:t>
      </w:r>
    </w:p>
    <w:p w14:paraId="2CCEAF37" w14:textId="77777777" w:rsidR="008F7463" w:rsidRPr="00AC347B" w:rsidRDefault="008F7463" w:rsidP="00344305">
      <w:pPr>
        <w:pStyle w:val="BodyText"/>
        <w:tabs>
          <w:tab w:val="clear" w:pos="454"/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0249219" w14:textId="77777777" w:rsidR="008F7463" w:rsidRPr="00C14593" w:rsidRDefault="008F746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  รอบปีบัญชี และปรับปรุงตามความเหมาะสม</w:t>
      </w:r>
    </w:p>
    <w:p w14:paraId="0D7D10EC" w14:textId="00F02B83" w:rsidR="00643BDF" w:rsidRDefault="00643BD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8C1E72E" w14:textId="61CE9817" w:rsidR="005E17B7" w:rsidRDefault="005E17B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DADA187" w14:textId="77777777" w:rsidR="005E17B7" w:rsidRPr="00AC347B" w:rsidRDefault="005E17B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AA535D6" w14:textId="77777777" w:rsidR="008C0B24" w:rsidRPr="00C14593" w:rsidRDefault="008C0B24" w:rsidP="00344305">
      <w:pPr>
        <w:pStyle w:val="BodyText2"/>
        <w:numPr>
          <w:ilvl w:val="1"/>
          <w:numId w:val="24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สินทรัพย์ไม่มีตัวตน</w:t>
      </w:r>
    </w:p>
    <w:p w14:paraId="2F0F3ECA" w14:textId="77777777" w:rsidR="008C0B24" w:rsidRPr="00C14593" w:rsidRDefault="008C0B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E8A285" w14:textId="1E820413" w:rsidR="008C0B24" w:rsidRPr="00C14593" w:rsidRDefault="008C0B24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 xml:space="preserve">สินทรัพย์ไม่มีตัวตนที่กลุ่มบริษัทซื้อมาและมีอายุการใช้งานจำกัด </w:t>
      </w:r>
      <w:r w:rsidR="008F7463" w:rsidRPr="00C14593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</w:t>
      </w:r>
      <w:r w:rsidR="00643BDF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C14593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185171">
        <w:rPr>
          <w:rFonts w:asciiTheme="majorBidi" w:hAnsiTheme="majorBidi" w:cstheme="majorBidi" w:hint="cs"/>
          <w:sz w:val="30"/>
          <w:szCs w:val="30"/>
          <w:cs/>
        </w:rPr>
        <w:t>สะสม</w:t>
      </w:r>
    </w:p>
    <w:p w14:paraId="55AFD209" w14:textId="77777777" w:rsidR="008C0B24" w:rsidRPr="00AC347B" w:rsidRDefault="008C0B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  <w:cs/>
        </w:rPr>
      </w:pPr>
    </w:p>
    <w:p w14:paraId="551977B6" w14:textId="77777777" w:rsidR="008C0B24" w:rsidRPr="00C14593" w:rsidRDefault="008C0B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4D127628" w14:textId="77777777" w:rsidR="008C0B24" w:rsidRPr="00AC347B" w:rsidRDefault="008C0B24" w:rsidP="003443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84BABBB" w14:textId="77777777" w:rsidR="008C0B24" w:rsidRPr="00C14593" w:rsidRDefault="008C0B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14593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</w:t>
      </w:r>
      <w:r w:rsidR="008F7463" w:rsidRPr="00C14593">
        <w:rPr>
          <w:rFonts w:asciiTheme="majorBidi" w:eastAsia="Calibri" w:hAnsiTheme="majorBidi" w:cstheme="majorBidi"/>
          <w:sz w:val="30"/>
          <w:szCs w:val="30"/>
          <w:cs/>
        </w:rPr>
        <w:t>่เกี่ยวข้องนั้น  ค่าใช้จ่ายอื่น</w:t>
      </w:r>
      <w:r w:rsidRPr="00C14593">
        <w:rPr>
          <w:rFonts w:asciiTheme="majorBidi" w:eastAsia="Calibri" w:hAnsiTheme="majorBidi" w:cstheme="majorBidi"/>
          <w:sz w:val="30"/>
          <w:szCs w:val="30"/>
          <w:cs/>
        </w:rPr>
        <w:t>รับรู้ในกำไรหรือขาดทุนเมื่อเกิดขึ้น</w:t>
      </w:r>
    </w:p>
    <w:p w14:paraId="6A07FE8C" w14:textId="77777777" w:rsidR="00824D50" w:rsidRPr="00AC347B" w:rsidRDefault="00824D5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261A86AA" w14:textId="49E6DD58" w:rsidR="008C0B24" w:rsidRPr="00C14593" w:rsidRDefault="008C0B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62ACF4DB" w14:textId="77777777" w:rsidR="008C0B24" w:rsidRPr="00AC347B" w:rsidRDefault="008C0B24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0E7E3CF" w14:textId="77777777" w:rsidR="004C51B9" w:rsidRDefault="008C0B24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  <w:r w:rsidR="004C51B9">
        <w:rPr>
          <w:rFonts w:asciiTheme="majorBidi" w:hAnsiTheme="majorBidi" w:cstheme="majorBidi"/>
          <w:sz w:val="30"/>
          <w:szCs w:val="30"/>
        </w:rPr>
        <w:t xml:space="preserve"> </w:t>
      </w:r>
    </w:p>
    <w:p w14:paraId="1530533E" w14:textId="77777777" w:rsidR="004C51B9" w:rsidRPr="00AC347B" w:rsidRDefault="004C51B9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D3D7196" w14:textId="6B1B664C" w:rsidR="008F7463" w:rsidRPr="00C14593" w:rsidRDefault="008C0B24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393B891E" w14:textId="77777777" w:rsidR="008F7463" w:rsidRPr="00AC347B" w:rsidRDefault="008F746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C082707" w14:textId="77777777" w:rsidR="008C0B24" w:rsidRPr="00C14593" w:rsidRDefault="008C0B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1FCE1D4C" w14:textId="77777777" w:rsidR="008C0B24" w:rsidRPr="00AC347B" w:rsidRDefault="008C0B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7480" w:type="dxa"/>
        <w:tblInd w:w="360" w:type="dxa"/>
        <w:tblLook w:val="0000" w:firstRow="0" w:lastRow="0" w:firstColumn="0" w:lastColumn="0" w:noHBand="0" w:noVBand="0"/>
      </w:tblPr>
      <w:tblGrid>
        <w:gridCol w:w="4680"/>
        <w:gridCol w:w="1900"/>
        <w:gridCol w:w="450"/>
        <w:gridCol w:w="450"/>
      </w:tblGrid>
      <w:tr w:rsidR="008C0B24" w:rsidRPr="00C14593" w14:paraId="4E059301" w14:textId="77777777" w:rsidTr="008C0B24">
        <w:tc>
          <w:tcPr>
            <w:tcW w:w="4680" w:type="dxa"/>
            <w:vAlign w:val="bottom"/>
          </w:tcPr>
          <w:p w14:paraId="4146B9B6" w14:textId="77777777" w:rsidR="008C0B24" w:rsidRPr="00C14593" w:rsidRDefault="008C0B2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14593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900" w:type="dxa"/>
          </w:tcPr>
          <w:p w14:paraId="514F516F" w14:textId="77777777" w:rsidR="008C0B24" w:rsidRPr="00C14593" w:rsidRDefault="00AE5B1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3 - 10</w:t>
            </w:r>
          </w:p>
        </w:tc>
        <w:tc>
          <w:tcPr>
            <w:tcW w:w="450" w:type="dxa"/>
          </w:tcPr>
          <w:p w14:paraId="6AF3F2C0" w14:textId="77777777" w:rsidR="008C0B24" w:rsidRPr="00C14593" w:rsidRDefault="008C0B2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45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450" w:type="dxa"/>
          </w:tcPr>
          <w:p w14:paraId="2BB4B161" w14:textId="77777777" w:rsidR="008C0B24" w:rsidRPr="00C14593" w:rsidRDefault="008C0B2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46E5731E" w14:textId="77777777" w:rsidR="008F7463" w:rsidRPr="00AC347B" w:rsidRDefault="008F746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B7E12FF" w14:textId="77777777" w:rsidR="008C0B24" w:rsidRPr="00C14593" w:rsidRDefault="008F746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กลุ่มบริษัทไม่คิดค่าตัดจำหน่ายสำหรับซอฟต์แวร์ที่อยู่ระหว่างการพัฒนา</w:t>
      </w:r>
    </w:p>
    <w:p w14:paraId="5EABBD51" w14:textId="77777777" w:rsidR="008F7463" w:rsidRPr="00AC347B" w:rsidRDefault="008F7463" w:rsidP="00344305">
      <w:pPr>
        <w:pStyle w:val="BodyText2"/>
        <w:ind w:left="5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D8AAFDA" w14:textId="77777777" w:rsidR="008C0B24" w:rsidRPr="00C14593" w:rsidRDefault="008C0B24" w:rsidP="00344305">
      <w:pPr>
        <w:pStyle w:val="BodyText2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</w:p>
    <w:p w14:paraId="4C893FD2" w14:textId="77777777" w:rsidR="00A8721D" w:rsidRPr="00AC347B" w:rsidRDefault="00A8721D" w:rsidP="00344305">
      <w:pPr>
        <w:pStyle w:val="BodyText2"/>
        <w:ind w:left="5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8623E6B" w14:textId="77777777" w:rsidR="00243549" w:rsidRPr="00C14593" w:rsidRDefault="008C0B24" w:rsidP="00344305">
      <w:pPr>
        <w:pStyle w:val="BodyText2"/>
        <w:numPr>
          <w:ilvl w:val="1"/>
          <w:numId w:val="24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</w:t>
      </w:r>
    </w:p>
    <w:p w14:paraId="7C01749F" w14:textId="77777777" w:rsidR="00243549" w:rsidRPr="00AC347B" w:rsidRDefault="00243549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EE3EB3A" w14:textId="77777777" w:rsidR="008C0B24" w:rsidRPr="00C14593" w:rsidRDefault="008C0B24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   ในกรณีที่มีข้อบ่งชี้จะทำการประมาณมูลค่าสินทรัพย์ที่คาดว่าจะได้รับคืน </w:t>
      </w:r>
    </w:p>
    <w:p w14:paraId="68C3E676" w14:textId="77777777" w:rsidR="008F7463" w:rsidRPr="00C14593" w:rsidRDefault="008F7463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E6D2744" w14:textId="77777777" w:rsidR="008C0B24" w:rsidRPr="00C14593" w:rsidRDefault="008C0B24" w:rsidP="00344305">
      <w:pPr>
        <w:tabs>
          <w:tab w:val="clear" w:pos="454"/>
          <w:tab w:val="clear" w:pos="680"/>
          <w:tab w:val="clear" w:pos="907"/>
          <w:tab w:val="left" w:pos="426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</w:t>
      </w:r>
    </w:p>
    <w:p w14:paraId="10136BD4" w14:textId="77777777" w:rsidR="008C0B24" w:rsidRPr="00C14593" w:rsidRDefault="008C0B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541C5218" w14:textId="77777777" w:rsidR="008C0B24" w:rsidRPr="00EE33F0" w:rsidRDefault="008C0B24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D8657C1" w14:textId="4844FC3A" w:rsidR="00C14593" w:rsidRDefault="008C0B24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98D1E68" w14:textId="77777777" w:rsidR="00643BDF" w:rsidRPr="00EE33F0" w:rsidRDefault="00643BDF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5E17CAE" w14:textId="77777777" w:rsidR="008C0B24" w:rsidRPr="00C14593" w:rsidRDefault="008C0B24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firstLine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การกลับรายการด้อยค่า</w:t>
      </w:r>
    </w:p>
    <w:p w14:paraId="3678D276" w14:textId="77777777" w:rsidR="008C0B24" w:rsidRPr="00EE33F0" w:rsidRDefault="008C0B24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2EDBFF" w14:textId="77777777" w:rsidR="008C0B24" w:rsidRPr="00C14593" w:rsidRDefault="008C0B24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</w:t>
      </w:r>
      <w:r w:rsidR="00824D50" w:rsidRPr="00C14593">
        <w:rPr>
          <w:rFonts w:asciiTheme="majorBid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>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4BAAB64" w14:textId="77777777" w:rsidR="00243549" w:rsidRPr="00EE33F0" w:rsidRDefault="002435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284DE86E" w14:textId="77777777" w:rsidR="00243549" w:rsidRPr="00C14593" w:rsidRDefault="00243549" w:rsidP="00344305">
      <w:pPr>
        <w:pStyle w:val="BodyText2"/>
        <w:numPr>
          <w:ilvl w:val="1"/>
          <w:numId w:val="24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bookmarkStart w:id="1" w:name="OLE_LINK7"/>
      <w:bookmarkStart w:id="2" w:name="OLE_LINK8"/>
      <w:r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14:paraId="4FDA9A47" w14:textId="77777777" w:rsidR="00243549" w:rsidRPr="00EE33F0" w:rsidRDefault="002435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bookmarkEnd w:id="1"/>
    <w:bookmarkEnd w:id="2"/>
    <w:p w14:paraId="105D793A" w14:textId="77777777" w:rsidR="00C17B23" w:rsidRPr="00C14593" w:rsidRDefault="00C17B2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หนี้สินที่มีภาระดอกเบี้ยบันทึกใน</w:t>
      </w:r>
      <w:r w:rsidR="0013456E" w:rsidRPr="00C14593">
        <w:rPr>
          <w:rFonts w:asciiTheme="majorBidi" w:hAnsiTheme="majorBidi" w:cstheme="majorBidi"/>
          <w:sz w:val="30"/>
          <w:szCs w:val="30"/>
          <w:cs/>
        </w:rPr>
        <w:t>ราคาทุน</w:t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D005AF8" w14:textId="77777777" w:rsidR="00243549" w:rsidRPr="00EE33F0" w:rsidRDefault="002435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41AEBF13" w14:textId="77777777" w:rsidR="00243549" w:rsidRPr="00C14593" w:rsidRDefault="00243549" w:rsidP="00344305">
      <w:pPr>
        <w:pStyle w:val="BodyText2"/>
        <w:numPr>
          <w:ilvl w:val="1"/>
          <w:numId w:val="24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67E513CB" w14:textId="77777777" w:rsidR="00243549" w:rsidRPr="00EE33F0" w:rsidRDefault="00243549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A352F0E" w14:textId="77777777" w:rsidR="00243549" w:rsidRDefault="00243549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455B23E5" w14:textId="77777777" w:rsidR="00D5447D" w:rsidRPr="00EE33F0" w:rsidRDefault="00D5447D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7CF30A" w14:textId="77777777" w:rsidR="00D5447D" w:rsidRPr="00AB7483" w:rsidRDefault="00D5447D" w:rsidP="00344305">
      <w:pPr>
        <w:pStyle w:val="Heading8"/>
        <w:numPr>
          <w:ilvl w:val="1"/>
          <w:numId w:val="25"/>
        </w:numPr>
        <w:spacing w:line="240" w:lineRule="atLeast"/>
        <w:jc w:val="thaiDistribute"/>
        <w:rPr>
          <w:rFonts w:asciiTheme="majorBidi" w:hAnsiTheme="majorBidi" w:cstheme="majorBidi"/>
          <w:b/>
          <w:bCs/>
        </w:rPr>
      </w:pPr>
      <w:r w:rsidRPr="00AB7483">
        <w:rPr>
          <w:rFonts w:asciiTheme="majorBidi" w:hAnsiTheme="majorBidi" w:cstheme="majorBidi"/>
          <w:b/>
          <w:bCs/>
          <w:cs/>
        </w:rPr>
        <w:t>หนี้สินที่เกิดจากสัญญา</w:t>
      </w:r>
    </w:p>
    <w:p w14:paraId="5884A138" w14:textId="77777777" w:rsidR="00D5447D" w:rsidRPr="00610E1C" w:rsidRDefault="00D5447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329D255" w14:textId="77777777" w:rsidR="00D5447D" w:rsidRPr="00610E1C" w:rsidRDefault="00D5447D" w:rsidP="00344305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10E1C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267703C9" w14:textId="2FE1C428" w:rsidR="00B16E24" w:rsidRDefault="00B16E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032F0987" w14:textId="3E8D2F19" w:rsidR="00EE33F0" w:rsidRDefault="00EE33F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4954AE9F" w14:textId="50BBE0C1" w:rsidR="00EE33F0" w:rsidRDefault="00EE33F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52AA2188" w14:textId="63D53AF1" w:rsidR="00EE33F0" w:rsidRDefault="00EE33F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064315E8" w14:textId="77777777" w:rsidR="00EE33F0" w:rsidRPr="00EE33F0" w:rsidRDefault="00EE33F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  <w:cs/>
        </w:rPr>
      </w:pPr>
    </w:p>
    <w:p w14:paraId="3ED90811" w14:textId="77777777" w:rsidR="00B16E24" w:rsidRPr="00C14593" w:rsidRDefault="00B16E24" w:rsidP="00344305">
      <w:pPr>
        <w:pStyle w:val="BodyText2"/>
        <w:numPr>
          <w:ilvl w:val="1"/>
          <w:numId w:val="27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ผลประโยชน์ของพนักงาน</w:t>
      </w:r>
    </w:p>
    <w:p w14:paraId="27174A0C" w14:textId="77777777" w:rsidR="00B16E24" w:rsidRPr="00EE33F0" w:rsidRDefault="00B16E24" w:rsidP="00344305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both"/>
        <w:rPr>
          <w:rFonts w:asciiTheme="majorBidi" w:hAnsiTheme="majorBidi" w:cstheme="majorBidi"/>
          <w:iCs/>
          <w:sz w:val="24"/>
          <w:szCs w:val="24"/>
        </w:rPr>
      </w:pPr>
    </w:p>
    <w:p w14:paraId="438067FB" w14:textId="77777777" w:rsidR="003927D2" w:rsidRPr="00C14593" w:rsidRDefault="003927D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22"/>
        </w:tabs>
        <w:rPr>
          <w:rFonts w:asciiTheme="majorBidi" w:hAnsiTheme="majorBidi" w:cstheme="majorBidi"/>
          <w:iCs/>
          <w:sz w:val="30"/>
          <w:szCs w:val="30"/>
        </w:rPr>
      </w:pPr>
      <w:r w:rsidRPr="00C14593">
        <w:rPr>
          <w:rFonts w:asciiTheme="majorBidi" w:hAnsiTheme="majorBidi" w:cstheme="majorBidi"/>
          <w:iCs/>
          <w:sz w:val="30"/>
          <w:szCs w:val="30"/>
          <w:cs/>
        </w:rPr>
        <w:tab/>
        <w:t>โครงการสมทบเงิน</w:t>
      </w:r>
    </w:p>
    <w:p w14:paraId="3021D5D0" w14:textId="77777777" w:rsidR="003927D2" w:rsidRPr="00EE33F0" w:rsidRDefault="003927D2" w:rsidP="003443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4"/>
          <w:szCs w:val="24"/>
        </w:rPr>
      </w:pPr>
    </w:p>
    <w:p w14:paraId="1D1446EF" w14:textId="77777777" w:rsidR="003927D2" w:rsidRPr="00C14593" w:rsidRDefault="003927D2" w:rsidP="003443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</w:t>
      </w:r>
      <w:r w:rsidRPr="00C14593">
        <w:rPr>
          <w:rFonts w:asciiTheme="majorBidi" w:hAnsiTheme="majorBidi" w:cstheme="majorBidi"/>
          <w:i/>
          <w:sz w:val="30"/>
          <w:szCs w:val="30"/>
          <w:cs/>
        </w:rPr>
        <w:br/>
        <w:t xml:space="preserve">รอบระยะเวลาที่พนักงานได้ทำงานให้กับกิจการ </w:t>
      </w:r>
    </w:p>
    <w:p w14:paraId="5BAE02CF" w14:textId="77777777" w:rsidR="009B6F84" w:rsidRPr="00EE33F0" w:rsidRDefault="009B6F84" w:rsidP="00344305">
      <w:pPr>
        <w:tabs>
          <w:tab w:val="clear" w:pos="227"/>
          <w:tab w:val="clear" w:pos="454"/>
          <w:tab w:val="clear" w:pos="680"/>
          <w:tab w:val="left" w:pos="540"/>
        </w:tabs>
        <w:jc w:val="both"/>
        <w:rPr>
          <w:rFonts w:asciiTheme="majorBidi" w:hAnsiTheme="majorBidi" w:cstheme="majorBidi"/>
          <w:iCs/>
          <w:sz w:val="24"/>
          <w:szCs w:val="24"/>
        </w:rPr>
      </w:pPr>
    </w:p>
    <w:p w14:paraId="3DAEA1A8" w14:textId="77777777" w:rsidR="00B16E24" w:rsidRPr="00C14593" w:rsidRDefault="0017141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450"/>
          <w:tab w:val="left" w:pos="540"/>
        </w:tabs>
        <w:rPr>
          <w:rFonts w:asciiTheme="majorBidi" w:hAnsiTheme="majorBidi" w:cstheme="majorBidi"/>
          <w:iCs/>
          <w:sz w:val="30"/>
          <w:szCs w:val="30"/>
        </w:rPr>
      </w:pPr>
      <w:r w:rsidRPr="00C14593">
        <w:rPr>
          <w:rFonts w:asciiTheme="majorBidi" w:hAnsiTheme="majorBidi" w:cstheme="majorBidi"/>
          <w:iCs/>
          <w:sz w:val="30"/>
          <w:szCs w:val="30"/>
          <w:cs/>
        </w:rPr>
        <w:tab/>
        <w:t xml:space="preserve"> </w:t>
      </w:r>
      <w:r w:rsidR="00B16E24" w:rsidRPr="00C14593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6F7C776E" w14:textId="77777777" w:rsidR="00B16E24" w:rsidRPr="00EE33F0" w:rsidRDefault="00B16E24" w:rsidP="00344305">
      <w:pPr>
        <w:ind w:left="540"/>
        <w:rPr>
          <w:rFonts w:asciiTheme="majorBidi" w:hAnsiTheme="majorBidi" w:cstheme="majorBidi"/>
          <w:iCs/>
          <w:sz w:val="24"/>
          <w:szCs w:val="24"/>
        </w:rPr>
      </w:pPr>
    </w:p>
    <w:p w14:paraId="14FEA928" w14:textId="27E4A92A" w:rsidR="00B16E24" w:rsidRPr="00C14593" w:rsidRDefault="00B16E24" w:rsidP="00344305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14593">
        <w:rPr>
          <w:rFonts w:asciiTheme="majorBidi" w:hAnsiTheme="majorBidi" w:cstheme="majorBidi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 </w:t>
      </w:r>
    </w:p>
    <w:p w14:paraId="08AC101E" w14:textId="77777777" w:rsidR="00B16E24" w:rsidRPr="00C14593" w:rsidRDefault="00B16E24" w:rsidP="00344305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BF3054C" w14:textId="77777777" w:rsidR="00B16E24" w:rsidRPr="00C14593" w:rsidRDefault="00B16E24" w:rsidP="00344305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14593">
        <w:rPr>
          <w:rFonts w:asciiTheme="majorBidi" w:hAnsiTheme="majorBidi" w:cstheme="majorBidi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451F0981" w14:textId="77777777" w:rsidR="00B368DD" w:rsidRPr="00EE33F0" w:rsidRDefault="00B368D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sz w:val="24"/>
          <w:szCs w:val="24"/>
          <w:cs/>
        </w:rPr>
      </w:pPr>
    </w:p>
    <w:p w14:paraId="52BC6BFC" w14:textId="77777777" w:rsidR="00B16E24" w:rsidRPr="00C14593" w:rsidRDefault="00B16E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14593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14593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14593">
        <w:rPr>
          <w:rFonts w:asciiTheme="majorBidi" w:hAnsiTheme="majorBidi" w:cstheme="majorBidi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21877F63" w14:textId="77777777" w:rsidR="00B16E24" w:rsidRPr="00EE33F0" w:rsidRDefault="00B16E24" w:rsidP="00344305">
      <w:pPr>
        <w:pStyle w:val="BodyText"/>
        <w:spacing w:after="0"/>
        <w:ind w:left="547"/>
        <w:jc w:val="thaiDistribute"/>
        <w:rPr>
          <w:rFonts w:asciiTheme="majorBidi" w:hAnsiTheme="majorBidi" w:cstheme="majorBidi"/>
          <w:iCs/>
          <w:sz w:val="24"/>
          <w:szCs w:val="24"/>
        </w:rPr>
      </w:pPr>
    </w:p>
    <w:p w14:paraId="01943D56" w14:textId="77777777" w:rsidR="007A66FD" w:rsidRPr="00B737E5" w:rsidRDefault="007A66FD" w:rsidP="007A66FD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737E5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B737E5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B737E5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B737E5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B737E5">
        <w:rPr>
          <w:rFonts w:ascii="Angsana New" w:hAnsi="Angsana New"/>
          <w:i/>
          <w:sz w:val="30"/>
          <w:szCs w:val="30"/>
          <w:cs/>
        </w:rPr>
        <w:t>กำไร</w:t>
      </w:r>
      <w:r w:rsidRPr="00B737E5">
        <w:rPr>
          <w:rFonts w:ascii="Angsana New" w:hAnsi="Angsana New" w:hint="cs"/>
          <w:i/>
          <w:sz w:val="30"/>
          <w:szCs w:val="30"/>
          <w:cs/>
        </w:rPr>
        <w:t>หรือ</w:t>
      </w:r>
      <w:r w:rsidRPr="00B737E5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B737E5">
        <w:rPr>
          <w:rFonts w:ascii="Angsana New" w:hAnsi="Angsana New" w:hint="cs"/>
          <w:i/>
          <w:sz w:val="30"/>
          <w:szCs w:val="30"/>
          <w:cs/>
        </w:rPr>
        <w:t xml:space="preserve"> กลุ่มบริษัท</w:t>
      </w:r>
      <w:r w:rsidRPr="00B737E5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B737E5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B737E5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14:paraId="27E7D93C" w14:textId="77777777" w:rsidR="00E10D93" w:rsidRPr="00EE33F0" w:rsidRDefault="00E10D93" w:rsidP="00344305">
      <w:pPr>
        <w:pStyle w:val="BodyText"/>
        <w:spacing w:after="0"/>
        <w:ind w:left="547"/>
        <w:jc w:val="thaiDistribute"/>
        <w:rPr>
          <w:rFonts w:asciiTheme="majorBidi" w:hAnsiTheme="majorBidi" w:cstheme="majorBidi"/>
          <w:iCs/>
          <w:sz w:val="24"/>
          <w:szCs w:val="24"/>
        </w:rPr>
      </w:pPr>
    </w:p>
    <w:p w14:paraId="048589A6" w14:textId="77777777" w:rsidR="00B16E24" w:rsidRPr="00C14593" w:rsidRDefault="00B16E24" w:rsidP="003443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C14593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11FE5749" w14:textId="77777777" w:rsidR="00B16E24" w:rsidRPr="00EE33F0" w:rsidRDefault="00B16E24" w:rsidP="003443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4"/>
          <w:szCs w:val="24"/>
        </w:rPr>
      </w:pPr>
    </w:p>
    <w:p w14:paraId="656744EA" w14:textId="77777777" w:rsidR="00A67871" w:rsidRPr="00C14593" w:rsidRDefault="00B16E24" w:rsidP="003443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14593">
        <w:rPr>
          <w:rFonts w:asciiTheme="majorBidi" w:hAnsiTheme="majorBidi" w:cstheme="majorBidi"/>
          <w:i/>
          <w:sz w:val="30"/>
          <w:szCs w:val="30"/>
          <w:cs/>
        </w:rPr>
        <w:t>ผลประโยชน์</w:t>
      </w:r>
      <w:r w:rsidRPr="00394FCE">
        <w:rPr>
          <w:rFonts w:asciiTheme="majorBidi" w:hAnsiTheme="majorBidi" w:cstheme="majorBidi"/>
          <w:i/>
          <w:sz w:val="30"/>
          <w:szCs w:val="30"/>
          <w:cs/>
        </w:rPr>
        <w:t>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</w:t>
      </w:r>
      <w:r w:rsidRPr="00C14593">
        <w:rPr>
          <w:rFonts w:asciiTheme="majorBidi" w:hAnsiTheme="majorBidi" w:cstheme="majorBidi"/>
          <w:i/>
          <w:sz w:val="30"/>
          <w:szCs w:val="30"/>
          <w:cs/>
        </w:rPr>
        <w:t>สามารถประมาณได้อย่างสมเหตุสมผล</w:t>
      </w:r>
    </w:p>
    <w:p w14:paraId="52D86C13" w14:textId="56AC1D67" w:rsidR="004C51B9" w:rsidRDefault="004C51B9" w:rsidP="003443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B7D8CCF" w14:textId="77777777" w:rsidR="00EE33F0" w:rsidRPr="00EE33F0" w:rsidRDefault="00EE33F0" w:rsidP="007A66FD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3062F374" w14:textId="77777777" w:rsidR="00243549" w:rsidRPr="00C14593" w:rsidRDefault="00243549" w:rsidP="00344305">
      <w:pPr>
        <w:pStyle w:val="BodyText2"/>
        <w:numPr>
          <w:ilvl w:val="1"/>
          <w:numId w:val="27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ประมาณการหนี้สิน</w:t>
      </w:r>
    </w:p>
    <w:p w14:paraId="5F226E99" w14:textId="77777777" w:rsidR="00243549" w:rsidRPr="00EE33F0" w:rsidRDefault="00243549" w:rsidP="00344305">
      <w:pPr>
        <w:pStyle w:val="ListParagraph"/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7FA6BAFA" w14:textId="0C72F88D" w:rsidR="004C51B9" w:rsidRDefault="00243549" w:rsidP="00344305">
      <w:pPr>
        <w:pStyle w:val="ListParagraph"/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</w:t>
      </w:r>
      <w:r w:rsidR="0004069A" w:rsidRPr="00C14593">
        <w:rPr>
          <w:rFonts w:asciiTheme="majorBidi" w:hAnsiTheme="majorBidi" w:cstheme="majorBidi"/>
          <w:sz w:val="30"/>
          <w:szCs w:val="30"/>
          <w:cs/>
        </w:rPr>
        <w:t>กลุ่ม</w:t>
      </w:r>
      <w:r w:rsidR="00323C8D" w:rsidRPr="00C1459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14593">
        <w:rPr>
          <w:rFonts w:asciiTheme="majorBidi" w:hAnsiTheme="majorBidi" w:cstheme="majorBidi"/>
          <w:sz w:val="30"/>
          <w:szCs w:val="30"/>
          <w:cs/>
        </w:rPr>
        <w:t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04069A" w:rsidRPr="00C14593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C14593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="003D5E2C" w:rsidRPr="00C14593">
        <w:rPr>
          <w:rFonts w:asciiTheme="majorBidi" w:hAnsiTheme="majorBidi" w:cstheme="majorBidi"/>
          <w:sz w:val="30"/>
          <w:szCs w:val="30"/>
        </w:rPr>
        <w:t xml:space="preserve"> </w:t>
      </w:r>
      <w:r w:rsidR="003D5E2C" w:rsidRPr="00C14593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1B5FB89" w14:textId="77777777" w:rsidR="00C06D2D" w:rsidRPr="00C06D2D" w:rsidRDefault="00C06D2D" w:rsidP="00344305">
      <w:pPr>
        <w:pStyle w:val="ListParagraph"/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18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81530AF" w14:textId="77777777" w:rsidR="00243549" w:rsidRPr="00C14593" w:rsidRDefault="00243549" w:rsidP="00344305">
      <w:pPr>
        <w:pStyle w:val="BodyText2"/>
        <w:numPr>
          <w:ilvl w:val="1"/>
          <w:numId w:val="27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5FF9AB59" w14:textId="20C19821" w:rsidR="00810682" w:rsidRDefault="00810682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490EAEAF" w14:textId="77777777" w:rsidR="00E56955" w:rsidRPr="00E56955" w:rsidRDefault="00E56955" w:rsidP="00344305">
      <w:pPr>
        <w:ind w:left="360" w:right="72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56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E56955">
        <w:rPr>
          <w:rFonts w:asciiTheme="majorBidi" w:hAnsiTheme="majorBidi" w:cstheme="majorBidi"/>
          <w:b/>
          <w:bCs/>
          <w:i/>
          <w:iCs/>
          <w:sz w:val="30"/>
          <w:szCs w:val="30"/>
        </w:rPr>
        <w:t>2562</w:t>
      </w:r>
    </w:p>
    <w:p w14:paraId="53505853" w14:textId="77777777" w:rsidR="00E56955" w:rsidRPr="00E56955" w:rsidRDefault="00E5695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DF5F212" w14:textId="405D24E5" w:rsidR="00E56955" w:rsidRPr="00E56955" w:rsidRDefault="00E56955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56955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E56955">
        <w:rPr>
          <w:rFonts w:asciiTheme="majorBidi" w:hAnsiTheme="majorBidi" w:cstheme="majorBidi"/>
          <w:sz w:val="30"/>
          <w:szCs w:val="30"/>
        </w:rPr>
        <w:t xml:space="preserve">  </w:t>
      </w:r>
      <w:r w:rsidRPr="00E56955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</w:t>
      </w:r>
    </w:p>
    <w:p w14:paraId="04CD0A3E" w14:textId="77777777" w:rsidR="00E56955" w:rsidRPr="00E56955" w:rsidRDefault="00E56955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  <w:cs/>
        </w:rPr>
      </w:pPr>
    </w:p>
    <w:p w14:paraId="082F6641" w14:textId="5CC2E33A" w:rsidR="00285FCE" w:rsidRDefault="00F07F1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การขาย</w:t>
      </w:r>
      <w:r w:rsidR="00220457" w:rsidRPr="00220457">
        <w:rPr>
          <w:rFonts w:asciiTheme="majorBidi" w:hAnsiTheme="majorBidi"/>
          <w:i/>
          <w:iCs/>
          <w:sz w:val="30"/>
          <w:szCs w:val="30"/>
          <w:cs/>
        </w:rPr>
        <w:t>สินค้า</w:t>
      </w:r>
    </w:p>
    <w:p w14:paraId="1D7274D4" w14:textId="77777777" w:rsidR="00220457" w:rsidRPr="00FD33C0" w:rsidRDefault="0022045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1EB20E1" w14:textId="2B5532C2" w:rsidR="00EE33F0" w:rsidRPr="00787D08" w:rsidRDefault="00E56955" w:rsidP="00787D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56955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EE33F0">
        <w:rPr>
          <w:rFonts w:asciiTheme="majorBidi" w:hAnsiTheme="majorBidi" w:cstheme="majorBidi"/>
          <w:sz w:val="30"/>
          <w:szCs w:val="30"/>
        </w:rPr>
        <w:t xml:space="preserve"> </w:t>
      </w:r>
      <w:r w:rsidRPr="00E56955">
        <w:rPr>
          <w:rFonts w:asciiTheme="majorBidi" w:hAnsiTheme="majorBidi" w:cstheme="majorBidi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1C36243F" w14:textId="77777777" w:rsidR="00220457" w:rsidRPr="00236C20" w:rsidRDefault="00220457" w:rsidP="00236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/>
          <w:sz w:val="24"/>
          <w:szCs w:val="24"/>
        </w:rPr>
      </w:pPr>
    </w:p>
    <w:p w14:paraId="64194985" w14:textId="77777777" w:rsidR="00220457" w:rsidRDefault="0022045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i/>
          <w:iCs/>
          <w:sz w:val="30"/>
          <w:szCs w:val="30"/>
        </w:rPr>
      </w:pPr>
      <w:r w:rsidRPr="00220457">
        <w:rPr>
          <w:rFonts w:asciiTheme="majorBidi" w:hAnsiTheme="majorBidi"/>
          <w:i/>
          <w:iCs/>
          <w:sz w:val="30"/>
          <w:szCs w:val="30"/>
          <w:cs/>
        </w:rPr>
        <w:t>ดอกเบี้ยรับ</w:t>
      </w:r>
    </w:p>
    <w:p w14:paraId="39265BD8" w14:textId="77777777" w:rsidR="00220457" w:rsidRPr="00FD33C0" w:rsidRDefault="0022045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F9E2FDC" w14:textId="77777777" w:rsidR="00220457" w:rsidRDefault="00220457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220457">
        <w:rPr>
          <w:rFonts w:asciiTheme="majorBidi" w:hAnsiTheme="majorBidi"/>
          <w:sz w:val="30"/>
          <w:szCs w:val="30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429EBBDA" w14:textId="77777777" w:rsidR="00285FCE" w:rsidRDefault="00285FC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Calibri" w:hAnsiTheme="majorBidi" w:cstheme="majorBidi"/>
          <w:iCs/>
          <w:sz w:val="30"/>
          <w:szCs w:val="30"/>
          <w:cs/>
        </w:rPr>
      </w:pPr>
    </w:p>
    <w:p w14:paraId="5E99651F" w14:textId="77777777" w:rsidR="00285FCE" w:rsidRDefault="0022045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iCs/>
          <w:sz w:val="30"/>
          <w:szCs w:val="30"/>
        </w:rPr>
      </w:pPr>
      <w:r w:rsidRPr="00220457">
        <w:rPr>
          <w:rFonts w:asciiTheme="majorBidi" w:hAnsiTheme="majorBidi"/>
          <w:iCs/>
          <w:sz w:val="30"/>
          <w:szCs w:val="30"/>
          <w:cs/>
        </w:rPr>
        <w:t>เงินปันผลรับ</w:t>
      </w:r>
    </w:p>
    <w:p w14:paraId="3DC948AD" w14:textId="77777777" w:rsidR="00220457" w:rsidRPr="00623946" w:rsidRDefault="0022045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DF5FCB2" w14:textId="38E4C8CC" w:rsidR="00115882" w:rsidRDefault="0022045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18"/>
        <w:rPr>
          <w:rFonts w:asciiTheme="majorBidi" w:hAnsiTheme="majorBidi"/>
          <w:sz w:val="30"/>
          <w:szCs w:val="30"/>
        </w:rPr>
      </w:pPr>
      <w:r w:rsidRPr="00220457">
        <w:rPr>
          <w:rFonts w:asciiTheme="majorBidi" w:hAnsiTheme="majorBidi"/>
          <w:sz w:val="30"/>
          <w:szCs w:val="30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3BF81DC4" w14:textId="389AB202" w:rsidR="00AC347B" w:rsidRPr="00AC347B" w:rsidRDefault="00AC347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sz w:val="24"/>
          <w:szCs w:val="24"/>
        </w:rPr>
      </w:pPr>
    </w:p>
    <w:p w14:paraId="28C101ED" w14:textId="77777777" w:rsidR="004860FD" w:rsidRDefault="004860F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1792D2A" w14:textId="77777777" w:rsidR="004860FD" w:rsidRDefault="004860F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E558369" w14:textId="77777777" w:rsidR="004860FD" w:rsidRDefault="004860F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F181E8" w14:textId="00C69BD9" w:rsidR="00AC347B" w:rsidRPr="00AC347B" w:rsidRDefault="00AC347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shd w:val="clear" w:color="auto" w:fill="D9D9D9" w:themeFill="background1" w:themeFillShade="D9"/>
        </w:rPr>
      </w:pPr>
      <w:r w:rsidRPr="00AC347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นโยบายการบัญชีสำหรับการรับรู้รายได้ในปี </w:t>
      </w:r>
      <w:r w:rsidRPr="00AC347B">
        <w:rPr>
          <w:rFonts w:asciiTheme="majorBidi" w:hAnsiTheme="majorBidi" w:cstheme="majorBidi"/>
          <w:b/>
          <w:bCs/>
          <w:i/>
          <w:iCs/>
          <w:sz w:val="30"/>
          <w:szCs w:val="30"/>
        </w:rPr>
        <w:t>2561</w:t>
      </w:r>
    </w:p>
    <w:p w14:paraId="0A11926D" w14:textId="77777777" w:rsidR="00AC347B" w:rsidRPr="00AC347B" w:rsidRDefault="00AC347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DFECE15" w14:textId="7DAADC1E" w:rsidR="00AC347B" w:rsidRDefault="00AC347B" w:rsidP="00751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AC347B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14:paraId="1FEACBB6" w14:textId="77777777" w:rsidR="000F5910" w:rsidRPr="00751BB0" w:rsidRDefault="000F5910" w:rsidP="00751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0050EF6" w14:textId="77777777" w:rsidR="00AC347B" w:rsidRPr="00AC347B" w:rsidRDefault="00AC347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AC347B">
        <w:rPr>
          <w:rFonts w:asciiTheme="majorBidi" w:hAnsiTheme="majorBidi" w:cstheme="majorBidi"/>
          <w:iCs/>
          <w:sz w:val="30"/>
          <w:szCs w:val="30"/>
          <w:cs/>
        </w:rPr>
        <w:t>การขายสินค้า</w:t>
      </w:r>
    </w:p>
    <w:p w14:paraId="4D1BAFE9" w14:textId="77777777" w:rsidR="00AC347B" w:rsidRPr="00AC347B" w:rsidRDefault="00AC347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5872326B" w14:textId="79EB0910" w:rsidR="00AC347B" w:rsidRDefault="00AC347B" w:rsidP="00CD0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347B">
        <w:rPr>
          <w:rFonts w:asciiTheme="majorBidi" w:hAnsiTheme="majorBidi" w:cstheme="majorBidi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Pr="00AC347B">
        <w:rPr>
          <w:rFonts w:asciiTheme="majorBidi" w:hAnsiTheme="majorBidi" w:cstheme="majorBidi"/>
          <w:sz w:val="30"/>
          <w:szCs w:val="30"/>
        </w:rPr>
        <w:t xml:space="preserve"> </w:t>
      </w:r>
      <w:r w:rsidRPr="00AC347B">
        <w:rPr>
          <w:rFonts w:asciiTheme="majorBidi" w:hAnsiTheme="majorBidi" w:cstheme="majorBidi"/>
          <w:sz w:val="30"/>
          <w:szCs w:val="30"/>
          <w:cs/>
        </w:rPr>
        <w:t>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AC347B">
        <w:rPr>
          <w:rFonts w:asciiTheme="majorBidi" w:hAnsiTheme="majorBidi" w:cstheme="majorBidi"/>
          <w:sz w:val="30"/>
          <w:szCs w:val="30"/>
          <w:cs/>
        </w:rPr>
        <w:t>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</w:p>
    <w:p w14:paraId="48C7A29F" w14:textId="2DB698B0" w:rsidR="00454470" w:rsidRDefault="0045447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0DE05DB" w14:textId="77777777" w:rsidR="00454470" w:rsidRDefault="00454470" w:rsidP="00454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i/>
          <w:iCs/>
          <w:sz w:val="30"/>
          <w:szCs w:val="30"/>
        </w:rPr>
      </w:pPr>
      <w:r w:rsidRPr="00220457">
        <w:rPr>
          <w:rFonts w:asciiTheme="majorBidi" w:hAnsiTheme="majorBidi"/>
          <w:i/>
          <w:iCs/>
          <w:sz w:val="30"/>
          <w:szCs w:val="30"/>
          <w:cs/>
        </w:rPr>
        <w:t>ดอกเบี้ยรับ</w:t>
      </w:r>
    </w:p>
    <w:p w14:paraId="40939FD7" w14:textId="77777777" w:rsidR="00454470" w:rsidRPr="00FD33C0" w:rsidRDefault="00454470" w:rsidP="00454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A67C98D" w14:textId="77777777" w:rsidR="00454470" w:rsidRDefault="00454470" w:rsidP="004544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220457">
        <w:rPr>
          <w:rFonts w:asciiTheme="majorBidi" w:hAnsiTheme="majorBidi"/>
          <w:sz w:val="30"/>
          <w:szCs w:val="30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7AAC2D3D" w14:textId="77777777" w:rsidR="00454470" w:rsidRDefault="00454470" w:rsidP="00454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Calibri" w:hAnsiTheme="majorBidi" w:cstheme="majorBidi"/>
          <w:iCs/>
          <w:sz w:val="30"/>
          <w:szCs w:val="30"/>
          <w:cs/>
        </w:rPr>
      </w:pPr>
    </w:p>
    <w:p w14:paraId="3A5089A7" w14:textId="77777777" w:rsidR="00454470" w:rsidRDefault="00454470" w:rsidP="00454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iCs/>
          <w:sz w:val="30"/>
          <w:szCs w:val="30"/>
        </w:rPr>
      </w:pPr>
      <w:r w:rsidRPr="00220457">
        <w:rPr>
          <w:rFonts w:asciiTheme="majorBidi" w:hAnsiTheme="majorBidi"/>
          <w:iCs/>
          <w:sz w:val="30"/>
          <w:szCs w:val="30"/>
          <w:cs/>
        </w:rPr>
        <w:t>เงินปันผลรับ</w:t>
      </w:r>
    </w:p>
    <w:p w14:paraId="3EBD9553" w14:textId="77777777" w:rsidR="00454470" w:rsidRPr="00623946" w:rsidRDefault="00454470" w:rsidP="00454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10C5321" w14:textId="16812190" w:rsidR="00454470" w:rsidRPr="00454470" w:rsidRDefault="00454470" w:rsidP="00454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18"/>
        <w:rPr>
          <w:rFonts w:asciiTheme="majorBidi" w:hAnsiTheme="majorBidi"/>
          <w:sz w:val="30"/>
          <w:szCs w:val="30"/>
        </w:rPr>
      </w:pPr>
      <w:r w:rsidRPr="00220457">
        <w:rPr>
          <w:rFonts w:asciiTheme="majorBidi" w:hAnsiTheme="majorBidi"/>
          <w:sz w:val="30"/>
          <w:szCs w:val="30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6D447AC0" w14:textId="772618B3" w:rsidR="00AC347B" w:rsidRPr="00AC347B" w:rsidRDefault="00AC347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7C98B56" w14:textId="6379605C" w:rsidR="001D1B7F" w:rsidRPr="007B2FDC" w:rsidRDefault="001D1B7F" w:rsidP="00236C20">
      <w:pPr>
        <w:pStyle w:val="Heading8"/>
        <w:numPr>
          <w:ilvl w:val="1"/>
          <w:numId w:val="28"/>
        </w:numPr>
        <w:spacing w:line="240" w:lineRule="atLeast"/>
        <w:jc w:val="thaiDistribute"/>
        <w:rPr>
          <w:rFonts w:asciiTheme="majorBidi" w:hAnsiTheme="majorBidi" w:cstheme="majorBidi"/>
          <w:b/>
          <w:bCs/>
          <w:i w:val="0"/>
        </w:rPr>
      </w:pPr>
      <w:r w:rsidRPr="007B2FDC">
        <w:rPr>
          <w:rFonts w:asciiTheme="majorBidi" w:hAnsiTheme="majorBidi" w:cstheme="majorBidi"/>
          <w:b/>
          <w:bCs/>
          <w:i w:val="0"/>
          <w:cs/>
        </w:rPr>
        <w:t>รายได้</w:t>
      </w:r>
      <w:r>
        <w:rPr>
          <w:rFonts w:asciiTheme="majorBidi" w:hAnsiTheme="majorBidi" w:cstheme="majorBidi" w:hint="cs"/>
          <w:b/>
          <w:bCs/>
          <w:i w:val="0"/>
          <w:cs/>
        </w:rPr>
        <w:t>ดอกผลตามสัญญาเช่าซื้อ</w:t>
      </w:r>
      <w:r w:rsidR="00236C20">
        <w:rPr>
          <w:rFonts w:asciiTheme="majorBidi" w:hAnsiTheme="majorBidi" w:cstheme="majorBidi" w:hint="cs"/>
          <w:b/>
          <w:bCs/>
          <w:i w:val="0"/>
          <w:cs/>
        </w:rPr>
        <w:t>และรายได้จาก</w:t>
      </w:r>
      <w:r w:rsidR="00226F5E">
        <w:rPr>
          <w:rFonts w:asciiTheme="majorBidi" w:hAnsiTheme="majorBidi" w:cstheme="majorBidi" w:hint="cs"/>
          <w:b/>
          <w:bCs/>
          <w:i w:val="0"/>
          <w:cs/>
        </w:rPr>
        <w:t>ลูกหนี้</w:t>
      </w:r>
      <w:r w:rsidR="00236C20">
        <w:rPr>
          <w:rFonts w:asciiTheme="majorBidi" w:hAnsiTheme="majorBidi" w:cstheme="majorBidi" w:hint="cs"/>
          <w:b/>
          <w:bCs/>
          <w:i w:val="0"/>
          <w:cs/>
        </w:rPr>
        <w:t>เงินให้สินเชื่อ</w:t>
      </w:r>
    </w:p>
    <w:p w14:paraId="2A02BF28" w14:textId="77777777" w:rsidR="00AC347B" w:rsidRPr="00FD33C0" w:rsidRDefault="00AC347B" w:rsidP="001D1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466C2CAF" w14:textId="4A8893BD" w:rsidR="00AC347B" w:rsidRDefault="00236C20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="00AC347B" w:rsidRPr="00220457">
        <w:rPr>
          <w:rFonts w:asciiTheme="majorBidi" w:hAnsiTheme="majorBidi"/>
          <w:sz w:val="30"/>
          <w:szCs w:val="30"/>
          <w:cs/>
        </w:rPr>
        <w:t xml:space="preserve">รับรู้รายได้ดอกผลตามสัญญาเช่าซื้อตามอัตราผลตอบแทนที่แท้จริงตามระยะเวลาของสัญญา </w:t>
      </w:r>
      <w:r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="00AC347B" w:rsidRPr="00220457">
        <w:rPr>
          <w:rFonts w:asciiTheme="majorBidi" w:hAnsiTheme="majorBidi"/>
          <w:sz w:val="30"/>
          <w:szCs w:val="30"/>
          <w:cs/>
        </w:rPr>
        <w:t xml:space="preserve">จะหยุดรับรู้รายได้ดอกผลตามสัญญาเช่าซื้อเมื่อลูกหนี้ค้างชำระค่างวดเกินกำหนด 3 งวด สำหรับสัญญาเช่าซื้อเครื่องกรองน้ำ และ 6 งวด สำหรับสัญญาเช่าซื้อเครื่องใช้ไฟฟ้า นับจากวันครบกำหนดชำระ </w:t>
      </w:r>
      <w:r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="00AC347B" w:rsidRPr="00220457">
        <w:rPr>
          <w:rFonts w:asciiTheme="majorBidi" w:hAnsiTheme="majorBidi"/>
          <w:sz w:val="30"/>
          <w:szCs w:val="30"/>
          <w:cs/>
        </w:rPr>
        <w:t>จะรับรู้ดอกผลเป็นรายได้ตามเกณฑ์คงค้างอีกเมื่อได้รับชำระหนี้ที่ค้างเกินกำหนดชำระดังกล่าวแล้ว</w:t>
      </w:r>
    </w:p>
    <w:p w14:paraId="166F764B" w14:textId="497B9B0C" w:rsidR="00AC347B" w:rsidRDefault="00AC347B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391D2E77" w14:textId="119F3A1A" w:rsidR="009F52A7" w:rsidRDefault="009F52A7" w:rsidP="004544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220457">
        <w:rPr>
          <w:rFonts w:asciiTheme="majorBidi" w:hAnsiTheme="majorBidi"/>
          <w:sz w:val="30"/>
          <w:szCs w:val="30"/>
          <w:cs/>
        </w:rPr>
        <w:t>บริษัทย่อยรับรู้รายได้จากลูกหนี้เงินให้สินเชื่อตามอัตราผลตอบแทนที่แท้จริงตามระยะเวลาของสัญญา บริษัทย่อยจะหยุดรับรู้รายได้จากลูกหนี้เงินให้สินเชื่อเมื่อลูกหนี้ค้างชำระค่างวดเกิน 3 งวดนับจากวันครบกำหนดชำระ บริษัทย่อยจะรับรู้รายได้จากลูกหนี้เงินให้สินเชื่อเป็นรายได้ตามเกณฑ์คงค้างอีกเมื่อได้รับชำระหนี้ที่ค้างเกินกำหนดชำระดังกล่าว</w:t>
      </w:r>
    </w:p>
    <w:p w14:paraId="2484A60D" w14:textId="0FE319D1" w:rsidR="004860FD" w:rsidRDefault="004860FD" w:rsidP="004544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6621948" w14:textId="4C709507" w:rsidR="004860FD" w:rsidRDefault="004860FD" w:rsidP="004544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6121E63" w14:textId="77777777" w:rsidR="004860FD" w:rsidRPr="00454470" w:rsidRDefault="004860FD" w:rsidP="004544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9A942B8" w14:textId="77777777" w:rsidR="009F52A7" w:rsidRPr="00E56955" w:rsidRDefault="009F52A7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4CE8B847" w14:textId="77777777" w:rsidR="007B2FDC" w:rsidRPr="007B2FDC" w:rsidRDefault="007B2FDC" w:rsidP="00236C20">
      <w:pPr>
        <w:pStyle w:val="Heading8"/>
        <w:numPr>
          <w:ilvl w:val="1"/>
          <w:numId w:val="28"/>
        </w:numPr>
        <w:spacing w:line="240" w:lineRule="atLeast"/>
        <w:jc w:val="thaiDistribute"/>
        <w:rPr>
          <w:rFonts w:asciiTheme="majorBidi" w:hAnsiTheme="majorBidi" w:cstheme="majorBidi"/>
          <w:b/>
          <w:bCs/>
          <w:i w:val="0"/>
        </w:rPr>
      </w:pPr>
      <w:r w:rsidRPr="007B2FDC">
        <w:rPr>
          <w:rFonts w:asciiTheme="majorBidi" w:hAnsiTheme="majorBidi" w:cstheme="majorBidi"/>
          <w:b/>
          <w:bCs/>
          <w:i w:val="0"/>
          <w:cs/>
        </w:rPr>
        <w:lastRenderedPageBreak/>
        <w:t>รายได้ค่าเช่า</w:t>
      </w:r>
    </w:p>
    <w:p w14:paraId="16F25DA8" w14:textId="77777777" w:rsidR="007B2FDC" w:rsidRPr="007E307B" w:rsidRDefault="007B2FD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AFFA2B0" w14:textId="77777777" w:rsidR="005835E6" w:rsidRDefault="007B2FD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623946">
        <w:rPr>
          <w:rFonts w:asciiTheme="majorBidi" w:hAnsiTheme="majorBidi" w:cstheme="majorBidi"/>
          <w:sz w:val="30"/>
          <w:szCs w:val="30"/>
        </w:rPr>
        <w:t xml:space="preserve">  </w:t>
      </w:r>
      <w:r w:rsidRPr="00623946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6C111DAA" w14:textId="77777777" w:rsidR="007B2FDC" w:rsidRPr="00C14593" w:rsidRDefault="007B2FD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18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7ABF9F7" w14:textId="77777777" w:rsidR="00B16E24" w:rsidRPr="00C14593" w:rsidRDefault="00B16E24" w:rsidP="00236C20">
      <w:pPr>
        <w:pStyle w:val="BodyText2"/>
        <w:numPr>
          <w:ilvl w:val="1"/>
          <w:numId w:val="29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ต้นทุนทางการเงิน</w:t>
      </w:r>
    </w:p>
    <w:p w14:paraId="4BA178A2" w14:textId="77777777" w:rsidR="00B16E24" w:rsidRPr="00AC347B" w:rsidRDefault="00B16E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C9DBB04" w14:textId="77777777" w:rsidR="00B16E24" w:rsidRPr="00C14593" w:rsidRDefault="00B16E24" w:rsidP="003443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</w:t>
      </w:r>
      <w:r w:rsidR="0017141B" w:rsidRPr="00C14593">
        <w:rPr>
          <w:rFonts w:asciiTheme="majorBidi" w:hAnsiTheme="majorBidi" w:cstheme="majorBidi"/>
          <w:sz w:val="30"/>
          <w:szCs w:val="30"/>
          <w:cs/>
        </w:rPr>
        <w:t>สร้าง</w:t>
      </w:r>
      <w:r w:rsidRPr="00C14593">
        <w:rPr>
          <w:rFonts w:asciiTheme="majorBidi" w:hAnsiTheme="majorBidi" w:cstheme="majorBidi"/>
          <w:sz w:val="30"/>
          <w:szCs w:val="30"/>
          <w:cs/>
        </w:rPr>
        <w:t>สินทรัพย์ดังกล่าว ก่อนที่จะนำมาใช้เองหรือเพื่อขาย</w:t>
      </w:r>
    </w:p>
    <w:p w14:paraId="1A1C4BF7" w14:textId="77777777" w:rsidR="001525C0" w:rsidRPr="00EE33F0" w:rsidRDefault="001525C0" w:rsidP="003443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A9B0F75" w14:textId="77777777" w:rsidR="00F86368" w:rsidRPr="00C14593" w:rsidRDefault="00B16E24" w:rsidP="00344305">
      <w:pPr>
        <w:pStyle w:val="BodyText2"/>
        <w:numPr>
          <w:ilvl w:val="1"/>
          <w:numId w:val="29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สัญญาเช่าดำเนินงาน</w:t>
      </w:r>
    </w:p>
    <w:p w14:paraId="39ACD558" w14:textId="77777777" w:rsidR="00F86368" w:rsidRPr="00EE33F0" w:rsidRDefault="00F8636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68162A4" w14:textId="77777777" w:rsidR="00B16E24" w:rsidRPr="00C14593" w:rsidRDefault="00B16E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</w:t>
      </w:r>
    </w:p>
    <w:p w14:paraId="1CB206F8" w14:textId="77777777" w:rsidR="00B16E24" w:rsidRPr="00EE33F0" w:rsidRDefault="00B16E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8DA178D" w14:textId="77777777" w:rsidR="00B16E24" w:rsidRPr="00C14593" w:rsidRDefault="009E0DD5" w:rsidP="00344305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14:paraId="31C63DB6" w14:textId="77777777" w:rsidR="009E0DD5" w:rsidRPr="00EE33F0" w:rsidRDefault="009E0DD5" w:rsidP="00344305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1D3A3F85" w14:textId="77777777" w:rsidR="00B16E24" w:rsidRPr="00C14593" w:rsidRDefault="00B16E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</w:t>
      </w:r>
      <w:r w:rsidR="009E0DD5" w:rsidRPr="00C14593">
        <w:rPr>
          <w:rFonts w:asciiTheme="majorBidi" w:hAnsiTheme="majorBidi" w:cstheme="majorBidi"/>
          <w:sz w:val="30"/>
          <w:szCs w:val="30"/>
          <w:cs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กลุ่มบริษัทมีสิทธิในการควบคุมการใช้สินทรัพย์ </w:t>
      </w:r>
    </w:p>
    <w:p w14:paraId="5EA380F8" w14:textId="77777777" w:rsidR="00B16E24" w:rsidRPr="00EE33F0" w:rsidRDefault="00B16E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612D9DD" w14:textId="705811F2" w:rsidR="001E6666" w:rsidRDefault="00B16E24" w:rsidP="009F52A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ณ วันที่เริ่มต้นข้อตกลง หรือ มีการประเมินข้อตกลงใหม่ กลุ่มบริษัทแยกค่าตอบแทนสำหรับสัญญาเช่า และ</w:t>
      </w:r>
      <w:r w:rsidR="009E0DD5" w:rsidRPr="00C14593">
        <w:rPr>
          <w:rFonts w:asciiTheme="majorBidi" w:hAnsiTheme="majorBidi" w:cstheme="majorBidi"/>
          <w:sz w:val="30"/>
          <w:szCs w:val="30"/>
          <w:cs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>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7DB55E28" w14:textId="50248492" w:rsidR="009F52A7" w:rsidRDefault="009F52A7" w:rsidP="009F52A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FEAF41" w14:textId="5F979D0E" w:rsidR="004860FD" w:rsidRDefault="004860FD" w:rsidP="009F52A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711E8A" w14:textId="4CAD8905" w:rsidR="004B6684" w:rsidRDefault="004B6684" w:rsidP="009F52A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6E6C71" w14:textId="7F430CE7" w:rsidR="004B6684" w:rsidRDefault="004B6684" w:rsidP="009F52A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5302A9" w14:textId="77777777" w:rsidR="004B6684" w:rsidRPr="009F52A7" w:rsidRDefault="004B6684" w:rsidP="009F52A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3A7139" w14:textId="77777777" w:rsidR="00243549" w:rsidRPr="00C14593" w:rsidRDefault="00243549" w:rsidP="00344305">
      <w:pPr>
        <w:pStyle w:val="BodyText2"/>
        <w:numPr>
          <w:ilvl w:val="1"/>
          <w:numId w:val="29"/>
        </w:numPr>
        <w:ind w:left="516" w:hanging="516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63167DAF" w14:textId="77777777" w:rsidR="00243549" w:rsidRPr="00EE33F0" w:rsidRDefault="00243549" w:rsidP="00344305">
      <w:pPr>
        <w:pStyle w:val="BodyText2"/>
        <w:ind w:left="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0E08494" w14:textId="77777777" w:rsidR="00B16E24" w:rsidRPr="00C14593" w:rsidRDefault="00B16E24" w:rsidP="003443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</w:t>
      </w:r>
      <w:r w:rsidR="00B012DC" w:rsidRPr="00C14593">
        <w:rPr>
          <w:rFonts w:asciiTheme="majorBidi" w:hAnsiTheme="majorBidi" w:cstheme="majorBidi"/>
          <w:sz w:val="30"/>
          <w:szCs w:val="30"/>
          <w:cs/>
        </w:rPr>
        <w:t>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704B1215" w14:textId="77777777" w:rsidR="00D24C9C" w:rsidRPr="00EE33F0" w:rsidRDefault="00D24C9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  <w:cs/>
        </w:rPr>
      </w:pPr>
    </w:p>
    <w:p w14:paraId="0B019443" w14:textId="77777777" w:rsidR="00B16E24" w:rsidRPr="00C14593" w:rsidRDefault="00B16E24" w:rsidP="003443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</w:t>
      </w:r>
      <w:r w:rsidR="00B012DC" w:rsidRPr="00C14593">
        <w:rPr>
          <w:rFonts w:asciiTheme="majorBid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>การปรับปรุงทางภาษีที่เกี่ยวกับรายการในปีก่อนๆ</w:t>
      </w:r>
    </w:p>
    <w:p w14:paraId="56A17FB7" w14:textId="77777777" w:rsidR="006C1B3D" w:rsidRPr="00EE33F0" w:rsidRDefault="006C1B3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  <w:cs/>
        </w:rPr>
      </w:pPr>
    </w:p>
    <w:p w14:paraId="0CAD8439" w14:textId="77777777" w:rsidR="00B16E24" w:rsidRPr="00C14593" w:rsidRDefault="00B16E24" w:rsidP="0034430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</w:t>
      </w:r>
      <w:r w:rsidR="00B012DC" w:rsidRPr="00C14593">
        <w:rPr>
          <w:rFonts w:asciiTheme="majorBid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>เกิดจากผลแตกต่างชั่วคราวต่อไปนี้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9E0DD5" w:rsidRPr="00C14593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="006C1B3D" w:rsidRPr="00C145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หากเป็นไปได้ว่าจะไม่มีการกลับรายการในอนาคตอันใกล้   </w:t>
      </w:r>
    </w:p>
    <w:p w14:paraId="77B63208" w14:textId="77777777" w:rsidR="00B16E24" w:rsidRPr="00EE33F0" w:rsidRDefault="00B16E24" w:rsidP="00344305">
      <w:pPr>
        <w:pStyle w:val="BodyText2"/>
        <w:ind w:left="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3AA4702" w14:textId="77777777" w:rsidR="00C033CF" w:rsidRDefault="00B16E24" w:rsidP="0034430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B012DC" w:rsidRPr="00C14593">
        <w:rPr>
          <w:rFonts w:asciiTheme="majorBid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</w:t>
      </w:r>
      <w:r w:rsidR="00B012DC" w:rsidRPr="00C14593">
        <w:rPr>
          <w:rFonts w:asciiTheme="majorBid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>สิ้นรอบระยะเวลาที่รายงาน</w:t>
      </w:r>
    </w:p>
    <w:p w14:paraId="5672D2FE" w14:textId="77777777" w:rsidR="00D2025A" w:rsidRPr="00EE33F0" w:rsidRDefault="00D2025A" w:rsidP="0034430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E154E1E" w14:textId="77777777" w:rsidR="00B16E24" w:rsidRPr="00C14593" w:rsidRDefault="00B16E24" w:rsidP="0034430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62628154" w14:textId="77777777" w:rsidR="00B16E24" w:rsidRPr="00EE33F0" w:rsidRDefault="00B16E24" w:rsidP="00344305">
      <w:pPr>
        <w:pStyle w:val="BodyText"/>
        <w:spacing w:after="0"/>
        <w:ind w:left="539" w:right="28"/>
        <w:jc w:val="thaiDistribute"/>
        <w:rPr>
          <w:rFonts w:asciiTheme="majorBidi" w:hAnsiTheme="majorBidi" w:cstheme="majorBidi"/>
          <w:sz w:val="24"/>
          <w:szCs w:val="24"/>
        </w:rPr>
      </w:pPr>
    </w:p>
    <w:p w14:paraId="780868B3" w14:textId="77777777" w:rsidR="00B16E24" w:rsidRPr="00C14593" w:rsidRDefault="00B16E24" w:rsidP="00344305">
      <w:pPr>
        <w:pStyle w:val="BodyText"/>
        <w:spacing w:after="0"/>
        <w:ind w:left="539" w:right="2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</w:t>
      </w:r>
      <w:r w:rsidR="00B012DC" w:rsidRPr="00C14593">
        <w:rPr>
          <w:rFonts w:asciiTheme="majorBid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 </w:t>
      </w:r>
      <w:r w:rsidR="00B012DC" w:rsidRPr="00C14593">
        <w:rPr>
          <w:rFonts w:asciiTheme="majorBid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>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75A59E86" w14:textId="020ADEFC" w:rsidR="00B16E24" w:rsidRDefault="00B16E24" w:rsidP="00344305">
      <w:pPr>
        <w:pStyle w:val="BodyText"/>
        <w:spacing w:after="0"/>
        <w:ind w:left="539" w:right="28"/>
        <w:jc w:val="thaiDistribute"/>
        <w:rPr>
          <w:rFonts w:asciiTheme="majorBidi" w:hAnsiTheme="majorBidi" w:cstheme="majorBidi"/>
          <w:sz w:val="24"/>
          <w:szCs w:val="24"/>
        </w:rPr>
      </w:pPr>
    </w:p>
    <w:p w14:paraId="76192C01" w14:textId="3EBA26FD" w:rsidR="00287DCD" w:rsidRDefault="00287DCD" w:rsidP="00344305">
      <w:pPr>
        <w:pStyle w:val="BodyText"/>
        <w:spacing w:after="0"/>
        <w:ind w:left="539" w:right="28"/>
        <w:jc w:val="thaiDistribute"/>
        <w:rPr>
          <w:rFonts w:asciiTheme="majorBidi" w:hAnsiTheme="majorBidi" w:cstheme="majorBidi"/>
          <w:sz w:val="24"/>
          <w:szCs w:val="24"/>
        </w:rPr>
      </w:pPr>
    </w:p>
    <w:p w14:paraId="067695CD" w14:textId="77777777" w:rsidR="00287DCD" w:rsidRPr="00EE33F0" w:rsidRDefault="00287DCD" w:rsidP="00344305">
      <w:pPr>
        <w:pStyle w:val="BodyText"/>
        <w:spacing w:after="0"/>
        <w:ind w:left="539" w:right="28"/>
        <w:jc w:val="thaiDistribute"/>
        <w:rPr>
          <w:rFonts w:asciiTheme="majorBidi" w:hAnsiTheme="majorBidi" w:cstheme="majorBidi"/>
          <w:sz w:val="24"/>
          <w:szCs w:val="24"/>
        </w:rPr>
      </w:pPr>
    </w:p>
    <w:p w14:paraId="6DBF727D" w14:textId="77777777" w:rsidR="00B16E24" w:rsidRPr="00C14593" w:rsidRDefault="00B16E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B012DC" w:rsidRPr="00C14593">
        <w:rPr>
          <w:rFonts w:asciiTheme="majorBid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>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64981055" w14:textId="77777777" w:rsidR="00B16E24" w:rsidRPr="00EE33F0" w:rsidRDefault="00B16E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C14593">
        <w:rPr>
          <w:rFonts w:asciiTheme="majorBidi" w:hAnsiTheme="majorBidi" w:cstheme="majorBidi"/>
          <w:sz w:val="30"/>
          <w:szCs w:val="30"/>
        </w:rPr>
        <w:tab/>
      </w:r>
    </w:p>
    <w:p w14:paraId="38B76E83" w14:textId="77777777" w:rsidR="005656D9" w:rsidRPr="00C14593" w:rsidRDefault="00B16E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0"/>
          <w:szCs w:val="2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="009E0DD5" w:rsidRPr="00C14593">
        <w:rPr>
          <w:rFonts w:asciiTheme="majorBidi" w:hAnsiTheme="majorBidi" w:cstheme="majorBidi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</w:t>
      </w:r>
      <w:r w:rsidR="009E0DD5" w:rsidRPr="00C14593">
        <w:rPr>
          <w:rFonts w:asciiTheme="majorBidi" w:hAnsiTheme="majorBidi" w:cstheme="majorBidi"/>
          <w:sz w:val="30"/>
          <w:szCs w:val="30"/>
        </w:rPr>
        <w:br/>
      </w:r>
      <w:r w:rsidR="009E0DD5" w:rsidRPr="00C14593">
        <w:rPr>
          <w:rFonts w:asciiTheme="majorBidi" w:hAnsiTheme="majorBidi" w:cstheme="majorBidi"/>
          <w:sz w:val="30"/>
          <w:szCs w:val="30"/>
          <w:cs/>
        </w:rPr>
        <w:t>การกลับรายการผลแตกต่างชั่วคราวที่พิจารณาจากแผนธุรกิจของแต่ละบริษัทย่อยในกลุ่มบริษัทแล้วอาจ</w:t>
      </w:r>
      <w:r w:rsidR="009E0DD5" w:rsidRPr="00C14593">
        <w:rPr>
          <w:rFonts w:asciiTheme="majorBidi" w:hAnsiTheme="majorBidi" w:cstheme="majorBidi"/>
          <w:sz w:val="30"/>
          <w:szCs w:val="30"/>
        </w:rPr>
        <w:br/>
      </w:r>
      <w:r w:rsidR="009E0DD5" w:rsidRPr="00C14593">
        <w:rPr>
          <w:rFonts w:asciiTheme="majorBidi" w:hAnsiTheme="majorBidi" w:cstheme="majorBidi"/>
          <w:sz w:val="30"/>
          <w:szCs w:val="30"/>
          <w:cs/>
        </w:rPr>
        <w:t>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0176510" w14:textId="77777777" w:rsidR="007F7EA4" w:rsidRPr="00EE33F0" w:rsidRDefault="007F7EA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4C8D0FF9" w14:textId="77777777" w:rsidR="00B16E24" w:rsidRPr="00C14593" w:rsidRDefault="00B16E24" w:rsidP="00236C20">
      <w:pPr>
        <w:pStyle w:val="BodyText2"/>
        <w:numPr>
          <w:ilvl w:val="1"/>
          <w:numId w:val="29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</w:t>
      </w:r>
    </w:p>
    <w:p w14:paraId="5AAA925B" w14:textId="77777777" w:rsidR="00B16E24" w:rsidRPr="00EE33F0" w:rsidRDefault="00B16E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5CBD9129" w14:textId="77777777" w:rsidR="009E0DD5" w:rsidRDefault="000607C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60736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07360">
        <w:rPr>
          <w:rFonts w:asciiTheme="majorBidi" w:hAnsiTheme="majorBidi" w:cstheme="majorBidi"/>
          <w:b/>
          <w:sz w:val="30"/>
          <w:szCs w:val="30"/>
          <w:cs/>
        </w:rPr>
        <w:t>แสดงกำไรต่อหุ้นขั้นพื้นฐาน</w:t>
      </w:r>
      <w:r w:rsidRPr="00607360">
        <w:rPr>
          <w:rFonts w:asciiTheme="majorBidi" w:hAnsiTheme="majorBidi" w:cstheme="majorBidi"/>
          <w:sz w:val="30"/>
          <w:szCs w:val="30"/>
          <w:cs/>
        </w:rPr>
        <w:t>และกำไรต่อหุ้นปรับลด</w:t>
      </w:r>
      <w:r w:rsidRPr="00607360">
        <w:rPr>
          <w:rFonts w:asciiTheme="majorBidi" w:hAnsiTheme="majorBidi" w:cstheme="majorBidi"/>
          <w:b/>
          <w:sz w:val="30"/>
          <w:szCs w:val="30"/>
          <w:cs/>
        </w:rPr>
        <w:t>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 w:rsidRPr="0060736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07360">
        <w:rPr>
          <w:rFonts w:asciiTheme="majorBidi" w:hAnsiTheme="majorBidi" w:cstheme="majorBidi"/>
          <w:sz w:val="30"/>
          <w:szCs w:val="30"/>
          <w:cs/>
        </w:rPr>
        <w:t>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14:paraId="6F76C582" w14:textId="77777777" w:rsidR="0091179C" w:rsidRPr="00EE33F0" w:rsidRDefault="0091179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sz w:val="24"/>
          <w:szCs w:val="24"/>
        </w:rPr>
      </w:pPr>
    </w:p>
    <w:p w14:paraId="3A83F07B" w14:textId="77777777" w:rsidR="0091179C" w:rsidRPr="000E2EAA" w:rsidRDefault="0091179C" w:rsidP="00236C20">
      <w:pPr>
        <w:pStyle w:val="Heading8"/>
        <w:numPr>
          <w:ilvl w:val="1"/>
          <w:numId w:val="30"/>
        </w:numPr>
        <w:spacing w:line="240" w:lineRule="atLeast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0E2EAA">
        <w:rPr>
          <w:rFonts w:asciiTheme="majorBidi" w:hAnsiTheme="majorBidi" w:cstheme="majorBidi"/>
          <w:b/>
          <w:bCs/>
          <w:cs/>
          <w:lang w:val="th-TH"/>
        </w:rPr>
        <w:t>บุคคลหรือกิจการที่เกี่ยวข้องกัน</w:t>
      </w:r>
    </w:p>
    <w:p w14:paraId="72AD7A05" w14:textId="77777777" w:rsidR="0091179C" w:rsidRPr="008E179B" w:rsidRDefault="0091179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42EFBC5" w14:textId="0D95C556" w:rsidR="0091179C" w:rsidRDefault="0091179C" w:rsidP="00344305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E179B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45C01AE8" w14:textId="0E5D7D71" w:rsidR="000F5910" w:rsidRDefault="000F5910" w:rsidP="00344305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3A212B9" w14:textId="6BB4FF4C" w:rsidR="00287DCD" w:rsidRDefault="00287DCD" w:rsidP="00344305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9B2FA60" w14:textId="023C00C8" w:rsidR="00287DCD" w:rsidRDefault="00287DCD" w:rsidP="00344305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2F6AC35" w14:textId="77777777" w:rsidR="00287DCD" w:rsidRDefault="00287DCD" w:rsidP="00344305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C20CBAC" w14:textId="77777777" w:rsidR="0000745C" w:rsidRPr="00C14593" w:rsidRDefault="0000745C" w:rsidP="00236C20">
      <w:pPr>
        <w:pStyle w:val="BodyText2"/>
        <w:numPr>
          <w:ilvl w:val="1"/>
          <w:numId w:val="31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รายงานทางการเงินจำแนกตามส่วนงาน</w:t>
      </w:r>
    </w:p>
    <w:p w14:paraId="61323F07" w14:textId="77777777" w:rsidR="0000745C" w:rsidRPr="003F782A" w:rsidRDefault="0000745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262709FD" w14:textId="5C3945E5" w:rsidR="004860FD" w:rsidRDefault="0000745C" w:rsidP="000F5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C3B4E77" w14:textId="77777777" w:rsidR="00287DCD" w:rsidRPr="003F782A" w:rsidRDefault="00287DCD" w:rsidP="000F5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sz w:val="24"/>
          <w:szCs w:val="24"/>
        </w:rPr>
      </w:pPr>
    </w:p>
    <w:p w14:paraId="7E8FE8D3" w14:textId="77777777" w:rsidR="005C0B49" w:rsidRPr="00C14593" w:rsidRDefault="005C0B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2"/>
          <w:szCs w:val="2"/>
          <w:cs/>
        </w:rPr>
      </w:pPr>
    </w:p>
    <w:p w14:paraId="71E3EE7F" w14:textId="77777777" w:rsidR="00D94804" w:rsidRPr="008426EE" w:rsidRDefault="006835C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4</w:t>
      </w:r>
      <w:r w:rsidR="008426E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8426E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บุคคล</w:t>
      </w:r>
      <w:r w:rsidR="008F2CCA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หรือ</w:t>
      </w:r>
      <w:r w:rsidR="008426E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กิจการที่เกี่ยวข้องกัน</w:t>
      </w:r>
    </w:p>
    <w:p w14:paraId="5041641D" w14:textId="77777777" w:rsidR="009E0DD5" w:rsidRPr="003F782A" w:rsidRDefault="009E0DD5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</w:p>
    <w:p w14:paraId="77AA8E9D" w14:textId="77777777" w:rsidR="00677076" w:rsidRPr="00623946" w:rsidRDefault="00677076" w:rsidP="00344305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23946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และการร่วมค้าได้เปิดเผยใน</w:t>
      </w:r>
      <w:r w:rsidRPr="003B17E9">
        <w:rPr>
          <w:rFonts w:asciiTheme="majorBidi" w:hAnsiTheme="majorBidi" w:cstheme="majorBidi"/>
          <w:b/>
          <w:sz w:val="30"/>
          <w:szCs w:val="30"/>
          <w:cs/>
        </w:rPr>
        <w:t>หมายเหตุข้อ</w:t>
      </w:r>
      <w:r w:rsidRPr="003B17E9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3B17E9" w:rsidRPr="003B17E9">
        <w:rPr>
          <w:rFonts w:asciiTheme="majorBidi" w:hAnsiTheme="majorBidi" w:cstheme="majorBidi"/>
          <w:bCs/>
          <w:sz w:val="30"/>
          <w:szCs w:val="30"/>
        </w:rPr>
        <w:t>9</w:t>
      </w:r>
      <w:r w:rsidRPr="003B17E9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3B17E9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3B17E9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3B17E9">
        <w:rPr>
          <w:rFonts w:asciiTheme="majorBidi" w:hAnsiTheme="majorBidi" w:cstheme="majorBidi"/>
          <w:bCs/>
          <w:sz w:val="30"/>
          <w:szCs w:val="30"/>
        </w:rPr>
        <w:t>1</w:t>
      </w:r>
      <w:r w:rsidR="003B17E9" w:rsidRPr="003B17E9">
        <w:rPr>
          <w:rFonts w:asciiTheme="majorBidi" w:hAnsiTheme="majorBidi" w:cstheme="majorBidi"/>
          <w:bCs/>
          <w:sz w:val="30"/>
          <w:szCs w:val="30"/>
        </w:rPr>
        <w:t>0</w:t>
      </w:r>
      <w:r w:rsidRPr="003B17E9">
        <w:rPr>
          <w:rFonts w:asciiTheme="majorBidi" w:hAnsiTheme="majorBidi" w:cstheme="majorBidi"/>
          <w:b/>
          <w:sz w:val="30"/>
          <w:szCs w:val="30"/>
          <w:cs/>
        </w:rPr>
        <w:t xml:space="preserve"> บุคคล</w:t>
      </w:r>
      <w:r w:rsidRPr="00677076">
        <w:rPr>
          <w:rFonts w:asciiTheme="majorBidi" w:hAnsiTheme="majorBidi" w:cstheme="majorBidi"/>
          <w:b/>
          <w:sz w:val="30"/>
          <w:szCs w:val="30"/>
          <w:cs/>
        </w:rPr>
        <w:t>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652E1452" w14:textId="77777777" w:rsidR="008F1562" w:rsidRPr="00EE33F0" w:rsidRDefault="008F156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602"/>
        <w:gridCol w:w="4158"/>
      </w:tblGrid>
      <w:tr w:rsidR="00C45653" w:rsidRPr="00646EA6" w14:paraId="32199B97" w14:textId="77777777" w:rsidTr="003F782A">
        <w:trPr>
          <w:trHeight w:val="342"/>
          <w:tblHeader/>
        </w:trPr>
        <w:tc>
          <w:tcPr>
            <w:tcW w:w="3600" w:type="dxa"/>
          </w:tcPr>
          <w:p w14:paraId="33CE6E39" w14:textId="77777777" w:rsidR="00C45653" w:rsidRPr="00646EA6" w:rsidRDefault="00C45653" w:rsidP="00344305">
            <w:pPr>
              <w:tabs>
                <w:tab w:val="left" w:pos="0"/>
              </w:tabs>
              <w:spacing w:before="120" w:line="240" w:lineRule="atLeast"/>
              <w:ind w:right="45"/>
              <w:rPr>
                <w:b/>
                <w:bCs/>
                <w:sz w:val="30"/>
                <w:szCs w:val="30"/>
              </w:rPr>
            </w:pPr>
            <w:r w:rsidRPr="00646EA6">
              <w:rPr>
                <w:rFonts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02" w:type="dxa"/>
          </w:tcPr>
          <w:p w14:paraId="116751C8" w14:textId="77777777" w:rsidR="00C45653" w:rsidRPr="00646EA6" w:rsidRDefault="00C45653" w:rsidP="00344305">
            <w:pPr>
              <w:tabs>
                <w:tab w:val="left" w:pos="1152"/>
              </w:tabs>
              <w:spacing w:before="120" w:line="240" w:lineRule="atLeast"/>
              <w:ind w:left="-18" w:right="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158" w:type="dxa"/>
          </w:tcPr>
          <w:p w14:paraId="43B92DAA" w14:textId="77777777" w:rsidR="00C45653" w:rsidRPr="00646EA6" w:rsidRDefault="00C45653" w:rsidP="00344305">
            <w:pPr>
              <w:tabs>
                <w:tab w:val="left" w:pos="0"/>
              </w:tabs>
              <w:spacing w:before="120" w:line="240" w:lineRule="atLeast"/>
              <w:ind w:right="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45653" w:rsidRPr="00E42252" w14:paraId="1031C6E4" w14:textId="77777777" w:rsidTr="003F782A">
        <w:trPr>
          <w:trHeight w:val="342"/>
        </w:trPr>
        <w:tc>
          <w:tcPr>
            <w:tcW w:w="3600" w:type="dxa"/>
          </w:tcPr>
          <w:p w14:paraId="1B72B89D" w14:textId="77777777" w:rsidR="00C45653" w:rsidRDefault="00C45653" w:rsidP="00344305">
            <w:pPr>
              <w:tabs>
                <w:tab w:val="left" w:pos="0"/>
                <w:tab w:val="left" w:pos="1152"/>
                <w:tab w:val="left" w:pos="4752"/>
              </w:tabs>
              <w:spacing w:line="240" w:lineRule="atLeast"/>
              <w:ind w:left="162" w:right="43" w:hanging="180"/>
              <w:rPr>
                <w:rFonts w:ascii="Angsana New" w:hAnsi="Angsana New"/>
                <w:sz w:val="30"/>
                <w:szCs w:val="30"/>
              </w:rPr>
            </w:pPr>
            <w:r w:rsidRPr="000658AE">
              <w:rPr>
                <w:rFonts w:ascii="Angsana New" w:hAnsi="Angsana New" w:hint="cs"/>
                <w:sz w:val="30"/>
                <w:szCs w:val="30"/>
                <w:cs/>
              </w:rPr>
              <w:t>ครอบครัว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แจ้งอยู่และครอบครัว</w:t>
            </w:r>
          </w:p>
          <w:p w14:paraId="1B2120D3" w14:textId="77777777" w:rsidR="00C45653" w:rsidRPr="00E42252" w:rsidRDefault="00C45653" w:rsidP="00344305">
            <w:pPr>
              <w:tabs>
                <w:tab w:val="left" w:pos="0"/>
                <w:tab w:val="left" w:pos="1152"/>
                <w:tab w:val="left" w:pos="4752"/>
              </w:tabs>
              <w:spacing w:line="240" w:lineRule="atLeast"/>
              <w:ind w:left="162" w:right="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วัชรธรรม</w:t>
            </w:r>
          </w:p>
        </w:tc>
        <w:tc>
          <w:tcPr>
            <w:tcW w:w="1602" w:type="dxa"/>
          </w:tcPr>
          <w:p w14:paraId="60F5048F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58" w:type="dxa"/>
          </w:tcPr>
          <w:p w14:paraId="32BCCDD9" w14:textId="77777777" w:rsidR="00C45653" w:rsidRPr="00E42252" w:rsidRDefault="00C45653" w:rsidP="00344305">
            <w:pPr>
              <w:tabs>
                <w:tab w:val="left" w:pos="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58AE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C45653" w:rsidRPr="00E42252" w14:paraId="058F2378" w14:textId="77777777" w:rsidTr="003F782A">
        <w:trPr>
          <w:trHeight w:val="342"/>
        </w:trPr>
        <w:tc>
          <w:tcPr>
            <w:tcW w:w="3600" w:type="dxa"/>
          </w:tcPr>
          <w:p w14:paraId="60A7D020" w14:textId="77777777" w:rsidR="00C45653" w:rsidRDefault="00C45653" w:rsidP="00344305">
            <w:pPr>
              <w:tabs>
                <w:tab w:val="left" w:pos="0"/>
                <w:tab w:val="left" w:pos="1152"/>
                <w:tab w:val="left" w:pos="4752"/>
              </w:tabs>
              <w:spacing w:line="240" w:lineRule="atLeast"/>
              <w:ind w:left="162" w:right="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6B1B8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เซฟ เทรด อินเตอร์เนชั่นแนล</w:t>
            </w:r>
            <w:r w:rsidRPr="006B1B8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02" w:type="dxa"/>
          </w:tcPr>
          <w:p w14:paraId="20E8376A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58" w:type="dxa"/>
          </w:tcPr>
          <w:p w14:paraId="07A2A48B" w14:textId="77777777" w:rsidR="00C45653" w:rsidRPr="00E42252" w:rsidRDefault="00C45653" w:rsidP="00344305">
            <w:pPr>
              <w:tabs>
                <w:tab w:val="left" w:pos="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9470BA">
              <w:rPr>
                <w:rFonts w:ascii="Angsana New" w:hAnsi="Angsana New" w:hint="cs"/>
                <w:sz w:val="30"/>
                <w:szCs w:val="30"/>
                <w:cs/>
              </w:rPr>
              <w:t>ถือหุ้นรายใหญ่</w:t>
            </w:r>
          </w:p>
        </w:tc>
      </w:tr>
      <w:tr w:rsidR="00C45653" w:rsidRPr="002C01DA" w14:paraId="28DF74E2" w14:textId="77777777" w:rsidTr="003F782A">
        <w:trPr>
          <w:trHeight w:val="342"/>
        </w:trPr>
        <w:tc>
          <w:tcPr>
            <w:tcW w:w="3600" w:type="dxa"/>
          </w:tcPr>
          <w:p w14:paraId="5F506432" w14:textId="4ACBFBA3" w:rsidR="00C45653" w:rsidRPr="002C01DA" w:rsidRDefault="00C45653" w:rsidP="00344305">
            <w:pPr>
              <w:autoSpaceDE w:val="0"/>
              <w:autoSpaceDN w:val="0"/>
              <w:ind w:left="180" w:hanging="252"/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เฟดเดอร์ ไทย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="00915907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602" w:type="dxa"/>
          </w:tcPr>
          <w:p w14:paraId="2A20B572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58" w:type="dxa"/>
          </w:tcPr>
          <w:p w14:paraId="43DDA3BD" w14:textId="77777777" w:rsidR="00C45653" w:rsidRPr="002C01DA" w:rsidRDefault="00C45653" w:rsidP="00344305">
            <w:pPr>
              <w:autoSpaceDE w:val="0"/>
              <w:autoSpaceDN w:val="0"/>
              <w:rPr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9470BA">
              <w:rPr>
                <w:rFonts w:ascii="Angsana New" w:hAnsi="Angsana New" w:hint="cs"/>
                <w:sz w:val="30"/>
                <w:szCs w:val="30"/>
                <w:cs/>
              </w:rPr>
              <w:t>ถือหุ้นรายใหญ่</w:t>
            </w:r>
          </w:p>
        </w:tc>
      </w:tr>
      <w:tr w:rsidR="00C45653" w:rsidRPr="00E42252" w14:paraId="118037CF" w14:textId="77777777" w:rsidTr="003F782A">
        <w:trPr>
          <w:trHeight w:val="342"/>
        </w:trPr>
        <w:tc>
          <w:tcPr>
            <w:tcW w:w="3600" w:type="dxa"/>
          </w:tcPr>
          <w:p w14:paraId="1F93D92C" w14:textId="77777777" w:rsidR="00C45653" w:rsidRPr="00A6452E" w:rsidRDefault="00B43CAB" w:rsidP="0034430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hyperlink r:id="rId8" w:history="1">
              <w:r w:rsidR="00C45653">
                <w:rPr>
                  <w:rFonts w:ascii="Angsana New" w:hAnsi="Angsana New"/>
                  <w:sz w:val="30"/>
                  <w:szCs w:val="30"/>
                  <w:cs/>
                </w:rPr>
                <w:t xml:space="preserve">บริษัท </w:t>
              </w:r>
              <w:r w:rsidR="00C45653">
                <w:rPr>
                  <w:rFonts w:ascii="Angsana New" w:hAnsi="Angsana New" w:hint="cs"/>
                  <w:sz w:val="30"/>
                  <w:szCs w:val="30"/>
                  <w:cs/>
                </w:rPr>
                <w:t>เธียรสุรัตน์ ลีสซิ่ง</w:t>
              </w:r>
              <w:r w:rsidR="00C45653" w:rsidRPr="00A6452E">
                <w:rPr>
                  <w:rFonts w:ascii="Angsana New" w:hAnsi="Angsana New"/>
                  <w:sz w:val="30"/>
                  <w:szCs w:val="30"/>
                  <w:cs/>
                </w:rPr>
                <w:t xml:space="preserve"> จำกัด</w:t>
              </w:r>
            </w:hyperlink>
          </w:p>
        </w:tc>
        <w:tc>
          <w:tcPr>
            <w:tcW w:w="1602" w:type="dxa"/>
          </w:tcPr>
          <w:p w14:paraId="05FF2303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58" w:type="dxa"/>
          </w:tcPr>
          <w:p w14:paraId="27EEDC25" w14:textId="77777777" w:rsidR="00C45653" w:rsidRPr="00E42252" w:rsidRDefault="00C45653" w:rsidP="00344305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9470BA">
              <w:rPr>
                <w:rFonts w:ascii="Angsana New" w:hAnsi="Angsana New" w:hint="cs"/>
                <w:sz w:val="30"/>
                <w:szCs w:val="30"/>
                <w:cs/>
              </w:rPr>
              <w:t>ถือหุ้นรายใหญ่</w:t>
            </w:r>
          </w:p>
        </w:tc>
      </w:tr>
      <w:tr w:rsidR="00C45653" w:rsidRPr="00E42252" w14:paraId="4A2F78E4" w14:textId="77777777" w:rsidTr="003F782A">
        <w:trPr>
          <w:trHeight w:val="342"/>
        </w:trPr>
        <w:tc>
          <w:tcPr>
            <w:tcW w:w="3600" w:type="dxa"/>
          </w:tcPr>
          <w:p w14:paraId="7EE9B4CC" w14:textId="77777777" w:rsidR="00C45653" w:rsidRPr="000658AE" w:rsidRDefault="00C45653" w:rsidP="0034430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ทีเอสอาร์ ลาว จำกัด</w:t>
            </w:r>
          </w:p>
        </w:tc>
        <w:tc>
          <w:tcPr>
            <w:tcW w:w="1602" w:type="dxa"/>
          </w:tcPr>
          <w:p w14:paraId="66C9E394" w14:textId="77777777" w:rsidR="00C45653" w:rsidRPr="000658AE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4158" w:type="dxa"/>
          </w:tcPr>
          <w:p w14:paraId="6A2C8D23" w14:textId="77777777" w:rsidR="00C45653" w:rsidRPr="00E42252" w:rsidRDefault="00C45653" w:rsidP="00344305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เป็นการร่วมค้า</w:t>
            </w:r>
          </w:p>
        </w:tc>
      </w:tr>
      <w:tr w:rsidR="00C45653" w14:paraId="1B5FB25A" w14:textId="77777777" w:rsidTr="003F782A">
        <w:trPr>
          <w:trHeight w:val="342"/>
        </w:trPr>
        <w:tc>
          <w:tcPr>
            <w:tcW w:w="3600" w:type="dxa"/>
          </w:tcPr>
          <w:p w14:paraId="1A3DA25D" w14:textId="77777777" w:rsidR="00C45653" w:rsidRPr="00AD1432" w:rsidRDefault="00C45653" w:rsidP="0034430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</w:rPr>
            </w:pPr>
            <w:r w:rsidRPr="00AD143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AD14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D1432">
              <w:rPr>
                <w:rFonts w:ascii="Angsana New" w:hAnsi="Angsana New" w:hint="cs"/>
                <w:sz w:val="30"/>
                <w:szCs w:val="30"/>
                <w:cs/>
              </w:rPr>
              <w:t>เบตเตอร์</w:t>
            </w:r>
            <w:r w:rsidRPr="00AD14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D1432">
              <w:rPr>
                <w:rFonts w:ascii="Angsana New" w:hAnsi="Angsana New" w:hint="cs"/>
                <w:sz w:val="30"/>
                <w:szCs w:val="30"/>
                <w:cs/>
              </w:rPr>
              <w:t>ดรีมส์</w:t>
            </w:r>
            <w:r w:rsidRPr="00AD14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D1432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02" w:type="dxa"/>
          </w:tcPr>
          <w:p w14:paraId="498A93F7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58" w:type="dxa"/>
          </w:tcPr>
          <w:p w14:paraId="645B3DD3" w14:textId="77777777" w:rsidR="00C45653" w:rsidRDefault="00C45653" w:rsidP="00344305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653" w14:paraId="057E2298" w14:textId="77777777" w:rsidTr="003F782A">
        <w:trPr>
          <w:trHeight w:val="342"/>
        </w:trPr>
        <w:tc>
          <w:tcPr>
            <w:tcW w:w="3600" w:type="dxa"/>
          </w:tcPr>
          <w:p w14:paraId="4149F359" w14:textId="77777777" w:rsidR="00C45653" w:rsidRPr="00B374F0" w:rsidRDefault="00C45653" w:rsidP="0034430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</w:rPr>
            </w:pP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ไอดีล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วอเตอร์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02" w:type="dxa"/>
          </w:tcPr>
          <w:p w14:paraId="4D097034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58" w:type="dxa"/>
          </w:tcPr>
          <w:p w14:paraId="7E2250AE" w14:textId="77777777" w:rsidR="00C45653" w:rsidRDefault="00C45653" w:rsidP="00344305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653" w14:paraId="25E59D2E" w14:textId="77777777" w:rsidTr="00013450">
        <w:trPr>
          <w:trHeight w:val="342"/>
        </w:trPr>
        <w:tc>
          <w:tcPr>
            <w:tcW w:w="3600" w:type="dxa"/>
          </w:tcPr>
          <w:p w14:paraId="5301CC9A" w14:textId="77777777" w:rsidR="00C45653" w:rsidRPr="00B374F0" w:rsidRDefault="00C45653" w:rsidP="0034430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</w:rPr>
            </w:pP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อินเทอร์เน็ตประเทศไทย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02" w:type="dxa"/>
          </w:tcPr>
          <w:p w14:paraId="0713104F" w14:textId="77777777" w:rsidR="00C45653" w:rsidRPr="00E42252" w:rsidRDefault="00C45653" w:rsidP="0001345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58" w:type="dxa"/>
          </w:tcPr>
          <w:p w14:paraId="01654A72" w14:textId="77777777" w:rsidR="00C45653" w:rsidRDefault="00C45653" w:rsidP="00013450">
            <w:pPr>
              <w:tabs>
                <w:tab w:val="left" w:pos="0"/>
              </w:tabs>
              <w:ind w:right="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653" w14:paraId="09568878" w14:textId="77777777" w:rsidTr="003F782A">
        <w:trPr>
          <w:trHeight w:val="342"/>
        </w:trPr>
        <w:tc>
          <w:tcPr>
            <w:tcW w:w="3600" w:type="dxa"/>
          </w:tcPr>
          <w:p w14:paraId="74CBB62A" w14:textId="77777777" w:rsidR="00C45653" w:rsidRPr="00B374F0" w:rsidRDefault="00C45653" w:rsidP="0034430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</w:rPr>
            </w:pP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ซีโอแอล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02" w:type="dxa"/>
          </w:tcPr>
          <w:p w14:paraId="46186766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58" w:type="dxa"/>
          </w:tcPr>
          <w:p w14:paraId="31439922" w14:textId="77777777" w:rsidR="00C45653" w:rsidRDefault="00C45653" w:rsidP="00344305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653" w14:paraId="17ABB1FA" w14:textId="77777777" w:rsidTr="003F782A">
        <w:trPr>
          <w:trHeight w:val="342"/>
        </w:trPr>
        <w:tc>
          <w:tcPr>
            <w:tcW w:w="3600" w:type="dxa"/>
          </w:tcPr>
          <w:p w14:paraId="57BE1246" w14:textId="77777777" w:rsidR="00C45653" w:rsidRDefault="00B43CAB" w:rsidP="00344305">
            <w:pPr>
              <w:tabs>
                <w:tab w:val="left" w:pos="0"/>
                <w:tab w:val="left" w:pos="162"/>
              </w:tabs>
              <w:ind w:left="162" w:right="-90" w:hanging="180"/>
            </w:pPr>
            <w:hyperlink r:id="rId9" w:history="1">
              <w:r w:rsidR="00C45653">
                <w:rPr>
                  <w:rFonts w:ascii="Angsana New" w:hAnsi="Angsana New"/>
                  <w:sz w:val="30"/>
                  <w:szCs w:val="30"/>
                  <w:cs/>
                </w:rPr>
                <w:t xml:space="preserve">บริษัท </w:t>
              </w:r>
              <w:r w:rsidR="00C45653">
                <w:rPr>
                  <w:rFonts w:ascii="Angsana New" w:hAnsi="Angsana New" w:hint="cs"/>
                  <w:sz w:val="30"/>
                  <w:szCs w:val="30"/>
                  <w:cs/>
                </w:rPr>
                <w:t>เอส</w:t>
              </w:r>
              <w:r w:rsidR="00C45653">
                <w:rPr>
                  <w:rFonts w:ascii="Angsana New" w:hAnsi="Angsana New"/>
                  <w:sz w:val="30"/>
                  <w:szCs w:val="30"/>
                </w:rPr>
                <w:t>.</w:t>
              </w:r>
              <w:r w:rsidR="00C45653">
                <w:rPr>
                  <w:rFonts w:ascii="Angsana New" w:hAnsi="Angsana New" w:hint="cs"/>
                  <w:sz w:val="30"/>
                  <w:szCs w:val="30"/>
                  <w:cs/>
                </w:rPr>
                <w:t>เอส</w:t>
              </w:r>
              <w:r w:rsidR="00C45653">
                <w:rPr>
                  <w:rFonts w:ascii="Angsana New" w:hAnsi="Angsana New"/>
                  <w:sz w:val="30"/>
                  <w:szCs w:val="30"/>
                </w:rPr>
                <w:t>.</w:t>
              </w:r>
              <w:r w:rsidR="00C45653">
                <w:rPr>
                  <w:rFonts w:ascii="Angsana New" w:hAnsi="Angsana New" w:hint="cs"/>
                  <w:sz w:val="30"/>
                  <w:szCs w:val="30"/>
                  <w:cs/>
                </w:rPr>
                <w:t>แอร์ เซอร์วิส</w:t>
              </w:r>
            </w:hyperlink>
            <w:r w:rsidR="00C4565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02" w:type="dxa"/>
          </w:tcPr>
          <w:p w14:paraId="31CFE77D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58" w:type="dxa"/>
          </w:tcPr>
          <w:p w14:paraId="0FF07B02" w14:textId="77777777" w:rsidR="00C45653" w:rsidRDefault="00C45653" w:rsidP="00344305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653" w14:paraId="5CBB64CD" w14:textId="77777777" w:rsidTr="003F782A">
        <w:trPr>
          <w:trHeight w:val="342"/>
        </w:trPr>
        <w:tc>
          <w:tcPr>
            <w:tcW w:w="3600" w:type="dxa"/>
          </w:tcPr>
          <w:p w14:paraId="30D78AC7" w14:textId="77777777" w:rsidR="00C45653" w:rsidRPr="004B61CA" w:rsidRDefault="00C45653" w:rsidP="00344305">
            <w:pPr>
              <w:tabs>
                <w:tab w:val="left" w:pos="0"/>
                <w:tab w:val="left" w:pos="16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E692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EE69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6922">
              <w:rPr>
                <w:rFonts w:ascii="Angsana New" w:hAnsi="Angsana New" w:hint="cs"/>
                <w:sz w:val="30"/>
                <w:szCs w:val="30"/>
                <w:cs/>
              </w:rPr>
              <w:t>วีสุเซลล์</w:t>
            </w:r>
            <w:r w:rsidRPr="00EE69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6922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02" w:type="dxa"/>
          </w:tcPr>
          <w:p w14:paraId="57F3CEA8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58" w:type="dxa"/>
          </w:tcPr>
          <w:p w14:paraId="3F4BDF1E" w14:textId="77777777" w:rsidR="00C45653" w:rsidRDefault="00C45653" w:rsidP="00344305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653" w:rsidRPr="00646EA6" w14:paraId="67590AA5" w14:textId="77777777" w:rsidTr="003F782A">
        <w:tc>
          <w:tcPr>
            <w:tcW w:w="3600" w:type="dxa"/>
          </w:tcPr>
          <w:p w14:paraId="1C1703B0" w14:textId="77777777" w:rsidR="00C45653" w:rsidRPr="00646EA6" w:rsidRDefault="00C45653" w:rsidP="00344305">
            <w:pPr>
              <w:tabs>
                <w:tab w:val="left" w:pos="0"/>
                <w:tab w:val="left" w:pos="1152"/>
                <w:tab w:val="left" w:pos="4752"/>
              </w:tabs>
              <w:ind w:right="43"/>
              <w:rPr>
                <w:rFonts w:ascii="Angsana New" w:hAnsi="Angsana New"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602" w:type="dxa"/>
          </w:tcPr>
          <w:p w14:paraId="39F52A0A" w14:textId="77777777" w:rsidR="00C45653" w:rsidRPr="00646EA6" w:rsidRDefault="00C45653" w:rsidP="00344305">
            <w:pPr>
              <w:tabs>
                <w:tab w:val="left" w:pos="1152"/>
                <w:tab w:val="left" w:pos="4752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58" w:type="dxa"/>
          </w:tcPr>
          <w:p w14:paraId="0D5A96D4" w14:textId="77777777" w:rsidR="00C45653" w:rsidRPr="00646EA6" w:rsidRDefault="00C45653" w:rsidP="00344305">
            <w:pPr>
              <w:tabs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 รวมถึงกรรมการของกลุ่มบริษัท </w:t>
            </w:r>
            <w:r w:rsidRPr="00646EA6">
              <w:rPr>
                <w:rFonts w:ascii="Angsana New" w:hAnsi="Angsana New"/>
                <w:sz w:val="30"/>
                <w:szCs w:val="30"/>
              </w:rPr>
              <w:t>(</w:t>
            </w: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646EA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DFA4EA8" w14:textId="0E81778E" w:rsidR="00A8510F" w:rsidRPr="003F782A" w:rsidRDefault="00A8510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17D4462D" w14:textId="5C054FD5" w:rsidR="00915907" w:rsidRPr="00F56052" w:rsidRDefault="00915907" w:rsidP="006F5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6"/>
          <w:szCs w:val="26"/>
          <w:cs/>
        </w:rPr>
      </w:pPr>
      <w:r w:rsidRPr="00961717">
        <w:rPr>
          <w:rFonts w:ascii="Angsana New" w:hAnsi="Angsana New"/>
          <w:sz w:val="30"/>
          <w:szCs w:val="30"/>
        </w:rPr>
        <w:t>*</w:t>
      </w:r>
      <w:r w:rsidRPr="00F56052">
        <w:rPr>
          <w:rFonts w:ascii="Angsana New" w:hAnsi="Angsana New" w:hint="cs"/>
          <w:spacing w:val="2"/>
          <w:sz w:val="26"/>
          <w:szCs w:val="26"/>
          <w:cs/>
        </w:rPr>
        <w:t xml:space="preserve">ในที่ประชุมคณะกรรมการของบริษัทเธียรสุรัตน์ จำกัด </w:t>
      </w:r>
      <w:r w:rsidRPr="00F56052">
        <w:rPr>
          <w:rFonts w:ascii="Angsana New" w:hAnsi="Angsana New" w:hint="cs"/>
          <w:spacing w:val="2"/>
          <w:sz w:val="26"/>
          <w:szCs w:val="26"/>
        </w:rPr>
        <w:t>(</w:t>
      </w:r>
      <w:r w:rsidRPr="00F56052">
        <w:rPr>
          <w:rFonts w:ascii="Angsana New" w:hAnsi="Angsana New" w:hint="cs"/>
          <w:spacing w:val="2"/>
          <w:sz w:val="26"/>
          <w:szCs w:val="26"/>
          <w:cs/>
        </w:rPr>
        <w:t>มหาชน</w:t>
      </w:r>
      <w:r w:rsidRPr="00F56052">
        <w:rPr>
          <w:rFonts w:ascii="Angsana New" w:hAnsi="Angsana New" w:hint="cs"/>
          <w:spacing w:val="2"/>
          <w:sz w:val="26"/>
          <w:szCs w:val="26"/>
        </w:rPr>
        <w:t>)</w:t>
      </w:r>
      <w:r w:rsidRPr="00F56052">
        <w:rPr>
          <w:rFonts w:ascii="Angsana New" w:hAnsi="Angsana New" w:hint="cs"/>
          <w:spacing w:val="2"/>
          <w:sz w:val="26"/>
          <w:szCs w:val="26"/>
          <w:cs/>
        </w:rPr>
        <w:t xml:space="preserve"> เมื่อวันที่ </w:t>
      </w:r>
      <w:r w:rsidRPr="00F56052">
        <w:rPr>
          <w:rFonts w:ascii="Angsana New" w:hAnsi="Angsana New" w:hint="cs"/>
          <w:spacing w:val="2"/>
          <w:sz w:val="26"/>
          <w:szCs w:val="26"/>
        </w:rPr>
        <w:t>2</w:t>
      </w:r>
      <w:r w:rsidRPr="00F56052">
        <w:rPr>
          <w:rFonts w:ascii="Angsana New" w:hAnsi="Angsana New"/>
          <w:spacing w:val="2"/>
          <w:sz w:val="26"/>
          <w:szCs w:val="26"/>
        </w:rPr>
        <w:t>2</w:t>
      </w:r>
      <w:r w:rsidRPr="00F56052">
        <w:rPr>
          <w:rFonts w:ascii="Angsana New" w:hAnsi="Angsana New" w:hint="cs"/>
          <w:spacing w:val="2"/>
          <w:sz w:val="26"/>
          <w:szCs w:val="26"/>
        </w:rPr>
        <w:t xml:space="preserve"> </w:t>
      </w:r>
      <w:r w:rsidRPr="00F56052">
        <w:rPr>
          <w:rFonts w:ascii="Angsana New" w:hAnsi="Angsana New" w:hint="cs"/>
          <w:spacing w:val="2"/>
          <w:sz w:val="26"/>
          <w:szCs w:val="26"/>
          <w:cs/>
        </w:rPr>
        <w:t xml:space="preserve">กรกฎาคม </w:t>
      </w:r>
      <w:r w:rsidRPr="00F56052">
        <w:rPr>
          <w:rFonts w:ascii="Angsana New" w:hAnsi="Angsana New" w:hint="cs"/>
          <w:spacing w:val="2"/>
          <w:sz w:val="26"/>
          <w:szCs w:val="26"/>
        </w:rPr>
        <w:t>256</w:t>
      </w:r>
      <w:r w:rsidRPr="00F56052">
        <w:rPr>
          <w:rFonts w:ascii="Angsana New" w:hAnsi="Angsana New"/>
          <w:spacing w:val="2"/>
          <w:sz w:val="26"/>
          <w:szCs w:val="26"/>
        </w:rPr>
        <w:t>2</w:t>
      </w:r>
      <w:r w:rsidRPr="00F56052">
        <w:rPr>
          <w:rFonts w:ascii="Angsana New" w:hAnsi="Angsana New" w:hint="cs"/>
          <w:spacing w:val="2"/>
          <w:sz w:val="26"/>
          <w:szCs w:val="26"/>
        </w:rPr>
        <w:t xml:space="preserve"> </w:t>
      </w:r>
      <w:r w:rsidRPr="00F56052">
        <w:rPr>
          <w:rFonts w:ascii="Angsana New" w:hAnsi="Angsana New" w:hint="cs"/>
          <w:spacing w:val="2"/>
          <w:sz w:val="26"/>
          <w:szCs w:val="26"/>
          <w:cs/>
        </w:rPr>
        <w:t>คณะกรรมการมีมติให้เลิกกิจการ โดยบริษัทดังกล่าวได้จดทะเบียนเลิกกิจการ</w:t>
      </w:r>
      <w:r w:rsidRPr="00F56052">
        <w:rPr>
          <w:rFonts w:ascii="Angsana New" w:hAnsi="Angsana New" w:hint="cs"/>
          <w:sz w:val="26"/>
          <w:szCs w:val="26"/>
          <w:cs/>
        </w:rPr>
        <w:t xml:space="preserve">กับกระทรวงพาณิชย์แล้ว เมื่อวันที่ </w:t>
      </w:r>
      <w:r w:rsidRPr="00F56052">
        <w:rPr>
          <w:rFonts w:ascii="Angsana New" w:hAnsi="Angsana New" w:hint="cs"/>
          <w:sz w:val="26"/>
          <w:szCs w:val="26"/>
        </w:rPr>
        <w:t>3</w:t>
      </w:r>
      <w:r w:rsidRPr="00F56052">
        <w:rPr>
          <w:rFonts w:ascii="Angsana New" w:hAnsi="Angsana New"/>
          <w:sz w:val="26"/>
          <w:szCs w:val="26"/>
        </w:rPr>
        <w:t>0</w:t>
      </w:r>
      <w:r w:rsidRPr="00F56052">
        <w:rPr>
          <w:rFonts w:ascii="Angsana New" w:hAnsi="Angsana New" w:hint="cs"/>
          <w:sz w:val="26"/>
          <w:szCs w:val="26"/>
        </w:rPr>
        <w:t xml:space="preserve"> </w:t>
      </w:r>
      <w:r w:rsidRPr="00F56052">
        <w:rPr>
          <w:rFonts w:ascii="Angsana New" w:hAnsi="Angsana New" w:hint="cs"/>
          <w:sz w:val="26"/>
          <w:szCs w:val="26"/>
          <w:cs/>
        </w:rPr>
        <w:t>กันยายน</w:t>
      </w:r>
      <w:r w:rsidRPr="00F56052">
        <w:rPr>
          <w:rFonts w:ascii="Angsana New" w:hAnsi="Angsana New" w:hint="cs"/>
          <w:sz w:val="26"/>
          <w:szCs w:val="26"/>
          <w:rtl/>
          <w:cs/>
        </w:rPr>
        <w:t xml:space="preserve"> </w:t>
      </w:r>
      <w:r w:rsidRPr="00F56052">
        <w:rPr>
          <w:rFonts w:ascii="Angsana New" w:hAnsi="Angsana New" w:hint="cs"/>
          <w:sz w:val="26"/>
          <w:szCs w:val="26"/>
        </w:rPr>
        <w:t>256</w:t>
      </w:r>
      <w:r w:rsidRPr="00F56052">
        <w:rPr>
          <w:rFonts w:ascii="Angsana New" w:hAnsi="Angsana New"/>
          <w:sz w:val="26"/>
          <w:szCs w:val="26"/>
        </w:rPr>
        <w:t>2</w:t>
      </w:r>
      <w:r w:rsidRPr="00F56052">
        <w:rPr>
          <w:rFonts w:ascii="Angsana New" w:hAnsi="Angsana New" w:hint="cs"/>
          <w:sz w:val="26"/>
          <w:szCs w:val="26"/>
        </w:rPr>
        <w:t xml:space="preserve"> </w:t>
      </w:r>
      <w:r w:rsidRPr="00F56052">
        <w:rPr>
          <w:rFonts w:ascii="Angsana New" w:hAnsi="Angsana New" w:hint="cs"/>
          <w:sz w:val="26"/>
          <w:szCs w:val="26"/>
          <w:cs/>
        </w:rPr>
        <w:t>และอยู่ระหว่างการชำระบัญชี</w:t>
      </w:r>
    </w:p>
    <w:p w14:paraId="66A86064" w14:textId="7D0B399E" w:rsidR="00C45653" w:rsidRDefault="00C45653" w:rsidP="00344305">
      <w:pPr>
        <w:pStyle w:val="block"/>
        <w:tabs>
          <w:tab w:val="left" w:pos="360"/>
          <w:tab w:val="left" w:pos="450"/>
        </w:tabs>
        <w:spacing w:after="0" w:line="240" w:lineRule="atLeast"/>
        <w:ind w:left="450"/>
        <w:jc w:val="both"/>
        <w:rPr>
          <w:rFonts w:ascii="Angsana New" w:hAnsi="Angsana New"/>
          <w:b/>
          <w:sz w:val="30"/>
          <w:szCs w:val="30"/>
          <w:lang w:bidi="th-TH"/>
        </w:rPr>
      </w:pPr>
      <w:r w:rsidRPr="00646EA6">
        <w:rPr>
          <w:rFonts w:ascii="Angsana New" w:hAnsi="Angsana New"/>
          <w:b/>
          <w:sz w:val="30"/>
          <w:szCs w:val="30"/>
          <w:cs/>
          <w:lang w:bidi="th-TH"/>
        </w:rPr>
        <w:lastRenderedPageBreak/>
        <w:t>นโยบายการกำหนดราคาสำหรับรายการ</w:t>
      </w:r>
      <w:r>
        <w:rPr>
          <w:rFonts w:ascii="Angsana New" w:hAnsi="Angsana New" w:hint="cs"/>
          <w:b/>
          <w:sz w:val="30"/>
          <w:szCs w:val="30"/>
          <w:cs/>
          <w:lang w:bidi="th-TH"/>
        </w:rPr>
        <w:t>แต่ละประเภท</w:t>
      </w:r>
      <w:r w:rsidRPr="00646EA6">
        <w:rPr>
          <w:rFonts w:ascii="Angsana New" w:hAnsi="Angsana New"/>
          <w:b/>
          <w:sz w:val="30"/>
          <w:szCs w:val="30"/>
          <w:cs/>
          <w:lang w:bidi="th-TH"/>
        </w:rPr>
        <w:t>อธิบายได้ดังต่อไปนี้</w:t>
      </w:r>
    </w:p>
    <w:p w14:paraId="6486C29A" w14:textId="77777777" w:rsidR="00C45653" w:rsidRPr="00EE33F0" w:rsidRDefault="00C45653" w:rsidP="00344305">
      <w:pPr>
        <w:pStyle w:val="block"/>
        <w:tabs>
          <w:tab w:val="left" w:pos="360"/>
          <w:tab w:val="left" w:pos="450"/>
        </w:tabs>
        <w:spacing w:after="0" w:line="240" w:lineRule="atLeast"/>
        <w:ind w:left="450"/>
        <w:jc w:val="both"/>
        <w:rPr>
          <w:rFonts w:ascii="Angsana New" w:hAnsi="Angsana New"/>
          <w:b/>
          <w:sz w:val="24"/>
          <w:szCs w:val="24"/>
          <w:lang w:bidi="th-TH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4068"/>
        <w:gridCol w:w="5220"/>
      </w:tblGrid>
      <w:tr w:rsidR="00C45653" w:rsidRPr="00646EA6" w14:paraId="580D6419" w14:textId="77777777" w:rsidTr="00DA1B07">
        <w:tc>
          <w:tcPr>
            <w:tcW w:w="4068" w:type="dxa"/>
          </w:tcPr>
          <w:p w14:paraId="20E48BD4" w14:textId="77777777" w:rsidR="00C45653" w:rsidRPr="002E0BD6" w:rsidRDefault="00C45653" w:rsidP="00344305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5220" w:type="dxa"/>
          </w:tcPr>
          <w:p w14:paraId="7AD4FD7B" w14:textId="77777777" w:rsidR="00C45653" w:rsidRPr="002E0BD6" w:rsidRDefault="00C45653" w:rsidP="00344305">
            <w:pPr>
              <w:pStyle w:val="block"/>
              <w:spacing w:after="0" w:line="240" w:lineRule="atLeast"/>
              <w:ind w:left="18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C45653" w:rsidRPr="00646EA6" w14:paraId="05562FDF" w14:textId="77777777" w:rsidTr="00DA1B07">
        <w:tc>
          <w:tcPr>
            <w:tcW w:w="4068" w:type="dxa"/>
          </w:tcPr>
          <w:p w14:paraId="14C5FC36" w14:textId="77777777" w:rsidR="00C45653" w:rsidRPr="002E0BD6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220" w:type="dxa"/>
          </w:tcPr>
          <w:p w14:paraId="0A695107" w14:textId="77777777" w:rsidR="00C45653" w:rsidRPr="002E0BD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ราคาต้นทุนบวกกำไร</w:t>
            </w:r>
          </w:p>
        </w:tc>
      </w:tr>
      <w:tr w:rsidR="00C45653" w:rsidRPr="00646EA6" w14:paraId="187AEC68" w14:textId="77777777" w:rsidTr="00DA1B07">
        <w:tc>
          <w:tcPr>
            <w:tcW w:w="4068" w:type="dxa"/>
          </w:tcPr>
          <w:p w14:paraId="56772593" w14:textId="77777777" w:rsidR="00C45653" w:rsidRPr="002E0BD6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5220" w:type="dxa"/>
          </w:tcPr>
          <w:p w14:paraId="33E94EA5" w14:textId="77777777" w:rsidR="00C45653" w:rsidRPr="002E0BD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C45653" w:rsidRPr="00646EA6" w14:paraId="5A7F039A" w14:textId="77777777" w:rsidTr="00DA1B07">
        <w:tc>
          <w:tcPr>
            <w:tcW w:w="4068" w:type="dxa"/>
          </w:tcPr>
          <w:p w14:paraId="3ECC0ACD" w14:textId="77777777" w:rsidR="00C45653" w:rsidRPr="002E0BD6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5220" w:type="dxa"/>
          </w:tcPr>
          <w:p w14:paraId="34C73D14" w14:textId="77777777" w:rsidR="00C45653" w:rsidRPr="002E0BD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ราคาต้นทุนบวกกำไรหรือ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C45653" w:rsidRPr="00646EA6" w14:paraId="1684A230" w14:textId="77777777" w:rsidTr="00DA1B07">
        <w:tc>
          <w:tcPr>
            <w:tcW w:w="4068" w:type="dxa"/>
          </w:tcPr>
          <w:p w14:paraId="55BA14E5" w14:textId="77777777" w:rsidR="00C45653" w:rsidRPr="002E0BD6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5220" w:type="dxa"/>
          </w:tcPr>
          <w:p w14:paraId="5EC068E2" w14:textId="77777777" w:rsidR="00C45653" w:rsidRPr="002E0BD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ราคาต้นทุนบวกกำไรหรือ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C45653" w:rsidRPr="00646EA6" w14:paraId="6D96301E" w14:textId="77777777" w:rsidTr="00DA1B07">
        <w:tc>
          <w:tcPr>
            <w:tcW w:w="4068" w:type="dxa"/>
          </w:tcPr>
          <w:p w14:paraId="794EB71E" w14:textId="77777777" w:rsidR="00C45653" w:rsidRPr="002E0BD6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ค่าเช่าและบริการ</w:t>
            </w:r>
          </w:p>
        </w:tc>
        <w:tc>
          <w:tcPr>
            <w:tcW w:w="5220" w:type="dxa"/>
          </w:tcPr>
          <w:p w14:paraId="5BD3F621" w14:textId="77777777" w:rsidR="00C45653" w:rsidRPr="002E0BD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C45653" w:rsidRPr="00646EA6" w14:paraId="4995BD84" w14:textId="77777777" w:rsidTr="00DA1B07">
        <w:tc>
          <w:tcPr>
            <w:tcW w:w="4068" w:type="dxa"/>
          </w:tcPr>
          <w:p w14:paraId="35C0F0D3" w14:textId="77777777" w:rsidR="00C45653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5220" w:type="dxa"/>
          </w:tcPr>
          <w:p w14:paraId="45E3A74B" w14:textId="77777777" w:rsidR="00C45653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C45653" w:rsidRPr="00646EA6" w14:paraId="7CAE19A8" w14:textId="77777777" w:rsidTr="00DA1B07">
        <w:tc>
          <w:tcPr>
            <w:tcW w:w="4068" w:type="dxa"/>
          </w:tcPr>
          <w:p w14:paraId="10943F8E" w14:textId="77777777" w:rsidR="00C45653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220" w:type="dxa"/>
          </w:tcPr>
          <w:p w14:paraId="2256F2D2" w14:textId="77777777" w:rsidR="00C45653" w:rsidRPr="002E0BD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อัตราตามสัญญา</w:t>
            </w:r>
          </w:p>
        </w:tc>
      </w:tr>
      <w:tr w:rsidR="00C45653" w:rsidRPr="00646EA6" w14:paraId="12A6D2B7" w14:textId="77777777" w:rsidTr="00DA1B07">
        <w:tc>
          <w:tcPr>
            <w:tcW w:w="4068" w:type="dxa"/>
          </w:tcPr>
          <w:p w14:paraId="3E1B4B27" w14:textId="77777777" w:rsidR="00C45653" w:rsidRPr="002E0BD6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ค่าที่ปรึกษา</w:t>
            </w:r>
          </w:p>
        </w:tc>
        <w:tc>
          <w:tcPr>
            <w:tcW w:w="5220" w:type="dxa"/>
          </w:tcPr>
          <w:p w14:paraId="381EDA3B" w14:textId="77777777" w:rsidR="00C45653" w:rsidRPr="002E0BD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</w:tbl>
    <w:p w14:paraId="24EE82AF" w14:textId="77777777" w:rsidR="00C45653" w:rsidRPr="00EE33F0" w:rsidRDefault="00C45653" w:rsidP="00344305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450" w:right="-25"/>
        <w:jc w:val="thaiDistribute"/>
        <w:rPr>
          <w:rFonts w:ascii="Angsana New" w:hAnsi="Angsana New"/>
          <w:sz w:val="24"/>
          <w:szCs w:val="24"/>
        </w:rPr>
      </w:pPr>
    </w:p>
    <w:p w14:paraId="4E22F294" w14:textId="77777777" w:rsidR="004777DA" w:rsidRDefault="00477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2304DC7" w14:textId="6B9F022A" w:rsidR="008426EE" w:rsidRDefault="00C45653" w:rsidP="00344305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450" w:right="-25"/>
        <w:jc w:val="thaiDistribute"/>
        <w:rPr>
          <w:rFonts w:ascii="Angsana New" w:hAnsi="Angsana New"/>
          <w:sz w:val="30"/>
          <w:szCs w:val="30"/>
        </w:rPr>
      </w:pPr>
      <w:r w:rsidRPr="00646EA6">
        <w:rPr>
          <w:rFonts w:ascii="Angsana New" w:hAnsi="Angsana New" w:hint="cs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="00D1204D">
        <w:rPr>
          <w:rFonts w:ascii="Angsana New" w:hAnsi="Angsana New" w:hint="cs"/>
          <w:sz w:val="30"/>
          <w:szCs w:val="30"/>
          <w:cs/>
        </w:rPr>
        <w:t>แต่ละ</w:t>
      </w:r>
      <w:r w:rsidR="00C27A76" w:rsidRPr="00D1204D">
        <w:rPr>
          <w:rFonts w:ascii="Angsana New" w:hAnsi="Angsana New" w:hint="cs"/>
          <w:sz w:val="30"/>
          <w:szCs w:val="30"/>
          <w:cs/>
        </w:rPr>
        <w:t>ปี</w:t>
      </w:r>
      <w:r w:rsidRPr="00D1204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D1204D">
        <w:rPr>
          <w:rFonts w:ascii="Angsana New" w:hAnsi="Angsana New"/>
          <w:sz w:val="30"/>
          <w:szCs w:val="30"/>
        </w:rPr>
        <w:t>3</w:t>
      </w:r>
      <w:r w:rsidR="00C27A76" w:rsidRPr="00D1204D">
        <w:rPr>
          <w:rFonts w:ascii="Angsana New" w:hAnsi="Angsana New"/>
          <w:sz w:val="30"/>
          <w:szCs w:val="30"/>
        </w:rPr>
        <w:t>1</w:t>
      </w:r>
      <w:r w:rsidRPr="00D1204D">
        <w:rPr>
          <w:rFonts w:ascii="Angsana New" w:hAnsi="Angsana New"/>
          <w:sz w:val="30"/>
          <w:szCs w:val="30"/>
        </w:rPr>
        <w:t xml:space="preserve"> </w:t>
      </w:r>
      <w:r w:rsidR="00C27A76" w:rsidRPr="00D1204D">
        <w:rPr>
          <w:rFonts w:ascii="Angsana New" w:hAnsi="Angsana New" w:hint="cs"/>
          <w:sz w:val="30"/>
          <w:szCs w:val="30"/>
          <w:cs/>
        </w:rPr>
        <w:t>ธันวาคม</w:t>
      </w:r>
      <w:r w:rsidRPr="00D1204D">
        <w:rPr>
          <w:rFonts w:ascii="Angsana New" w:hAnsi="Angsana New"/>
          <w:sz w:val="30"/>
          <w:szCs w:val="30"/>
        </w:rPr>
        <w:t xml:space="preserve"> </w:t>
      </w:r>
      <w:r w:rsidRPr="00D1204D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p w14:paraId="7224AAD3" w14:textId="77777777" w:rsidR="00DA1B07" w:rsidRPr="00EE33F0" w:rsidRDefault="00DA1B07" w:rsidP="00344305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450" w:right="-25"/>
        <w:jc w:val="thaiDistribute"/>
        <w:rPr>
          <w:rFonts w:ascii="Angsana New" w:hAnsi="Angsana New"/>
          <w:sz w:val="24"/>
          <w:szCs w:val="24"/>
        </w:rPr>
      </w:pPr>
    </w:p>
    <w:tbl>
      <w:tblPr>
        <w:tblW w:w="948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6"/>
        <w:gridCol w:w="1303"/>
        <w:gridCol w:w="269"/>
        <w:gridCol w:w="1171"/>
        <w:gridCol w:w="236"/>
        <w:gridCol w:w="1295"/>
        <w:gridCol w:w="270"/>
        <w:gridCol w:w="1295"/>
      </w:tblGrid>
      <w:tr w:rsidR="00D1204D" w:rsidRPr="000E1699" w14:paraId="569E4AC6" w14:textId="77777777" w:rsidTr="004777DA">
        <w:trPr>
          <w:tblHeader/>
        </w:trPr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A5133" w14:textId="77777777" w:rsidR="00D1204D" w:rsidRPr="000E1699" w:rsidRDefault="00D1204D" w:rsidP="0034430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9BE69" w14:textId="77777777" w:rsidR="00D1204D" w:rsidRPr="000E1699" w:rsidRDefault="00D1204D" w:rsidP="0034430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6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A946A" w14:textId="77777777" w:rsidR="00D1204D" w:rsidRPr="000E1699" w:rsidRDefault="00D1204D" w:rsidP="0034430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C9148" w14:textId="77777777" w:rsidR="00D1204D" w:rsidRPr="000E1699" w:rsidRDefault="00D1204D" w:rsidP="0034430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6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204D" w:rsidRPr="000E1699" w14:paraId="5DC14DEE" w14:textId="77777777" w:rsidTr="004777DA">
        <w:trPr>
          <w:tblHeader/>
        </w:trPr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7830C" w14:textId="77777777" w:rsidR="00D1204D" w:rsidRPr="000E1699" w:rsidRDefault="00D1204D" w:rsidP="00344305">
            <w:pPr>
              <w:ind w:right="-328"/>
              <w:rPr>
                <w:rFonts w:ascii="Angsana New" w:hAnsi="Angsana New"/>
                <w:sz w:val="30"/>
                <w:szCs w:val="30"/>
                <w:cs/>
              </w:rPr>
            </w:pPr>
            <w:r w:rsidRPr="000E16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364B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0E16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0E16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364B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364B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B1329" w14:textId="77777777" w:rsidR="00D1204D" w:rsidRPr="000E1699" w:rsidRDefault="00D1204D" w:rsidP="00344305">
            <w:pPr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69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B07C0" w14:textId="77777777" w:rsidR="00D1204D" w:rsidRPr="000E1699" w:rsidRDefault="00D1204D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53441" w14:textId="77777777" w:rsidR="00D1204D" w:rsidRPr="000E1699" w:rsidRDefault="00D1204D" w:rsidP="0034430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169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283D9" w14:textId="77777777" w:rsidR="00D1204D" w:rsidRPr="000E1699" w:rsidRDefault="00D1204D" w:rsidP="0034430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8D468" w14:textId="77777777" w:rsidR="00D1204D" w:rsidRPr="000E1699" w:rsidRDefault="00D1204D" w:rsidP="003443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69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95294" w14:textId="77777777" w:rsidR="00D1204D" w:rsidRPr="000E1699" w:rsidRDefault="00D1204D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1C578" w14:textId="77777777" w:rsidR="00D1204D" w:rsidRPr="000E1699" w:rsidRDefault="00D1204D" w:rsidP="0034430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169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1204D" w:rsidRPr="00646EA6" w14:paraId="2DFD8177" w14:textId="77777777" w:rsidTr="004777DA">
        <w:trPr>
          <w:tblHeader/>
        </w:trPr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78C49" w14:textId="77777777" w:rsidR="00D1204D" w:rsidRPr="000E1699" w:rsidRDefault="00D1204D" w:rsidP="00344305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DAAC7" w14:textId="77777777" w:rsidR="00D1204D" w:rsidRPr="00646EA6" w:rsidRDefault="00D1204D" w:rsidP="0034430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E169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E169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1204D" w:rsidRPr="00646EA6" w14:paraId="3F1843E2" w14:textId="77777777" w:rsidTr="004777DA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C7EBB" w14:textId="77777777" w:rsidR="00D1204D" w:rsidRPr="00646EA6" w:rsidRDefault="00D1204D" w:rsidP="0034430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6B73C" w14:textId="77777777" w:rsidR="00D1204D" w:rsidRPr="002F0B72" w:rsidRDefault="00D1204D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03078" w14:textId="77777777" w:rsidR="00D1204D" w:rsidRPr="002F0B72" w:rsidRDefault="00D1204D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043DC" w14:textId="77777777" w:rsidR="00D1204D" w:rsidRPr="00CB1057" w:rsidRDefault="00D1204D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827B7" w14:textId="77777777" w:rsidR="00D1204D" w:rsidRPr="002F0B72" w:rsidRDefault="00D1204D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85453" w14:textId="77777777" w:rsidR="00D1204D" w:rsidRPr="002F0B72" w:rsidRDefault="00D1204D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7BA82" w14:textId="77777777" w:rsidR="00D1204D" w:rsidRPr="002F0B72" w:rsidRDefault="00D1204D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AFC91" w14:textId="77777777" w:rsidR="00D1204D" w:rsidRPr="000955EC" w:rsidRDefault="00D1204D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0762" w:rsidRPr="00646EA6" w14:paraId="327E7B52" w14:textId="77777777" w:rsidTr="004777DA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0FCA9" w14:textId="77777777" w:rsidR="00970762" w:rsidRPr="00646EA6" w:rsidRDefault="00970762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9A4C7" w14:textId="77777777" w:rsidR="00970762" w:rsidRPr="00A9489F" w:rsidRDefault="00970762" w:rsidP="00344305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48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347C6" w14:textId="77777777" w:rsidR="00970762" w:rsidRPr="00A9489F" w:rsidRDefault="00970762" w:rsidP="0034430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55CD5" w14:textId="77777777" w:rsidR="00970762" w:rsidRPr="00FF4195" w:rsidRDefault="00970762" w:rsidP="00344305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41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7326B" w14:textId="77777777" w:rsidR="00970762" w:rsidRPr="00A9489F" w:rsidRDefault="00970762" w:rsidP="0034430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600F2" w14:textId="3ED40492" w:rsidR="00970762" w:rsidRPr="00A9489F" w:rsidRDefault="000955EC" w:rsidP="00344305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213,61</w:t>
            </w:r>
            <w:r w:rsidR="008E104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F2818" w14:textId="77777777" w:rsidR="00970762" w:rsidRPr="00A9489F" w:rsidRDefault="00970762" w:rsidP="00344305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1F4EF" w14:textId="325B4858" w:rsidR="00970762" w:rsidRPr="000955EC" w:rsidRDefault="000955EC" w:rsidP="00344305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195,55</w:t>
            </w:r>
            <w:r w:rsidR="000205C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70762" w:rsidRPr="00646EA6" w14:paraId="6BC8E1BB" w14:textId="77777777" w:rsidTr="004777DA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DD46D" w14:textId="77777777" w:rsidR="00970762" w:rsidRPr="00646EA6" w:rsidRDefault="00970762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0C4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B390E" w14:textId="77777777" w:rsidR="00970762" w:rsidRPr="00A9489F" w:rsidRDefault="00970762" w:rsidP="00344305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48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8B7A8" w14:textId="77777777" w:rsidR="00970762" w:rsidRPr="00A9489F" w:rsidRDefault="00970762" w:rsidP="0034430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AA5B0" w14:textId="77777777" w:rsidR="00970762" w:rsidRPr="00FF4195" w:rsidRDefault="00970762" w:rsidP="00344305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41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31BDE" w14:textId="77777777" w:rsidR="00970762" w:rsidRPr="00A9489F" w:rsidRDefault="00970762" w:rsidP="0034430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0DFB3" w14:textId="77777777" w:rsidR="00970762" w:rsidRPr="00A9489F" w:rsidRDefault="000955EC" w:rsidP="00344305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2BDE1" w14:textId="77777777" w:rsidR="00970762" w:rsidRPr="00A9489F" w:rsidRDefault="00970762" w:rsidP="00344305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B3123" w14:textId="77777777" w:rsidR="00970762" w:rsidRPr="000955EC" w:rsidRDefault="000955EC" w:rsidP="00344305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3,330</w:t>
            </w:r>
          </w:p>
        </w:tc>
      </w:tr>
      <w:tr w:rsidR="00970762" w:rsidRPr="00646EA6" w14:paraId="6362ABB0" w14:textId="77777777" w:rsidTr="004777DA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8B0DB" w14:textId="77777777" w:rsidR="00970762" w:rsidRPr="00646EA6" w:rsidRDefault="00970762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58704" w14:textId="77777777" w:rsidR="00970762" w:rsidRPr="00A9489F" w:rsidRDefault="00970762" w:rsidP="00344305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48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98CE8" w14:textId="77777777" w:rsidR="00970762" w:rsidRPr="00A9489F" w:rsidRDefault="00970762" w:rsidP="0034430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F5BB3" w14:textId="77777777" w:rsidR="00970762" w:rsidRPr="00FF4195" w:rsidRDefault="00970762" w:rsidP="00344305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41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DBD70" w14:textId="77777777" w:rsidR="00970762" w:rsidRPr="00A9489F" w:rsidRDefault="00970762" w:rsidP="0034430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9629A" w14:textId="77777777" w:rsidR="00970762" w:rsidRPr="00A9489F" w:rsidRDefault="000955EC" w:rsidP="00344305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8A3E3" w14:textId="77777777" w:rsidR="00970762" w:rsidRPr="00A9489F" w:rsidRDefault="00970762" w:rsidP="0034430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3EB31" w14:textId="77777777" w:rsidR="00970762" w:rsidRPr="000955EC" w:rsidRDefault="000955EC" w:rsidP="00344305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177</w:t>
            </w:r>
          </w:p>
        </w:tc>
      </w:tr>
      <w:tr w:rsidR="00970762" w:rsidRPr="00646EA6" w14:paraId="021FAC62" w14:textId="77777777" w:rsidTr="004777DA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</w:tcPr>
          <w:p w14:paraId="5B616690" w14:textId="77777777" w:rsidR="00970762" w:rsidRPr="002E0BD6" w:rsidRDefault="00970762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8842B" w14:textId="77777777" w:rsidR="00970762" w:rsidRPr="00A9489F" w:rsidRDefault="00970762" w:rsidP="00344305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48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34800" w14:textId="77777777" w:rsidR="00970762" w:rsidRPr="00A9489F" w:rsidRDefault="00970762" w:rsidP="0034430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E14CD" w14:textId="77777777" w:rsidR="00970762" w:rsidRPr="00FF4195" w:rsidRDefault="00970762" w:rsidP="00344305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41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0A60F" w14:textId="77777777" w:rsidR="00970762" w:rsidRPr="00A9489F" w:rsidRDefault="00970762" w:rsidP="0034430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F6005" w14:textId="6AE2496F" w:rsidR="00970762" w:rsidRPr="00A9489F" w:rsidRDefault="008E1048" w:rsidP="00344305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41490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95E29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38019" w14:textId="77777777" w:rsidR="00970762" w:rsidRPr="00A9489F" w:rsidRDefault="00970762" w:rsidP="00344305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62895" w14:textId="77777777" w:rsidR="00970762" w:rsidRPr="000955EC" w:rsidRDefault="000955EC" w:rsidP="00344305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3,342</w:t>
            </w:r>
          </w:p>
        </w:tc>
      </w:tr>
      <w:tr w:rsidR="00970762" w:rsidRPr="00646EA6" w14:paraId="3B49A17C" w14:textId="77777777" w:rsidTr="004777DA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</w:tcPr>
          <w:p w14:paraId="1424CD53" w14:textId="77777777" w:rsidR="00970762" w:rsidRPr="002E0BD6" w:rsidRDefault="00970762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59297" w14:textId="77777777" w:rsidR="00970762" w:rsidRPr="00A9489F" w:rsidRDefault="00970762" w:rsidP="00344305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48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5867F" w14:textId="77777777" w:rsidR="00970762" w:rsidRPr="00A9489F" w:rsidRDefault="00970762" w:rsidP="0034430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56F3B" w14:textId="77777777" w:rsidR="00970762" w:rsidRPr="00FF4195" w:rsidRDefault="00970762" w:rsidP="00344305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41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91402" w14:textId="77777777" w:rsidR="00970762" w:rsidRPr="00A9489F" w:rsidRDefault="00970762" w:rsidP="0034430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167F2" w14:textId="77777777" w:rsidR="00970762" w:rsidRPr="00A9489F" w:rsidRDefault="000955EC" w:rsidP="00344305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D72DF" w14:textId="77777777" w:rsidR="00970762" w:rsidRPr="00A9489F" w:rsidRDefault="00970762" w:rsidP="00344305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CCB8C" w14:textId="77777777" w:rsidR="00970762" w:rsidRPr="000955EC" w:rsidRDefault="000955EC" w:rsidP="00344305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1,378</w:t>
            </w:r>
          </w:p>
        </w:tc>
      </w:tr>
      <w:tr w:rsidR="00970762" w:rsidRPr="00646EA6" w14:paraId="48408681" w14:textId="77777777" w:rsidTr="004777DA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</w:tcPr>
          <w:p w14:paraId="12C4F3FB" w14:textId="77777777" w:rsidR="00970762" w:rsidRPr="002E0BD6" w:rsidRDefault="00970762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0A72C" w14:textId="77777777" w:rsidR="00970762" w:rsidRPr="00A9489F" w:rsidRDefault="00970762" w:rsidP="00344305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48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A054B" w14:textId="77777777" w:rsidR="00970762" w:rsidRPr="00F52B2B" w:rsidRDefault="00970762" w:rsidP="0034430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A04F0" w14:textId="77777777" w:rsidR="00970762" w:rsidRPr="00FF4195" w:rsidRDefault="00970762" w:rsidP="00344305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41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C13E0" w14:textId="77777777" w:rsidR="00970762" w:rsidRPr="00F52B2B" w:rsidRDefault="00970762" w:rsidP="0034430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3440D" w14:textId="40864E05" w:rsidR="00970762" w:rsidRPr="00F52B2B" w:rsidRDefault="000955EC" w:rsidP="00344305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E1048">
              <w:rPr>
                <w:rFonts w:ascii="Angsana New" w:hAnsi="Angsana New"/>
                <w:sz w:val="30"/>
                <w:szCs w:val="30"/>
              </w:rPr>
              <w:t>,041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69D98" w14:textId="77777777" w:rsidR="00970762" w:rsidRPr="00F52B2B" w:rsidRDefault="00970762" w:rsidP="00344305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8C3E9" w14:textId="77777777" w:rsidR="00970762" w:rsidRPr="000955EC" w:rsidRDefault="000955EC" w:rsidP="00344305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488</w:t>
            </w:r>
          </w:p>
        </w:tc>
      </w:tr>
      <w:tr w:rsidR="00D1204D" w:rsidRPr="00646EA6" w14:paraId="0B854B35" w14:textId="77777777" w:rsidTr="004777DA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017E7" w14:textId="77777777" w:rsidR="00D1204D" w:rsidRPr="00646EA6" w:rsidRDefault="00D1204D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1B563" w14:textId="77777777" w:rsidR="00D1204D" w:rsidRPr="00B13DAC" w:rsidRDefault="00D1204D" w:rsidP="0034430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860D8" w14:textId="77777777" w:rsidR="00D1204D" w:rsidRPr="00B13DAC" w:rsidRDefault="00D1204D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81C0F" w14:textId="77777777" w:rsidR="00D1204D" w:rsidRPr="00CB1057" w:rsidRDefault="00D1204D" w:rsidP="00344305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919E8" w14:textId="77777777" w:rsidR="00D1204D" w:rsidRPr="00B13DAC" w:rsidRDefault="00D1204D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3A46E" w14:textId="77777777" w:rsidR="00D1204D" w:rsidRPr="00B13DAC" w:rsidRDefault="00D1204D" w:rsidP="00344305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81748" w14:textId="77777777" w:rsidR="00D1204D" w:rsidRPr="00B13DAC" w:rsidRDefault="00D1204D" w:rsidP="00344305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200CB" w14:textId="77777777" w:rsidR="00D1204D" w:rsidRPr="00400782" w:rsidRDefault="00D1204D" w:rsidP="00344305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204D" w:rsidRPr="00646EA6" w14:paraId="3B85F35F" w14:textId="77777777" w:rsidTr="004777DA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2F378" w14:textId="77777777" w:rsidR="00D1204D" w:rsidRPr="00FA0EE6" w:rsidRDefault="00D1204D" w:rsidP="0034430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0E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2F372" w14:textId="77777777" w:rsidR="00D1204D" w:rsidRPr="00B13DAC" w:rsidRDefault="00D1204D" w:rsidP="0034430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246BE" w14:textId="77777777" w:rsidR="00D1204D" w:rsidRPr="00B13DAC" w:rsidRDefault="00D1204D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090E9" w14:textId="77777777" w:rsidR="00D1204D" w:rsidRPr="00CB1057" w:rsidRDefault="00D1204D" w:rsidP="00344305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402B9" w14:textId="77777777" w:rsidR="00D1204D" w:rsidRPr="00B13DAC" w:rsidRDefault="00D1204D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9695F" w14:textId="77777777" w:rsidR="00D1204D" w:rsidRPr="00B13DAC" w:rsidRDefault="00D1204D" w:rsidP="00344305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C2639" w14:textId="77777777" w:rsidR="00D1204D" w:rsidRPr="00B13DAC" w:rsidRDefault="00D1204D" w:rsidP="00344305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321D7" w14:textId="77777777" w:rsidR="00D1204D" w:rsidRPr="00400782" w:rsidRDefault="00D1204D" w:rsidP="00344305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204D" w:rsidRPr="00646EA6" w14:paraId="75A9CBC7" w14:textId="77777777" w:rsidTr="004777DA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65B2E" w14:textId="77777777" w:rsidR="00D1204D" w:rsidRPr="00646EA6" w:rsidRDefault="00D1204D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E202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4BB1E" w14:textId="78038497" w:rsidR="00D1204D" w:rsidRPr="000955EC" w:rsidRDefault="008E104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tLeast"/>
              <w:ind w:right="-5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9,723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B4BB6" w14:textId="77777777" w:rsidR="00D1204D" w:rsidRPr="000955EC" w:rsidRDefault="00D1204D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4487B" w14:textId="132AD9D2" w:rsidR="00D1204D" w:rsidRPr="000955EC" w:rsidRDefault="008E104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tLeast"/>
              <w:ind w:right="-5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D5579" w14:textId="77777777" w:rsidR="00D1204D" w:rsidRPr="000955EC" w:rsidRDefault="00D1204D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4E50B" w14:textId="77777777" w:rsidR="00D1204D" w:rsidRPr="000955EC" w:rsidRDefault="000955E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tLeast"/>
              <w:ind w:right="-5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9,723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381A1" w14:textId="77777777" w:rsidR="00D1204D" w:rsidRPr="000955EC" w:rsidRDefault="00D1204D" w:rsidP="00344305">
            <w:pPr>
              <w:tabs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0E4E3" w14:textId="77777777" w:rsidR="00D1204D" w:rsidRPr="000955EC" w:rsidRDefault="000955EC" w:rsidP="00344305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8,310</w:t>
            </w:r>
          </w:p>
        </w:tc>
      </w:tr>
      <w:tr w:rsidR="009546CB" w:rsidRPr="00646EA6" w14:paraId="290AD933" w14:textId="77777777" w:rsidTr="004777DA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B801E" w14:textId="77777777" w:rsidR="009546CB" w:rsidRPr="00CE202F" w:rsidRDefault="009546CB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EA4E4" w14:textId="4A18BE9E" w:rsidR="009546CB" w:rsidRPr="000955EC" w:rsidRDefault="000955EC" w:rsidP="00344305">
            <w:pPr>
              <w:tabs>
                <w:tab w:val="clear" w:pos="680"/>
                <w:tab w:val="clear" w:pos="907"/>
                <w:tab w:val="decimal" w:pos="675"/>
              </w:tabs>
              <w:ind w:right="-7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9</w:t>
            </w:r>
            <w:r w:rsidR="008E1048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875D4" w14:textId="77777777" w:rsidR="009546CB" w:rsidRPr="000955EC" w:rsidRDefault="009546CB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D05ED" w14:textId="77777777" w:rsidR="009546CB" w:rsidRPr="000955EC" w:rsidRDefault="009546C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tLeast"/>
              <w:ind w:right="-5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952FB" w14:textId="77777777" w:rsidR="009546CB" w:rsidRPr="000955EC" w:rsidRDefault="009546CB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120A8" w14:textId="77777777" w:rsidR="009546CB" w:rsidRPr="000955EC" w:rsidRDefault="009546C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tLeast"/>
              <w:ind w:right="-7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980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E8CB8" w14:textId="77777777" w:rsidR="009546CB" w:rsidRPr="000955EC" w:rsidRDefault="009546CB" w:rsidP="00344305">
            <w:pPr>
              <w:tabs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957D2" w14:textId="77777777" w:rsidR="009546CB" w:rsidRPr="000955EC" w:rsidRDefault="009546CB" w:rsidP="00344305">
            <w:pPr>
              <w:tabs>
                <w:tab w:val="decimal" w:pos="972"/>
              </w:tabs>
              <w:spacing w:line="240" w:lineRule="atLeast"/>
              <w:ind w:right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46CB" w:rsidRPr="00646EA6" w14:paraId="55083F67" w14:textId="77777777" w:rsidTr="004777DA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B3F10" w14:textId="77777777" w:rsidR="009546CB" w:rsidRDefault="009546CB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F11DF" w14:textId="6D636A28" w:rsidR="009546CB" w:rsidRPr="000955EC" w:rsidRDefault="008E1048" w:rsidP="00344305">
            <w:pPr>
              <w:tabs>
                <w:tab w:val="decimal" w:pos="945"/>
              </w:tabs>
              <w:spacing w:line="240" w:lineRule="atLeast"/>
              <w:ind w:right="-7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D4F4F" w14:textId="77777777" w:rsidR="009546CB" w:rsidRPr="000955EC" w:rsidRDefault="009546CB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8657C" w14:textId="5FDDE1AD" w:rsidR="009546CB" w:rsidRPr="000955EC" w:rsidRDefault="000955E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tLeast"/>
              <w:ind w:right="-73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1</w:t>
            </w:r>
            <w:r w:rsidR="008E1048">
              <w:rPr>
                <w:rFonts w:ascii="Angsana New" w:hAnsi="Angsana New"/>
                <w:sz w:val="30"/>
                <w:szCs w:val="30"/>
              </w:rPr>
              <w:t>9</w:t>
            </w:r>
            <w:r w:rsidRPr="000955E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A3371" w14:textId="77777777" w:rsidR="009546CB" w:rsidRPr="000955EC" w:rsidRDefault="009546CB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45762" w14:textId="77777777" w:rsidR="009546CB" w:rsidRPr="000955EC" w:rsidRDefault="000955E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tLeast"/>
              <w:ind w:right="-7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92291" w14:textId="77777777" w:rsidR="009546CB" w:rsidRPr="000955EC" w:rsidRDefault="009546CB" w:rsidP="00344305">
            <w:pPr>
              <w:tabs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FF7F5" w14:textId="77777777" w:rsidR="009546CB" w:rsidRPr="000955EC" w:rsidRDefault="000955EC" w:rsidP="00344305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199</w:t>
            </w:r>
          </w:p>
        </w:tc>
      </w:tr>
      <w:tr w:rsidR="001C4E77" w:rsidRPr="00646EA6" w14:paraId="6D14D19A" w14:textId="77777777" w:rsidTr="004777DA">
        <w:trPr>
          <w:trHeight w:val="344"/>
        </w:trPr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D0319" w14:textId="77777777" w:rsidR="001C4E77" w:rsidRPr="00D461BC" w:rsidRDefault="001C4E77" w:rsidP="0034430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C99AB" w14:textId="77777777" w:rsidR="001C4E77" w:rsidRPr="00B13DAC" w:rsidRDefault="001C4E77" w:rsidP="0034430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008D1" w14:textId="77777777" w:rsidR="001C4E77" w:rsidRPr="00B13DAC" w:rsidRDefault="001C4E77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F0FA5" w14:textId="77777777" w:rsidR="001C4E77" w:rsidRPr="00CB1057" w:rsidRDefault="001C4E77" w:rsidP="00344305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7FEFE" w14:textId="77777777" w:rsidR="001C4E77" w:rsidRPr="00B13DAC" w:rsidRDefault="001C4E77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E05C8" w14:textId="77777777" w:rsidR="001C4E77" w:rsidRPr="00B13DAC" w:rsidRDefault="001C4E77" w:rsidP="00344305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08346" w14:textId="77777777" w:rsidR="001C4E77" w:rsidRPr="00B13DAC" w:rsidRDefault="001C4E77" w:rsidP="00344305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9086B" w14:textId="77777777" w:rsidR="001C4E77" w:rsidRPr="00CB1057" w:rsidRDefault="001C4E77" w:rsidP="00344305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546CB" w:rsidRPr="00646EA6" w14:paraId="124C05FA" w14:textId="77777777" w:rsidTr="004777DA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96435" w14:textId="77777777" w:rsidR="009546CB" w:rsidRPr="00A70B78" w:rsidRDefault="009546CB" w:rsidP="00344305">
            <w:pPr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  <w:r w:rsidRPr="00E422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62742" w14:textId="77777777" w:rsidR="009546CB" w:rsidRPr="00B13DAC" w:rsidRDefault="009546CB" w:rsidP="00344305">
            <w:pPr>
              <w:tabs>
                <w:tab w:val="decimal" w:pos="972"/>
              </w:tabs>
              <w:spacing w:line="240" w:lineRule="atLeast"/>
              <w:ind w:right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CFF4B" w14:textId="77777777" w:rsidR="009546CB" w:rsidRPr="00B13DAC" w:rsidRDefault="009546CB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AC4DF" w14:textId="77777777" w:rsidR="009546CB" w:rsidRPr="00CB1057" w:rsidRDefault="009546CB" w:rsidP="00344305">
            <w:pPr>
              <w:tabs>
                <w:tab w:val="decimal" w:pos="972"/>
              </w:tabs>
              <w:spacing w:line="240" w:lineRule="atLeast"/>
              <w:ind w:right="252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F9D0B" w14:textId="77777777" w:rsidR="009546CB" w:rsidRPr="00B13DAC" w:rsidRDefault="009546CB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87666" w14:textId="77777777" w:rsidR="009546CB" w:rsidRPr="00B13DAC" w:rsidRDefault="009546CB" w:rsidP="00344305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32B3A" w14:textId="77777777" w:rsidR="009546CB" w:rsidRPr="00B13DAC" w:rsidRDefault="009546CB" w:rsidP="00344305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E39CB" w14:textId="77777777" w:rsidR="009546CB" w:rsidRPr="00CB1057" w:rsidRDefault="009546CB" w:rsidP="00344305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E5F87" w:rsidRPr="00646EA6" w14:paraId="0DBD71F2" w14:textId="77777777" w:rsidTr="004777DA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E0A83" w14:textId="77777777" w:rsidR="002E5F87" w:rsidRPr="00A36ED1" w:rsidRDefault="002E5F87" w:rsidP="0034430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6ED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5EA08" w14:textId="77777777" w:rsidR="002E5F87" w:rsidRPr="000955EC" w:rsidRDefault="000955E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12,848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FEF5A" w14:textId="77777777" w:rsidR="002E5F87" w:rsidRPr="000955EC" w:rsidRDefault="002E5F87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E1D3F" w14:textId="77777777" w:rsidR="002E5F87" w:rsidRPr="000955EC" w:rsidRDefault="000955E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55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4D3A6" w14:textId="77777777" w:rsidR="002E5F87" w:rsidRPr="000955EC" w:rsidRDefault="002E5F87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8785E" w14:textId="77777777" w:rsidR="002E5F87" w:rsidRPr="000955EC" w:rsidRDefault="000955E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EB219" w14:textId="77777777" w:rsidR="002E5F87" w:rsidRPr="000955EC" w:rsidRDefault="002E5F87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33DFA" w14:textId="77777777" w:rsidR="002E5F87" w:rsidRPr="000955EC" w:rsidRDefault="002E5F8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5F87" w:rsidRPr="00646EA6" w14:paraId="090EBE41" w14:textId="77777777" w:rsidTr="004777DA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0763" w14:textId="77777777" w:rsidR="002E5F87" w:rsidRPr="00A36ED1" w:rsidRDefault="002E5F87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D3CD4" w14:textId="77777777" w:rsidR="002E5F87" w:rsidRPr="000955EC" w:rsidRDefault="000955EC" w:rsidP="00344305">
            <w:pPr>
              <w:tabs>
                <w:tab w:val="clear" w:pos="907"/>
                <w:tab w:val="clear" w:pos="1644"/>
              </w:tabs>
              <w:ind w:right="-7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35F05" w14:textId="77777777" w:rsidR="002E5F87" w:rsidRPr="000955EC" w:rsidRDefault="002E5F87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0F9AA" w14:textId="4DCAAF22" w:rsidR="002E5F87" w:rsidRPr="000955EC" w:rsidRDefault="00360C0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55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955EC"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6C71A" w14:textId="77777777" w:rsidR="002E5F87" w:rsidRPr="000955EC" w:rsidRDefault="002E5F87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0F54E" w14:textId="77777777" w:rsidR="002E5F87" w:rsidRPr="000955EC" w:rsidRDefault="000955E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7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F8868" w14:textId="77777777" w:rsidR="002E5F87" w:rsidRPr="000955EC" w:rsidRDefault="002E5F87" w:rsidP="00344305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0B3CE" w14:textId="77777777" w:rsidR="002E5F87" w:rsidRPr="000955EC" w:rsidRDefault="000955E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-8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510</w:t>
            </w:r>
          </w:p>
        </w:tc>
      </w:tr>
      <w:tr w:rsidR="002E5F87" w:rsidRPr="00646EA6" w14:paraId="394BC752" w14:textId="77777777" w:rsidTr="004777DA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583FB" w14:textId="77777777" w:rsidR="002E5F87" w:rsidRDefault="002E5F87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4E8C9" w14:textId="52D35CEF" w:rsidR="002E5F87" w:rsidRPr="000955EC" w:rsidRDefault="000955EC" w:rsidP="00344305">
            <w:pPr>
              <w:tabs>
                <w:tab w:val="decimal" w:pos="945"/>
              </w:tabs>
              <w:ind w:right="-8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360C0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32E20" w14:textId="77777777" w:rsidR="002E5F87" w:rsidRPr="000955EC" w:rsidRDefault="002E5F87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D69EC" w14:textId="77777777" w:rsidR="002E5F87" w:rsidRPr="000955EC" w:rsidRDefault="002E5F8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57CF1" w14:textId="77777777" w:rsidR="002E5F87" w:rsidRPr="000955EC" w:rsidRDefault="002E5F87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70D47" w14:textId="77777777" w:rsidR="002E5F87" w:rsidRPr="000955EC" w:rsidRDefault="000955E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7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553EE" w14:textId="77777777" w:rsidR="002E5F87" w:rsidRPr="000955EC" w:rsidRDefault="002E5F87" w:rsidP="00344305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1A3F5" w14:textId="77777777" w:rsidR="002E5F87" w:rsidRPr="000955EC" w:rsidRDefault="002E5F8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5F87" w:rsidRPr="00646EA6" w14:paraId="3C0F71B0" w14:textId="77777777" w:rsidTr="004777DA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A5C0C" w14:textId="77777777" w:rsidR="002E5F87" w:rsidRPr="00B93BAB" w:rsidRDefault="002E5F87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36ED1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A083C" w14:textId="77777777" w:rsidR="002E5F87" w:rsidRPr="000955EC" w:rsidRDefault="000955EC" w:rsidP="00344305">
            <w:pPr>
              <w:tabs>
                <w:tab w:val="decimal" w:pos="945"/>
              </w:tabs>
              <w:ind w:right="-7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AB166" w14:textId="77777777" w:rsidR="002E5F87" w:rsidRPr="000955EC" w:rsidRDefault="002E5F87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47A75" w14:textId="77777777" w:rsidR="002E5F87" w:rsidRPr="000955EC" w:rsidRDefault="000955EC" w:rsidP="00344305">
            <w:pPr>
              <w:tabs>
                <w:tab w:val="clear" w:pos="907"/>
                <w:tab w:val="decimal" w:pos="945"/>
              </w:tabs>
              <w:ind w:right="-7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AC3A1" w14:textId="77777777" w:rsidR="002E5F87" w:rsidRPr="000955EC" w:rsidRDefault="002E5F87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FCB41" w14:textId="77777777" w:rsidR="002E5F87" w:rsidRPr="000955EC" w:rsidRDefault="000955E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7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439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57FA9" w14:textId="77777777" w:rsidR="002E5F87" w:rsidRPr="000955EC" w:rsidRDefault="002E5F87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F6AC2" w14:textId="77777777" w:rsidR="002E5F87" w:rsidRPr="000955EC" w:rsidRDefault="000955E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-8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421</w:t>
            </w:r>
          </w:p>
        </w:tc>
      </w:tr>
      <w:tr w:rsidR="002E5F87" w:rsidRPr="00646EA6" w14:paraId="7C053B9E" w14:textId="77777777" w:rsidTr="004777DA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94547" w14:textId="77777777" w:rsidR="002E5F87" w:rsidRDefault="002E5F87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3948E" w14:textId="7F89312A" w:rsidR="002E5F87" w:rsidRPr="000955EC" w:rsidRDefault="00360C0A" w:rsidP="00344305">
            <w:pPr>
              <w:tabs>
                <w:tab w:val="clear" w:pos="907"/>
                <w:tab w:val="left" w:pos="928"/>
              </w:tabs>
              <w:ind w:right="-5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55EC">
              <w:rPr>
                <w:rFonts w:ascii="Angsana New" w:hAnsi="Angsana New"/>
                <w:sz w:val="30"/>
                <w:szCs w:val="30"/>
              </w:rPr>
              <w:t>7,76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6C44E" w14:textId="77777777" w:rsidR="002E5F87" w:rsidRPr="000955EC" w:rsidRDefault="002E5F87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5D16F" w14:textId="1DCD8C48" w:rsidR="002E5F87" w:rsidRPr="000955EC" w:rsidRDefault="00360C0A" w:rsidP="00344305">
            <w:pPr>
              <w:tabs>
                <w:tab w:val="clear" w:pos="907"/>
                <w:tab w:val="left" w:pos="928"/>
              </w:tabs>
              <w:ind w:right="-5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55EC">
              <w:rPr>
                <w:rFonts w:ascii="Angsana New" w:hAnsi="Angsana New"/>
                <w:sz w:val="30"/>
                <w:szCs w:val="30"/>
              </w:rPr>
              <w:t>7,663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054C9" w14:textId="77777777" w:rsidR="002E5F87" w:rsidRPr="000955EC" w:rsidRDefault="002E5F87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1651C" w14:textId="77777777" w:rsidR="002E5F87" w:rsidRPr="000955EC" w:rsidRDefault="000955E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5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7,490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09E97" w14:textId="77777777" w:rsidR="002E5F87" w:rsidRPr="000955EC" w:rsidRDefault="002E5F87" w:rsidP="00344305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0E245" w14:textId="0998462D" w:rsidR="002E5F87" w:rsidRPr="000955EC" w:rsidRDefault="00360C0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975"/>
              </w:tabs>
              <w:ind w:right="-7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="000955EC" w:rsidRPr="000955EC">
              <w:rPr>
                <w:rFonts w:ascii="Angsana New" w:hAnsi="Angsana New"/>
                <w:sz w:val="30"/>
                <w:szCs w:val="30"/>
              </w:rPr>
              <w:t>7,513</w:t>
            </w:r>
          </w:p>
        </w:tc>
      </w:tr>
      <w:tr w:rsidR="002E5F87" w:rsidRPr="00646EA6" w14:paraId="6D32D0F9" w14:textId="77777777" w:rsidTr="004777DA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D1255" w14:textId="77777777" w:rsidR="002E5F87" w:rsidRDefault="002E5F87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5437D" w14:textId="77777777" w:rsidR="002E5F87" w:rsidRPr="00B13DAC" w:rsidRDefault="002E5F87" w:rsidP="00344305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AC895" w14:textId="77777777" w:rsidR="002E5F87" w:rsidRPr="00B13DAC" w:rsidRDefault="002E5F87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DE27C" w14:textId="77777777" w:rsidR="002E5F87" w:rsidRPr="00400782" w:rsidRDefault="002E5F8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6672C" w14:textId="77777777" w:rsidR="002E5F87" w:rsidRPr="00B13DAC" w:rsidRDefault="002E5F87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0B855" w14:textId="77777777" w:rsidR="002E5F87" w:rsidRPr="00B13DAC" w:rsidRDefault="002E5F8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C7B4F" w14:textId="77777777" w:rsidR="002E5F87" w:rsidRPr="00B13DAC" w:rsidRDefault="002E5F87" w:rsidP="00344305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344CA" w14:textId="77777777" w:rsidR="002E5F87" w:rsidRPr="00400782" w:rsidRDefault="002E5F8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5F87" w:rsidRPr="00646EA6" w14:paraId="28CA5952" w14:textId="77777777" w:rsidTr="004777DA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7C742" w14:textId="77777777" w:rsidR="002E5F87" w:rsidRPr="00646EA6" w:rsidRDefault="002E5F87" w:rsidP="0034430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สำคัญ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410E8" w14:textId="77777777" w:rsidR="002E5F87" w:rsidRPr="00B13DAC" w:rsidRDefault="002E5F87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97DA2" w14:textId="77777777" w:rsidR="002E5F87" w:rsidRPr="00B13DAC" w:rsidRDefault="002E5F87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5722A" w14:textId="77777777" w:rsidR="002E5F87" w:rsidRPr="00400782" w:rsidRDefault="002E5F8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98594" w14:textId="77777777" w:rsidR="002E5F87" w:rsidRPr="00B13DAC" w:rsidRDefault="002E5F87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6742D" w14:textId="77777777" w:rsidR="002E5F87" w:rsidRPr="00B13DAC" w:rsidRDefault="002E5F8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3D463" w14:textId="77777777" w:rsidR="002E5F87" w:rsidRPr="00B13DAC" w:rsidRDefault="002E5F87" w:rsidP="00344305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7C556" w14:textId="77777777" w:rsidR="002E5F87" w:rsidRPr="00400782" w:rsidRDefault="002E5F8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5F87" w:rsidRPr="00646EA6" w14:paraId="65FE7916" w14:textId="77777777" w:rsidTr="004777DA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179F9" w14:textId="77777777" w:rsidR="002E5F87" w:rsidRPr="00646EA6" w:rsidRDefault="002E5F87" w:rsidP="0034430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147D6" w14:textId="77777777" w:rsidR="002E5F87" w:rsidRPr="000955EC" w:rsidRDefault="000955EC" w:rsidP="00344305">
            <w:pPr>
              <w:tabs>
                <w:tab w:val="clear" w:pos="907"/>
              </w:tabs>
              <w:ind w:right="-5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6,050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D9250" w14:textId="77777777" w:rsidR="002E5F87" w:rsidRPr="000955EC" w:rsidRDefault="002E5F87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30264" w14:textId="77777777" w:rsidR="002E5F87" w:rsidRPr="000955EC" w:rsidRDefault="000955E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5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4,240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FC42C" w14:textId="77777777" w:rsidR="002E5F87" w:rsidRPr="000955EC" w:rsidRDefault="002E5F87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5799E" w14:textId="77777777" w:rsidR="002E5F87" w:rsidRPr="000955EC" w:rsidRDefault="000955E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left" w:pos="1595"/>
              </w:tabs>
              <w:ind w:right="-5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6,050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76DA1" w14:textId="77777777" w:rsidR="002E5F87" w:rsidRPr="000955EC" w:rsidRDefault="002E5F87" w:rsidP="00344305">
            <w:pPr>
              <w:tabs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57B0C" w14:textId="6C299FB2" w:rsidR="002E5F87" w:rsidRPr="000955EC" w:rsidRDefault="00360C0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left" w:pos="1033"/>
                <w:tab w:val="left" w:pos="1595"/>
              </w:tabs>
              <w:ind w:right="-5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0955EC" w:rsidRPr="000955EC">
              <w:rPr>
                <w:rFonts w:ascii="Angsana New" w:hAnsi="Angsana New"/>
                <w:sz w:val="30"/>
                <w:szCs w:val="30"/>
              </w:rPr>
              <w:t>4,240</w:t>
            </w:r>
          </w:p>
        </w:tc>
      </w:tr>
      <w:tr w:rsidR="002E5F87" w:rsidRPr="00646EA6" w14:paraId="277C1A5B" w14:textId="77777777" w:rsidTr="004777DA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83966" w14:textId="77777777" w:rsidR="002E5F87" w:rsidRPr="00646EA6" w:rsidRDefault="002E5F87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EFA4A" w14:textId="77777777" w:rsidR="002E5F87" w:rsidRPr="000955EC" w:rsidRDefault="002E5F87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4A2A7" w14:textId="77777777" w:rsidR="002E5F87" w:rsidRPr="000955EC" w:rsidRDefault="002E5F87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0BC3B" w14:textId="77777777" w:rsidR="002E5F87" w:rsidRPr="000955EC" w:rsidRDefault="002E5F8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1FBEC" w14:textId="77777777" w:rsidR="002E5F87" w:rsidRPr="000955EC" w:rsidRDefault="002E5F87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A7A6F" w14:textId="77777777" w:rsidR="002E5F87" w:rsidRPr="000955EC" w:rsidRDefault="002E5F8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7A4CD" w14:textId="77777777" w:rsidR="002E5F87" w:rsidRPr="000955EC" w:rsidRDefault="002E5F87" w:rsidP="00344305">
            <w:pPr>
              <w:tabs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A3A52" w14:textId="77777777" w:rsidR="002E5F87" w:rsidRPr="000955EC" w:rsidRDefault="002E5F8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5F87" w:rsidRPr="00117DB0" w14:paraId="18C05F3E" w14:textId="77777777" w:rsidTr="004777DA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BE23C" w14:textId="77777777" w:rsidR="002E5F87" w:rsidRPr="00117DB0" w:rsidRDefault="002E5F87" w:rsidP="00344305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117DB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2F515" w14:textId="73AD8051" w:rsidR="002E5F87" w:rsidRPr="000955EC" w:rsidRDefault="000955EC" w:rsidP="00344305">
            <w:pPr>
              <w:tabs>
                <w:tab w:val="decimal" w:pos="938"/>
              </w:tabs>
              <w:ind w:right="-5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46</w:t>
            </w:r>
            <w:r w:rsidR="00360C0A">
              <w:rPr>
                <w:rFonts w:ascii="Angsana New" w:hAnsi="Angsana New"/>
                <w:sz w:val="30"/>
                <w:szCs w:val="30"/>
              </w:rPr>
              <w:t>,</w:t>
            </w:r>
            <w:r w:rsidRPr="000955EC"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105F0" w14:textId="77777777" w:rsidR="002E5F87" w:rsidRPr="000955EC" w:rsidRDefault="002E5F87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DA3D4" w14:textId="77777777" w:rsidR="002E5F87" w:rsidRPr="000955EC" w:rsidRDefault="000955E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48,003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2B51D" w14:textId="77777777" w:rsidR="002E5F87" w:rsidRPr="000955EC" w:rsidRDefault="002E5F87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ADCC0" w14:textId="77777777" w:rsidR="002E5F87" w:rsidRPr="000955EC" w:rsidRDefault="000955E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39,337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3629A" w14:textId="77777777" w:rsidR="002E5F87" w:rsidRPr="000955EC" w:rsidRDefault="002E5F87" w:rsidP="00344305">
            <w:pPr>
              <w:tabs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A9846" w14:textId="77777777" w:rsidR="002E5F87" w:rsidRPr="000955EC" w:rsidRDefault="000955E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-5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40,724</w:t>
            </w:r>
          </w:p>
        </w:tc>
      </w:tr>
      <w:tr w:rsidR="002E5F87" w:rsidRPr="00117DB0" w14:paraId="489144A1" w14:textId="77777777" w:rsidTr="004777DA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28EA3" w14:textId="77777777" w:rsidR="002E5F87" w:rsidRPr="00117DB0" w:rsidRDefault="002E5F87" w:rsidP="00344305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117DB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6D723" w14:textId="245876D2" w:rsidR="002E5F87" w:rsidRPr="000955EC" w:rsidRDefault="00360C0A" w:rsidP="00344305">
            <w:pPr>
              <w:tabs>
                <w:tab w:val="decimal" w:pos="938"/>
              </w:tabs>
              <w:ind w:right="-7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55EC" w:rsidRPr="000955EC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81DF9" w14:textId="77777777" w:rsidR="002E5F87" w:rsidRPr="000955EC" w:rsidRDefault="002E5F87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2C581" w14:textId="77777777" w:rsidR="002E5F87" w:rsidRPr="000955EC" w:rsidRDefault="000955EC" w:rsidP="00344305">
            <w:pPr>
              <w:tabs>
                <w:tab w:val="decimal" w:pos="938"/>
              </w:tabs>
              <w:ind w:right="-7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BCDB" w14:textId="77777777" w:rsidR="002E5F87" w:rsidRPr="000955EC" w:rsidRDefault="002E5F87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CF2FA" w14:textId="77777777" w:rsidR="002E5F87" w:rsidRPr="000955EC" w:rsidRDefault="000955E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7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23D5C" w14:textId="77777777" w:rsidR="002E5F87" w:rsidRPr="000955EC" w:rsidRDefault="002E5F87" w:rsidP="00344305">
            <w:pPr>
              <w:tabs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68B26A" w14:textId="77777777" w:rsidR="002E5F87" w:rsidRPr="000955EC" w:rsidRDefault="000955E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-8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189</w:t>
            </w:r>
          </w:p>
        </w:tc>
      </w:tr>
      <w:tr w:rsidR="002E5F87" w:rsidRPr="00360C0A" w14:paraId="6317B832" w14:textId="77777777" w:rsidTr="004777DA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2B034" w14:textId="77777777" w:rsidR="002E5F87" w:rsidRPr="00117DB0" w:rsidRDefault="002E5F87" w:rsidP="00344305">
            <w:pPr>
              <w:ind w:right="-3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7D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2E7AF4" w14:textId="6F7D2415" w:rsidR="002E5F87" w:rsidRPr="000955EC" w:rsidRDefault="00360C0A" w:rsidP="00344305">
            <w:pPr>
              <w:tabs>
                <w:tab w:val="decimal" w:pos="938"/>
              </w:tabs>
              <w:ind w:right="-4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="000955EC" w:rsidRPr="000955EC">
              <w:rPr>
                <w:rFonts w:ascii="Angsana New" w:hAnsi="Angsana New"/>
                <w:b/>
                <w:bCs/>
                <w:sz w:val="30"/>
                <w:szCs w:val="30"/>
              </w:rPr>
              <w:t>47,003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FC819" w14:textId="77777777" w:rsidR="002E5F87" w:rsidRPr="000955EC" w:rsidRDefault="002E5F87" w:rsidP="00344305">
            <w:pPr>
              <w:tabs>
                <w:tab w:val="decimal" w:pos="972"/>
              </w:tabs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1C1850" w14:textId="2EDE2BBF" w:rsidR="002E5F87" w:rsidRPr="00360C0A" w:rsidRDefault="00360C0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left" w:pos="1393"/>
              </w:tabs>
              <w:ind w:right="-4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C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955EC" w:rsidRPr="00360C0A">
              <w:rPr>
                <w:rFonts w:ascii="Angsana New" w:hAnsi="Angsana New"/>
                <w:b/>
                <w:bCs/>
                <w:sz w:val="30"/>
                <w:szCs w:val="30"/>
              </w:rPr>
              <w:t>48,362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D7580" w14:textId="77777777" w:rsidR="002E5F87" w:rsidRPr="00360C0A" w:rsidRDefault="002E5F87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F1916F" w14:textId="77777777" w:rsidR="002E5F87" w:rsidRPr="00360C0A" w:rsidRDefault="000955E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C0A">
              <w:rPr>
                <w:rFonts w:ascii="Angsana New" w:hAnsi="Angsana New"/>
                <w:b/>
                <w:bCs/>
                <w:sz w:val="30"/>
                <w:szCs w:val="30"/>
              </w:rPr>
              <w:t>39,523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51250" w14:textId="77777777" w:rsidR="002E5F87" w:rsidRPr="000955EC" w:rsidRDefault="002E5F87" w:rsidP="00344305">
            <w:pPr>
              <w:tabs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7C4960" w14:textId="77777777" w:rsidR="002E5F87" w:rsidRPr="00360C0A" w:rsidRDefault="000955E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-5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C0A">
              <w:rPr>
                <w:rFonts w:ascii="Angsana New" w:hAnsi="Angsana New"/>
                <w:b/>
                <w:bCs/>
                <w:sz w:val="30"/>
                <w:szCs w:val="30"/>
              </w:rPr>
              <w:t>40,913</w:t>
            </w:r>
          </w:p>
        </w:tc>
      </w:tr>
    </w:tbl>
    <w:p w14:paraId="401CD4CE" w14:textId="67AFC350" w:rsidR="007E7807" w:rsidRDefault="00CC109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0024B94" w14:textId="3E7DE3CC" w:rsidR="009546CB" w:rsidRPr="00623946" w:rsidRDefault="009546C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623946">
        <w:rPr>
          <w:rFonts w:asciiTheme="majorBidi" w:hAnsiTheme="majorBidi" w:cstheme="majorBidi"/>
          <w:sz w:val="30"/>
          <w:szCs w:val="30"/>
        </w:rPr>
        <w:t xml:space="preserve"> 31 </w:t>
      </w:r>
      <w:r w:rsidRPr="00623946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131A3872" w14:textId="77777777" w:rsidR="001966D8" w:rsidRPr="00EE33F0" w:rsidRDefault="001966D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pacing w:val="-2"/>
          <w:sz w:val="24"/>
          <w:szCs w:val="24"/>
          <w:cs/>
        </w:rPr>
      </w:pPr>
    </w:p>
    <w:tbl>
      <w:tblPr>
        <w:tblW w:w="9371" w:type="dxa"/>
        <w:tblInd w:w="446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11"/>
        <w:gridCol w:w="3600"/>
        <w:gridCol w:w="1260"/>
        <w:gridCol w:w="270"/>
        <w:gridCol w:w="1170"/>
        <w:gridCol w:w="270"/>
        <w:gridCol w:w="1260"/>
        <w:gridCol w:w="270"/>
        <w:gridCol w:w="1260"/>
      </w:tblGrid>
      <w:tr w:rsidR="00977A3D" w:rsidRPr="002E0BD6" w14:paraId="3D63C12F" w14:textId="77777777" w:rsidTr="00D83E23">
        <w:trPr>
          <w:tblHeader/>
        </w:trPr>
        <w:tc>
          <w:tcPr>
            <w:tcW w:w="3611" w:type="dxa"/>
            <w:gridSpan w:val="2"/>
            <w:tcBorders>
              <w:top w:val="nil"/>
            </w:tcBorders>
            <w:vAlign w:val="bottom"/>
          </w:tcPr>
          <w:p w14:paraId="6FF4326C" w14:textId="77777777" w:rsidR="00977A3D" w:rsidRPr="002E0BD6" w:rsidRDefault="00977A3D" w:rsidP="0034430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</w:tcBorders>
            <w:vAlign w:val="bottom"/>
          </w:tcPr>
          <w:p w14:paraId="063F3E3E" w14:textId="77777777" w:rsidR="00977A3D" w:rsidRPr="002E0BD6" w:rsidRDefault="00977A3D" w:rsidP="00344305">
            <w:pPr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3437E4E" w14:textId="77777777" w:rsidR="00977A3D" w:rsidRPr="002E0BD6" w:rsidRDefault="00977A3D" w:rsidP="00344305">
            <w:pPr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</w:tcBorders>
            <w:vAlign w:val="bottom"/>
          </w:tcPr>
          <w:p w14:paraId="0F514F81" w14:textId="77777777" w:rsidR="00977A3D" w:rsidRPr="002E0BD6" w:rsidRDefault="00977A3D" w:rsidP="00344305">
            <w:pPr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A3D" w:rsidRPr="002E0BD6" w14:paraId="3FA29A9C" w14:textId="77777777" w:rsidTr="00D83E23">
        <w:trPr>
          <w:tblHeader/>
        </w:trPr>
        <w:tc>
          <w:tcPr>
            <w:tcW w:w="3611" w:type="dxa"/>
            <w:gridSpan w:val="2"/>
            <w:vAlign w:val="bottom"/>
          </w:tcPr>
          <w:p w14:paraId="36F70031" w14:textId="77777777" w:rsidR="00977A3D" w:rsidRPr="002E0BD6" w:rsidRDefault="00977A3D" w:rsidP="0034430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CF22A8" w14:textId="77777777" w:rsidR="00977A3D" w:rsidRPr="00646EA6" w:rsidRDefault="00977A3D" w:rsidP="003443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1714C1D" w14:textId="77777777" w:rsidR="00977A3D" w:rsidRPr="00646EA6" w:rsidRDefault="00977A3D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281E082" w14:textId="77777777" w:rsidR="00977A3D" w:rsidRPr="00646EA6" w:rsidRDefault="00977A3D" w:rsidP="0034430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Pr="006067C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B8EAB53" w14:textId="77777777" w:rsidR="00977A3D" w:rsidRPr="002E0BD6" w:rsidRDefault="00977A3D" w:rsidP="0034430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4F6FA9" w14:textId="77777777" w:rsidR="00977A3D" w:rsidRPr="00646EA6" w:rsidRDefault="00977A3D" w:rsidP="003443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117B7E70" w14:textId="77777777" w:rsidR="00977A3D" w:rsidRPr="00646EA6" w:rsidRDefault="00977A3D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9AE5293" w14:textId="77777777" w:rsidR="00977A3D" w:rsidRPr="00646EA6" w:rsidRDefault="00977A3D" w:rsidP="0034430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Pr="006067C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77A3D" w:rsidRPr="002E0BD6" w14:paraId="5A0F76CC" w14:textId="77777777" w:rsidTr="00D83E23">
        <w:tc>
          <w:tcPr>
            <w:tcW w:w="3611" w:type="dxa"/>
            <w:gridSpan w:val="2"/>
            <w:tcBorders>
              <w:bottom w:val="nil"/>
            </w:tcBorders>
            <w:vAlign w:val="bottom"/>
          </w:tcPr>
          <w:p w14:paraId="5C1217E7" w14:textId="77777777" w:rsidR="00977A3D" w:rsidRPr="002E0BD6" w:rsidRDefault="00977A3D" w:rsidP="0034430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tcBorders>
              <w:bottom w:val="nil"/>
            </w:tcBorders>
            <w:vAlign w:val="bottom"/>
          </w:tcPr>
          <w:p w14:paraId="3D2BF2D4" w14:textId="77777777" w:rsidR="00977A3D" w:rsidRPr="002E0BD6" w:rsidRDefault="00977A3D" w:rsidP="00344305">
            <w:pPr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77A3D" w:rsidRPr="002E0BD6" w14:paraId="310F7F03" w14:textId="77777777" w:rsidTr="00D83E23">
        <w:tc>
          <w:tcPr>
            <w:tcW w:w="3611" w:type="dxa"/>
            <w:gridSpan w:val="2"/>
            <w:tcBorders>
              <w:bottom w:val="nil"/>
            </w:tcBorders>
            <w:vAlign w:val="bottom"/>
          </w:tcPr>
          <w:p w14:paraId="1E4D4A66" w14:textId="4E16D1D6" w:rsidR="00977A3D" w:rsidRPr="002E0BD6" w:rsidRDefault="00977A3D" w:rsidP="0034430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60" w:type="dxa"/>
            <w:gridSpan w:val="7"/>
            <w:tcBorders>
              <w:bottom w:val="nil"/>
            </w:tcBorders>
            <w:vAlign w:val="bottom"/>
          </w:tcPr>
          <w:p w14:paraId="162C002D" w14:textId="77777777" w:rsidR="00977A3D" w:rsidRPr="002E0BD6" w:rsidRDefault="00977A3D" w:rsidP="00344305">
            <w:pPr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03E36" w:rsidRPr="002E0BD6" w14:paraId="32ABC474" w14:textId="77777777" w:rsidTr="00D83E23">
        <w:tc>
          <w:tcPr>
            <w:tcW w:w="3611" w:type="dxa"/>
            <w:gridSpan w:val="2"/>
            <w:tcBorders>
              <w:top w:val="nil"/>
              <w:bottom w:val="nil"/>
            </w:tcBorders>
            <w:vAlign w:val="bottom"/>
          </w:tcPr>
          <w:p w14:paraId="3A886690" w14:textId="77777777" w:rsidR="00E03E36" w:rsidRPr="00EE33F0" w:rsidRDefault="00E03E36" w:rsidP="00344305">
            <w:pPr>
              <w:pStyle w:val="a0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EE33F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D37F4D" w14:textId="77777777" w:rsidR="00E03E36" w:rsidRPr="00FB2CAE" w:rsidRDefault="00C7739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C77068" w14:textId="77777777" w:rsidR="00E03E36" w:rsidRPr="002F0B72" w:rsidRDefault="00E03E36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3031E7" w14:textId="77777777" w:rsidR="00E03E36" w:rsidRPr="00A9489F" w:rsidRDefault="00E03E3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48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F748E1" w14:textId="77777777" w:rsidR="00E03E36" w:rsidRPr="002F0B72" w:rsidRDefault="00E03E36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B3B109" w14:textId="77777777" w:rsidR="00E03E36" w:rsidRPr="002E0BD6" w:rsidRDefault="00C77395" w:rsidP="00344305">
            <w:pPr>
              <w:tabs>
                <w:tab w:val="clear" w:pos="907"/>
              </w:tabs>
              <w:spacing w:line="240" w:lineRule="atLeast"/>
              <w:ind w:right="-4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50,655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9B832E" w14:textId="77777777" w:rsidR="00E03E36" w:rsidRPr="002E0BD6" w:rsidRDefault="00E03E36" w:rsidP="00344305">
            <w:pPr>
              <w:pStyle w:val="BodyText"/>
              <w:tabs>
                <w:tab w:val="left" w:pos="55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045E8B" w14:textId="24C84B27" w:rsidR="00E03E36" w:rsidRPr="00C179C4" w:rsidRDefault="00E03E36" w:rsidP="00344305">
            <w:pPr>
              <w:tabs>
                <w:tab w:val="clear" w:pos="907"/>
              </w:tabs>
              <w:ind w:right="-4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C179C4">
              <w:rPr>
                <w:rFonts w:ascii="Angsana New" w:hAnsi="Angsana New"/>
                <w:sz w:val="30"/>
                <w:szCs w:val="30"/>
              </w:rPr>
              <w:t>,</w:t>
            </w:r>
            <w:r w:rsidR="0017687C">
              <w:rPr>
                <w:rFonts w:ascii="Angsana New" w:hAnsi="Angsana New"/>
                <w:sz w:val="30"/>
                <w:szCs w:val="30"/>
              </w:rPr>
              <w:t>83</w:t>
            </w:r>
            <w:r w:rsidR="00C7739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03E36" w:rsidRPr="002E0BD6" w14:paraId="18E6FA29" w14:textId="77777777" w:rsidTr="00D83E23">
        <w:tc>
          <w:tcPr>
            <w:tcW w:w="3611" w:type="dxa"/>
            <w:gridSpan w:val="2"/>
            <w:tcBorders>
              <w:top w:val="nil"/>
              <w:bottom w:val="nil"/>
            </w:tcBorders>
            <w:vAlign w:val="bottom"/>
          </w:tcPr>
          <w:p w14:paraId="029C5456" w14:textId="77777777" w:rsidR="00E03E36" w:rsidRPr="00EE33F0" w:rsidRDefault="00E03E36" w:rsidP="00344305">
            <w:pPr>
              <w:pStyle w:val="a0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</w:rPr>
            </w:pPr>
            <w:r w:rsidRPr="00EE33F0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5C1194" w14:textId="53729182" w:rsidR="00E03E36" w:rsidRPr="006067C2" w:rsidRDefault="006A638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1B264B" w14:textId="77777777" w:rsidR="00E03E36" w:rsidRPr="002E0BD6" w:rsidRDefault="00E03E36" w:rsidP="00344305">
            <w:pPr>
              <w:pStyle w:val="BodyText"/>
              <w:tabs>
                <w:tab w:val="left" w:pos="55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98FFAF" w14:textId="77777777" w:rsidR="00E03E36" w:rsidRPr="00C179C4" w:rsidRDefault="00E03E36" w:rsidP="00344305">
            <w:pPr>
              <w:tabs>
                <w:tab w:val="clear" w:pos="680"/>
                <w:tab w:val="clear" w:pos="907"/>
              </w:tabs>
              <w:ind w:right="-5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1</w:t>
            </w:r>
            <w:r w:rsidRPr="00C179C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95C0C1" w14:textId="77777777" w:rsidR="00E03E36" w:rsidRPr="002F0B72" w:rsidRDefault="00E03E36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108055" w14:textId="77777777" w:rsidR="00E03E36" w:rsidRPr="006067C2" w:rsidRDefault="00C77395" w:rsidP="00344305">
            <w:pPr>
              <w:tabs>
                <w:tab w:val="clear" w:pos="907"/>
              </w:tabs>
              <w:spacing w:line="240" w:lineRule="atLeast"/>
              <w:ind w:right="-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181D03" w14:textId="77777777" w:rsidR="00E03E36" w:rsidRPr="002E0BD6" w:rsidRDefault="00E03E36" w:rsidP="00344305">
            <w:pPr>
              <w:pStyle w:val="BodyText"/>
              <w:tabs>
                <w:tab w:val="left" w:pos="55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1DD7A7" w14:textId="77777777" w:rsidR="00E03E36" w:rsidRPr="00C179C4" w:rsidRDefault="00E03E36" w:rsidP="00344305">
            <w:pPr>
              <w:tabs>
                <w:tab w:val="decimal" w:pos="942"/>
              </w:tabs>
              <w:ind w:right="-5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1</w:t>
            </w:r>
            <w:r w:rsidRPr="00C179C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</w:tr>
      <w:tr w:rsidR="00E03E36" w:rsidRPr="002E0BD6" w14:paraId="6134617C" w14:textId="77777777" w:rsidTr="00D83E23">
        <w:tc>
          <w:tcPr>
            <w:tcW w:w="3611" w:type="dxa"/>
            <w:gridSpan w:val="2"/>
            <w:tcBorders>
              <w:top w:val="nil"/>
              <w:bottom w:val="nil"/>
            </w:tcBorders>
            <w:vAlign w:val="bottom"/>
          </w:tcPr>
          <w:p w14:paraId="7017BE39" w14:textId="77777777" w:rsidR="00E03E36" w:rsidRPr="00EE33F0" w:rsidRDefault="00E03E36" w:rsidP="00344305">
            <w:pPr>
              <w:pStyle w:val="a0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</w:rPr>
            </w:pPr>
            <w:r w:rsidRPr="00EE33F0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98DE9" w14:textId="77777777" w:rsidR="00E03E36" w:rsidRPr="00C179C4" w:rsidRDefault="00C7739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F61190" w14:textId="77777777" w:rsidR="00E03E36" w:rsidRPr="002E0BD6" w:rsidRDefault="00E03E36" w:rsidP="00344305">
            <w:pPr>
              <w:tabs>
                <w:tab w:val="decimal" w:pos="1088"/>
              </w:tabs>
              <w:ind w:left="-127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0CAD0F" w14:textId="77777777" w:rsidR="00E03E36" w:rsidRPr="002E0BD6" w:rsidRDefault="00E03E36" w:rsidP="00344305">
            <w:pPr>
              <w:tabs>
                <w:tab w:val="clear" w:pos="907"/>
              </w:tabs>
              <w:ind w:right="-8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57FA14" w14:textId="77777777" w:rsidR="00E03E36" w:rsidRPr="002E0BD6" w:rsidRDefault="00E03E36" w:rsidP="00344305">
            <w:pPr>
              <w:tabs>
                <w:tab w:val="decimal" w:pos="1088"/>
              </w:tabs>
              <w:ind w:left="-127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21C51A" w14:textId="4B384C7D" w:rsidR="00E03E36" w:rsidRPr="00C179C4" w:rsidRDefault="00360C0A" w:rsidP="00344305">
            <w:pPr>
              <w:tabs>
                <w:tab w:val="clear" w:pos="680"/>
                <w:tab w:val="clear" w:pos="907"/>
                <w:tab w:val="decimal" w:pos="675"/>
              </w:tabs>
              <w:ind w:right="-4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936F9A" w14:textId="77777777" w:rsidR="00E03E36" w:rsidRPr="002E0BD6" w:rsidRDefault="00E03E36" w:rsidP="00344305">
            <w:pPr>
              <w:tabs>
                <w:tab w:val="decimal" w:pos="1088"/>
              </w:tabs>
              <w:ind w:left="-127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2D5C22" w14:textId="77777777" w:rsidR="00E03E36" w:rsidRPr="00A9489F" w:rsidRDefault="00E03E36" w:rsidP="00344305">
            <w:pPr>
              <w:tabs>
                <w:tab w:val="clear" w:pos="680"/>
                <w:tab w:val="clear" w:pos="907"/>
                <w:tab w:val="decimal" w:pos="675"/>
              </w:tabs>
              <w:ind w:right="-4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489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3E36" w:rsidRPr="002E0BD6" w14:paraId="30D3E7AF" w14:textId="77777777" w:rsidTr="00D83E23">
        <w:tc>
          <w:tcPr>
            <w:tcW w:w="3611" w:type="dxa"/>
            <w:gridSpan w:val="2"/>
            <w:tcBorders>
              <w:top w:val="nil"/>
              <w:bottom w:val="nil"/>
            </w:tcBorders>
            <w:vAlign w:val="bottom"/>
          </w:tcPr>
          <w:p w14:paraId="318CC9C9" w14:textId="77777777" w:rsidR="00E03E36" w:rsidRPr="002E0BD6" w:rsidRDefault="00E03E36" w:rsidP="0034430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25E18A" w14:textId="20144949" w:rsidR="00E03E36" w:rsidRPr="00C179C4" w:rsidRDefault="00DB0FFB" w:rsidP="00344305">
            <w:pPr>
              <w:tabs>
                <w:tab w:val="clear" w:pos="907"/>
              </w:tabs>
              <w:spacing w:line="240" w:lineRule="atLeast"/>
              <w:ind w:right="-6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4A237B" w14:textId="77777777" w:rsidR="00E03E36" w:rsidRPr="002E0BD6" w:rsidRDefault="00E03E36" w:rsidP="0034430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3FEFF1" w14:textId="77777777" w:rsidR="00E03E36" w:rsidRPr="00C179C4" w:rsidRDefault="00E03E36" w:rsidP="00344305">
            <w:pPr>
              <w:tabs>
                <w:tab w:val="clear" w:pos="907"/>
              </w:tabs>
              <w:ind w:right="-53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1,694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7E4AFC1" w14:textId="77777777" w:rsidR="00E03E36" w:rsidRPr="002E0BD6" w:rsidRDefault="00E03E36" w:rsidP="0034430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374DF9" w14:textId="0B051E9B" w:rsidR="00E03E36" w:rsidRPr="00C179C4" w:rsidRDefault="00C77395" w:rsidP="00344305">
            <w:pPr>
              <w:tabs>
                <w:tab w:val="clear" w:pos="907"/>
              </w:tabs>
              <w:spacing w:line="240" w:lineRule="atLeast"/>
              <w:ind w:right="-45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360C0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60C0A">
              <w:rPr>
                <w:rFonts w:ascii="Angsana New" w:hAnsi="Angsana New"/>
                <w:b/>
                <w:bCs/>
                <w:sz w:val="30"/>
                <w:szCs w:val="30"/>
              </w:rPr>
              <w:t>338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B73D4B" w14:textId="77777777" w:rsidR="00E03E36" w:rsidRPr="002E0BD6" w:rsidRDefault="00E03E36" w:rsidP="00344305">
            <w:pPr>
              <w:tabs>
                <w:tab w:val="left" w:pos="55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B75F67" w14:textId="048311CE" w:rsidR="00E03E36" w:rsidRPr="00C179C4" w:rsidRDefault="00E03E36" w:rsidP="00344305">
            <w:pPr>
              <w:tabs>
                <w:tab w:val="decimal" w:pos="942"/>
              </w:tabs>
              <w:ind w:right="-45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67C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77395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17687C">
              <w:rPr>
                <w:rFonts w:ascii="Angsana New" w:hAnsi="Angsana New"/>
                <w:b/>
                <w:bCs/>
                <w:sz w:val="30"/>
                <w:szCs w:val="30"/>
              </w:rPr>
              <w:t>470</w:t>
            </w:r>
          </w:p>
        </w:tc>
      </w:tr>
      <w:tr w:rsidR="00E03E36" w:rsidRPr="00755E31" w14:paraId="3C056E46" w14:textId="77777777" w:rsidTr="00D83E23">
        <w:trPr>
          <w:gridBefore w:val="1"/>
          <w:wBefore w:w="11" w:type="dxa"/>
        </w:trPr>
        <w:tc>
          <w:tcPr>
            <w:tcW w:w="3600" w:type="dxa"/>
            <w:tcBorders>
              <w:top w:val="nil"/>
            </w:tcBorders>
            <w:vAlign w:val="bottom"/>
          </w:tcPr>
          <w:p w14:paraId="4C6BE251" w14:textId="77777777" w:rsidR="00E03E36" w:rsidRPr="00755E31" w:rsidRDefault="00E03E36" w:rsidP="00344305">
            <w:pPr>
              <w:rPr>
                <w:rFonts w:ascii="Angsana New" w:hAnsi="Angsana New"/>
                <w:b/>
                <w:bCs/>
                <w:i/>
                <w:iCs/>
                <w:sz w:val="2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61D60AAD" w14:textId="77777777" w:rsidR="00E03E36" w:rsidRPr="00755E31" w:rsidRDefault="00E03E36" w:rsidP="00344305">
            <w:pPr>
              <w:tabs>
                <w:tab w:val="decimal" w:pos="1088"/>
              </w:tabs>
              <w:ind w:left="-127" w:right="-144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B647319" w14:textId="77777777" w:rsidR="00E03E36" w:rsidRPr="00755E31" w:rsidRDefault="00E03E36" w:rsidP="00344305">
            <w:pPr>
              <w:tabs>
                <w:tab w:val="decimal" w:pos="1088"/>
              </w:tabs>
              <w:ind w:left="-127" w:right="-144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07A087A3" w14:textId="77777777" w:rsidR="00E03E36" w:rsidRPr="00755E31" w:rsidRDefault="00E03E36" w:rsidP="00344305">
            <w:pPr>
              <w:tabs>
                <w:tab w:val="decimal" w:pos="1088"/>
              </w:tabs>
              <w:ind w:left="-127" w:right="-144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4802DF1" w14:textId="77777777" w:rsidR="00E03E36" w:rsidRPr="00755E31" w:rsidRDefault="00E03E36" w:rsidP="00344305">
            <w:pPr>
              <w:tabs>
                <w:tab w:val="decimal" w:pos="1088"/>
              </w:tabs>
              <w:ind w:left="-127" w:right="-144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346F3318" w14:textId="77777777" w:rsidR="00E03E36" w:rsidRPr="00755E31" w:rsidRDefault="00E03E36" w:rsidP="00344305">
            <w:pPr>
              <w:tabs>
                <w:tab w:val="decimal" w:pos="1088"/>
              </w:tabs>
              <w:ind w:left="-127" w:right="-144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907F091" w14:textId="77777777" w:rsidR="00E03E36" w:rsidRPr="00755E31" w:rsidRDefault="00E03E36" w:rsidP="00344305">
            <w:pPr>
              <w:tabs>
                <w:tab w:val="decimal" w:pos="1088"/>
              </w:tabs>
              <w:ind w:left="-127" w:right="-144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30A4C424" w14:textId="77777777" w:rsidR="00E03E36" w:rsidRPr="00C179C4" w:rsidRDefault="00E03E36" w:rsidP="00344305">
            <w:pPr>
              <w:tabs>
                <w:tab w:val="decimal" w:pos="94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E36" w:rsidRPr="002E0BD6" w14:paraId="7D2073F1" w14:textId="77777777" w:rsidTr="00D83E23">
        <w:trPr>
          <w:gridBefore w:val="1"/>
          <w:wBefore w:w="11" w:type="dxa"/>
        </w:trPr>
        <w:tc>
          <w:tcPr>
            <w:tcW w:w="3600" w:type="dxa"/>
            <w:tcBorders>
              <w:top w:val="nil"/>
            </w:tcBorders>
            <w:vAlign w:val="bottom"/>
          </w:tcPr>
          <w:p w14:paraId="37643B10" w14:textId="3D686701" w:rsidR="00E03E36" w:rsidRPr="002E0BD6" w:rsidRDefault="00E03E36" w:rsidP="0034430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1B3AA12B" w14:textId="77777777" w:rsidR="00E03E36" w:rsidRPr="002E0BD6" w:rsidRDefault="00E03E36" w:rsidP="00344305">
            <w:pPr>
              <w:tabs>
                <w:tab w:val="decimal" w:pos="1088"/>
              </w:tabs>
              <w:ind w:left="-127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345A59F" w14:textId="77777777" w:rsidR="00E03E36" w:rsidRPr="002E0BD6" w:rsidRDefault="00E03E36" w:rsidP="00344305">
            <w:pPr>
              <w:tabs>
                <w:tab w:val="decimal" w:pos="1088"/>
              </w:tabs>
              <w:ind w:left="-127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11EF84AE" w14:textId="77777777" w:rsidR="00E03E36" w:rsidRPr="002E0BD6" w:rsidRDefault="00E03E36" w:rsidP="00344305">
            <w:pPr>
              <w:tabs>
                <w:tab w:val="decimal" w:pos="1088"/>
              </w:tabs>
              <w:ind w:left="-127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CC1B85E" w14:textId="77777777" w:rsidR="00E03E36" w:rsidRPr="002E0BD6" w:rsidRDefault="00E03E36" w:rsidP="00344305">
            <w:pPr>
              <w:tabs>
                <w:tab w:val="decimal" w:pos="1088"/>
              </w:tabs>
              <w:ind w:left="-127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1ECAA79F" w14:textId="77777777" w:rsidR="00E03E36" w:rsidRPr="002E0BD6" w:rsidRDefault="00E03E36" w:rsidP="00344305">
            <w:pPr>
              <w:tabs>
                <w:tab w:val="decimal" w:pos="1088"/>
              </w:tabs>
              <w:ind w:left="-127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F8D3E73" w14:textId="77777777" w:rsidR="00E03E36" w:rsidRPr="002E0BD6" w:rsidRDefault="00E03E36" w:rsidP="00344305">
            <w:pPr>
              <w:tabs>
                <w:tab w:val="decimal" w:pos="1088"/>
              </w:tabs>
              <w:ind w:left="-127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48A1AAC0" w14:textId="77777777" w:rsidR="00E03E36" w:rsidRPr="002E0BD6" w:rsidRDefault="00E03E36" w:rsidP="00344305">
            <w:pPr>
              <w:tabs>
                <w:tab w:val="decimal" w:pos="94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7695" w:rsidRPr="002E0BD6" w14:paraId="0D4D6AB3" w14:textId="77777777" w:rsidTr="00D83E23">
        <w:trPr>
          <w:gridBefore w:val="1"/>
          <w:wBefore w:w="11" w:type="dxa"/>
        </w:trPr>
        <w:tc>
          <w:tcPr>
            <w:tcW w:w="3600" w:type="dxa"/>
            <w:vAlign w:val="bottom"/>
          </w:tcPr>
          <w:p w14:paraId="610CEFD7" w14:textId="77777777" w:rsidR="00A07695" w:rsidRPr="00EE33F0" w:rsidRDefault="00A07695" w:rsidP="00344305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GB"/>
              </w:rPr>
            </w:pPr>
            <w:r w:rsidRPr="00EE33F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59FEB8" w14:textId="77777777" w:rsidR="00A07695" w:rsidRPr="00FB2CAE" w:rsidRDefault="00D12AA7" w:rsidP="00344305">
            <w:pPr>
              <w:tabs>
                <w:tab w:val="decimal" w:pos="615"/>
              </w:tabs>
              <w:ind w:right="-4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8DBD19" w14:textId="77777777" w:rsidR="00A07695" w:rsidRPr="002F0B72" w:rsidRDefault="00A07695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9C4345" w14:textId="77777777" w:rsidR="00A07695" w:rsidRPr="00A9489F" w:rsidRDefault="00A07695" w:rsidP="00344305">
            <w:pPr>
              <w:tabs>
                <w:tab w:val="clear" w:pos="680"/>
                <w:tab w:val="decimal" w:pos="675"/>
              </w:tabs>
              <w:ind w:right="-4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48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CD8A13" w14:textId="77777777" w:rsidR="00A07695" w:rsidRPr="002F0B72" w:rsidRDefault="00A07695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36FD35" w14:textId="2AAE4208" w:rsidR="00A07695" w:rsidRPr="002E0BD6" w:rsidRDefault="00D12AA7" w:rsidP="00344305">
            <w:pPr>
              <w:tabs>
                <w:tab w:val="clear" w:pos="907"/>
              </w:tabs>
              <w:spacing w:line="240" w:lineRule="atLeast"/>
              <w:ind w:right="-7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BD0C33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9C88EF" w14:textId="77777777" w:rsidR="00A07695" w:rsidRPr="002E0BD6" w:rsidRDefault="00A07695" w:rsidP="00344305">
            <w:pPr>
              <w:pStyle w:val="BodyText"/>
              <w:tabs>
                <w:tab w:val="left" w:pos="550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3E18E1" w14:textId="77777777" w:rsidR="00A07695" w:rsidRPr="00C179C4" w:rsidRDefault="00A07695" w:rsidP="00344305">
            <w:pPr>
              <w:ind w:right="-7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A07695" w:rsidRPr="002E0BD6" w14:paraId="5EC311DE" w14:textId="77777777" w:rsidTr="00D83E23">
        <w:tc>
          <w:tcPr>
            <w:tcW w:w="361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030B59" w14:textId="77777777" w:rsidR="00A07695" w:rsidRPr="00EE33F0" w:rsidRDefault="00A07695" w:rsidP="00344305">
            <w:pPr>
              <w:pStyle w:val="a0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</w:rPr>
            </w:pPr>
            <w:r w:rsidRPr="00EE33F0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D749A0" w14:textId="77777777" w:rsidR="00A07695" w:rsidRPr="00D02655" w:rsidRDefault="00D12AA7" w:rsidP="00344305">
            <w:pPr>
              <w:tabs>
                <w:tab w:val="clear" w:pos="907"/>
              </w:tabs>
              <w:ind w:right="-8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02F01" w14:textId="77777777" w:rsidR="00A07695" w:rsidRPr="00D02655" w:rsidRDefault="00A07695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8815D3" w14:textId="77777777" w:rsidR="00A07695" w:rsidRPr="00A9489F" w:rsidRDefault="00A07695" w:rsidP="00344305">
            <w:pPr>
              <w:tabs>
                <w:tab w:val="clear" w:pos="680"/>
                <w:tab w:val="decimal" w:pos="675"/>
              </w:tabs>
              <w:ind w:right="-4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48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A1F0A" w14:textId="77777777" w:rsidR="00A07695" w:rsidRPr="00D02655" w:rsidRDefault="00A07695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457EE0" w14:textId="77777777" w:rsidR="00A07695" w:rsidRPr="00D02655" w:rsidRDefault="00D12AA7" w:rsidP="00344305">
            <w:pPr>
              <w:tabs>
                <w:tab w:val="clear" w:pos="907"/>
              </w:tabs>
              <w:spacing w:line="240" w:lineRule="atLeast"/>
              <w:ind w:right="-8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2132B6" w14:textId="77777777" w:rsidR="00A07695" w:rsidRPr="00D02655" w:rsidRDefault="00A07695" w:rsidP="00344305">
            <w:pPr>
              <w:pStyle w:val="BodyText"/>
              <w:tabs>
                <w:tab w:val="left" w:pos="55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A35A10" w14:textId="77777777" w:rsidR="00A07695" w:rsidRPr="00A9489F" w:rsidRDefault="00A07695" w:rsidP="00344305">
            <w:pPr>
              <w:tabs>
                <w:tab w:val="clear" w:pos="680"/>
                <w:tab w:val="clear" w:pos="907"/>
                <w:tab w:val="decimal" w:pos="675"/>
              </w:tabs>
              <w:ind w:right="-5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489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7695" w:rsidRPr="002E0BD6" w14:paraId="6E295C98" w14:textId="77777777" w:rsidTr="00D83E23">
        <w:trPr>
          <w:gridBefore w:val="1"/>
          <w:wBefore w:w="11" w:type="dxa"/>
        </w:trPr>
        <w:tc>
          <w:tcPr>
            <w:tcW w:w="3600" w:type="dxa"/>
            <w:vAlign w:val="bottom"/>
          </w:tcPr>
          <w:p w14:paraId="7C916DBA" w14:textId="77777777" w:rsidR="00A07695" w:rsidRPr="00EE33F0" w:rsidRDefault="00A07695" w:rsidP="00344305">
            <w:pPr>
              <w:pStyle w:val="a0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EE33F0">
              <w:rPr>
                <w:rFonts w:asciiTheme="majorBidi" w:hAnsiTheme="majorBidi" w:cstheme="majorBidi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B70FA" w14:textId="77777777" w:rsidR="00A07695" w:rsidRPr="00C179C4" w:rsidRDefault="00D12AA7" w:rsidP="00344305">
            <w:pPr>
              <w:tabs>
                <w:tab w:val="clear" w:pos="907"/>
              </w:tabs>
              <w:ind w:right="-89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9A2321" w14:textId="77777777" w:rsidR="00A07695" w:rsidRPr="002E0BD6" w:rsidRDefault="00A07695" w:rsidP="00344305">
            <w:pPr>
              <w:tabs>
                <w:tab w:val="decimal" w:pos="1088"/>
              </w:tabs>
              <w:ind w:left="-127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269A7" w14:textId="77777777" w:rsidR="00A07695" w:rsidRPr="002E0BD6" w:rsidRDefault="00A07695" w:rsidP="00344305">
            <w:pPr>
              <w:tabs>
                <w:tab w:val="clear" w:pos="907"/>
              </w:tabs>
              <w:ind w:right="-89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BFC23" w14:textId="77777777" w:rsidR="00A07695" w:rsidRPr="002E0BD6" w:rsidRDefault="00A07695" w:rsidP="00344305">
            <w:pPr>
              <w:tabs>
                <w:tab w:val="decimal" w:pos="1088"/>
              </w:tabs>
              <w:ind w:left="-127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4CE11" w14:textId="77777777" w:rsidR="00A07695" w:rsidRPr="002E0BD6" w:rsidRDefault="00D12AA7" w:rsidP="00344305">
            <w:pPr>
              <w:tabs>
                <w:tab w:val="clear" w:pos="907"/>
              </w:tabs>
              <w:spacing w:line="240" w:lineRule="atLeast"/>
              <w:ind w:right="-9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4225AF" w14:textId="77777777" w:rsidR="00A07695" w:rsidRPr="002E0BD6" w:rsidRDefault="00A07695" w:rsidP="00344305">
            <w:pPr>
              <w:tabs>
                <w:tab w:val="left" w:pos="55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C9DA9" w14:textId="77777777" w:rsidR="00A07695" w:rsidRPr="00C179C4" w:rsidRDefault="00A07695" w:rsidP="00344305">
            <w:pPr>
              <w:tabs>
                <w:tab w:val="clear" w:pos="1871"/>
                <w:tab w:val="decimal" w:pos="942"/>
              </w:tabs>
              <w:ind w:right="-9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07695" w:rsidRPr="002E0BD6" w14:paraId="79D77BEA" w14:textId="77777777" w:rsidTr="00D83E23">
        <w:trPr>
          <w:gridBefore w:val="1"/>
          <w:wBefore w:w="11" w:type="dxa"/>
        </w:trPr>
        <w:tc>
          <w:tcPr>
            <w:tcW w:w="3600" w:type="dxa"/>
            <w:tcBorders>
              <w:bottom w:val="nil"/>
            </w:tcBorders>
            <w:vAlign w:val="bottom"/>
          </w:tcPr>
          <w:p w14:paraId="43D22B54" w14:textId="77777777" w:rsidR="00A07695" w:rsidRPr="00464228" w:rsidRDefault="00A07695" w:rsidP="00344305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46422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D515F2" w14:textId="77777777" w:rsidR="00A07695" w:rsidRPr="00C179C4" w:rsidRDefault="00D12AA7" w:rsidP="00344305">
            <w:pPr>
              <w:tabs>
                <w:tab w:val="clear" w:pos="907"/>
              </w:tabs>
              <w:ind w:right="-8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9B7DC5A" w14:textId="77777777" w:rsidR="00A07695" w:rsidRPr="002E0BD6" w:rsidRDefault="00A07695" w:rsidP="00344305">
            <w:pPr>
              <w:tabs>
                <w:tab w:val="decimal" w:pos="1088"/>
              </w:tabs>
              <w:ind w:left="-127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8D30DA" w14:textId="77777777" w:rsidR="00A07695" w:rsidRPr="00C179C4" w:rsidRDefault="00A07695" w:rsidP="00344305">
            <w:pPr>
              <w:tabs>
                <w:tab w:val="clear" w:pos="907"/>
              </w:tabs>
              <w:ind w:right="-89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C97F1F7" w14:textId="77777777" w:rsidR="00A07695" w:rsidRPr="002E0BD6" w:rsidRDefault="00A07695" w:rsidP="00344305">
            <w:pPr>
              <w:tabs>
                <w:tab w:val="decimal" w:pos="1088"/>
              </w:tabs>
              <w:ind w:left="-127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2A513F" w14:textId="05061968" w:rsidR="00A07695" w:rsidRPr="00C179C4" w:rsidRDefault="00BD0C33" w:rsidP="00344305">
            <w:pPr>
              <w:tabs>
                <w:tab w:val="clear" w:pos="907"/>
              </w:tabs>
              <w:spacing w:line="240" w:lineRule="atLeast"/>
              <w:ind w:right="-7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E7BA06C" w14:textId="77777777" w:rsidR="00A07695" w:rsidRPr="002E0BD6" w:rsidRDefault="00A07695" w:rsidP="00344305">
            <w:pPr>
              <w:tabs>
                <w:tab w:val="decimal" w:pos="1088"/>
              </w:tabs>
              <w:ind w:left="-127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63477" w14:textId="77777777" w:rsidR="00A07695" w:rsidRPr="00C179C4" w:rsidRDefault="00A07695" w:rsidP="00344305">
            <w:pPr>
              <w:tabs>
                <w:tab w:val="decimal" w:pos="942"/>
              </w:tabs>
              <w:ind w:right="-72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</w:t>
            </w:r>
          </w:p>
        </w:tc>
      </w:tr>
    </w:tbl>
    <w:p w14:paraId="494FCA0B" w14:textId="77777777" w:rsidR="00A35790" w:rsidRPr="00EE33F0" w:rsidRDefault="00A35790" w:rsidP="00344305">
      <w:pPr>
        <w:ind w:left="450"/>
        <w:rPr>
          <w:rFonts w:ascii="Angsana New" w:hAnsi="Angsana New"/>
          <w:b/>
          <w:bCs/>
          <w:sz w:val="24"/>
          <w:szCs w:val="24"/>
        </w:rPr>
      </w:pPr>
    </w:p>
    <w:tbl>
      <w:tblPr>
        <w:tblStyle w:val="TableGrid"/>
        <w:tblW w:w="94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8"/>
        <w:gridCol w:w="1432"/>
        <w:gridCol w:w="236"/>
        <w:gridCol w:w="1112"/>
        <w:gridCol w:w="236"/>
        <w:gridCol w:w="994"/>
        <w:gridCol w:w="236"/>
        <w:gridCol w:w="1080"/>
        <w:gridCol w:w="236"/>
        <w:gridCol w:w="1200"/>
      </w:tblGrid>
      <w:tr w:rsidR="00A35790" w:rsidRPr="00A35790" w14:paraId="00EA845A" w14:textId="77777777" w:rsidTr="00BA63BC">
        <w:trPr>
          <w:tblHeader/>
        </w:trPr>
        <w:tc>
          <w:tcPr>
            <w:tcW w:w="2718" w:type="dxa"/>
          </w:tcPr>
          <w:p w14:paraId="1506F552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46FDFECA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19246779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14:paraId="24A24980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35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A35790" w:rsidRPr="00A35790" w14:paraId="59335ECA" w14:textId="77777777" w:rsidTr="00BA63BC">
        <w:trPr>
          <w:tblHeader/>
        </w:trPr>
        <w:tc>
          <w:tcPr>
            <w:tcW w:w="2718" w:type="dxa"/>
          </w:tcPr>
          <w:p w14:paraId="3FE423CC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2E3E1E4E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01D696F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23628BA9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16949F0D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5EA6623B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13473A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A05515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ECFEBE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9F57917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A35790" w:rsidRPr="00A35790" w14:paraId="21C06CD6" w14:textId="77777777" w:rsidTr="00BA63BC">
        <w:trPr>
          <w:tblHeader/>
        </w:trPr>
        <w:tc>
          <w:tcPr>
            <w:tcW w:w="2718" w:type="dxa"/>
          </w:tcPr>
          <w:p w14:paraId="22C859E7" w14:textId="50E8FA2C" w:rsidR="00A35790" w:rsidRPr="00A35790" w:rsidRDefault="00BA63B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63B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</w:t>
            </w:r>
            <w:r w:rsidRPr="00BA63B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32" w:type="dxa"/>
            <w:vAlign w:val="bottom"/>
          </w:tcPr>
          <w:p w14:paraId="7B2DC9AF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269F2574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426C95C1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5AB9D2F2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5DE72D8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1E895A5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C1B83A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4CC56861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C422CE0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35790" w:rsidRPr="00A35790" w14:paraId="3C9F810E" w14:textId="77777777" w:rsidTr="00BA63BC">
        <w:trPr>
          <w:tblHeader/>
        </w:trPr>
        <w:tc>
          <w:tcPr>
            <w:tcW w:w="2718" w:type="dxa"/>
          </w:tcPr>
          <w:p w14:paraId="6E1C10F3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45C337DB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D42B6E1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14:paraId="336ECC47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35790" w:rsidRPr="00A35790" w14:paraId="0E07E55A" w14:textId="77777777" w:rsidTr="00BA63BC">
        <w:tc>
          <w:tcPr>
            <w:tcW w:w="2718" w:type="dxa"/>
            <w:vAlign w:val="bottom"/>
          </w:tcPr>
          <w:p w14:paraId="4E26D7F1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32" w:type="dxa"/>
            <w:vAlign w:val="bottom"/>
          </w:tcPr>
          <w:p w14:paraId="43371AEF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34110942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C9CF8EE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066EAA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7AD07667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5B36FE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598592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65D69A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6E6C45C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90B" w:rsidRPr="00A35790" w14:paraId="2E03A918" w14:textId="77777777" w:rsidTr="007976D4">
        <w:tc>
          <w:tcPr>
            <w:tcW w:w="2718" w:type="dxa"/>
          </w:tcPr>
          <w:p w14:paraId="3934F8B6" w14:textId="77777777" w:rsidR="00B2590B" w:rsidRPr="00A35790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432" w:type="dxa"/>
          </w:tcPr>
          <w:p w14:paraId="4036419F" w14:textId="2F5C3DAA" w:rsidR="00B2590B" w:rsidRPr="004742CA" w:rsidRDefault="00865E7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2CA">
              <w:rPr>
                <w:rFonts w:asciiTheme="majorBidi" w:hAnsiTheme="majorBidi"/>
                <w:sz w:val="30"/>
                <w:szCs w:val="30"/>
              </w:rPr>
              <w:t>4.05</w:t>
            </w:r>
            <w:r w:rsidR="00A867D9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742CA">
              <w:rPr>
                <w:rFonts w:asciiTheme="majorBidi" w:hAnsiTheme="majorBidi"/>
                <w:sz w:val="30"/>
                <w:szCs w:val="30"/>
              </w:rPr>
              <w:t>-</w:t>
            </w:r>
            <w:r w:rsidR="00A867D9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742CA">
              <w:rPr>
                <w:rFonts w:asciiTheme="majorBidi" w:hAnsiTheme="majorBidi"/>
                <w:sz w:val="30"/>
                <w:szCs w:val="30"/>
              </w:rPr>
              <w:t>4.09</w:t>
            </w:r>
          </w:p>
        </w:tc>
        <w:tc>
          <w:tcPr>
            <w:tcW w:w="236" w:type="dxa"/>
          </w:tcPr>
          <w:p w14:paraId="7C8052FD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1FCB922" w14:textId="67C11AFE" w:rsidR="00B2590B" w:rsidRPr="004742CA" w:rsidRDefault="009326ED" w:rsidP="00344305">
            <w:pPr>
              <w:tabs>
                <w:tab w:val="clear" w:pos="680"/>
                <w:tab w:val="decimal" w:pos="675"/>
              </w:tabs>
              <w:ind w:right="1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2CA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5A0A94" w:rsidRPr="004742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5725B1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254DD710" w14:textId="2465248A" w:rsidR="00B2590B" w:rsidRPr="004742CA" w:rsidRDefault="00447812" w:rsidP="00344305">
            <w:pPr>
              <w:tabs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42CA"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36" w:type="dxa"/>
            <w:shd w:val="clear" w:color="auto" w:fill="auto"/>
          </w:tcPr>
          <w:p w14:paraId="36403989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EC0380" w14:textId="6C7BE305" w:rsidR="00B2590B" w:rsidRPr="004742CA" w:rsidRDefault="009326ED" w:rsidP="00344305">
            <w:pPr>
              <w:tabs>
                <w:tab w:val="clear" w:pos="680"/>
                <w:tab w:val="decimal" w:pos="675"/>
              </w:tabs>
              <w:ind w:right="1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2CA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5A0A94" w:rsidRPr="004742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4F3152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623FF3E" w14:textId="1C611AA0" w:rsidR="00B2590B" w:rsidRPr="004742CA" w:rsidRDefault="00891509" w:rsidP="00344305">
            <w:pPr>
              <w:tabs>
                <w:tab w:val="clear" w:pos="680"/>
                <w:tab w:val="decimal" w:pos="675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</w:tr>
      <w:tr w:rsidR="00B2590B" w:rsidRPr="00A35790" w14:paraId="505D669D" w14:textId="77777777" w:rsidTr="007976D4">
        <w:tc>
          <w:tcPr>
            <w:tcW w:w="2718" w:type="dxa"/>
          </w:tcPr>
          <w:p w14:paraId="5D7AC0B4" w14:textId="77777777" w:rsidR="00B2590B" w:rsidRPr="00A35790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2" w:type="dxa"/>
          </w:tcPr>
          <w:p w14:paraId="493FA211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9393680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C9B8D" w14:textId="76357CEE" w:rsidR="00B2590B" w:rsidRPr="004742CA" w:rsidRDefault="009326ED" w:rsidP="00344305">
            <w:pPr>
              <w:tabs>
                <w:tab w:val="clear" w:pos="680"/>
                <w:tab w:val="decimal" w:pos="675"/>
              </w:tabs>
              <w:ind w:right="1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42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</w:t>
            </w:r>
            <w:r w:rsidR="003459FF" w:rsidRPr="004742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183BE7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2EBED1EE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885619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5BF797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363506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4F9CE080" w14:textId="354CFFFA" w:rsidR="00B2590B" w:rsidRPr="004742CA" w:rsidRDefault="0044781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</w:tr>
      <w:tr w:rsidR="00B2590B" w:rsidRPr="00A35790" w14:paraId="13C9DEA1" w14:textId="77777777" w:rsidTr="00BA63BC">
        <w:tc>
          <w:tcPr>
            <w:tcW w:w="2718" w:type="dxa"/>
          </w:tcPr>
          <w:p w14:paraId="2A368641" w14:textId="77777777" w:rsidR="00B2590B" w:rsidRPr="00A35790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08C930B3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95E08A3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177E253E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676EB3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640EA530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E40C50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925C9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EB9039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1C08AC62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90B" w:rsidRPr="00A35790" w14:paraId="269CBCB5" w14:textId="77777777" w:rsidTr="00BA63BC">
        <w:tc>
          <w:tcPr>
            <w:tcW w:w="2718" w:type="dxa"/>
          </w:tcPr>
          <w:p w14:paraId="426E94B7" w14:textId="77777777" w:rsidR="00B2590B" w:rsidRPr="00A35790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432" w:type="dxa"/>
            <w:vAlign w:val="bottom"/>
          </w:tcPr>
          <w:p w14:paraId="274BFC3C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91855C7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59F6DD0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449914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12B19046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F89895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026D17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1FC07B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1280034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90B" w:rsidRPr="00A35790" w14:paraId="6F83FEFB" w14:textId="77777777" w:rsidTr="00BA63BC">
        <w:tc>
          <w:tcPr>
            <w:tcW w:w="2718" w:type="dxa"/>
          </w:tcPr>
          <w:p w14:paraId="6600424B" w14:textId="1FB49429" w:rsidR="00B2590B" w:rsidRPr="00A35790" w:rsidRDefault="004C51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432" w:type="dxa"/>
            <w:vAlign w:val="bottom"/>
          </w:tcPr>
          <w:p w14:paraId="32FC2F95" w14:textId="7BC8B2C5" w:rsidR="00B2590B" w:rsidRPr="004742CA" w:rsidRDefault="009B610E" w:rsidP="00344305">
            <w:pPr>
              <w:tabs>
                <w:tab w:val="clear" w:pos="680"/>
                <w:tab w:val="decimal" w:pos="675"/>
              </w:tabs>
              <w:ind w:right="-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36" w:type="dxa"/>
          </w:tcPr>
          <w:p w14:paraId="0FBA3608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75B78EA5" w14:textId="62BEF2FE" w:rsidR="00B2590B" w:rsidRPr="004742CA" w:rsidRDefault="003459FF" w:rsidP="00344305">
            <w:pPr>
              <w:tabs>
                <w:tab w:val="clear" w:pos="680"/>
              </w:tabs>
              <w:ind w:right="-46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2CA">
              <w:rPr>
                <w:rFonts w:ascii="Angsana New" w:hAnsi="Angsana New"/>
                <w:sz w:val="30"/>
                <w:szCs w:val="30"/>
              </w:rPr>
              <w:t>398</w:t>
            </w:r>
          </w:p>
        </w:tc>
        <w:tc>
          <w:tcPr>
            <w:tcW w:w="236" w:type="dxa"/>
          </w:tcPr>
          <w:p w14:paraId="1DE8438F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727482EA" w14:textId="77777777" w:rsidR="00B2590B" w:rsidRPr="004742CA" w:rsidRDefault="00B2590B" w:rsidP="00344305">
            <w:pPr>
              <w:tabs>
                <w:tab w:val="clear" w:pos="680"/>
              </w:tabs>
              <w:ind w:right="-3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2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CF2D29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047C4C" w14:textId="66A39C2C" w:rsidR="00B2590B" w:rsidRPr="004742CA" w:rsidRDefault="00737E5D" w:rsidP="00344305">
            <w:pPr>
              <w:tabs>
                <w:tab w:val="clear" w:pos="680"/>
              </w:tabs>
              <w:ind w:right="-4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2CA">
              <w:rPr>
                <w:rFonts w:ascii="Angsana New" w:hAnsi="Angsana New"/>
                <w:sz w:val="30"/>
                <w:szCs w:val="30"/>
              </w:rPr>
              <w:t>(</w:t>
            </w:r>
            <w:r w:rsidR="005A0A94" w:rsidRPr="004742CA">
              <w:rPr>
                <w:rFonts w:ascii="Angsana New" w:hAnsi="Angsana New"/>
                <w:sz w:val="30"/>
                <w:szCs w:val="30"/>
              </w:rPr>
              <w:t>3</w:t>
            </w:r>
            <w:r w:rsidR="003459FF" w:rsidRPr="004742CA">
              <w:rPr>
                <w:rFonts w:ascii="Angsana New" w:hAnsi="Angsana New"/>
                <w:sz w:val="30"/>
                <w:szCs w:val="30"/>
              </w:rPr>
              <w:t>98</w:t>
            </w:r>
            <w:r w:rsidRPr="004742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C2159EF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683F612" w14:textId="1ACEC05E" w:rsidR="00B2590B" w:rsidRPr="004742CA" w:rsidRDefault="003459FF" w:rsidP="00344305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42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590B" w:rsidRPr="00A35790" w14:paraId="5D7E5C95" w14:textId="77777777" w:rsidTr="00BA63BC">
        <w:tc>
          <w:tcPr>
            <w:tcW w:w="2718" w:type="dxa"/>
          </w:tcPr>
          <w:p w14:paraId="4A107B63" w14:textId="77777777" w:rsidR="00B2590B" w:rsidRPr="00A35790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2" w:type="dxa"/>
          </w:tcPr>
          <w:p w14:paraId="755A5A4E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6475E45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1AF84154" w14:textId="7F1E2F09" w:rsidR="00B2590B" w:rsidRPr="004742CA" w:rsidRDefault="003459FF" w:rsidP="00344305">
            <w:pPr>
              <w:tabs>
                <w:tab w:val="clear" w:pos="680"/>
              </w:tabs>
              <w:ind w:right="-46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42CA">
              <w:rPr>
                <w:rFonts w:ascii="Angsana New" w:hAnsi="Angsana New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236" w:type="dxa"/>
          </w:tcPr>
          <w:p w14:paraId="40EEF933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2ADAF085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49F3BC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184FD6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BB84BB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FD86C" w14:textId="5F431FDB" w:rsidR="00B2590B" w:rsidRPr="004742CA" w:rsidRDefault="003459FF" w:rsidP="00344305">
            <w:pPr>
              <w:tabs>
                <w:tab w:val="clear" w:pos="680"/>
                <w:tab w:val="decimal" w:pos="675"/>
              </w:tabs>
              <w:ind w:right="-5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42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3B2A68E" w14:textId="77777777" w:rsidR="00A35790" w:rsidRPr="008B0988" w:rsidRDefault="00A3579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4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8"/>
        <w:gridCol w:w="1432"/>
        <w:gridCol w:w="236"/>
        <w:gridCol w:w="1112"/>
        <w:gridCol w:w="236"/>
        <w:gridCol w:w="994"/>
        <w:gridCol w:w="236"/>
        <w:gridCol w:w="1080"/>
        <w:gridCol w:w="236"/>
        <w:gridCol w:w="1200"/>
      </w:tblGrid>
      <w:tr w:rsidR="00565FCF" w:rsidRPr="00A35790" w14:paraId="247287E2" w14:textId="77777777" w:rsidTr="00BA63BC">
        <w:trPr>
          <w:tblHeader/>
        </w:trPr>
        <w:tc>
          <w:tcPr>
            <w:tcW w:w="2718" w:type="dxa"/>
          </w:tcPr>
          <w:p w14:paraId="07AC7B0B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7EF90638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32709F83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14:paraId="25A42029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565FCF" w:rsidRPr="00A35790" w14:paraId="0711D968" w14:textId="77777777" w:rsidTr="00BA63BC">
        <w:trPr>
          <w:tblHeader/>
        </w:trPr>
        <w:tc>
          <w:tcPr>
            <w:tcW w:w="2718" w:type="dxa"/>
          </w:tcPr>
          <w:p w14:paraId="58D3AB69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4B63D1D5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4F75A76D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6FA4F2A3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5FD4297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7FF05991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A91127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03DA36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D729AE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266A698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565FCF" w:rsidRPr="00A35790" w14:paraId="6D170353" w14:textId="77777777" w:rsidTr="00BA63BC">
        <w:trPr>
          <w:tblHeader/>
        </w:trPr>
        <w:tc>
          <w:tcPr>
            <w:tcW w:w="2718" w:type="dxa"/>
          </w:tcPr>
          <w:p w14:paraId="52CE297F" w14:textId="662499B8" w:rsidR="00565FCF" w:rsidRPr="00A35790" w:rsidRDefault="00BA63B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63B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</w:t>
            </w:r>
            <w:r w:rsidRPr="00BA63B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32" w:type="dxa"/>
            <w:vAlign w:val="bottom"/>
          </w:tcPr>
          <w:p w14:paraId="4A1AC840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0081144C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72F4614D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2445C1EF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32DAFB0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AB9BFD1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007657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33C8B109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53C8069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65FCF" w:rsidRPr="00A35790" w14:paraId="54FD9BCD" w14:textId="77777777" w:rsidTr="00BA63BC">
        <w:trPr>
          <w:tblHeader/>
        </w:trPr>
        <w:tc>
          <w:tcPr>
            <w:tcW w:w="2718" w:type="dxa"/>
          </w:tcPr>
          <w:p w14:paraId="26E7766C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18B6DD09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A4A66E8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14:paraId="535A9471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65FCF" w:rsidRPr="00A35790" w14:paraId="35B452C0" w14:textId="77777777" w:rsidTr="00BA63BC">
        <w:tc>
          <w:tcPr>
            <w:tcW w:w="2718" w:type="dxa"/>
            <w:vAlign w:val="bottom"/>
          </w:tcPr>
          <w:p w14:paraId="204EDEC4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32" w:type="dxa"/>
            <w:vAlign w:val="bottom"/>
          </w:tcPr>
          <w:p w14:paraId="0CC4D023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75717467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C8B7B45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04D69E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0AAA28FE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F35797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7401FD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7D215A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2753664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5FCF" w:rsidRPr="00A35790" w14:paraId="7DCEF30F" w14:textId="77777777" w:rsidTr="007976D4">
        <w:tc>
          <w:tcPr>
            <w:tcW w:w="2718" w:type="dxa"/>
          </w:tcPr>
          <w:p w14:paraId="61D760F8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432" w:type="dxa"/>
          </w:tcPr>
          <w:p w14:paraId="1EB00667" w14:textId="61A5354C" w:rsidR="00565FCF" w:rsidRPr="00A35790" w:rsidRDefault="0007440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3.50</w:t>
            </w:r>
            <w:r w:rsidR="003443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3443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4.57</w:t>
            </w:r>
          </w:p>
        </w:tc>
        <w:tc>
          <w:tcPr>
            <w:tcW w:w="236" w:type="dxa"/>
          </w:tcPr>
          <w:p w14:paraId="61F25E01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A0D3C3C" w14:textId="77777777" w:rsidR="00565FCF" w:rsidRPr="00A35790" w:rsidRDefault="00737E5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236" w:type="dxa"/>
          </w:tcPr>
          <w:p w14:paraId="58CC848A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39058B8F" w14:textId="5A6B2944" w:rsidR="00565FCF" w:rsidRPr="00A35790" w:rsidRDefault="003459F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96,000</w:t>
            </w:r>
          </w:p>
        </w:tc>
        <w:tc>
          <w:tcPr>
            <w:tcW w:w="236" w:type="dxa"/>
            <w:shd w:val="clear" w:color="auto" w:fill="auto"/>
          </w:tcPr>
          <w:p w14:paraId="24C7B63B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A6C1A3" w14:textId="43C1425D" w:rsidR="00565FCF" w:rsidRPr="003459FF" w:rsidRDefault="003459F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59FF">
              <w:rPr>
                <w:rFonts w:asciiTheme="majorBidi" w:hAnsiTheme="majorBidi" w:cstheme="majorBidi"/>
                <w:sz w:val="30"/>
                <w:szCs w:val="30"/>
              </w:rPr>
              <w:t>(84,200)</w:t>
            </w:r>
          </w:p>
        </w:tc>
        <w:tc>
          <w:tcPr>
            <w:tcW w:w="236" w:type="dxa"/>
            <w:shd w:val="clear" w:color="auto" w:fill="auto"/>
          </w:tcPr>
          <w:p w14:paraId="445F59A4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8FEB0BD" w14:textId="77777777" w:rsidR="00565FCF" w:rsidRPr="00A35790" w:rsidRDefault="00737E5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74407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</w:tr>
      <w:tr w:rsidR="00F90571" w:rsidRPr="00A35790" w14:paraId="504E2DF1" w14:textId="77777777" w:rsidTr="007976D4">
        <w:tc>
          <w:tcPr>
            <w:tcW w:w="2718" w:type="dxa"/>
          </w:tcPr>
          <w:p w14:paraId="48538F6F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2" w:type="dxa"/>
          </w:tcPr>
          <w:p w14:paraId="48B27575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150E512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177095AB" w14:textId="77777777" w:rsidR="00F90571" w:rsidRPr="00447812" w:rsidRDefault="00737E5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78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1,200</w:t>
            </w:r>
          </w:p>
        </w:tc>
        <w:tc>
          <w:tcPr>
            <w:tcW w:w="236" w:type="dxa"/>
          </w:tcPr>
          <w:p w14:paraId="552A8874" w14:textId="77777777" w:rsidR="00F90571" w:rsidRPr="00447812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5BC1AC7C" w14:textId="77777777" w:rsidR="00F90571" w:rsidRPr="00447812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02E737" w14:textId="77777777" w:rsidR="00F90571" w:rsidRPr="00447812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6CFE78" w14:textId="77777777" w:rsidR="00F90571" w:rsidRPr="00447812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6B4B76" w14:textId="77777777" w:rsidR="00F90571" w:rsidRPr="00447812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293AD01A" w14:textId="2A9A9F53" w:rsidR="00F90571" w:rsidRPr="00447812" w:rsidRDefault="00737E5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78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</w:t>
            </w:r>
            <w:r w:rsidR="00407F94" w:rsidRPr="004478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478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F90571" w:rsidRPr="00A35790" w14:paraId="2BE35D80" w14:textId="77777777" w:rsidTr="00BA63BC">
        <w:tc>
          <w:tcPr>
            <w:tcW w:w="2718" w:type="dxa"/>
          </w:tcPr>
          <w:p w14:paraId="62454EBD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17EAA0D9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F2965CC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12330918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F0AA38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0DBF11A5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149E9C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15C54E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3EF3EA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402022C9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0571" w:rsidRPr="00A35790" w14:paraId="3C0F427B" w14:textId="77777777" w:rsidTr="00BA63BC">
        <w:tc>
          <w:tcPr>
            <w:tcW w:w="2718" w:type="dxa"/>
          </w:tcPr>
          <w:p w14:paraId="4C86C13B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432" w:type="dxa"/>
            <w:vAlign w:val="bottom"/>
          </w:tcPr>
          <w:p w14:paraId="68AFC415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A0236B1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1F8EEB5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EA5764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4A2775AA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D9DF89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61705F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20D20A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E26A831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0571" w:rsidRPr="00A35790" w14:paraId="15840F7F" w14:textId="77777777" w:rsidTr="00BA63BC">
        <w:tc>
          <w:tcPr>
            <w:tcW w:w="2718" w:type="dxa"/>
          </w:tcPr>
          <w:p w14:paraId="30764AFE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432" w:type="dxa"/>
          </w:tcPr>
          <w:p w14:paraId="4527B1BD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36" w:type="dxa"/>
          </w:tcPr>
          <w:p w14:paraId="1EDA73BB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D969F21" w14:textId="77777777" w:rsidR="00F90571" w:rsidRPr="00A30AA4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AA4">
              <w:rPr>
                <w:rFonts w:asciiTheme="majorBidi" w:hAnsiTheme="majorBidi" w:cstheme="majorBidi"/>
                <w:sz w:val="30"/>
                <w:szCs w:val="30"/>
              </w:rPr>
              <w:t>4,566</w:t>
            </w:r>
          </w:p>
        </w:tc>
        <w:tc>
          <w:tcPr>
            <w:tcW w:w="236" w:type="dxa"/>
          </w:tcPr>
          <w:p w14:paraId="566398CB" w14:textId="77777777" w:rsidR="00F90571" w:rsidRPr="00A30AA4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5E97B7D" w14:textId="77777777" w:rsidR="00F90571" w:rsidRPr="00A30AA4" w:rsidRDefault="00F90571" w:rsidP="00344305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0A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3338C9" w14:textId="77777777" w:rsidR="00F90571" w:rsidRPr="00A30AA4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1650B6" w14:textId="77777777" w:rsidR="00F90571" w:rsidRPr="00A30AA4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(3,366)</w:t>
            </w:r>
          </w:p>
        </w:tc>
        <w:tc>
          <w:tcPr>
            <w:tcW w:w="236" w:type="dxa"/>
          </w:tcPr>
          <w:p w14:paraId="4C2319DA" w14:textId="77777777" w:rsidR="00F90571" w:rsidRPr="00A30AA4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9A3A1D3" w14:textId="77777777" w:rsidR="00F90571" w:rsidRPr="00A30AA4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30AA4"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F90571" w:rsidRPr="00A35790" w14:paraId="02591C0C" w14:textId="77777777" w:rsidTr="00BA63BC">
        <w:tc>
          <w:tcPr>
            <w:tcW w:w="2718" w:type="dxa"/>
          </w:tcPr>
          <w:p w14:paraId="7A962DDA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2" w:type="dxa"/>
          </w:tcPr>
          <w:p w14:paraId="6E69F004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129B1FA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679DACA5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</w:t>
            </w:r>
          </w:p>
        </w:tc>
        <w:tc>
          <w:tcPr>
            <w:tcW w:w="236" w:type="dxa"/>
          </w:tcPr>
          <w:p w14:paraId="26F51447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2317B592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9D6A58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0596AC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72231F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5FBA1F8C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</w:tr>
    </w:tbl>
    <w:p w14:paraId="2F95B833" w14:textId="14288604" w:rsidR="00565FCF" w:rsidRDefault="00565FC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396" w:type="dxa"/>
        <w:tblInd w:w="432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902"/>
        <w:gridCol w:w="1171"/>
        <w:gridCol w:w="270"/>
        <w:gridCol w:w="1171"/>
        <w:gridCol w:w="270"/>
        <w:gridCol w:w="1171"/>
        <w:gridCol w:w="270"/>
        <w:gridCol w:w="1171"/>
      </w:tblGrid>
      <w:tr w:rsidR="00977A3D" w:rsidRPr="002E0BD6" w14:paraId="0281AFC9" w14:textId="77777777" w:rsidTr="00921253">
        <w:trPr>
          <w:tblHeader/>
        </w:trPr>
        <w:tc>
          <w:tcPr>
            <w:tcW w:w="3902" w:type="dxa"/>
            <w:tcBorders>
              <w:top w:val="nil"/>
            </w:tcBorders>
            <w:vAlign w:val="bottom"/>
          </w:tcPr>
          <w:p w14:paraId="2841CCDD" w14:textId="77777777" w:rsidR="00977A3D" w:rsidRPr="002E0BD6" w:rsidRDefault="00977A3D" w:rsidP="0034430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14:paraId="7F5CF088" w14:textId="77777777" w:rsidR="00977A3D" w:rsidRPr="002E0BD6" w:rsidRDefault="00977A3D" w:rsidP="00344305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B847EBA" w14:textId="77777777" w:rsidR="00977A3D" w:rsidRPr="002E0BD6" w:rsidRDefault="00977A3D" w:rsidP="00344305">
            <w:pPr>
              <w:spacing w:line="240" w:lineRule="atLeast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14:paraId="14FE8003" w14:textId="77777777" w:rsidR="00977A3D" w:rsidRPr="002E0BD6" w:rsidRDefault="00977A3D" w:rsidP="0034430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A3D" w:rsidRPr="002E0BD6" w14:paraId="0314B923" w14:textId="77777777" w:rsidTr="00921253">
        <w:trPr>
          <w:tblHeader/>
        </w:trPr>
        <w:tc>
          <w:tcPr>
            <w:tcW w:w="3902" w:type="dxa"/>
            <w:vAlign w:val="bottom"/>
          </w:tcPr>
          <w:p w14:paraId="44416A71" w14:textId="77777777" w:rsidR="00977A3D" w:rsidRPr="002E0BD6" w:rsidRDefault="00977A3D" w:rsidP="0034430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C9D4247" w14:textId="77777777" w:rsidR="00977A3D" w:rsidRPr="0081127C" w:rsidRDefault="00977A3D" w:rsidP="00344305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8046460" w14:textId="77777777" w:rsidR="00977A3D" w:rsidRPr="0081127C" w:rsidRDefault="00977A3D" w:rsidP="00344305">
            <w:pPr>
              <w:spacing w:line="240" w:lineRule="atLeast"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3B8B94C3" w14:textId="77777777" w:rsidR="00977A3D" w:rsidRPr="0081127C" w:rsidRDefault="00977A3D" w:rsidP="00344305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Pr="006067C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74D6C72A" w14:textId="77777777" w:rsidR="00977A3D" w:rsidRPr="002E0BD6" w:rsidRDefault="00977A3D" w:rsidP="00344305">
            <w:pPr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EA39DA7" w14:textId="77777777" w:rsidR="00977A3D" w:rsidRPr="0081127C" w:rsidRDefault="00977A3D" w:rsidP="00344305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15E3F234" w14:textId="77777777" w:rsidR="00977A3D" w:rsidRPr="0081127C" w:rsidRDefault="00977A3D" w:rsidP="00344305">
            <w:pPr>
              <w:spacing w:line="240" w:lineRule="atLeast"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64CF62F8" w14:textId="77777777" w:rsidR="00977A3D" w:rsidRPr="0081127C" w:rsidRDefault="00977A3D" w:rsidP="00344305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Pr="006067C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77A3D" w:rsidRPr="002E0BD6" w14:paraId="0E29D9E1" w14:textId="77777777" w:rsidTr="00921253">
        <w:trPr>
          <w:tblHeader/>
        </w:trPr>
        <w:tc>
          <w:tcPr>
            <w:tcW w:w="3902" w:type="dxa"/>
            <w:tcBorders>
              <w:bottom w:val="nil"/>
            </w:tcBorders>
            <w:vAlign w:val="bottom"/>
          </w:tcPr>
          <w:p w14:paraId="4D0F1C8D" w14:textId="77777777" w:rsidR="00977A3D" w:rsidRPr="002E0BD6" w:rsidRDefault="00977A3D" w:rsidP="0034430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7"/>
            <w:tcBorders>
              <w:bottom w:val="nil"/>
            </w:tcBorders>
            <w:vAlign w:val="bottom"/>
          </w:tcPr>
          <w:p w14:paraId="57C726D7" w14:textId="77777777" w:rsidR="00977A3D" w:rsidRPr="002E0BD6" w:rsidRDefault="00977A3D" w:rsidP="00344305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77A3D" w:rsidRPr="002E0BD6" w14:paraId="13E2AB56" w14:textId="77777777" w:rsidTr="00921253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7698430F" w14:textId="0B903DB2" w:rsidR="00977A3D" w:rsidRPr="002E0BD6" w:rsidRDefault="00977A3D" w:rsidP="0034430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4A518ABD" w14:textId="77777777" w:rsidR="00977A3D" w:rsidRPr="002E0BD6" w:rsidRDefault="00977A3D" w:rsidP="00344305">
            <w:pPr>
              <w:tabs>
                <w:tab w:val="clear" w:pos="907"/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5444AE7" w14:textId="77777777" w:rsidR="00977A3D" w:rsidRPr="002E0BD6" w:rsidRDefault="00977A3D" w:rsidP="00344305">
            <w:pPr>
              <w:tabs>
                <w:tab w:val="clear" w:pos="907"/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7FA5C62" w14:textId="77777777" w:rsidR="00977A3D" w:rsidRPr="002E0BD6" w:rsidRDefault="00977A3D" w:rsidP="00344305">
            <w:pPr>
              <w:tabs>
                <w:tab w:val="clear" w:pos="907"/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B6D49E" w14:textId="77777777" w:rsidR="00977A3D" w:rsidRPr="002E0BD6" w:rsidRDefault="00977A3D" w:rsidP="00344305">
            <w:pPr>
              <w:tabs>
                <w:tab w:val="clear" w:pos="907"/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5307BA5E" w14:textId="77777777" w:rsidR="00977A3D" w:rsidRPr="002E0BD6" w:rsidRDefault="00977A3D" w:rsidP="00344305">
            <w:pPr>
              <w:tabs>
                <w:tab w:val="clear" w:pos="907"/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A85837C" w14:textId="77777777" w:rsidR="00977A3D" w:rsidRPr="002E0BD6" w:rsidRDefault="00977A3D" w:rsidP="00344305">
            <w:pPr>
              <w:tabs>
                <w:tab w:val="clear" w:pos="907"/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F1215FF" w14:textId="77777777" w:rsidR="00977A3D" w:rsidRPr="002E0BD6" w:rsidRDefault="00977A3D" w:rsidP="00344305">
            <w:pPr>
              <w:tabs>
                <w:tab w:val="clear" w:pos="907"/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21253" w:rsidRPr="002E0BD6" w14:paraId="619AAE6A" w14:textId="77777777" w:rsidTr="007976D4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79D3B198" w14:textId="77777777" w:rsidR="00921253" w:rsidRPr="002E0BD6" w:rsidRDefault="00921253" w:rsidP="00344305">
            <w:pPr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510CA1" w14:textId="77777777" w:rsidR="00921253" w:rsidRPr="00A30AA4" w:rsidRDefault="00043C09" w:rsidP="00344305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5E526E" w14:textId="77777777" w:rsidR="00921253" w:rsidRPr="0081127C" w:rsidRDefault="00921253" w:rsidP="00344305">
            <w:pPr>
              <w:tabs>
                <w:tab w:val="decimal" w:pos="871"/>
              </w:tabs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8D2CE9" w14:textId="77777777" w:rsidR="00921253" w:rsidRPr="00A30AA4" w:rsidRDefault="00921253" w:rsidP="00344305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0A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00D684" w14:textId="77777777" w:rsidR="00921253" w:rsidRPr="002E0BD6" w:rsidRDefault="00921253" w:rsidP="00344305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3240B2" w14:textId="15ADE421" w:rsidR="00921253" w:rsidRPr="002E0BD6" w:rsidRDefault="009F0A7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2E8D617" w14:textId="77777777" w:rsidR="00921253" w:rsidRPr="0081127C" w:rsidRDefault="00921253" w:rsidP="00344305">
            <w:pPr>
              <w:tabs>
                <w:tab w:val="decimal" w:pos="871"/>
              </w:tabs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69F9A3" w14:textId="77777777" w:rsidR="00921253" w:rsidRPr="00A30AA4" w:rsidRDefault="00921253" w:rsidP="00344305">
            <w:pPr>
              <w:tabs>
                <w:tab w:val="clear" w:pos="680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0A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21253" w:rsidRPr="002E0BD6" w14:paraId="7BCBF081" w14:textId="77777777" w:rsidTr="007976D4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06220E4D" w14:textId="77777777" w:rsidR="00921253" w:rsidRPr="002E0BD6" w:rsidRDefault="00921253" w:rsidP="00344305">
            <w:pPr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8B41C3" w14:textId="77777777" w:rsidR="00921253" w:rsidRPr="004742CA" w:rsidRDefault="00043C0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2CA">
              <w:rPr>
                <w:rFonts w:asciiTheme="majorBidi" w:hAnsiTheme="majorBidi" w:cstheme="majorBidi" w:hint="cs"/>
                <w:sz w:val="30"/>
                <w:szCs w:val="30"/>
                <w:cs/>
              </w:rPr>
              <w:t>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66D2F8" w14:textId="77777777" w:rsidR="00921253" w:rsidRPr="004742CA" w:rsidRDefault="00921253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B85AF9" w14:textId="77777777" w:rsidR="00921253" w:rsidRPr="004742CA" w:rsidRDefault="00921253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86C512" w14:textId="77777777" w:rsidR="00921253" w:rsidRPr="004742CA" w:rsidRDefault="00921253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43095F" w14:textId="592E6E05" w:rsidR="00921253" w:rsidRPr="004742CA" w:rsidRDefault="0044781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CB6670" w14:textId="77777777" w:rsidR="00921253" w:rsidRPr="004742CA" w:rsidRDefault="00921253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25CA3B" w14:textId="77777777" w:rsidR="00921253" w:rsidRPr="004742CA" w:rsidRDefault="00921253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921253" w:rsidRPr="00114BE4" w14:paraId="42740B1D" w14:textId="77777777" w:rsidTr="007976D4">
        <w:trPr>
          <w:trHeight w:val="60"/>
        </w:trPr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59D6721C" w14:textId="77777777" w:rsidR="00921253" w:rsidRPr="002E0BD6" w:rsidRDefault="00921253" w:rsidP="00344305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/>
                <w:cs/>
                <w:lang w:val="en-GB"/>
              </w:rPr>
            </w:pPr>
            <w:r w:rsidRPr="008B098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E46FB8" w14:textId="77777777" w:rsidR="00921253" w:rsidRPr="004742CA" w:rsidRDefault="00043C0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42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9EADA0" w14:textId="77777777" w:rsidR="00921253" w:rsidRPr="004742CA" w:rsidRDefault="00921253" w:rsidP="00344305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77AD6A" w14:textId="77777777" w:rsidR="00921253" w:rsidRPr="004742CA" w:rsidRDefault="00921253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4490A1" w14:textId="77777777" w:rsidR="00921253" w:rsidRPr="004742CA" w:rsidRDefault="00921253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D3127" w14:textId="526A7FD4" w:rsidR="00921253" w:rsidRPr="004742CA" w:rsidRDefault="009F0A7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0375A4" w14:textId="77777777" w:rsidR="00921253" w:rsidRPr="004742CA" w:rsidRDefault="00921253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C4F190" w14:textId="77777777" w:rsidR="00921253" w:rsidRPr="004742CA" w:rsidRDefault="00921253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</w:tr>
      <w:tr w:rsidR="00921253" w:rsidRPr="000A560E" w14:paraId="20D6C071" w14:textId="77777777" w:rsidTr="0092125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B1D4A" w14:textId="77777777" w:rsidR="00921253" w:rsidRPr="000A560E" w:rsidRDefault="00921253" w:rsidP="00344305">
            <w:pPr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FA436" w14:textId="77777777" w:rsidR="00921253" w:rsidRPr="004742CA" w:rsidRDefault="00921253" w:rsidP="00344305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B56B3" w14:textId="77777777" w:rsidR="00921253" w:rsidRPr="004742CA" w:rsidRDefault="00921253" w:rsidP="00344305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9FBE0" w14:textId="77777777" w:rsidR="00921253" w:rsidRPr="004742CA" w:rsidRDefault="00921253" w:rsidP="00344305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09AF7" w14:textId="77777777" w:rsidR="00921253" w:rsidRPr="004742CA" w:rsidRDefault="00921253" w:rsidP="00344305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5C05B" w14:textId="77777777" w:rsidR="00921253" w:rsidRPr="004742CA" w:rsidRDefault="00921253" w:rsidP="00344305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15FF6" w14:textId="77777777" w:rsidR="00921253" w:rsidRPr="004742CA" w:rsidRDefault="00921253" w:rsidP="00344305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B58B3" w14:textId="77777777" w:rsidR="00921253" w:rsidRPr="004742CA" w:rsidRDefault="00921253" w:rsidP="00344305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1253" w:rsidRPr="002E0BD6" w14:paraId="2DDD067E" w14:textId="77777777" w:rsidTr="0092125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17ACD" w14:textId="4635732C" w:rsidR="00921253" w:rsidRPr="002E0BD6" w:rsidRDefault="00921253" w:rsidP="0034430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0FCCF" w14:textId="77777777" w:rsidR="00921253" w:rsidRPr="004742CA" w:rsidRDefault="00921253" w:rsidP="00344305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F9872" w14:textId="77777777" w:rsidR="00921253" w:rsidRPr="004742CA" w:rsidRDefault="00921253" w:rsidP="00344305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82202" w14:textId="77777777" w:rsidR="00921253" w:rsidRPr="004742CA" w:rsidRDefault="00921253" w:rsidP="00344305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D8356" w14:textId="77777777" w:rsidR="00921253" w:rsidRPr="004742CA" w:rsidRDefault="00921253" w:rsidP="00344305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4678F" w14:textId="77777777" w:rsidR="00921253" w:rsidRPr="004742CA" w:rsidRDefault="00921253" w:rsidP="00344305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5D9C1" w14:textId="77777777" w:rsidR="00921253" w:rsidRPr="004742CA" w:rsidRDefault="00921253" w:rsidP="00344305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F7DE1" w14:textId="77777777" w:rsidR="00921253" w:rsidRPr="004742CA" w:rsidRDefault="00921253" w:rsidP="00344305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1253" w:rsidRPr="002E0BD6" w14:paraId="34AC8EAF" w14:textId="77777777" w:rsidTr="007976D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EDCE1" w14:textId="77777777" w:rsidR="00921253" w:rsidRPr="002E0BD6" w:rsidRDefault="00921253" w:rsidP="0034430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C53B1" w14:textId="77777777" w:rsidR="00921253" w:rsidRPr="004742CA" w:rsidRDefault="00555F2F" w:rsidP="00344305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42C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390BB" w14:textId="77777777" w:rsidR="00921253" w:rsidRPr="004742CA" w:rsidRDefault="00921253" w:rsidP="00344305">
            <w:pPr>
              <w:tabs>
                <w:tab w:val="decimal" w:pos="871"/>
              </w:tabs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43133" w14:textId="77777777" w:rsidR="00921253" w:rsidRPr="004742CA" w:rsidRDefault="00921253" w:rsidP="00344305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42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02E24" w14:textId="77777777" w:rsidR="00921253" w:rsidRPr="004742CA" w:rsidRDefault="00921253" w:rsidP="00344305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71942" w14:textId="20B496D6" w:rsidR="00921253" w:rsidRPr="004742CA" w:rsidRDefault="0044781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</w:rPr>
              <w:t>3,309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0CE51" w14:textId="77777777" w:rsidR="00921253" w:rsidRPr="004742CA" w:rsidRDefault="00921253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7F55B" w14:textId="77777777" w:rsidR="00921253" w:rsidRPr="004742CA" w:rsidRDefault="00921253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</w:tr>
      <w:tr w:rsidR="00921253" w:rsidRPr="002E0BD6" w14:paraId="3CCD4879" w14:textId="77777777" w:rsidTr="007976D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A9542" w14:textId="77777777" w:rsidR="00921253" w:rsidRPr="002E0BD6" w:rsidRDefault="00921253" w:rsidP="0034430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CDBF7" w14:textId="77777777" w:rsidR="00921253" w:rsidRPr="004742CA" w:rsidRDefault="00043C0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2CA">
              <w:rPr>
                <w:rFonts w:asciiTheme="majorBidi" w:hAnsiTheme="majorBidi" w:cstheme="majorBidi" w:hint="cs"/>
                <w:sz w:val="30"/>
                <w:szCs w:val="30"/>
                <w:cs/>
              </w:rPr>
              <w:t>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F8E84" w14:textId="77777777" w:rsidR="00921253" w:rsidRPr="004742CA" w:rsidRDefault="00921253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B1421" w14:textId="77777777" w:rsidR="00921253" w:rsidRPr="004742CA" w:rsidRDefault="00921253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FF5FB" w14:textId="77777777" w:rsidR="00921253" w:rsidRPr="004742CA" w:rsidRDefault="00921253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C564E" w14:textId="77777777" w:rsidR="00921253" w:rsidRPr="004742CA" w:rsidRDefault="00043C0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2CA">
              <w:rPr>
                <w:rFonts w:asciiTheme="majorBidi" w:hAnsiTheme="majorBidi" w:cstheme="majorBidi" w:hint="cs"/>
                <w:sz w:val="30"/>
                <w:szCs w:val="30"/>
                <w:cs/>
              </w:rPr>
              <w:t>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7CA0C" w14:textId="77777777" w:rsidR="00921253" w:rsidRPr="004742CA" w:rsidRDefault="00921253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F14CA" w14:textId="77777777" w:rsidR="00921253" w:rsidRPr="004742CA" w:rsidRDefault="00921253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</w:tr>
      <w:tr w:rsidR="00921253" w:rsidRPr="002E0BD6" w14:paraId="2F0079CA" w14:textId="77777777" w:rsidTr="0034430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2218D" w14:textId="77777777" w:rsidR="00921253" w:rsidRPr="002E0BD6" w:rsidRDefault="00921253" w:rsidP="0034430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2B610C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Pr="002E0BD6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ADDEAA" w14:textId="186991A4" w:rsidR="00921253" w:rsidRPr="004742CA" w:rsidRDefault="0044781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41778" w:rsidRPr="004742CA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3DB53" w14:textId="77777777" w:rsidR="00921253" w:rsidRPr="004742CA" w:rsidRDefault="00921253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1E881" w14:textId="77777777" w:rsidR="00921253" w:rsidRPr="004742CA" w:rsidRDefault="00921253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15F2C" w14:textId="77777777" w:rsidR="00921253" w:rsidRPr="004742CA" w:rsidRDefault="00921253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D11AC" w14:textId="577BB862" w:rsidR="00921253" w:rsidRPr="004742CA" w:rsidRDefault="0044781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BC289" w14:textId="77777777" w:rsidR="00921253" w:rsidRPr="004742CA" w:rsidRDefault="00921253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32CD72" w14:textId="77777777" w:rsidR="00921253" w:rsidRPr="004742CA" w:rsidRDefault="00921253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</w:tr>
      <w:tr w:rsidR="00921253" w:rsidRPr="002E0BD6" w14:paraId="4AABBBBC" w14:textId="77777777" w:rsidTr="0034430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CF906" w14:textId="77777777" w:rsidR="00921253" w:rsidRPr="002E0BD6" w:rsidRDefault="00921253" w:rsidP="00344305">
            <w:pPr>
              <w:pStyle w:val="a0"/>
              <w:tabs>
                <w:tab w:val="clear" w:pos="1080"/>
              </w:tabs>
              <w:spacing w:line="240" w:lineRule="atLeast"/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8B098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FA2F53" w14:textId="36E030D1" w:rsidR="00921253" w:rsidRPr="004742CA" w:rsidRDefault="0044781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A41778" w:rsidRPr="004742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65C52" w14:textId="77777777" w:rsidR="00921253" w:rsidRPr="004742CA" w:rsidRDefault="00921253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406F1B" w14:textId="77777777" w:rsidR="00921253" w:rsidRPr="004742CA" w:rsidRDefault="00921253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35D4A" w14:textId="77777777" w:rsidR="00921253" w:rsidRPr="004742CA" w:rsidRDefault="00921253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4EAABD" w14:textId="3D58A4B7" w:rsidR="00921253" w:rsidRPr="004742CA" w:rsidRDefault="0044781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8D9BE" w14:textId="77777777" w:rsidR="00921253" w:rsidRPr="004742CA" w:rsidRDefault="00921253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C639FF" w14:textId="77777777" w:rsidR="00921253" w:rsidRPr="004742CA" w:rsidRDefault="00921253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</w:tr>
    </w:tbl>
    <w:p w14:paraId="394DFBCE" w14:textId="77777777" w:rsidR="008426EE" w:rsidRPr="008B0988" w:rsidRDefault="008426EE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7FC1E5E0" w14:textId="77777777" w:rsidR="00B84960" w:rsidRPr="00F16879" w:rsidRDefault="00B84960" w:rsidP="00344305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="Angsana New" w:hAnsi="Angsana New"/>
          <w:sz w:val="30"/>
          <w:szCs w:val="30"/>
        </w:rPr>
      </w:pPr>
      <w:r w:rsidRPr="00F16879">
        <w:rPr>
          <w:rFonts w:ascii="Angsana New" w:hAnsi="Angsana New" w:hint="cs"/>
          <w:sz w:val="30"/>
          <w:szCs w:val="30"/>
          <w:cs/>
        </w:rPr>
        <w:t>สัญญาความช่วยเหลือส่งเสริมการขาย</w:t>
      </w:r>
    </w:p>
    <w:p w14:paraId="4C9CAC9F" w14:textId="77777777" w:rsidR="00B84960" w:rsidRPr="008B0988" w:rsidRDefault="00B84960" w:rsidP="00344305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="Angsana New" w:hAnsi="Angsana New"/>
          <w:sz w:val="24"/>
          <w:szCs w:val="24"/>
        </w:rPr>
      </w:pPr>
    </w:p>
    <w:p w14:paraId="3371B0DD" w14:textId="6CC6E84C" w:rsidR="00B84960" w:rsidRPr="00185171" w:rsidRDefault="00B84960" w:rsidP="00344305">
      <w:pPr>
        <w:ind w:left="540"/>
        <w:jc w:val="thaiDistribute"/>
        <w:rPr>
          <w:rFonts w:ascii="Angsana New" w:hAnsi="Angsana New"/>
          <w:w w:val="99"/>
          <w:sz w:val="30"/>
          <w:szCs w:val="30"/>
        </w:rPr>
      </w:pPr>
      <w:r w:rsidRPr="00185171">
        <w:rPr>
          <w:rFonts w:ascii="Angsana New" w:hAnsi="Angsana New" w:hint="cs"/>
          <w:w w:val="99"/>
          <w:sz w:val="30"/>
          <w:szCs w:val="30"/>
          <w:cs/>
        </w:rPr>
        <w:t>บริษัท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เธียรสุรัตน์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จำกัด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(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มหาชน</w:t>
      </w:r>
      <w:r w:rsidRPr="00185171">
        <w:rPr>
          <w:rFonts w:ascii="Angsana New" w:hAnsi="Angsana New"/>
          <w:w w:val="99"/>
          <w:sz w:val="30"/>
          <w:szCs w:val="30"/>
          <w:cs/>
        </w:rPr>
        <w:t>) (“</w:t>
      </w:r>
      <w:r w:rsidRPr="00185171">
        <w:rPr>
          <w:rFonts w:ascii="Angsana New" w:hAnsi="Angsana New"/>
          <w:w w:val="99"/>
          <w:sz w:val="30"/>
          <w:szCs w:val="30"/>
        </w:rPr>
        <w:t xml:space="preserve">TSR”)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ได้ทำสัญญาความช่วยเหลือส่งเสริมการขายกับบริษัท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เธียรสุรัตน์</w:t>
      </w:r>
      <w:r w:rsidR="00185171" w:rsidRPr="00185171">
        <w:rPr>
          <w:rFonts w:ascii="Angsana New" w:hAnsi="Angsana New"/>
          <w:w w:val="99"/>
          <w:sz w:val="30"/>
          <w:szCs w:val="30"/>
        </w:rPr>
        <w:t xml:space="preserve">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ลีสซิ่ง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จำกัด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(“</w:t>
      </w:r>
      <w:r w:rsidRPr="00185171">
        <w:rPr>
          <w:rFonts w:ascii="Angsana New" w:hAnsi="Angsana New"/>
          <w:w w:val="99"/>
          <w:sz w:val="30"/>
          <w:szCs w:val="30"/>
        </w:rPr>
        <w:t xml:space="preserve">TSRL”)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ซึ่ง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Pr="00185171">
        <w:rPr>
          <w:rFonts w:ascii="Angsana New" w:hAnsi="Angsana New"/>
          <w:w w:val="99"/>
          <w:sz w:val="30"/>
          <w:szCs w:val="30"/>
        </w:rPr>
        <w:t xml:space="preserve">TSR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จะต้องจ่ายเงินช่วยเหลือส่งเสริมการขายเครื่องใช้ไฟฟ้าในอัตราร้อยละ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4-5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 xml:space="preserve"> ของยอดชำระค่าสินค้าดังกล่าวตามเงื่อนไขที่กำหนดไว้ในสัญญา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สัญญานี้มีผลบังคับเป็นเวลา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1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ปี</w:t>
      </w:r>
    </w:p>
    <w:p w14:paraId="2D166182" w14:textId="77777777" w:rsidR="008B0988" w:rsidRPr="008B0988" w:rsidRDefault="008B0988" w:rsidP="00344305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2B9AD6D1" w14:textId="2B0914E9" w:rsidR="00CD5712" w:rsidRPr="00D31C4E" w:rsidRDefault="006835C8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pacing w:val="-2"/>
          <w:sz w:val="30"/>
          <w:szCs w:val="30"/>
        </w:rPr>
        <w:lastRenderedPageBreak/>
        <w:t>5</w:t>
      </w:r>
      <w:r w:rsidR="00CD5712" w:rsidRPr="00CD5712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="00CD5712" w:rsidRPr="00D31C4E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>เงินสดและรายการเทียบเท่าเงินสด</w:t>
      </w:r>
    </w:p>
    <w:p w14:paraId="6E2FE32B" w14:textId="77777777" w:rsidR="00CD5712" w:rsidRPr="008B0988" w:rsidRDefault="00CD5712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36"/>
        <w:gridCol w:w="1204"/>
        <w:gridCol w:w="270"/>
        <w:gridCol w:w="1260"/>
        <w:gridCol w:w="270"/>
        <w:gridCol w:w="1170"/>
      </w:tblGrid>
      <w:tr w:rsidR="00801125" w:rsidRPr="00D31C4E" w14:paraId="465EF08B" w14:textId="77777777" w:rsidTr="003C7D27">
        <w:trPr>
          <w:tblHeader/>
        </w:trPr>
        <w:tc>
          <w:tcPr>
            <w:tcW w:w="3870" w:type="dxa"/>
          </w:tcPr>
          <w:p w14:paraId="4AEE1DD8" w14:textId="676C21EF" w:rsidR="00801125" w:rsidRPr="00D31C4E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BFBB7CB" w14:textId="0A3080EE" w:rsidR="00801125" w:rsidRPr="00D31C4E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2C6B5CB" w14:textId="77777777" w:rsidR="00801125" w:rsidRPr="00D31C4E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4C391EC9" w14:textId="1AF977AB" w:rsidR="00801125" w:rsidRPr="00D31C4E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1125" w:rsidRPr="00D31C4E" w14:paraId="21D8464C" w14:textId="77777777" w:rsidTr="00B30924">
        <w:trPr>
          <w:tblHeader/>
        </w:trPr>
        <w:tc>
          <w:tcPr>
            <w:tcW w:w="3870" w:type="dxa"/>
          </w:tcPr>
          <w:p w14:paraId="433ED113" w14:textId="77777777" w:rsidR="00801125" w:rsidRPr="00D31C4E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BE791CE" w14:textId="77777777" w:rsidR="00801125" w:rsidRPr="00D31C4E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center"/>
          </w:tcPr>
          <w:p w14:paraId="5DD165C0" w14:textId="77777777" w:rsidR="00801125" w:rsidRPr="00D31C4E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45394F64" w14:textId="77777777" w:rsidR="00801125" w:rsidRPr="00D31C4E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2A78499" w14:textId="77777777" w:rsidR="00801125" w:rsidRPr="00D31C4E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F96B02F" w14:textId="77777777" w:rsidR="00801125" w:rsidRPr="00D31C4E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42F1C34E" w14:textId="77777777" w:rsidR="00801125" w:rsidRPr="00D31C4E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FDE6512" w14:textId="77777777" w:rsidR="00801125" w:rsidRPr="00D31C4E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01125" w:rsidRPr="00D31C4E" w14:paraId="1AC67EA1" w14:textId="77777777" w:rsidTr="003C7D27">
        <w:trPr>
          <w:tblHeader/>
        </w:trPr>
        <w:tc>
          <w:tcPr>
            <w:tcW w:w="3870" w:type="dxa"/>
          </w:tcPr>
          <w:p w14:paraId="010D9486" w14:textId="77777777" w:rsidR="00801125" w:rsidRPr="00D31C4E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01079407" w14:textId="297BD4F0" w:rsidR="00801125" w:rsidRPr="00D31C4E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FF419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31C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01125" w:rsidRPr="00D31C4E" w14:paraId="2720E1DF" w14:textId="77777777" w:rsidTr="00E349A0">
        <w:tc>
          <w:tcPr>
            <w:tcW w:w="3870" w:type="dxa"/>
          </w:tcPr>
          <w:p w14:paraId="4BF49A4C" w14:textId="77777777" w:rsidR="00801125" w:rsidRPr="00D31C4E" w:rsidRDefault="00801125" w:rsidP="003443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  <w:shd w:val="clear" w:color="auto" w:fill="auto"/>
          </w:tcPr>
          <w:p w14:paraId="01D042D2" w14:textId="58CCFB88" w:rsidR="00801125" w:rsidRPr="00E349A0" w:rsidRDefault="0019490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36" w:type="dxa"/>
            <w:shd w:val="clear" w:color="auto" w:fill="auto"/>
          </w:tcPr>
          <w:p w14:paraId="2DA02EFC" w14:textId="77777777" w:rsidR="00801125" w:rsidRPr="00E349A0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53731F8" w14:textId="5D4D0815" w:rsidR="00801125" w:rsidRPr="00E349A0" w:rsidRDefault="0019490C" w:rsidP="003443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270" w:type="dxa"/>
            <w:shd w:val="clear" w:color="auto" w:fill="auto"/>
          </w:tcPr>
          <w:p w14:paraId="6184DF51" w14:textId="77777777" w:rsidR="00801125" w:rsidRPr="00E349A0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17819BE" w14:textId="19AEF4DF" w:rsidR="00801125" w:rsidRPr="00E349A0" w:rsidRDefault="0019490C" w:rsidP="003443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70" w:type="dxa"/>
            <w:shd w:val="clear" w:color="auto" w:fill="auto"/>
          </w:tcPr>
          <w:p w14:paraId="37805668" w14:textId="77777777" w:rsidR="00801125" w:rsidRPr="00E349A0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7F9917" w14:textId="5E5FB9BF" w:rsidR="00801125" w:rsidRPr="00E349A0" w:rsidRDefault="0019490C" w:rsidP="003443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</w:tr>
      <w:tr w:rsidR="00801125" w:rsidRPr="00D31C4E" w14:paraId="498E7AA5" w14:textId="77777777" w:rsidTr="00E349A0">
        <w:tc>
          <w:tcPr>
            <w:tcW w:w="3870" w:type="dxa"/>
          </w:tcPr>
          <w:p w14:paraId="3385EBAC" w14:textId="77777777" w:rsidR="00801125" w:rsidRPr="00D31C4E" w:rsidRDefault="00801125" w:rsidP="003443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33AF0026" w14:textId="722F10BF" w:rsidR="00801125" w:rsidRPr="00E349A0" w:rsidRDefault="00FF7DD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sz w:val="30"/>
                <w:szCs w:val="30"/>
              </w:rPr>
              <w:t>1,182</w:t>
            </w:r>
          </w:p>
        </w:tc>
        <w:tc>
          <w:tcPr>
            <w:tcW w:w="236" w:type="dxa"/>
            <w:shd w:val="clear" w:color="auto" w:fill="auto"/>
          </w:tcPr>
          <w:p w14:paraId="5BA58366" w14:textId="77777777" w:rsidR="00801125" w:rsidRPr="00E349A0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7AED8D6" w14:textId="59709517" w:rsidR="00801125" w:rsidRPr="00E349A0" w:rsidRDefault="00FF7DDD" w:rsidP="003443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sz w:val="30"/>
                <w:szCs w:val="30"/>
              </w:rPr>
              <w:t>1,641</w:t>
            </w:r>
          </w:p>
        </w:tc>
        <w:tc>
          <w:tcPr>
            <w:tcW w:w="270" w:type="dxa"/>
            <w:shd w:val="clear" w:color="auto" w:fill="auto"/>
          </w:tcPr>
          <w:p w14:paraId="09C18275" w14:textId="77777777" w:rsidR="00801125" w:rsidRPr="00E349A0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B66798" w14:textId="2C1A33AE" w:rsidR="00801125" w:rsidRPr="00E349A0" w:rsidRDefault="003C7D27" w:rsidP="003443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  <w:tc>
          <w:tcPr>
            <w:tcW w:w="270" w:type="dxa"/>
            <w:shd w:val="clear" w:color="auto" w:fill="auto"/>
          </w:tcPr>
          <w:p w14:paraId="73B108AF" w14:textId="77777777" w:rsidR="00801125" w:rsidRPr="00E349A0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A712F0" w14:textId="264B73FC" w:rsidR="00801125" w:rsidRPr="00E349A0" w:rsidRDefault="003C7D27" w:rsidP="003443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sz w:val="30"/>
                <w:szCs w:val="30"/>
              </w:rPr>
              <w:t>1,065</w:t>
            </w:r>
          </w:p>
        </w:tc>
      </w:tr>
      <w:tr w:rsidR="00801125" w:rsidRPr="00D31C4E" w14:paraId="653479F7" w14:textId="77777777" w:rsidTr="00E349A0">
        <w:tc>
          <w:tcPr>
            <w:tcW w:w="3870" w:type="dxa"/>
          </w:tcPr>
          <w:p w14:paraId="7A03F6A3" w14:textId="77777777" w:rsidR="00801125" w:rsidRPr="00D31C4E" w:rsidRDefault="00801125" w:rsidP="003443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shd w:val="clear" w:color="auto" w:fill="auto"/>
          </w:tcPr>
          <w:p w14:paraId="0519BE3C" w14:textId="2535838B" w:rsidR="00801125" w:rsidRPr="00E349A0" w:rsidRDefault="00FF7DD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sz w:val="30"/>
                <w:szCs w:val="30"/>
              </w:rPr>
              <w:t>54,143</w:t>
            </w:r>
          </w:p>
        </w:tc>
        <w:tc>
          <w:tcPr>
            <w:tcW w:w="236" w:type="dxa"/>
            <w:shd w:val="clear" w:color="auto" w:fill="auto"/>
          </w:tcPr>
          <w:p w14:paraId="47A3B061" w14:textId="77777777" w:rsidR="00801125" w:rsidRPr="00E349A0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DB255FF" w14:textId="714857B6" w:rsidR="00801125" w:rsidRPr="00E349A0" w:rsidRDefault="00FF7DDD" w:rsidP="003443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sz w:val="30"/>
                <w:szCs w:val="30"/>
              </w:rPr>
              <w:t>40,020</w:t>
            </w:r>
          </w:p>
        </w:tc>
        <w:tc>
          <w:tcPr>
            <w:tcW w:w="270" w:type="dxa"/>
            <w:shd w:val="clear" w:color="auto" w:fill="auto"/>
          </w:tcPr>
          <w:p w14:paraId="6D9A12E4" w14:textId="77777777" w:rsidR="00801125" w:rsidRPr="00E349A0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AD3AD63" w14:textId="3D49025D" w:rsidR="00801125" w:rsidRPr="00E349A0" w:rsidRDefault="003C7D27" w:rsidP="003443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sz w:val="30"/>
                <w:szCs w:val="30"/>
              </w:rPr>
              <w:t>31,097</w:t>
            </w:r>
          </w:p>
        </w:tc>
        <w:tc>
          <w:tcPr>
            <w:tcW w:w="270" w:type="dxa"/>
            <w:shd w:val="clear" w:color="auto" w:fill="auto"/>
          </w:tcPr>
          <w:p w14:paraId="35AF92D8" w14:textId="77777777" w:rsidR="00801125" w:rsidRPr="00E349A0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A1472E" w14:textId="4D7A0583" w:rsidR="00801125" w:rsidRPr="00E349A0" w:rsidRDefault="003C7D27" w:rsidP="003443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sz w:val="30"/>
                <w:szCs w:val="30"/>
              </w:rPr>
              <w:t>21,335</w:t>
            </w:r>
          </w:p>
        </w:tc>
      </w:tr>
      <w:tr w:rsidR="00801125" w:rsidRPr="00D31C4E" w14:paraId="6AEBE2D9" w14:textId="77777777" w:rsidTr="00E349A0">
        <w:tc>
          <w:tcPr>
            <w:tcW w:w="3870" w:type="dxa"/>
          </w:tcPr>
          <w:p w14:paraId="62A2E211" w14:textId="414196D2" w:rsidR="00801125" w:rsidRPr="00D31C4E" w:rsidRDefault="00801125" w:rsidP="003443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C791A0" w14:textId="793B2077" w:rsidR="00801125" w:rsidRPr="00E349A0" w:rsidRDefault="00FF7DD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sz w:val="30"/>
                <w:szCs w:val="30"/>
              </w:rPr>
              <w:t>3,955</w:t>
            </w:r>
          </w:p>
        </w:tc>
        <w:tc>
          <w:tcPr>
            <w:tcW w:w="236" w:type="dxa"/>
            <w:shd w:val="clear" w:color="auto" w:fill="auto"/>
          </w:tcPr>
          <w:p w14:paraId="0C2A6CBD" w14:textId="77777777" w:rsidR="00801125" w:rsidRPr="00E349A0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529A3852" w14:textId="75BE1A71" w:rsidR="00801125" w:rsidRPr="00E349A0" w:rsidRDefault="00FF7DDD" w:rsidP="003443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sz w:val="30"/>
                <w:szCs w:val="30"/>
              </w:rPr>
              <w:t>5,383</w:t>
            </w:r>
          </w:p>
        </w:tc>
        <w:tc>
          <w:tcPr>
            <w:tcW w:w="270" w:type="dxa"/>
            <w:shd w:val="clear" w:color="auto" w:fill="auto"/>
          </w:tcPr>
          <w:p w14:paraId="016F7B55" w14:textId="77777777" w:rsidR="00801125" w:rsidRPr="00E349A0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DB21AE" w14:textId="335531A0" w:rsidR="00801125" w:rsidRPr="00E349A0" w:rsidRDefault="003C7D27" w:rsidP="003443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sz w:val="30"/>
                <w:szCs w:val="30"/>
              </w:rPr>
              <w:t>3,1</w:t>
            </w:r>
            <w:r w:rsidR="00D771C8" w:rsidRPr="00E349A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DA7D3B8" w14:textId="77777777" w:rsidR="00801125" w:rsidRPr="00E349A0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72386F" w14:textId="117A488A" w:rsidR="00801125" w:rsidRPr="00E349A0" w:rsidRDefault="003C7D27" w:rsidP="003443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sz w:val="30"/>
                <w:szCs w:val="30"/>
              </w:rPr>
              <w:t>3,188</w:t>
            </w:r>
          </w:p>
        </w:tc>
      </w:tr>
      <w:tr w:rsidR="00801125" w:rsidRPr="00D31C4E" w14:paraId="0ADF8C18" w14:textId="77777777" w:rsidTr="00E349A0">
        <w:tc>
          <w:tcPr>
            <w:tcW w:w="3870" w:type="dxa"/>
          </w:tcPr>
          <w:p w14:paraId="6FE03691" w14:textId="12B56FBE" w:rsidR="00801125" w:rsidRPr="00D31C4E" w:rsidRDefault="00801125" w:rsidP="00344305">
            <w:pPr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A57FC" w14:textId="331C80AE" w:rsidR="00801125" w:rsidRPr="00E349A0" w:rsidRDefault="00FF7DD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59,435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2E0309" w14:textId="77777777" w:rsidR="00801125" w:rsidRPr="00E349A0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375BB7" w14:textId="346174E3" w:rsidR="00801125" w:rsidRPr="00E349A0" w:rsidRDefault="00FF7DDD" w:rsidP="003443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47,587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C66774" w14:textId="77777777" w:rsidR="00801125" w:rsidRPr="00E349A0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B9D2A" w14:textId="7462F8B7" w:rsidR="00801125" w:rsidRPr="00E349A0" w:rsidRDefault="003C7D27" w:rsidP="003443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34,96</w:t>
            </w:r>
            <w:r w:rsidR="00D771C8" w:rsidRPr="00E349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492DCB" w14:textId="77777777" w:rsidR="00801125" w:rsidRPr="00E349A0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6EC745" w14:textId="24D8CD8E" w:rsidR="00801125" w:rsidRPr="00E349A0" w:rsidRDefault="003C7D27" w:rsidP="003443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26,087</w:t>
            </w:r>
          </w:p>
        </w:tc>
      </w:tr>
    </w:tbl>
    <w:p w14:paraId="26B6E1F1" w14:textId="77777777" w:rsidR="00ED147B" w:rsidRPr="008B0988" w:rsidRDefault="00ED147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</w:pPr>
    </w:p>
    <w:p w14:paraId="5C7E8A78" w14:textId="77777777" w:rsidR="0056636E" w:rsidRDefault="0056636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>
        <w:rPr>
          <w:rFonts w:asciiTheme="majorBidi" w:hAnsiTheme="majorBidi" w:cstheme="majorBidi"/>
          <w:b/>
          <w:bCs/>
          <w:spacing w:val="-2"/>
          <w:sz w:val="30"/>
          <w:szCs w:val="30"/>
        </w:rPr>
        <w:br w:type="page"/>
      </w:r>
    </w:p>
    <w:p w14:paraId="79DEBB57" w14:textId="78547E4F" w:rsidR="009058AE" w:rsidRPr="00CD5712" w:rsidRDefault="002D116D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pacing w:val="-2"/>
          <w:sz w:val="30"/>
          <w:szCs w:val="30"/>
        </w:rPr>
        <w:lastRenderedPageBreak/>
        <w:t>6</w:t>
      </w:r>
      <w:r w:rsidR="009058AE" w:rsidRPr="00CD5712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="009058AE">
        <w:rPr>
          <w:rFonts w:asciiTheme="majorBidi" w:hAnsiTheme="majorBidi" w:cstheme="majorBidi" w:hint="cs"/>
          <w:b/>
          <w:bCs/>
          <w:spacing w:val="-2"/>
          <w:sz w:val="30"/>
          <w:szCs w:val="30"/>
          <w:cs/>
        </w:rPr>
        <w:t>ลูกหนี้การค้าและลูกหนี้อื่น</w:t>
      </w:r>
    </w:p>
    <w:p w14:paraId="70C5F356" w14:textId="77777777" w:rsidR="009058AE" w:rsidRPr="008B0988" w:rsidRDefault="009058AE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tbl>
      <w:tblPr>
        <w:tblW w:w="9612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2700"/>
        <w:gridCol w:w="1332"/>
        <w:gridCol w:w="1260"/>
        <w:gridCol w:w="270"/>
        <w:gridCol w:w="1170"/>
        <w:gridCol w:w="270"/>
        <w:gridCol w:w="1170"/>
        <w:gridCol w:w="270"/>
        <w:gridCol w:w="1170"/>
      </w:tblGrid>
      <w:tr w:rsidR="007707A8" w:rsidRPr="00D31C4E" w14:paraId="2CB8A54E" w14:textId="77777777" w:rsidTr="00D83E23">
        <w:tc>
          <w:tcPr>
            <w:tcW w:w="4032" w:type="dxa"/>
            <w:gridSpan w:val="2"/>
          </w:tcPr>
          <w:p w14:paraId="75151875" w14:textId="77777777" w:rsidR="007707A8" w:rsidRPr="00D31C4E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5584833" w14:textId="77777777" w:rsidR="007707A8" w:rsidRPr="00D31C4E" w:rsidRDefault="007707A8" w:rsidP="0034430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D6A491" w14:textId="77777777" w:rsidR="007707A8" w:rsidRPr="00D31C4E" w:rsidRDefault="007707A8" w:rsidP="00344305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37438EC" w14:textId="77777777" w:rsidR="007707A8" w:rsidRPr="00D31C4E" w:rsidRDefault="007707A8" w:rsidP="0034430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07A8" w:rsidRPr="00D31C4E" w14:paraId="21118AEA" w14:textId="77777777" w:rsidTr="00D83E23">
        <w:tc>
          <w:tcPr>
            <w:tcW w:w="2700" w:type="dxa"/>
          </w:tcPr>
          <w:p w14:paraId="42AA6692" w14:textId="77777777" w:rsidR="007707A8" w:rsidRPr="00D31C4E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32" w:type="dxa"/>
          </w:tcPr>
          <w:p w14:paraId="1E2DC296" w14:textId="77777777" w:rsidR="007707A8" w:rsidRPr="00D31C4E" w:rsidRDefault="00D871D9" w:rsidP="0034430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8EBC46" w14:textId="77777777" w:rsidR="007707A8" w:rsidRPr="00D31C4E" w:rsidRDefault="007707A8" w:rsidP="00344305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D9A3B7" w14:textId="77777777" w:rsidR="007707A8" w:rsidRPr="00D31C4E" w:rsidRDefault="007707A8" w:rsidP="00344305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6A9EF7" w14:textId="77777777" w:rsidR="007707A8" w:rsidRPr="00D31C4E" w:rsidRDefault="007707A8" w:rsidP="00344305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612A65" w14:textId="77777777" w:rsidR="007707A8" w:rsidRPr="00D31C4E" w:rsidRDefault="007707A8" w:rsidP="00344305">
            <w:pPr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A4352A" w14:textId="77777777" w:rsidR="007707A8" w:rsidRPr="00D31C4E" w:rsidRDefault="007707A8" w:rsidP="00344305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98693F" w14:textId="77777777" w:rsidR="007707A8" w:rsidRPr="00D31C4E" w:rsidRDefault="007707A8" w:rsidP="00344305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0A5952" w14:textId="77777777" w:rsidR="007707A8" w:rsidRPr="00D31C4E" w:rsidRDefault="007707A8" w:rsidP="00344305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7707A8" w:rsidRPr="00D31C4E" w14:paraId="750DD72C" w14:textId="77777777" w:rsidTr="00D83E23">
        <w:tc>
          <w:tcPr>
            <w:tcW w:w="2700" w:type="dxa"/>
          </w:tcPr>
          <w:p w14:paraId="390AEA9B" w14:textId="77777777" w:rsidR="007707A8" w:rsidRPr="00D31C4E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32" w:type="dxa"/>
          </w:tcPr>
          <w:p w14:paraId="72D70D9A" w14:textId="77777777" w:rsidR="007707A8" w:rsidRPr="00D31C4E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F31D038" w14:textId="77777777" w:rsidR="007707A8" w:rsidRPr="00D31C4E" w:rsidRDefault="007707A8" w:rsidP="0034430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07A8" w:rsidRPr="00D31C4E" w14:paraId="7BE05420" w14:textId="77777777" w:rsidTr="00D83E23">
        <w:tc>
          <w:tcPr>
            <w:tcW w:w="2700" w:type="dxa"/>
          </w:tcPr>
          <w:p w14:paraId="2F04A33A" w14:textId="77777777" w:rsidR="007707A8" w:rsidRPr="00D31C4E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32" w:type="dxa"/>
          </w:tcPr>
          <w:p w14:paraId="5FF6C5CE" w14:textId="77777777" w:rsidR="007707A8" w:rsidRPr="00D31C4E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190F5298" w14:textId="77777777" w:rsidR="007707A8" w:rsidRPr="00D31C4E" w:rsidRDefault="007707A8" w:rsidP="0034430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19490C" w:rsidRPr="00D31C4E" w14:paraId="1FD8ECFC" w14:textId="77777777" w:rsidTr="00D83E23">
        <w:tc>
          <w:tcPr>
            <w:tcW w:w="2700" w:type="dxa"/>
          </w:tcPr>
          <w:p w14:paraId="680857B1" w14:textId="77777777" w:rsidR="0019490C" w:rsidRPr="00D31C4E" w:rsidRDefault="0019490C" w:rsidP="0034430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32" w:type="dxa"/>
          </w:tcPr>
          <w:p w14:paraId="23191C1C" w14:textId="1AE3BE4C" w:rsidR="0019490C" w:rsidRPr="00030EEF" w:rsidRDefault="00030EEF" w:rsidP="00344305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0E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15582CD9" w14:textId="48FB5516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5,863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BD5007" w14:textId="77777777" w:rsidR="0019490C" w:rsidRPr="004742CA" w:rsidRDefault="0019490C" w:rsidP="00344305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B41C85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742CA">
              <w:rPr>
                <w:rFonts w:asciiTheme="majorBidi" w:hAnsiTheme="majorBidi" w:cstheme="majorBidi"/>
                <w:sz w:val="30"/>
                <w:szCs w:val="30"/>
              </w:rPr>
              <w:t>,694</w:t>
            </w:r>
          </w:p>
        </w:tc>
        <w:tc>
          <w:tcPr>
            <w:tcW w:w="270" w:type="dxa"/>
            <w:shd w:val="clear" w:color="auto" w:fill="auto"/>
          </w:tcPr>
          <w:p w14:paraId="0FB6FD73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25E42A" w14:textId="752E7649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53,338</w:t>
            </w:r>
          </w:p>
        </w:tc>
        <w:tc>
          <w:tcPr>
            <w:tcW w:w="270" w:type="dxa"/>
          </w:tcPr>
          <w:p w14:paraId="1AAF12BA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6E1999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16,470</w:t>
            </w:r>
          </w:p>
        </w:tc>
      </w:tr>
      <w:tr w:rsidR="0019490C" w:rsidRPr="00D31C4E" w14:paraId="37E4E4DC" w14:textId="77777777" w:rsidTr="00D83E23">
        <w:tc>
          <w:tcPr>
            <w:tcW w:w="2700" w:type="dxa"/>
          </w:tcPr>
          <w:p w14:paraId="60083053" w14:textId="77777777" w:rsidR="0019490C" w:rsidRPr="00D31C4E" w:rsidRDefault="0019490C" w:rsidP="0034430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1332" w:type="dxa"/>
          </w:tcPr>
          <w:p w14:paraId="3532C382" w14:textId="77777777" w:rsidR="0019490C" w:rsidRPr="00D31C4E" w:rsidRDefault="0019490C" w:rsidP="0034430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7832685" w14:textId="6CFC0BED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9,637</w:t>
            </w:r>
          </w:p>
        </w:tc>
        <w:tc>
          <w:tcPr>
            <w:tcW w:w="270" w:type="dxa"/>
            <w:shd w:val="clear" w:color="auto" w:fill="auto"/>
          </w:tcPr>
          <w:p w14:paraId="7D69A36A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AF1750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474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</w:t>
            </w:r>
            <w:r w:rsidRPr="00474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74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501E3100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4ABE25" w14:textId="127CCFA0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4,815</w:t>
            </w:r>
          </w:p>
        </w:tc>
        <w:tc>
          <w:tcPr>
            <w:tcW w:w="270" w:type="dxa"/>
          </w:tcPr>
          <w:p w14:paraId="1B6D4F8F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91EAAE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74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</w:t>
            </w:r>
            <w:r w:rsidRPr="00474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74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</w:t>
            </w:r>
          </w:p>
        </w:tc>
      </w:tr>
      <w:tr w:rsidR="0019490C" w:rsidRPr="00D31C4E" w14:paraId="0D251413" w14:textId="77777777" w:rsidTr="00D83E23">
        <w:tc>
          <w:tcPr>
            <w:tcW w:w="2700" w:type="dxa"/>
          </w:tcPr>
          <w:p w14:paraId="632CA8FB" w14:textId="77777777" w:rsidR="0019490C" w:rsidRPr="00D31C4E" w:rsidRDefault="0019490C" w:rsidP="0034430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</w:tcPr>
          <w:p w14:paraId="435B95F3" w14:textId="77777777" w:rsidR="0019490C" w:rsidRPr="00D31C4E" w:rsidRDefault="0019490C" w:rsidP="0034430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B947348" w14:textId="1C626242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42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15,500</w:t>
            </w:r>
          </w:p>
        </w:tc>
        <w:tc>
          <w:tcPr>
            <w:tcW w:w="270" w:type="dxa"/>
            <w:shd w:val="clear" w:color="auto" w:fill="auto"/>
          </w:tcPr>
          <w:p w14:paraId="79174920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5D44C4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4,8</w:t>
            </w: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E23DBA9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0AEAEAC" w14:textId="5935DF6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58,153</w:t>
            </w:r>
          </w:p>
        </w:tc>
        <w:tc>
          <w:tcPr>
            <w:tcW w:w="270" w:type="dxa"/>
          </w:tcPr>
          <w:p w14:paraId="586FD2E0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F9C5C6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34,559</w:t>
            </w:r>
          </w:p>
        </w:tc>
      </w:tr>
      <w:tr w:rsidR="0019490C" w:rsidRPr="00D31C4E" w14:paraId="4A361C6A" w14:textId="77777777" w:rsidTr="00D83E23">
        <w:tc>
          <w:tcPr>
            <w:tcW w:w="2700" w:type="dxa"/>
          </w:tcPr>
          <w:p w14:paraId="627FD9E4" w14:textId="77777777" w:rsidR="0019490C" w:rsidRPr="00D31C4E" w:rsidRDefault="0019490C" w:rsidP="0034430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332" w:type="dxa"/>
          </w:tcPr>
          <w:p w14:paraId="5DD6FA7C" w14:textId="77777777" w:rsidR="0019490C" w:rsidRPr="00D31C4E" w:rsidRDefault="0019490C" w:rsidP="0034430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544E27" w14:textId="05604BD5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bidi="th-TH"/>
              </w:rPr>
              <w:t>(2,095)</w:t>
            </w:r>
          </w:p>
        </w:tc>
        <w:tc>
          <w:tcPr>
            <w:tcW w:w="270" w:type="dxa"/>
            <w:shd w:val="clear" w:color="auto" w:fill="auto"/>
          </w:tcPr>
          <w:p w14:paraId="0C46DF40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EF4CC1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474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74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,7</w:t>
            </w:r>
            <w:r w:rsidRPr="00474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</w:t>
            </w:r>
            <w:r w:rsidRPr="00474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8604BED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4D8556" w14:textId="02C847B1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42C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(2,095)</w:t>
            </w:r>
          </w:p>
        </w:tc>
        <w:tc>
          <w:tcPr>
            <w:tcW w:w="270" w:type="dxa"/>
          </w:tcPr>
          <w:p w14:paraId="5600FD99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0DA9C0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474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74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,7</w:t>
            </w:r>
            <w:r w:rsidRPr="00474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</w:t>
            </w:r>
            <w:r w:rsidRPr="00474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19490C" w:rsidRPr="00D31C4E" w14:paraId="1372DE34" w14:textId="77777777" w:rsidTr="00D83E23">
        <w:tc>
          <w:tcPr>
            <w:tcW w:w="2700" w:type="dxa"/>
          </w:tcPr>
          <w:p w14:paraId="18ECFD7B" w14:textId="77777777" w:rsidR="0019490C" w:rsidRPr="00D31C4E" w:rsidRDefault="0019490C" w:rsidP="0034430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2" w:type="dxa"/>
            <w:tcBorders>
              <w:left w:val="nil"/>
            </w:tcBorders>
          </w:tcPr>
          <w:p w14:paraId="56C50B88" w14:textId="77777777" w:rsidR="0019490C" w:rsidRPr="00D31C4E" w:rsidRDefault="0019490C" w:rsidP="0034430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854EB" w14:textId="5A49D34A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13,405</w:t>
            </w:r>
          </w:p>
        </w:tc>
        <w:tc>
          <w:tcPr>
            <w:tcW w:w="270" w:type="dxa"/>
            <w:shd w:val="clear" w:color="auto" w:fill="auto"/>
          </w:tcPr>
          <w:p w14:paraId="37BEA685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70C6B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</w:t>
            </w: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270" w:type="dxa"/>
            <w:shd w:val="clear" w:color="auto" w:fill="auto"/>
          </w:tcPr>
          <w:p w14:paraId="31741F04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6B47E" w14:textId="5872F989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742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  <w:r w:rsidRPr="004742C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6,058</w:t>
            </w:r>
          </w:p>
        </w:tc>
        <w:tc>
          <w:tcPr>
            <w:tcW w:w="270" w:type="dxa"/>
          </w:tcPr>
          <w:p w14:paraId="1DD73006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5A1F62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,8</w:t>
            </w: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</w:p>
        </w:tc>
      </w:tr>
      <w:tr w:rsidR="0019490C" w:rsidRPr="00D31C4E" w14:paraId="4369CEA4" w14:textId="77777777" w:rsidTr="00D83E23">
        <w:tc>
          <w:tcPr>
            <w:tcW w:w="2700" w:type="dxa"/>
          </w:tcPr>
          <w:p w14:paraId="38C31E13" w14:textId="77777777" w:rsidR="0019490C" w:rsidRPr="00D31C4E" w:rsidRDefault="0019490C" w:rsidP="0034430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06586AF" w14:textId="77777777" w:rsidR="0019490C" w:rsidRPr="00D31C4E" w:rsidRDefault="0019490C" w:rsidP="0034430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1ECC1DD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D61068" w14:textId="77777777" w:rsidR="0019490C" w:rsidRPr="004742CA" w:rsidRDefault="0019490C" w:rsidP="00344305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402671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0FB3E4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74E874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6066D93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A68C86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9490C" w:rsidRPr="00D31C4E" w14:paraId="31DC6D93" w14:textId="77777777" w:rsidTr="00D83E23">
        <w:tc>
          <w:tcPr>
            <w:tcW w:w="2700" w:type="dxa"/>
          </w:tcPr>
          <w:p w14:paraId="4D293AE0" w14:textId="77777777" w:rsidR="0019490C" w:rsidRPr="00D31C4E" w:rsidRDefault="0019490C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32" w:type="dxa"/>
          </w:tcPr>
          <w:p w14:paraId="41C48049" w14:textId="77777777" w:rsidR="0019490C" w:rsidRPr="00D31C4E" w:rsidRDefault="0019490C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2A7A535A" w14:textId="77777777" w:rsidR="0019490C" w:rsidRPr="004742CA" w:rsidRDefault="0019490C" w:rsidP="0034430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19490C" w:rsidRPr="00D31C4E" w14:paraId="75DAC4B8" w14:textId="77777777" w:rsidTr="00D83E23">
        <w:tc>
          <w:tcPr>
            <w:tcW w:w="2700" w:type="dxa"/>
          </w:tcPr>
          <w:p w14:paraId="70647DFC" w14:textId="77777777" w:rsidR="0019490C" w:rsidRPr="00D31C4E" w:rsidRDefault="0019490C" w:rsidP="0034430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32" w:type="dxa"/>
          </w:tcPr>
          <w:p w14:paraId="5A4227BA" w14:textId="7C4F5B09" w:rsidR="0019490C" w:rsidRPr="00D31C4E" w:rsidRDefault="00030EEF" w:rsidP="0034430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36FAFC16" w14:textId="1BC724DF" w:rsidR="0019490C" w:rsidRPr="004742CA" w:rsidRDefault="00187EF4" w:rsidP="0034430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A5B8F3" w14:textId="77777777" w:rsidR="0019490C" w:rsidRPr="004742CA" w:rsidRDefault="0019490C" w:rsidP="00344305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B51DC4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C43B9BA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38E006" w14:textId="06456344" w:rsidR="0019490C" w:rsidRPr="004742CA" w:rsidRDefault="0019490C" w:rsidP="0034430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2C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</w:t>
            </w:r>
            <w:r w:rsidR="00187EF4"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70" w:type="dxa"/>
          </w:tcPr>
          <w:p w14:paraId="49F71CA6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12D74F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</w:t>
            </w:r>
          </w:p>
        </w:tc>
      </w:tr>
      <w:tr w:rsidR="0019490C" w:rsidRPr="00D31C4E" w14:paraId="682DF189" w14:textId="77777777" w:rsidTr="00D83E23">
        <w:tc>
          <w:tcPr>
            <w:tcW w:w="2700" w:type="dxa"/>
          </w:tcPr>
          <w:p w14:paraId="64B9AA92" w14:textId="77777777" w:rsidR="0019490C" w:rsidRPr="00D31C4E" w:rsidRDefault="0019490C" w:rsidP="0034430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1332" w:type="dxa"/>
          </w:tcPr>
          <w:p w14:paraId="41D19A40" w14:textId="77777777" w:rsidR="0019490C" w:rsidRPr="00D31C4E" w:rsidRDefault="0019490C" w:rsidP="0034430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11762B7" w14:textId="4ACF4BAC" w:rsidR="0019490C" w:rsidRPr="004742CA" w:rsidRDefault="0019490C" w:rsidP="0034430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6,</w:t>
            </w:r>
            <w:r w:rsidR="00927690"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187EF4"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C2791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932DBAD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22437A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4,703</w:t>
            </w:r>
          </w:p>
        </w:tc>
        <w:tc>
          <w:tcPr>
            <w:tcW w:w="270" w:type="dxa"/>
            <w:shd w:val="clear" w:color="auto" w:fill="auto"/>
          </w:tcPr>
          <w:p w14:paraId="70839208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8640A2" w14:textId="1432B24B" w:rsidR="0019490C" w:rsidRPr="004742CA" w:rsidRDefault="0019490C" w:rsidP="0034430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2C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6,</w:t>
            </w:r>
            <w:r w:rsidR="00187EF4"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270" w:type="dxa"/>
          </w:tcPr>
          <w:p w14:paraId="736A46EA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2F6476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4,597</w:t>
            </w:r>
          </w:p>
        </w:tc>
      </w:tr>
      <w:tr w:rsidR="0019490C" w:rsidRPr="00D31C4E" w14:paraId="1659A7F7" w14:textId="77777777" w:rsidTr="00D83E23">
        <w:tc>
          <w:tcPr>
            <w:tcW w:w="2700" w:type="dxa"/>
          </w:tcPr>
          <w:p w14:paraId="4597F979" w14:textId="77777777" w:rsidR="0019490C" w:rsidRPr="00D31C4E" w:rsidRDefault="0019490C" w:rsidP="0034430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</w:tcPr>
          <w:p w14:paraId="724A7597" w14:textId="77777777" w:rsidR="0019490C" w:rsidRPr="00D31C4E" w:rsidRDefault="0019490C" w:rsidP="0034430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D8E0B81" w14:textId="719D5254" w:rsidR="0019490C" w:rsidRPr="004742CA" w:rsidRDefault="0019490C" w:rsidP="0034430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42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</w:t>
            </w:r>
            <w:r w:rsidR="009E00B2" w:rsidRPr="004742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187EF4" w:rsidRPr="004742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C2791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D5C3233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4FE9C4E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4,712</w:t>
            </w:r>
          </w:p>
        </w:tc>
        <w:tc>
          <w:tcPr>
            <w:tcW w:w="270" w:type="dxa"/>
            <w:shd w:val="clear" w:color="auto" w:fill="auto"/>
          </w:tcPr>
          <w:p w14:paraId="06BF24A5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DED8C47" w14:textId="4DFC63CB" w:rsidR="0019490C" w:rsidRPr="004742CA" w:rsidRDefault="0019490C" w:rsidP="0034430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42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  <w:r w:rsidRPr="004742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,660</w:t>
            </w:r>
          </w:p>
        </w:tc>
        <w:tc>
          <w:tcPr>
            <w:tcW w:w="270" w:type="dxa"/>
          </w:tcPr>
          <w:p w14:paraId="4D2B84CA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92231C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4,716</w:t>
            </w:r>
          </w:p>
        </w:tc>
      </w:tr>
      <w:tr w:rsidR="0019490C" w:rsidRPr="00D31C4E" w14:paraId="513606BD" w14:textId="77777777" w:rsidTr="00D83E23">
        <w:tc>
          <w:tcPr>
            <w:tcW w:w="2700" w:type="dxa"/>
          </w:tcPr>
          <w:p w14:paraId="088D6A74" w14:textId="77777777" w:rsidR="0019490C" w:rsidRPr="00D31C4E" w:rsidRDefault="0019490C" w:rsidP="0034430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332" w:type="dxa"/>
          </w:tcPr>
          <w:p w14:paraId="34398EB3" w14:textId="77777777" w:rsidR="0019490C" w:rsidRPr="00D31C4E" w:rsidRDefault="0019490C" w:rsidP="0034430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F244976" w14:textId="6FAFF9E4" w:rsidR="0019490C" w:rsidRPr="004742CA" w:rsidRDefault="0019490C" w:rsidP="0034430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(5</w:t>
            </w:r>
            <w:r w:rsidR="00144B2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3)</w:t>
            </w:r>
          </w:p>
        </w:tc>
        <w:tc>
          <w:tcPr>
            <w:tcW w:w="270" w:type="dxa"/>
            <w:shd w:val="clear" w:color="auto" w:fill="auto"/>
          </w:tcPr>
          <w:p w14:paraId="4E2304F0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81598F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(566)</w:t>
            </w:r>
          </w:p>
        </w:tc>
        <w:tc>
          <w:tcPr>
            <w:tcW w:w="270" w:type="dxa"/>
            <w:shd w:val="clear" w:color="auto" w:fill="auto"/>
          </w:tcPr>
          <w:p w14:paraId="6D558BC7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E0406A" w14:textId="668D2FB2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742C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(553)</w:t>
            </w:r>
          </w:p>
        </w:tc>
        <w:tc>
          <w:tcPr>
            <w:tcW w:w="270" w:type="dxa"/>
          </w:tcPr>
          <w:p w14:paraId="0713E460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2CDD64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(553)</w:t>
            </w:r>
          </w:p>
        </w:tc>
      </w:tr>
      <w:tr w:rsidR="0019490C" w:rsidRPr="00D31C4E" w14:paraId="5E908C78" w14:textId="77777777" w:rsidTr="00D83E23">
        <w:tc>
          <w:tcPr>
            <w:tcW w:w="2700" w:type="dxa"/>
          </w:tcPr>
          <w:p w14:paraId="20AD7075" w14:textId="77777777" w:rsidR="0019490C" w:rsidRPr="00D31C4E" w:rsidRDefault="0019490C" w:rsidP="0034430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2" w:type="dxa"/>
            <w:tcBorders>
              <w:left w:val="nil"/>
            </w:tcBorders>
          </w:tcPr>
          <w:p w14:paraId="38BFEC48" w14:textId="77777777" w:rsidR="0019490C" w:rsidRPr="00D31C4E" w:rsidRDefault="0019490C" w:rsidP="0034430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84D57" w14:textId="45A23D38" w:rsidR="0019490C" w:rsidRPr="004742CA" w:rsidRDefault="009E00B2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</w:t>
            </w:r>
            <w:r w:rsidR="00187EF4" w:rsidRPr="004742C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</w:t>
            </w:r>
            <w:r w:rsidR="00C2791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61BCB83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B3051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</w:t>
            </w: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4C595117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8CC01" w14:textId="516BAE68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6,10</w:t>
            </w:r>
            <w:r w:rsidRPr="004742C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30070460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3FB1B1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</w:t>
            </w: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19490C" w:rsidRPr="00D31C4E" w14:paraId="76EC90B8" w14:textId="77777777" w:rsidTr="00D83E23">
        <w:trPr>
          <w:trHeight w:val="143"/>
        </w:trPr>
        <w:tc>
          <w:tcPr>
            <w:tcW w:w="2700" w:type="dxa"/>
          </w:tcPr>
          <w:p w14:paraId="6A69C822" w14:textId="77777777" w:rsidR="0019490C" w:rsidRPr="00D31C4E" w:rsidRDefault="0019490C" w:rsidP="0034430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left w:val="nil"/>
            </w:tcBorders>
          </w:tcPr>
          <w:p w14:paraId="772FB9CF" w14:textId="77777777" w:rsidR="0019490C" w:rsidRPr="00D31C4E" w:rsidRDefault="0019490C" w:rsidP="0034430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CF824E5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AC5835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C0BC33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00CD49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ED064C7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BB6F87E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67B738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9490C" w:rsidRPr="00D31C4E" w14:paraId="7A034F9D" w14:textId="77777777" w:rsidTr="00D83E23">
        <w:tc>
          <w:tcPr>
            <w:tcW w:w="2700" w:type="dxa"/>
          </w:tcPr>
          <w:p w14:paraId="6C78D794" w14:textId="77777777" w:rsidR="0019490C" w:rsidRPr="00D31C4E" w:rsidRDefault="0019490C" w:rsidP="0034430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tcBorders>
              <w:left w:val="nil"/>
            </w:tcBorders>
          </w:tcPr>
          <w:p w14:paraId="72F348F7" w14:textId="77777777" w:rsidR="0019490C" w:rsidRPr="00D31C4E" w:rsidRDefault="0019490C" w:rsidP="0034430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A4323D6" w14:textId="0058D162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19,</w:t>
            </w:r>
            <w:r w:rsidR="009E00B2" w:rsidRPr="004742C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  <w:r w:rsidR="00187EF4" w:rsidRPr="004742C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  <w:r w:rsidR="00C2791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CC2CF89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8A0B247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27,274</w:t>
            </w:r>
          </w:p>
        </w:tc>
        <w:tc>
          <w:tcPr>
            <w:tcW w:w="270" w:type="dxa"/>
            <w:shd w:val="clear" w:color="auto" w:fill="auto"/>
          </w:tcPr>
          <w:p w14:paraId="27E44335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AF313EE" w14:textId="2B0EB774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42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  <w:r w:rsidRPr="004742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2,165</w:t>
            </w:r>
          </w:p>
        </w:tc>
        <w:tc>
          <w:tcPr>
            <w:tcW w:w="270" w:type="dxa"/>
          </w:tcPr>
          <w:p w14:paraId="5A507CD5" w14:textId="77777777" w:rsidR="0019490C" w:rsidRPr="004742CA" w:rsidRDefault="0019490C" w:rsidP="0034430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CD1DC75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37,021</w:t>
            </w:r>
          </w:p>
        </w:tc>
      </w:tr>
    </w:tbl>
    <w:p w14:paraId="6C123571" w14:textId="3829FA43" w:rsidR="007707A8" w:rsidRPr="00636448" w:rsidRDefault="007707A8" w:rsidP="00344305">
      <w:pPr>
        <w:tabs>
          <w:tab w:val="left" w:pos="-3402"/>
          <w:tab w:val="left" w:pos="-3261"/>
          <w:tab w:val="left" w:pos="-3119"/>
        </w:tabs>
        <w:spacing w:line="240" w:lineRule="atLeast"/>
        <w:ind w:right="403"/>
        <w:jc w:val="thaiDistribute"/>
        <w:rPr>
          <w:rFonts w:ascii="Angsana New" w:hAnsi="Angsana New"/>
          <w:sz w:val="24"/>
          <w:szCs w:val="24"/>
        </w:rPr>
      </w:pPr>
    </w:p>
    <w:tbl>
      <w:tblPr>
        <w:tblW w:w="966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78"/>
        <w:gridCol w:w="1235"/>
        <w:gridCol w:w="253"/>
        <w:gridCol w:w="1188"/>
        <w:gridCol w:w="253"/>
        <w:gridCol w:w="1189"/>
        <w:gridCol w:w="282"/>
        <w:gridCol w:w="1189"/>
      </w:tblGrid>
      <w:tr w:rsidR="007707A8" w:rsidRPr="00D31C4E" w14:paraId="4FD31909" w14:textId="77777777" w:rsidTr="00C03A8E">
        <w:trPr>
          <w:trHeight w:val="133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91030" w14:textId="77777777" w:rsidR="007707A8" w:rsidRPr="00D31C4E" w:rsidRDefault="007707A8" w:rsidP="00D83E23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EB6B6" w14:textId="77777777" w:rsidR="007707A8" w:rsidRPr="00D31C4E" w:rsidRDefault="007707A8" w:rsidP="0034430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31C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44394" w14:textId="77777777" w:rsidR="007707A8" w:rsidRPr="00D31C4E" w:rsidRDefault="007707A8" w:rsidP="00344305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2147FB" w14:textId="77777777" w:rsidR="007707A8" w:rsidRPr="00D31C4E" w:rsidRDefault="007707A8" w:rsidP="0034430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7106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การเงิน</w:t>
            </w:r>
            <w:r w:rsidRPr="00D31C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707A8" w:rsidRPr="00D31C4E" w14:paraId="115173F6" w14:textId="77777777" w:rsidTr="00C03A8E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45897" w14:textId="77777777" w:rsidR="007707A8" w:rsidRPr="00D31C4E" w:rsidRDefault="007707A8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78F65" w14:textId="77777777" w:rsidR="007707A8" w:rsidRPr="00D31C4E" w:rsidRDefault="007707A8" w:rsidP="0034430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C4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4D6F5" w14:textId="77777777" w:rsidR="007707A8" w:rsidRPr="00D31C4E" w:rsidRDefault="007707A8" w:rsidP="00344305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77307E" w14:textId="77777777" w:rsidR="007707A8" w:rsidRPr="00D31C4E" w:rsidRDefault="007707A8" w:rsidP="0034430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212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8C5A84" w14:textId="77777777" w:rsidR="007707A8" w:rsidRPr="00D31C4E" w:rsidRDefault="007707A8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7966D3" w14:textId="77777777" w:rsidR="007707A8" w:rsidRPr="00D31C4E" w:rsidRDefault="007707A8" w:rsidP="0034430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2127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F62127">
              <w:rPr>
                <w:rFonts w:asciiTheme="majorBidi" w:hAnsiTheme="majorBidi" w:cstheme="majorBidi" w:hint="cs"/>
                <w:sz w:val="30"/>
                <w:szCs w:val="30"/>
                <w:cs/>
              </w:rPr>
              <w:t>56</w:t>
            </w:r>
            <w:r w:rsidRPr="00F6212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6A83A5" w14:textId="77777777" w:rsidR="007707A8" w:rsidRPr="00D31C4E" w:rsidRDefault="007707A8" w:rsidP="00344305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49265D" w14:textId="77777777" w:rsidR="007707A8" w:rsidRPr="00D31C4E" w:rsidRDefault="007707A8" w:rsidP="0034430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2127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F62127">
              <w:rPr>
                <w:rFonts w:asciiTheme="majorBidi" w:hAnsiTheme="majorBidi" w:cstheme="majorBidi" w:hint="cs"/>
                <w:sz w:val="30"/>
                <w:szCs w:val="30"/>
                <w:cs/>
              </w:rPr>
              <w:t>56</w:t>
            </w:r>
            <w:r w:rsidRPr="00F6212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707A8" w:rsidRPr="00D31C4E" w14:paraId="445C406E" w14:textId="77777777" w:rsidTr="00C03A8E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A645B" w14:textId="77777777" w:rsidR="007707A8" w:rsidRPr="00D31C4E" w:rsidRDefault="007707A8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8E3E9" w14:textId="77777777" w:rsidR="007707A8" w:rsidRPr="00D31C4E" w:rsidRDefault="007707A8" w:rsidP="00344305">
            <w:pPr>
              <w:ind w:left="-308" w:firstLine="3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C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D31C4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707A8" w:rsidRPr="00D31C4E" w14:paraId="5F188EF8" w14:textId="77777777" w:rsidTr="00C03A8E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08D2F" w14:textId="77777777" w:rsidR="007707A8" w:rsidRPr="00D31C4E" w:rsidRDefault="007707A8" w:rsidP="00D83E2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1C4E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 w:rsidRPr="00D31C4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31C4E">
              <w:rPr>
                <w:rFonts w:ascii="Angsana New" w:hAnsi="Angsana New" w:hint="cs"/>
                <w:sz w:val="30"/>
                <w:szCs w:val="30"/>
                <w:cs/>
              </w:rPr>
              <w:t>สุทธิหนี้สูญรับคืน</w:t>
            </w:r>
            <w:r w:rsidRPr="00D31C4E">
              <w:rPr>
                <w:rFonts w:ascii="Angsana New" w:hAnsi="Angsana New"/>
                <w:sz w:val="30"/>
                <w:szCs w:val="30"/>
              </w:rPr>
              <w:t xml:space="preserve">) 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51A04" w14:textId="77777777" w:rsidR="007707A8" w:rsidRPr="00D31C4E" w:rsidRDefault="007707A8" w:rsidP="00344305">
            <w:pPr>
              <w:tabs>
                <w:tab w:val="clear" w:pos="227"/>
                <w:tab w:val="clear" w:pos="454"/>
                <w:tab w:val="clear" w:pos="680"/>
              </w:tabs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3F267" w14:textId="77777777" w:rsidR="007707A8" w:rsidRPr="00D31C4E" w:rsidRDefault="007707A8" w:rsidP="00344305">
            <w:pPr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87494A" w14:textId="77777777" w:rsidR="007707A8" w:rsidRPr="00D31C4E" w:rsidRDefault="007707A8" w:rsidP="00344305">
            <w:pPr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1356B3" w14:textId="77777777" w:rsidR="007707A8" w:rsidRPr="00D31C4E" w:rsidRDefault="007707A8" w:rsidP="00344305">
            <w:pPr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F2016C" w14:textId="77777777" w:rsidR="007707A8" w:rsidRPr="00D31C4E" w:rsidRDefault="007707A8" w:rsidP="00344305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2D5165" w14:textId="77777777" w:rsidR="007707A8" w:rsidRPr="00D31C4E" w:rsidRDefault="007707A8" w:rsidP="00344305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985C45" w14:textId="77777777" w:rsidR="007707A8" w:rsidRPr="00D31C4E" w:rsidRDefault="007707A8" w:rsidP="00344305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</w:tr>
      <w:tr w:rsidR="0019490C" w:rsidRPr="00D31C4E" w14:paraId="2EDB6B4B" w14:textId="77777777" w:rsidTr="00C03A8E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19A02" w14:textId="77777777" w:rsidR="0019490C" w:rsidRPr="00D31C4E" w:rsidRDefault="0019490C" w:rsidP="00D83E23">
            <w:pPr>
              <w:ind w:left="32" w:right="-105" w:firstLine="250"/>
              <w:rPr>
                <w:rFonts w:ascii="Angsana New" w:hAnsi="Angsana New"/>
                <w:sz w:val="30"/>
                <w:szCs w:val="30"/>
                <w:cs/>
              </w:rPr>
            </w:pPr>
            <w:r w:rsidRPr="00D31C4E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D31C4E">
              <w:rPr>
                <w:rFonts w:ascii="Angsana New" w:hAnsi="Angsana New" w:hint="cs"/>
                <w:sz w:val="30"/>
                <w:szCs w:val="30"/>
                <w:cs/>
              </w:rPr>
              <w:t>ปีสิ้นสุดวันที่ 3</w:t>
            </w:r>
            <w:r w:rsidRPr="00D31C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31C4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E175E" w14:textId="18098D1A" w:rsidR="0019490C" w:rsidRPr="00C03A8E" w:rsidRDefault="0019490C" w:rsidP="0034430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03A8E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39</w:t>
            </w:r>
            <w:r w:rsidR="0018517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3466B" w14:textId="77777777" w:rsidR="0019490C" w:rsidRPr="004742CA" w:rsidRDefault="0019490C" w:rsidP="00344305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14579" w14:textId="7A41E242" w:rsidR="0019490C" w:rsidRPr="004742CA" w:rsidRDefault="0019490C" w:rsidP="0034430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eastAsia="MS Mincho"/>
                <w:color w:val="000000"/>
                <w:sz w:val="30"/>
                <w:szCs w:val="30"/>
                <w:lang w:val="en-US"/>
              </w:rPr>
            </w:pPr>
            <w:r w:rsidRPr="00C03A8E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/>
              </w:rPr>
              <w:t>1,</w:t>
            </w:r>
            <w:r w:rsidRPr="00C03A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2FB2F" w14:textId="77777777" w:rsidR="0019490C" w:rsidRPr="004742CA" w:rsidRDefault="0019490C" w:rsidP="00344305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cs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2B3E2C" w14:textId="05A544D1" w:rsidR="0019490C" w:rsidRPr="004742CA" w:rsidRDefault="0019490C" w:rsidP="0034430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eastAsia="MS Mincho"/>
                <w:sz w:val="30"/>
                <w:szCs w:val="30"/>
              </w:rPr>
            </w:pPr>
            <w:r w:rsidRPr="007106E0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/>
              </w:rPr>
              <w:t>39</w:t>
            </w:r>
            <w:r w:rsidR="00185171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FD00D0" w14:textId="77777777" w:rsidR="0019490C" w:rsidRPr="004742CA" w:rsidRDefault="0019490C" w:rsidP="00344305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151BE1" w14:textId="16AEA999" w:rsidR="0019490C" w:rsidRPr="00F62127" w:rsidRDefault="0019490C" w:rsidP="0034430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62127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/>
              </w:rPr>
              <w:t>1,700</w:t>
            </w:r>
          </w:p>
        </w:tc>
      </w:tr>
    </w:tbl>
    <w:p w14:paraId="32AFED18" w14:textId="77777777" w:rsidR="007707A8" w:rsidRPr="003D3292" w:rsidRDefault="007707A8" w:rsidP="00344305">
      <w:pPr>
        <w:tabs>
          <w:tab w:val="left" w:pos="-3402"/>
          <w:tab w:val="left" w:pos="-3261"/>
          <w:tab w:val="left" w:pos="-3119"/>
        </w:tabs>
        <w:ind w:right="403"/>
        <w:jc w:val="thaiDistribute"/>
        <w:rPr>
          <w:rFonts w:ascii="Angsana New" w:hAnsi="Angsana New"/>
          <w:sz w:val="16"/>
          <w:szCs w:val="16"/>
        </w:rPr>
      </w:pPr>
    </w:p>
    <w:p w14:paraId="0AC66804" w14:textId="77777777" w:rsidR="0056636E" w:rsidRDefault="0056636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2278B2F" w14:textId="7D92FB7A" w:rsidR="007707A8" w:rsidRDefault="007707A8" w:rsidP="00344305">
      <w:pPr>
        <w:tabs>
          <w:tab w:val="left" w:pos="-3402"/>
          <w:tab w:val="left" w:pos="-3261"/>
          <w:tab w:val="left" w:pos="-3119"/>
        </w:tabs>
        <w:ind w:left="540" w:right="403"/>
        <w:jc w:val="thaiDistribute"/>
        <w:rPr>
          <w:rFonts w:ascii="Angsana New" w:hAnsi="Angsana New"/>
          <w:sz w:val="30"/>
          <w:szCs w:val="30"/>
        </w:rPr>
      </w:pPr>
      <w:r w:rsidRPr="003D3292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62135F44" w14:textId="77777777" w:rsidR="007707A8" w:rsidRPr="00C03A8E" w:rsidRDefault="007707A8" w:rsidP="00344305">
      <w:pPr>
        <w:tabs>
          <w:tab w:val="left" w:pos="-3402"/>
          <w:tab w:val="left" w:pos="-3261"/>
          <w:tab w:val="left" w:pos="-3119"/>
        </w:tabs>
        <w:ind w:left="540" w:right="403"/>
        <w:jc w:val="thaiDistribute"/>
        <w:rPr>
          <w:rFonts w:ascii="Angsana New" w:hAnsi="Angsana New"/>
          <w:sz w:val="24"/>
          <w:szCs w:val="24"/>
        </w:rPr>
      </w:pPr>
    </w:p>
    <w:tbl>
      <w:tblPr>
        <w:tblW w:w="9612" w:type="dxa"/>
        <w:tblInd w:w="389" w:type="dxa"/>
        <w:tblLayout w:type="fixed"/>
        <w:tblLook w:val="01E0" w:firstRow="1" w:lastRow="1" w:firstColumn="1" w:lastColumn="1" w:noHBand="0" w:noVBand="0"/>
      </w:tblPr>
      <w:tblGrid>
        <w:gridCol w:w="4122"/>
        <w:gridCol w:w="1170"/>
        <w:gridCol w:w="270"/>
        <w:gridCol w:w="1170"/>
        <w:gridCol w:w="270"/>
        <w:gridCol w:w="1170"/>
        <w:gridCol w:w="270"/>
        <w:gridCol w:w="1170"/>
      </w:tblGrid>
      <w:tr w:rsidR="007707A8" w:rsidRPr="00D31C4E" w14:paraId="30F71884" w14:textId="77777777" w:rsidTr="006F04B2">
        <w:tc>
          <w:tcPr>
            <w:tcW w:w="4122" w:type="dxa"/>
          </w:tcPr>
          <w:p w14:paraId="1C3AA1B3" w14:textId="77777777" w:rsidR="007707A8" w:rsidRPr="00D31C4E" w:rsidRDefault="007707A8" w:rsidP="006F04B2">
            <w:pPr>
              <w:spacing w:line="380" w:lineRule="exact"/>
              <w:ind w:left="1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05A1C62" w14:textId="77777777" w:rsidR="007707A8" w:rsidRPr="00D31C4E" w:rsidRDefault="007707A8" w:rsidP="0034430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BFF9299" w14:textId="77777777" w:rsidR="007707A8" w:rsidRPr="00D31C4E" w:rsidRDefault="007707A8" w:rsidP="00344305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6A7DDDC" w14:textId="77777777" w:rsidR="007707A8" w:rsidRPr="00D31C4E" w:rsidRDefault="007707A8" w:rsidP="0034430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07A8" w:rsidRPr="00D31C4E" w14:paraId="3E8937B4" w14:textId="77777777" w:rsidTr="006F04B2">
        <w:tc>
          <w:tcPr>
            <w:tcW w:w="4122" w:type="dxa"/>
          </w:tcPr>
          <w:p w14:paraId="12744065" w14:textId="77777777" w:rsidR="007707A8" w:rsidRPr="00D31C4E" w:rsidRDefault="007707A8" w:rsidP="00344305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D71E43" w14:textId="77777777" w:rsidR="007707A8" w:rsidRPr="00D31C4E" w:rsidRDefault="007707A8" w:rsidP="00344305">
            <w:pPr>
              <w:spacing w:line="380" w:lineRule="exac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B0B354" w14:textId="77777777" w:rsidR="007707A8" w:rsidRPr="00D31C4E" w:rsidRDefault="007707A8" w:rsidP="00344305">
            <w:pPr>
              <w:spacing w:line="380" w:lineRule="exact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DC5FD4" w14:textId="77777777" w:rsidR="007707A8" w:rsidRPr="00D31C4E" w:rsidRDefault="007707A8" w:rsidP="00344305">
            <w:pPr>
              <w:spacing w:line="380" w:lineRule="exac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551856" w14:textId="77777777" w:rsidR="007707A8" w:rsidRPr="00D31C4E" w:rsidRDefault="007707A8" w:rsidP="00344305">
            <w:pPr>
              <w:spacing w:line="380" w:lineRule="exact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9390A8" w14:textId="77777777" w:rsidR="007707A8" w:rsidRPr="00D31C4E" w:rsidRDefault="007707A8" w:rsidP="00344305">
            <w:pPr>
              <w:spacing w:line="380" w:lineRule="exac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2148B5" w14:textId="77777777" w:rsidR="007707A8" w:rsidRPr="00D31C4E" w:rsidRDefault="007707A8" w:rsidP="00344305">
            <w:pPr>
              <w:spacing w:line="380" w:lineRule="exact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EF3320" w14:textId="77777777" w:rsidR="007707A8" w:rsidRPr="00D31C4E" w:rsidRDefault="007707A8" w:rsidP="00344305">
            <w:pPr>
              <w:spacing w:line="380" w:lineRule="exac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707A8" w:rsidRPr="00D31C4E" w14:paraId="62641056" w14:textId="77777777" w:rsidTr="006F04B2">
        <w:tc>
          <w:tcPr>
            <w:tcW w:w="4122" w:type="dxa"/>
          </w:tcPr>
          <w:p w14:paraId="312ACF81" w14:textId="77777777" w:rsidR="007707A8" w:rsidRPr="00D31C4E" w:rsidRDefault="007707A8" w:rsidP="00344305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2675CE8" w14:textId="77777777" w:rsidR="007707A8" w:rsidRPr="00D31C4E" w:rsidRDefault="007707A8" w:rsidP="0034430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07A8" w:rsidRPr="00D31C4E" w14:paraId="4754A709" w14:textId="77777777" w:rsidTr="006F04B2">
        <w:tc>
          <w:tcPr>
            <w:tcW w:w="4122" w:type="dxa"/>
          </w:tcPr>
          <w:p w14:paraId="33D3AE33" w14:textId="77777777" w:rsidR="007707A8" w:rsidRPr="00D31C4E" w:rsidRDefault="007707A8" w:rsidP="00344305">
            <w:pPr>
              <w:spacing w:line="380" w:lineRule="exact"/>
              <w:ind w:left="72"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490" w:type="dxa"/>
            <w:gridSpan w:val="7"/>
          </w:tcPr>
          <w:p w14:paraId="5ACEB723" w14:textId="77777777" w:rsidR="007707A8" w:rsidRPr="00D31C4E" w:rsidRDefault="007707A8" w:rsidP="0034430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19490C" w:rsidRPr="00D31C4E" w14:paraId="4B7D33FD" w14:textId="77777777" w:rsidTr="006F04B2">
        <w:tc>
          <w:tcPr>
            <w:tcW w:w="4122" w:type="dxa"/>
          </w:tcPr>
          <w:p w14:paraId="1598DEA3" w14:textId="77777777" w:rsidR="0019490C" w:rsidRPr="00D31C4E" w:rsidRDefault="0019490C" w:rsidP="00344305">
            <w:pPr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A1C8F1" w14:textId="43663508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eastAsia="MS Mincho"/>
                <w:sz w:val="30"/>
                <w:szCs w:val="30"/>
                <w:lang w:val="en-US"/>
              </w:rPr>
              <w:t>1,305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A68217" w14:textId="77777777" w:rsidR="0019490C" w:rsidRPr="004742CA" w:rsidRDefault="0019490C" w:rsidP="00344305">
            <w:pPr>
              <w:tabs>
                <w:tab w:val="clear" w:pos="680"/>
                <w:tab w:val="decimal" w:pos="697"/>
                <w:tab w:val="decimal" w:pos="765"/>
                <w:tab w:val="decimal" w:pos="1088"/>
              </w:tabs>
              <w:spacing w:line="380" w:lineRule="exact"/>
              <w:ind w:left="-12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D9A391" w14:textId="77777777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1,636</w:t>
            </w:r>
          </w:p>
        </w:tc>
        <w:tc>
          <w:tcPr>
            <w:tcW w:w="270" w:type="dxa"/>
            <w:shd w:val="clear" w:color="auto" w:fill="auto"/>
          </w:tcPr>
          <w:p w14:paraId="6364CB37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D4D925" w14:textId="47B73DED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bidi="th-TH"/>
              </w:rPr>
              <w:t>35,001</w:t>
            </w:r>
          </w:p>
        </w:tc>
        <w:tc>
          <w:tcPr>
            <w:tcW w:w="270" w:type="dxa"/>
            <w:shd w:val="clear" w:color="auto" w:fill="auto"/>
          </w:tcPr>
          <w:p w14:paraId="7C9B23F3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BF145D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16,470</w:t>
            </w:r>
          </w:p>
        </w:tc>
      </w:tr>
      <w:tr w:rsidR="0019490C" w:rsidRPr="00D31C4E" w14:paraId="6FBDEF35" w14:textId="77777777" w:rsidTr="006F04B2">
        <w:tc>
          <w:tcPr>
            <w:tcW w:w="4122" w:type="dxa"/>
          </w:tcPr>
          <w:p w14:paraId="1D404296" w14:textId="77777777" w:rsidR="0019490C" w:rsidRPr="00D31C4E" w:rsidRDefault="0019490C" w:rsidP="00344305">
            <w:pPr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472785" w14:textId="77777777" w:rsidR="0019490C" w:rsidRPr="004742CA" w:rsidRDefault="0019490C" w:rsidP="00344305">
            <w:pPr>
              <w:pStyle w:val="numbernegative"/>
              <w:tabs>
                <w:tab w:val="decimal" w:pos="697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C3E78A" w14:textId="77777777" w:rsidR="0019490C" w:rsidRPr="004742CA" w:rsidRDefault="0019490C" w:rsidP="00344305">
            <w:pPr>
              <w:tabs>
                <w:tab w:val="clear" w:pos="680"/>
                <w:tab w:val="decimal" w:pos="697"/>
                <w:tab w:val="decimal" w:pos="765"/>
                <w:tab w:val="decimal" w:pos="1088"/>
              </w:tabs>
              <w:spacing w:line="380" w:lineRule="exact"/>
              <w:ind w:left="-12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968B3F" w14:textId="77777777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68E23A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BBABF3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C08429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9AEE8A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9490C" w:rsidRPr="00D31C4E" w14:paraId="0353EC6B" w14:textId="77777777" w:rsidTr="006F04B2">
        <w:tc>
          <w:tcPr>
            <w:tcW w:w="4122" w:type="dxa"/>
          </w:tcPr>
          <w:p w14:paraId="648EC49B" w14:textId="77777777" w:rsidR="0019490C" w:rsidRPr="00D31C4E" w:rsidRDefault="0019490C" w:rsidP="00344305">
            <w:pPr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194DFE" w14:textId="430D4BCC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eastAsia="MS Mincho"/>
                <w:sz w:val="30"/>
                <w:szCs w:val="30"/>
                <w:lang w:val="en-US"/>
              </w:rPr>
              <w:t>1,378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D1E163" w14:textId="77777777" w:rsidR="0019490C" w:rsidRPr="004742CA" w:rsidRDefault="0019490C" w:rsidP="00344305">
            <w:pPr>
              <w:tabs>
                <w:tab w:val="clear" w:pos="680"/>
                <w:tab w:val="decimal" w:pos="697"/>
                <w:tab w:val="decimal" w:pos="765"/>
                <w:tab w:val="decimal" w:pos="1088"/>
              </w:tabs>
              <w:spacing w:line="380" w:lineRule="exact"/>
              <w:ind w:left="-12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C0842F" w14:textId="77777777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7B9BC428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C11E81" w14:textId="5BCF98D8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eastAsia="MS Mincho"/>
                <w:sz w:val="30"/>
                <w:szCs w:val="30"/>
                <w:lang w:val="en-US"/>
              </w:rPr>
              <w:t>18,337</w:t>
            </w:r>
          </w:p>
        </w:tc>
        <w:tc>
          <w:tcPr>
            <w:tcW w:w="270" w:type="dxa"/>
            <w:shd w:val="clear" w:color="auto" w:fill="auto"/>
          </w:tcPr>
          <w:p w14:paraId="08BC0AF7" w14:textId="77777777" w:rsidR="0019490C" w:rsidRPr="004742CA" w:rsidRDefault="0019490C" w:rsidP="00344305">
            <w:pPr>
              <w:pStyle w:val="numbernegative"/>
              <w:tabs>
                <w:tab w:val="decimal" w:pos="697"/>
              </w:tabs>
              <w:spacing w:line="380" w:lineRule="exact"/>
              <w:ind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0FD5FE0" w14:textId="77777777" w:rsidR="0019490C" w:rsidRPr="004742CA" w:rsidRDefault="0019490C" w:rsidP="00344305">
            <w:pPr>
              <w:pStyle w:val="numbernegative"/>
              <w:tabs>
                <w:tab w:val="decimal" w:pos="697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9490C" w:rsidRPr="00D31C4E" w14:paraId="519DB1FA" w14:textId="77777777" w:rsidTr="006F04B2">
        <w:tc>
          <w:tcPr>
            <w:tcW w:w="4122" w:type="dxa"/>
          </w:tcPr>
          <w:p w14:paraId="4B786A23" w14:textId="067C2609" w:rsidR="0019490C" w:rsidRPr="00D31C4E" w:rsidRDefault="0019490C" w:rsidP="00344305">
            <w:pPr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น้อยกว่า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8C9D8D" w14:textId="7021AD6B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eastAsia="MS Mincho"/>
                <w:sz w:val="30"/>
                <w:szCs w:val="30"/>
                <w:lang w:val="en-US"/>
              </w:rPr>
              <w:t>3,180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850615" w14:textId="77777777" w:rsidR="0019490C" w:rsidRPr="004742CA" w:rsidRDefault="0019490C" w:rsidP="00344305">
            <w:pPr>
              <w:tabs>
                <w:tab w:val="clear" w:pos="680"/>
                <w:tab w:val="decimal" w:pos="697"/>
                <w:tab w:val="decimal" w:pos="765"/>
                <w:tab w:val="decimal" w:pos="1088"/>
              </w:tabs>
              <w:spacing w:line="380" w:lineRule="exact"/>
              <w:ind w:left="-12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4747FE" w14:textId="17CD0494" w:rsidR="0019490C" w:rsidRPr="004742CA" w:rsidRDefault="003459FF" w:rsidP="00344305">
            <w:pPr>
              <w:pStyle w:val="numbernegative"/>
              <w:tabs>
                <w:tab w:val="decimal" w:pos="697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A1B87C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2F4564" w14:textId="2F355637" w:rsidR="0019490C" w:rsidRPr="004742CA" w:rsidRDefault="003459FF" w:rsidP="00344305">
            <w:pPr>
              <w:pStyle w:val="numbernegative"/>
              <w:tabs>
                <w:tab w:val="decimal" w:pos="697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85C6BA" w14:textId="77777777" w:rsidR="0019490C" w:rsidRPr="004742CA" w:rsidRDefault="0019490C" w:rsidP="00344305">
            <w:pPr>
              <w:pStyle w:val="numbernegative"/>
              <w:tabs>
                <w:tab w:val="decimal" w:pos="697"/>
              </w:tabs>
              <w:spacing w:line="380" w:lineRule="exact"/>
              <w:ind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325864C" w14:textId="2C395B84" w:rsidR="0019490C" w:rsidRPr="004742CA" w:rsidRDefault="003459FF" w:rsidP="00344305">
            <w:pPr>
              <w:pStyle w:val="numbernegative"/>
              <w:tabs>
                <w:tab w:val="decimal" w:pos="697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9490C" w:rsidRPr="00D31C4E" w14:paraId="056E918B" w14:textId="77777777" w:rsidTr="006F04B2">
        <w:tc>
          <w:tcPr>
            <w:tcW w:w="4122" w:type="dxa"/>
          </w:tcPr>
          <w:p w14:paraId="45A188C2" w14:textId="77777777" w:rsidR="0019490C" w:rsidRPr="00D31C4E" w:rsidRDefault="0019490C" w:rsidP="00344305">
            <w:pPr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10843AF" w14:textId="5706D9AE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eastAsia="MS Mincho"/>
                <w:sz w:val="30"/>
                <w:szCs w:val="30"/>
                <w:lang w:val="en-US"/>
              </w:rPr>
              <w:t>5,863</w:t>
            </w:r>
          </w:p>
        </w:tc>
        <w:tc>
          <w:tcPr>
            <w:tcW w:w="270" w:type="dxa"/>
            <w:shd w:val="clear" w:color="auto" w:fill="auto"/>
          </w:tcPr>
          <w:p w14:paraId="15196CD0" w14:textId="77777777" w:rsidR="0019490C" w:rsidRPr="004742CA" w:rsidRDefault="0019490C" w:rsidP="00344305">
            <w:pPr>
              <w:tabs>
                <w:tab w:val="clear" w:pos="680"/>
                <w:tab w:val="decimal" w:pos="697"/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70320B" w14:textId="77777777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1,694</w:t>
            </w:r>
          </w:p>
        </w:tc>
        <w:tc>
          <w:tcPr>
            <w:tcW w:w="270" w:type="dxa"/>
            <w:shd w:val="clear" w:color="auto" w:fill="auto"/>
          </w:tcPr>
          <w:p w14:paraId="6A3C9899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1B72629" w14:textId="462777F3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bidi="th-TH"/>
              </w:rPr>
              <w:t>53,338</w:t>
            </w:r>
          </w:p>
        </w:tc>
        <w:tc>
          <w:tcPr>
            <w:tcW w:w="270" w:type="dxa"/>
            <w:shd w:val="clear" w:color="auto" w:fill="auto"/>
          </w:tcPr>
          <w:p w14:paraId="5A3FC10B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ADDAE24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16,470</w:t>
            </w:r>
          </w:p>
        </w:tc>
      </w:tr>
      <w:tr w:rsidR="0019490C" w:rsidRPr="00D31C4E" w14:paraId="742E2163" w14:textId="77777777" w:rsidTr="006F04B2">
        <w:tc>
          <w:tcPr>
            <w:tcW w:w="4122" w:type="dxa"/>
          </w:tcPr>
          <w:p w14:paraId="7DD23BA3" w14:textId="77777777" w:rsidR="0019490C" w:rsidRPr="00D31C4E" w:rsidRDefault="0019490C" w:rsidP="00344305">
            <w:pPr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46DA9F" w14:textId="3CD9D322" w:rsidR="0019490C" w:rsidRPr="004742CA" w:rsidRDefault="0019490C" w:rsidP="00344305">
            <w:pPr>
              <w:pStyle w:val="numbernegative"/>
              <w:tabs>
                <w:tab w:val="decimal" w:pos="697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3DC9BA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708E60" w14:textId="77777777" w:rsidR="0019490C" w:rsidRPr="004742CA" w:rsidRDefault="0019490C" w:rsidP="00344305">
            <w:pPr>
              <w:pStyle w:val="numbernegative"/>
              <w:tabs>
                <w:tab w:val="decimal" w:pos="697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1306B7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F56E7A" w14:textId="73318B2D" w:rsidR="0019490C" w:rsidRPr="004742CA" w:rsidRDefault="0019490C" w:rsidP="00344305">
            <w:pPr>
              <w:pStyle w:val="numbernegative"/>
              <w:tabs>
                <w:tab w:val="decimal" w:pos="697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9C098D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2727C9" w14:textId="77777777" w:rsidR="0019490C" w:rsidRPr="004742CA" w:rsidRDefault="0019490C" w:rsidP="00344305">
            <w:pPr>
              <w:pStyle w:val="numbernegative"/>
              <w:tabs>
                <w:tab w:val="decimal" w:pos="697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9490C" w:rsidRPr="00D31C4E" w14:paraId="62433527" w14:textId="77777777" w:rsidTr="006F04B2">
        <w:tc>
          <w:tcPr>
            <w:tcW w:w="4122" w:type="dxa"/>
          </w:tcPr>
          <w:p w14:paraId="28C3BBDE" w14:textId="77777777" w:rsidR="0019490C" w:rsidRPr="00D31C4E" w:rsidRDefault="0019490C" w:rsidP="00344305">
            <w:pPr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AF283" w14:textId="0B85A0E9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42CA">
              <w:rPr>
                <w:rFonts w:eastAsia="MS Mincho"/>
                <w:b/>
                <w:bCs/>
                <w:sz w:val="30"/>
                <w:szCs w:val="30"/>
                <w:lang w:val="en-US"/>
              </w:rPr>
              <w:t>5,863</w:t>
            </w:r>
          </w:p>
        </w:tc>
        <w:tc>
          <w:tcPr>
            <w:tcW w:w="270" w:type="dxa"/>
            <w:shd w:val="clear" w:color="auto" w:fill="auto"/>
          </w:tcPr>
          <w:p w14:paraId="570674A3" w14:textId="77777777" w:rsidR="0019490C" w:rsidRPr="004742CA" w:rsidRDefault="0019490C" w:rsidP="00344305">
            <w:pPr>
              <w:tabs>
                <w:tab w:val="clear" w:pos="680"/>
                <w:tab w:val="decimal" w:pos="697"/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58488" w14:textId="77777777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42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1,694</w:t>
            </w:r>
          </w:p>
        </w:tc>
        <w:tc>
          <w:tcPr>
            <w:tcW w:w="270" w:type="dxa"/>
            <w:shd w:val="clear" w:color="auto" w:fill="auto"/>
          </w:tcPr>
          <w:p w14:paraId="27AA1DCA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593B1" w14:textId="4EB53EC0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53,338</w:t>
            </w:r>
          </w:p>
        </w:tc>
        <w:tc>
          <w:tcPr>
            <w:tcW w:w="270" w:type="dxa"/>
            <w:shd w:val="clear" w:color="auto" w:fill="auto"/>
          </w:tcPr>
          <w:p w14:paraId="3C3FC7D1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16095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16,470</w:t>
            </w:r>
          </w:p>
        </w:tc>
      </w:tr>
      <w:tr w:rsidR="0019490C" w:rsidRPr="00D31C4E" w14:paraId="394D2B27" w14:textId="77777777" w:rsidTr="006F04B2">
        <w:tc>
          <w:tcPr>
            <w:tcW w:w="4122" w:type="dxa"/>
          </w:tcPr>
          <w:p w14:paraId="475B1147" w14:textId="77777777" w:rsidR="0019490C" w:rsidRPr="00D31C4E" w:rsidRDefault="0019490C" w:rsidP="00344305">
            <w:pPr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B2B127" w14:textId="77777777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42EF45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FE21C8E" w14:textId="77777777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6E6269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5C1FC0F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EFA1D8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20AB02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9490C" w:rsidRPr="00D31C4E" w14:paraId="7773806E" w14:textId="77777777" w:rsidTr="006F04B2">
        <w:tc>
          <w:tcPr>
            <w:tcW w:w="4122" w:type="dxa"/>
          </w:tcPr>
          <w:p w14:paraId="607D5AEF" w14:textId="77777777" w:rsidR="0019490C" w:rsidRPr="00D31C4E" w:rsidRDefault="0019490C" w:rsidP="00344305">
            <w:pPr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  <w:shd w:val="clear" w:color="auto" w:fill="auto"/>
          </w:tcPr>
          <w:p w14:paraId="44166A3A" w14:textId="77777777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AF60006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6BAE90" w14:textId="77777777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0148F9F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D6A147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F5E474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4A10CE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9490C" w:rsidRPr="00D31C4E" w14:paraId="1BDE6527" w14:textId="77777777" w:rsidTr="006F04B2">
        <w:tc>
          <w:tcPr>
            <w:tcW w:w="4122" w:type="dxa"/>
          </w:tcPr>
          <w:p w14:paraId="2512F4BF" w14:textId="77777777" w:rsidR="0019490C" w:rsidRPr="00D31C4E" w:rsidRDefault="0019490C" w:rsidP="00344305">
            <w:pPr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shd w:val="clear" w:color="auto" w:fill="auto"/>
          </w:tcPr>
          <w:p w14:paraId="634415BB" w14:textId="207AD128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eastAsia="MS Mincho"/>
                <w:sz w:val="30"/>
                <w:szCs w:val="30"/>
                <w:lang w:val="en-US"/>
              </w:rPr>
              <w:t>6,000</w:t>
            </w:r>
          </w:p>
        </w:tc>
        <w:tc>
          <w:tcPr>
            <w:tcW w:w="270" w:type="dxa"/>
            <w:shd w:val="clear" w:color="auto" w:fill="auto"/>
          </w:tcPr>
          <w:p w14:paraId="460298AD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A7F458" w14:textId="77777777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16,783</w:t>
            </w:r>
          </w:p>
        </w:tc>
        <w:tc>
          <w:tcPr>
            <w:tcW w:w="270" w:type="dxa"/>
            <w:shd w:val="clear" w:color="auto" w:fill="auto"/>
          </w:tcPr>
          <w:p w14:paraId="0255C976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1E6027" w14:textId="1A3519E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bidi="th-TH"/>
              </w:rPr>
              <w:t>2,412</w:t>
            </w:r>
          </w:p>
        </w:tc>
        <w:tc>
          <w:tcPr>
            <w:tcW w:w="270" w:type="dxa"/>
            <w:shd w:val="clear" w:color="auto" w:fill="auto"/>
          </w:tcPr>
          <w:p w14:paraId="185B7910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400A78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13,206</w:t>
            </w:r>
          </w:p>
        </w:tc>
      </w:tr>
      <w:tr w:rsidR="0019490C" w:rsidRPr="00D31C4E" w14:paraId="1F2EA9E1" w14:textId="77777777" w:rsidTr="006F04B2">
        <w:tc>
          <w:tcPr>
            <w:tcW w:w="4122" w:type="dxa"/>
          </w:tcPr>
          <w:p w14:paraId="3DDB4E8D" w14:textId="77777777" w:rsidR="0019490C" w:rsidRPr="00D31C4E" w:rsidRDefault="0019490C" w:rsidP="00344305">
            <w:pPr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70" w:type="dxa"/>
            <w:shd w:val="clear" w:color="auto" w:fill="auto"/>
          </w:tcPr>
          <w:p w14:paraId="216158B5" w14:textId="77777777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94D74B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143349" w14:textId="77777777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004598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7ABC66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9A6946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C58290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9490C" w:rsidRPr="00D31C4E" w14:paraId="5A69F6A7" w14:textId="77777777" w:rsidTr="006F04B2">
        <w:tc>
          <w:tcPr>
            <w:tcW w:w="4122" w:type="dxa"/>
          </w:tcPr>
          <w:p w14:paraId="5C37CEDD" w14:textId="77777777" w:rsidR="0019490C" w:rsidRPr="00D31C4E" w:rsidRDefault="0019490C" w:rsidP="00344305">
            <w:pPr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6407E1FA" w14:textId="22B69C16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eastAsia="MS Mincho"/>
                <w:sz w:val="30"/>
                <w:szCs w:val="30"/>
                <w:lang w:val="en-US"/>
              </w:rPr>
              <w:t>2,113</w:t>
            </w:r>
          </w:p>
        </w:tc>
        <w:tc>
          <w:tcPr>
            <w:tcW w:w="270" w:type="dxa"/>
            <w:shd w:val="clear" w:color="auto" w:fill="auto"/>
          </w:tcPr>
          <w:p w14:paraId="1D753107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E6A107" w14:textId="77777777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5,578</w:t>
            </w:r>
          </w:p>
        </w:tc>
        <w:tc>
          <w:tcPr>
            <w:tcW w:w="270" w:type="dxa"/>
            <w:shd w:val="clear" w:color="auto" w:fill="auto"/>
          </w:tcPr>
          <w:p w14:paraId="31BC47F6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21679C" w14:textId="022F77B5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bidi="th-TH"/>
              </w:rPr>
              <w:t>879</w:t>
            </w:r>
          </w:p>
        </w:tc>
        <w:tc>
          <w:tcPr>
            <w:tcW w:w="270" w:type="dxa"/>
            <w:shd w:val="clear" w:color="auto" w:fill="auto"/>
          </w:tcPr>
          <w:p w14:paraId="5F908AD6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2B124D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4,109</w:t>
            </w:r>
          </w:p>
        </w:tc>
      </w:tr>
      <w:tr w:rsidR="0019490C" w:rsidRPr="00D31C4E" w14:paraId="244B3357" w14:textId="77777777" w:rsidTr="006F04B2">
        <w:tc>
          <w:tcPr>
            <w:tcW w:w="4122" w:type="dxa"/>
          </w:tcPr>
          <w:p w14:paraId="2E2846FA" w14:textId="77777777" w:rsidR="0019490C" w:rsidRPr="00D31C4E" w:rsidRDefault="0019490C" w:rsidP="00344305">
            <w:pPr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     3 - 6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A37A449" w14:textId="528EC671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eastAsia="MS Mincho"/>
                <w:sz w:val="30"/>
                <w:szCs w:val="30"/>
                <w:lang w:val="en-US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14:paraId="23A65897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A16B0D" w14:textId="77777777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2E94B587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04D3C9" w14:textId="7210047C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bidi="th-TH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14:paraId="463D9465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72C061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110</w:t>
            </w:r>
          </w:p>
        </w:tc>
      </w:tr>
      <w:tr w:rsidR="0019490C" w:rsidRPr="00D31C4E" w14:paraId="23F82911" w14:textId="77777777" w:rsidTr="006F04B2">
        <w:tc>
          <w:tcPr>
            <w:tcW w:w="4122" w:type="dxa"/>
          </w:tcPr>
          <w:p w14:paraId="73FD4BDF" w14:textId="77777777" w:rsidR="0019490C" w:rsidRPr="00D31C4E" w:rsidRDefault="0019490C" w:rsidP="00344305">
            <w:pPr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     6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- 12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57549DDA" w14:textId="4A5FBDB5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eastAsia="MS Mincho"/>
                <w:sz w:val="30"/>
                <w:szCs w:val="30"/>
                <w:lang w:val="en-US"/>
              </w:rPr>
              <w:t>316</w:t>
            </w:r>
          </w:p>
        </w:tc>
        <w:tc>
          <w:tcPr>
            <w:tcW w:w="270" w:type="dxa"/>
            <w:shd w:val="clear" w:color="auto" w:fill="auto"/>
          </w:tcPr>
          <w:p w14:paraId="64388724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A54CD6" w14:textId="77777777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496</w:t>
            </w:r>
          </w:p>
        </w:tc>
        <w:tc>
          <w:tcPr>
            <w:tcW w:w="270" w:type="dxa"/>
            <w:shd w:val="clear" w:color="auto" w:fill="auto"/>
          </w:tcPr>
          <w:p w14:paraId="4B81A900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3D371F" w14:textId="6B890FEB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bidi="th-TH"/>
              </w:rPr>
              <w:t>316</w:t>
            </w:r>
          </w:p>
        </w:tc>
        <w:tc>
          <w:tcPr>
            <w:tcW w:w="270" w:type="dxa"/>
            <w:shd w:val="clear" w:color="auto" w:fill="auto"/>
          </w:tcPr>
          <w:p w14:paraId="6F787D18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6403F1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496</w:t>
            </w:r>
          </w:p>
        </w:tc>
      </w:tr>
      <w:tr w:rsidR="0019490C" w:rsidRPr="00D31C4E" w14:paraId="7CBC36D2" w14:textId="77777777" w:rsidTr="006F04B2">
        <w:tc>
          <w:tcPr>
            <w:tcW w:w="4122" w:type="dxa"/>
          </w:tcPr>
          <w:p w14:paraId="024C360A" w14:textId="77777777" w:rsidR="0019490C" w:rsidRPr="00D31C4E" w:rsidRDefault="0019490C" w:rsidP="00344305">
            <w:pPr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C1CE56" w14:textId="55FDAEBB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eastAsia="MS Mincho"/>
                <w:sz w:val="30"/>
                <w:szCs w:val="30"/>
                <w:lang w:val="en-US"/>
              </w:rPr>
              <w:t>1,010</w:t>
            </w:r>
          </w:p>
        </w:tc>
        <w:tc>
          <w:tcPr>
            <w:tcW w:w="270" w:type="dxa"/>
            <w:shd w:val="clear" w:color="auto" w:fill="auto"/>
          </w:tcPr>
          <w:p w14:paraId="661595A1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1A30E8" w14:textId="77777777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168</w:t>
            </w:r>
          </w:p>
        </w:tc>
        <w:tc>
          <w:tcPr>
            <w:tcW w:w="270" w:type="dxa"/>
            <w:shd w:val="clear" w:color="auto" w:fill="auto"/>
          </w:tcPr>
          <w:p w14:paraId="38D311F1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642657" w14:textId="0434997E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bidi="th-TH"/>
              </w:rPr>
              <w:t>1,010</w:t>
            </w:r>
          </w:p>
        </w:tc>
        <w:tc>
          <w:tcPr>
            <w:tcW w:w="270" w:type="dxa"/>
            <w:shd w:val="clear" w:color="auto" w:fill="auto"/>
          </w:tcPr>
          <w:p w14:paraId="611F9EA3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15B48D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168</w:t>
            </w:r>
          </w:p>
        </w:tc>
      </w:tr>
      <w:tr w:rsidR="0019490C" w:rsidRPr="00D31C4E" w14:paraId="61806B01" w14:textId="77777777" w:rsidTr="006F04B2">
        <w:tc>
          <w:tcPr>
            <w:tcW w:w="4122" w:type="dxa"/>
          </w:tcPr>
          <w:p w14:paraId="5B901FEE" w14:textId="77777777" w:rsidR="0019490C" w:rsidRPr="00D31C4E" w:rsidRDefault="0019490C" w:rsidP="00344305">
            <w:pPr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325E13A" w14:textId="00251DF2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eastAsia="MS Mincho"/>
                <w:sz w:val="30"/>
                <w:szCs w:val="30"/>
                <w:lang w:val="en-US"/>
              </w:rPr>
              <w:t>9,637</w:t>
            </w:r>
          </w:p>
        </w:tc>
        <w:tc>
          <w:tcPr>
            <w:tcW w:w="270" w:type="dxa"/>
            <w:shd w:val="clear" w:color="auto" w:fill="auto"/>
          </w:tcPr>
          <w:p w14:paraId="1F3E39E6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13FFF80" w14:textId="77777777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23,135</w:t>
            </w:r>
          </w:p>
        </w:tc>
        <w:tc>
          <w:tcPr>
            <w:tcW w:w="270" w:type="dxa"/>
            <w:shd w:val="clear" w:color="auto" w:fill="auto"/>
          </w:tcPr>
          <w:p w14:paraId="7F39AE42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2DF153B" w14:textId="70F138A2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bidi="th-TH"/>
              </w:rPr>
              <w:t>4,815</w:t>
            </w:r>
          </w:p>
        </w:tc>
        <w:tc>
          <w:tcPr>
            <w:tcW w:w="270" w:type="dxa"/>
            <w:shd w:val="clear" w:color="auto" w:fill="auto"/>
          </w:tcPr>
          <w:p w14:paraId="233E70FF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D81A414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18,089</w:t>
            </w:r>
          </w:p>
        </w:tc>
      </w:tr>
      <w:tr w:rsidR="0019490C" w:rsidRPr="00D31C4E" w14:paraId="25FA458D" w14:textId="77777777" w:rsidTr="006F04B2">
        <w:tc>
          <w:tcPr>
            <w:tcW w:w="4122" w:type="dxa"/>
          </w:tcPr>
          <w:p w14:paraId="1695FA1B" w14:textId="77777777" w:rsidR="0019490C" w:rsidRPr="00D31C4E" w:rsidRDefault="0019490C" w:rsidP="00344305">
            <w:pPr>
              <w:spacing w:line="380" w:lineRule="exact"/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A89123" w14:textId="2AFA7082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eastAsia="MS Mincho"/>
                <w:sz w:val="30"/>
                <w:szCs w:val="30"/>
                <w:lang w:val="en-US"/>
              </w:rPr>
              <w:t>(2,095)</w:t>
            </w:r>
          </w:p>
        </w:tc>
        <w:tc>
          <w:tcPr>
            <w:tcW w:w="270" w:type="dxa"/>
            <w:shd w:val="clear" w:color="auto" w:fill="auto"/>
          </w:tcPr>
          <w:p w14:paraId="67D4AF73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5BB068" w14:textId="77777777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(1,701)</w:t>
            </w:r>
          </w:p>
        </w:tc>
        <w:tc>
          <w:tcPr>
            <w:tcW w:w="270" w:type="dxa"/>
            <w:shd w:val="clear" w:color="auto" w:fill="auto"/>
          </w:tcPr>
          <w:p w14:paraId="098B79A0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C59B8F" w14:textId="71169217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4742CA">
              <w:rPr>
                <w:rFonts w:eastAsia="MS Mincho"/>
                <w:sz w:val="30"/>
                <w:szCs w:val="30"/>
                <w:lang w:val="en-US"/>
              </w:rPr>
              <w:t>(2,095)</w:t>
            </w:r>
          </w:p>
        </w:tc>
        <w:tc>
          <w:tcPr>
            <w:tcW w:w="270" w:type="dxa"/>
            <w:shd w:val="clear" w:color="auto" w:fill="auto"/>
          </w:tcPr>
          <w:p w14:paraId="25ED8BC7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180811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474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74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,7</w:t>
            </w:r>
            <w:r w:rsidRPr="00474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</w:t>
            </w:r>
            <w:r w:rsidRPr="00474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19490C" w:rsidRPr="00D31C4E" w14:paraId="44CF8AE8" w14:textId="77777777" w:rsidTr="006F04B2">
        <w:tc>
          <w:tcPr>
            <w:tcW w:w="4122" w:type="dxa"/>
          </w:tcPr>
          <w:p w14:paraId="0D4AEFBE" w14:textId="77777777" w:rsidR="0019490C" w:rsidRPr="00D31C4E" w:rsidRDefault="0019490C" w:rsidP="00344305">
            <w:pPr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C045F" w14:textId="64BAE96B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42CA">
              <w:rPr>
                <w:rFonts w:eastAsia="MS Mincho"/>
                <w:b/>
                <w:bCs/>
                <w:sz w:val="30"/>
                <w:szCs w:val="30"/>
                <w:lang w:val="en-US"/>
              </w:rPr>
              <w:t>7,542</w:t>
            </w:r>
          </w:p>
        </w:tc>
        <w:tc>
          <w:tcPr>
            <w:tcW w:w="270" w:type="dxa"/>
            <w:shd w:val="clear" w:color="auto" w:fill="auto"/>
          </w:tcPr>
          <w:p w14:paraId="29A07AC4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28B45" w14:textId="77777777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42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21,434</w:t>
            </w:r>
          </w:p>
        </w:tc>
        <w:tc>
          <w:tcPr>
            <w:tcW w:w="270" w:type="dxa"/>
            <w:shd w:val="clear" w:color="auto" w:fill="auto"/>
          </w:tcPr>
          <w:p w14:paraId="6CF59647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3152F" w14:textId="09EF6449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2,720</w:t>
            </w:r>
          </w:p>
        </w:tc>
        <w:tc>
          <w:tcPr>
            <w:tcW w:w="270" w:type="dxa"/>
            <w:shd w:val="clear" w:color="auto" w:fill="auto"/>
          </w:tcPr>
          <w:p w14:paraId="39A07B6D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BC5C9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16,388</w:t>
            </w:r>
          </w:p>
        </w:tc>
      </w:tr>
      <w:tr w:rsidR="0019490C" w:rsidRPr="00D31C4E" w14:paraId="3CFC0537" w14:textId="77777777" w:rsidTr="006F04B2">
        <w:tc>
          <w:tcPr>
            <w:tcW w:w="4122" w:type="dxa"/>
          </w:tcPr>
          <w:p w14:paraId="6910CCC8" w14:textId="77777777" w:rsidR="0019490C" w:rsidRPr="00D31C4E" w:rsidRDefault="0019490C" w:rsidP="00344305">
            <w:pPr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48D0114" w14:textId="77777777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6F2FBC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4872678" w14:textId="77777777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DBCE70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E8BA0D7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A61F36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90842EB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9490C" w:rsidRPr="00D31C4E" w14:paraId="50F9F816" w14:textId="77777777" w:rsidTr="006F04B2">
        <w:tc>
          <w:tcPr>
            <w:tcW w:w="4122" w:type="dxa"/>
          </w:tcPr>
          <w:p w14:paraId="2B60F2A3" w14:textId="77777777" w:rsidR="0019490C" w:rsidRPr="00D31C4E" w:rsidRDefault="0019490C" w:rsidP="00344305">
            <w:pPr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1492105" w14:textId="71998CF4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42CA">
              <w:rPr>
                <w:rFonts w:eastAsia="MS Mincho"/>
                <w:b/>
                <w:bCs/>
                <w:sz w:val="30"/>
                <w:szCs w:val="30"/>
                <w:lang w:val="en-US"/>
              </w:rPr>
              <w:t>13,405</w:t>
            </w:r>
          </w:p>
        </w:tc>
        <w:tc>
          <w:tcPr>
            <w:tcW w:w="270" w:type="dxa"/>
            <w:shd w:val="clear" w:color="auto" w:fill="auto"/>
          </w:tcPr>
          <w:p w14:paraId="2D84936F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218E243" w14:textId="77777777" w:rsidR="0019490C" w:rsidRPr="004742CA" w:rsidRDefault="0019490C" w:rsidP="00344305">
            <w:pPr>
              <w:pStyle w:val="numbernegative"/>
              <w:tabs>
                <w:tab w:val="decimal" w:pos="9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42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23,128</w:t>
            </w:r>
          </w:p>
        </w:tc>
        <w:tc>
          <w:tcPr>
            <w:tcW w:w="270" w:type="dxa"/>
            <w:shd w:val="clear" w:color="auto" w:fill="auto"/>
          </w:tcPr>
          <w:p w14:paraId="1FAD157C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E1DF429" w14:textId="3FE6F599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56,058</w:t>
            </w:r>
          </w:p>
        </w:tc>
        <w:tc>
          <w:tcPr>
            <w:tcW w:w="270" w:type="dxa"/>
            <w:shd w:val="clear" w:color="auto" w:fill="auto"/>
          </w:tcPr>
          <w:p w14:paraId="6E2CB8FC" w14:textId="77777777" w:rsidR="0019490C" w:rsidRPr="004742CA" w:rsidRDefault="0019490C" w:rsidP="00344305">
            <w:pPr>
              <w:tabs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4C1918F" w14:textId="77777777" w:rsidR="0019490C" w:rsidRPr="004742CA" w:rsidRDefault="0019490C" w:rsidP="0034430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32,858</w:t>
            </w:r>
          </w:p>
        </w:tc>
      </w:tr>
    </w:tbl>
    <w:p w14:paraId="20AF355E" w14:textId="77777777" w:rsidR="007707A8" w:rsidRDefault="007707A8" w:rsidP="00344305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="Angsana New" w:hAnsi="Angsana New"/>
          <w:sz w:val="30"/>
          <w:szCs w:val="30"/>
        </w:rPr>
      </w:pPr>
    </w:p>
    <w:p w14:paraId="7C9F14A9" w14:textId="77777777" w:rsidR="007707A8" w:rsidRPr="002E0BD6" w:rsidRDefault="007707A8" w:rsidP="00344305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="Angsana New" w:hAnsi="Angsana New"/>
          <w:sz w:val="30"/>
          <w:szCs w:val="30"/>
        </w:rPr>
      </w:pPr>
      <w:r w:rsidRPr="00C82A34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C82A34">
        <w:rPr>
          <w:rFonts w:ascii="Angsana New" w:hAnsi="Angsana New"/>
          <w:sz w:val="30"/>
          <w:szCs w:val="30"/>
        </w:rPr>
        <w:t xml:space="preserve"> 30 </w:t>
      </w:r>
      <w:r w:rsidRPr="00C82A34">
        <w:rPr>
          <w:rFonts w:ascii="Angsana New" w:hAnsi="Angsana New"/>
          <w:sz w:val="30"/>
          <w:szCs w:val="30"/>
          <w:cs/>
        </w:rPr>
        <w:t xml:space="preserve">วันถึง </w:t>
      </w:r>
      <w:r w:rsidRPr="00C82A34">
        <w:rPr>
          <w:rFonts w:ascii="Angsana New" w:hAnsi="Angsana New"/>
          <w:sz w:val="30"/>
          <w:szCs w:val="30"/>
        </w:rPr>
        <w:t>60</w:t>
      </w:r>
      <w:r w:rsidRPr="00C82A34">
        <w:rPr>
          <w:rFonts w:ascii="Angsana New" w:hAnsi="Angsana New"/>
          <w:sz w:val="30"/>
          <w:szCs w:val="30"/>
          <w:cs/>
        </w:rPr>
        <w:t xml:space="preserve"> วัน</w:t>
      </w:r>
    </w:p>
    <w:p w14:paraId="71F0B3B7" w14:textId="77777777" w:rsidR="0056636E" w:rsidRDefault="0056636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>
        <w:rPr>
          <w:rFonts w:asciiTheme="majorBidi" w:hAnsiTheme="majorBidi" w:cstheme="majorBidi"/>
          <w:b/>
          <w:bCs/>
          <w:spacing w:val="-2"/>
          <w:sz w:val="30"/>
          <w:szCs w:val="30"/>
        </w:rPr>
        <w:br w:type="page"/>
      </w:r>
    </w:p>
    <w:p w14:paraId="69D6538C" w14:textId="78911C1E" w:rsidR="00E11C81" w:rsidRPr="00CD5712" w:rsidRDefault="002D116D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>
        <w:rPr>
          <w:rFonts w:asciiTheme="majorBidi" w:hAnsiTheme="majorBidi" w:cstheme="majorBidi"/>
          <w:b/>
          <w:bCs/>
          <w:spacing w:val="-2"/>
          <w:sz w:val="30"/>
          <w:szCs w:val="30"/>
        </w:rPr>
        <w:lastRenderedPageBreak/>
        <w:t>7</w:t>
      </w:r>
      <w:r w:rsidR="00E11C81" w:rsidRPr="00CD5712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="00E11C81">
        <w:rPr>
          <w:rFonts w:asciiTheme="majorBidi" w:hAnsiTheme="majorBidi" w:cstheme="majorBidi" w:hint="cs"/>
          <w:b/>
          <w:bCs/>
          <w:spacing w:val="-2"/>
          <w:sz w:val="30"/>
          <w:szCs w:val="30"/>
          <w:cs/>
        </w:rPr>
        <w:t>ลูกหนี้ตามสัญญาเช่าซื้อ</w:t>
      </w:r>
    </w:p>
    <w:p w14:paraId="5E501BEB" w14:textId="77777777" w:rsidR="00E11C81" w:rsidRPr="00CF1FF6" w:rsidRDefault="00E11C81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tbl>
      <w:tblPr>
        <w:tblW w:w="9990" w:type="dxa"/>
        <w:tblInd w:w="360" w:type="dxa"/>
        <w:tblLook w:val="0000" w:firstRow="0" w:lastRow="0" w:firstColumn="0" w:lastColumn="0" w:noHBand="0" w:noVBand="0"/>
      </w:tblPr>
      <w:tblGrid>
        <w:gridCol w:w="2340"/>
        <w:gridCol w:w="1080"/>
        <w:gridCol w:w="270"/>
        <w:gridCol w:w="990"/>
        <w:gridCol w:w="327"/>
        <w:gridCol w:w="1023"/>
        <w:gridCol w:w="270"/>
        <w:gridCol w:w="990"/>
        <w:gridCol w:w="270"/>
        <w:gridCol w:w="1080"/>
        <w:gridCol w:w="270"/>
        <w:gridCol w:w="1080"/>
      </w:tblGrid>
      <w:tr w:rsidR="00EC3371" w:rsidRPr="00D31C4E" w14:paraId="0D18B54A" w14:textId="77777777" w:rsidTr="00D31C4E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BDC17" w14:textId="77777777" w:rsidR="00EC3371" w:rsidRPr="00D31C4E" w:rsidRDefault="00EC3371" w:rsidP="00344305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73066" w14:textId="77777777" w:rsidR="00EC3371" w:rsidRPr="00D31C4E" w:rsidRDefault="00EC3371" w:rsidP="0034430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C3371" w:rsidRPr="00D31C4E" w14:paraId="2D0D7135" w14:textId="77777777" w:rsidTr="00D31C4E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F91A8" w14:textId="77777777" w:rsidR="00EC3371" w:rsidRPr="00D31C4E" w:rsidRDefault="00EC3371" w:rsidP="00344305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38F3C" w14:textId="77777777" w:rsidR="00EC3371" w:rsidRPr="00D31C4E" w:rsidRDefault="00EC3371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AA2EC" w14:textId="77777777" w:rsidR="00EC3371" w:rsidRPr="00D31C4E" w:rsidRDefault="00EC3371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9256D" w14:textId="77777777" w:rsidR="00EC3371" w:rsidRPr="00D31C4E" w:rsidRDefault="00EC3371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DC3CD" w14:textId="77777777" w:rsidR="00EC3371" w:rsidRPr="00D31C4E" w:rsidRDefault="00EC3371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D7D51" w14:textId="77777777" w:rsidR="00EC3371" w:rsidRPr="00D31C4E" w:rsidRDefault="00EC3371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371" w:rsidRPr="00D31C4E" w14:paraId="5B2ABFB1" w14:textId="77777777" w:rsidTr="00D31C4E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CBD91" w14:textId="77777777" w:rsidR="00EC3371" w:rsidRPr="00D31C4E" w:rsidRDefault="00EC3371" w:rsidP="00344305">
            <w:pPr>
              <w:ind w:right="-108" w:firstLine="2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1502D" w14:textId="77777777" w:rsidR="00EC3371" w:rsidRPr="00D31C4E" w:rsidRDefault="00EC3371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D826B" w14:textId="77777777" w:rsidR="00EC3371" w:rsidRPr="00D31C4E" w:rsidRDefault="00EC3371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14C4A" w14:textId="77777777" w:rsidR="00EC3371" w:rsidRPr="00D31C4E" w:rsidRDefault="00EC3371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เกินกว่าหนึ่งปี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891D2" w14:textId="77777777" w:rsidR="00EC3371" w:rsidRPr="00D31C4E" w:rsidRDefault="00EC3371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EDE16" w14:textId="77777777" w:rsidR="00EC3371" w:rsidRPr="00D31C4E" w:rsidRDefault="00EC3371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C3371" w:rsidRPr="00D31C4E" w14:paraId="06DA3519" w14:textId="77777777" w:rsidTr="00D31C4E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8DC78" w14:textId="77777777" w:rsidR="00EC3371" w:rsidRPr="00D31C4E" w:rsidRDefault="00EC3371" w:rsidP="00344305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EA209" w14:textId="77777777" w:rsidR="00EC3371" w:rsidRPr="00D31C4E" w:rsidRDefault="00EC3371" w:rsidP="00344305">
            <w:pPr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9B272F" w14:textId="77777777" w:rsidR="00EC3371" w:rsidRPr="00D31C4E" w:rsidRDefault="00EC3371" w:rsidP="00344305">
            <w:pPr>
              <w:ind w:left="-108" w:right="-103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3B0FE9" w14:textId="77777777" w:rsidR="00EC3371" w:rsidRPr="00D31C4E" w:rsidRDefault="00EC3371" w:rsidP="00344305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E55AD" w14:textId="77777777" w:rsidR="00EC3371" w:rsidRPr="00D31C4E" w:rsidRDefault="00EC3371" w:rsidP="00344305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9CD9A" w14:textId="77777777" w:rsidR="00EC3371" w:rsidRPr="00D31C4E" w:rsidRDefault="00EC3371" w:rsidP="00344305">
            <w:pPr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A15B3F" w14:textId="77777777" w:rsidR="00EC3371" w:rsidRPr="00D31C4E" w:rsidRDefault="00EC3371" w:rsidP="00344305">
            <w:pPr>
              <w:ind w:left="-108" w:right="-103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36529D" w14:textId="77777777" w:rsidR="00EC3371" w:rsidRPr="00D31C4E" w:rsidRDefault="00EC3371" w:rsidP="00344305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BF287" w14:textId="77777777" w:rsidR="00EC3371" w:rsidRPr="00D31C4E" w:rsidRDefault="00EC3371" w:rsidP="00344305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4064D" w14:textId="77777777" w:rsidR="00EC3371" w:rsidRPr="00D31C4E" w:rsidRDefault="00EC3371" w:rsidP="00344305">
            <w:pPr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52975B" w14:textId="77777777" w:rsidR="00EC3371" w:rsidRPr="00D31C4E" w:rsidRDefault="00EC3371" w:rsidP="00344305">
            <w:pPr>
              <w:ind w:left="-108" w:right="-103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8560AA" w14:textId="77777777" w:rsidR="00EC3371" w:rsidRPr="00D31C4E" w:rsidRDefault="00EC3371" w:rsidP="00344305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C3371" w:rsidRPr="00D31C4E" w14:paraId="65D109B7" w14:textId="77777777" w:rsidTr="00D31C4E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3C3AA" w14:textId="77777777" w:rsidR="00EC3371" w:rsidRPr="00D31C4E" w:rsidRDefault="00EC3371" w:rsidP="00344305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64AD0" w14:textId="77777777" w:rsidR="00EC3371" w:rsidRPr="00D31C4E" w:rsidRDefault="00EC3371" w:rsidP="003443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9490C" w:rsidRPr="00D31C4E" w14:paraId="4620BB18" w14:textId="77777777" w:rsidTr="007976D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EB0DC" w14:textId="77777777" w:rsidR="0019490C" w:rsidRPr="00D31C4E" w:rsidRDefault="0019490C" w:rsidP="00344305">
            <w:pPr>
              <w:ind w:right="-108" w:firstLine="72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ลูกหนี้ตามสัญญาเช่าซื้อ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3B9AA" w14:textId="7F23E62F" w:rsidR="0019490C" w:rsidRPr="007E1A0C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857,639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6B57A" w14:textId="77777777" w:rsidR="0019490C" w:rsidRPr="007E1A0C" w:rsidRDefault="0019490C" w:rsidP="00344305">
            <w:pPr>
              <w:tabs>
                <w:tab w:val="decimal" w:pos="793"/>
              </w:tabs>
              <w:ind w:left="-175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CF9EF" w14:textId="77777777" w:rsidR="0019490C" w:rsidRPr="007E1A0C" w:rsidRDefault="0019490C" w:rsidP="00344305">
            <w:pPr>
              <w:tabs>
                <w:tab w:val="clear" w:pos="680"/>
                <w:tab w:val="clear" w:pos="907"/>
                <w:tab w:val="decimal" w:pos="167"/>
                <w:tab w:val="left" w:pos="688"/>
              </w:tabs>
              <w:ind w:left="-175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sz w:val="30"/>
                <w:szCs w:val="30"/>
              </w:rPr>
              <w:t>781,583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D4653" w14:textId="77777777" w:rsidR="0019490C" w:rsidRPr="007E1A0C" w:rsidRDefault="0019490C" w:rsidP="00344305">
            <w:pPr>
              <w:tabs>
                <w:tab w:val="decimal" w:pos="167"/>
              </w:tabs>
              <w:ind w:left="-175"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FCBC6" w14:textId="029F8073" w:rsidR="0019490C" w:rsidRPr="007E1A0C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</w:rPr>
              <w:t>33,344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93AE1" w14:textId="77777777" w:rsidR="0019490C" w:rsidRPr="007E1A0C" w:rsidRDefault="0019490C" w:rsidP="00344305">
            <w:pPr>
              <w:tabs>
                <w:tab w:val="decimal" w:pos="167"/>
              </w:tabs>
              <w:ind w:left="-175"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49C4F" w14:textId="77777777" w:rsidR="0019490C" w:rsidRPr="007E1A0C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sz w:val="30"/>
                <w:szCs w:val="30"/>
              </w:rPr>
              <w:t>10,558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D62FC" w14:textId="77777777" w:rsidR="0019490C" w:rsidRPr="007E1A0C" w:rsidRDefault="0019490C" w:rsidP="00344305">
            <w:pPr>
              <w:tabs>
                <w:tab w:val="decimal" w:pos="167"/>
              </w:tabs>
              <w:ind w:left="-175"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B20AE" w14:textId="519ED8EB" w:rsidR="0019490C" w:rsidRPr="007E1A0C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</w:rPr>
              <w:t>890,983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1A9D3" w14:textId="77777777" w:rsidR="0019490C" w:rsidRPr="007E1A0C" w:rsidRDefault="0019490C" w:rsidP="00344305">
            <w:pPr>
              <w:tabs>
                <w:tab w:val="decimal" w:pos="167"/>
              </w:tabs>
              <w:ind w:left="-175"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CCBBB" w14:textId="77777777" w:rsidR="0019490C" w:rsidRPr="007E1A0C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sz w:val="30"/>
                <w:szCs w:val="30"/>
              </w:rPr>
              <w:t>792,141</w:t>
            </w:r>
          </w:p>
        </w:tc>
      </w:tr>
      <w:tr w:rsidR="0019490C" w:rsidRPr="00D31C4E" w14:paraId="169C24B1" w14:textId="77777777" w:rsidTr="007976D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672B7" w14:textId="77777777" w:rsidR="0019490C" w:rsidRPr="00D31C4E" w:rsidRDefault="0019490C" w:rsidP="00344305">
            <w:pPr>
              <w:ind w:right="-131" w:firstLine="72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รายได้ดอกเบี้ยรับ</w:t>
            </w:r>
          </w:p>
          <w:p w14:paraId="225BBF02" w14:textId="77777777" w:rsidR="0019490C" w:rsidRPr="00D31C4E" w:rsidRDefault="0019490C" w:rsidP="00344305">
            <w:pPr>
              <w:ind w:right="-108"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รอการรับรู้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B7230" w14:textId="1F4291C9" w:rsidR="0019490C" w:rsidRPr="007E1A0C" w:rsidRDefault="0019490C" w:rsidP="00344305">
            <w:pPr>
              <w:tabs>
                <w:tab w:val="clear" w:pos="907"/>
                <w:tab w:val="decimal" w:pos="801"/>
              </w:tabs>
              <w:ind w:left="-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(90,695)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879B3" w14:textId="77777777" w:rsidR="0019490C" w:rsidRPr="007E1A0C" w:rsidRDefault="0019490C" w:rsidP="00344305">
            <w:pPr>
              <w:tabs>
                <w:tab w:val="decimal" w:pos="793"/>
              </w:tabs>
              <w:ind w:left="-175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18ED6" w14:textId="77777777" w:rsidR="0019490C" w:rsidRPr="007E1A0C" w:rsidRDefault="0019490C" w:rsidP="00344305">
            <w:pPr>
              <w:tabs>
                <w:tab w:val="clear" w:pos="680"/>
                <w:tab w:val="clear" w:pos="907"/>
                <w:tab w:val="left" w:pos="688"/>
                <w:tab w:val="decimal" w:pos="801"/>
              </w:tabs>
              <w:ind w:left="-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sz w:val="30"/>
                <w:szCs w:val="30"/>
              </w:rPr>
              <w:t>(81,531)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1742C" w14:textId="77777777" w:rsidR="0019490C" w:rsidRPr="007E1A0C" w:rsidRDefault="0019490C" w:rsidP="00344305">
            <w:pPr>
              <w:tabs>
                <w:tab w:val="decimal" w:pos="793"/>
              </w:tabs>
              <w:ind w:left="-175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279F4" w14:textId="3C0F5FD2" w:rsidR="0019490C" w:rsidRPr="007E1A0C" w:rsidRDefault="0019490C" w:rsidP="00344305">
            <w:pPr>
              <w:tabs>
                <w:tab w:val="clear" w:pos="907"/>
                <w:tab w:val="decimal" w:pos="801"/>
              </w:tabs>
              <w:ind w:left="-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(8,174)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D416E" w14:textId="77777777" w:rsidR="0019490C" w:rsidRPr="007E1A0C" w:rsidRDefault="0019490C" w:rsidP="00344305">
            <w:pPr>
              <w:tabs>
                <w:tab w:val="decimal" w:pos="793"/>
              </w:tabs>
              <w:ind w:left="-175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41737" w14:textId="77777777" w:rsidR="0019490C" w:rsidRPr="007E1A0C" w:rsidRDefault="0019490C" w:rsidP="00344305">
            <w:pPr>
              <w:tabs>
                <w:tab w:val="clear" w:pos="907"/>
                <w:tab w:val="decimal" w:pos="801"/>
              </w:tabs>
              <w:ind w:left="-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sz w:val="30"/>
                <w:szCs w:val="30"/>
              </w:rPr>
              <w:t>(5,823)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B755F" w14:textId="77777777" w:rsidR="0019490C" w:rsidRPr="007E1A0C" w:rsidRDefault="0019490C" w:rsidP="00344305">
            <w:pPr>
              <w:tabs>
                <w:tab w:val="decimal" w:pos="793"/>
              </w:tabs>
              <w:ind w:left="-175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26F91" w14:textId="55F48769" w:rsidR="0019490C" w:rsidRPr="007E1A0C" w:rsidRDefault="0019490C" w:rsidP="00344305">
            <w:pPr>
              <w:tabs>
                <w:tab w:val="clear" w:pos="907"/>
                <w:tab w:val="decimal" w:pos="801"/>
              </w:tabs>
              <w:ind w:left="-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(98,869)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ECE0A" w14:textId="77777777" w:rsidR="0019490C" w:rsidRPr="007E1A0C" w:rsidRDefault="0019490C" w:rsidP="00344305">
            <w:pPr>
              <w:tabs>
                <w:tab w:val="decimal" w:pos="804"/>
              </w:tabs>
              <w:ind w:left="-175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33099" w14:textId="77777777" w:rsidR="0019490C" w:rsidRPr="007E1A0C" w:rsidRDefault="0019490C" w:rsidP="00344305">
            <w:pPr>
              <w:tabs>
                <w:tab w:val="clear" w:pos="907"/>
                <w:tab w:val="decimal" w:pos="801"/>
              </w:tabs>
              <w:ind w:left="-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sz w:val="30"/>
                <w:szCs w:val="30"/>
              </w:rPr>
              <w:t>(87,354)</w:t>
            </w:r>
          </w:p>
        </w:tc>
      </w:tr>
      <w:tr w:rsidR="0019490C" w:rsidRPr="00D31C4E" w14:paraId="2A60A1A5" w14:textId="77777777" w:rsidTr="007976D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85C3C" w14:textId="77777777" w:rsidR="0019490C" w:rsidRPr="00D31C4E" w:rsidRDefault="0019490C" w:rsidP="00344305">
            <w:pPr>
              <w:ind w:right="-131" w:firstLine="72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i/>
                <w:iCs/>
                <w:color w:val="FFFFFF"/>
                <w:sz w:val="30"/>
                <w:szCs w:val="30"/>
                <w:cs/>
              </w:rPr>
              <w:t>หัก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ภาษีขายรอตัดบัญชี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76402" w14:textId="57DF9779" w:rsidR="0019490C" w:rsidRPr="007E1A0C" w:rsidRDefault="0019490C" w:rsidP="00344305">
            <w:pPr>
              <w:tabs>
                <w:tab w:val="clear" w:pos="907"/>
                <w:tab w:val="decimal" w:pos="801"/>
              </w:tabs>
              <w:ind w:left="-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(48,013)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45E17" w14:textId="77777777" w:rsidR="0019490C" w:rsidRPr="007E1A0C" w:rsidRDefault="0019490C" w:rsidP="00344305">
            <w:pPr>
              <w:tabs>
                <w:tab w:val="decimal" w:pos="793"/>
              </w:tabs>
              <w:ind w:left="-175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A8F7E" w14:textId="77777777" w:rsidR="0019490C" w:rsidRPr="007E1A0C" w:rsidRDefault="0019490C" w:rsidP="00344305">
            <w:pPr>
              <w:tabs>
                <w:tab w:val="clear" w:pos="680"/>
                <w:tab w:val="clear" w:pos="907"/>
                <w:tab w:val="left" w:pos="688"/>
                <w:tab w:val="decimal" w:pos="801"/>
              </w:tabs>
              <w:ind w:left="-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sz w:val="30"/>
                <w:szCs w:val="30"/>
              </w:rPr>
              <w:t>(43,089)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FA745" w14:textId="77777777" w:rsidR="0019490C" w:rsidRPr="007E1A0C" w:rsidRDefault="0019490C" w:rsidP="00344305">
            <w:pPr>
              <w:tabs>
                <w:tab w:val="decimal" w:pos="793"/>
              </w:tabs>
              <w:ind w:left="-175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0DB61" w14:textId="34DBBCEE" w:rsidR="0019490C" w:rsidRPr="007E1A0C" w:rsidRDefault="0019490C" w:rsidP="00344305">
            <w:pPr>
              <w:tabs>
                <w:tab w:val="clear" w:pos="907"/>
                <w:tab w:val="decimal" w:pos="801"/>
              </w:tabs>
              <w:ind w:left="-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(2,287)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D05DC" w14:textId="77777777" w:rsidR="0019490C" w:rsidRPr="007E1A0C" w:rsidRDefault="0019490C" w:rsidP="00344305">
            <w:pPr>
              <w:tabs>
                <w:tab w:val="decimal" w:pos="793"/>
              </w:tabs>
              <w:ind w:left="-175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698DF" w14:textId="77777777" w:rsidR="0019490C" w:rsidRPr="007E1A0C" w:rsidRDefault="0019490C" w:rsidP="00344305">
            <w:pPr>
              <w:tabs>
                <w:tab w:val="clear" w:pos="907"/>
                <w:tab w:val="decimal" w:pos="801"/>
              </w:tabs>
              <w:ind w:left="-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sz w:val="30"/>
                <w:szCs w:val="30"/>
              </w:rPr>
              <w:t>(702)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37595" w14:textId="77777777" w:rsidR="0019490C" w:rsidRPr="007E1A0C" w:rsidRDefault="0019490C" w:rsidP="00344305">
            <w:pPr>
              <w:tabs>
                <w:tab w:val="decimal" w:pos="793"/>
              </w:tabs>
              <w:ind w:left="-175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2B569" w14:textId="20FBB165" w:rsidR="0019490C" w:rsidRPr="007E1A0C" w:rsidRDefault="0019490C" w:rsidP="00344305">
            <w:pPr>
              <w:tabs>
                <w:tab w:val="clear" w:pos="907"/>
                <w:tab w:val="decimal" w:pos="801"/>
              </w:tabs>
              <w:ind w:left="-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(50,300)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666B9" w14:textId="77777777" w:rsidR="0019490C" w:rsidRPr="007E1A0C" w:rsidRDefault="0019490C" w:rsidP="00344305">
            <w:pPr>
              <w:tabs>
                <w:tab w:val="decimal" w:pos="804"/>
              </w:tabs>
              <w:ind w:left="-175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F7823" w14:textId="77777777" w:rsidR="0019490C" w:rsidRPr="007E1A0C" w:rsidRDefault="0019490C" w:rsidP="00344305">
            <w:pPr>
              <w:tabs>
                <w:tab w:val="clear" w:pos="907"/>
                <w:tab w:val="decimal" w:pos="801"/>
              </w:tabs>
              <w:ind w:left="-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sz w:val="30"/>
                <w:szCs w:val="30"/>
              </w:rPr>
              <w:t>(43,791)</w:t>
            </w:r>
          </w:p>
        </w:tc>
      </w:tr>
      <w:tr w:rsidR="0019490C" w:rsidRPr="00D31C4E" w14:paraId="6CA308DE" w14:textId="77777777" w:rsidTr="007976D4">
        <w:trPr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2602FE" w14:textId="77777777" w:rsidR="0019490C" w:rsidRPr="00D31C4E" w:rsidRDefault="0019490C" w:rsidP="00344305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4DB220" w14:textId="37C2D36D" w:rsidR="0019490C" w:rsidRPr="007E1A0C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</w:rPr>
              <w:t>718,931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B74606" w14:textId="77777777" w:rsidR="0019490C" w:rsidRPr="007E1A0C" w:rsidRDefault="0019490C" w:rsidP="00344305">
            <w:pPr>
              <w:tabs>
                <w:tab w:val="decimal" w:pos="167"/>
              </w:tabs>
              <w:ind w:left="-175"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062A33" w14:textId="77777777" w:rsidR="0019490C" w:rsidRPr="007E1A0C" w:rsidRDefault="0019490C" w:rsidP="00344305">
            <w:pPr>
              <w:tabs>
                <w:tab w:val="clear" w:pos="680"/>
                <w:tab w:val="clear" w:pos="907"/>
                <w:tab w:val="decimal" w:pos="167"/>
                <w:tab w:val="left" w:pos="688"/>
              </w:tabs>
              <w:ind w:left="-175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sz w:val="30"/>
                <w:szCs w:val="30"/>
              </w:rPr>
              <w:t>656,963</w:t>
            </w:r>
          </w:p>
        </w:tc>
        <w:tc>
          <w:tcPr>
            <w:tcW w:w="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8DAE15" w14:textId="77777777" w:rsidR="0019490C" w:rsidRPr="007E1A0C" w:rsidRDefault="0019490C" w:rsidP="00344305">
            <w:pPr>
              <w:tabs>
                <w:tab w:val="decimal" w:pos="167"/>
              </w:tabs>
              <w:ind w:left="-175"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5C4761" w14:textId="6CEBC56F" w:rsidR="0019490C" w:rsidRPr="007E1A0C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</w:rPr>
              <w:t>22,883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2B0F5B" w14:textId="77777777" w:rsidR="0019490C" w:rsidRPr="007E1A0C" w:rsidRDefault="0019490C" w:rsidP="00344305">
            <w:pPr>
              <w:tabs>
                <w:tab w:val="decimal" w:pos="167"/>
              </w:tabs>
              <w:ind w:left="-175"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F8FBF6" w14:textId="77777777" w:rsidR="0019490C" w:rsidRPr="007E1A0C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sz w:val="30"/>
                <w:szCs w:val="30"/>
              </w:rPr>
              <w:t>4,033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E6E769" w14:textId="77777777" w:rsidR="0019490C" w:rsidRPr="007E1A0C" w:rsidRDefault="0019490C" w:rsidP="00344305">
            <w:pPr>
              <w:tabs>
                <w:tab w:val="decimal" w:pos="167"/>
              </w:tabs>
              <w:ind w:left="-175"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484EDB" w14:textId="72D138E5" w:rsidR="0019490C" w:rsidRPr="007E1A0C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</w:rPr>
              <w:t>741,814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060BBC" w14:textId="77777777" w:rsidR="0019490C" w:rsidRPr="007E1A0C" w:rsidRDefault="0019490C" w:rsidP="00344305">
            <w:pPr>
              <w:tabs>
                <w:tab w:val="decimal" w:pos="167"/>
              </w:tabs>
              <w:ind w:left="-175"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FD25E1" w14:textId="77777777" w:rsidR="0019490C" w:rsidRPr="007E1A0C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sz w:val="30"/>
                <w:szCs w:val="30"/>
              </w:rPr>
              <w:t>660,996</w:t>
            </w:r>
          </w:p>
        </w:tc>
      </w:tr>
      <w:tr w:rsidR="00CD7340" w:rsidRPr="00D31C4E" w14:paraId="121EE9F3" w14:textId="77777777" w:rsidTr="00061D74">
        <w:trPr>
          <w:trHeight w:val="20"/>
        </w:trPr>
        <w:tc>
          <w:tcPr>
            <w:tcW w:w="23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82E93" w14:textId="77777777" w:rsidR="00CD7340" w:rsidRPr="00D31C4E" w:rsidRDefault="00CD7340" w:rsidP="00344305">
            <w:pPr>
              <w:ind w:right="-108" w:firstLine="72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3F960A" w14:textId="4835C79A" w:rsidR="00CD7340" w:rsidRPr="007E1A0C" w:rsidRDefault="00CD7340" w:rsidP="00344305">
            <w:pPr>
              <w:tabs>
                <w:tab w:val="clear" w:pos="907"/>
                <w:tab w:val="decimal" w:pos="801"/>
              </w:tabs>
              <w:ind w:left="-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(52,906)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BF943" w14:textId="77777777" w:rsidR="00CD7340" w:rsidRPr="007E1A0C" w:rsidRDefault="00CD7340" w:rsidP="00344305">
            <w:pPr>
              <w:tabs>
                <w:tab w:val="decimal" w:pos="793"/>
              </w:tabs>
              <w:ind w:left="-175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467473" w14:textId="77777777" w:rsidR="00CD7340" w:rsidRPr="007E1A0C" w:rsidRDefault="00CD7340" w:rsidP="00344305">
            <w:pPr>
              <w:tabs>
                <w:tab w:val="clear" w:pos="680"/>
                <w:tab w:val="clear" w:pos="907"/>
                <w:tab w:val="left" w:pos="688"/>
                <w:tab w:val="decimal" w:pos="801"/>
              </w:tabs>
              <w:ind w:left="-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sz w:val="30"/>
                <w:szCs w:val="30"/>
              </w:rPr>
              <w:t>(56,785)</w:t>
            </w:r>
          </w:p>
        </w:tc>
        <w:tc>
          <w:tcPr>
            <w:tcW w:w="3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E5C62" w14:textId="77777777" w:rsidR="00CD7340" w:rsidRPr="007E1A0C" w:rsidRDefault="00CD7340" w:rsidP="00344305">
            <w:pPr>
              <w:tabs>
                <w:tab w:val="decimal" w:pos="793"/>
              </w:tabs>
              <w:ind w:left="-175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5AF823" w14:textId="3E73118B" w:rsidR="00CD7340" w:rsidRPr="007E1A0C" w:rsidRDefault="00CD7340" w:rsidP="0034430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left="-175" w:right="1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       </w:t>
            </w:r>
            <w:r w:rsidRPr="007E1A0C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E3D11" w14:textId="77777777" w:rsidR="00CD7340" w:rsidRPr="007E1A0C" w:rsidRDefault="00CD7340" w:rsidP="00344305">
            <w:pPr>
              <w:tabs>
                <w:tab w:val="decimal" w:pos="793"/>
              </w:tabs>
              <w:ind w:left="-175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A993AA" w14:textId="2F46B45F" w:rsidR="00CD7340" w:rsidRPr="007E1A0C" w:rsidRDefault="00CD7340" w:rsidP="0034430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left="-175" w:right="164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       </w:t>
            </w:r>
            <w:r w:rsidRPr="007E1A0C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2961B" w14:textId="77777777" w:rsidR="00CD7340" w:rsidRPr="007E1A0C" w:rsidRDefault="00CD7340" w:rsidP="00344305">
            <w:pPr>
              <w:tabs>
                <w:tab w:val="decimal" w:pos="793"/>
              </w:tabs>
              <w:ind w:left="-175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95703C" w14:textId="5F8094C9" w:rsidR="00CD7340" w:rsidRPr="007E1A0C" w:rsidRDefault="00CD7340" w:rsidP="00344305">
            <w:pPr>
              <w:tabs>
                <w:tab w:val="clear" w:pos="907"/>
                <w:tab w:val="decimal" w:pos="801"/>
              </w:tabs>
              <w:ind w:left="-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(52,906)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F9352" w14:textId="77777777" w:rsidR="00CD7340" w:rsidRPr="007E1A0C" w:rsidRDefault="00CD7340" w:rsidP="00344305">
            <w:pPr>
              <w:tabs>
                <w:tab w:val="decimal" w:pos="804"/>
              </w:tabs>
              <w:ind w:left="-175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C3B5B5" w14:textId="77777777" w:rsidR="00CD7340" w:rsidRPr="007E1A0C" w:rsidRDefault="00CD7340" w:rsidP="00344305">
            <w:pPr>
              <w:tabs>
                <w:tab w:val="clear" w:pos="907"/>
                <w:tab w:val="decimal" w:pos="801"/>
              </w:tabs>
              <w:ind w:left="-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sz w:val="30"/>
                <w:szCs w:val="30"/>
              </w:rPr>
              <w:t>(56,785)</w:t>
            </w:r>
          </w:p>
        </w:tc>
      </w:tr>
      <w:tr w:rsidR="0019490C" w:rsidRPr="00D31C4E" w14:paraId="09908A0B" w14:textId="77777777" w:rsidTr="007976D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1D93B" w14:textId="77777777" w:rsidR="0019490C" w:rsidRPr="00D31C4E" w:rsidRDefault="0019490C" w:rsidP="00344305">
            <w:pPr>
              <w:ind w:right="-108" w:firstLine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CF790FD" w14:textId="523731F7" w:rsidR="0019490C" w:rsidRPr="004742CA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666,025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20A9C" w14:textId="77777777" w:rsidR="0019490C" w:rsidRPr="004742CA" w:rsidRDefault="0019490C" w:rsidP="00344305">
            <w:pPr>
              <w:tabs>
                <w:tab w:val="decimal" w:pos="167"/>
              </w:tabs>
              <w:ind w:left="-175"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7DDCE34" w14:textId="77777777" w:rsidR="0019490C" w:rsidRPr="004742CA" w:rsidRDefault="0019490C" w:rsidP="00344305">
            <w:pPr>
              <w:tabs>
                <w:tab w:val="clear" w:pos="680"/>
                <w:tab w:val="clear" w:pos="907"/>
                <w:tab w:val="decimal" w:pos="167"/>
                <w:tab w:val="left" w:pos="688"/>
              </w:tabs>
              <w:ind w:left="-175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600,178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C57F6" w14:textId="77777777" w:rsidR="0019490C" w:rsidRPr="004742CA" w:rsidRDefault="0019490C" w:rsidP="00344305">
            <w:pPr>
              <w:tabs>
                <w:tab w:val="decimal" w:pos="167"/>
              </w:tabs>
              <w:ind w:left="-175"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D07659D" w14:textId="6854F842" w:rsidR="0019490C" w:rsidRPr="004742CA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22,883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20B6E" w14:textId="77777777" w:rsidR="0019490C" w:rsidRPr="004742CA" w:rsidRDefault="0019490C" w:rsidP="00344305">
            <w:pPr>
              <w:tabs>
                <w:tab w:val="decimal" w:pos="167"/>
              </w:tabs>
              <w:ind w:left="-175"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80D5B2A" w14:textId="77777777" w:rsidR="0019490C" w:rsidRPr="004742CA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F6327" w14:textId="77777777" w:rsidR="0019490C" w:rsidRPr="004742CA" w:rsidRDefault="0019490C" w:rsidP="00344305">
            <w:pPr>
              <w:tabs>
                <w:tab w:val="decimal" w:pos="167"/>
              </w:tabs>
              <w:ind w:left="-175"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33BA39C" w14:textId="62D8DCED" w:rsidR="0019490C" w:rsidRPr="004742CA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688,908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08CB6" w14:textId="77777777" w:rsidR="0019490C" w:rsidRPr="004742CA" w:rsidRDefault="0019490C" w:rsidP="00344305">
            <w:pPr>
              <w:tabs>
                <w:tab w:val="decimal" w:pos="167"/>
              </w:tabs>
              <w:ind w:left="-175"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22F151" w14:textId="77777777" w:rsidR="0019490C" w:rsidRPr="004742CA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604,211</w:t>
            </w:r>
          </w:p>
        </w:tc>
      </w:tr>
    </w:tbl>
    <w:p w14:paraId="090C84C4" w14:textId="77777777" w:rsidR="00EC3371" w:rsidRPr="00C03A8E" w:rsidRDefault="00EC3371" w:rsidP="00344305">
      <w:pPr>
        <w:tabs>
          <w:tab w:val="left" w:pos="270"/>
        </w:tabs>
        <w:ind w:left="273" w:hanging="187"/>
        <w:rPr>
          <w:rFonts w:ascii="Angsana New" w:hAnsi="Angsana New"/>
          <w:sz w:val="24"/>
          <w:szCs w:val="24"/>
        </w:rPr>
      </w:pPr>
      <w:r w:rsidRPr="005259D0">
        <w:rPr>
          <w:rFonts w:ascii="Angsana New" w:hAnsi="Angsana New"/>
          <w:sz w:val="30"/>
          <w:szCs w:val="30"/>
        </w:rPr>
        <w:t xml:space="preserve"> </w:t>
      </w:r>
    </w:p>
    <w:tbl>
      <w:tblPr>
        <w:tblW w:w="9590" w:type="dxa"/>
        <w:tblInd w:w="389" w:type="dxa"/>
        <w:tblLook w:val="0000" w:firstRow="0" w:lastRow="0" w:firstColumn="0" w:lastColumn="0" w:noHBand="0" w:noVBand="0"/>
      </w:tblPr>
      <w:tblGrid>
        <w:gridCol w:w="6795"/>
        <w:gridCol w:w="1260"/>
        <w:gridCol w:w="270"/>
        <w:gridCol w:w="1265"/>
      </w:tblGrid>
      <w:tr w:rsidR="00EC3371" w:rsidRPr="00D31C4E" w14:paraId="4D94061B" w14:textId="77777777" w:rsidTr="006F04B2">
        <w:trPr>
          <w:trHeight w:val="133"/>
        </w:trPr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E1298" w14:textId="77777777" w:rsidR="00EC3371" w:rsidRPr="00D31C4E" w:rsidRDefault="00EC3371" w:rsidP="00344305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2C1E53" w14:textId="77777777" w:rsidR="00EC3371" w:rsidRPr="00D31C4E" w:rsidRDefault="00EC3371" w:rsidP="0034430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C3371" w:rsidRPr="00D31C4E" w14:paraId="0822D275" w14:textId="77777777" w:rsidTr="006F04B2">
        <w:trPr>
          <w:trHeight w:val="20"/>
        </w:trPr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B1D3D" w14:textId="77777777" w:rsidR="00EC3371" w:rsidRPr="00D31C4E" w:rsidRDefault="00EC3371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5D886D" w14:textId="77777777" w:rsidR="00EC3371" w:rsidRPr="00D31C4E" w:rsidRDefault="00EC3371" w:rsidP="003443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C4E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31C4E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Pr="00D31C4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477A36" w14:textId="77777777" w:rsidR="00EC3371" w:rsidRPr="00D31C4E" w:rsidRDefault="00EC3371" w:rsidP="00344305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2867CB" w14:textId="77777777" w:rsidR="00EC3371" w:rsidRPr="00D31C4E" w:rsidRDefault="00EC3371" w:rsidP="00344305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C4E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31C4E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Pr="00D31C4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C3371" w:rsidRPr="00D31C4E" w14:paraId="6D75E412" w14:textId="77777777" w:rsidTr="006F04B2">
        <w:trPr>
          <w:trHeight w:val="20"/>
        </w:trPr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081C9" w14:textId="77777777" w:rsidR="00EC3371" w:rsidRPr="00D31C4E" w:rsidRDefault="00EC3371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AFC719" w14:textId="77777777" w:rsidR="00EC3371" w:rsidRPr="00D31C4E" w:rsidRDefault="00EC3371" w:rsidP="003443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C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D31C4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C3371" w:rsidRPr="00D31C4E" w14:paraId="2E15CC4E" w14:textId="77777777" w:rsidTr="006F04B2">
        <w:trPr>
          <w:trHeight w:val="20"/>
        </w:trPr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B6625" w14:textId="77777777" w:rsidR="00EC3371" w:rsidRPr="00D31C4E" w:rsidRDefault="00EC3371" w:rsidP="00344305">
            <w:pPr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D31C4E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 w:rsidRPr="00D31C4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31C4E">
              <w:rPr>
                <w:rFonts w:ascii="Angsana New" w:hAnsi="Angsana New" w:hint="cs"/>
                <w:sz w:val="30"/>
                <w:szCs w:val="30"/>
                <w:cs/>
              </w:rPr>
              <w:t>สุทธิหนี้สูญรับคืน</w:t>
            </w:r>
            <w:r w:rsidRPr="00D31C4E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D31C4E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4A90F3" w14:textId="77777777" w:rsidR="00EC3371" w:rsidRPr="00D31C4E" w:rsidRDefault="00EC3371" w:rsidP="00344305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A7AF9E" w14:textId="77777777" w:rsidR="00EC3371" w:rsidRPr="00D31C4E" w:rsidRDefault="00EC3371" w:rsidP="00344305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09051C" w14:textId="77777777" w:rsidR="00EC3371" w:rsidRPr="00D31C4E" w:rsidRDefault="00EC3371" w:rsidP="00344305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</w:tr>
      <w:tr w:rsidR="0019490C" w:rsidRPr="00D31C4E" w14:paraId="7FDD7CA4" w14:textId="77777777" w:rsidTr="006F04B2">
        <w:trPr>
          <w:trHeight w:val="20"/>
        </w:trPr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B8A9B" w14:textId="77777777" w:rsidR="0019490C" w:rsidRPr="00D31C4E" w:rsidRDefault="0019490C" w:rsidP="00344305">
            <w:pPr>
              <w:ind w:firstLine="392"/>
              <w:rPr>
                <w:rFonts w:ascii="Angsana New" w:hAnsi="Angsana New"/>
                <w:sz w:val="30"/>
                <w:szCs w:val="30"/>
                <w:cs/>
              </w:rPr>
            </w:pPr>
            <w:r w:rsidRPr="00D31C4E">
              <w:rPr>
                <w:rFonts w:ascii="Angsana New" w:hAnsi="Angsana New" w:hint="cs"/>
                <w:sz w:val="30"/>
                <w:szCs w:val="30"/>
                <w:cs/>
              </w:rPr>
              <w:t>ปีสิ้นสุดวันที่ 3</w:t>
            </w:r>
            <w:r w:rsidRPr="00D31C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31C4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110D9D" w14:textId="13467217" w:rsidR="0019490C" w:rsidRPr="007E1A0C" w:rsidRDefault="0019490C" w:rsidP="00344305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7E1A0C">
              <w:rPr>
                <w:rFonts w:eastAsia="MS Mincho"/>
                <w:sz w:val="30"/>
                <w:szCs w:val="30"/>
                <w:lang w:val="en-US"/>
              </w:rPr>
              <w:t>125,263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440771" w14:textId="77777777" w:rsidR="0019490C" w:rsidRPr="007E1A0C" w:rsidRDefault="0019490C" w:rsidP="00344305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DE57DD" w14:textId="10938E1C" w:rsidR="0019490C" w:rsidRPr="007E1A0C" w:rsidRDefault="0019490C" w:rsidP="00344305">
            <w:pPr>
              <w:pStyle w:val="numbernegative"/>
              <w:tabs>
                <w:tab w:val="decimal" w:pos="885"/>
              </w:tabs>
              <w:spacing w:line="240" w:lineRule="auto"/>
              <w:ind w:right="-180"/>
              <w:jc w:val="left"/>
              <w:rPr>
                <w:rFonts w:eastAsia="MS Mincho"/>
                <w:color w:val="000000"/>
                <w:sz w:val="30"/>
                <w:szCs w:val="30"/>
                <w:cs/>
                <w:lang w:val="en-US"/>
              </w:rPr>
            </w:pPr>
            <w:r w:rsidRPr="007E1A0C">
              <w:rPr>
                <w:rFonts w:eastAsia="MS Mincho"/>
                <w:color w:val="000000"/>
                <w:sz w:val="30"/>
                <w:szCs w:val="30"/>
                <w:lang w:val="en-US"/>
              </w:rPr>
              <w:t>153,747</w:t>
            </w:r>
          </w:p>
        </w:tc>
      </w:tr>
    </w:tbl>
    <w:p w14:paraId="6F03AB18" w14:textId="6F81955C" w:rsidR="002A0F25" w:rsidRPr="00C03A8E" w:rsidRDefault="002A0F25" w:rsidP="00344305">
      <w:pPr>
        <w:tabs>
          <w:tab w:val="left" w:pos="270"/>
        </w:tabs>
        <w:ind w:left="273" w:hanging="187"/>
        <w:rPr>
          <w:rFonts w:ascii="Angsana New" w:hAnsi="Angsana New"/>
          <w:sz w:val="24"/>
          <w:szCs w:val="24"/>
        </w:rPr>
      </w:pPr>
    </w:p>
    <w:p w14:paraId="594BD08C" w14:textId="77777777" w:rsidR="002A0F25" w:rsidRDefault="002A0F2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778" w:type="dxa"/>
        <w:tblInd w:w="389" w:type="dxa"/>
        <w:tblLook w:val="0000" w:firstRow="0" w:lastRow="0" w:firstColumn="0" w:lastColumn="0" w:noHBand="0" w:noVBand="0"/>
      </w:tblPr>
      <w:tblGrid>
        <w:gridCol w:w="2313"/>
        <w:gridCol w:w="1035"/>
        <w:gridCol w:w="243"/>
        <w:gridCol w:w="1010"/>
        <w:gridCol w:w="7"/>
        <w:gridCol w:w="237"/>
        <w:gridCol w:w="7"/>
        <w:gridCol w:w="1016"/>
        <w:gridCol w:w="276"/>
        <w:gridCol w:w="936"/>
        <w:gridCol w:w="12"/>
        <w:gridCol w:w="264"/>
        <w:gridCol w:w="12"/>
        <w:gridCol w:w="1031"/>
        <w:gridCol w:w="276"/>
        <w:gridCol w:w="1091"/>
        <w:gridCol w:w="12"/>
      </w:tblGrid>
      <w:tr w:rsidR="00EC3371" w:rsidRPr="00D31C4E" w14:paraId="38E43A2A" w14:textId="77777777" w:rsidTr="006F04B2">
        <w:trPr>
          <w:gridAfter w:val="1"/>
          <w:wAfter w:w="12" w:type="dxa"/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1A373" w14:textId="77777777" w:rsidR="00EC3371" w:rsidRPr="00D31C4E" w:rsidRDefault="00EC3371" w:rsidP="00344305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84D25" w14:textId="77777777" w:rsidR="00EC3371" w:rsidRPr="00D31C4E" w:rsidRDefault="00EC3371" w:rsidP="0034430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3371" w:rsidRPr="00D31C4E" w14:paraId="56408C60" w14:textId="77777777" w:rsidTr="006F04B2">
        <w:trPr>
          <w:gridAfter w:val="1"/>
          <w:wAfter w:w="12" w:type="dxa"/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8402A" w14:textId="77777777" w:rsidR="00EC3371" w:rsidRPr="00D31C4E" w:rsidRDefault="00EC3371" w:rsidP="00344305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25C1B" w14:textId="77777777" w:rsidR="00EC3371" w:rsidRPr="00D31C4E" w:rsidRDefault="00EC3371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45146" w14:textId="77777777" w:rsidR="00EC3371" w:rsidRPr="00D31C4E" w:rsidRDefault="00EC3371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EBFA0" w14:textId="77777777" w:rsidR="00EC3371" w:rsidRPr="00D31C4E" w:rsidRDefault="00EC3371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A24C2" w14:textId="77777777" w:rsidR="00EC3371" w:rsidRPr="00D31C4E" w:rsidRDefault="00EC3371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0F2D4" w14:textId="77777777" w:rsidR="00EC3371" w:rsidRPr="00D31C4E" w:rsidRDefault="00EC3371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371" w:rsidRPr="00D31C4E" w14:paraId="1FD7BBC2" w14:textId="77777777" w:rsidTr="006F04B2">
        <w:trPr>
          <w:gridAfter w:val="1"/>
          <w:wAfter w:w="12" w:type="dxa"/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62528" w14:textId="77777777" w:rsidR="00EC3371" w:rsidRPr="00D31C4E" w:rsidRDefault="00EC3371" w:rsidP="00344305">
            <w:pPr>
              <w:ind w:right="-108" w:firstLine="2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C20AF" w14:textId="77777777" w:rsidR="00EC3371" w:rsidRPr="00D31C4E" w:rsidRDefault="00EC3371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EB969" w14:textId="77777777" w:rsidR="00EC3371" w:rsidRPr="00D31C4E" w:rsidRDefault="00EC3371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BB0D5" w14:textId="77777777" w:rsidR="00EC3371" w:rsidRPr="00D31C4E" w:rsidRDefault="00EC3371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เกินกว่าหนึ่งปี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BC45B" w14:textId="77777777" w:rsidR="00EC3371" w:rsidRPr="00D31C4E" w:rsidRDefault="00EC3371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89CE4" w14:textId="77777777" w:rsidR="00EC3371" w:rsidRPr="00D31C4E" w:rsidRDefault="00EC3371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C3371" w:rsidRPr="00D31C4E" w14:paraId="536AB8E8" w14:textId="77777777" w:rsidTr="006F04B2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ACEA7" w14:textId="77777777" w:rsidR="00EC3371" w:rsidRPr="00D31C4E" w:rsidRDefault="00EC3371" w:rsidP="00344305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6B9F3" w14:textId="77777777" w:rsidR="00EC3371" w:rsidRPr="00D31C4E" w:rsidRDefault="00EC3371" w:rsidP="00344305">
            <w:pPr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78A4F4" w14:textId="77777777" w:rsidR="00EC3371" w:rsidRPr="00D31C4E" w:rsidRDefault="00EC3371" w:rsidP="00344305">
            <w:pPr>
              <w:ind w:left="-108" w:right="-103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5CD9EA" w14:textId="77777777" w:rsidR="00EC3371" w:rsidRPr="00D31C4E" w:rsidRDefault="00EC3371" w:rsidP="00344305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0C578" w14:textId="77777777" w:rsidR="00EC3371" w:rsidRPr="00D31C4E" w:rsidRDefault="00EC3371" w:rsidP="00344305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45B4E" w14:textId="77777777" w:rsidR="00EC3371" w:rsidRPr="00D31C4E" w:rsidRDefault="00EC3371" w:rsidP="00344305">
            <w:pPr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FA534" w14:textId="77777777" w:rsidR="00EC3371" w:rsidRPr="00D31C4E" w:rsidRDefault="00EC3371" w:rsidP="00344305">
            <w:pPr>
              <w:ind w:left="-108" w:right="-103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1803A" w14:textId="77777777" w:rsidR="00EC3371" w:rsidRPr="00D31C4E" w:rsidRDefault="00EC3371" w:rsidP="00344305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0FDB8" w14:textId="77777777" w:rsidR="00EC3371" w:rsidRPr="00D31C4E" w:rsidRDefault="00EC3371" w:rsidP="00344305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27514" w14:textId="77777777" w:rsidR="00EC3371" w:rsidRPr="00D31C4E" w:rsidRDefault="00EC3371" w:rsidP="00344305">
            <w:pPr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625635" w14:textId="77777777" w:rsidR="00EC3371" w:rsidRPr="00D31C4E" w:rsidRDefault="00EC3371" w:rsidP="00344305">
            <w:pPr>
              <w:ind w:left="-108" w:right="-103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921634" w14:textId="77777777" w:rsidR="00EC3371" w:rsidRPr="00D31C4E" w:rsidRDefault="00EC3371" w:rsidP="00344305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C3371" w:rsidRPr="00D31C4E" w14:paraId="7AC23D45" w14:textId="77777777" w:rsidTr="006F04B2">
        <w:trPr>
          <w:gridAfter w:val="1"/>
          <w:wAfter w:w="12" w:type="dxa"/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48B53" w14:textId="77777777" w:rsidR="00EC3371" w:rsidRPr="00D31C4E" w:rsidRDefault="00EC3371" w:rsidP="00344305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1D056" w14:textId="77777777" w:rsidR="00EC3371" w:rsidRPr="00D31C4E" w:rsidRDefault="00EC3371" w:rsidP="003443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9490C" w:rsidRPr="00D31C4E" w14:paraId="1545F83E" w14:textId="77777777" w:rsidTr="006F04B2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56B98" w14:textId="77777777" w:rsidR="0019490C" w:rsidRPr="00D31C4E" w:rsidRDefault="0019490C" w:rsidP="00344305">
            <w:pPr>
              <w:ind w:right="-108" w:firstLine="72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ลูกหนี้ตามสัญญาเช่าซื้อ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D4C82" w14:textId="66E626F8" w:rsidR="0019490C" w:rsidRPr="000963BA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689,861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CEA19" w14:textId="77777777" w:rsidR="0019490C" w:rsidRPr="000963BA" w:rsidRDefault="0019490C" w:rsidP="00344305">
            <w:pPr>
              <w:tabs>
                <w:tab w:val="decimal" w:pos="167"/>
              </w:tabs>
              <w:ind w:left="-175" w:right="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D96E1" w14:textId="77777777" w:rsidR="0019490C" w:rsidRPr="000963BA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63BA">
              <w:rPr>
                <w:rFonts w:ascii="Angsana New" w:hAnsi="Angsana New"/>
                <w:sz w:val="30"/>
                <w:szCs w:val="30"/>
              </w:rPr>
              <w:t>633,760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1E864" w14:textId="77777777" w:rsidR="0019490C" w:rsidRPr="000963BA" w:rsidRDefault="0019490C" w:rsidP="00344305">
            <w:pPr>
              <w:tabs>
                <w:tab w:val="decimal" w:pos="167"/>
              </w:tabs>
              <w:ind w:left="-175" w:right="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D1613" w14:textId="73A16BB5" w:rsidR="0019490C" w:rsidRPr="000963BA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603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4B743" w14:textId="77777777" w:rsidR="0019490C" w:rsidRPr="000963BA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74F71" w14:textId="77777777" w:rsidR="0019490C" w:rsidRPr="000963BA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63BA">
              <w:rPr>
                <w:rFonts w:ascii="Angsana New" w:hAnsi="Angsana New"/>
                <w:sz w:val="30"/>
                <w:szCs w:val="30"/>
              </w:rPr>
              <w:t>2,182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F948C" w14:textId="77777777" w:rsidR="0019490C" w:rsidRPr="000963BA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260F4" w14:textId="59846BFF" w:rsidR="0019490C" w:rsidRPr="000963BA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690,464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E3CEC" w14:textId="77777777" w:rsidR="0019490C" w:rsidRPr="000963BA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3D9C4" w14:textId="77777777" w:rsidR="0019490C" w:rsidRPr="000963BA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63BA">
              <w:rPr>
                <w:rFonts w:ascii="Angsana New" w:hAnsi="Angsana New"/>
                <w:sz w:val="30"/>
                <w:szCs w:val="30"/>
              </w:rPr>
              <w:t>635,942</w:t>
            </w:r>
          </w:p>
        </w:tc>
      </w:tr>
      <w:tr w:rsidR="0019490C" w:rsidRPr="00D31C4E" w14:paraId="67276A06" w14:textId="77777777" w:rsidTr="006F04B2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1134D" w14:textId="77777777" w:rsidR="0019490C" w:rsidRPr="00D31C4E" w:rsidRDefault="0019490C" w:rsidP="00344305">
            <w:pPr>
              <w:ind w:right="-131" w:firstLine="72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รายได้ดอกเบี้ยรับ</w:t>
            </w:r>
          </w:p>
          <w:p w14:paraId="195E5455" w14:textId="77777777" w:rsidR="0019490C" w:rsidRPr="00D31C4E" w:rsidRDefault="0019490C" w:rsidP="00344305">
            <w:pPr>
              <w:ind w:right="-108"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รอการรับรู้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5EECF" w14:textId="2671E56A" w:rsidR="0019490C" w:rsidRPr="000963BA" w:rsidRDefault="0019490C" w:rsidP="00344305">
            <w:pPr>
              <w:tabs>
                <w:tab w:val="clear" w:pos="907"/>
                <w:tab w:val="decimal" w:pos="801"/>
              </w:tabs>
              <w:ind w:left="-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(65</w:t>
            </w:r>
            <w:r w:rsidRPr="007E1A0C">
              <w:rPr>
                <w:rFonts w:ascii="Angsana New" w:hAnsi="Angsana New"/>
                <w:sz w:val="30"/>
                <w:szCs w:val="30"/>
              </w:rPr>
              <w:t>,184</w:t>
            </w: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7624C" w14:textId="77777777" w:rsidR="0019490C" w:rsidRPr="000963BA" w:rsidRDefault="0019490C" w:rsidP="00344305">
            <w:pPr>
              <w:tabs>
                <w:tab w:val="decimal" w:pos="793"/>
              </w:tabs>
              <w:ind w:left="-175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2FB6B" w14:textId="77777777" w:rsidR="0019490C" w:rsidRPr="000963BA" w:rsidRDefault="0019490C" w:rsidP="00344305">
            <w:pPr>
              <w:tabs>
                <w:tab w:val="clear" w:pos="907"/>
                <w:tab w:val="decimal" w:pos="801"/>
              </w:tabs>
              <w:ind w:left="-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63BA">
              <w:rPr>
                <w:rFonts w:ascii="Angsana New" w:hAnsi="Angsana New"/>
                <w:sz w:val="30"/>
                <w:szCs w:val="30"/>
              </w:rPr>
              <w:t>(60,056)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3EA72" w14:textId="77777777" w:rsidR="0019490C" w:rsidRPr="000963BA" w:rsidRDefault="0019490C" w:rsidP="00344305">
            <w:pPr>
              <w:tabs>
                <w:tab w:val="decimal" w:pos="793"/>
              </w:tabs>
              <w:ind w:left="-175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6088F" w14:textId="12ADF79E" w:rsidR="0019490C" w:rsidRPr="000963BA" w:rsidRDefault="0019490C" w:rsidP="00344305">
            <w:pPr>
              <w:tabs>
                <w:tab w:val="clear" w:pos="907"/>
                <w:tab w:val="decimal" w:pos="801"/>
              </w:tabs>
              <w:ind w:left="-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(14)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31410" w14:textId="77777777" w:rsidR="0019490C" w:rsidRPr="000963BA" w:rsidRDefault="0019490C" w:rsidP="00344305">
            <w:pPr>
              <w:tabs>
                <w:tab w:val="clear" w:pos="907"/>
                <w:tab w:val="decimal" w:pos="793"/>
              </w:tabs>
              <w:ind w:left="-175" w:right="-2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599E7" w14:textId="77777777" w:rsidR="0019490C" w:rsidRPr="000963BA" w:rsidRDefault="0019490C" w:rsidP="00344305">
            <w:pPr>
              <w:tabs>
                <w:tab w:val="clear" w:pos="907"/>
                <w:tab w:val="decimal" w:pos="801"/>
              </w:tabs>
              <w:ind w:left="-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63BA">
              <w:rPr>
                <w:rFonts w:ascii="Angsana New" w:hAnsi="Angsana New"/>
                <w:sz w:val="30"/>
                <w:szCs w:val="30"/>
              </w:rPr>
              <w:t>(70)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E28EE" w14:textId="77777777" w:rsidR="0019490C" w:rsidRPr="000963BA" w:rsidRDefault="0019490C" w:rsidP="00344305">
            <w:pPr>
              <w:tabs>
                <w:tab w:val="clear" w:pos="907"/>
                <w:tab w:val="decimal" w:pos="793"/>
              </w:tabs>
              <w:ind w:left="-175" w:right="-2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50F99" w14:textId="482FEE80" w:rsidR="0019490C" w:rsidRPr="000963BA" w:rsidRDefault="0019490C" w:rsidP="00344305">
            <w:pPr>
              <w:tabs>
                <w:tab w:val="clear" w:pos="907"/>
                <w:tab w:val="decimal" w:pos="801"/>
              </w:tabs>
              <w:ind w:left="-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(65,</w:t>
            </w:r>
            <w:r w:rsidRPr="007E1A0C">
              <w:rPr>
                <w:rFonts w:ascii="Angsana New" w:hAnsi="Angsana New"/>
                <w:sz w:val="30"/>
                <w:szCs w:val="30"/>
              </w:rPr>
              <w:t>198</w:t>
            </w: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431F4" w14:textId="77777777" w:rsidR="0019490C" w:rsidRPr="000963BA" w:rsidRDefault="0019490C" w:rsidP="00344305">
            <w:pPr>
              <w:tabs>
                <w:tab w:val="clear" w:pos="907"/>
                <w:tab w:val="decimal" w:pos="804"/>
              </w:tabs>
              <w:ind w:left="-175" w:right="-2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D4184" w14:textId="77777777" w:rsidR="0019490C" w:rsidRPr="000963BA" w:rsidRDefault="0019490C" w:rsidP="00344305">
            <w:pPr>
              <w:tabs>
                <w:tab w:val="clear" w:pos="907"/>
                <w:tab w:val="decimal" w:pos="801"/>
              </w:tabs>
              <w:ind w:left="-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63BA">
              <w:rPr>
                <w:rFonts w:ascii="Angsana New" w:hAnsi="Angsana New"/>
                <w:sz w:val="30"/>
                <w:szCs w:val="30"/>
              </w:rPr>
              <w:t>(60,126)</w:t>
            </w:r>
          </w:p>
        </w:tc>
      </w:tr>
      <w:tr w:rsidR="0019490C" w:rsidRPr="00D31C4E" w14:paraId="1522C76C" w14:textId="77777777" w:rsidTr="006F04B2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B58CB" w14:textId="77777777" w:rsidR="0019490C" w:rsidRPr="00D31C4E" w:rsidRDefault="0019490C" w:rsidP="00344305">
            <w:pPr>
              <w:ind w:right="-131" w:firstLine="72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i/>
                <w:iCs/>
                <w:color w:val="FFFFFF"/>
                <w:sz w:val="30"/>
                <w:szCs w:val="30"/>
                <w:cs/>
              </w:rPr>
              <w:t>หัก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ภาษีขายรอตัดบัญชี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A642D" w14:textId="7A7AEDDE" w:rsidR="0019490C" w:rsidRPr="000963BA" w:rsidRDefault="0019490C" w:rsidP="00344305">
            <w:pPr>
              <w:tabs>
                <w:tab w:val="clear" w:pos="907"/>
                <w:tab w:val="decimal" w:pos="801"/>
              </w:tabs>
              <w:ind w:left="-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(38,0</w:t>
            </w:r>
            <w:r w:rsidRPr="007E1A0C">
              <w:rPr>
                <w:rFonts w:ascii="Angsana New" w:hAnsi="Angsana New"/>
                <w:sz w:val="30"/>
                <w:szCs w:val="30"/>
              </w:rPr>
              <w:t>43</w:t>
            </w: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1D2B6" w14:textId="77777777" w:rsidR="0019490C" w:rsidRPr="000963BA" w:rsidRDefault="0019490C" w:rsidP="00344305">
            <w:pPr>
              <w:tabs>
                <w:tab w:val="decimal" w:pos="793"/>
              </w:tabs>
              <w:ind w:left="-175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D6B14" w14:textId="77777777" w:rsidR="0019490C" w:rsidRPr="000963BA" w:rsidRDefault="0019490C" w:rsidP="00344305">
            <w:pPr>
              <w:tabs>
                <w:tab w:val="clear" w:pos="907"/>
                <w:tab w:val="decimal" w:pos="801"/>
              </w:tabs>
              <w:ind w:left="-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63BA">
              <w:rPr>
                <w:rFonts w:ascii="Angsana New" w:hAnsi="Angsana New"/>
                <w:sz w:val="30"/>
                <w:szCs w:val="30"/>
              </w:rPr>
              <w:t>(34,386)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1CBBC" w14:textId="77777777" w:rsidR="0019490C" w:rsidRPr="000963BA" w:rsidRDefault="0019490C" w:rsidP="00344305">
            <w:pPr>
              <w:tabs>
                <w:tab w:val="decimal" w:pos="793"/>
              </w:tabs>
              <w:ind w:left="-175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1D398" w14:textId="37011B6D" w:rsidR="0019490C" w:rsidRPr="000963BA" w:rsidRDefault="0019490C" w:rsidP="00344305">
            <w:pPr>
              <w:tabs>
                <w:tab w:val="clear" w:pos="907"/>
                <w:tab w:val="decimal" w:pos="801"/>
              </w:tabs>
              <w:ind w:left="-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(38)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F686E" w14:textId="77777777" w:rsidR="0019490C" w:rsidRPr="000963BA" w:rsidRDefault="0019490C" w:rsidP="00344305">
            <w:pPr>
              <w:tabs>
                <w:tab w:val="clear" w:pos="907"/>
                <w:tab w:val="decimal" w:pos="793"/>
              </w:tabs>
              <w:ind w:left="-175" w:right="-2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60154" w14:textId="77777777" w:rsidR="0019490C" w:rsidRPr="000963BA" w:rsidRDefault="0019490C" w:rsidP="00344305">
            <w:pPr>
              <w:tabs>
                <w:tab w:val="clear" w:pos="907"/>
                <w:tab w:val="decimal" w:pos="801"/>
              </w:tabs>
              <w:ind w:left="-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63BA">
              <w:rPr>
                <w:rFonts w:ascii="Angsana New" w:hAnsi="Angsana New"/>
                <w:sz w:val="30"/>
                <w:szCs w:val="30"/>
              </w:rPr>
              <w:t>(81)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DC44A" w14:textId="77777777" w:rsidR="0019490C" w:rsidRPr="000963BA" w:rsidRDefault="0019490C" w:rsidP="00344305">
            <w:pPr>
              <w:tabs>
                <w:tab w:val="clear" w:pos="907"/>
                <w:tab w:val="decimal" w:pos="793"/>
              </w:tabs>
              <w:ind w:left="-175" w:right="-2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01D61" w14:textId="71DD8EAC" w:rsidR="0019490C" w:rsidRPr="000963BA" w:rsidRDefault="0019490C" w:rsidP="00344305">
            <w:pPr>
              <w:tabs>
                <w:tab w:val="clear" w:pos="907"/>
                <w:tab w:val="decimal" w:pos="801"/>
              </w:tabs>
              <w:ind w:left="-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(38,</w:t>
            </w:r>
            <w:r w:rsidRPr="007E1A0C">
              <w:rPr>
                <w:rFonts w:ascii="Angsana New" w:hAnsi="Angsana New"/>
                <w:sz w:val="30"/>
                <w:szCs w:val="30"/>
              </w:rPr>
              <w:t>081</w:t>
            </w: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3EB8D" w14:textId="77777777" w:rsidR="0019490C" w:rsidRPr="000963BA" w:rsidRDefault="0019490C" w:rsidP="00344305">
            <w:pPr>
              <w:tabs>
                <w:tab w:val="clear" w:pos="907"/>
                <w:tab w:val="decimal" w:pos="804"/>
              </w:tabs>
              <w:ind w:left="-175" w:right="-2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06DD8" w14:textId="77777777" w:rsidR="0019490C" w:rsidRPr="000963BA" w:rsidRDefault="0019490C" w:rsidP="00344305">
            <w:pPr>
              <w:tabs>
                <w:tab w:val="clear" w:pos="907"/>
                <w:tab w:val="decimal" w:pos="801"/>
              </w:tabs>
              <w:ind w:left="-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63BA">
              <w:rPr>
                <w:rFonts w:ascii="Angsana New" w:hAnsi="Angsana New"/>
                <w:sz w:val="30"/>
                <w:szCs w:val="30"/>
              </w:rPr>
              <w:t>(34,467)</w:t>
            </w:r>
          </w:p>
        </w:tc>
      </w:tr>
      <w:tr w:rsidR="0019490C" w:rsidRPr="00D31C4E" w14:paraId="28DC2B05" w14:textId="77777777" w:rsidTr="006F04B2">
        <w:trPr>
          <w:trHeight w:val="20"/>
        </w:trPr>
        <w:tc>
          <w:tcPr>
            <w:tcW w:w="23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492670" w14:textId="77777777" w:rsidR="0019490C" w:rsidRPr="00D31C4E" w:rsidRDefault="0019490C" w:rsidP="00344305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549D55" w14:textId="59046019" w:rsidR="0019490C" w:rsidRPr="000963BA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58</w:t>
            </w:r>
            <w:r w:rsidRPr="007E1A0C">
              <w:rPr>
                <w:rFonts w:ascii="Angsana New" w:hAnsi="Angsana New"/>
                <w:sz w:val="30"/>
                <w:szCs w:val="30"/>
              </w:rPr>
              <w:t>6,634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24AF73" w14:textId="77777777" w:rsidR="0019490C" w:rsidRPr="000963BA" w:rsidRDefault="0019490C" w:rsidP="00344305">
            <w:pPr>
              <w:tabs>
                <w:tab w:val="decimal" w:pos="167"/>
              </w:tabs>
              <w:ind w:left="-175" w:right="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6BCC6F" w14:textId="77777777" w:rsidR="0019490C" w:rsidRPr="000963BA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63BA">
              <w:rPr>
                <w:rFonts w:ascii="Angsana New" w:hAnsi="Angsana New"/>
                <w:sz w:val="30"/>
                <w:szCs w:val="30"/>
              </w:rPr>
              <w:t>539,318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8E8953" w14:textId="77777777" w:rsidR="0019490C" w:rsidRPr="000963BA" w:rsidRDefault="0019490C" w:rsidP="00344305">
            <w:pPr>
              <w:tabs>
                <w:tab w:val="decimal" w:pos="167"/>
              </w:tabs>
              <w:ind w:left="-175" w:right="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372E8A" w14:textId="4085F2D3" w:rsidR="0019490C" w:rsidRPr="000963BA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551</w:t>
            </w:r>
          </w:p>
        </w:tc>
        <w:tc>
          <w:tcPr>
            <w:tcW w:w="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01217F" w14:textId="77777777" w:rsidR="0019490C" w:rsidRPr="000963BA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6EFC46" w14:textId="77777777" w:rsidR="0019490C" w:rsidRPr="000963BA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63BA">
              <w:rPr>
                <w:rFonts w:ascii="Angsana New" w:hAnsi="Angsana New"/>
                <w:sz w:val="30"/>
                <w:szCs w:val="30"/>
              </w:rPr>
              <w:t>2,031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D0DBEE" w14:textId="77777777" w:rsidR="0019490C" w:rsidRPr="000963BA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91EC6A" w14:textId="5BB74515" w:rsidR="0019490C" w:rsidRPr="000963BA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58</w:t>
            </w:r>
            <w:r w:rsidRPr="007E1A0C">
              <w:rPr>
                <w:rFonts w:ascii="Angsana New" w:hAnsi="Angsana New"/>
                <w:sz w:val="30"/>
                <w:szCs w:val="30"/>
              </w:rPr>
              <w:t>7,185</w:t>
            </w:r>
          </w:p>
        </w:tc>
        <w:tc>
          <w:tcPr>
            <w:tcW w:w="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765C3" w14:textId="77777777" w:rsidR="0019490C" w:rsidRPr="000963BA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77E015" w14:textId="77777777" w:rsidR="0019490C" w:rsidRPr="000963BA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63BA">
              <w:rPr>
                <w:rFonts w:ascii="Angsana New" w:hAnsi="Angsana New"/>
                <w:sz w:val="30"/>
                <w:szCs w:val="30"/>
              </w:rPr>
              <w:t>541,349</w:t>
            </w:r>
          </w:p>
        </w:tc>
      </w:tr>
      <w:tr w:rsidR="0019490C" w:rsidRPr="00D31C4E" w14:paraId="6449A3DA" w14:textId="77777777" w:rsidTr="00A879B3">
        <w:trPr>
          <w:trHeight w:val="20"/>
        </w:trPr>
        <w:tc>
          <w:tcPr>
            <w:tcW w:w="23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B2ACC" w14:textId="77777777" w:rsidR="0019490C" w:rsidRPr="00D31C4E" w:rsidRDefault="0019490C" w:rsidP="00344305">
            <w:pPr>
              <w:ind w:right="-108" w:firstLine="72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558EA1" w14:textId="17E78211" w:rsidR="0019490C" w:rsidRPr="007E1A0C" w:rsidRDefault="0019490C" w:rsidP="00344305">
            <w:pPr>
              <w:tabs>
                <w:tab w:val="clear" w:pos="907"/>
                <w:tab w:val="decimal" w:pos="801"/>
              </w:tabs>
              <w:ind w:left="-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(47,89</w:t>
            </w:r>
            <w:r w:rsidRPr="007E1A0C">
              <w:rPr>
                <w:rFonts w:ascii="Angsana New" w:hAnsi="Angsana New"/>
                <w:sz w:val="30"/>
                <w:szCs w:val="30"/>
              </w:rPr>
              <w:t>7</w:t>
            </w: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D8B03" w14:textId="77777777" w:rsidR="0019490C" w:rsidRPr="007E1A0C" w:rsidRDefault="0019490C" w:rsidP="00344305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DAA15E" w14:textId="77777777" w:rsidR="0019490C" w:rsidRPr="007E1A0C" w:rsidRDefault="0019490C" w:rsidP="00344305">
            <w:pPr>
              <w:tabs>
                <w:tab w:val="clear" w:pos="907"/>
                <w:tab w:val="decimal" w:pos="801"/>
              </w:tabs>
              <w:ind w:left="-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sz w:val="30"/>
                <w:szCs w:val="30"/>
              </w:rPr>
              <w:t>(51,231)</w:t>
            </w:r>
          </w:p>
        </w:tc>
        <w:tc>
          <w:tcPr>
            <w:tcW w:w="2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D8496" w14:textId="77777777" w:rsidR="0019490C" w:rsidRPr="007E1A0C" w:rsidRDefault="0019490C" w:rsidP="00344305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846EFE" w14:textId="729E3DE1" w:rsidR="0019490C" w:rsidRPr="000963BA" w:rsidRDefault="000963BA" w:rsidP="0034430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left="-175" w:right="164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       </w:t>
            </w:r>
            <w:r w:rsidR="0019490C" w:rsidRPr="000963BA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2F3E4" w14:textId="77777777" w:rsidR="0019490C" w:rsidRPr="000963BA" w:rsidRDefault="0019490C" w:rsidP="00344305">
            <w:pPr>
              <w:tabs>
                <w:tab w:val="clear" w:pos="454"/>
                <w:tab w:val="clear" w:pos="907"/>
                <w:tab w:val="left" w:pos="0"/>
                <w:tab w:val="decimal" w:pos="801"/>
              </w:tabs>
              <w:ind w:left="-175" w:right="164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736812" w14:textId="6748898A" w:rsidR="0019490C" w:rsidRPr="007E1A0C" w:rsidRDefault="00A879B3" w:rsidP="00A879B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left="-175" w:right="164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     </w:t>
            </w:r>
            <w:r w:rsidR="0019490C" w:rsidRPr="007E1A0C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C1FC7" w14:textId="77777777" w:rsidR="0019490C" w:rsidRPr="00A879B3" w:rsidRDefault="0019490C" w:rsidP="00A879B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left="-175" w:right="164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0BF9B3" w14:textId="20E22659" w:rsidR="0019490C" w:rsidRPr="007E1A0C" w:rsidRDefault="0019490C" w:rsidP="00344305">
            <w:pPr>
              <w:tabs>
                <w:tab w:val="clear" w:pos="907"/>
                <w:tab w:val="decimal" w:pos="801"/>
              </w:tabs>
              <w:ind w:left="-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(47,89</w:t>
            </w:r>
            <w:r w:rsidRPr="007E1A0C">
              <w:rPr>
                <w:rFonts w:ascii="Angsana New" w:hAnsi="Angsana New"/>
                <w:sz w:val="30"/>
                <w:szCs w:val="30"/>
              </w:rPr>
              <w:t>7</w:t>
            </w: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70ACA" w14:textId="77777777" w:rsidR="0019490C" w:rsidRPr="007E1A0C" w:rsidRDefault="0019490C" w:rsidP="00344305">
            <w:pPr>
              <w:tabs>
                <w:tab w:val="clear" w:pos="907"/>
                <w:tab w:val="decimal" w:pos="801"/>
              </w:tabs>
              <w:ind w:left="-175" w:right="-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E5BB28" w14:textId="77777777" w:rsidR="0019490C" w:rsidRPr="007E1A0C" w:rsidRDefault="0019490C" w:rsidP="00344305">
            <w:pPr>
              <w:tabs>
                <w:tab w:val="clear" w:pos="907"/>
                <w:tab w:val="decimal" w:pos="801"/>
              </w:tabs>
              <w:ind w:left="-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sz w:val="30"/>
                <w:szCs w:val="30"/>
              </w:rPr>
              <w:t>(51,231)</w:t>
            </w:r>
          </w:p>
        </w:tc>
      </w:tr>
      <w:tr w:rsidR="0019490C" w:rsidRPr="00D31C4E" w14:paraId="64453942" w14:textId="77777777" w:rsidTr="006F04B2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FD67B" w14:textId="77777777" w:rsidR="0019490C" w:rsidRPr="00D31C4E" w:rsidRDefault="0019490C" w:rsidP="00344305">
            <w:pPr>
              <w:ind w:right="-108" w:firstLine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8742949" w14:textId="277577A1" w:rsidR="0019490C" w:rsidRPr="007E1A0C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63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53</w:t>
            </w:r>
            <w:r w:rsidRPr="000963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0963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0963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0D86C" w14:textId="77777777" w:rsidR="0019490C" w:rsidRPr="007E1A0C" w:rsidRDefault="0019490C" w:rsidP="00344305">
            <w:pPr>
              <w:tabs>
                <w:tab w:val="decimal" w:pos="167"/>
              </w:tabs>
              <w:ind w:left="-175" w:right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D5B674C" w14:textId="77777777" w:rsidR="0019490C" w:rsidRPr="007E1A0C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488,087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6B40F" w14:textId="77777777" w:rsidR="0019490C" w:rsidRPr="007E1A0C" w:rsidRDefault="0019490C" w:rsidP="00344305">
            <w:pPr>
              <w:tabs>
                <w:tab w:val="decimal" w:pos="167"/>
              </w:tabs>
              <w:ind w:left="-175" w:right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E86A18E" w14:textId="2CCFE5C3" w:rsidR="0019490C" w:rsidRPr="007E1A0C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63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092F6" w14:textId="77777777" w:rsidR="0019490C" w:rsidRPr="007E1A0C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42C10F" w14:textId="77777777" w:rsidR="0019490C" w:rsidRPr="007E1A0C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2,031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52030" w14:textId="77777777" w:rsidR="0019490C" w:rsidRPr="007E1A0C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E08CB6" w14:textId="1EE5F781" w:rsidR="0019490C" w:rsidRPr="007E1A0C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63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53</w:t>
            </w:r>
            <w:r w:rsidRPr="000963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9,288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2C93B" w14:textId="77777777" w:rsidR="0019490C" w:rsidRPr="007E1A0C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F6EAF3B" w14:textId="77777777" w:rsidR="0019490C" w:rsidRPr="007E1A0C" w:rsidRDefault="0019490C" w:rsidP="00344305">
            <w:pPr>
              <w:tabs>
                <w:tab w:val="clear" w:pos="907"/>
                <w:tab w:val="decimal" w:pos="167"/>
              </w:tabs>
              <w:ind w:left="-175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490,118</w:t>
            </w:r>
          </w:p>
        </w:tc>
      </w:tr>
    </w:tbl>
    <w:p w14:paraId="4EB2761D" w14:textId="77777777" w:rsidR="00EC3371" w:rsidRPr="00CF1FF6" w:rsidRDefault="00EC3371" w:rsidP="00344305">
      <w:pPr>
        <w:tabs>
          <w:tab w:val="left" w:pos="270"/>
        </w:tabs>
        <w:ind w:left="273" w:hanging="187"/>
        <w:rPr>
          <w:rFonts w:ascii="Angsana New" w:hAnsi="Angsana New"/>
          <w:sz w:val="24"/>
          <w:szCs w:val="24"/>
        </w:rPr>
      </w:pPr>
    </w:p>
    <w:p w14:paraId="2F6A07E9" w14:textId="77777777" w:rsidR="00EC3371" w:rsidRPr="002E0BD6" w:rsidRDefault="00EC3371" w:rsidP="00344305">
      <w:pPr>
        <w:tabs>
          <w:tab w:val="left" w:pos="270"/>
        </w:tabs>
        <w:spacing w:line="120" w:lineRule="exact"/>
        <w:ind w:left="270" w:hanging="180"/>
        <w:rPr>
          <w:rFonts w:ascii="Angsana New" w:hAnsi="Angsana New"/>
        </w:rPr>
      </w:pPr>
    </w:p>
    <w:tbl>
      <w:tblPr>
        <w:tblW w:w="9585" w:type="dxa"/>
        <w:tblInd w:w="389" w:type="dxa"/>
        <w:tblLook w:val="0000" w:firstRow="0" w:lastRow="0" w:firstColumn="0" w:lastColumn="0" w:noHBand="0" w:noVBand="0"/>
      </w:tblPr>
      <w:tblGrid>
        <w:gridCol w:w="6705"/>
        <w:gridCol w:w="1260"/>
        <w:gridCol w:w="281"/>
        <w:gridCol w:w="1339"/>
      </w:tblGrid>
      <w:tr w:rsidR="00EC3371" w:rsidRPr="00D31C4E" w14:paraId="2A7B2690" w14:textId="77777777" w:rsidTr="006F04B2">
        <w:trPr>
          <w:trHeight w:val="133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E332A" w14:textId="77777777" w:rsidR="00EC3371" w:rsidRPr="00D31C4E" w:rsidRDefault="00EC3371" w:rsidP="00344305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BD8A9B" w14:textId="77777777" w:rsidR="00EC3371" w:rsidRPr="00D31C4E" w:rsidRDefault="00EC3371" w:rsidP="0034430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31C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C3371" w:rsidRPr="00D31C4E" w14:paraId="4DEEA1A5" w14:textId="77777777" w:rsidTr="006F04B2">
        <w:trPr>
          <w:trHeight w:val="2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33C60" w14:textId="77777777" w:rsidR="00EC3371" w:rsidRPr="00D31C4E" w:rsidRDefault="00EC3371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B01574" w14:textId="77777777" w:rsidR="00EC3371" w:rsidRPr="00D31C4E" w:rsidRDefault="00EC3371" w:rsidP="003443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C4E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31C4E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Pr="00D31C4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33D02B" w14:textId="77777777" w:rsidR="00EC3371" w:rsidRPr="00D31C4E" w:rsidRDefault="00EC3371" w:rsidP="00344305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C5D0F8" w14:textId="77777777" w:rsidR="00EC3371" w:rsidRPr="00D31C4E" w:rsidRDefault="00EC3371" w:rsidP="00344305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C4E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31C4E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Pr="00D31C4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C3371" w:rsidRPr="00D31C4E" w14:paraId="3CF32C60" w14:textId="77777777" w:rsidTr="006F04B2">
        <w:trPr>
          <w:trHeight w:val="2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C11D4" w14:textId="77777777" w:rsidR="00EC3371" w:rsidRPr="00D31C4E" w:rsidRDefault="00EC3371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4D885" w14:textId="77777777" w:rsidR="00EC3371" w:rsidRPr="00D31C4E" w:rsidRDefault="00EC3371" w:rsidP="003443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C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D31C4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C3371" w:rsidRPr="00D31C4E" w14:paraId="0766BAD0" w14:textId="77777777" w:rsidTr="006F04B2">
        <w:trPr>
          <w:trHeight w:val="2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A3258" w14:textId="77777777" w:rsidR="00EC3371" w:rsidRPr="00D31C4E" w:rsidRDefault="00EC3371" w:rsidP="00344305">
            <w:pPr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D31C4E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 w:rsidRPr="00D31C4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31C4E">
              <w:rPr>
                <w:rFonts w:ascii="Angsana New" w:hAnsi="Angsana New" w:hint="cs"/>
                <w:sz w:val="30"/>
                <w:szCs w:val="30"/>
                <w:cs/>
              </w:rPr>
              <w:t>สุทธิหนี้สูญรับคืน</w:t>
            </w:r>
            <w:r w:rsidRPr="00D31C4E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D31C4E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A4125" w14:textId="77777777" w:rsidR="00EC3371" w:rsidRPr="00D31C4E" w:rsidRDefault="00EC3371" w:rsidP="00344305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206D9" w14:textId="77777777" w:rsidR="00EC3371" w:rsidRPr="00D31C4E" w:rsidRDefault="00EC3371" w:rsidP="00344305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DADF0" w14:textId="77777777" w:rsidR="00EC3371" w:rsidRPr="00D31C4E" w:rsidRDefault="00EC3371" w:rsidP="00344305">
            <w:pPr>
              <w:pStyle w:val="numbernegative"/>
              <w:tabs>
                <w:tab w:val="decimal" w:pos="1051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</w:tr>
      <w:tr w:rsidR="0019490C" w:rsidRPr="00D31C4E" w14:paraId="4D810C87" w14:textId="77777777" w:rsidTr="006F04B2">
        <w:trPr>
          <w:trHeight w:val="2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98340" w14:textId="77777777" w:rsidR="0019490C" w:rsidRPr="00D31C4E" w:rsidRDefault="0019490C" w:rsidP="00344305">
            <w:pPr>
              <w:ind w:firstLine="392"/>
              <w:rPr>
                <w:rFonts w:ascii="Angsana New" w:hAnsi="Angsana New"/>
                <w:sz w:val="30"/>
                <w:szCs w:val="30"/>
                <w:cs/>
              </w:rPr>
            </w:pPr>
            <w:r w:rsidRPr="00D31C4E">
              <w:rPr>
                <w:rFonts w:ascii="Angsana New" w:hAnsi="Angsana New" w:hint="cs"/>
                <w:sz w:val="30"/>
                <w:szCs w:val="30"/>
                <w:cs/>
              </w:rPr>
              <w:t>ปีสิ้นสุดวันที่ 3</w:t>
            </w:r>
            <w:r w:rsidRPr="00D31C4E">
              <w:rPr>
                <w:rFonts w:ascii="Angsana New" w:hAnsi="Angsana New"/>
                <w:sz w:val="30"/>
                <w:szCs w:val="30"/>
              </w:rPr>
              <w:t>1</w:t>
            </w:r>
            <w:r w:rsidRPr="00D31C4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CDEE0" w14:textId="5E8B7922" w:rsidR="0019490C" w:rsidRPr="007E1A0C" w:rsidRDefault="0019490C" w:rsidP="00344305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7E1A0C">
              <w:rPr>
                <w:rFonts w:eastAsia="MS Mincho"/>
                <w:sz w:val="30"/>
                <w:szCs w:val="30"/>
                <w:lang w:val="en-US"/>
              </w:rPr>
              <w:t>108,957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F3329" w14:textId="77777777" w:rsidR="0019490C" w:rsidRPr="007E1A0C" w:rsidRDefault="0019490C" w:rsidP="00344305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A6212" w14:textId="27B2EDB6" w:rsidR="0019490C" w:rsidRPr="007E1A0C" w:rsidRDefault="0019490C" w:rsidP="00344305">
            <w:pPr>
              <w:pStyle w:val="numbernegative"/>
              <w:tabs>
                <w:tab w:val="decimal" w:pos="885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7E1A0C">
              <w:rPr>
                <w:rFonts w:eastAsia="MS Mincho"/>
                <w:sz w:val="30"/>
                <w:szCs w:val="30"/>
                <w:lang w:val="en-US"/>
              </w:rPr>
              <w:t>139,883</w:t>
            </w:r>
          </w:p>
        </w:tc>
      </w:tr>
    </w:tbl>
    <w:p w14:paraId="6ACA7586" w14:textId="77777777" w:rsidR="00EC3371" w:rsidRDefault="00EC3371" w:rsidP="00344305">
      <w:pPr>
        <w:tabs>
          <w:tab w:val="left" w:pos="-3402"/>
          <w:tab w:val="left" w:pos="-3261"/>
          <w:tab w:val="left" w:pos="-3119"/>
        </w:tabs>
        <w:ind w:right="-162"/>
        <w:jc w:val="thaiDistribute"/>
        <w:rPr>
          <w:rFonts w:ascii="Angsana New" w:hAnsi="Angsana New"/>
          <w:i/>
          <w:iCs/>
          <w:spacing w:val="-16"/>
          <w:sz w:val="30"/>
          <w:szCs w:val="30"/>
        </w:rPr>
      </w:pPr>
      <w:r>
        <w:rPr>
          <w:rFonts w:ascii="Angsana New" w:hAnsi="Angsana New"/>
          <w:i/>
          <w:iCs/>
          <w:spacing w:val="-16"/>
          <w:sz w:val="30"/>
          <w:szCs w:val="30"/>
        </w:rPr>
        <w:t xml:space="preserve">      </w:t>
      </w:r>
    </w:p>
    <w:p w14:paraId="740B97C1" w14:textId="77777777" w:rsidR="00EC3371" w:rsidRDefault="00EC3371" w:rsidP="00344305">
      <w:pPr>
        <w:tabs>
          <w:tab w:val="left" w:pos="-3402"/>
          <w:tab w:val="left" w:pos="-3261"/>
          <w:tab w:val="left" w:pos="-3119"/>
        </w:tabs>
        <w:ind w:right="-162"/>
        <w:jc w:val="thaiDistribute"/>
        <w:rPr>
          <w:rFonts w:ascii="Angsana New" w:hAnsi="Angsana New"/>
          <w:i/>
          <w:iCs/>
          <w:spacing w:val="-16"/>
          <w:sz w:val="30"/>
          <w:szCs w:val="30"/>
          <w:cs/>
        </w:rPr>
        <w:sectPr w:rsidR="00EC3371" w:rsidSect="004D4CDC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aperSrc w:first="15" w:other="15"/>
          <w:pgNumType w:start="16"/>
          <w:cols w:space="720"/>
          <w:docGrid w:linePitch="299"/>
        </w:sectPr>
      </w:pPr>
    </w:p>
    <w:p w14:paraId="7BC9AD89" w14:textId="77777777" w:rsidR="00EC3371" w:rsidRDefault="00EC3371" w:rsidP="00344305">
      <w:pPr>
        <w:tabs>
          <w:tab w:val="left" w:pos="-3402"/>
          <w:tab w:val="left" w:pos="-3261"/>
          <w:tab w:val="left" w:pos="-3119"/>
        </w:tabs>
        <w:ind w:left="720" w:right="-162"/>
        <w:jc w:val="thaiDistribute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การวิเคราะห์อายุของลูกหนี้ตามสัญญาเช่าซื้อ</w:t>
      </w:r>
      <w:r w:rsidRPr="002E0BD6">
        <w:rPr>
          <w:rFonts w:ascii="Angsana New" w:hAnsi="Angsana New" w:hint="cs"/>
          <w:sz w:val="30"/>
          <w:szCs w:val="30"/>
          <w:cs/>
        </w:rPr>
        <w:t>เครื่อง</w:t>
      </w:r>
      <w:r>
        <w:rPr>
          <w:rFonts w:ascii="Angsana New" w:hAnsi="Angsana New" w:hint="cs"/>
          <w:sz w:val="30"/>
          <w:szCs w:val="30"/>
          <w:cs/>
        </w:rPr>
        <w:t>กรองน้ำ</w:t>
      </w:r>
      <w:r w:rsidRPr="002E0BD6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>3</w:t>
      </w:r>
      <w:r w:rsidRPr="006067C2">
        <w:rPr>
          <w:rFonts w:ascii="Angsana New" w:hAnsi="Angsana New"/>
          <w:sz w:val="30"/>
          <w:szCs w:val="30"/>
        </w:rPr>
        <w:t>1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>มีดังนี้</w:t>
      </w:r>
    </w:p>
    <w:p w14:paraId="03136CAA" w14:textId="77777777" w:rsidR="00EC3371" w:rsidRPr="00CF1FF6" w:rsidRDefault="00EC3371" w:rsidP="00344305">
      <w:pPr>
        <w:tabs>
          <w:tab w:val="left" w:pos="-3402"/>
          <w:tab w:val="left" w:pos="-3261"/>
          <w:tab w:val="left" w:pos="-3119"/>
        </w:tabs>
        <w:ind w:right="-162"/>
        <w:jc w:val="thaiDistribute"/>
        <w:rPr>
          <w:rFonts w:ascii="Angsana New" w:hAnsi="Angsana New"/>
          <w:sz w:val="24"/>
          <w:szCs w:val="24"/>
        </w:rPr>
      </w:pPr>
    </w:p>
    <w:tbl>
      <w:tblPr>
        <w:tblW w:w="14355" w:type="dxa"/>
        <w:tblInd w:w="738" w:type="dxa"/>
        <w:tblLook w:val="04A0" w:firstRow="1" w:lastRow="0" w:firstColumn="1" w:lastColumn="0" w:noHBand="0" w:noVBand="1"/>
      </w:tblPr>
      <w:tblGrid>
        <w:gridCol w:w="3690"/>
        <w:gridCol w:w="306"/>
        <w:gridCol w:w="1894"/>
        <w:gridCol w:w="365"/>
        <w:gridCol w:w="1699"/>
        <w:gridCol w:w="380"/>
        <w:gridCol w:w="2066"/>
        <w:gridCol w:w="373"/>
        <w:gridCol w:w="1737"/>
        <w:gridCol w:w="1833"/>
        <w:gridCol w:w="12"/>
      </w:tblGrid>
      <w:tr w:rsidR="00EC3371" w:rsidRPr="00D31C4E" w14:paraId="738CAF0B" w14:textId="77777777" w:rsidTr="000D18D5">
        <w:trPr>
          <w:trHeight w:val="389"/>
        </w:trPr>
        <w:tc>
          <w:tcPr>
            <w:tcW w:w="3690" w:type="dxa"/>
            <w:shd w:val="clear" w:color="auto" w:fill="auto"/>
          </w:tcPr>
          <w:p w14:paraId="1B3C6E08" w14:textId="77777777" w:rsidR="00EC3371" w:rsidRPr="00D31C4E" w:rsidRDefault="00EC3371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7855EC31" w14:textId="77777777" w:rsidR="00EC3371" w:rsidRPr="00D31C4E" w:rsidRDefault="00EC3371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59" w:type="dxa"/>
            <w:gridSpan w:val="9"/>
          </w:tcPr>
          <w:p w14:paraId="135308FE" w14:textId="77777777" w:rsidR="00EC3371" w:rsidRPr="00D31C4E" w:rsidRDefault="00EC3371" w:rsidP="0034430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3371" w:rsidRPr="00D31C4E" w14:paraId="543DA2C4" w14:textId="77777777" w:rsidTr="000D18D5">
        <w:trPr>
          <w:gridAfter w:val="1"/>
          <w:wAfter w:w="12" w:type="dxa"/>
          <w:trHeight w:val="1224"/>
        </w:trPr>
        <w:tc>
          <w:tcPr>
            <w:tcW w:w="3690" w:type="dxa"/>
            <w:shd w:val="clear" w:color="auto" w:fill="auto"/>
          </w:tcPr>
          <w:p w14:paraId="772430BA" w14:textId="77777777" w:rsidR="00EC3371" w:rsidRPr="00D31C4E" w:rsidRDefault="00EC3371" w:rsidP="00344305">
            <w:pPr>
              <w:spacing w:line="380" w:lineRule="exact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6E59F7" w14:textId="77777777" w:rsidR="00EC3371" w:rsidRPr="00D31C4E" w:rsidRDefault="00EC3371" w:rsidP="00344305">
            <w:pPr>
              <w:spacing w:line="380" w:lineRule="exact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7E1F17" w14:textId="77777777" w:rsidR="00EC3371" w:rsidRPr="00D31C4E" w:rsidRDefault="00EC3371" w:rsidP="00344305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="008A378E" w:rsidRPr="00D31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D31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A378E" w:rsidRPr="00D31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31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31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306" w:type="dxa"/>
            <w:shd w:val="clear" w:color="auto" w:fill="auto"/>
          </w:tcPr>
          <w:p w14:paraId="677B7E55" w14:textId="77777777" w:rsidR="00EC3371" w:rsidRPr="00D31C4E" w:rsidRDefault="00EC3371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07AA7FF0" w14:textId="77777777" w:rsidR="00EC3371" w:rsidRPr="00D31C4E" w:rsidRDefault="00EC3371" w:rsidP="00344305">
            <w:pPr>
              <w:spacing w:line="380" w:lineRule="exact"/>
              <w:ind w:right="1465"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FAD3BC" w14:textId="77777777" w:rsidR="00EC3371" w:rsidRPr="00D31C4E" w:rsidRDefault="00EC3371" w:rsidP="00344305">
            <w:pPr>
              <w:spacing w:line="380" w:lineRule="exact"/>
              <w:ind w:right="1465"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9999F4" w14:textId="77777777" w:rsidR="00EC3371" w:rsidRPr="00D31C4E" w:rsidRDefault="00EC3371" w:rsidP="00344305">
            <w:pPr>
              <w:spacing w:line="380" w:lineRule="exact"/>
              <w:ind w:right="-115" w:hanging="1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จำนวนลูกหนี้</w:t>
            </w:r>
          </w:p>
        </w:tc>
        <w:tc>
          <w:tcPr>
            <w:tcW w:w="365" w:type="dxa"/>
          </w:tcPr>
          <w:p w14:paraId="2EB40A7F" w14:textId="77777777" w:rsidR="00EC3371" w:rsidRPr="00D31C4E" w:rsidRDefault="00EC3371" w:rsidP="00344305">
            <w:pPr>
              <w:spacing w:line="380" w:lineRule="exact"/>
              <w:ind w:right="-131" w:firstLine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9" w:type="dxa"/>
            <w:shd w:val="clear" w:color="auto" w:fill="auto"/>
          </w:tcPr>
          <w:p w14:paraId="4C037058" w14:textId="77777777" w:rsidR="00EC3371" w:rsidRPr="00D31C4E" w:rsidRDefault="00EC3371" w:rsidP="00344305">
            <w:pPr>
              <w:spacing w:line="380" w:lineRule="exact"/>
              <w:ind w:right="-131"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F9C160" w14:textId="77777777" w:rsidR="00EC3371" w:rsidRPr="00D31C4E" w:rsidRDefault="00EC3371" w:rsidP="00344305">
            <w:pPr>
              <w:spacing w:line="380" w:lineRule="exact"/>
              <w:ind w:left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1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380" w:type="dxa"/>
            <w:shd w:val="clear" w:color="auto" w:fill="auto"/>
          </w:tcPr>
          <w:p w14:paraId="1A7C5ED0" w14:textId="77777777" w:rsidR="00EC3371" w:rsidRPr="00D31C4E" w:rsidRDefault="00EC3371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6" w:type="dxa"/>
            <w:shd w:val="clear" w:color="auto" w:fill="auto"/>
          </w:tcPr>
          <w:p w14:paraId="304E0A5C" w14:textId="77777777" w:rsidR="00EC3371" w:rsidRPr="00D31C4E" w:rsidRDefault="00EC3371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ยอดลูกหนี้สุทธิที่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ใช้ในการตั้งค่าเผื่อหนี้</w:t>
            </w:r>
          </w:p>
          <w:p w14:paraId="3CF0391F" w14:textId="77777777" w:rsidR="00EC3371" w:rsidRPr="00D31C4E" w:rsidRDefault="00EC3371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สงสัยจะสูญ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2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373" w:type="dxa"/>
            <w:shd w:val="clear" w:color="auto" w:fill="auto"/>
          </w:tcPr>
          <w:p w14:paraId="66CC41F6" w14:textId="77777777" w:rsidR="00EC3371" w:rsidRPr="00D31C4E" w:rsidRDefault="00EC3371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450B6331" w14:textId="77777777" w:rsidR="00EC3371" w:rsidRPr="00D31C4E" w:rsidRDefault="00EC3371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อัตราที่ใช้ใน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การตั้งค่าเผื่อหนี้</w:t>
            </w:r>
          </w:p>
          <w:p w14:paraId="60E92D0F" w14:textId="77777777" w:rsidR="00EC3371" w:rsidRPr="00D31C4E" w:rsidRDefault="00EC3371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833" w:type="dxa"/>
            <w:shd w:val="clear" w:color="auto" w:fill="auto"/>
          </w:tcPr>
          <w:p w14:paraId="6C72859E" w14:textId="77777777" w:rsidR="00EC3371" w:rsidRPr="00D31C4E" w:rsidRDefault="00EC3371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7CF131" w14:textId="77777777" w:rsidR="00EC3371" w:rsidRPr="00D31C4E" w:rsidRDefault="00EC3371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สงสัยจะสูญ</w:t>
            </w:r>
          </w:p>
        </w:tc>
      </w:tr>
      <w:tr w:rsidR="00EC3371" w:rsidRPr="00D31C4E" w14:paraId="6A7B0322" w14:textId="77777777" w:rsidTr="000D18D5">
        <w:trPr>
          <w:gridAfter w:val="1"/>
          <w:wAfter w:w="12" w:type="dxa"/>
          <w:trHeight w:val="389"/>
        </w:trPr>
        <w:tc>
          <w:tcPr>
            <w:tcW w:w="3690" w:type="dxa"/>
            <w:shd w:val="clear" w:color="auto" w:fill="auto"/>
          </w:tcPr>
          <w:p w14:paraId="5B9A1B5C" w14:textId="77777777" w:rsidR="00EC3371" w:rsidRPr="00D31C4E" w:rsidRDefault="00EC3371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" w:type="dxa"/>
            <w:shd w:val="clear" w:color="auto" w:fill="auto"/>
          </w:tcPr>
          <w:p w14:paraId="42187BC7" w14:textId="77777777" w:rsidR="00EC3371" w:rsidRPr="00D31C4E" w:rsidRDefault="00EC3371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</w:tcPr>
          <w:p w14:paraId="40515596" w14:textId="77777777" w:rsidR="00EC3371" w:rsidRPr="00D31C4E" w:rsidRDefault="00EC3371" w:rsidP="0034430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(ราย)</w:t>
            </w:r>
          </w:p>
        </w:tc>
        <w:tc>
          <w:tcPr>
            <w:tcW w:w="365" w:type="dxa"/>
            <w:shd w:val="clear" w:color="auto" w:fill="auto"/>
          </w:tcPr>
          <w:p w14:paraId="0B4D4299" w14:textId="77777777" w:rsidR="00EC3371" w:rsidRPr="00D31C4E" w:rsidRDefault="00EC3371" w:rsidP="00344305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45" w:type="dxa"/>
            <w:gridSpan w:val="3"/>
            <w:shd w:val="clear" w:color="auto" w:fill="auto"/>
          </w:tcPr>
          <w:p w14:paraId="2E0098A9" w14:textId="77777777" w:rsidR="00EC3371" w:rsidRPr="00D31C4E" w:rsidRDefault="00EC3371" w:rsidP="0034430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373" w:type="dxa"/>
            <w:shd w:val="clear" w:color="auto" w:fill="auto"/>
          </w:tcPr>
          <w:p w14:paraId="67ED6442" w14:textId="77777777" w:rsidR="00EC3371" w:rsidRPr="00D31C4E" w:rsidRDefault="00EC3371" w:rsidP="00344305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192C2227" w14:textId="77777777" w:rsidR="00EC3371" w:rsidRPr="00D31C4E" w:rsidRDefault="00EC3371" w:rsidP="0034430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33" w:type="dxa"/>
            <w:shd w:val="clear" w:color="auto" w:fill="auto"/>
          </w:tcPr>
          <w:p w14:paraId="4D26F467" w14:textId="77777777" w:rsidR="00EC3371" w:rsidRPr="00D31C4E" w:rsidRDefault="00EC3371" w:rsidP="0034430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6198" w:rsidRPr="00D31C4E" w14:paraId="04A4A489" w14:textId="77777777" w:rsidTr="007976D4">
        <w:trPr>
          <w:gridAfter w:val="1"/>
          <w:wAfter w:w="12" w:type="dxa"/>
          <w:trHeight w:val="389"/>
        </w:trPr>
        <w:tc>
          <w:tcPr>
            <w:tcW w:w="3690" w:type="dxa"/>
            <w:shd w:val="clear" w:color="auto" w:fill="auto"/>
          </w:tcPr>
          <w:p w14:paraId="0C3428E4" w14:textId="77777777" w:rsidR="00546198" w:rsidRPr="00D31C4E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306" w:type="dxa"/>
            <w:shd w:val="clear" w:color="auto" w:fill="auto"/>
          </w:tcPr>
          <w:p w14:paraId="481157C5" w14:textId="77777777" w:rsidR="00546198" w:rsidRPr="00D31C4E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</w:tcPr>
          <w:p w14:paraId="5C60E918" w14:textId="06F5A32F" w:rsidR="00546198" w:rsidRPr="007E1A0C" w:rsidRDefault="00546198" w:rsidP="00344305">
            <w:pPr>
              <w:spacing w:line="380" w:lineRule="exact"/>
              <w:ind w:right="1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55,126</w:t>
            </w:r>
          </w:p>
        </w:tc>
        <w:tc>
          <w:tcPr>
            <w:tcW w:w="365" w:type="dxa"/>
            <w:shd w:val="clear" w:color="auto" w:fill="auto"/>
          </w:tcPr>
          <w:p w14:paraId="0CDB3755" w14:textId="77777777" w:rsidR="00546198" w:rsidRPr="007E1A0C" w:rsidRDefault="00546198" w:rsidP="00344305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50E663C9" w14:textId="1881FA6C" w:rsidR="00546198" w:rsidRPr="007E1A0C" w:rsidRDefault="00546198" w:rsidP="00344305">
            <w:pPr>
              <w:spacing w:line="380" w:lineRule="exact"/>
              <w:ind w:right="2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420,650</w:t>
            </w:r>
          </w:p>
        </w:tc>
        <w:tc>
          <w:tcPr>
            <w:tcW w:w="380" w:type="dxa"/>
            <w:shd w:val="clear" w:color="auto" w:fill="auto"/>
          </w:tcPr>
          <w:p w14:paraId="318F00CB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6" w:type="dxa"/>
            <w:shd w:val="clear" w:color="auto" w:fill="auto"/>
          </w:tcPr>
          <w:p w14:paraId="561E3F5D" w14:textId="4D70CB7D" w:rsidR="00546198" w:rsidRPr="007E1A0C" w:rsidRDefault="00546198" w:rsidP="00344305">
            <w:pPr>
              <w:spacing w:line="380" w:lineRule="exact"/>
              <w:ind w:right="2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425,638</w:t>
            </w:r>
          </w:p>
        </w:tc>
        <w:tc>
          <w:tcPr>
            <w:tcW w:w="373" w:type="dxa"/>
            <w:shd w:val="clear" w:color="auto" w:fill="auto"/>
          </w:tcPr>
          <w:p w14:paraId="6171C7E5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650E98B8" w14:textId="77777777" w:rsidR="00546198" w:rsidRPr="007E1A0C" w:rsidRDefault="00546198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sz w:val="30"/>
                <w:szCs w:val="30"/>
              </w:rPr>
              <w:t>2.5</w:t>
            </w:r>
          </w:p>
        </w:tc>
        <w:tc>
          <w:tcPr>
            <w:tcW w:w="1833" w:type="dxa"/>
            <w:shd w:val="clear" w:color="auto" w:fill="auto"/>
          </w:tcPr>
          <w:p w14:paraId="7C05C6B2" w14:textId="6128BDF4" w:rsidR="00546198" w:rsidRPr="007E1A0C" w:rsidRDefault="00546198" w:rsidP="00344305">
            <w:pPr>
              <w:spacing w:line="380" w:lineRule="exact"/>
              <w:ind w:right="1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10,641</w:t>
            </w:r>
          </w:p>
        </w:tc>
      </w:tr>
      <w:tr w:rsidR="00546198" w:rsidRPr="00D31C4E" w14:paraId="5227B649" w14:textId="77777777" w:rsidTr="007976D4">
        <w:trPr>
          <w:gridAfter w:val="1"/>
          <w:wAfter w:w="12" w:type="dxa"/>
          <w:trHeight w:val="389"/>
        </w:trPr>
        <w:tc>
          <w:tcPr>
            <w:tcW w:w="3690" w:type="dxa"/>
            <w:shd w:val="clear" w:color="auto" w:fill="auto"/>
          </w:tcPr>
          <w:p w14:paraId="3B48D7A3" w14:textId="77777777" w:rsidR="00546198" w:rsidRPr="00D31C4E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306" w:type="dxa"/>
            <w:shd w:val="clear" w:color="auto" w:fill="auto"/>
          </w:tcPr>
          <w:p w14:paraId="74856712" w14:textId="77777777" w:rsidR="00546198" w:rsidRPr="00D31C4E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</w:tcPr>
          <w:p w14:paraId="3CD01C18" w14:textId="77777777" w:rsidR="00546198" w:rsidRPr="007E1A0C" w:rsidRDefault="00546198" w:rsidP="00344305">
            <w:pPr>
              <w:spacing w:line="380" w:lineRule="exact"/>
              <w:ind w:right="1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16D2969E" w14:textId="77777777" w:rsidR="00546198" w:rsidRPr="007E1A0C" w:rsidRDefault="00546198" w:rsidP="0034430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27E8F355" w14:textId="77777777" w:rsidR="00546198" w:rsidRPr="007E1A0C" w:rsidRDefault="00546198" w:rsidP="00344305">
            <w:pPr>
              <w:spacing w:line="380" w:lineRule="exact"/>
              <w:ind w:right="2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0" w:type="dxa"/>
            <w:shd w:val="clear" w:color="auto" w:fill="auto"/>
          </w:tcPr>
          <w:p w14:paraId="2ECBC5BE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6" w:type="dxa"/>
            <w:shd w:val="clear" w:color="auto" w:fill="auto"/>
          </w:tcPr>
          <w:p w14:paraId="5A6DD6E6" w14:textId="77777777" w:rsidR="00546198" w:rsidRPr="007E1A0C" w:rsidRDefault="00546198" w:rsidP="00344305">
            <w:pPr>
              <w:tabs>
                <w:tab w:val="clear" w:pos="1644"/>
                <w:tab w:val="left" w:pos="1641"/>
              </w:tabs>
              <w:spacing w:line="380" w:lineRule="exact"/>
              <w:ind w:right="2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3" w:type="dxa"/>
            <w:shd w:val="clear" w:color="auto" w:fill="auto"/>
          </w:tcPr>
          <w:p w14:paraId="42DA1D55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44A40F4F" w14:textId="77777777" w:rsidR="00546198" w:rsidRPr="007E1A0C" w:rsidRDefault="00546198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3" w:type="dxa"/>
            <w:shd w:val="clear" w:color="auto" w:fill="auto"/>
          </w:tcPr>
          <w:p w14:paraId="64EC23D6" w14:textId="77777777" w:rsidR="00546198" w:rsidRPr="007E1A0C" w:rsidRDefault="00546198" w:rsidP="00344305">
            <w:pPr>
              <w:spacing w:line="380" w:lineRule="exact"/>
              <w:ind w:right="1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6198" w:rsidRPr="00D31C4E" w14:paraId="27575C54" w14:textId="77777777" w:rsidTr="007976D4">
        <w:trPr>
          <w:gridAfter w:val="1"/>
          <w:wAfter w:w="12" w:type="dxa"/>
          <w:trHeight w:val="389"/>
        </w:trPr>
        <w:tc>
          <w:tcPr>
            <w:tcW w:w="3690" w:type="dxa"/>
            <w:shd w:val="clear" w:color="auto" w:fill="auto"/>
          </w:tcPr>
          <w:p w14:paraId="5888FDC9" w14:textId="77777777" w:rsidR="00546198" w:rsidRPr="00D31C4E" w:rsidRDefault="00546198" w:rsidP="00344305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306" w:type="dxa"/>
            <w:shd w:val="clear" w:color="auto" w:fill="auto"/>
          </w:tcPr>
          <w:p w14:paraId="1A7CFE1C" w14:textId="77777777" w:rsidR="00546198" w:rsidRPr="00D31C4E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</w:tcPr>
          <w:p w14:paraId="482D35D6" w14:textId="7B3B5478" w:rsidR="00546198" w:rsidRPr="007E1A0C" w:rsidRDefault="00546198" w:rsidP="00344305">
            <w:pPr>
              <w:spacing w:line="380" w:lineRule="exact"/>
              <w:ind w:right="1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12,542</w:t>
            </w:r>
          </w:p>
        </w:tc>
        <w:tc>
          <w:tcPr>
            <w:tcW w:w="365" w:type="dxa"/>
            <w:shd w:val="clear" w:color="auto" w:fill="auto"/>
          </w:tcPr>
          <w:p w14:paraId="09773F64" w14:textId="77777777" w:rsidR="00546198" w:rsidRPr="007E1A0C" w:rsidRDefault="00546198" w:rsidP="0034430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3EC7A157" w14:textId="2E248C89" w:rsidR="00546198" w:rsidRPr="007E1A0C" w:rsidRDefault="00546198" w:rsidP="00344305">
            <w:pPr>
              <w:spacing w:line="380" w:lineRule="exact"/>
              <w:ind w:right="2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102,138</w:t>
            </w:r>
          </w:p>
        </w:tc>
        <w:tc>
          <w:tcPr>
            <w:tcW w:w="380" w:type="dxa"/>
            <w:shd w:val="clear" w:color="auto" w:fill="auto"/>
          </w:tcPr>
          <w:p w14:paraId="0B85616C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6" w:type="dxa"/>
            <w:shd w:val="clear" w:color="auto" w:fill="auto"/>
          </w:tcPr>
          <w:p w14:paraId="16F72568" w14:textId="4B3030DF" w:rsidR="00546198" w:rsidRPr="007E1A0C" w:rsidRDefault="00546198" w:rsidP="00344305">
            <w:pPr>
              <w:tabs>
                <w:tab w:val="clear" w:pos="1644"/>
                <w:tab w:val="left" w:pos="1641"/>
              </w:tabs>
              <w:spacing w:line="380" w:lineRule="exact"/>
              <w:ind w:right="2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102,138</w:t>
            </w:r>
          </w:p>
        </w:tc>
        <w:tc>
          <w:tcPr>
            <w:tcW w:w="373" w:type="dxa"/>
            <w:shd w:val="clear" w:color="auto" w:fill="auto"/>
          </w:tcPr>
          <w:p w14:paraId="2262D0F6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43F74076" w14:textId="77777777" w:rsidR="00546198" w:rsidRPr="007E1A0C" w:rsidRDefault="00546198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33" w:type="dxa"/>
            <w:shd w:val="clear" w:color="auto" w:fill="auto"/>
          </w:tcPr>
          <w:p w14:paraId="7F70D990" w14:textId="730C1D4B" w:rsidR="00546198" w:rsidRPr="007E1A0C" w:rsidRDefault="00546198" w:rsidP="00344305">
            <w:pPr>
              <w:spacing w:line="380" w:lineRule="exact"/>
              <w:ind w:right="1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6,128</w:t>
            </w:r>
          </w:p>
        </w:tc>
      </w:tr>
      <w:tr w:rsidR="00546198" w:rsidRPr="00D31C4E" w14:paraId="0742BF56" w14:textId="77777777" w:rsidTr="007976D4">
        <w:trPr>
          <w:gridAfter w:val="1"/>
          <w:wAfter w:w="12" w:type="dxa"/>
          <w:trHeight w:val="389"/>
        </w:trPr>
        <w:tc>
          <w:tcPr>
            <w:tcW w:w="3690" w:type="dxa"/>
            <w:shd w:val="clear" w:color="auto" w:fill="auto"/>
          </w:tcPr>
          <w:p w14:paraId="5D7DD576" w14:textId="77777777" w:rsidR="00546198" w:rsidRPr="00D31C4E" w:rsidRDefault="00546198" w:rsidP="00344305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306" w:type="dxa"/>
            <w:shd w:val="clear" w:color="auto" w:fill="auto"/>
          </w:tcPr>
          <w:p w14:paraId="3F72ECA1" w14:textId="77777777" w:rsidR="00546198" w:rsidRPr="00D31C4E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</w:tcPr>
          <w:p w14:paraId="36ECB162" w14:textId="12CFB155" w:rsidR="00546198" w:rsidRPr="007E1A0C" w:rsidRDefault="00546198" w:rsidP="00344305">
            <w:pPr>
              <w:spacing w:line="380" w:lineRule="exact"/>
              <w:ind w:right="1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3,412</w:t>
            </w:r>
          </w:p>
        </w:tc>
        <w:tc>
          <w:tcPr>
            <w:tcW w:w="365" w:type="dxa"/>
            <w:shd w:val="clear" w:color="auto" w:fill="auto"/>
          </w:tcPr>
          <w:p w14:paraId="315DCEB9" w14:textId="77777777" w:rsidR="00546198" w:rsidRPr="007E1A0C" w:rsidRDefault="00546198" w:rsidP="0034430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76D06C0A" w14:textId="44D2C6F2" w:rsidR="00546198" w:rsidRPr="007E1A0C" w:rsidRDefault="00546198" w:rsidP="00344305">
            <w:pPr>
              <w:spacing w:line="380" w:lineRule="exact"/>
              <w:ind w:right="2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29,087</w:t>
            </w:r>
          </w:p>
        </w:tc>
        <w:tc>
          <w:tcPr>
            <w:tcW w:w="380" w:type="dxa"/>
            <w:shd w:val="clear" w:color="auto" w:fill="auto"/>
          </w:tcPr>
          <w:p w14:paraId="34CDBDDC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6" w:type="dxa"/>
            <w:shd w:val="clear" w:color="auto" w:fill="auto"/>
          </w:tcPr>
          <w:p w14:paraId="53F96F12" w14:textId="65270D2D" w:rsidR="00546198" w:rsidRPr="007E1A0C" w:rsidRDefault="00546198" w:rsidP="00344305">
            <w:pPr>
              <w:tabs>
                <w:tab w:val="clear" w:pos="1644"/>
                <w:tab w:val="left" w:pos="1641"/>
              </w:tabs>
              <w:spacing w:line="380" w:lineRule="exact"/>
              <w:ind w:right="2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29,087</w:t>
            </w:r>
          </w:p>
        </w:tc>
        <w:tc>
          <w:tcPr>
            <w:tcW w:w="373" w:type="dxa"/>
            <w:shd w:val="clear" w:color="auto" w:fill="auto"/>
          </w:tcPr>
          <w:p w14:paraId="2326F0B0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27EC600A" w14:textId="77777777" w:rsidR="00546198" w:rsidRPr="007E1A0C" w:rsidRDefault="00546198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833" w:type="dxa"/>
            <w:shd w:val="clear" w:color="auto" w:fill="auto"/>
          </w:tcPr>
          <w:p w14:paraId="322D19C7" w14:textId="32CCB66A" w:rsidR="00546198" w:rsidRPr="007E1A0C" w:rsidRDefault="00546198" w:rsidP="00344305">
            <w:pPr>
              <w:spacing w:line="380" w:lineRule="exact"/>
              <w:ind w:right="1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8,726</w:t>
            </w:r>
          </w:p>
        </w:tc>
      </w:tr>
      <w:tr w:rsidR="00546198" w:rsidRPr="00D31C4E" w14:paraId="25E99EE6" w14:textId="77777777" w:rsidTr="007976D4">
        <w:trPr>
          <w:gridAfter w:val="1"/>
          <w:wAfter w:w="12" w:type="dxa"/>
          <w:trHeight w:val="389"/>
        </w:trPr>
        <w:tc>
          <w:tcPr>
            <w:tcW w:w="3690" w:type="dxa"/>
            <w:shd w:val="clear" w:color="auto" w:fill="auto"/>
          </w:tcPr>
          <w:p w14:paraId="26B30A21" w14:textId="77777777" w:rsidR="00546198" w:rsidRPr="00D31C4E" w:rsidRDefault="00546198" w:rsidP="00344305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306" w:type="dxa"/>
            <w:shd w:val="clear" w:color="auto" w:fill="auto"/>
          </w:tcPr>
          <w:p w14:paraId="3D985D32" w14:textId="77777777" w:rsidR="00546198" w:rsidRPr="00D31C4E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</w:tcPr>
          <w:p w14:paraId="193C0C67" w14:textId="26315A54" w:rsidR="00546198" w:rsidRPr="007E1A0C" w:rsidRDefault="00546198" w:rsidP="00344305">
            <w:pPr>
              <w:spacing w:line="380" w:lineRule="exact"/>
              <w:ind w:right="1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1,757</w:t>
            </w:r>
          </w:p>
        </w:tc>
        <w:tc>
          <w:tcPr>
            <w:tcW w:w="365" w:type="dxa"/>
            <w:shd w:val="clear" w:color="auto" w:fill="auto"/>
          </w:tcPr>
          <w:p w14:paraId="2FB4789A" w14:textId="77777777" w:rsidR="00546198" w:rsidRPr="007E1A0C" w:rsidRDefault="00546198" w:rsidP="0034430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398373BA" w14:textId="4E632055" w:rsidR="00546198" w:rsidRPr="007E1A0C" w:rsidRDefault="00546198" w:rsidP="00344305">
            <w:pPr>
              <w:spacing w:line="380" w:lineRule="exact"/>
              <w:ind w:right="2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14,674</w:t>
            </w:r>
          </w:p>
        </w:tc>
        <w:tc>
          <w:tcPr>
            <w:tcW w:w="380" w:type="dxa"/>
            <w:shd w:val="clear" w:color="auto" w:fill="auto"/>
          </w:tcPr>
          <w:p w14:paraId="02FB80DD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6" w:type="dxa"/>
            <w:shd w:val="clear" w:color="auto" w:fill="auto"/>
          </w:tcPr>
          <w:p w14:paraId="058B4D0B" w14:textId="4BDC3239" w:rsidR="00546198" w:rsidRPr="007E1A0C" w:rsidRDefault="00546198" w:rsidP="00344305">
            <w:pPr>
              <w:tabs>
                <w:tab w:val="clear" w:pos="1644"/>
                <w:tab w:val="left" w:pos="1641"/>
              </w:tabs>
              <w:spacing w:line="380" w:lineRule="exact"/>
              <w:ind w:right="2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14,674</w:t>
            </w:r>
          </w:p>
        </w:tc>
        <w:tc>
          <w:tcPr>
            <w:tcW w:w="373" w:type="dxa"/>
            <w:shd w:val="clear" w:color="auto" w:fill="auto"/>
          </w:tcPr>
          <w:p w14:paraId="4C175FA9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37BDBDDD" w14:textId="77777777" w:rsidR="00546198" w:rsidRPr="007E1A0C" w:rsidRDefault="00546198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33" w:type="dxa"/>
            <w:shd w:val="clear" w:color="auto" w:fill="auto"/>
          </w:tcPr>
          <w:p w14:paraId="05298BEC" w14:textId="727ED732" w:rsidR="00546198" w:rsidRPr="007E1A0C" w:rsidRDefault="00546198" w:rsidP="00344305">
            <w:pPr>
              <w:spacing w:line="380" w:lineRule="exact"/>
              <w:ind w:right="1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7,337</w:t>
            </w:r>
          </w:p>
        </w:tc>
      </w:tr>
      <w:tr w:rsidR="00546198" w:rsidRPr="00D31C4E" w14:paraId="15314F7F" w14:textId="77777777" w:rsidTr="007976D4">
        <w:trPr>
          <w:gridAfter w:val="1"/>
          <w:wAfter w:w="12" w:type="dxa"/>
          <w:trHeight w:val="389"/>
        </w:trPr>
        <w:tc>
          <w:tcPr>
            <w:tcW w:w="3690" w:type="dxa"/>
            <w:shd w:val="clear" w:color="auto" w:fill="auto"/>
          </w:tcPr>
          <w:p w14:paraId="0E819FF2" w14:textId="77777777" w:rsidR="00546198" w:rsidRPr="00D31C4E" w:rsidRDefault="00546198" w:rsidP="00344305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ค้างชำระเกิน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 ไม่ติดต่อกัน</w:t>
            </w:r>
          </w:p>
        </w:tc>
        <w:tc>
          <w:tcPr>
            <w:tcW w:w="306" w:type="dxa"/>
            <w:shd w:val="clear" w:color="auto" w:fill="auto"/>
          </w:tcPr>
          <w:p w14:paraId="1DE1B7D8" w14:textId="77777777" w:rsidR="00546198" w:rsidRPr="00D31C4E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</w:tcPr>
          <w:p w14:paraId="7756A465" w14:textId="597F8A46" w:rsidR="00546198" w:rsidRPr="007E1A0C" w:rsidRDefault="00546198" w:rsidP="00344305">
            <w:pPr>
              <w:spacing w:line="380" w:lineRule="exact"/>
              <w:ind w:right="1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1,717</w:t>
            </w:r>
          </w:p>
        </w:tc>
        <w:tc>
          <w:tcPr>
            <w:tcW w:w="365" w:type="dxa"/>
            <w:shd w:val="clear" w:color="auto" w:fill="auto"/>
          </w:tcPr>
          <w:p w14:paraId="51EDA91B" w14:textId="77777777" w:rsidR="00546198" w:rsidRPr="007E1A0C" w:rsidRDefault="00546198" w:rsidP="0034430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257D58BC" w14:textId="0CE889E8" w:rsidR="00546198" w:rsidRPr="007E1A0C" w:rsidRDefault="00546198" w:rsidP="00344305">
            <w:pPr>
              <w:spacing w:line="380" w:lineRule="exact"/>
              <w:ind w:right="1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10,590</w:t>
            </w:r>
          </w:p>
        </w:tc>
        <w:tc>
          <w:tcPr>
            <w:tcW w:w="380" w:type="dxa"/>
            <w:shd w:val="clear" w:color="auto" w:fill="auto"/>
          </w:tcPr>
          <w:p w14:paraId="54C1FBAA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6" w:type="dxa"/>
            <w:shd w:val="clear" w:color="auto" w:fill="auto"/>
          </w:tcPr>
          <w:p w14:paraId="30E07AA8" w14:textId="4FFF4107" w:rsidR="00546198" w:rsidRPr="007E1A0C" w:rsidRDefault="00546198" w:rsidP="00344305">
            <w:pPr>
              <w:tabs>
                <w:tab w:val="clear" w:pos="1644"/>
                <w:tab w:val="left" w:pos="1641"/>
              </w:tabs>
              <w:spacing w:line="380" w:lineRule="exact"/>
              <w:ind w:right="2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10,590</w:t>
            </w:r>
          </w:p>
        </w:tc>
        <w:tc>
          <w:tcPr>
            <w:tcW w:w="373" w:type="dxa"/>
            <w:shd w:val="clear" w:color="auto" w:fill="auto"/>
          </w:tcPr>
          <w:p w14:paraId="2ECE46F7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3A853398" w14:textId="77777777" w:rsidR="00546198" w:rsidRPr="007E1A0C" w:rsidRDefault="00546198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33" w:type="dxa"/>
            <w:shd w:val="clear" w:color="auto" w:fill="auto"/>
          </w:tcPr>
          <w:p w14:paraId="23191B19" w14:textId="07129F70" w:rsidR="00546198" w:rsidRPr="007E1A0C" w:rsidRDefault="00546198" w:rsidP="00344305">
            <w:pPr>
              <w:spacing w:line="380" w:lineRule="exact"/>
              <w:ind w:right="1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5,295</w:t>
            </w:r>
          </w:p>
        </w:tc>
      </w:tr>
      <w:tr w:rsidR="00546198" w:rsidRPr="00D31C4E" w14:paraId="2F3A0754" w14:textId="77777777" w:rsidTr="007976D4">
        <w:trPr>
          <w:gridAfter w:val="1"/>
          <w:wAfter w:w="12" w:type="dxa"/>
          <w:trHeight w:val="389"/>
        </w:trPr>
        <w:tc>
          <w:tcPr>
            <w:tcW w:w="3690" w:type="dxa"/>
            <w:shd w:val="clear" w:color="auto" w:fill="auto"/>
          </w:tcPr>
          <w:p w14:paraId="1FC38492" w14:textId="77777777" w:rsidR="00546198" w:rsidRPr="00D31C4E" w:rsidRDefault="00546198" w:rsidP="00344305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ค้างชำระเกิน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 ติดต่อกัน</w:t>
            </w:r>
          </w:p>
        </w:tc>
        <w:tc>
          <w:tcPr>
            <w:tcW w:w="306" w:type="dxa"/>
            <w:shd w:val="clear" w:color="auto" w:fill="auto"/>
          </w:tcPr>
          <w:p w14:paraId="2AC188D1" w14:textId="77777777" w:rsidR="00546198" w:rsidRPr="00D31C4E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</w:tcPr>
          <w:p w14:paraId="5DAA811B" w14:textId="0E6E88C8" w:rsidR="00546198" w:rsidRPr="007E1A0C" w:rsidRDefault="00546198" w:rsidP="00344305">
            <w:pPr>
              <w:spacing w:line="380" w:lineRule="exact"/>
              <w:ind w:right="1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1,103</w:t>
            </w:r>
          </w:p>
        </w:tc>
        <w:tc>
          <w:tcPr>
            <w:tcW w:w="365" w:type="dxa"/>
            <w:shd w:val="clear" w:color="auto" w:fill="auto"/>
          </w:tcPr>
          <w:p w14:paraId="7127D813" w14:textId="77777777" w:rsidR="00546198" w:rsidRPr="007E1A0C" w:rsidRDefault="00546198" w:rsidP="0034430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209946FE" w14:textId="41820EF6" w:rsidR="00546198" w:rsidRPr="007E1A0C" w:rsidRDefault="00546198" w:rsidP="00344305">
            <w:pPr>
              <w:spacing w:line="380" w:lineRule="exact"/>
              <w:ind w:right="2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9,713</w:t>
            </w:r>
          </w:p>
        </w:tc>
        <w:tc>
          <w:tcPr>
            <w:tcW w:w="380" w:type="dxa"/>
            <w:shd w:val="clear" w:color="auto" w:fill="auto"/>
          </w:tcPr>
          <w:p w14:paraId="33453BF1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6" w:type="dxa"/>
            <w:shd w:val="clear" w:color="auto" w:fill="auto"/>
          </w:tcPr>
          <w:p w14:paraId="021952D6" w14:textId="3584D6F3" w:rsidR="00546198" w:rsidRPr="007E1A0C" w:rsidRDefault="00546198" w:rsidP="00344305">
            <w:pPr>
              <w:tabs>
                <w:tab w:val="clear" w:pos="1644"/>
                <w:tab w:val="left" w:pos="1641"/>
              </w:tabs>
              <w:spacing w:line="380" w:lineRule="exact"/>
              <w:ind w:right="2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9,713</w:t>
            </w:r>
          </w:p>
        </w:tc>
        <w:tc>
          <w:tcPr>
            <w:tcW w:w="373" w:type="dxa"/>
            <w:shd w:val="clear" w:color="auto" w:fill="auto"/>
          </w:tcPr>
          <w:p w14:paraId="208B9DC2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272FCFEE" w14:textId="77777777" w:rsidR="00546198" w:rsidRPr="007E1A0C" w:rsidRDefault="00546198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833" w:type="dxa"/>
            <w:shd w:val="clear" w:color="auto" w:fill="auto"/>
          </w:tcPr>
          <w:p w14:paraId="7048ADA2" w14:textId="707B5258" w:rsidR="00546198" w:rsidRPr="007E1A0C" w:rsidRDefault="00546198" w:rsidP="00344305">
            <w:pPr>
              <w:spacing w:line="380" w:lineRule="exact"/>
              <w:ind w:right="1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9,713</w:t>
            </w:r>
          </w:p>
        </w:tc>
      </w:tr>
      <w:tr w:rsidR="00546198" w:rsidRPr="00D31C4E" w14:paraId="4A097631" w14:textId="77777777" w:rsidTr="007976D4">
        <w:trPr>
          <w:gridAfter w:val="1"/>
          <w:wAfter w:w="12" w:type="dxa"/>
          <w:trHeight w:val="389"/>
        </w:trPr>
        <w:tc>
          <w:tcPr>
            <w:tcW w:w="3690" w:type="dxa"/>
            <w:shd w:val="clear" w:color="auto" w:fill="auto"/>
          </w:tcPr>
          <w:p w14:paraId="6037F582" w14:textId="77777777" w:rsidR="00546198" w:rsidRPr="00D31C4E" w:rsidRDefault="00546198" w:rsidP="00344305">
            <w:pPr>
              <w:tabs>
                <w:tab w:val="center" w:pos="948"/>
              </w:tabs>
              <w:spacing w:line="380" w:lineRule="exact"/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6" w:type="dxa"/>
            <w:shd w:val="clear" w:color="auto" w:fill="auto"/>
          </w:tcPr>
          <w:p w14:paraId="5DD26DD1" w14:textId="77777777" w:rsidR="00546198" w:rsidRPr="00D31C4E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CBD2D9" w14:textId="4436EB1D" w:rsidR="00546198" w:rsidRPr="007E1A0C" w:rsidRDefault="00546198" w:rsidP="00344305">
            <w:pPr>
              <w:spacing w:line="380" w:lineRule="exact"/>
              <w:ind w:right="1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/>
                <w:b/>
                <w:bCs/>
                <w:sz w:val="30"/>
                <w:szCs w:val="30"/>
              </w:rPr>
              <w:t>75,657</w:t>
            </w:r>
          </w:p>
        </w:tc>
        <w:tc>
          <w:tcPr>
            <w:tcW w:w="365" w:type="dxa"/>
            <w:shd w:val="clear" w:color="auto" w:fill="auto"/>
          </w:tcPr>
          <w:p w14:paraId="6264CC8F" w14:textId="77777777" w:rsidR="00546198" w:rsidRPr="007E1A0C" w:rsidRDefault="00546198" w:rsidP="00344305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08825C" w14:textId="09E69247" w:rsidR="00546198" w:rsidRPr="007E1A0C" w:rsidRDefault="00546198" w:rsidP="00344305">
            <w:pPr>
              <w:spacing w:line="380" w:lineRule="exact"/>
              <w:ind w:right="2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/>
                <w:b/>
                <w:bCs/>
                <w:sz w:val="30"/>
                <w:szCs w:val="30"/>
              </w:rPr>
              <w:t>586,852</w:t>
            </w:r>
          </w:p>
        </w:tc>
        <w:tc>
          <w:tcPr>
            <w:tcW w:w="380" w:type="dxa"/>
            <w:shd w:val="clear" w:color="auto" w:fill="auto"/>
          </w:tcPr>
          <w:p w14:paraId="717DD949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05CBDF" w14:textId="6D865FFE" w:rsidR="00546198" w:rsidRPr="007E1A0C" w:rsidRDefault="00546198" w:rsidP="00344305">
            <w:pPr>
              <w:tabs>
                <w:tab w:val="clear" w:pos="1644"/>
                <w:tab w:val="left" w:pos="1641"/>
              </w:tabs>
              <w:spacing w:line="380" w:lineRule="exact"/>
              <w:ind w:right="2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/>
                <w:b/>
                <w:bCs/>
                <w:sz w:val="30"/>
                <w:szCs w:val="30"/>
              </w:rPr>
              <w:t>591,840</w:t>
            </w:r>
          </w:p>
        </w:tc>
        <w:tc>
          <w:tcPr>
            <w:tcW w:w="373" w:type="dxa"/>
            <w:shd w:val="clear" w:color="auto" w:fill="auto"/>
          </w:tcPr>
          <w:p w14:paraId="6D6AD159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35EE2B09" w14:textId="77777777" w:rsidR="00546198" w:rsidRPr="007E1A0C" w:rsidRDefault="00546198" w:rsidP="0034430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5BABC" w14:textId="4612DED2" w:rsidR="00546198" w:rsidRPr="007E1A0C" w:rsidRDefault="00546198" w:rsidP="00344305">
            <w:pPr>
              <w:spacing w:line="380" w:lineRule="exact"/>
              <w:ind w:right="1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E1A0C">
              <w:rPr>
                <w:rFonts w:ascii="Angsana New" w:hAnsi="Angsana New"/>
                <w:b/>
                <w:bCs/>
                <w:sz w:val="30"/>
                <w:szCs w:val="30"/>
              </w:rPr>
              <w:t>47,840</w:t>
            </w:r>
          </w:p>
        </w:tc>
      </w:tr>
    </w:tbl>
    <w:p w14:paraId="680822F8" w14:textId="77777777" w:rsidR="00EC3371" w:rsidRDefault="00EC3371" w:rsidP="00344305"/>
    <w:p w14:paraId="1B3276E3" w14:textId="77777777" w:rsidR="00EC3371" w:rsidRPr="00E5456B" w:rsidRDefault="00EC3371" w:rsidP="00344305">
      <w:pPr>
        <w:ind w:left="900" w:hanging="18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</w:rPr>
        <w:t>1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>สุทธิจาก</w:t>
      </w:r>
      <w:r>
        <w:rPr>
          <w:rFonts w:ascii="Angsana New" w:hAnsi="Angsana New" w:hint="cs"/>
          <w:color w:val="000000"/>
          <w:sz w:val="30"/>
          <w:szCs w:val="30"/>
          <w:cs/>
        </w:rPr>
        <w:t>รายได้ดอกเบี้ยรับรอการรับรู้และภาษีขายรอตัดบัญชี</w:t>
      </w:r>
    </w:p>
    <w:p w14:paraId="7A07A06D" w14:textId="77777777" w:rsidR="00EC3371" w:rsidRPr="00E5456B" w:rsidRDefault="00EC3371" w:rsidP="00344305">
      <w:pPr>
        <w:ind w:left="90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>
        <w:rPr>
          <w:rFonts w:ascii="Angsana New" w:hAnsi="Angsana New"/>
          <w:color w:val="000000"/>
          <w:sz w:val="30"/>
          <w:szCs w:val="30"/>
          <w:vertAlign w:val="superscript"/>
        </w:rPr>
        <w:t>2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>สุทธิจากมูลค่าหลักประกัน (สินค้า</w:t>
      </w:r>
      <w:r w:rsidRPr="00E5456B">
        <w:rPr>
          <w:rFonts w:ascii="Angsana New" w:hAnsi="Angsana New"/>
          <w:color w:val="000000"/>
          <w:sz w:val="30"/>
          <w:szCs w:val="30"/>
        </w:rPr>
        <w:t>)</w:t>
      </w:r>
    </w:p>
    <w:p w14:paraId="11A27E1F" w14:textId="77777777" w:rsidR="00EC3371" w:rsidRPr="005F349D" w:rsidRDefault="00EC3371" w:rsidP="00344305"/>
    <w:p w14:paraId="21CD1CF1" w14:textId="77777777" w:rsidR="00EC3371" w:rsidRDefault="00EC3371" w:rsidP="00344305"/>
    <w:p w14:paraId="54DC0D6F" w14:textId="77777777" w:rsidR="00EC3371" w:rsidRPr="00DE7E28" w:rsidRDefault="00EC3371" w:rsidP="00344305"/>
    <w:p w14:paraId="18FC4AE5" w14:textId="77777777" w:rsidR="00EC3371" w:rsidRDefault="00EC3371" w:rsidP="00344305"/>
    <w:p w14:paraId="21D1F86D" w14:textId="77777777" w:rsidR="00EC3371" w:rsidRDefault="00EC3371" w:rsidP="00344305">
      <w:pPr>
        <w:rPr>
          <w:cs/>
        </w:rPr>
      </w:pPr>
    </w:p>
    <w:tbl>
      <w:tblPr>
        <w:tblW w:w="14310" w:type="dxa"/>
        <w:tblInd w:w="738" w:type="dxa"/>
        <w:tblLook w:val="04A0" w:firstRow="1" w:lastRow="0" w:firstColumn="1" w:lastColumn="0" w:noHBand="0" w:noVBand="1"/>
      </w:tblPr>
      <w:tblGrid>
        <w:gridCol w:w="3714"/>
        <w:gridCol w:w="360"/>
        <w:gridCol w:w="1800"/>
        <w:gridCol w:w="450"/>
        <w:gridCol w:w="1680"/>
        <w:gridCol w:w="365"/>
        <w:gridCol w:w="2075"/>
        <w:gridCol w:w="358"/>
        <w:gridCol w:w="1708"/>
        <w:gridCol w:w="1800"/>
      </w:tblGrid>
      <w:tr w:rsidR="00CF3A40" w:rsidRPr="00D31C4E" w14:paraId="0647CFC2" w14:textId="77777777" w:rsidTr="000D18D5">
        <w:trPr>
          <w:trHeight w:val="389"/>
        </w:trPr>
        <w:tc>
          <w:tcPr>
            <w:tcW w:w="3714" w:type="dxa"/>
            <w:shd w:val="clear" w:color="auto" w:fill="auto"/>
          </w:tcPr>
          <w:p w14:paraId="0F344125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360" w:type="dxa"/>
            <w:shd w:val="clear" w:color="auto" w:fill="auto"/>
          </w:tcPr>
          <w:p w14:paraId="62B3F039" w14:textId="77777777" w:rsidR="00CF3A40" w:rsidRPr="00D31C4E" w:rsidRDefault="00CF3A40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3" w:type="dxa"/>
            <w:gridSpan w:val="8"/>
          </w:tcPr>
          <w:p w14:paraId="2C1394FF" w14:textId="77777777" w:rsidR="00CF3A40" w:rsidRPr="00D31C4E" w:rsidRDefault="00CF3A40" w:rsidP="0034430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3A40" w:rsidRPr="00D31C4E" w14:paraId="4771FABE" w14:textId="77777777" w:rsidTr="000D18D5">
        <w:trPr>
          <w:trHeight w:val="1224"/>
        </w:trPr>
        <w:tc>
          <w:tcPr>
            <w:tcW w:w="3714" w:type="dxa"/>
            <w:shd w:val="clear" w:color="auto" w:fill="auto"/>
          </w:tcPr>
          <w:p w14:paraId="0BFA0625" w14:textId="77777777" w:rsidR="00CF3A40" w:rsidRPr="00D31C4E" w:rsidRDefault="00CF3A40" w:rsidP="00344305">
            <w:pPr>
              <w:spacing w:line="380" w:lineRule="exact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CA638E" w14:textId="77777777" w:rsidR="00CF3A40" w:rsidRPr="00D31C4E" w:rsidRDefault="00CF3A40" w:rsidP="00344305">
            <w:pPr>
              <w:spacing w:line="380" w:lineRule="exact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59F536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Pr="00D31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D31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31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14:paraId="4220DC0E" w14:textId="77777777" w:rsidR="00CF3A40" w:rsidRPr="00D31C4E" w:rsidRDefault="00CF3A40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1A6CAD9" w14:textId="77777777" w:rsidR="00CF3A40" w:rsidRPr="00D31C4E" w:rsidRDefault="00CF3A40" w:rsidP="00344305">
            <w:pPr>
              <w:spacing w:line="380" w:lineRule="exact"/>
              <w:ind w:right="1465"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C09E6D" w14:textId="77777777" w:rsidR="00CF3A40" w:rsidRPr="00D31C4E" w:rsidRDefault="00CF3A40" w:rsidP="00344305">
            <w:pPr>
              <w:spacing w:line="380" w:lineRule="exact"/>
              <w:ind w:right="1465"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8AB342" w14:textId="77777777" w:rsidR="00CF3A40" w:rsidRPr="00D31C4E" w:rsidRDefault="00CF3A40" w:rsidP="00344305">
            <w:pPr>
              <w:spacing w:line="380" w:lineRule="exact"/>
              <w:ind w:right="-115" w:hanging="1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จำนวนลูกหนี้</w:t>
            </w:r>
          </w:p>
        </w:tc>
        <w:tc>
          <w:tcPr>
            <w:tcW w:w="450" w:type="dxa"/>
          </w:tcPr>
          <w:p w14:paraId="220BD381" w14:textId="77777777" w:rsidR="00CF3A40" w:rsidRPr="00D31C4E" w:rsidRDefault="00CF3A40" w:rsidP="00344305">
            <w:pPr>
              <w:spacing w:line="380" w:lineRule="exact"/>
              <w:ind w:right="-131" w:firstLine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0" w:type="dxa"/>
            <w:shd w:val="clear" w:color="auto" w:fill="auto"/>
          </w:tcPr>
          <w:p w14:paraId="3ABDBE40" w14:textId="77777777" w:rsidR="00CF3A40" w:rsidRPr="00D31C4E" w:rsidRDefault="00CF3A40" w:rsidP="00344305">
            <w:pPr>
              <w:spacing w:line="380" w:lineRule="exact"/>
              <w:ind w:right="-131"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38748B" w14:textId="77777777" w:rsidR="00CF3A40" w:rsidRPr="00D31C4E" w:rsidRDefault="00CF3A40" w:rsidP="00344305">
            <w:pPr>
              <w:spacing w:line="380" w:lineRule="exact"/>
              <w:ind w:right="-131" w:firstLine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1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365" w:type="dxa"/>
            <w:shd w:val="clear" w:color="auto" w:fill="auto"/>
          </w:tcPr>
          <w:p w14:paraId="3CDBC36D" w14:textId="77777777" w:rsidR="00CF3A40" w:rsidRPr="00D31C4E" w:rsidRDefault="00CF3A40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5" w:type="dxa"/>
            <w:shd w:val="clear" w:color="auto" w:fill="auto"/>
          </w:tcPr>
          <w:p w14:paraId="55E4F8A6" w14:textId="77777777" w:rsidR="00CF3A40" w:rsidRPr="00D31C4E" w:rsidRDefault="00CF3A40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ยอดลูกหนี้สุทธิที่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ใช้ในการตั้งค่าเผื่อหนี้</w:t>
            </w:r>
          </w:p>
          <w:p w14:paraId="4C23E028" w14:textId="77777777" w:rsidR="00CF3A40" w:rsidRPr="00D31C4E" w:rsidRDefault="00CF3A40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สงสัยจะสูญ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2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358" w:type="dxa"/>
            <w:shd w:val="clear" w:color="auto" w:fill="auto"/>
          </w:tcPr>
          <w:p w14:paraId="175B2EEF" w14:textId="77777777" w:rsidR="00CF3A40" w:rsidRPr="00D31C4E" w:rsidRDefault="00CF3A40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  <w:shd w:val="clear" w:color="auto" w:fill="auto"/>
          </w:tcPr>
          <w:p w14:paraId="2024367B" w14:textId="77777777" w:rsidR="00CF3A40" w:rsidRPr="00D31C4E" w:rsidRDefault="00CF3A40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อัตราที่ใช้ใน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การตั้งค่าเผื่อหนี้</w:t>
            </w:r>
          </w:p>
          <w:p w14:paraId="284AD43E" w14:textId="77777777" w:rsidR="00CF3A40" w:rsidRPr="00D31C4E" w:rsidRDefault="00CF3A40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800" w:type="dxa"/>
            <w:shd w:val="clear" w:color="auto" w:fill="auto"/>
          </w:tcPr>
          <w:p w14:paraId="59BD13E8" w14:textId="77777777" w:rsidR="00CF3A40" w:rsidRPr="00D31C4E" w:rsidRDefault="00CF3A40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B18CC3" w14:textId="77777777" w:rsidR="00CF3A40" w:rsidRPr="00D31C4E" w:rsidRDefault="00CF3A40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สงสัยจะสูญ</w:t>
            </w:r>
          </w:p>
        </w:tc>
      </w:tr>
      <w:tr w:rsidR="00CF3A40" w:rsidRPr="00D31C4E" w14:paraId="2D690295" w14:textId="77777777" w:rsidTr="000D18D5">
        <w:trPr>
          <w:trHeight w:val="389"/>
        </w:trPr>
        <w:tc>
          <w:tcPr>
            <w:tcW w:w="3714" w:type="dxa"/>
            <w:shd w:val="clear" w:color="auto" w:fill="auto"/>
          </w:tcPr>
          <w:p w14:paraId="7AAD260F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5F9A01E3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24745CC" w14:textId="77777777" w:rsidR="00CF3A40" w:rsidRPr="00D31C4E" w:rsidRDefault="00CF3A40" w:rsidP="0034430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(ราย)</w:t>
            </w:r>
          </w:p>
        </w:tc>
        <w:tc>
          <w:tcPr>
            <w:tcW w:w="450" w:type="dxa"/>
          </w:tcPr>
          <w:p w14:paraId="734D5EE6" w14:textId="77777777" w:rsidR="00CF3A40" w:rsidRPr="00D31C4E" w:rsidRDefault="00CF3A40" w:rsidP="00344305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20" w:type="dxa"/>
            <w:gridSpan w:val="3"/>
            <w:shd w:val="clear" w:color="auto" w:fill="auto"/>
          </w:tcPr>
          <w:p w14:paraId="7A3E9BCE" w14:textId="77777777" w:rsidR="00CF3A40" w:rsidRPr="00D31C4E" w:rsidRDefault="00CF3A40" w:rsidP="0034430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358" w:type="dxa"/>
            <w:shd w:val="clear" w:color="auto" w:fill="auto"/>
          </w:tcPr>
          <w:p w14:paraId="4EEC3096" w14:textId="77777777" w:rsidR="00CF3A40" w:rsidRPr="00D31C4E" w:rsidRDefault="00CF3A40" w:rsidP="00344305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8" w:type="dxa"/>
            <w:shd w:val="clear" w:color="auto" w:fill="auto"/>
          </w:tcPr>
          <w:p w14:paraId="5610C2FB" w14:textId="77777777" w:rsidR="00CF3A40" w:rsidRPr="00D31C4E" w:rsidRDefault="00CF3A40" w:rsidP="0034430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0" w:type="dxa"/>
            <w:shd w:val="clear" w:color="auto" w:fill="auto"/>
          </w:tcPr>
          <w:p w14:paraId="5C1504E1" w14:textId="77777777" w:rsidR="00CF3A40" w:rsidRPr="00D31C4E" w:rsidRDefault="00CF3A40" w:rsidP="0034430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3A40" w:rsidRPr="00D31C4E" w14:paraId="2102A921" w14:textId="77777777" w:rsidTr="000D18D5">
        <w:trPr>
          <w:trHeight w:val="389"/>
        </w:trPr>
        <w:tc>
          <w:tcPr>
            <w:tcW w:w="3714" w:type="dxa"/>
            <w:shd w:val="clear" w:color="auto" w:fill="auto"/>
          </w:tcPr>
          <w:p w14:paraId="3094D59D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360" w:type="dxa"/>
            <w:shd w:val="clear" w:color="auto" w:fill="auto"/>
          </w:tcPr>
          <w:p w14:paraId="58D3A673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AA56F61" w14:textId="77777777" w:rsidR="00CF3A40" w:rsidRPr="00D31C4E" w:rsidRDefault="00CF3A40" w:rsidP="00344305">
            <w:pPr>
              <w:spacing w:line="380" w:lineRule="exact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57,153</w:t>
            </w:r>
          </w:p>
        </w:tc>
        <w:tc>
          <w:tcPr>
            <w:tcW w:w="450" w:type="dxa"/>
          </w:tcPr>
          <w:p w14:paraId="47AEC1C4" w14:textId="77777777" w:rsidR="00CF3A40" w:rsidRPr="00D31C4E" w:rsidRDefault="00CF3A40" w:rsidP="0034430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  <w:shd w:val="clear" w:color="auto" w:fill="auto"/>
          </w:tcPr>
          <w:p w14:paraId="164C5AC4" w14:textId="77777777" w:rsidR="00CF3A40" w:rsidRPr="00D31C4E" w:rsidRDefault="00CF3A40" w:rsidP="00344305">
            <w:pPr>
              <w:spacing w:line="380" w:lineRule="exact"/>
              <w:ind w:right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385,854</w:t>
            </w:r>
          </w:p>
        </w:tc>
        <w:tc>
          <w:tcPr>
            <w:tcW w:w="365" w:type="dxa"/>
            <w:shd w:val="clear" w:color="auto" w:fill="auto"/>
          </w:tcPr>
          <w:p w14:paraId="0A42CD86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5" w:type="dxa"/>
            <w:shd w:val="clear" w:color="auto" w:fill="auto"/>
          </w:tcPr>
          <w:p w14:paraId="3FD3499F" w14:textId="77777777" w:rsidR="00CF3A40" w:rsidRPr="00D31C4E" w:rsidRDefault="00CF3A40" w:rsidP="00344305">
            <w:pPr>
              <w:spacing w:line="380" w:lineRule="exact"/>
              <w:ind w:right="2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390,294</w:t>
            </w:r>
          </w:p>
        </w:tc>
        <w:tc>
          <w:tcPr>
            <w:tcW w:w="358" w:type="dxa"/>
            <w:shd w:val="clear" w:color="auto" w:fill="auto"/>
          </w:tcPr>
          <w:p w14:paraId="27BC3E97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  <w:shd w:val="clear" w:color="auto" w:fill="auto"/>
          </w:tcPr>
          <w:p w14:paraId="7BB9FAEC" w14:textId="77777777" w:rsidR="00CF3A40" w:rsidRPr="00D31C4E" w:rsidRDefault="00CF3A40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2.5</w:t>
            </w:r>
          </w:p>
        </w:tc>
        <w:tc>
          <w:tcPr>
            <w:tcW w:w="1800" w:type="dxa"/>
            <w:shd w:val="clear" w:color="auto" w:fill="auto"/>
          </w:tcPr>
          <w:p w14:paraId="28DC284C" w14:textId="77777777" w:rsidR="00CF3A40" w:rsidRPr="00D31C4E" w:rsidRDefault="00CF3A40" w:rsidP="00344305">
            <w:pPr>
              <w:tabs>
                <w:tab w:val="center" w:pos="638"/>
                <w:tab w:val="right" w:pos="1276"/>
              </w:tabs>
              <w:spacing w:line="380" w:lineRule="exact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9,757</w:t>
            </w:r>
          </w:p>
        </w:tc>
      </w:tr>
      <w:tr w:rsidR="00CF3A40" w:rsidRPr="00D31C4E" w14:paraId="625C09D7" w14:textId="77777777" w:rsidTr="000D18D5">
        <w:trPr>
          <w:trHeight w:val="389"/>
        </w:trPr>
        <w:tc>
          <w:tcPr>
            <w:tcW w:w="3714" w:type="dxa"/>
            <w:shd w:val="clear" w:color="auto" w:fill="auto"/>
          </w:tcPr>
          <w:p w14:paraId="7E1F0F55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360" w:type="dxa"/>
            <w:shd w:val="clear" w:color="auto" w:fill="auto"/>
          </w:tcPr>
          <w:p w14:paraId="089C2080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8978246" w14:textId="77777777" w:rsidR="00CF3A40" w:rsidRPr="00D31C4E" w:rsidRDefault="00CF3A40" w:rsidP="00344305">
            <w:pPr>
              <w:spacing w:line="380" w:lineRule="exact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176DA4FA" w14:textId="77777777" w:rsidR="00CF3A40" w:rsidRPr="00D31C4E" w:rsidRDefault="00CF3A40" w:rsidP="0034430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  <w:shd w:val="clear" w:color="auto" w:fill="auto"/>
          </w:tcPr>
          <w:p w14:paraId="645ED3B9" w14:textId="77777777" w:rsidR="00CF3A40" w:rsidRPr="00D31C4E" w:rsidRDefault="00CF3A40" w:rsidP="00344305">
            <w:pPr>
              <w:spacing w:line="380" w:lineRule="exact"/>
              <w:ind w:right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24ED564C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5" w:type="dxa"/>
            <w:shd w:val="clear" w:color="auto" w:fill="auto"/>
          </w:tcPr>
          <w:p w14:paraId="40145F47" w14:textId="77777777" w:rsidR="00CF3A40" w:rsidRPr="00D31C4E" w:rsidRDefault="00CF3A40" w:rsidP="00344305">
            <w:pPr>
              <w:spacing w:line="380" w:lineRule="exact"/>
              <w:ind w:right="2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  <w:shd w:val="clear" w:color="auto" w:fill="auto"/>
          </w:tcPr>
          <w:p w14:paraId="6897ED13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  <w:shd w:val="clear" w:color="auto" w:fill="auto"/>
          </w:tcPr>
          <w:p w14:paraId="276EDA47" w14:textId="77777777" w:rsidR="00CF3A40" w:rsidRPr="00D31C4E" w:rsidRDefault="00CF3A40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2B8B09B" w14:textId="77777777" w:rsidR="00CF3A40" w:rsidRPr="00D31C4E" w:rsidRDefault="00CF3A40" w:rsidP="00344305">
            <w:pPr>
              <w:spacing w:line="380" w:lineRule="exact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3A40" w:rsidRPr="00D31C4E" w14:paraId="7B66C89F" w14:textId="77777777" w:rsidTr="000D18D5">
        <w:trPr>
          <w:trHeight w:val="389"/>
        </w:trPr>
        <w:tc>
          <w:tcPr>
            <w:tcW w:w="3714" w:type="dxa"/>
            <w:shd w:val="clear" w:color="auto" w:fill="auto"/>
          </w:tcPr>
          <w:p w14:paraId="7FF26DA5" w14:textId="77777777" w:rsidR="00CF3A40" w:rsidRPr="00D31C4E" w:rsidRDefault="00CF3A40" w:rsidP="00344305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360" w:type="dxa"/>
            <w:shd w:val="clear" w:color="auto" w:fill="auto"/>
          </w:tcPr>
          <w:p w14:paraId="12654C67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330CFD4" w14:textId="77777777" w:rsidR="00CF3A40" w:rsidRPr="00D31C4E" w:rsidRDefault="00CF3A40" w:rsidP="00344305">
            <w:pPr>
              <w:spacing w:line="380" w:lineRule="exact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10,531</w:t>
            </w:r>
          </w:p>
        </w:tc>
        <w:tc>
          <w:tcPr>
            <w:tcW w:w="450" w:type="dxa"/>
          </w:tcPr>
          <w:p w14:paraId="12A1CBA4" w14:textId="77777777" w:rsidR="00CF3A40" w:rsidRPr="00D31C4E" w:rsidRDefault="00CF3A40" w:rsidP="0034430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  <w:shd w:val="clear" w:color="auto" w:fill="auto"/>
          </w:tcPr>
          <w:p w14:paraId="640DFAF6" w14:textId="77777777" w:rsidR="00CF3A40" w:rsidRPr="00D31C4E" w:rsidRDefault="00CF3A40" w:rsidP="00344305">
            <w:pPr>
              <w:spacing w:line="380" w:lineRule="exact"/>
              <w:ind w:right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84,740</w:t>
            </w:r>
          </w:p>
        </w:tc>
        <w:tc>
          <w:tcPr>
            <w:tcW w:w="365" w:type="dxa"/>
            <w:shd w:val="clear" w:color="auto" w:fill="auto"/>
          </w:tcPr>
          <w:p w14:paraId="0761ABE7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5" w:type="dxa"/>
            <w:shd w:val="clear" w:color="auto" w:fill="auto"/>
          </w:tcPr>
          <w:p w14:paraId="490C6C0C" w14:textId="77777777" w:rsidR="00CF3A40" w:rsidRPr="00D31C4E" w:rsidRDefault="00CF3A40" w:rsidP="00344305">
            <w:pPr>
              <w:spacing w:line="380" w:lineRule="exact"/>
              <w:ind w:right="2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84,740</w:t>
            </w:r>
          </w:p>
        </w:tc>
        <w:tc>
          <w:tcPr>
            <w:tcW w:w="358" w:type="dxa"/>
            <w:shd w:val="clear" w:color="auto" w:fill="auto"/>
          </w:tcPr>
          <w:p w14:paraId="7C99EBDC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  <w:shd w:val="clear" w:color="auto" w:fill="auto"/>
          </w:tcPr>
          <w:p w14:paraId="37FA5F84" w14:textId="77777777" w:rsidR="00CF3A40" w:rsidRPr="00D31C4E" w:rsidRDefault="00CF3A40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1B2F29E4" w14:textId="77777777" w:rsidR="00CF3A40" w:rsidRPr="00D31C4E" w:rsidRDefault="00CF3A40" w:rsidP="00344305">
            <w:pPr>
              <w:tabs>
                <w:tab w:val="center" w:pos="638"/>
                <w:tab w:val="right" w:pos="1276"/>
              </w:tabs>
              <w:spacing w:line="380" w:lineRule="exact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5,084</w:t>
            </w:r>
          </w:p>
        </w:tc>
      </w:tr>
      <w:tr w:rsidR="00CF3A40" w:rsidRPr="00D31C4E" w14:paraId="13CC2EAE" w14:textId="77777777" w:rsidTr="000D18D5">
        <w:trPr>
          <w:trHeight w:val="389"/>
        </w:trPr>
        <w:tc>
          <w:tcPr>
            <w:tcW w:w="3714" w:type="dxa"/>
            <w:shd w:val="clear" w:color="auto" w:fill="auto"/>
          </w:tcPr>
          <w:p w14:paraId="312B6FD4" w14:textId="77777777" w:rsidR="00CF3A40" w:rsidRPr="00D31C4E" w:rsidRDefault="00CF3A40" w:rsidP="00344305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360" w:type="dxa"/>
            <w:shd w:val="clear" w:color="auto" w:fill="auto"/>
          </w:tcPr>
          <w:p w14:paraId="6A6DD96D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33B1A65" w14:textId="77777777" w:rsidR="00CF3A40" w:rsidRPr="00D31C4E" w:rsidRDefault="00CF3A40" w:rsidP="00344305">
            <w:pPr>
              <w:spacing w:line="380" w:lineRule="exact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2,773</w:t>
            </w:r>
          </w:p>
        </w:tc>
        <w:tc>
          <w:tcPr>
            <w:tcW w:w="450" w:type="dxa"/>
          </w:tcPr>
          <w:p w14:paraId="5D704877" w14:textId="77777777" w:rsidR="00CF3A40" w:rsidRPr="00D31C4E" w:rsidRDefault="00CF3A40" w:rsidP="0034430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  <w:shd w:val="clear" w:color="auto" w:fill="auto"/>
          </w:tcPr>
          <w:p w14:paraId="3798EAC7" w14:textId="77777777" w:rsidR="00CF3A40" w:rsidRPr="00D31C4E" w:rsidRDefault="00CF3A40" w:rsidP="00344305">
            <w:pPr>
              <w:spacing w:line="380" w:lineRule="exact"/>
              <w:ind w:right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23,556</w:t>
            </w:r>
          </w:p>
        </w:tc>
        <w:tc>
          <w:tcPr>
            <w:tcW w:w="365" w:type="dxa"/>
            <w:shd w:val="clear" w:color="auto" w:fill="auto"/>
          </w:tcPr>
          <w:p w14:paraId="00739D34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5" w:type="dxa"/>
            <w:shd w:val="clear" w:color="auto" w:fill="auto"/>
          </w:tcPr>
          <w:p w14:paraId="6E627D40" w14:textId="77777777" w:rsidR="00CF3A40" w:rsidRPr="00D31C4E" w:rsidRDefault="00CF3A40" w:rsidP="00344305">
            <w:pPr>
              <w:spacing w:line="380" w:lineRule="exact"/>
              <w:ind w:right="2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23,556</w:t>
            </w:r>
          </w:p>
        </w:tc>
        <w:tc>
          <w:tcPr>
            <w:tcW w:w="358" w:type="dxa"/>
            <w:shd w:val="clear" w:color="auto" w:fill="auto"/>
          </w:tcPr>
          <w:p w14:paraId="536BE448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  <w:shd w:val="clear" w:color="auto" w:fill="auto"/>
          </w:tcPr>
          <w:p w14:paraId="6D21700D" w14:textId="77777777" w:rsidR="00CF3A40" w:rsidRPr="00D31C4E" w:rsidRDefault="00CF3A40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800" w:type="dxa"/>
            <w:shd w:val="clear" w:color="auto" w:fill="auto"/>
          </w:tcPr>
          <w:p w14:paraId="36D49105" w14:textId="77777777" w:rsidR="00CF3A40" w:rsidRPr="00D31C4E" w:rsidRDefault="00CF3A40" w:rsidP="00344305">
            <w:pPr>
              <w:tabs>
                <w:tab w:val="center" w:pos="638"/>
                <w:tab w:val="right" w:pos="1276"/>
              </w:tabs>
              <w:spacing w:line="380" w:lineRule="exact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7,067</w:t>
            </w:r>
          </w:p>
        </w:tc>
      </w:tr>
      <w:tr w:rsidR="00CF3A40" w:rsidRPr="00D31C4E" w14:paraId="2AF5C600" w14:textId="77777777" w:rsidTr="000D18D5">
        <w:trPr>
          <w:trHeight w:val="389"/>
        </w:trPr>
        <w:tc>
          <w:tcPr>
            <w:tcW w:w="3714" w:type="dxa"/>
            <w:shd w:val="clear" w:color="auto" w:fill="auto"/>
          </w:tcPr>
          <w:p w14:paraId="1B279617" w14:textId="77777777" w:rsidR="00CF3A40" w:rsidRPr="00D31C4E" w:rsidRDefault="00CF3A40" w:rsidP="00344305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360" w:type="dxa"/>
            <w:shd w:val="clear" w:color="auto" w:fill="auto"/>
          </w:tcPr>
          <w:p w14:paraId="58B5B1C4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D719BFF" w14:textId="77777777" w:rsidR="00CF3A40" w:rsidRPr="00D31C4E" w:rsidRDefault="00CF3A40" w:rsidP="00344305">
            <w:pPr>
              <w:spacing w:line="380" w:lineRule="exact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1,693</w:t>
            </w:r>
          </w:p>
        </w:tc>
        <w:tc>
          <w:tcPr>
            <w:tcW w:w="450" w:type="dxa"/>
          </w:tcPr>
          <w:p w14:paraId="1A7A5FC7" w14:textId="77777777" w:rsidR="00CF3A40" w:rsidRPr="00D31C4E" w:rsidRDefault="00CF3A40" w:rsidP="0034430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  <w:shd w:val="clear" w:color="auto" w:fill="auto"/>
          </w:tcPr>
          <w:p w14:paraId="63B91C79" w14:textId="77777777" w:rsidR="00CF3A40" w:rsidRPr="00D31C4E" w:rsidRDefault="00CF3A40" w:rsidP="00344305">
            <w:pPr>
              <w:spacing w:line="380" w:lineRule="exact"/>
              <w:ind w:right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15,157</w:t>
            </w:r>
          </w:p>
        </w:tc>
        <w:tc>
          <w:tcPr>
            <w:tcW w:w="365" w:type="dxa"/>
            <w:shd w:val="clear" w:color="auto" w:fill="auto"/>
          </w:tcPr>
          <w:p w14:paraId="4F863D3A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5" w:type="dxa"/>
            <w:shd w:val="clear" w:color="auto" w:fill="auto"/>
          </w:tcPr>
          <w:p w14:paraId="6BE7A9CB" w14:textId="77777777" w:rsidR="00CF3A40" w:rsidRPr="00D31C4E" w:rsidRDefault="00CF3A40" w:rsidP="00344305">
            <w:pPr>
              <w:spacing w:line="380" w:lineRule="exact"/>
              <w:ind w:right="2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15,157</w:t>
            </w:r>
          </w:p>
        </w:tc>
        <w:tc>
          <w:tcPr>
            <w:tcW w:w="358" w:type="dxa"/>
            <w:shd w:val="clear" w:color="auto" w:fill="auto"/>
          </w:tcPr>
          <w:p w14:paraId="3169B4C7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  <w:shd w:val="clear" w:color="auto" w:fill="auto"/>
          </w:tcPr>
          <w:p w14:paraId="3F48FCA7" w14:textId="77777777" w:rsidR="00CF3A40" w:rsidRPr="00D31C4E" w:rsidRDefault="00CF3A40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00" w:type="dxa"/>
            <w:shd w:val="clear" w:color="auto" w:fill="auto"/>
          </w:tcPr>
          <w:p w14:paraId="6E115BA5" w14:textId="77777777" w:rsidR="00CF3A40" w:rsidRPr="00D31C4E" w:rsidRDefault="00CF3A40" w:rsidP="00344305">
            <w:pPr>
              <w:tabs>
                <w:tab w:val="center" w:pos="638"/>
                <w:tab w:val="right" w:pos="1276"/>
              </w:tabs>
              <w:spacing w:line="380" w:lineRule="exact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7,579</w:t>
            </w:r>
          </w:p>
        </w:tc>
      </w:tr>
      <w:tr w:rsidR="00CF3A40" w:rsidRPr="00D31C4E" w14:paraId="1AEFD662" w14:textId="77777777" w:rsidTr="000D18D5">
        <w:trPr>
          <w:trHeight w:val="389"/>
        </w:trPr>
        <w:tc>
          <w:tcPr>
            <w:tcW w:w="3714" w:type="dxa"/>
            <w:shd w:val="clear" w:color="auto" w:fill="auto"/>
          </w:tcPr>
          <w:p w14:paraId="31B9A79F" w14:textId="77777777" w:rsidR="00CF3A40" w:rsidRPr="00D31C4E" w:rsidRDefault="00CF3A40" w:rsidP="00344305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ค้างชำระเกิน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 ไม่ติดต่อกัน</w:t>
            </w:r>
          </w:p>
        </w:tc>
        <w:tc>
          <w:tcPr>
            <w:tcW w:w="360" w:type="dxa"/>
            <w:shd w:val="clear" w:color="auto" w:fill="auto"/>
          </w:tcPr>
          <w:p w14:paraId="3A604C63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B5F52B3" w14:textId="77777777" w:rsidR="00CF3A40" w:rsidRPr="00D31C4E" w:rsidRDefault="00CF3A40" w:rsidP="00344305">
            <w:pPr>
              <w:spacing w:line="380" w:lineRule="exact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1,363</w:t>
            </w:r>
          </w:p>
        </w:tc>
        <w:tc>
          <w:tcPr>
            <w:tcW w:w="450" w:type="dxa"/>
          </w:tcPr>
          <w:p w14:paraId="32F4639C" w14:textId="77777777" w:rsidR="00CF3A40" w:rsidRPr="00D31C4E" w:rsidRDefault="00CF3A40" w:rsidP="0034430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  <w:shd w:val="clear" w:color="auto" w:fill="auto"/>
          </w:tcPr>
          <w:p w14:paraId="649E358E" w14:textId="77777777" w:rsidR="00CF3A40" w:rsidRPr="00D31C4E" w:rsidRDefault="00CF3A40" w:rsidP="00344305">
            <w:pPr>
              <w:spacing w:line="380" w:lineRule="exact"/>
              <w:ind w:right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9,491</w:t>
            </w:r>
          </w:p>
        </w:tc>
        <w:tc>
          <w:tcPr>
            <w:tcW w:w="365" w:type="dxa"/>
            <w:shd w:val="clear" w:color="auto" w:fill="auto"/>
          </w:tcPr>
          <w:p w14:paraId="24797948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5" w:type="dxa"/>
            <w:shd w:val="clear" w:color="auto" w:fill="auto"/>
          </w:tcPr>
          <w:p w14:paraId="632E79D3" w14:textId="77777777" w:rsidR="00CF3A40" w:rsidRPr="00D31C4E" w:rsidRDefault="00CF3A40" w:rsidP="00344305">
            <w:pPr>
              <w:spacing w:line="380" w:lineRule="exact"/>
              <w:ind w:right="2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9,491</w:t>
            </w:r>
          </w:p>
        </w:tc>
        <w:tc>
          <w:tcPr>
            <w:tcW w:w="358" w:type="dxa"/>
            <w:shd w:val="clear" w:color="auto" w:fill="auto"/>
          </w:tcPr>
          <w:p w14:paraId="0904761D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  <w:shd w:val="clear" w:color="auto" w:fill="auto"/>
          </w:tcPr>
          <w:p w14:paraId="0B33DD94" w14:textId="77777777" w:rsidR="00CF3A40" w:rsidRPr="00D31C4E" w:rsidRDefault="00CF3A40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00" w:type="dxa"/>
            <w:shd w:val="clear" w:color="auto" w:fill="auto"/>
          </w:tcPr>
          <w:p w14:paraId="5FC81C3A" w14:textId="77777777" w:rsidR="00CF3A40" w:rsidRPr="00D31C4E" w:rsidRDefault="00CF3A40" w:rsidP="00344305">
            <w:pPr>
              <w:tabs>
                <w:tab w:val="center" w:pos="638"/>
                <w:tab w:val="right" w:pos="1276"/>
              </w:tabs>
              <w:spacing w:line="380" w:lineRule="exact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4,746</w:t>
            </w:r>
          </w:p>
        </w:tc>
      </w:tr>
      <w:tr w:rsidR="00CF3A40" w:rsidRPr="00D31C4E" w14:paraId="2B264D14" w14:textId="77777777" w:rsidTr="000D18D5">
        <w:trPr>
          <w:trHeight w:val="389"/>
        </w:trPr>
        <w:tc>
          <w:tcPr>
            <w:tcW w:w="3714" w:type="dxa"/>
            <w:shd w:val="clear" w:color="auto" w:fill="auto"/>
          </w:tcPr>
          <w:p w14:paraId="7E0023FF" w14:textId="77777777" w:rsidR="00CF3A40" w:rsidRPr="00D31C4E" w:rsidRDefault="00CF3A40" w:rsidP="00344305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ค้างชำระเกิน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 ติดต่อกัน</w:t>
            </w:r>
          </w:p>
        </w:tc>
        <w:tc>
          <w:tcPr>
            <w:tcW w:w="360" w:type="dxa"/>
            <w:shd w:val="clear" w:color="auto" w:fill="auto"/>
          </w:tcPr>
          <w:p w14:paraId="6671E8E4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B006B63" w14:textId="77777777" w:rsidR="00CF3A40" w:rsidRPr="00D31C4E" w:rsidRDefault="00CF3A40" w:rsidP="00344305">
            <w:pPr>
              <w:spacing w:line="380" w:lineRule="exact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1,419</w:t>
            </w:r>
          </w:p>
        </w:tc>
        <w:tc>
          <w:tcPr>
            <w:tcW w:w="450" w:type="dxa"/>
          </w:tcPr>
          <w:p w14:paraId="1A2498C6" w14:textId="77777777" w:rsidR="00CF3A40" w:rsidRPr="00D31C4E" w:rsidRDefault="00CF3A40" w:rsidP="0034430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  <w:shd w:val="clear" w:color="auto" w:fill="auto"/>
          </w:tcPr>
          <w:p w14:paraId="09059550" w14:textId="77777777" w:rsidR="00CF3A40" w:rsidRPr="00D31C4E" w:rsidRDefault="00CF3A40" w:rsidP="00344305">
            <w:pPr>
              <w:spacing w:line="380" w:lineRule="exact"/>
              <w:ind w:right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15,609</w:t>
            </w:r>
          </w:p>
        </w:tc>
        <w:tc>
          <w:tcPr>
            <w:tcW w:w="365" w:type="dxa"/>
            <w:shd w:val="clear" w:color="auto" w:fill="auto"/>
          </w:tcPr>
          <w:p w14:paraId="363DC613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5" w:type="dxa"/>
            <w:shd w:val="clear" w:color="auto" w:fill="auto"/>
          </w:tcPr>
          <w:p w14:paraId="7AE4A097" w14:textId="77777777" w:rsidR="00CF3A40" w:rsidRPr="00D31C4E" w:rsidRDefault="00CF3A40" w:rsidP="00344305">
            <w:pPr>
              <w:spacing w:line="380" w:lineRule="exact"/>
              <w:ind w:right="2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15,609</w:t>
            </w:r>
          </w:p>
        </w:tc>
        <w:tc>
          <w:tcPr>
            <w:tcW w:w="358" w:type="dxa"/>
            <w:shd w:val="clear" w:color="auto" w:fill="auto"/>
          </w:tcPr>
          <w:p w14:paraId="2FF1AAF5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  <w:shd w:val="clear" w:color="auto" w:fill="auto"/>
          </w:tcPr>
          <w:p w14:paraId="65383445" w14:textId="77777777" w:rsidR="00CF3A40" w:rsidRPr="00D31C4E" w:rsidRDefault="00CF3A40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800" w:type="dxa"/>
            <w:shd w:val="clear" w:color="auto" w:fill="auto"/>
          </w:tcPr>
          <w:p w14:paraId="383A2EE8" w14:textId="77777777" w:rsidR="00CF3A40" w:rsidRPr="00D31C4E" w:rsidRDefault="00CF3A40" w:rsidP="00344305">
            <w:pPr>
              <w:tabs>
                <w:tab w:val="center" w:pos="638"/>
                <w:tab w:val="right" w:pos="1276"/>
              </w:tabs>
              <w:spacing w:line="380" w:lineRule="exact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15,609</w:t>
            </w:r>
          </w:p>
        </w:tc>
      </w:tr>
      <w:tr w:rsidR="00CF3A40" w:rsidRPr="00D31C4E" w14:paraId="0590E2CF" w14:textId="77777777" w:rsidTr="000D18D5">
        <w:trPr>
          <w:trHeight w:val="389"/>
        </w:trPr>
        <w:tc>
          <w:tcPr>
            <w:tcW w:w="3714" w:type="dxa"/>
            <w:shd w:val="clear" w:color="auto" w:fill="auto"/>
          </w:tcPr>
          <w:p w14:paraId="7767C716" w14:textId="77777777" w:rsidR="00CF3A40" w:rsidRPr="00D31C4E" w:rsidRDefault="00CF3A40" w:rsidP="00344305">
            <w:pPr>
              <w:tabs>
                <w:tab w:val="center" w:pos="948"/>
              </w:tabs>
              <w:spacing w:line="380" w:lineRule="exact"/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shd w:val="clear" w:color="auto" w:fill="auto"/>
          </w:tcPr>
          <w:p w14:paraId="634D9A7D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32CA539" w14:textId="77777777" w:rsidR="00CF3A40" w:rsidRPr="00D31C4E" w:rsidRDefault="00CF3A40" w:rsidP="00344305">
            <w:pPr>
              <w:spacing w:line="380" w:lineRule="exact"/>
              <w:ind w:right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74,932</w:t>
            </w:r>
          </w:p>
        </w:tc>
        <w:tc>
          <w:tcPr>
            <w:tcW w:w="450" w:type="dxa"/>
          </w:tcPr>
          <w:p w14:paraId="52CB4031" w14:textId="77777777" w:rsidR="00CF3A40" w:rsidRPr="00D31C4E" w:rsidRDefault="00CF3A40" w:rsidP="00344305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6A7263" w14:textId="77777777" w:rsidR="00CF3A40" w:rsidRPr="00D31C4E" w:rsidRDefault="00CF3A40" w:rsidP="00344305">
            <w:pPr>
              <w:spacing w:line="380" w:lineRule="exact"/>
              <w:ind w:right="2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534,407</w:t>
            </w:r>
          </w:p>
        </w:tc>
        <w:tc>
          <w:tcPr>
            <w:tcW w:w="365" w:type="dxa"/>
            <w:shd w:val="clear" w:color="auto" w:fill="auto"/>
          </w:tcPr>
          <w:p w14:paraId="40B330F5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69FD8C" w14:textId="77777777" w:rsidR="00CF3A40" w:rsidRPr="00D31C4E" w:rsidRDefault="00CF3A40" w:rsidP="00344305">
            <w:pPr>
              <w:spacing w:line="380" w:lineRule="exact"/>
              <w:ind w:right="2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538,847</w:t>
            </w:r>
          </w:p>
        </w:tc>
        <w:tc>
          <w:tcPr>
            <w:tcW w:w="358" w:type="dxa"/>
            <w:shd w:val="clear" w:color="auto" w:fill="auto"/>
          </w:tcPr>
          <w:p w14:paraId="3E30B5D5" w14:textId="77777777" w:rsidR="00CF3A40" w:rsidRPr="00D31C4E" w:rsidRDefault="00CF3A40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  <w:shd w:val="clear" w:color="auto" w:fill="auto"/>
          </w:tcPr>
          <w:p w14:paraId="6DBC7B47" w14:textId="77777777" w:rsidR="00CF3A40" w:rsidRPr="00D31C4E" w:rsidRDefault="00CF3A40" w:rsidP="0034430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D236E5" w14:textId="77777777" w:rsidR="00CF3A40" w:rsidRPr="00D31C4E" w:rsidRDefault="00CF3A40" w:rsidP="00344305">
            <w:pPr>
              <w:tabs>
                <w:tab w:val="center" w:pos="638"/>
                <w:tab w:val="right" w:pos="1276"/>
              </w:tabs>
              <w:spacing w:line="380" w:lineRule="exact"/>
              <w:ind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49,842</w:t>
            </w:r>
          </w:p>
        </w:tc>
      </w:tr>
    </w:tbl>
    <w:p w14:paraId="2259DD2B" w14:textId="77777777" w:rsidR="00EC3371" w:rsidRDefault="00EC3371" w:rsidP="00344305">
      <w:pPr>
        <w:ind w:left="540" w:hanging="180"/>
        <w:jc w:val="thaiDistribute"/>
        <w:rPr>
          <w:rFonts w:ascii="Angsana New" w:hAnsi="Angsana New"/>
          <w:color w:val="000000"/>
          <w:sz w:val="30"/>
          <w:szCs w:val="30"/>
          <w:vertAlign w:val="superscript"/>
        </w:rPr>
      </w:pPr>
    </w:p>
    <w:p w14:paraId="6C867669" w14:textId="77777777" w:rsidR="00EC3371" w:rsidRPr="00E5456B" w:rsidRDefault="00EC3371" w:rsidP="00344305">
      <w:pPr>
        <w:ind w:left="540" w:hanging="1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D799865" w14:textId="77777777" w:rsidR="00EC3371" w:rsidRDefault="00EC3371" w:rsidP="00344305">
      <w:pPr>
        <w:tabs>
          <w:tab w:val="left" w:pos="-3402"/>
          <w:tab w:val="left" w:pos="-3261"/>
          <w:tab w:val="left" w:pos="-3119"/>
        </w:tabs>
        <w:ind w:left="720" w:right="-16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Pr="002E0BD6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การวิเคราะห์อายุของลูกหนี้ตามสัญญาเช่าซื้อ</w:t>
      </w:r>
      <w:r w:rsidRPr="002E0BD6">
        <w:rPr>
          <w:rFonts w:ascii="Angsana New" w:hAnsi="Angsana New" w:hint="cs"/>
          <w:sz w:val="30"/>
          <w:szCs w:val="30"/>
          <w:cs/>
        </w:rPr>
        <w:t>เครื่องใช้ไฟฟ้า</w:t>
      </w:r>
      <w:r w:rsidRPr="00DB354E">
        <w:rPr>
          <w:rFonts w:ascii="Angsana New" w:hAnsi="Angsana New" w:hint="cs"/>
          <w:sz w:val="30"/>
          <w:szCs w:val="30"/>
          <w:cs/>
        </w:rPr>
        <w:t>และอื่นๆ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>3</w:t>
      </w:r>
      <w:r w:rsidRPr="006067C2">
        <w:rPr>
          <w:rFonts w:ascii="Angsana New" w:hAnsi="Angsana New"/>
          <w:sz w:val="30"/>
          <w:szCs w:val="30"/>
        </w:rPr>
        <w:t>1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 w:hint="cs"/>
          <w:sz w:val="30"/>
          <w:szCs w:val="30"/>
          <w:cs/>
        </w:rPr>
        <w:t>ธันวาคม</w:t>
      </w:r>
      <w:r w:rsidRPr="002E0BD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CD85D71" w14:textId="77777777" w:rsidR="00320AEE" w:rsidRPr="00CF1FF6" w:rsidRDefault="00320AEE" w:rsidP="00344305">
      <w:pPr>
        <w:tabs>
          <w:tab w:val="left" w:pos="-3402"/>
          <w:tab w:val="left" w:pos="-3261"/>
          <w:tab w:val="left" w:pos="-3119"/>
        </w:tabs>
        <w:ind w:left="720" w:right="-162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14310" w:type="dxa"/>
        <w:tblInd w:w="738" w:type="dxa"/>
        <w:tblLook w:val="04A0" w:firstRow="1" w:lastRow="0" w:firstColumn="1" w:lastColumn="0" w:noHBand="0" w:noVBand="1"/>
      </w:tblPr>
      <w:tblGrid>
        <w:gridCol w:w="3599"/>
        <w:gridCol w:w="360"/>
        <w:gridCol w:w="1800"/>
        <w:gridCol w:w="436"/>
        <w:gridCol w:w="1677"/>
        <w:gridCol w:w="393"/>
        <w:gridCol w:w="2097"/>
        <w:gridCol w:w="389"/>
        <w:gridCol w:w="1759"/>
        <w:gridCol w:w="1800"/>
      </w:tblGrid>
      <w:tr w:rsidR="00320AEE" w:rsidRPr="00D31C4E" w14:paraId="05519168" w14:textId="77777777" w:rsidTr="000D18D5">
        <w:trPr>
          <w:trHeight w:val="389"/>
        </w:trPr>
        <w:tc>
          <w:tcPr>
            <w:tcW w:w="3599" w:type="dxa"/>
            <w:shd w:val="clear" w:color="auto" w:fill="auto"/>
          </w:tcPr>
          <w:p w14:paraId="5385908A" w14:textId="77777777" w:rsidR="00320AEE" w:rsidRPr="00D31C4E" w:rsidRDefault="00320AEE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4606EBD4" w14:textId="77777777" w:rsidR="00320AEE" w:rsidRPr="00D31C4E" w:rsidRDefault="00320AEE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51" w:type="dxa"/>
            <w:gridSpan w:val="8"/>
          </w:tcPr>
          <w:p w14:paraId="1291FADC" w14:textId="77777777" w:rsidR="00320AEE" w:rsidRPr="00D31C4E" w:rsidRDefault="00320AEE" w:rsidP="0034430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20AEE" w:rsidRPr="00D31C4E" w14:paraId="6C35713B" w14:textId="77777777" w:rsidTr="000D18D5">
        <w:trPr>
          <w:trHeight w:val="1224"/>
        </w:trPr>
        <w:tc>
          <w:tcPr>
            <w:tcW w:w="3599" w:type="dxa"/>
            <w:shd w:val="clear" w:color="auto" w:fill="auto"/>
          </w:tcPr>
          <w:p w14:paraId="25440133" w14:textId="77777777" w:rsidR="00320AEE" w:rsidRPr="00D31C4E" w:rsidRDefault="00320AEE" w:rsidP="00344305">
            <w:pPr>
              <w:spacing w:line="380" w:lineRule="exact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EEC0C4" w14:textId="77777777" w:rsidR="00320AEE" w:rsidRPr="00D31C4E" w:rsidRDefault="00320AEE" w:rsidP="00344305">
            <w:pPr>
              <w:spacing w:line="380" w:lineRule="exact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6604BB" w14:textId="77777777" w:rsidR="00320AEE" w:rsidRPr="00D31C4E" w:rsidRDefault="00320AEE" w:rsidP="00344305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="009324DF" w:rsidRPr="00D31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D31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324DF" w:rsidRPr="00D31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31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31C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360" w:type="dxa"/>
            <w:shd w:val="clear" w:color="auto" w:fill="auto"/>
          </w:tcPr>
          <w:p w14:paraId="1AD0587F" w14:textId="77777777" w:rsidR="00320AEE" w:rsidRPr="00D31C4E" w:rsidRDefault="00320AEE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5DFBC74" w14:textId="77777777" w:rsidR="00320AEE" w:rsidRPr="00D31C4E" w:rsidRDefault="00320AEE" w:rsidP="00344305">
            <w:pPr>
              <w:spacing w:line="380" w:lineRule="exact"/>
              <w:ind w:right="1465"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4D9073" w14:textId="77777777" w:rsidR="00320AEE" w:rsidRPr="00D31C4E" w:rsidRDefault="00320AEE" w:rsidP="00344305">
            <w:pPr>
              <w:spacing w:line="380" w:lineRule="exact"/>
              <w:ind w:right="1465"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AB4B3E" w14:textId="77777777" w:rsidR="00320AEE" w:rsidRPr="00D31C4E" w:rsidRDefault="00320AEE" w:rsidP="00344305">
            <w:pPr>
              <w:spacing w:line="380" w:lineRule="exact"/>
              <w:ind w:right="-115" w:hanging="1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จำนวนลูกหนี้</w:t>
            </w:r>
          </w:p>
        </w:tc>
        <w:tc>
          <w:tcPr>
            <w:tcW w:w="436" w:type="dxa"/>
          </w:tcPr>
          <w:p w14:paraId="63725D97" w14:textId="77777777" w:rsidR="00320AEE" w:rsidRPr="00D31C4E" w:rsidRDefault="00320AEE" w:rsidP="00344305">
            <w:pPr>
              <w:spacing w:line="380" w:lineRule="exact"/>
              <w:ind w:right="-131" w:firstLine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7" w:type="dxa"/>
            <w:shd w:val="clear" w:color="auto" w:fill="auto"/>
          </w:tcPr>
          <w:p w14:paraId="357D626B" w14:textId="77777777" w:rsidR="00320AEE" w:rsidRPr="00D31C4E" w:rsidRDefault="00320AEE" w:rsidP="00344305">
            <w:pPr>
              <w:spacing w:line="380" w:lineRule="exact"/>
              <w:ind w:right="-131"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356050" w14:textId="77777777" w:rsidR="00320AEE" w:rsidRPr="00D31C4E" w:rsidRDefault="00320AEE" w:rsidP="00344305">
            <w:pPr>
              <w:spacing w:line="380" w:lineRule="exact"/>
              <w:ind w:right="-131" w:firstLine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1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393" w:type="dxa"/>
            <w:shd w:val="clear" w:color="auto" w:fill="auto"/>
          </w:tcPr>
          <w:p w14:paraId="68BCB4CD" w14:textId="77777777" w:rsidR="00320AEE" w:rsidRPr="00D31C4E" w:rsidRDefault="00320AEE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7" w:type="dxa"/>
            <w:shd w:val="clear" w:color="auto" w:fill="auto"/>
          </w:tcPr>
          <w:p w14:paraId="2A711136" w14:textId="77777777" w:rsidR="00320AEE" w:rsidRPr="00D31C4E" w:rsidRDefault="00320AEE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ยอดลูกหนี้สุทธิที่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ใช้ในการตั้งค่าเผื่อหนี้</w:t>
            </w:r>
          </w:p>
          <w:p w14:paraId="4EAE1E4E" w14:textId="77777777" w:rsidR="00320AEE" w:rsidRPr="00D31C4E" w:rsidRDefault="00320AEE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สงสัยจะสูญ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2</w:t>
            </w:r>
            <w:r w:rsidRPr="00D31C4E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389" w:type="dxa"/>
            <w:shd w:val="clear" w:color="auto" w:fill="auto"/>
          </w:tcPr>
          <w:p w14:paraId="08CD8070" w14:textId="77777777" w:rsidR="00320AEE" w:rsidRPr="00D31C4E" w:rsidRDefault="00320AEE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4EC503F5" w14:textId="77777777" w:rsidR="00320AEE" w:rsidRPr="00D31C4E" w:rsidRDefault="00320AEE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อัตราที่ใช้ใน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การตั้งค่าเผื่อหนี้</w:t>
            </w:r>
          </w:p>
          <w:p w14:paraId="77359B7A" w14:textId="77777777" w:rsidR="00320AEE" w:rsidRPr="00D31C4E" w:rsidRDefault="00320AEE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800" w:type="dxa"/>
            <w:shd w:val="clear" w:color="auto" w:fill="auto"/>
          </w:tcPr>
          <w:p w14:paraId="5E9A907A" w14:textId="77777777" w:rsidR="00320AEE" w:rsidRPr="00D31C4E" w:rsidRDefault="00320AEE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A58D95" w14:textId="77777777" w:rsidR="00320AEE" w:rsidRPr="00D31C4E" w:rsidRDefault="00320AEE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สงสัยจะสูญ</w:t>
            </w:r>
          </w:p>
        </w:tc>
      </w:tr>
      <w:tr w:rsidR="00320AEE" w:rsidRPr="00D31C4E" w14:paraId="1A4DCD32" w14:textId="77777777" w:rsidTr="000D18D5">
        <w:trPr>
          <w:trHeight w:val="389"/>
        </w:trPr>
        <w:tc>
          <w:tcPr>
            <w:tcW w:w="3599" w:type="dxa"/>
            <w:shd w:val="clear" w:color="auto" w:fill="auto"/>
          </w:tcPr>
          <w:p w14:paraId="5945D80C" w14:textId="77777777" w:rsidR="00320AEE" w:rsidRPr="00D31C4E" w:rsidRDefault="00320AEE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677E28B0" w14:textId="77777777" w:rsidR="00320AEE" w:rsidRPr="00D31C4E" w:rsidRDefault="00320AEE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DEBCA17" w14:textId="77777777" w:rsidR="00320AEE" w:rsidRPr="00D31C4E" w:rsidRDefault="00320AEE" w:rsidP="0034430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(ราย)</w:t>
            </w:r>
          </w:p>
        </w:tc>
        <w:tc>
          <w:tcPr>
            <w:tcW w:w="436" w:type="dxa"/>
          </w:tcPr>
          <w:p w14:paraId="09B4D29D" w14:textId="77777777" w:rsidR="00320AEE" w:rsidRPr="00D31C4E" w:rsidRDefault="00320AEE" w:rsidP="0034430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7" w:type="dxa"/>
            <w:gridSpan w:val="3"/>
            <w:shd w:val="clear" w:color="auto" w:fill="auto"/>
          </w:tcPr>
          <w:p w14:paraId="7900870E" w14:textId="77777777" w:rsidR="00320AEE" w:rsidRPr="00D31C4E" w:rsidRDefault="00320AEE" w:rsidP="0034430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389" w:type="dxa"/>
            <w:shd w:val="clear" w:color="auto" w:fill="auto"/>
          </w:tcPr>
          <w:p w14:paraId="244A22DE" w14:textId="77777777" w:rsidR="00320AEE" w:rsidRPr="00D31C4E" w:rsidRDefault="00320AEE" w:rsidP="00344305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4B285F03" w14:textId="77777777" w:rsidR="00320AEE" w:rsidRPr="00D31C4E" w:rsidRDefault="00320AEE" w:rsidP="0034430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0" w:type="dxa"/>
            <w:shd w:val="clear" w:color="auto" w:fill="auto"/>
          </w:tcPr>
          <w:p w14:paraId="66D1D10D" w14:textId="77777777" w:rsidR="00320AEE" w:rsidRPr="00D31C4E" w:rsidRDefault="00320AEE" w:rsidP="0034430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6198" w:rsidRPr="00D31C4E" w14:paraId="3CEB27E0" w14:textId="77777777" w:rsidTr="007976D4">
        <w:trPr>
          <w:trHeight w:val="389"/>
        </w:trPr>
        <w:tc>
          <w:tcPr>
            <w:tcW w:w="3599" w:type="dxa"/>
            <w:shd w:val="clear" w:color="auto" w:fill="auto"/>
          </w:tcPr>
          <w:p w14:paraId="35C5B91A" w14:textId="77777777" w:rsidR="00546198" w:rsidRPr="00D31C4E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360" w:type="dxa"/>
            <w:shd w:val="clear" w:color="auto" w:fill="auto"/>
          </w:tcPr>
          <w:p w14:paraId="7D5AEE49" w14:textId="77777777" w:rsidR="00546198" w:rsidRPr="00D31C4E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474708A" w14:textId="791DF90C" w:rsidR="00546198" w:rsidRPr="007E1A0C" w:rsidRDefault="00546198" w:rsidP="00344305">
            <w:pPr>
              <w:spacing w:line="380" w:lineRule="exact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10,736</w:t>
            </w:r>
          </w:p>
        </w:tc>
        <w:tc>
          <w:tcPr>
            <w:tcW w:w="436" w:type="dxa"/>
            <w:shd w:val="clear" w:color="auto" w:fill="auto"/>
          </w:tcPr>
          <w:p w14:paraId="220E2817" w14:textId="77777777" w:rsidR="00546198" w:rsidRPr="007E1A0C" w:rsidRDefault="00546198" w:rsidP="00344305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1424B88D" w14:textId="0DE84649" w:rsidR="00546198" w:rsidRPr="007E1A0C" w:rsidRDefault="00546198" w:rsidP="00344305">
            <w:pPr>
              <w:spacing w:line="380" w:lineRule="exact"/>
              <w:ind w:right="2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118,640</w:t>
            </w:r>
          </w:p>
        </w:tc>
        <w:tc>
          <w:tcPr>
            <w:tcW w:w="393" w:type="dxa"/>
            <w:shd w:val="clear" w:color="auto" w:fill="auto"/>
          </w:tcPr>
          <w:p w14:paraId="5FC8A38E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7" w:type="dxa"/>
            <w:shd w:val="clear" w:color="auto" w:fill="auto"/>
          </w:tcPr>
          <w:p w14:paraId="2F37707A" w14:textId="22DD1AFD" w:rsidR="00546198" w:rsidRPr="007E1A0C" w:rsidRDefault="00546198" w:rsidP="00344305">
            <w:pPr>
              <w:spacing w:line="380" w:lineRule="exact"/>
              <w:ind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59,086</w:t>
            </w:r>
          </w:p>
        </w:tc>
        <w:tc>
          <w:tcPr>
            <w:tcW w:w="389" w:type="dxa"/>
            <w:shd w:val="clear" w:color="auto" w:fill="auto"/>
          </w:tcPr>
          <w:p w14:paraId="7CE2D5C1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252F3A5C" w14:textId="04F393F9" w:rsidR="00546198" w:rsidRPr="007E1A0C" w:rsidRDefault="00546198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1FDEAEF8" w14:textId="0F8065EA" w:rsidR="00546198" w:rsidRPr="007E1A0C" w:rsidRDefault="00546198" w:rsidP="00344305">
            <w:pPr>
              <w:tabs>
                <w:tab w:val="center" w:pos="638"/>
                <w:tab w:val="right" w:pos="1276"/>
              </w:tabs>
              <w:spacing w:line="380" w:lineRule="exact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591</w:t>
            </w:r>
          </w:p>
        </w:tc>
      </w:tr>
      <w:tr w:rsidR="00546198" w:rsidRPr="00D31C4E" w14:paraId="280C82B6" w14:textId="77777777" w:rsidTr="007976D4">
        <w:trPr>
          <w:trHeight w:val="389"/>
        </w:trPr>
        <w:tc>
          <w:tcPr>
            <w:tcW w:w="3599" w:type="dxa"/>
            <w:shd w:val="clear" w:color="auto" w:fill="auto"/>
          </w:tcPr>
          <w:p w14:paraId="246596AA" w14:textId="77777777" w:rsidR="00546198" w:rsidRPr="00D31C4E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360" w:type="dxa"/>
            <w:shd w:val="clear" w:color="auto" w:fill="auto"/>
          </w:tcPr>
          <w:p w14:paraId="6851CCE0" w14:textId="77777777" w:rsidR="00546198" w:rsidRPr="00D31C4E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52D9467" w14:textId="77777777" w:rsidR="00546198" w:rsidRPr="007E1A0C" w:rsidRDefault="00546198" w:rsidP="00344305">
            <w:pPr>
              <w:spacing w:line="380" w:lineRule="exact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" w:type="dxa"/>
            <w:shd w:val="clear" w:color="auto" w:fill="auto"/>
          </w:tcPr>
          <w:p w14:paraId="60A303E4" w14:textId="77777777" w:rsidR="00546198" w:rsidRPr="007E1A0C" w:rsidRDefault="00546198" w:rsidP="0034430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68D91ED0" w14:textId="77777777" w:rsidR="00546198" w:rsidRPr="007E1A0C" w:rsidRDefault="00546198" w:rsidP="00344305">
            <w:pPr>
              <w:spacing w:line="380" w:lineRule="exact"/>
              <w:ind w:right="2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dxa"/>
            <w:shd w:val="clear" w:color="auto" w:fill="auto"/>
          </w:tcPr>
          <w:p w14:paraId="6C7FFB5C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7" w:type="dxa"/>
            <w:shd w:val="clear" w:color="auto" w:fill="auto"/>
          </w:tcPr>
          <w:p w14:paraId="04DAE48C" w14:textId="77777777" w:rsidR="00546198" w:rsidRPr="007E1A0C" w:rsidRDefault="00546198" w:rsidP="00344305">
            <w:pPr>
              <w:spacing w:line="380" w:lineRule="exact"/>
              <w:ind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" w:type="dxa"/>
            <w:shd w:val="clear" w:color="auto" w:fill="auto"/>
          </w:tcPr>
          <w:p w14:paraId="5C7E8688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7CFBE7AB" w14:textId="77777777" w:rsidR="00546198" w:rsidRPr="007E1A0C" w:rsidRDefault="00546198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6F38A46" w14:textId="77777777" w:rsidR="00546198" w:rsidRPr="007E1A0C" w:rsidRDefault="00546198" w:rsidP="00344305">
            <w:pPr>
              <w:spacing w:line="380" w:lineRule="exact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6198" w:rsidRPr="00D31C4E" w14:paraId="77880EB0" w14:textId="77777777" w:rsidTr="007976D4">
        <w:trPr>
          <w:trHeight w:val="389"/>
        </w:trPr>
        <w:tc>
          <w:tcPr>
            <w:tcW w:w="3599" w:type="dxa"/>
            <w:shd w:val="clear" w:color="auto" w:fill="auto"/>
          </w:tcPr>
          <w:p w14:paraId="02FF4D72" w14:textId="77777777" w:rsidR="00546198" w:rsidRPr="00D31C4E" w:rsidRDefault="00546198" w:rsidP="00344305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360" w:type="dxa"/>
            <w:shd w:val="clear" w:color="auto" w:fill="auto"/>
          </w:tcPr>
          <w:p w14:paraId="174AD347" w14:textId="77777777" w:rsidR="00546198" w:rsidRPr="00D31C4E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C97FB80" w14:textId="4BD28D29" w:rsidR="00546198" w:rsidRPr="007E1A0C" w:rsidRDefault="00546198" w:rsidP="00344305">
            <w:pPr>
              <w:spacing w:line="380" w:lineRule="exact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1,574</w:t>
            </w:r>
          </w:p>
        </w:tc>
        <w:tc>
          <w:tcPr>
            <w:tcW w:w="436" w:type="dxa"/>
            <w:shd w:val="clear" w:color="auto" w:fill="auto"/>
          </w:tcPr>
          <w:p w14:paraId="5D982A86" w14:textId="77777777" w:rsidR="00546198" w:rsidRPr="007E1A0C" w:rsidRDefault="00546198" w:rsidP="0034430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31A44C65" w14:textId="677E3EDA" w:rsidR="00546198" w:rsidRPr="007E1A0C" w:rsidRDefault="00546198" w:rsidP="00344305">
            <w:pPr>
              <w:spacing w:line="380" w:lineRule="exact"/>
              <w:ind w:right="2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10,951</w:t>
            </w:r>
          </w:p>
        </w:tc>
        <w:tc>
          <w:tcPr>
            <w:tcW w:w="393" w:type="dxa"/>
            <w:shd w:val="clear" w:color="auto" w:fill="auto"/>
          </w:tcPr>
          <w:p w14:paraId="07137FE2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7" w:type="dxa"/>
            <w:shd w:val="clear" w:color="auto" w:fill="auto"/>
          </w:tcPr>
          <w:p w14:paraId="121DB5A1" w14:textId="713E0CAE" w:rsidR="00546198" w:rsidRPr="007E1A0C" w:rsidRDefault="00546198" w:rsidP="00344305">
            <w:pPr>
              <w:spacing w:line="380" w:lineRule="exact"/>
              <w:ind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6,008</w:t>
            </w:r>
          </w:p>
        </w:tc>
        <w:tc>
          <w:tcPr>
            <w:tcW w:w="389" w:type="dxa"/>
            <w:shd w:val="clear" w:color="auto" w:fill="auto"/>
          </w:tcPr>
          <w:p w14:paraId="18CDA1A1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23BE638C" w14:textId="7074F588" w:rsidR="00546198" w:rsidRPr="007E1A0C" w:rsidRDefault="00546198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59FDC554" w14:textId="51FC5F50" w:rsidR="00546198" w:rsidRPr="007E1A0C" w:rsidRDefault="00546198" w:rsidP="00344305">
            <w:pPr>
              <w:tabs>
                <w:tab w:val="center" w:pos="638"/>
                <w:tab w:val="right" w:pos="1276"/>
              </w:tabs>
              <w:spacing w:line="380" w:lineRule="exact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546198" w:rsidRPr="00D31C4E" w14:paraId="237C20FB" w14:textId="77777777" w:rsidTr="007976D4">
        <w:trPr>
          <w:trHeight w:val="389"/>
        </w:trPr>
        <w:tc>
          <w:tcPr>
            <w:tcW w:w="3599" w:type="dxa"/>
            <w:shd w:val="clear" w:color="auto" w:fill="auto"/>
          </w:tcPr>
          <w:p w14:paraId="39A87AB6" w14:textId="77777777" w:rsidR="00546198" w:rsidRPr="00D31C4E" w:rsidRDefault="00546198" w:rsidP="00344305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360" w:type="dxa"/>
            <w:shd w:val="clear" w:color="auto" w:fill="auto"/>
          </w:tcPr>
          <w:p w14:paraId="0F786CDD" w14:textId="77777777" w:rsidR="00546198" w:rsidRPr="00D31C4E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9F51E79" w14:textId="59E1521C" w:rsidR="00546198" w:rsidRPr="007E1A0C" w:rsidRDefault="00546198" w:rsidP="00344305">
            <w:pPr>
              <w:spacing w:line="380" w:lineRule="exact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436" w:type="dxa"/>
            <w:shd w:val="clear" w:color="auto" w:fill="auto"/>
          </w:tcPr>
          <w:p w14:paraId="6B9EC6AB" w14:textId="77777777" w:rsidR="00546198" w:rsidRPr="007E1A0C" w:rsidRDefault="00546198" w:rsidP="0034430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45388F99" w14:textId="3417D20A" w:rsidR="00546198" w:rsidRPr="007E1A0C" w:rsidRDefault="00546198" w:rsidP="00344305">
            <w:pPr>
              <w:spacing w:line="380" w:lineRule="exact"/>
              <w:ind w:right="2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6,938</w:t>
            </w:r>
          </w:p>
        </w:tc>
        <w:tc>
          <w:tcPr>
            <w:tcW w:w="393" w:type="dxa"/>
            <w:shd w:val="clear" w:color="auto" w:fill="auto"/>
          </w:tcPr>
          <w:p w14:paraId="25E9B5A1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7" w:type="dxa"/>
            <w:shd w:val="clear" w:color="auto" w:fill="auto"/>
          </w:tcPr>
          <w:p w14:paraId="11E99B30" w14:textId="10E1A99F" w:rsidR="00546198" w:rsidRPr="007E1A0C" w:rsidRDefault="00546198" w:rsidP="00344305">
            <w:pPr>
              <w:spacing w:line="380" w:lineRule="exact"/>
              <w:ind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3,590</w:t>
            </w:r>
          </w:p>
        </w:tc>
        <w:tc>
          <w:tcPr>
            <w:tcW w:w="389" w:type="dxa"/>
            <w:shd w:val="clear" w:color="auto" w:fill="auto"/>
          </w:tcPr>
          <w:p w14:paraId="49F32EAB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115232BC" w14:textId="538326E9" w:rsidR="00546198" w:rsidRPr="007E1A0C" w:rsidRDefault="00546198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800" w:type="dxa"/>
            <w:shd w:val="clear" w:color="auto" w:fill="auto"/>
          </w:tcPr>
          <w:p w14:paraId="19711D42" w14:textId="6978A597" w:rsidR="00546198" w:rsidRPr="007E1A0C" w:rsidRDefault="00546198" w:rsidP="00344305">
            <w:pPr>
              <w:tabs>
                <w:tab w:val="center" w:pos="638"/>
                <w:tab w:val="right" w:pos="1276"/>
              </w:tabs>
              <w:spacing w:line="380" w:lineRule="exact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359</w:t>
            </w:r>
          </w:p>
        </w:tc>
      </w:tr>
      <w:tr w:rsidR="00546198" w:rsidRPr="00D31C4E" w14:paraId="44138CFD" w14:textId="77777777" w:rsidTr="007976D4">
        <w:trPr>
          <w:trHeight w:val="389"/>
        </w:trPr>
        <w:tc>
          <w:tcPr>
            <w:tcW w:w="3599" w:type="dxa"/>
            <w:shd w:val="clear" w:color="auto" w:fill="auto"/>
          </w:tcPr>
          <w:p w14:paraId="6C09F2E8" w14:textId="77777777" w:rsidR="00546198" w:rsidRPr="00D31C4E" w:rsidRDefault="00546198" w:rsidP="00344305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360" w:type="dxa"/>
            <w:shd w:val="clear" w:color="auto" w:fill="auto"/>
          </w:tcPr>
          <w:p w14:paraId="54B89130" w14:textId="77777777" w:rsidR="00546198" w:rsidRPr="00D31C4E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7A6AF49" w14:textId="54756FBD" w:rsidR="00546198" w:rsidRPr="007E1A0C" w:rsidRDefault="00546198" w:rsidP="00344305">
            <w:pPr>
              <w:spacing w:line="380" w:lineRule="exact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436" w:type="dxa"/>
            <w:shd w:val="clear" w:color="auto" w:fill="auto"/>
          </w:tcPr>
          <w:p w14:paraId="609F5CFB" w14:textId="77777777" w:rsidR="00546198" w:rsidRPr="007E1A0C" w:rsidRDefault="00546198" w:rsidP="0034430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5CBF04BD" w14:textId="384C965A" w:rsidR="00546198" w:rsidRPr="007E1A0C" w:rsidRDefault="00546198" w:rsidP="00344305">
            <w:pPr>
              <w:spacing w:line="380" w:lineRule="exact"/>
              <w:ind w:right="2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4,660</w:t>
            </w:r>
          </w:p>
        </w:tc>
        <w:tc>
          <w:tcPr>
            <w:tcW w:w="393" w:type="dxa"/>
            <w:shd w:val="clear" w:color="auto" w:fill="auto"/>
          </w:tcPr>
          <w:p w14:paraId="2725B4A8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7" w:type="dxa"/>
            <w:shd w:val="clear" w:color="auto" w:fill="auto"/>
          </w:tcPr>
          <w:p w14:paraId="6C905D61" w14:textId="6D30DBBA" w:rsidR="00546198" w:rsidRPr="007E1A0C" w:rsidRDefault="00546198" w:rsidP="00344305">
            <w:pPr>
              <w:spacing w:line="380" w:lineRule="exact"/>
              <w:ind w:right="26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2,366</w:t>
            </w:r>
          </w:p>
        </w:tc>
        <w:tc>
          <w:tcPr>
            <w:tcW w:w="389" w:type="dxa"/>
            <w:shd w:val="clear" w:color="auto" w:fill="auto"/>
          </w:tcPr>
          <w:p w14:paraId="795B55F6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3FFDA4CB" w14:textId="37B34718" w:rsidR="00546198" w:rsidRPr="007E1A0C" w:rsidRDefault="00546198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800" w:type="dxa"/>
            <w:shd w:val="clear" w:color="auto" w:fill="auto"/>
          </w:tcPr>
          <w:p w14:paraId="00A7E547" w14:textId="73BB3D7B" w:rsidR="00546198" w:rsidRPr="007E1A0C" w:rsidRDefault="00546198" w:rsidP="00344305">
            <w:pPr>
              <w:tabs>
                <w:tab w:val="center" w:pos="638"/>
                <w:tab w:val="right" w:pos="1276"/>
              </w:tabs>
              <w:spacing w:line="380" w:lineRule="exact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473</w:t>
            </w:r>
          </w:p>
        </w:tc>
      </w:tr>
      <w:tr w:rsidR="00546198" w:rsidRPr="00D31C4E" w14:paraId="17C4630E" w14:textId="77777777" w:rsidTr="007976D4">
        <w:trPr>
          <w:trHeight w:val="389"/>
        </w:trPr>
        <w:tc>
          <w:tcPr>
            <w:tcW w:w="3599" w:type="dxa"/>
            <w:shd w:val="clear" w:color="auto" w:fill="auto"/>
          </w:tcPr>
          <w:p w14:paraId="3D14A898" w14:textId="77777777" w:rsidR="00546198" w:rsidRPr="00D31C4E" w:rsidRDefault="00546198" w:rsidP="00344305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360" w:type="dxa"/>
            <w:shd w:val="clear" w:color="auto" w:fill="auto"/>
          </w:tcPr>
          <w:p w14:paraId="5C9496A0" w14:textId="77777777" w:rsidR="00546198" w:rsidRPr="00D31C4E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B6355EF" w14:textId="713288BF" w:rsidR="00546198" w:rsidRPr="007E1A0C" w:rsidRDefault="00546198" w:rsidP="00344305">
            <w:pPr>
              <w:spacing w:line="380" w:lineRule="exact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436" w:type="dxa"/>
            <w:shd w:val="clear" w:color="auto" w:fill="auto"/>
          </w:tcPr>
          <w:p w14:paraId="3CE49B8C" w14:textId="77777777" w:rsidR="00546198" w:rsidRPr="007E1A0C" w:rsidRDefault="00546198" w:rsidP="0034430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29302F04" w14:textId="3AB50B56" w:rsidR="00546198" w:rsidRPr="007E1A0C" w:rsidRDefault="00546198" w:rsidP="00344305">
            <w:pPr>
              <w:spacing w:line="380" w:lineRule="exact"/>
              <w:ind w:right="2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3,942</w:t>
            </w:r>
          </w:p>
        </w:tc>
        <w:tc>
          <w:tcPr>
            <w:tcW w:w="393" w:type="dxa"/>
            <w:shd w:val="clear" w:color="auto" w:fill="auto"/>
          </w:tcPr>
          <w:p w14:paraId="3888682C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7" w:type="dxa"/>
            <w:shd w:val="clear" w:color="auto" w:fill="auto"/>
          </w:tcPr>
          <w:p w14:paraId="641130E8" w14:textId="4E80B723" w:rsidR="00546198" w:rsidRPr="007E1A0C" w:rsidRDefault="00546198" w:rsidP="00344305">
            <w:pPr>
              <w:spacing w:line="380" w:lineRule="exact"/>
              <w:ind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2,136</w:t>
            </w:r>
          </w:p>
        </w:tc>
        <w:tc>
          <w:tcPr>
            <w:tcW w:w="389" w:type="dxa"/>
            <w:shd w:val="clear" w:color="auto" w:fill="auto"/>
          </w:tcPr>
          <w:p w14:paraId="028E14B8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1FBD818E" w14:textId="52476D94" w:rsidR="00546198" w:rsidRPr="007E1A0C" w:rsidRDefault="00546198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800" w:type="dxa"/>
            <w:shd w:val="clear" w:color="auto" w:fill="auto"/>
          </w:tcPr>
          <w:p w14:paraId="441FEC98" w14:textId="1943A2A1" w:rsidR="00546198" w:rsidRPr="007E1A0C" w:rsidRDefault="00546198" w:rsidP="00344305">
            <w:pPr>
              <w:tabs>
                <w:tab w:val="center" w:pos="638"/>
                <w:tab w:val="right" w:pos="1276"/>
              </w:tabs>
              <w:spacing w:line="380" w:lineRule="exact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641</w:t>
            </w:r>
          </w:p>
        </w:tc>
      </w:tr>
      <w:tr w:rsidR="00546198" w:rsidRPr="00D31C4E" w14:paraId="6F9EDCE6" w14:textId="77777777" w:rsidTr="007976D4">
        <w:trPr>
          <w:trHeight w:val="389"/>
        </w:trPr>
        <w:tc>
          <w:tcPr>
            <w:tcW w:w="3599" w:type="dxa"/>
            <w:shd w:val="clear" w:color="auto" w:fill="auto"/>
          </w:tcPr>
          <w:p w14:paraId="6418CFC6" w14:textId="77777777" w:rsidR="00546198" w:rsidRPr="00D31C4E" w:rsidRDefault="00546198" w:rsidP="00344305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360" w:type="dxa"/>
            <w:shd w:val="clear" w:color="auto" w:fill="auto"/>
          </w:tcPr>
          <w:p w14:paraId="26E7C7E8" w14:textId="77777777" w:rsidR="00546198" w:rsidRPr="00D31C4E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4ECD51E" w14:textId="52C2C87D" w:rsidR="00546198" w:rsidRPr="007E1A0C" w:rsidRDefault="00546198" w:rsidP="00344305">
            <w:pPr>
              <w:spacing w:line="380" w:lineRule="exact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436" w:type="dxa"/>
            <w:shd w:val="clear" w:color="auto" w:fill="auto"/>
          </w:tcPr>
          <w:p w14:paraId="2CB89E77" w14:textId="77777777" w:rsidR="00546198" w:rsidRPr="007E1A0C" w:rsidRDefault="00546198" w:rsidP="0034430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41A40868" w14:textId="159240A0" w:rsidR="00546198" w:rsidRPr="007E1A0C" w:rsidRDefault="00546198" w:rsidP="00344305">
            <w:pPr>
              <w:spacing w:line="380" w:lineRule="exact"/>
              <w:ind w:right="2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3,246</w:t>
            </w:r>
          </w:p>
        </w:tc>
        <w:tc>
          <w:tcPr>
            <w:tcW w:w="393" w:type="dxa"/>
            <w:shd w:val="clear" w:color="auto" w:fill="auto"/>
          </w:tcPr>
          <w:p w14:paraId="4CE35B11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7" w:type="dxa"/>
            <w:shd w:val="clear" w:color="auto" w:fill="auto"/>
          </w:tcPr>
          <w:p w14:paraId="49297A7C" w14:textId="26C5EC1B" w:rsidR="00546198" w:rsidRPr="007E1A0C" w:rsidRDefault="00546198" w:rsidP="00344305">
            <w:pPr>
              <w:spacing w:line="380" w:lineRule="exact"/>
              <w:ind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1,903</w:t>
            </w:r>
          </w:p>
        </w:tc>
        <w:tc>
          <w:tcPr>
            <w:tcW w:w="389" w:type="dxa"/>
            <w:shd w:val="clear" w:color="auto" w:fill="auto"/>
          </w:tcPr>
          <w:p w14:paraId="574CC2AF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36D59309" w14:textId="120C86FA" w:rsidR="00546198" w:rsidRPr="007E1A0C" w:rsidRDefault="00546198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800" w:type="dxa"/>
            <w:shd w:val="clear" w:color="auto" w:fill="auto"/>
          </w:tcPr>
          <w:p w14:paraId="3A76837B" w14:textId="05A2EB8E" w:rsidR="00546198" w:rsidRPr="007E1A0C" w:rsidRDefault="00546198" w:rsidP="00344305">
            <w:pPr>
              <w:tabs>
                <w:tab w:val="center" w:pos="638"/>
                <w:tab w:val="right" w:pos="1276"/>
              </w:tabs>
              <w:spacing w:line="380" w:lineRule="exact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761</w:t>
            </w:r>
          </w:p>
        </w:tc>
      </w:tr>
      <w:tr w:rsidR="00546198" w:rsidRPr="00D31C4E" w14:paraId="456D7975" w14:textId="77777777" w:rsidTr="007976D4">
        <w:trPr>
          <w:trHeight w:val="389"/>
        </w:trPr>
        <w:tc>
          <w:tcPr>
            <w:tcW w:w="3599" w:type="dxa"/>
            <w:shd w:val="clear" w:color="auto" w:fill="auto"/>
          </w:tcPr>
          <w:p w14:paraId="3C8D4DE1" w14:textId="77777777" w:rsidR="00546198" w:rsidRPr="00D31C4E" w:rsidRDefault="00546198" w:rsidP="00344305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360" w:type="dxa"/>
            <w:shd w:val="clear" w:color="auto" w:fill="auto"/>
          </w:tcPr>
          <w:p w14:paraId="13F180FD" w14:textId="77777777" w:rsidR="00546198" w:rsidRPr="00D31C4E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2EE31FE" w14:textId="56336C0B" w:rsidR="00546198" w:rsidRPr="007E1A0C" w:rsidRDefault="00546198" w:rsidP="00344305">
            <w:pPr>
              <w:spacing w:line="380" w:lineRule="exact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436" w:type="dxa"/>
            <w:shd w:val="clear" w:color="auto" w:fill="auto"/>
          </w:tcPr>
          <w:p w14:paraId="7700AD12" w14:textId="77777777" w:rsidR="00546198" w:rsidRPr="007E1A0C" w:rsidRDefault="00546198" w:rsidP="0034430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6FFC7689" w14:textId="0DC4CA73" w:rsidR="00546198" w:rsidRPr="007E1A0C" w:rsidRDefault="00546198" w:rsidP="00344305">
            <w:pPr>
              <w:spacing w:line="380" w:lineRule="exact"/>
              <w:ind w:right="2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2,196</w:t>
            </w:r>
          </w:p>
        </w:tc>
        <w:tc>
          <w:tcPr>
            <w:tcW w:w="393" w:type="dxa"/>
            <w:shd w:val="clear" w:color="auto" w:fill="auto"/>
          </w:tcPr>
          <w:p w14:paraId="435C4E4B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7" w:type="dxa"/>
            <w:shd w:val="clear" w:color="auto" w:fill="auto"/>
          </w:tcPr>
          <w:p w14:paraId="47347C12" w14:textId="51975932" w:rsidR="00546198" w:rsidRPr="007E1A0C" w:rsidRDefault="00546198" w:rsidP="00344305">
            <w:pPr>
              <w:spacing w:line="380" w:lineRule="exact"/>
              <w:ind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1,374</w:t>
            </w:r>
          </w:p>
        </w:tc>
        <w:tc>
          <w:tcPr>
            <w:tcW w:w="389" w:type="dxa"/>
            <w:shd w:val="clear" w:color="auto" w:fill="auto"/>
          </w:tcPr>
          <w:p w14:paraId="43889CCD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6AF42B47" w14:textId="2A472E52" w:rsidR="00546198" w:rsidRPr="007E1A0C" w:rsidRDefault="00546198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  <w:shd w:val="clear" w:color="auto" w:fill="auto"/>
          </w:tcPr>
          <w:p w14:paraId="342D3596" w14:textId="07C8CF5E" w:rsidR="00546198" w:rsidRPr="007E1A0C" w:rsidRDefault="00546198" w:rsidP="00344305">
            <w:pPr>
              <w:tabs>
                <w:tab w:val="center" w:pos="638"/>
                <w:tab w:val="right" w:pos="1276"/>
              </w:tabs>
              <w:spacing w:line="380" w:lineRule="exact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687</w:t>
            </w:r>
          </w:p>
        </w:tc>
      </w:tr>
      <w:tr w:rsidR="00546198" w:rsidRPr="00D31C4E" w14:paraId="1C216530" w14:textId="77777777" w:rsidTr="007976D4">
        <w:trPr>
          <w:trHeight w:val="389"/>
        </w:trPr>
        <w:tc>
          <w:tcPr>
            <w:tcW w:w="3599" w:type="dxa"/>
            <w:shd w:val="clear" w:color="auto" w:fill="auto"/>
          </w:tcPr>
          <w:p w14:paraId="13D95FAA" w14:textId="77777777" w:rsidR="00546198" w:rsidRPr="00D31C4E" w:rsidRDefault="00546198" w:rsidP="00344305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ค้างชำระเกิน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 ไม่ติดต่อกัน</w:t>
            </w:r>
          </w:p>
        </w:tc>
        <w:tc>
          <w:tcPr>
            <w:tcW w:w="360" w:type="dxa"/>
            <w:shd w:val="clear" w:color="auto" w:fill="auto"/>
          </w:tcPr>
          <w:p w14:paraId="1537AE4A" w14:textId="77777777" w:rsidR="00546198" w:rsidRPr="00D31C4E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42602D6" w14:textId="3DC7F8E1" w:rsidR="00546198" w:rsidRPr="007E1A0C" w:rsidRDefault="00546198" w:rsidP="00344305">
            <w:pPr>
              <w:spacing w:line="380" w:lineRule="exact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436" w:type="dxa"/>
            <w:shd w:val="clear" w:color="auto" w:fill="auto"/>
          </w:tcPr>
          <w:p w14:paraId="114776D4" w14:textId="77777777" w:rsidR="00546198" w:rsidRPr="007E1A0C" w:rsidRDefault="00546198" w:rsidP="0034430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7DA6677F" w14:textId="3BA39E44" w:rsidR="00546198" w:rsidRPr="007E1A0C" w:rsidRDefault="00546198" w:rsidP="00344305">
            <w:pPr>
              <w:spacing w:line="380" w:lineRule="exact"/>
              <w:ind w:right="2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4,220</w:t>
            </w:r>
          </w:p>
        </w:tc>
        <w:tc>
          <w:tcPr>
            <w:tcW w:w="393" w:type="dxa"/>
            <w:shd w:val="clear" w:color="auto" w:fill="auto"/>
          </w:tcPr>
          <w:p w14:paraId="73DD7416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7" w:type="dxa"/>
            <w:shd w:val="clear" w:color="auto" w:fill="auto"/>
          </w:tcPr>
          <w:p w14:paraId="11BB6110" w14:textId="0EFB57F8" w:rsidR="00546198" w:rsidRPr="007E1A0C" w:rsidRDefault="00546198" w:rsidP="00344305">
            <w:pPr>
              <w:spacing w:line="380" w:lineRule="exact"/>
              <w:ind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2,782</w:t>
            </w:r>
          </w:p>
        </w:tc>
        <w:tc>
          <w:tcPr>
            <w:tcW w:w="389" w:type="dxa"/>
            <w:shd w:val="clear" w:color="auto" w:fill="auto"/>
          </w:tcPr>
          <w:p w14:paraId="5C875A09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4F95E016" w14:textId="1FD3DCE0" w:rsidR="00546198" w:rsidRPr="007E1A0C" w:rsidRDefault="00546198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  <w:shd w:val="clear" w:color="auto" w:fill="auto"/>
          </w:tcPr>
          <w:p w14:paraId="43C29D82" w14:textId="1DCD43CF" w:rsidR="00546198" w:rsidRPr="007E1A0C" w:rsidRDefault="00546198" w:rsidP="00344305">
            <w:pPr>
              <w:tabs>
                <w:tab w:val="center" w:pos="638"/>
                <w:tab w:val="right" w:pos="1276"/>
              </w:tabs>
              <w:spacing w:line="380" w:lineRule="exact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1,391</w:t>
            </w:r>
          </w:p>
        </w:tc>
      </w:tr>
      <w:tr w:rsidR="00546198" w:rsidRPr="00D31C4E" w14:paraId="28A04C90" w14:textId="77777777" w:rsidTr="007976D4">
        <w:trPr>
          <w:trHeight w:val="389"/>
        </w:trPr>
        <w:tc>
          <w:tcPr>
            <w:tcW w:w="3599" w:type="dxa"/>
            <w:shd w:val="clear" w:color="auto" w:fill="auto"/>
          </w:tcPr>
          <w:p w14:paraId="48339790" w14:textId="77777777" w:rsidR="00546198" w:rsidRPr="00D31C4E" w:rsidRDefault="00546198" w:rsidP="00344305">
            <w:pPr>
              <w:spacing w:line="380" w:lineRule="exact"/>
              <w:ind w:left="372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ค้างชำระเกิน 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งวด ติดต่อกัน</w:t>
            </w:r>
          </w:p>
        </w:tc>
        <w:tc>
          <w:tcPr>
            <w:tcW w:w="360" w:type="dxa"/>
            <w:shd w:val="clear" w:color="auto" w:fill="auto"/>
          </w:tcPr>
          <w:p w14:paraId="7E4A40D5" w14:textId="77777777" w:rsidR="00546198" w:rsidRPr="00D31C4E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1A61D33" w14:textId="66AF2C25" w:rsidR="00546198" w:rsidRPr="007E1A0C" w:rsidRDefault="00546198" w:rsidP="00344305">
            <w:pPr>
              <w:spacing w:line="380" w:lineRule="exact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436" w:type="dxa"/>
            <w:shd w:val="clear" w:color="auto" w:fill="auto"/>
          </w:tcPr>
          <w:p w14:paraId="5CBADDB4" w14:textId="77777777" w:rsidR="00546198" w:rsidRPr="007E1A0C" w:rsidRDefault="00546198" w:rsidP="0034430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07D83ABB" w14:textId="693D8060" w:rsidR="00546198" w:rsidRPr="007E1A0C" w:rsidRDefault="00546198" w:rsidP="00344305">
            <w:pPr>
              <w:spacing w:line="380" w:lineRule="exact"/>
              <w:ind w:right="2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393" w:type="dxa"/>
            <w:shd w:val="clear" w:color="auto" w:fill="auto"/>
          </w:tcPr>
          <w:p w14:paraId="0D51CBF0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7" w:type="dxa"/>
            <w:shd w:val="clear" w:color="auto" w:fill="auto"/>
          </w:tcPr>
          <w:p w14:paraId="16096BEA" w14:textId="7772C328" w:rsidR="00546198" w:rsidRPr="007E1A0C" w:rsidRDefault="00546198" w:rsidP="00344305">
            <w:pPr>
              <w:spacing w:line="380" w:lineRule="exact"/>
              <w:ind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389" w:type="dxa"/>
            <w:shd w:val="clear" w:color="auto" w:fill="auto"/>
          </w:tcPr>
          <w:p w14:paraId="027DAC8E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2A516E12" w14:textId="3F6E6628" w:rsidR="00546198" w:rsidRPr="007E1A0C" w:rsidRDefault="00546198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800" w:type="dxa"/>
            <w:shd w:val="clear" w:color="auto" w:fill="auto"/>
          </w:tcPr>
          <w:p w14:paraId="10F88202" w14:textId="0951D49E" w:rsidR="00546198" w:rsidRPr="007E1A0C" w:rsidRDefault="00546198" w:rsidP="00344305">
            <w:pPr>
              <w:tabs>
                <w:tab w:val="center" w:pos="638"/>
                <w:tab w:val="right" w:pos="1276"/>
              </w:tabs>
              <w:spacing w:line="380" w:lineRule="exact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546198" w:rsidRPr="00D31C4E" w14:paraId="5EECC33A" w14:textId="77777777" w:rsidTr="007976D4">
        <w:trPr>
          <w:trHeight w:val="389"/>
        </w:trPr>
        <w:tc>
          <w:tcPr>
            <w:tcW w:w="3599" w:type="dxa"/>
            <w:shd w:val="clear" w:color="auto" w:fill="auto"/>
          </w:tcPr>
          <w:p w14:paraId="28A5EEE1" w14:textId="77777777" w:rsidR="00546198" w:rsidRPr="00D31C4E" w:rsidRDefault="00546198" w:rsidP="00344305">
            <w:pPr>
              <w:tabs>
                <w:tab w:val="center" w:pos="948"/>
              </w:tabs>
              <w:spacing w:line="380" w:lineRule="exact"/>
              <w:ind w:left="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shd w:val="clear" w:color="auto" w:fill="auto"/>
          </w:tcPr>
          <w:p w14:paraId="00C9FAEB" w14:textId="77777777" w:rsidR="00546198" w:rsidRPr="00D31C4E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BC04B" w14:textId="23565AD6" w:rsidR="00546198" w:rsidRPr="007E1A0C" w:rsidRDefault="00546198" w:rsidP="00344305">
            <w:pPr>
              <w:spacing w:line="380" w:lineRule="exact"/>
              <w:ind w:right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/>
                <w:b/>
                <w:bCs/>
                <w:sz w:val="30"/>
                <w:szCs w:val="30"/>
              </w:rPr>
              <w:t>15,269</w:t>
            </w:r>
          </w:p>
        </w:tc>
        <w:tc>
          <w:tcPr>
            <w:tcW w:w="436" w:type="dxa"/>
            <w:shd w:val="clear" w:color="auto" w:fill="auto"/>
          </w:tcPr>
          <w:p w14:paraId="5AFCDC8E" w14:textId="77777777" w:rsidR="00546198" w:rsidRPr="007E1A0C" w:rsidRDefault="00546198" w:rsidP="00344305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61AB0" w14:textId="42E78860" w:rsidR="00546198" w:rsidRPr="007E1A0C" w:rsidRDefault="00546198" w:rsidP="00344305">
            <w:pPr>
              <w:spacing w:line="380" w:lineRule="exact"/>
              <w:ind w:right="2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/>
                <w:b/>
                <w:bCs/>
                <w:sz w:val="30"/>
                <w:szCs w:val="30"/>
              </w:rPr>
              <w:t>154,962</w:t>
            </w:r>
          </w:p>
        </w:tc>
        <w:tc>
          <w:tcPr>
            <w:tcW w:w="393" w:type="dxa"/>
            <w:shd w:val="clear" w:color="auto" w:fill="auto"/>
          </w:tcPr>
          <w:p w14:paraId="4C5AA961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0C71A" w14:textId="4767B366" w:rsidR="00546198" w:rsidRPr="007E1A0C" w:rsidRDefault="00546198" w:rsidP="00344305">
            <w:pPr>
              <w:spacing w:line="380" w:lineRule="exact"/>
              <w:ind w:right="2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/>
                <w:b/>
                <w:bCs/>
                <w:sz w:val="30"/>
                <w:szCs w:val="30"/>
              </w:rPr>
              <w:t>79,288</w:t>
            </w:r>
          </w:p>
        </w:tc>
        <w:tc>
          <w:tcPr>
            <w:tcW w:w="389" w:type="dxa"/>
            <w:shd w:val="clear" w:color="auto" w:fill="auto"/>
          </w:tcPr>
          <w:p w14:paraId="7D831A9E" w14:textId="77777777" w:rsidR="00546198" w:rsidRPr="007E1A0C" w:rsidRDefault="00546198" w:rsidP="00344305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29A10800" w14:textId="77777777" w:rsidR="00546198" w:rsidRPr="007E1A0C" w:rsidRDefault="00546198" w:rsidP="0034430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CB15B" w14:textId="705A38CD" w:rsidR="00546198" w:rsidRPr="007E1A0C" w:rsidRDefault="00546198" w:rsidP="00344305">
            <w:pPr>
              <w:tabs>
                <w:tab w:val="center" w:pos="638"/>
                <w:tab w:val="right" w:pos="1276"/>
              </w:tabs>
              <w:spacing w:line="380" w:lineRule="exact"/>
              <w:ind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/>
                <w:b/>
                <w:bCs/>
                <w:sz w:val="30"/>
                <w:szCs w:val="30"/>
              </w:rPr>
              <w:t>5,066</w:t>
            </w:r>
          </w:p>
        </w:tc>
      </w:tr>
    </w:tbl>
    <w:p w14:paraId="3C0A79BD" w14:textId="77777777" w:rsidR="00EC3371" w:rsidRDefault="00EC3371" w:rsidP="00344305"/>
    <w:p w14:paraId="78ED1030" w14:textId="77777777" w:rsidR="00EC3371" w:rsidRPr="00E5456B" w:rsidRDefault="00EC3371" w:rsidP="00344305">
      <w:pPr>
        <w:ind w:left="900" w:hanging="18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2E0BD6">
        <w:rPr>
          <w:rFonts w:ascii="Angsana New" w:hAnsi="Angsana New"/>
          <w:color w:val="000000"/>
          <w:sz w:val="30"/>
          <w:szCs w:val="30"/>
          <w:vertAlign w:val="superscript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</w:rPr>
        <w:t>1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>สุทธิจาก</w:t>
      </w:r>
      <w:r>
        <w:rPr>
          <w:rFonts w:ascii="Angsana New" w:hAnsi="Angsana New" w:hint="cs"/>
          <w:color w:val="000000"/>
          <w:sz w:val="30"/>
          <w:szCs w:val="30"/>
          <w:cs/>
        </w:rPr>
        <w:t>รายได้ดอกเบี้ยรับรอการรับรู้และภาษีขายรอตัดบัญชี</w:t>
      </w:r>
    </w:p>
    <w:p w14:paraId="3992FB0C" w14:textId="77777777" w:rsidR="00EC3371" w:rsidRPr="00E5456B" w:rsidRDefault="00EC3371" w:rsidP="00344305">
      <w:pPr>
        <w:ind w:left="90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2E0BD6">
        <w:rPr>
          <w:rFonts w:ascii="Angsana New" w:hAnsi="Angsana New"/>
          <w:color w:val="000000"/>
          <w:sz w:val="30"/>
          <w:szCs w:val="30"/>
          <w:vertAlign w:val="superscript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>
        <w:rPr>
          <w:rFonts w:ascii="Angsana New" w:hAnsi="Angsana New"/>
          <w:color w:val="000000"/>
          <w:sz w:val="30"/>
          <w:szCs w:val="30"/>
          <w:vertAlign w:val="superscript"/>
        </w:rPr>
        <w:t>2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>สุทธิจากมูลค่าหลักประกัน (สินค้า</w:t>
      </w:r>
      <w:r w:rsidRPr="00E5456B">
        <w:rPr>
          <w:rFonts w:ascii="Angsana New" w:hAnsi="Angsana New"/>
          <w:color w:val="000000"/>
          <w:sz w:val="30"/>
          <w:szCs w:val="30"/>
        </w:rPr>
        <w:t>)</w:t>
      </w:r>
    </w:p>
    <w:tbl>
      <w:tblPr>
        <w:tblW w:w="14310" w:type="dxa"/>
        <w:tblInd w:w="738" w:type="dxa"/>
        <w:tblLook w:val="04A0" w:firstRow="1" w:lastRow="0" w:firstColumn="1" w:lastColumn="0" w:noHBand="0" w:noVBand="1"/>
      </w:tblPr>
      <w:tblGrid>
        <w:gridCol w:w="3637"/>
        <w:gridCol w:w="347"/>
        <w:gridCol w:w="1776"/>
        <w:gridCol w:w="404"/>
        <w:gridCol w:w="1756"/>
        <w:gridCol w:w="417"/>
        <w:gridCol w:w="2013"/>
        <w:gridCol w:w="412"/>
        <w:gridCol w:w="1748"/>
        <w:gridCol w:w="1800"/>
      </w:tblGrid>
      <w:tr w:rsidR="00EC3371" w:rsidRPr="005259D0" w14:paraId="6983E951" w14:textId="77777777" w:rsidTr="000D18D5">
        <w:trPr>
          <w:trHeight w:val="389"/>
        </w:trPr>
        <w:tc>
          <w:tcPr>
            <w:tcW w:w="3637" w:type="dxa"/>
            <w:shd w:val="clear" w:color="auto" w:fill="auto"/>
          </w:tcPr>
          <w:p w14:paraId="56B5CDB4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7" w:type="dxa"/>
            <w:shd w:val="clear" w:color="auto" w:fill="auto"/>
          </w:tcPr>
          <w:p w14:paraId="17A16422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6" w:type="dxa"/>
            <w:gridSpan w:val="8"/>
          </w:tcPr>
          <w:p w14:paraId="258B3BDA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C3371" w:rsidRPr="005259D0" w14:paraId="4BB8266B" w14:textId="77777777" w:rsidTr="000D18D5">
        <w:trPr>
          <w:trHeight w:val="1224"/>
        </w:trPr>
        <w:tc>
          <w:tcPr>
            <w:tcW w:w="3637" w:type="dxa"/>
            <w:shd w:val="clear" w:color="auto" w:fill="auto"/>
          </w:tcPr>
          <w:p w14:paraId="049AC170" w14:textId="77777777" w:rsidR="00EC3371" w:rsidRPr="005259D0" w:rsidRDefault="00EC3371" w:rsidP="00344305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FFBA693" w14:textId="77777777" w:rsidR="00EC3371" w:rsidRPr="005259D0" w:rsidRDefault="00EC3371" w:rsidP="00344305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4323AC8" w14:textId="77777777" w:rsidR="00EC3371" w:rsidRPr="009C7DC9" w:rsidRDefault="00EC3371" w:rsidP="00344305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5259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067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</w:t>
            </w:r>
            <w:r w:rsidRPr="006067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347" w:type="dxa"/>
            <w:shd w:val="clear" w:color="auto" w:fill="auto"/>
          </w:tcPr>
          <w:p w14:paraId="0605DB48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6" w:type="dxa"/>
          </w:tcPr>
          <w:p w14:paraId="29BA1DB8" w14:textId="77777777" w:rsidR="00EC3371" w:rsidRDefault="00EC3371" w:rsidP="00344305">
            <w:pPr>
              <w:spacing w:line="380" w:lineRule="exact"/>
              <w:ind w:right="-131" w:firstLine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12D709" w14:textId="77777777" w:rsidR="00EC3371" w:rsidRDefault="00EC3371" w:rsidP="00344305">
            <w:pPr>
              <w:spacing w:line="380" w:lineRule="exact"/>
              <w:ind w:right="-131" w:firstLine="72"/>
              <w:rPr>
                <w:rFonts w:ascii="Angsana New" w:hAnsi="Angsana New"/>
                <w:sz w:val="30"/>
                <w:szCs w:val="30"/>
              </w:rPr>
            </w:pPr>
          </w:p>
          <w:p w14:paraId="41D06124" w14:textId="77777777" w:rsidR="00EC3371" w:rsidRPr="005259D0" w:rsidRDefault="00EC3371" w:rsidP="00344305">
            <w:pPr>
              <w:spacing w:line="380" w:lineRule="exact"/>
              <w:ind w:right="-131" w:hanging="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จำนวนลูกหนี้</w:t>
            </w:r>
          </w:p>
        </w:tc>
        <w:tc>
          <w:tcPr>
            <w:tcW w:w="404" w:type="dxa"/>
          </w:tcPr>
          <w:p w14:paraId="722B78FE" w14:textId="77777777" w:rsidR="00EC3371" w:rsidRPr="005259D0" w:rsidRDefault="00EC3371" w:rsidP="00344305">
            <w:pPr>
              <w:spacing w:line="380" w:lineRule="exact"/>
              <w:ind w:right="-131" w:firstLine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6" w:type="dxa"/>
            <w:shd w:val="clear" w:color="auto" w:fill="auto"/>
          </w:tcPr>
          <w:p w14:paraId="08CD9D17" w14:textId="77777777" w:rsidR="00EC3371" w:rsidRDefault="00EC3371" w:rsidP="00344305">
            <w:pPr>
              <w:spacing w:line="380" w:lineRule="exact"/>
              <w:ind w:right="-131" w:firstLine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1035B9" w14:textId="77777777" w:rsidR="00EC3371" w:rsidRPr="005259D0" w:rsidRDefault="00EC3371" w:rsidP="00344305">
            <w:pPr>
              <w:spacing w:line="380" w:lineRule="exact"/>
              <w:ind w:right="-131" w:firstLine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  <w:r w:rsidRPr="005259D0">
              <w:rPr>
                <w:rFonts w:ascii="Angsana New" w:hAnsi="Angsana New"/>
                <w:sz w:val="30"/>
                <w:szCs w:val="30"/>
              </w:rPr>
              <w:t>-</w:t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r w:rsidRPr="006067C2"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417" w:type="dxa"/>
            <w:shd w:val="clear" w:color="auto" w:fill="auto"/>
          </w:tcPr>
          <w:p w14:paraId="2FE9E727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</w:tcPr>
          <w:p w14:paraId="3B55A10E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ยอดลูกหนี้สุทธิที่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>ใช้ในการตั้งค่าเผื่อหนี้</w:t>
            </w:r>
          </w:p>
          <w:p w14:paraId="5F10606A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412" w:type="dxa"/>
            <w:shd w:val="clear" w:color="auto" w:fill="auto"/>
          </w:tcPr>
          <w:p w14:paraId="124FA38B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1441C797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อัตราที่ใช้ใน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>การตั้งค่าเผื่อหนี้</w:t>
            </w:r>
          </w:p>
          <w:p w14:paraId="3A92B942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800" w:type="dxa"/>
            <w:shd w:val="clear" w:color="auto" w:fill="auto"/>
          </w:tcPr>
          <w:p w14:paraId="29D9E4CE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2B85C9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ค่าเผื่อหนี้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</w:p>
        </w:tc>
      </w:tr>
      <w:tr w:rsidR="00EC3371" w:rsidRPr="00F87A34" w14:paraId="27B286C0" w14:textId="77777777" w:rsidTr="000D18D5">
        <w:trPr>
          <w:trHeight w:val="389"/>
        </w:trPr>
        <w:tc>
          <w:tcPr>
            <w:tcW w:w="3637" w:type="dxa"/>
            <w:shd w:val="clear" w:color="auto" w:fill="auto"/>
          </w:tcPr>
          <w:p w14:paraId="72A6ABC3" w14:textId="77777777" w:rsidR="00EC3371" w:rsidRPr="005259D0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7" w:type="dxa"/>
            <w:shd w:val="clear" w:color="auto" w:fill="auto"/>
          </w:tcPr>
          <w:p w14:paraId="7F185052" w14:textId="77777777" w:rsidR="00EC3371" w:rsidRPr="005259D0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</w:tcPr>
          <w:p w14:paraId="62CE5CFD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(ราย)</w:t>
            </w:r>
          </w:p>
        </w:tc>
        <w:tc>
          <w:tcPr>
            <w:tcW w:w="404" w:type="dxa"/>
          </w:tcPr>
          <w:p w14:paraId="21D231D9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86" w:type="dxa"/>
            <w:gridSpan w:val="3"/>
            <w:shd w:val="clear" w:color="auto" w:fill="auto"/>
          </w:tcPr>
          <w:p w14:paraId="17CF26CE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412" w:type="dxa"/>
            <w:shd w:val="clear" w:color="auto" w:fill="auto"/>
          </w:tcPr>
          <w:p w14:paraId="01105F91" w14:textId="77777777" w:rsidR="00EC3371" w:rsidRPr="005259D0" w:rsidRDefault="00EC3371" w:rsidP="00344305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6C2EF006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0" w:type="dxa"/>
            <w:shd w:val="clear" w:color="auto" w:fill="auto"/>
          </w:tcPr>
          <w:p w14:paraId="5FBB18C7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3371" w:rsidRPr="00FA77C0" w14:paraId="1D90CA37" w14:textId="77777777" w:rsidTr="000D18D5">
        <w:trPr>
          <w:trHeight w:val="389"/>
        </w:trPr>
        <w:tc>
          <w:tcPr>
            <w:tcW w:w="3637" w:type="dxa"/>
            <w:shd w:val="clear" w:color="auto" w:fill="auto"/>
          </w:tcPr>
          <w:p w14:paraId="06E84247" w14:textId="77777777" w:rsidR="00EC3371" w:rsidRPr="00FA77C0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77C0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347" w:type="dxa"/>
            <w:shd w:val="clear" w:color="auto" w:fill="auto"/>
          </w:tcPr>
          <w:p w14:paraId="17435F0F" w14:textId="77777777" w:rsidR="00EC3371" w:rsidRPr="00FA77C0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</w:tcPr>
          <w:p w14:paraId="0EA27DF2" w14:textId="77777777" w:rsidR="00EC3371" w:rsidRPr="007E1A0C" w:rsidRDefault="00EC3371" w:rsidP="00344305">
            <w:pPr>
              <w:spacing w:line="380" w:lineRule="exact"/>
              <w:ind w:right="1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8,390</w:t>
            </w:r>
          </w:p>
        </w:tc>
        <w:tc>
          <w:tcPr>
            <w:tcW w:w="404" w:type="dxa"/>
          </w:tcPr>
          <w:p w14:paraId="0AC668EF" w14:textId="77777777" w:rsidR="00EC3371" w:rsidRPr="007E1A0C" w:rsidRDefault="00EC3371" w:rsidP="00344305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6" w:type="dxa"/>
            <w:shd w:val="clear" w:color="auto" w:fill="auto"/>
          </w:tcPr>
          <w:p w14:paraId="78B45F41" w14:textId="77777777" w:rsidR="00EC3371" w:rsidRPr="007E1A0C" w:rsidRDefault="00EC3371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78,909</w:t>
            </w:r>
          </w:p>
        </w:tc>
        <w:tc>
          <w:tcPr>
            <w:tcW w:w="417" w:type="dxa"/>
            <w:shd w:val="clear" w:color="auto" w:fill="auto"/>
          </w:tcPr>
          <w:p w14:paraId="3AB736ED" w14:textId="77777777" w:rsidR="00EC3371" w:rsidRPr="007E1A0C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</w:tcPr>
          <w:p w14:paraId="21C2F4BF" w14:textId="77777777" w:rsidR="00EC3371" w:rsidRPr="007E1A0C" w:rsidRDefault="00EC3371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52,214</w:t>
            </w:r>
          </w:p>
        </w:tc>
        <w:tc>
          <w:tcPr>
            <w:tcW w:w="412" w:type="dxa"/>
            <w:shd w:val="clear" w:color="auto" w:fill="auto"/>
          </w:tcPr>
          <w:p w14:paraId="4F340446" w14:textId="77777777" w:rsidR="00EC3371" w:rsidRPr="007E1A0C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1994D6CF" w14:textId="77777777" w:rsidR="00EC3371" w:rsidRPr="007E1A0C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7E0193D2" w14:textId="77777777" w:rsidR="00EC3371" w:rsidRPr="007E1A0C" w:rsidRDefault="00EC3371" w:rsidP="00344305">
            <w:pPr>
              <w:tabs>
                <w:tab w:val="center" w:pos="638"/>
              </w:tabs>
              <w:spacing w:line="380" w:lineRule="exact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522</w:t>
            </w:r>
          </w:p>
        </w:tc>
      </w:tr>
      <w:tr w:rsidR="00EC3371" w:rsidRPr="005259D0" w14:paraId="330E9D56" w14:textId="77777777" w:rsidTr="000D18D5">
        <w:trPr>
          <w:trHeight w:val="389"/>
        </w:trPr>
        <w:tc>
          <w:tcPr>
            <w:tcW w:w="3637" w:type="dxa"/>
            <w:shd w:val="clear" w:color="auto" w:fill="auto"/>
          </w:tcPr>
          <w:p w14:paraId="56AA5B3F" w14:textId="77777777" w:rsidR="00EC3371" w:rsidRPr="005259D0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347" w:type="dxa"/>
            <w:shd w:val="clear" w:color="auto" w:fill="auto"/>
          </w:tcPr>
          <w:p w14:paraId="607B73B9" w14:textId="77777777" w:rsidR="00EC3371" w:rsidRPr="005259D0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</w:tcPr>
          <w:p w14:paraId="7B13795D" w14:textId="77777777" w:rsidR="00EC3371" w:rsidRPr="007E1A0C" w:rsidRDefault="00EC3371" w:rsidP="00344305">
            <w:pPr>
              <w:spacing w:line="380" w:lineRule="exact"/>
              <w:ind w:right="1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4" w:type="dxa"/>
          </w:tcPr>
          <w:p w14:paraId="3523D9F9" w14:textId="77777777" w:rsidR="00EC3371" w:rsidRPr="007E1A0C" w:rsidRDefault="00EC3371" w:rsidP="0034430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6" w:type="dxa"/>
            <w:shd w:val="clear" w:color="auto" w:fill="auto"/>
          </w:tcPr>
          <w:p w14:paraId="3B6E0298" w14:textId="77777777" w:rsidR="00EC3371" w:rsidRPr="007E1A0C" w:rsidRDefault="00EC3371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auto"/>
          </w:tcPr>
          <w:p w14:paraId="06665298" w14:textId="77777777" w:rsidR="00EC3371" w:rsidRPr="007E1A0C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</w:tcPr>
          <w:p w14:paraId="1E7B4EBD" w14:textId="77777777" w:rsidR="00EC3371" w:rsidRPr="007E1A0C" w:rsidRDefault="00EC3371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dxa"/>
            <w:shd w:val="clear" w:color="auto" w:fill="auto"/>
          </w:tcPr>
          <w:p w14:paraId="7B886101" w14:textId="77777777" w:rsidR="00EC3371" w:rsidRPr="007E1A0C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39FE53FB" w14:textId="77777777" w:rsidR="00EC3371" w:rsidRPr="007E1A0C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CE89E52" w14:textId="77777777" w:rsidR="00EC3371" w:rsidRPr="007E1A0C" w:rsidRDefault="00EC3371" w:rsidP="00344305">
            <w:pPr>
              <w:spacing w:line="380" w:lineRule="exact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3371" w:rsidRPr="005259D0" w14:paraId="1A2A9714" w14:textId="77777777" w:rsidTr="000D18D5">
        <w:trPr>
          <w:trHeight w:val="389"/>
        </w:trPr>
        <w:tc>
          <w:tcPr>
            <w:tcW w:w="3637" w:type="dxa"/>
            <w:shd w:val="clear" w:color="auto" w:fill="auto"/>
          </w:tcPr>
          <w:p w14:paraId="52B6B54C" w14:textId="77777777" w:rsidR="00EC3371" w:rsidRPr="005259D0" w:rsidRDefault="00EC3371" w:rsidP="0034430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 w:rsidRPr="006067C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347" w:type="dxa"/>
            <w:shd w:val="clear" w:color="auto" w:fill="auto"/>
          </w:tcPr>
          <w:p w14:paraId="46560245" w14:textId="77777777" w:rsidR="00EC3371" w:rsidRPr="005259D0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</w:tcPr>
          <w:p w14:paraId="6CA1ECDA" w14:textId="77777777" w:rsidR="00EC3371" w:rsidRPr="007E1A0C" w:rsidRDefault="00EC3371" w:rsidP="00344305">
            <w:pPr>
              <w:spacing w:line="380" w:lineRule="exact"/>
              <w:ind w:right="1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1,626</w:t>
            </w:r>
          </w:p>
        </w:tc>
        <w:tc>
          <w:tcPr>
            <w:tcW w:w="404" w:type="dxa"/>
          </w:tcPr>
          <w:p w14:paraId="1B085498" w14:textId="77777777" w:rsidR="00EC3371" w:rsidRPr="007E1A0C" w:rsidRDefault="00EC3371" w:rsidP="0034430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6" w:type="dxa"/>
            <w:shd w:val="clear" w:color="auto" w:fill="auto"/>
          </w:tcPr>
          <w:p w14:paraId="29A20630" w14:textId="77777777" w:rsidR="00EC3371" w:rsidRPr="007E1A0C" w:rsidRDefault="00EC3371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14,510</w:t>
            </w:r>
          </w:p>
        </w:tc>
        <w:tc>
          <w:tcPr>
            <w:tcW w:w="417" w:type="dxa"/>
            <w:shd w:val="clear" w:color="auto" w:fill="auto"/>
          </w:tcPr>
          <w:p w14:paraId="47D43767" w14:textId="77777777" w:rsidR="00EC3371" w:rsidRPr="007E1A0C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</w:tcPr>
          <w:p w14:paraId="335E4DB3" w14:textId="77777777" w:rsidR="00EC3371" w:rsidRPr="007E1A0C" w:rsidRDefault="00EC3371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8,655</w:t>
            </w:r>
          </w:p>
        </w:tc>
        <w:tc>
          <w:tcPr>
            <w:tcW w:w="412" w:type="dxa"/>
            <w:shd w:val="clear" w:color="auto" w:fill="auto"/>
          </w:tcPr>
          <w:p w14:paraId="43D7995A" w14:textId="77777777" w:rsidR="00EC3371" w:rsidRPr="007E1A0C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4122FCEB" w14:textId="77777777" w:rsidR="00EC3371" w:rsidRPr="007E1A0C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764D9A6F" w14:textId="77777777" w:rsidR="00EC3371" w:rsidRPr="007E1A0C" w:rsidRDefault="00EC3371" w:rsidP="00344305">
            <w:pPr>
              <w:tabs>
                <w:tab w:val="center" w:pos="638"/>
              </w:tabs>
              <w:spacing w:line="380" w:lineRule="exact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173</w:t>
            </w:r>
          </w:p>
        </w:tc>
      </w:tr>
      <w:tr w:rsidR="00EC3371" w:rsidRPr="005259D0" w14:paraId="0A8B329B" w14:textId="77777777" w:rsidTr="000D18D5">
        <w:trPr>
          <w:trHeight w:val="389"/>
        </w:trPr>
        <w:tc>
          <w:tcPr>
            <w:tcW w:w="3637" w:type="dxa"/>
            <w:shd w:val="clear" w:color="auto" w:fill="auto"/>
          </w:tcPr>
          <w:p w14:paraId="6EF28C64" w14:textId="77777777" w:rsidR="00EC3371" w:rsidRPr="005259D0" w:rsidRDefault="00EC3371" w:rsidP="0034430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347" w:type="dxa"/>
            <w:shd w:val="clear" w:color="auto" w:fill="auto"/>
          </w:tcPr>
          <w:p w14:paraId="6A00C605" w14:textId="77777777" w:rsidR="00EC3371" w:rsidRPr="005259D0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</w:tcPr>
          <w:p w14:paraId="3AB9AB06" w14:textId="77777777" w:rsidR="00EC3371" w:rsidRPr="007E1A0C" w:rsidRDefault="00EC3371" w:rsidP="00344305">
            <w:pPr>
              <w:spacing w:line="380" w:lineRule="exact"/>
              <w:ind w:right="1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1,007</w:t>
            </w:r>
          </w:p>
        </w:tc>
        <w:tc>
          <w:tcPr>
            <w:tcW w:w="404" w:type="dxa"/>
          </w:tcPr>
          <w:p w14:paraId="7FE2CCA8" w14:textId="77777777" w:rsidR="00EC3371" w:rsidRPr="007E1A0C" w:rsidRDefault="00EC3371" w:rsidP="0034430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6" w:type="dxa"/>
            <w:shd w:val="clear" w:color="auto" w:fill="auto"/>
          </w:tcPr>
          <w:p w14:paraId="3AD2542C" w14:textId="77777777" w:rsidR="00EC3371" w:rsidRPr="007E1A0C" w:rsidRDefault="00EC3371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9,948</w:t>
            </w:r>
          </w:p>
        </w:tc>
        <w:tc>
          <w:tcPr>
            <w:tcW w:w="417" w:type="dxa"/>
            <w:shd w:val="clear" w:color="auto" w:fill="auto"/>
          </w:tcPr>
          <w:p w14:paraId="31F401AA" w14:textId="77777777" w:rsidR="00EC3371" w:rsidRPr="007E1A0C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</w:tcPr>
          <w:p w14:paraId="78F09CE3" w14:textId="77777777" w:rsidR="00EC3371" w:rsidRPr="007E1A0C" w:rsidRDefault="00EC3371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6,030</w:t>
            </w:r>
          </w:p>
        </w:tc>
        <w:tc>
          <w:tcPr>
            <w:tcW w:w="412" w:type="dxa"/>
            <w:shd w:val="clear" w:color="auto" w:fill="auto"/>
          </w:tcPr>
          <w:p w14:paraId="41BFB144" w14:textId="77777777" w:rsidR="00EC3371" w:rsidRPr="007E1A0C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720060D5" w14:textId="77777777" w:rsidR="00EC3371" w:rsidRPr="007E1A0C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800" w:type="dxa"/>
            <w:shd w:val="clear" w:color="auto" w:fill="auto"/>
          </w:tcPr>
          <w:p w14:paraId="138FB122" w14:textId="77777777" w:rsidR="00EC3371" w:rsidRPr="007E1A0C" w:rsidRDefault="00EC3371" w:rsidP="00344305">
            <w:pPr>
              <w:tabs>
                <w:tab w:val="center" w:pos="638"/>
              </w:tabs>
              <w:spacing w:line="380" w:lineRule="exact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603</w:t>
            </w:r>
          </w:p>
        </w:tc>
      </w:tr>
      <w:tr w:rsidR="00EC3371" w:rsidRPr="005259D0" w14:paraId="4368515A" w14:textId="77777777" w:rsidTr="000D18D5">
        <w:trPr>
          <w:trHeight w:val="389"/>
        </w:trPr>
        <w:tc>
          <w:tcPr>
            <w:tcW w:w="3637" w:type="dxa"/>
            <w:shd w:val="clear" w:color="auto" w:fill="auto"/>
          </w:tcPr>
          <w:p w14:paraId="19212234" w14:textId="77777777" w:rsidR="00EC3371" w:rsidRPr="005259D0" w:rsidRDefault="00EC3371" w:rsidP="0034430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347" w:type="dxa"/>
            <w:shd w:val="clear" w:color="auto" w:fill="auto"/>
          </w:tcPr>
          <w:p w14:paraId="2729D9B8" w14:textId="77777777" w:rsidR="00EC3371" w:rsidRPr="005259D0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</w:tcPr>
          <w:p w14:paraId="0B921D7F" w14:textId="77777777" w:rsidR="00EC3371" w:rsidRPr="007E1A0C" w:rsidRDefault="00EC3371" w:rsidP="00344305">
            <w:pPr>
              <w:spacing w:line="380" w:lineRule="exact"/>
              <w:ind w:right="1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627</w:t>
            </w:r>
          </w:p>
        </w:tc>
        <w:tc>
          <w:tcPr>
            <w:tcW w:w="404" w:type="dxa"/>
          </w:tcPr>
          <w:p w14:paraId="7F8246B5" w14:textId="77777777" w:rsidR="00EC3371" w:rsidRPr="007E1A0C" w:rsidRDefault="00EC3371" w:rsidP="0034430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6" w:type="dxa"/>
            <w:shd w:val="clear" w:color="auto" w:fill="auto"/>
          </w:tcPr>
          <w:p w14:paraId="43DF8916" w14:textId="77777777" w:rsidR="00EC3371" w:rsidRPr="007E1A0C" w:rsidRDefault="00EC3371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6,441</w:t>
            </w:r>
          </w:p>
        </w:tc>
        <w:tc>
          <w:tcPr>
            <w:tcW w:w="417" w:type="dxa"/>
            <w:shd w:val="clear" w:color="auto" w:fill="auto"/>
          </w:tcPr>
          <w:p w14:paraId="719AEA3B" w14:textId="77777777" w:rsidR="00EC3371" w:rsidRPr="007E1A0C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</w:tcPr>
          <w:p w14:paraId="5F18C015" w14:textId="77777777" w:rsidR="00EC3371" w:rsidRPr="007E1A0C" w:rsidRDefault="00EC3371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4,007</w:t>
            </w:r>
          </w:p>
        </w:tc>
        <w:tc>
          <w:tcPr>
            <w:tcW w:w="412" w:type="dxa"/>
            <w:shd w:val="clear" w:color="auto" w:fill="auto"/>
          </w:tcPr>
          <w:p w14:paraId="538DE023" w14:textId="77777777" w:rsidR="00EC3371" w:rsidRPr="007E1A0C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04DC77E2" w14:textId="77777777" w:rsidR="00EC3371" w:rsidRPr="007E1A0C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800" w:type="dxa"/>
            <w:shd w:val="clear" w:color="auto" w:fill="auto"/>
          </w:tcPr>
          <w:p w14:paraId="18EFD26D" w14:textId="77777777" w:rsidR="00EC3371" w:rsidRPr="007E1A0C" w:rsidRDefault="00EC3371" w:rsidP="00344305">
            <w:pPr>
              <w:tabs>
                <w:tab w:val="center" w:pos="638"/>
              </w:tabs>
              <w:spacing w:line="380" w:lineRule="exact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801</w:t>
            </w:r>
          </w:p>
        </w:tc>
      </w:tr>
      <w:tr w:rsidR="00EC3371" w:rsidRPr="005259D0" w14:paraId="73D5FFF2" w14:textId="77777777" w:rsidTr="000D18D5">
        <w:trPr>
          <w:trHeight w:val="389"/>
        </w:trPr>
        <w:tc>
          <w:tcPr>
            <w:tcW w:w="3637" w:type="dxa"/>
            <w:shd w:val="clear" w:color="auto" w:fill="auto"/>
          </w:tcPr>
          <w:p w14:paraId="1405B48D" w14:textId="77777777" w:rsidR="00EC3371" w:rsidRPr="005259D0" w:rsidRDefault="00EC3371" w:rsidP="0034430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>
              <w:rPr>
                <w:rFonts w:ascii="Angsana New" w:hAnsi="Angsana New"/>
                <w:sz w:val="30"/>
                <w:szCs w:val="30"/>
              </w:rPr>
              <w:t xml:space="preserve">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347" w:type="dxa"/>
            <w:shd w:val="clear" w:color="auto" w:fill="auto"/>
          </w:tcPr>
          <w:p w14:paraId="39EC4A4F" w14:textId="77777777" w:rsidR="00EC3371" w:rsidRPr="005259D0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</w:tcPr>
          <w:p w14:paraId="38EB7E4F" w14:textId="77777777" w:rsidR="00EC3371" w:rsidRPr="007E1A0C" w:rsidRDefault="00EC3371" w:rsidP="00344305">
            <w:pPr>
              <w:spacing w:line="380" w:lineRule="exact"/>
              <w:ind w:right="1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404" w:type="dxa"/>
          </w:tcPr>
          <w:p w14:paraId="3D596CB9" w14:textId="77777777" w:rsidR="00EC3371" w:rsidRPr="007E1A0C" w:rsidRDefault="00EC3371" w:rsidP="0034430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6" w:type="dxa"/>
            <w:shd w:val="clear" w:color="auto" w:fill="auto"/>
          </w:tcPr>
          <w:p w14:paraId="2AACCEBF" w14:textId="77777777" w:rsidR="00EC3371" w:rsidRPr="007E1A0C" w:rsidRDefault="00EC3371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4,998</w:t>
            </w:r>
          </w:p>
        </w:tc>
        <w:tc>
          <w:tcPr>
            <w:tcW w:w="417" w:type="dxa"/>
            <w:shd w:val="clear" w:color="auto" w:fill="auto"/>
          </w:tcPr>
          <w:p w14:paraId="4284518C" w14:textId="77777777" w:rsidR="00EC3371" w:rsidRPr="007E1A0C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</w:tcPr>
          <w:p w14:paraId="693951BB" w14:textId="77777777" w:rsidR="00EC3371" w:rsidRPr="007E1A0C" w:rsidRDefault="00EC3371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3,063</w:t>
            </w:r>
          </w:p>
        </w:tc>
        <w:tc>
          <w:tcPr>
            <w:tcW w:w="412" w:type="dxa"/>
            <w:shd w:val="clear" w:color="auto" w:fill="auto"/>
          </w:tcPr>
          <w:p w14:paraId="57016606" w14:textId="77777777" w:rsidR="00EC3371" w:rsidRPr="007E1A0C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6BB3CE04" w14:textId="77777777" w:rsidR="00EC3371" w:rsidRPr="007E1A0C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800" w:type="dxa"/>
            <w:shd w:val="clear" w:color="auto" w:fill="auto"/>
          </w:tcPr>
          <w:p w14:paraId="6BF3677C" w14:textId="77777777" w:rsidR="00EC3371" w:rsidRPr="007E1A0C" w:rsidRDefault="00EC3371" w:rsidP="00344305">
            <w:pPr>
              <w:tabs>
                <w:tab w:val="center" w:pos="638"/>
              </w:tabs>
              <w:spacing w:line="380" w:lineRule="exact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919</w:t>
            </w:r>
          </w:p>
        </w:tc>
      </w:tr>
      <w:tr w:rsidR="00EC3371" w:rsidRPr="005259D0" w14:paraId="26EF0F89" w14:textId="77777777" w:rsidTr="000D18D5">
        <w:trPr>
          <w:trHeight w:val="389"/>
        </w:trPr>
        <w:tc>
          <w:tcPr>
            <w:tcW w:w="3637" w:type="dxa"/>
            <w:shd w:val="clear" w:color="auto" w:fill="auto"/>
          </w:tcPr>
          <w:p w14:paraId="73C8E983" w14:textId="77777777" w:rsidR="00EC3371" w:rsidRPr="005259D0" w:rsidRDefault="00EC3371" w:rsidP="0034430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347" w:type="dxa"/>
            <w:shd w:val="clear" w:color="auto" w:fill="auto"/>
          </w:tcPr>
          <w:p w14:paraId="7DB33781" w14:textId="77777777" w:rsidR="00EC3371" w:rsidRPr="005259D0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</w:tcPr>
          <w:p w14:paraId="5F6545E0" w14:textId="77777777" w:rsidR="00EC3371" w:rsidRPr="007E1A0C" w:rsidRDefault="00EC3371" w:rsidP="00344305">
            <w:pPr>
              <w:spacing w:line="380" w:lineRule="exact"/>
              <w:ind w:right="1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404" w:type="dxa"/>
          </w:tcPr>
          <w:p w14:paraId="4B367F83" w14:textId="77777777" w:rsidR="00EC3371" w:rsidRPr="007E1A0C" w:rsidRDefault="00EC3371" w:rsidP="0034430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6" w:type="dxa"/>
            <w:shd w:val="clear" w:color="auto" w:fill="auto"/>
          </w:tcPr>
          <w:p w14:paraId="04C695F7" w14:textId="77777777" w:rsidR="00EC3371" w:rsidRPr="007E1A0C" w:rsidRDefault="00EC3371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3,475</w:t>
            </w:r>
          </w:p>
        </w:tc>
        <w:tc>
          <w:tcPr>
            <w:tcW w:w="417" w:type="dxa"/>
            <w:shd w:val="clear" w:color="auto" w:fill="auto"/>
          </w:tcPr>
          <w:p w14:paraId="5173E23F" w14:textId="77777777" w:rsidR="00EC3371" w:rsidRPr="007E1A0C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</w:tcPr>
          <w:p w14:paraId="65BB6998" w14:textId="77777777" w:rsidR="00EC3371" w:rsidRPr="007E1A0C" w:rsidRDefault="00EC3371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2,150</w:t>
            </w:r>
          </w:p>
        </w:tc>
        <w:tc>
          <w:tcPr>
            <w:tcW w:w="412" w:type="dxa"/>
            <w:shd w:val="clear" w:color="auto" w:fill="auto"/>
          </w:tcPr>
          <w:p w14:paraId="61CEDCD6" w14:textId="77777777" w:rsidR="00EC3371" w:rsidRPr="007E1A0C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57FAD7CE" w14:textId="77777777" w:rsidR="00EC3371" w:rsidRPr="007E1A0C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800" w:type="dxa"/>
            <w:shd w:val="clear" w:color="auto" w:fill="auto"/>
          </w:tcPr>
          <w:p w14:paraId="4D35E06A" w14:textId="77777777" w:rsidR="00EC3371" w:rsidRPr="007E1A0C" w:rsidRDefault="00EC3371" w:rsidP="00344305">
            <w:pPr>
              <w:tabs>
                <w:tab w:val="center" w:pos="638"/>
              </w:tabs>
              <w:spacing w:line="380" w:lineRule="exact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860</w:t>
            </w:r>
          </w:p>
        </w:tc>
      </w:tr>
      <w:tr w:rsidR="00EC3371" w:rsidRPr="005259D0" w14:paraId="05C51437" w14:textId="77777777" w:rsidTr="000D18D5">
        <w:trPr>
          <w:trHeight w:val="389"/>
        </w:trPr>
        <w:tc>
          <w:tcPr>
            <w:tcW w:w="3637" w:type="dxa"/>
            <w:shd w:val="clear" w:color="auto" w:fill="auto"/>
          </w:tcPr>
          <w:p w14:paraId="3C33CA1F" w14:textId="77777777" w:rsidR="00EC3371" w:rsidRPr="005259D0" w:rsidRDefault="00EC3371" w:rsidP="0034430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347" w:type="dxa"/>
            <w:shd w:val="clear" w:color="auto" w:fill="auto"/>
          </w:tcPr>
          <w:p w14:paraId="29DDC873" w14:textId="77777777" w:rsidR="00EC3371" w:rsidRPr="005259D0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</w:tcPr>
          <w:p w14:paraId="3C5FBEAA" w14:textId="77777777" w:rsidR="00EC3371" w:rsidRPr="007E1A0C" w:rsidRDefault="00EC3371" w:rsidP="00344305">
            <w:pPr>
              <w:spacing w:line="380" w:lineRule="exact"/>
              <w:ind w:right="1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404" w:type="dxa"/>
          </w:tcPr>
          <w:p w14:paraId="40226643" w14:textId="77777777" w:rsidR="00EC3371" w:rsidRPr="007E1A0C" w:rsidRDefault="00EC3371" w:rsidP="0034430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6" w:type="dxa"/>
            <w:shd w:val="clear" w:color="auto" w:fill="auto"/>
          </w:tcPr>
          <w:p w14:paraId="02B9DE67" w14:textId="77777777" w:rsidR="00EC3371" w:rsidRPr="007E1A0C" w:rsidRDefault="00EC3371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2,938</w:t>
            </w:r>
          </w:p>
        </w:tc>
        <w:tc>
          <w:tcPr>
            <w:tcW w:w="417" w:type="dxa"/>
            <w:shd w:val="clear" w:color="auto" w:fill="auto"/>
          </w:tcPr>
          <w:p w14:paraId="2F95C287" w14:textId="77777777" w:rsidR="00EC3371" w:rsidRPr="007E1A0C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</w:tcPr>
          <w:p w14:paraId="1F5475DC" w14:textId="77777777" w:rsidR="00EC3371" w:rsidRPr="007E1A0C" w:rsidRDefault="00EC3371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1,868</w:t>
            </w:r>
          </w:p>
        </w:tc>
        <w:tc>
          <w:tcPr>
            <w:tcW w:w="412" w:type="dxa"/>
            <w:shd w:val="clear" w:color="auto" w:fill="auto"/>
          </w:tcPr>
          <w:p w14:paraId="063A47FA" w14:textId="77777777" w:rsidR="00EC3371" w:rsidRPr="007E1A0C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04E7E723" w14:textId="77777777" w:rsidR="00EC3371" w:rsidRPr="007E1A0C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  <w:shd w:val="clear" w:color="auto" w:fill="auto"/>
          </w:tcPr>
          <w:p w14:paraId="4F9AEEB9" w14:textId="77777777" w:rsidR="00EC3371" w:rsidRPr="007E1A0C" w:rsidRDefault="00EC3371" w:rsidP="00344305">
            <w:pPr>
              <w:tabs>
                <w:tab w:val="center" w:pos="638"/>
              </w:tabs>
              <w:spacing w:line="380" w:lineRule="exact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934</w:t>
            </w:r>
          </w:p>
        </w:tc>
      </w:tr>
      <w:tr w:rsidR="00EC3371" w:rsidRPr="005259D0" w14:paraId="43A7C39C" w14:textId="77777777" w:rsidTr="000D18D5">
        <w:trPr>
          <w:trHeight w:val="389"/>
        </w:trPr>
        <w:tc>
          <w:tcPr>
            <w:tcW w:w="3637" w:type="dxa"/>
            <w:shd w:val="clear" w:color="auto" w:fill="auto"/>
          </w:tcPr>
          <w:p w14:paraId="74A52FC2" w14:textId="77777777" w:rsidR="00EC3371" w:rsidRPr="005259D0" w:rsidRDefault="00EC3371" w:rsidP="0034430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ค้างชำระเกิน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 ไม่ติดต่อกัน</w:t>
            </w:r>
          </w:p>
        </w:tc>
        <w:tc>
          <w:tcPr>
            <w:tcW w:w="347" w:type="dxa"/>
            <w:shd w:val="clear" w:color="auto" w:fill="auto"/>
          </w:tcPr>
          <w:p w14:paraId="00262502" w14:textId="77777777" w:rsidR="00EC3371" w:rsidRPr="005259D0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</w:tcPr>
          <w:p w14:paraId="52667732" w14:textId="77777777" w:rsidR="00EC3371" w:rsidRPr="007E1A0C" w:rsidRDefault="00EC3371" w:rsidP="00344305">
            <w:pPr>
              <w:spacing w:line="380" w:lineRule="exact"/>
              <w:ind w:right="1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404" w:type="dxa"/>
          </w:tcPr>
          <w:p w14:paraId="3FF79F38" w14:textId="77777777" w:rsidR="00EC3371" w:rsidRPr="007E1A0C" w:rsidRDefault="00EC3371" w:rsidP="0034430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6" w:type="dxa"/>
            <w:shd w:val="clear" w:color="auto" w:fill="auto"/>
          </w:tcPr>
          <w:p w14:paraId="19A3F858" w14:textId="77777777" w:rsidR="00EC3371" w:rsidRPr="007E1A0C" w:rsidRDefault="00EC3371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3,385</w:t>
            </w:r>
          </w:p>
        </w:tc>
        <w:tc>
          <w:tcPr>
            <w:tcW w:w="417" w:type="dxa"/>
            <w:shd w:val="clear" w:color="auto" w:fill="auto"/>
          </w:tcPr>
          <w:p w14:paraId="427B0902" w14:textId="77777777" w:rsidR="00EC3371" w:rsidRPr="007E1A0C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</w:tcPr>
          <w:p w14:paraId="05155EAF" w14:textId="77777777" w:rsidR="00EC3371" w:rsidRPr="007E1A0C" w:rsidRDefault="00EC3371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1,740</w:t>
            </w:r>
          </w:p>
        </w:tc>
        <w:tc>
          <w:tcPr>
            <w:tcW w:w="412" w:type="dxa"/>
            <w:shd w:val="clear" w:color="auto" w:fill="auto"/>
          </w:tcPr>
          <w:p w14:paraId="1FDE0198" w14:textId="77777777" w:rsidR="00EC3371" w:rsidRPr="007E1A0C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22EFE988" w14:textId="77777777" w:rsidR="00EC3371" w:rsidRPr="007E1A0C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  <w:shd w:val="clear" w:color="auto" w:fill="auto"/>
          </w:tcPr>
          <w:p w14:paraId="68DEBA8E" w14:textId="77777777" w:rsidR="00EC3371" w:rsidRPr="007E1A0C" w:rsidRDefault="00EC3371" w:rsidP="00344305">
            <w:pPr>
              <w:tabs>
                <w:tab w:val="center" w:pos="638"/>
              </w:tabs>
              <w:spacing w:line="380" w:lineRule="exact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870</w:t>
            </w:r>
          </w:p>
        </w:tc>
      </w:tr>
      <w:tr w:rsidR="00EC3371" w:rsidRPr="005259D0" w14:paraId="46EFB5FE" w14:textId="77777777" w:rsidTr="000D18D5">
        <w:trPr>
          <w:trHeight w:val="389"/>
        </w:trPr>
        <w:tc>
          <w:tcPr>
            <w:tcW w:w="3637" w:type="dxa"/>
            <w:shd w:val="clear" w:color="auto" w:fill="auto"/>
          </w:tcPr>
          <w:p w14:paraId="16081257" w14:textId="77777777" w:rsidR="00EC3371" w:rsidRPr="005259D0" w:rsidRDefault="00EC3371" w:rsidP="0034430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ค้างชำระเกิน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 ติดต่อกัน</w:t>
            </w:r>
          </w:p>
        </w:tc>
        <w:tc>
          <w:tcPr>
            <w:tcW w:w="347" w:type="dxa"/>
            <w:shd w:val="clear" w:color="auto" w:fill="auto"/>
          </w:tcPr>
          <w:p w14:paraId="4EB43ED7" w14:textId="77777777" w:rsidR="00EC3371" w:rsidRPr="005259D0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</w:tcPr>
          <w:p w14:paraId="73DB9086" w14:textId="77777777" w:rsidR="00EC3371" w:rsidRPr="007E1A0C" w:rsidRDefault="00EC3371" w:rsidP="00344305">
            <w:pPr>
              <w:spacing w:line="380" w:lineRule="exact"/>
              <w:ind w:right="1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404" w:type="dxa"/>
          </w:tcPr>
          <w:p w14:paraId="49445D64" w14:textId="77777777" w:rsidR="00EC3371" w:rsidRPr="007E1A0C" w:rsidRDefault="00EC3371" w:rsidP="0034430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6" w:type="dxa"/>
            <w:shd w:val="clear" w:color="auto" w:fill="auto"/>
          </w:tcPr>
          <w:p w14:paraId="5EBF90C8" w14:textId="77777777" w:rsidR="00EC3371" w:rsidRPr="007E1A0C" w:rsidRDefault="00EC3371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1,985</w:t>
            </w:r>
          </w:p>
        </w:tc>
        <w:tc>
          <w:tcPr>
            <w:tcW w:w="417" w:type="dxa"/>
            <w:shd w:val="clear" w:color="auto" w:fill="auto"/>
          </w:tcPr>
          <w:p w14:paraId="76221F1F" w14:textId="77777777" w:rsidR="00EC3371" w:rsidRPr="007E1A0C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</w:tcPr>
          <w:p w14:paraId="1610D9A2" w14:textId="77777777" w:rsidR="00EC3371" w:rsidRPr="007E1A0C" w:rsidRDefault="00EC3371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1,261</w:t>
            </w:r>
          </w:p>
        </w:tc>
        <w:tc>
          <w:tcPr>
            <w:tcW w:w="412" w:type="dxa"/>
            <w:shd w:val="clear" w:color="auto" w:fill="auto"/>
          </w:tcPr>
          <w:p w14:paraId="1F79C896" w14:textId="77777777" w:rsidR="00EC3371" w:rsidRPr="007E1A0C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1E10E6D4" w14:textId="77777777" w:rsidR="00EC3371" w:rsidRPr="007E1A0C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800" w:type="dxa"/>
            <w:shd w:val="clear" w:color="auto" w:fill="auto"/>
          </w:tcPr>
          <w:p w14:paraId="09741FAC" w14:textId="77777777" w:rsidR="00EC3371" w:rsidRPr="007E1A0C" w:rsidRDefault="00EC3371" w:rsidP="00344305">
            <w:pPr>
              <w:tabs>
                <w:tab w:val="center" w:pos="638"/>
              </w:tabs>
              <w:spacing w:line="380" w:lineRule="exact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1,261</w:t>
            </w:r>
          </w:p>
        </w:tc>
      </w:tr>
      <w:tr w:rsidR="00EC3371" w:rsidRPr="005259D0" w14:paraId="39E91A45" w14:textId="77777777" w:rsidTr="000D18D5">
        <w:trPr>
          <w:trHeight w:val="389"/>
        </w:trPr>
        <w:tc>
          <w:tcPr>
            <w:tcW w:w="3637" w:type="dxa"/>
            <w:shd w:val="clear" w:color="auto" w:fill="auto"/>
          </w:tcPr>
          <w:p w14:paraId="7525A710" w14:textId="77777777" w:rsidR="00EC3371" w:rsidRPr="005259D0" w:rsidRDefault="00EC3371" w:rsidP="00344305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47" w:type="dxa"/>
            <w:shd w:val="clear" w:color="auto" w:fill="auto"/>
          </w:tcPr>
          <w:p w14:paraId="40871031" w14:textId="77777777" w:rsidR="00EC3371" w:rsidRPr="005259D0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tcBorders>
              <w:top w:val="single" w:sz="4" w:space="0" w:color="auto"/>
              <w:bottom w:val="double" w:sz="4" w:space="0" w:color="auto"/>
            </w:tcBorders>
          </w:tcPr>
          <w:p w14:paraId="1884F98D" w14:textId="77777777" w:rsidR="00EC3371" w:rsidRPr="007E1A0C" w:rsidRDefault="00EC3371" w:rsidP="00344305">
            <w:pPr>
              <w:spacing w:line="380" w:lineRule="exact"/>
              <w:ind w:right="1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/>
                <w:b/>
                <w:bCs/>
                <w:sz w:val="30"/>
                <w:szCs w:val="30"/>
              </w:rPr>
              <w:t>13,323</w:t>
            </w:r>
          </w:p>
        </w:tc>
        <w:tc>
          <w:tcPr>
            <w:tcW w:w="404" w:type="dxa"/>
          </w:tcPr>
          <w:p w14:paraId="40665038" w14:textId="77777777" w:rsidR="00EC3371" w:rsidRPr="007E1A0C" w:rsidRDefault="00EC3371" w:rsidP="00344305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03E73" w14:textId="77777777" w:rsidR="00EC3371" w:rsidRPr="007E1A0C" w:rsidRDefault="00EC3371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/>
                <w:b/>
                <w:bCs/>
                <w:sz w:val="30"/>
                <w:szCs w:val="30"/>
              </w:rPr>
              <w:t>126,589</w:t>
            </w:r>
          </w:p>
        </w:tc>
        <w:tc>
          <w:tcPr>
            <w:tcW w:w="417" w:type="dxa"/>
            <w:shd w:val="clear" w:color="auto" w:fill="auto"/>
          </w:tcPr>
          <w:p w14:paraId="60088DE7" w14:textId="77777777" w:rsidR="00EC3371" w:rsidRPr="007E1A0C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8C5BD" w14:textId="77777777" w:rsidR="00EC3371" w:rsidRPr="007E1A0C" w:rsidRDefault="00EC3371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/>
                <w:b/>
                <w:bCs/>
                <w:sz w:val="30"/>
                <w:szCs w:val="30"/>
              </w:rPr>
              <w:t>80,988</w:t>
            </w:r>
          </w:p>
        </w:tc>
        <w:tc>
          <w:tcPr>
            <w:tcW w:w="412" w:type="dxa"/>
            <w:shd w:val="clear" w:color="auto" w:fill="auto"/>
          </w:tcPr>
          <w:p w14:paraId="7406AFEF" w14:textId="77777777" w:rsidR="00EC3371" w:rsidRPr="007E1A0C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3F986095" w14:textId="77777777" w:rsidR="00EC3371" w:rsidRPr="007E1A0C" w:rsidRDefault="00EC3371" w:rsidP="0034430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BDF83D" w14:textId="77777777" w:rsidR="00EC3371" w:rsidRPr="007E1A0C" w:rsidRDefault="00EC3371" w:rsidP="00344305">
            <w:pPr>
              <w:tabs>
                <w:tab w:val="center" w:pos="638"/>
              </w:tabs>
              <w:spacing w:line="380" w:lineRule="exact"/>
              <w:ind w:right="1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/>
                <w:b/>
                <w:bCs/>
                <w:sz w:val="30"/>
                <w:szCs w:val="30"/>
              </w:rPr>
              <w:t>6,943</w:t>
            </w:r>
          </w:p>
        </w:tc>
      </w:tr>
    </w:tbl>
    <w:p w14:paraId="3EA1A84D" w14:textId="77777777" w:rsidR="00EC3371" w:rsidRDefault="00EC3371" w:rsidP="00344305">
      <w:pPr>
        <w:tabs>
          <w:tab w:val="left" w:pos="-3402"/>
          <w:tab w:val="left" w:pos="-3261"/>
          <w:tab w:val="left" w:pos="-3119"/>
        </w:tabs>
        <w:ind w:left="540" w:right="403"/>
        <w:jc w:val="thaiDistribute"/>
        <w:rPr>
          <w:rFonts w:ascii="Angsana New" w:hAnsi="Angsana New"/>
          <w:sz w:val="14"/>
          <w:szCs w:val="14"/>
        </w:rPr>
      </w:pPr>
    </w:p>
    <w:p w14:paraId="5AC266A4" w14:textId="77777777" w:rsidR="00EC3371" w:rsidRDefault="00EC3371" w:rsidP="00344305">
      <w:pPr>
        <w:tabs>
          <w:tab w:val="left" w:pos="-3402"/>
          <w:tab w:val="left" w:pos="-3261"/>
          <w:tab w:val="left" w:pos="-3119"/>
        </w:tabs>
        <w:ind w:left="540" w:right="403"/>
        <w:jc w:val="thaiDistribute"/>
        <w:rPr>
          <w:rFonts w:ascii="Angsana New" w:hAnsi="Angsana New"/>
          <w:sz w:val="14"/>
          <w:szCs w:val="14"/>
        </w:rPr>
      </w:pPr>
    </w:p>
    <w:p w14:paraId="6EE88528" w14:textId="77777777" w:rsidR="00EC3371" w:rsidRDefault="00EC3371" w:rsidP="00344305">
      <w:pPr>
        <w:tabs>
          <w:tab w:val="left" w:pos="-3402"/>
          <w:tab w:val="left" w:pos="-3261"/>
          <w:tab w:val="left" w:pos="-3119"/>
        </w:tabs>
        <w:ind w:left="540" w:right="403"/>
        <w:jc w:val="thaiDistribute"/>
        <w:rPr>
          <w:rFonts w:ascii="Angsana New" w:hAnsi="Angsana New"/>
          <w:sz w:val="14"/>
          <w:szCs w:val="14"/>
        </w:rPr>
      </w:pPr>
    </w:p>
    <w:p w14:paraId="694938BA" w14:textId="77777777" w:rsidR="00EC3371" w:rsidRDefault="00EC3371" w:rsidP="00344305">
      <w:pPr>
        <w:tabs>
          <w:tab w:val="left" w:pos="-3402"/>
          <w:tab w:val="left" w:pos="-3261"/>
          <w:tab w:val="left" w:pos="-3119"/>
        </w:tabs>
        <w:ind w:left="180" w:right="403"/>
        <w:jc w:val="thaiDistribute"/>
        <w:rPr>
          <w:rFonts w:ascii="Angsana New" w:hAnsi="Angsana New"/>
          <w:sz w:val="30"/>
          <w:szCs w:val="30"/>
        </w:rPr>
      </w:pPr>
    </w:p>
    <w:p w14:paraId="391238AC" w14:textId="77777777" w:rsidR="00EC3371" w:rsidRPr="00A63C70" w:rsidRDefault="00EC3371" w:rsidP="00344305">
      <w:pPr>
        <w:pStyle w:val="NoSpacing"/>
        <w:rPr>
          <w:sz w:val="2"/>
          <w:szCs w:val="2"/>
        </w:rPr>
      </w:pPr>
      <w:r>
        <w:br w:type="page"/>
      </w:r>
    </w:p>
    <w:tbl>
      <w:tblPr>
        <w:tblW w:w="14310" w:type="dxa"/>
        <w:tblInd w:w="738" w:type="dxa"/>
        <w:tblLook w:val="04A0" w:firstRow="1" w:lastRow="0" w:firstColumn="1" w:lastColumn="0" w:noHBand="0" w:noVBand="1"/>
      </w:tblPr>
      <w:tblGrid>
        <w:gridCol w:w="3638"/>
        <w:gridCol w:w="346"/>
        <w:gridCol w:w="1776"/>
        <w:gridCol w:w="360"/>
        <w:gridCol w:w="1800"/>
        <w:gridCol w:w="417"/>
        <w:gridCol w:w="2013"/>
        <w:gridCol w:w="412"/>
        <w:gridCol w:w="1748"/>
        <w:gridCol w:w="1800"/>
      </w:tblGrid>
      <w:tr w:rsidR="00EC3371" w:rsidRPr="005259D0" w14:paraId="47EE99C6" w14:textId="77777777" w:rsidTr="000D18D5">
        <w:trPr>
          <w:trHeight w:val="389"/>
        </w:trPr>
        <w:tc>
          <w:tcPr>
            <w:tcW w:w="3638" w:type="dxa"/>
            <w:shd w:val="clear" w:color="auto" w:fill="auto"/>
          </w:tcPr>
          <w:p w14:paraId="0B14F70E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6" w:type="dxa"/>
            <w:shd w:val="clear" w:color="auto" w:fill="auto"/>
          </w:tcPr>
          <w:p w14:paraId="3E567C06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6" w:type="dxa"/>
            <w:gridSpan w:val="8"/>
          </w:tcPr>
          <w:p w14:paraId="16E0C4E7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C3371" w:rsidRPr="005259D0" w14:paraId="27FE3183" w14:textId="77777777" w:rsidTr="000D18D5">
        <w:trPr>
          <w:trHeight w:val="1224"/>
        </w:trPr>
        <w:tc>
          <w:tcPr>
            <w:tcW w:w="3638" w:type="dxa"/>
            <w:shd w:val="clear" w:color="auto" w:fill="auto"/>
          </w:tcPr>
          <w:p w14:paraId="278E2230" w14:textId="77777777" w:rsidR="00EC3371" w:rsidRPr="005259D0" w:rsidRDefault="00EC3371" w:rsidP="00344305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2C25C70" w14:textId="77777777" w:rsidR="00EC3371" w:rsidRPr="005259D0" w:rsidRDefault="00EC3371" w:rsidP="00344305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560F5BA" w14:textId="77777777" w:rsidR="00EC3371" w:rsidRPr="009C7DC9" w:rsidRDefault="00EC3371" w:rsidP="00344305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="000D18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D18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3407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407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346" w:type="dxa"/>
            <w:shd w:val="clear" w:color="auto" w:fill="auto"/>
          </w:tcPr>
          <w:p w14:paraId="33BFAD86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6" w:type="dxa"/>
          </w:tcPr>
          <w:p w14:paraId="5B70B60F" w14:textId="77777777" w:rsidR="00EC3371" w:rsidRDefault="00EC3371" w:rsidP="00344305">
            <w:pPr>
              <w:spacing w:line="380" w:lineRule="exact"/>
              <w:ind w:right="-131" w:firstLine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054920" w14:textId="77777777" w:rsidR="00EC3371" w:rsidRDefault="00EC3371" w:rsidP="00344305">
            <w:pPr>
              <w:spacing w:line="380" w:lineRule="exact"/>
              <w:ind w:right="-131" w:firstLine="72"/>
              <w:rPr>
                <w:rFonts w:ascii="Angsana New" w:hAnsi="Angsana New"/>
                <w:sz w:val="30"/>
                <w:szCs w:val="30"/>
              </w:rPr>
            </w:pPr>
          </w:p>
          <w:p w14:paraId="7BD304C6" w14:textId="77777777" w:rsidR="00EC3371" w:rsidRPr="005259D0" w:rsidRDefault="00EC3371" w:rsidP="00344305">
            <w:pPr>
              <w:spacing w:line="380" w:lineRule="exact"/>
              <w:ind w:right="-131" w:hanging="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จำนวนลูกหนี้</w:t>
            </w:r>
          </w:p>
        </w:tc>
        <w:tc>
          <w:tcPr>
            <w:tcW w:w="360" w:type="dxa"/>
          </w:tcPr>
          <w:p w14:paraId="696B09F3" w14:textId="77777777" w:rsidR="00EC3371" w:rsidRPr="005259D0" w:rsidRDefault="00EC3371" w:rsidP="00344305">
            <w:pPr>
              <w:spacing w:line="380" w:lineRule="exact"/>
              <w:ind w:right="-131" w:firstLine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A69B061" w14:textId="77777777" w:rsidR="00EC3371" w:rsidRDefault="00EC3371" w:rsidP="00344305">
            <w:pPr>
              <w:spacing w:line="380" w:lineRule="exact"/>
              <w:ind w:right="-131" w:firstLine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A051CD" w14:textId="77777777" w:rsidR="00EC3371" w:rsidRPr="005259D0" w:rsidRDefault="00EC3371" w:rsidP="00344305">
            <w:pPr>
              <w:spacing w:line="380" w:lineRule="exact"/>
              <w:ind w:right="-131" w:firstLine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  <w:r w:rsidRPr="005259D0">
              <w:rPr>
                <w:rFonts w:ascii="Angsana New" w:hAnsi="Angsana New"/>
                <w:sz w:val="30"/>
                <w:szCs w:val="30"/>
              </w:rPr>
              <w:t>-</w:t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r w:rsidRPr="006067C2"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417" w:type="dxa"/>
            <w:shd w:val="clear" w:color="auto" w:fill="auto"/>
          </w:tcPr>
          <w:p w14:paraId="486F1A23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</w:tcPr>
          <w:p w14:paraId="694A836F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ยอดลูกหนี้สุทธิที่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>ใช้ในการตั้งค่าเผื่อหนี้</w:t>
            </w:r>
          </w:p>
          <w:p w14:paraId="6AA1278B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412" w:type="dxa"/>
            <w:shd w:val="clear" w:color="auto" w:fill="auto"/>
          </w:tcPr>
          <w:p w14:paraId="4376E0C1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42991D1C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อัตราที่ใช้ใน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>การตั้งค่าเผื่อหนี้</w:t>
            </w:r>
          </w:p>
          <w:p w14:paraId="06FEA294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800" w:type="dxa"/>
            <w:shd w:val="clear" w:color="auto" w:fill="auto"/>
          </w:tcPr>
          <w:p w14:paraId="71AFAE5A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BC0A170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ค่าเผื่อหนี้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</w:p>
        </w:tc>
      </w:tr>
      <w:tr w:rsidR="00EC3371" w:rsidRPr="005259D0" w14:paraId="5D65797D" w14:textId="77777777" w:rsidTr="000D18D5">
        <w:trPr>
          <w:trHeight w:val="389"/>
        </w:trPr>
        <w:tc>
          <w:tcPr>
            <w:tcW w:w="3638" w:type="dxa"/>
            <w:shd w:val="clear" w:color="auto" w:fill="auto"/>
          </w:tcPr>
          <w:p w14:paraId="5DBE30C0" w14:textId="77777777" w:rsidR="00EC3371" w:rsidRPr="005259D0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6" w:type="dxa"/>
            <w:shd w:val="clear" w:color="auto" w:fill="auto"/>
          </w:tcPr>
          <w:p w14:paraId="64611E7F" w14:textId="77777777" w:rsidR="00EC3371" w:rsidRPr="005259D0" w:rsidRDefault="00EC3371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</w:tcPr>
          <w:p w14:paraId="7CDBEBCA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(ราย)</w:t>
            </w:r>
          </w:p>
        </w:tc>
        <w:tc>
          <w:tcPr>
            <w:tcW w:w="360" w:type="dxa"/>
          </w:tcPr>
          <w:p w14:paraId="1BF195AD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14:paraId="1E07D9E7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412" w:type="dxa"/>
            <w:shd w:val="clear" w:color="auto" w:fill="auto"/>
          </w:tcPr>
          <w:p w14:paraId="2E3F3468" w14:textId="77777777" w:rsidR="00EC3371" w:rsidRPr="005259D0" w:rsidRDefault="00EC3371" w:rsidP="00344305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49CA4A2E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0" w:type="dxa"/>
            <w:shd w:val="clear" w:color="auto" w:fill="auto"/>
          </w:tcPr>
          <w:p w14:paraId="708C9CBA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00D0" w:rsidRPr="005259D0" w14:paraId="677F106E" w14:textId="77777777" w:rsidTr="007976D4">
        <w:trPr>
          <w:trHeight w:val="389"/>
        </w:trPr>
        <w:tc>
          <w:tcPr>
            <w:tcW w:w="3638" w:type="dxa"/>
            <w:shd w:val="clear" w:color="auto" w:fill="auto"/>
          </w:tcPr>
          <w:p w14:paraId="18F29C3C" w14:textId="77777777" w:rsidR="002500D0" w:rsidRPr="005259D0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346" w:type="dxa"/>
            <w:shd w:val="clear" w:color="auto" w:fill="auto"/>
          </w:tcPr>
          <w:p w14:paraId="2E606BE3" w14:textId="77777777" w:rsidR="002500D0" w:rsidRPr="005259D0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44179EE2" w14:textId="062D0948" w:rsidR="002500D0" w:rsidRPr="007E1A0C" w:rsidRDefault="002500D0" w:rsidP="00344305">
            <w:pPr>
              <w:spacing w:line="380" w:lineRule="exact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59371F83" w14:textId="77777777" w:rsidR="002500D0" w:rsidRPr="007E1A0C" w:rsidRDefault="002500D0" w:rsidP="00344305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2C0D582" w14:textId="08C9BC0B" w:rsidR="002500D0" w:rsidRPr="007E1A0C" w:rsidRDefault="002500D0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7" w:type="dxa"/>
            <w:shd w:val="clear" w:color="auto" w:fill="auto"/>
          </w:tcPr>
          <w:p w14:paraId="2ACBABCD" w14:textId="77777777" w:rsidR="002500D0" w:rsidRPr="007E1A0C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</w:tcPr>
          <w:p w14:paraId="628AAD90" w14:textId="3E3F9DE8" w:rsidR="002500D0" w:rsidRPr="007E1A0C" w:rsidRDefault="002500D0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  <w:shd w:val="clear" w:color="auto" w:fill="auto"/>
          </w:tcPr>
          <w:p w14:paraId="7D316232" w14:textId="77777777" w:rsidR="002500D0" w:rsidRPr="007E1A0C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6A912627" w14:textId="037706ED" w:rsidR="002500D0" w:rsidRPr="007E1A0C" w:rsidRDefault="002500D0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5D718819" w14:textId="08515A7D" w:rsidR="002500D0" w:rsidRPr="007E1A0C" w:rsidRDefault="002500D0" w:rsidP="00344305">
            <w:pPr>
              <w:spacing w:line="380" w:lineRule="exact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00D0" w:rsidRPr="005259D0" w14:paraId="11A60DEB" w14:textId="77777777" w:rsidTr="007976D4">
        <w:trPr>
          <w:trHeight w:val="389"/>
        </w:trPr>
        <w:tc>
          <w:tcPr>
            <w:tcW w:w="3638" w:type="dxa"/>
            <w:shd w:val="clear" w:color="auto" w:fill="auto"/>
          </w:tcPr>
          <w:p w14:paraId="10A634A4" w14:textId="77777777" w:rsidR="002500D0" w:rsidRPr="005259D0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346" w:type="dxa"/>
            <w:shd w:val="clear" w:color="auto" w:fill="auto"/>
          </w:tcPr>
          <w:p w14:paraId="533E218A" w14:textId="77777777" w:rsidR="002500D0" w:rsidRPr="005259D0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11997A2F" w14:textId="77777777" w:rsidR="002500D0" w:rsidRPr="007E1A0C" w:rsidRDefault="002500D0" w:rsidP="00344305">
            <w:pPr>
              <w:spacing w:line="380" w:lineRule="exact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47F128C0" w14:textId="77777777" w:rsidR="002500D0" w:rsidRPr="007E1A0C" w:rsidRDefault="002500D0" w:rsidP="0034430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9B53920" w14:textId="77777777" w:rsidR="002500D0" w:rsidRPr="007E1A0C" w:rsidRDefault="002500D0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7" w:type="dxa"/>
            <w:shd w:val="clear" w:color="auto" w:fill="auto"/>
          </w:tcPr>
          <w:p w14:paraId="085D3F45" w14:textId="77777777" w:rsidR="002500D0" w:rsidRPr="007E1A0C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</w:tcPr>
          <w:p w14:paraId="7C50E7D8" w14:textId="77777777" w:rsidR="002500D0" w:rsidRPr="007E1A0C" w:rsidRDefault="002500D0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dxa"/>
            <w:shd w:val="clear" w:color="auto" w:fill="auto"/>
          </w:tcPr>
          <w:p w14:paraId="46DB48FF" w14:textId="77777777" w:rsidR="002500D0" w:rsidRPr="007E1A0C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658C3E78" w14:textId="77777777" w:rsidR="002500D0" w:rsidRPr="007E1A0C" w:rsidRDefault="002500D0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04567A5" w14:textId="77777777" w:rsidR="002500D0" w:rsidRPr="007E1A0C" w:rsidRDefault="002500D0" w:rsidP="00344305">
            <w:pPr>
              <w:spacing w:line="380" w:lineRule="exact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00D0" w:rsidRPr="005259D0" w14:paraId="1C59A859" w14:textId="77777777" w:rsidTr="007976D4">
        <w:trPr>
          <w:trHeight w:val="389"/>
        </w:trPr>
        <w:tc>
          <w:tcPr>
            <w:tcW w:w="3638" w:type="dxa"/>
            <w:shd w:val="clear" w:color="auto" w:fill="auto"/>
          </w:tcPr>
          <w:p w14:paraId="2A70B635" w14:textId="77777777" w:rsidR="002500D0" w:rsidRPr="005259D0" w:rsidRDefault="002500D0" w:rsidP="0034430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 w:rsidRPr="006067C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346" w:type="dxa"/>
            <w:shd w:val="clear" w:color="auto" w:fill="auto"/>
          </w:tcPr>
          <w:p w14:paraId="410ACDD2" w14:textId="77777777" w:rsidR="002500D0" w:rsidRPr="005259D0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5686BE77" w14:textId="34091D37" w:rsidR="002500D0" w:rsidRPr="007E1A0C" w:rsidRDefault="002500D0" w:rsidP="00344305">
            <w:pPr>
              <w:spacing w:line="380" w:lineRule="exact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0A45B885" w14:textId="77777777" w:rsidR="002500D0" w:rsidRPr="007E1A0C" w:rsidRDefault="002500D0" w:rsidP="0034430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FC47F43" w14:textId="5CB29C79" w:rsidR="002500D0" w:rsidRPr="007E1A0C" w:rsidRDefault="002500D0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7" w:type="dxa"/>
            <w:shd w:val="clear" w:color="auto" w:fill="auto"/>
          </w:tcPr>
          <w:p w14:paraId="205308FB" w14:textId="77777777" w:rsidR="002500D0" w:rsidRPr="007E1A0C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</w:tcPr>
          <w:p w14:paraId="2C8C3E48" w14:textId="4B29B176" w:rsidR="002500D0" w:rsidRPr="007E1A0C" w:rsidRDefault="002500D0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  <w:shd w:val="clear" w:color="auto" w:fill="auto"/>
          </w:tcPr>
          <w:p w14:paraId="1B3E135F" w14:textId="77777777" w:rsidR="002500D0" w:rsidRPr="007E1A0C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3779D45E" w14:textId="591A43F1" w:rsidR="002500D0" w:rsidRPr="007E1A0C" w:rsidRDefault="002500D0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57D4DE1B" w14:textId="5FAD4CBD" w:rsidR="002500D0" w:rsidRPr="007E1A0C" w:rsidRDefault="002500D0" w:rsidP="00344305">
            <w:pPr>
              <w:spacing w:line="380" w:lineRule="exact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00D0" w:rsidRPr="005259D0" w14:paraId="51F75CDB" w14:textId="77777777" w:rsidTr="007976D4">
        <w:trPr>
          <w:trHeight w:val="389"/>
        </w:trPr>
        <w:tc>
          <w:tcPr>
            <w:tcW w:w="3638" w:type="dxa"/>
            <w:shd w:val="clear" w:color="auto" w:fill="auto"/>
          </w:tcPr>
          <w:p w14:paraId="369C1F72" w14:textId="77777777" w:rsidR="002500D0" w:rsidRPr="005259D0" w:rsidRDefault="002500D0" w:rsidP="0034430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346" w:type="dxa"/>
            <w:shd w:val="clear" w:color="auto" w:fill="auto"/>
          </w:tcPr>
          <w:p w14:paraId="1E6F2C56" w14:textId="77777777" w:rsidR="002500D0" w:rsidRPr="005259D0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2A04A381" w14:textId="1665E6D9" w:rsidR="002500D0" w:rsidRPr="007E1A0C" w:rsidRDefault="002500D0" w:rsidP="00344305">
            <w:pPr>
              <w:spacing w:line="380" w:lineRule="exact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0F01518D" w14:textId="77777777" w:rsidR="002500D0" w:rsidRPr="007E1A0C" w:rsidRDefault="002500D0" w:rsidP="0034430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0A23EDA" w14:textId="5E55D3CB" w:rsidR="002500D0" w:rsidRPr="007E1A0C" w:rsidRDefault="002500D0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7" w:type="dxa"/>
            <w:shd w:val="clear" w:color="auto" w:fill="auto"/>
          </w:tcPr>
          <w:p w14:paraId="2B52069D" w14:textId="77777777" w:rsidR="002500D0" w:rsidRPr="007E1A0C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</w:tcPr>
          <w:p w14:paraId="04D49193" w14:textId="1DAAFF18" w:rsidR="002500D0" w:rsidRPr="007E1A0C" w:rsidRDefault="002500D0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  <w:shd w:val="clear" w:color="auto" w:fill="auto"/>
          </w:tcPr>
          <w:p w14:paraId="69E17464" w14:textId="77777777" w:rsidR="002500D0" w:rsidRPr="007E1A0C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093AFED1" w14:textId="298D37A5" w:rsidR="002500D0" w:rsidRPr="007E1A0C" w:rsidRDefault="002500D0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800" w:type="dxa"/>
            <w:shd w:val="clear" w:color="auto" w:fill="auto"/>
          </w:tcPr>
          <w:p w14:paraId="374E4D47" w14:textId="299C6C9D" w:rsidR="002500D0" w:rsidRPr="007E1A0C" w:rsidRDefault="002500D0" w:rsidP="00344305">
            <w:pPr>
              <w:spacing w:line="380" w:lineRule="exact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00D0" w:rsidRPr="005259D0" w14:paraId="042C70FF" w14:textId="77777777" w:rsidTr="007976D4">
        <w:trPr>
          <w:trHeight w:val="389"/>
        </w:trPr>
        <w:tc>
          <w:tcPr>
            <w:tcW w:w="3638" w:type="dxa"/>
            <w:shd w:val="clear" w:color="auto" w:fill="auto"/>
          </w:tcPr>
          <w:p w14:paraId="19B22304" w14:textId="77777777" w:rsidR="002500D0" w:rsidRPr="005259D0" w:rsidRDefault="002500D0" w:rsidP="0034430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346" w:type="dxa"/>
            <w:shd w:val="clear" w:color="auto" w:fill="auto"/>
          </w:tcPr>
          <w:p w14:paraId="61F601AE" w14:textId="77777777" w:rsidR="002500D0" w:rsidRPr="005259D0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35AB5703" w14:textId="70FF9B4C" w:rsidR="002500D0" w:rsidRPr="007E1A0C" w:rsidRDefault="002500D0" w:rsidP="00344305">
            <w:pPr>
              <w:spacing w:line="380" w:lineRule="exact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360" w:type="dxa"/>
            <w:shd w:val="clear" w:color="auto" w:fill="auto"/>
          </w:tcPr>
          <w:p w14:paraId="0935F006" w14:textId="77777777" w:rsidR="002500D0" w:rsidRPr="007E1A0C" w:rsidRDefault="002500D0" w:rsidP="0034430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545D92A" w14:textId="0305E663" w:rsidR="002500D0" w:rsidRPr="007E1A0C" w:rsidRDefault="0077027E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417" w:type="dxa"/>
            <w:shd w:val="clear" w:color="auto" w:fill="auto"/>
          </w:tcPr>
          <w:p w14:paraId="13A908F0" w14:textId="77777777" w:rsidR="002500D0" w:rsidRPr="007E1A0C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</w:tcPr>
          <w:p w14:paraId="56C88939" w14:textId="24B1691F" w:rsidR="002500D0" w:rsidRPr="007E1A0C" w:rsidRDefault="002500D0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  <w:shd w:val="clear" w:color="auto" w:fill="auto"/>
          </w:tcPr>
          <w:p w14:paraId="664525B9" w14:textId="77777777" w:rsidR="002500D0" w:rsidRPr="007E1A0C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05C51821" w14:textId="283640B7" w:rsidR="002500D0" w:rsidRPr="007E1A0C" w:rsidRDefault="002500D0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800" w:type="dxa"/>
            <w:shd w:val="clear" w:color="auto" w:fill="auto"/>
          </w:tcPr>
          <w:p w14:paraId="753B6F5E" w14:textId="445D838C" w:rsidR="002500D0" w:rsidRPr="007E1A0C" w:rsidRDefault="002500D0" w:rsidP="00344305">
            <w:pPr>
              <w:spacing w:line="380" w:lineRule="exact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00D0" w:rsidRPr="005259D0" w14:paraId="667DAAED" w14:textId="77777777" w:rsidTr="007976D4">
        <w:trPr>
          <w:trHeight w:val="389"/>
        </w:trPr>
        <w:tc>
          <w:tcPr>
            <w:tcW w:w="3638" w:type="dxa"/>
            <w:shd w:val="clear" w:color="auto" w:fill="auto"/>
          </w:tcPr>
          <w:p w14:paraId="37F7A640" w14:textId="77777777" w:rsidR="002500D0" w:rsidRPr="005259D0" w:rsidRDefault="002500D0" w:rsidP="0034430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>
              <w:rPr>
                <w:rFonts w:ascii="Angsana New" w:hAnsi="Angsana New"/>
                <w:sz w:val="30"/>
                <w:szCs w:val="30"/>
              </w:rPr>
              <w:t xml:space="preserve">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346" w:type="dxa"/>
            <w:shd w:val="clear" w:color="auto" w:fill="auto"/>
          </w:tcPr>
          <w:p w14:paraId="32B1C742" w14:textId="77777777" w:rsidR="002500D0" w:rsidRPr="005259D0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6935F8EE" w14:textId="528C6E3F" w:rsidR="002500D0" w:rsidRPr="007E1A0C" w:rsidRDefault="002500D0" w:rsidP="00344305">
            <w:pPr>
              <w:spacing w:line="380" w:lineRule="exact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569BA703" w14:textId="77777777" w:rsidR="002500D0" w:rsidRPr="007E1A0C" w:rsidRDefault="002500D0" w:rsidP="0034430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C631527" w14:textId="706E3F4D" w:rsidR="002500D0" w:rsidRPr="007E1A0C" w:rsidRDefault="002500D0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7" w:type="dxa"/>
            <w:shd w:val="clear" w:color="auto" w:fill="auto"/>
          </w:tcPr>
          <w:p w14:paraId="702F44B1" w14:textId="77777777" w:rsidR="002500D0" w:rsidRPr="007E1A0C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</w:tcPr>
          <w:p w14:paraId="606B3E19" w14:textId="507F53B3" w:rsidR="002500D0" w:rsidRPr="007E1A0C" w:rsidRDefault="002500D0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  <w:shd w:val="clear" w:color="auto" w:fill="auto"/>
          </w:tcPr>
          <w:p w14:paraId="0D3A3268" w14:textId="77777777" w:rsidR="002500D0" w:rsidRPr="007E1A0C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0CAC73C9" w14:textId="7D8CBB3F" w:rsidR="002500D0" w:rsidRPr="007E1A0C" w:rsidRDefault="002500D0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800" w:type="dxa"/>
            <w:shd w:val="clear" w:color="auto" w:fill="auto"/>
          </w:tcPr>
          <w:p w14:paraId="4EE29BBE" w14:textId="1AF86A6F" w:rsidR="002500D0" w:rsidRPr="007E1A0C" w:rsidRDefault="002500D0" w:rsidP="00344305">
            <w:pPr>
              <w:spacing w:line="380" w:lineRule="exact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00D0" w:rsidRPr="005259D0" w14:paraId="77A655BD" w14:textId="77777777" w:rsidTr="007976D4">
        <w:trPr>
          <w:trHeight w:val="389"/>
        </w:trPr>
        <w:tc>
          <w:tcPr>
            <w:tcW w:w="3638" w:type="dxa"/>
            <w:shd w:val="clear" w:color="auto" w:fill="auto"/>
          </w:tcPr>
          <w:p w14:paraId="7E133D4E" w14:textId="77777777" w:rsidR="002500D0" w:rsidRPr="005259D0" w:rsidRDefault="002500D0" w:rsidP="0034430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346" w:type="dxa"/>
            <w:shd w:val="clear" w:color="auto" w:fill="auto"/>
          </w:tcPr>
          <w:p w14:paraId="4323D92A" w14:textId="77777777" w:rsidR="002500D0" w:rsidRPr="005259D0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514EF59A" w14:textId="4717D241" w:rsidR="002500D0" w:rsidRPr="007E1A0C" w:rsidRDefault="002500D0" w:rsidP="00344305">
            <w:pPr>
              <w:spacing w:line="380" w:lineRule="exact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5D30EA83" w14:textId="77777777" w:rsidR="002500D0" w:rsidRPr="007E1A0C" w:rsidRDefault="002500D0" w:rsidP="0034430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8A18E10" w14:textId="77E9EEB6" w:rsidR="002500D0" w:rsidRPr="007E1A0C" w:rsidRDefault="002500D0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7" w:type="dxa"/>
            <w:shd w:val="clear" w:color="auto" w:fill="auto"/>
          </w:tcPr>
          <w:p w14:paraId="28D3D9ED" w14:textId="77777777" w:rsidR="002500D0" w:rsidRPr="007E1A0C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</w:tcPr>
          <w:p w14:paraId="625C11F7" w14:textId="6477B9EB" w:rsidR="002500D0" w:rsidRPr="007E1A0C" w:rsidRDefault="002500D0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  <w:shd w:val="clear" w:color="auto" w:fill="auto"/>
          </w:tcPr>
          <w:p w14:paraId="012A2BC4" w14:textId="77777777" w:rsidR="002500D0" w:rsidRPr="007E1A0C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49DDBB6B" w14:textId="704396A0" w:rsidR="002500D0" w:rsidRPr="007E1A0C" w:rsidRDefault="002500D0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800" w:type="dxa"/>
            <w:shd w:val="clear" w:color="auto" w:fill="auto"/>
          </w:tcPr>
          <w:p w14:paraId="5A6BE112" w14:textId="6BF65C9A" w:rsidR="002500D0" w:rsidRPr="007E1A0C" w:rsidRDefault="002500D0" w:rsidP="00344305">
            <w:pPr>
              <w:spacing w:line="380" w:lineRule="exact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00D0" w:rsidRPr="005259D0" w14:paraId="6E1FBE82" w14:textId="77777777" w:rsidTr="007976D4">
        <w:trPr>
          <w:trHeight w:val="389"/>
        </w:trPr>
        <w:tc>
          <w:tcPr>
            <w:tcW w:w="3638" w:type="dxa"/>
            <w:shd w:val="clear" w:color="auto" w:fill="auto"/>
          </w:tcPr>
          <w:p w14:paraId="43342A92" w14:textId="77777777" w:rsidR="002500D0" w:rsidRPr="005259D0" w:rsidRDefault="002500D0" w:rsidP="0034430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346" w:type="dxa"/>
            <w:shd w:val="clear" w:color="auto" w:fill="auto"/>
          </w:tcPr>
          <w:p w14:paraId="43520712" w14:textId="77777777" w:rsidR="002500D0" w:rsidRPr="005259D0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3CE603D3" w14:textId="654B701C" w:rsidR="002500D0" w:rsidRPr="007E1A0C" w:rsidRDefault="002500D0" w:rsidP="00344305">
            <w:pPr>
              <w:spacing w:line="380" w:lineRule="exact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5F2D77AA" w14:textId="77777777" w:rsidR="002500D0" w:rsidRPr="007E1A0C" w:rsidRDefault="002500D0" w:rsidP="0034430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E548F92" w14:textId="1A18DF3B" w:rsidR="002500D0" w:rsidRPr="007E1A0C" w:rsidRDefault="002500D0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7" w:type="dxa"/>
            <w:shd w:val="clear" w:color="auto" w:fill="auto"/>
          </w:tcPr>
          <w:p w14:paraId="3D14B393" w14:textId="77777777" w:rsidR="002500D0" w:rsidRPr="007E1A0C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</w:tcPr>
          <w:p w14:paraId="5E39D8A8" w14:textId="473893FA" w:rsidR="002500D0" w:rsidRPr="007E1A0C" w:rsidRDefault="002500D0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  <w:shd w:val="clear" w:color="auto" w:fill="auto"/>
          </w:tcPr>
          <w:p w14:paraId="6C397F18" w14:textId="77777777" w:rsidR="002500D0" w:rsidRPr="007E1A0C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74CDA24B" w14:textId="541F7EF5" w:rsidR="002500D0" w:rsidRPr="007E1A0C" w:rsidRDefault="002500D0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  <w:shd w:val="clear" w:color="auto" w:fill="auto"/>
          </w:tcPr>
          <w:p w14:paraId="0FD80AB7" w14:textId="57566993" w:rsidR="002500D0" w:rsidRPr="007E1A0C" w:rsidRDefault="002500D0" w:rsidP="00344305">
            <w:pPr>
              <w:spacing w:line="380" w:lineRule="exact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00D0" w:rsidRPr="005259D0" w14:paraId="184761E8" w14:textId="77777777" w:rsidTr="007976D4">
        <w:trPr>
          <w:trHeight w:val="389"/>
        </w:trPr>
        <w:tc>
          <w:tcPr>
            <w:tcW w:w="3638" w:type="dxa"/>
            <w:shd w:val="clear" w:color="auto" w:fill="auto"/>
          </w:tcPr>
          <w:p w14:paraId="52DC6BA0" w14:textId="77777777" w:rsidR="002500D0" w:rsidRPr="005259D0" w:rsidRDefault="002500D0" w:rsidP="0034430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ค้างชำระเกิน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 ไม่ติดต่อกัน</w:t>
            </w:r>
          </w:p>
        </w:tc>
        <w:tc>
          <w:tcPr>
            <w:tcW w:w="346" w:type="dxa"/>
            <w:shd w:val="clear" w:color="auto" w:fill="auto"/>
          </w:tcPr>
          <w:p w14:paraId="6D19B044" w14:textId="77777777" w:rsidR="002500D0" w:rsidRPr="005259D0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0D8C0410" w14:textId="291D0DD0" w:rsidR="002500D0" w:rsidRPr="007E1A0C" w:rsidRDefault="002500D0" w:rsidP="00344305">
            <w:pPr>
              <w:spacing w:line="380" w:lineRule="exact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360" w:type="dxa"/>
            <w:shd w:val="clear" w:color="auto" w:fill="auto"/>
          </w:tcPr>
          <w:p w14:paraId="4F8487E5" w14:textId="77777777" w:rsidR="002500D0" w:rsidRPr="007E1A0C" w:rsidRDefault="002500D0" w:rsidP="0034430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A5E2ADE" w14:textId="5AA79D22" w:rsidR="002500D0" w:rsidRPr="007E1A0C" w:rsidRDefault="002500D0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161</w:t>
            </w:r>
          </w:p>
        </w:tc>
        <w:tc>
          <w:tcPr>
            <w:tcW w:w="417" w:type="dxa"/>
            <w:shd w:val="clear" w:color="auto" w:fill="auto"/>
          </w:tcPr>
          <w:p w14:paraId="799F55D8" w14:textId="77777777" w:rsidR="002500D0" w:rsidRPr="007E1A0C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</w:tcPr>
          <w:p w14:paraId="70AD3F72" w14:textId="6B440082" w:rsidR="002500D0" w:rsidRPr="007E1A0C" w:rsidRDefault="002500D0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</w:p>
        </w:tc>
        <w:tc>
          <w:tcPr>
            <w:tcW w:w="412" w:type="dxa"/>
            <w:shd w:val="clear" w:color="auto" w:fill="auto"/>
          </w:tcPr>
          <w:p w14:paraId="4167DB8B" w14:textId="77777777" w:rsidR="002500D0" w:rsidRPr="007E1A0C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485E4953" w14:textId="32BE51A9" w:rsidR="002500D0" w:rsidRPr="007E1A0C" w:rsidRDefault="002500D0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  <w:shd w:val="clear" w:color="auto" w:fill="auto"/>
          </w:tcPr>
          <w:p w14:paraId="642FC938" w14:textId="4A4F89D3" w:rsidR="002500D0" w:rsidRPr="007E1A0C" w:rsidRDefault="002500D0" w:rsidP="00344305">
            <w:pPr>
              <w:spacing w:line="380" w:lineRule="exact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</w:p>
        </w:tc>
      </w:tr>
      <w:tr w:rsidR="002500D0" w:rsidRPr="005259D0" w14:paraId="09B272A2" w14:textId="77777777" w:rsidTr="007976D4">
        <w:trPr>
          <w:trHeight w:val="389"/>
        </w:trPr>
        <w:tc>
          <w:tcPr>
            <w:tcW w:w="3638" w:type="dxa"/>
            <w:shd w:val="clear" w:color="auto" w:fill="auto"/>
          </w:tcPr>
          <w:p w14:paraId="0583BEBA" w14:textId="77777777" w:rsidR="002500D0" w:rsidRPr="005259D0" w:rsidRDefault="002500D0" w:rsidP="0034430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ค้างชำระเกิน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 ติดต่อกัน</w:t>
            </w:r>
          </w:p>
        </w:tc>
        <w:tc>
          <w:tcPr>
            <w:tcW w:w="346" w:type="dxa"/>
            <w:shd w:val="clear" w:color="auto" w:fill="auto"/>
          </w:tcPr>
          <w:p w14:paraId="2A3896F3" w14:textId="77777777" w:rsidR="002500D0" w:rsidRPr="005259D0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5803B6A7" w14:textId="68673DCA" w:rsidR="002500D0" w:rsidRPr="007E1A0C" w:rsidRDefault="002500D0" w:rsidP="00344305">
            <w:pPr>
              <w:spacing w:line="380" w:lineRule="exact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44</w:t>
            </w:r>
          </w:p>
        </w:tc>
        <w:tc>
          <w:tcPr>
            <w:tcW w:w="360" w:type="dxa"/>
            <w:shd w:val="clear" w:color="auto" w:fill="auto"/>
          </w:tcPr>
          <w:p w14:paraId="2182FE5C" w14:textId="77777777" w:rsidR="002500D0" w:rsidRPr="007E1A0C" w:rsidRDefault="002500D0" w:rsidP="0034430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964D328" w14:textId="5BBA5BED" w:rsidR="002500D0" w:rsidRPr="007E1A0C" w:rsidRDefault="002500D0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169</w:t>
            </w:r>
          </w:p>
        </w:tc>
        <w:tc>
          <w:tcPr>
            <w:tcW w:w="417" w:type="dxa"/>
            <w:shd w:val="clear" w:color="auto" w:fill="auto"/>
          </w:tcPr>
          <w:p w14:paraId="6C058729" w14:textId="77777777" w:rsidR="002500D0" w:rsidRPr="007E1A0C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</w:tcPr>
          <w:p w14:paraId="2B1F23BC" w14:textId="1765825E" w:rsidR="002500D0" w:rsidRPr="007E1A0C" w:rsidRDefault="002500D0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43</w:t>
            </w:r>
          </w:p>
        </w:tc>
        <w:tc>
          <w:tcPr>
            <w:tcW w:w="412" w:type="dxa"/>
            <w:shd w:val="clear" w:color="auto" w:fill="auto"/>
          </w:tcPr>
          <w:p w14:paraId="64AAB63E" w14:textId="77777777" w:rsidR="002500D0" w:rsidRPr="007E1A0C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041E454A" w14:textId="3F9E920B" w:rsidR="002500D0" w:rsidRPr="007E1A0C" w:rsidRDefault="002500D0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800" w:type="dxa"/>
            <w:shd w:val="clear" w:color="auto" w:fill="auto"/>
          </w:tcPr>
          <w:p w14:paraId="1854D66B" w14:textId="41557647" w:rsidR="002500D0" w:rsidRPr="007E1A0C" w:rsidRDefault="002500D0" w:rsidP="00344305">
            <w:pPr>
              <w:spacing w:line="380" w:lineRule="exact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sz w:val="30"/>
                <w:szCs w:val="30"/>
                <w:cs/>
              </w:rPr>
              <w:t>43</w:t>
            </w:r>
          </w:p>
        </w:tc>
      </w:tr>
      <w:tr w:rsidR="002500D0" w:rsidRPr="005259D0" w14:paraId="5F1EC255" w14:textId="77777777" w:rsidTr="007976D4">
        <w:trPr>
          <w:trHeight w:val="389"/>
        </w:trPr>
        <w:tc>
          <w:tcPr>
            <w:tcW w:w="3638" w:type="dxa"/>
            <w:shd w:val="clear" w:color="auto" w:fill="auto"/>
          </w:tcPr>
          <w:p w14:paraId="1DE46754" w14:textId="77777777" w:rsidR="002500D0" w:rsidRPr="005259D0" w:rsidRDefault="002500D0" w:rsidP="00344305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46" w:type="dxa"/>
            <w:shd w:val="clear" w:color="auto" w:fill="auto"/>
          </w:tcPr>
          <w:p w14:paraId="5E5CB703" w14:textId="77777777" w:rsidR="002500D0" w:rsidRPr="005259D0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5E275" w14:textId="06A76A2C" w:rsidR="002500D0" w:rsidRPr="007E1A0C" w:rsidRDefault="002500D0" w:rsidP="00344305">
            <w:pPr>
              <w:spacing w:line="380" w:lineRule="exact"/>
              <w:ind w:right="13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 w:rsidRPr="007E1A0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60" w:type="dxa"/>
            <w:shd w:val="clear" w:color="auto" w:fill="auto"/>
          </w:tcPr>
          <w:p w14:paraId="7F2D5959" w14:textId="77777777" w:rsidR="002500D0" w:rsidRPr="007E1A0C" w:rsidRDefault="002500D0" w:rsidP="00344305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9AA0A" w14:textId="5FA0CE6F" w:rsidR="002500D0" w:rsidRPr="007E1A0C" w:rsidRDefault="002500D0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333</w:t>
            </w:r>
          </w:p>
        </w:tc>
        <w:tc>
          <w:tcPr>
            <w:tcW w:w="417" w:type="dxa"/>
            <w:shd w:val="clear" w:color="auto" w:fill="auto"/>
          </w:tcPr>
          <w:p w14:paraId="188CFB1B" w14:textId="77777777" w:rsidR="002500D0" w:rsidRPr="007E1A0C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89FA7F" w14:textId="371C57DC" w:rsidR="002500D0" w:rsidRPr="007E1A0C" w:rsidRDefault="002500D0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71</w:t>
            </w:r>
          </w:p>
        </w:tc>
        <w:tc>
          <w:tcPr>
            <w:tcW w:w="412" w:type="dxa"/>
            <w:shd w:val="clear" w:color="auto" w:fill="auto"/>
          </w:tcPr>
          <w:p w14:paraId="0F5BC31D" w14:textId="77777777" w:rsidR="002500D0" w:rsidRPr="007E1A0C" w:rsidRDefault="002500D0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4E58F571" w14:textId="77777777" w:rsidR="002500D0" w:rsidRPr="007E1A0C" w:rsidRDefault="002500D0" w:rsidP="0034430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CDBF3" w14:textId="55635D1A" w:rsidR="002500D0" w:rsidRPr="007E1A0C" w:rsidRDefault="002500D0" w:rsidP="00344305">
            <w:pPr>
              <w:spacing w:line="380" w:lineRule="exact"/>
              <w:ind w:right="1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57</w:t>
            </w:r>
          </w:p>
        </w:tc>
      </w:tr>
    </w:tbl>
    <w:p w14:paraId="3A12148A" w14:textId="77777777" w:rsidR="00EC3371" w:rsidRDefault="00EC3371" w:rsidP="00344305"/>
    <w:p w14:paraId="4DAA9DC4" w14:textId="1B2AA88A" w:rsidR="00DF6A0C" w:rsidRDefault="00DF6A0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  <w:r>
        <w:br w:type="page"/>
      </w:r>
    </w:p>
    <w:p w14:paraId="78B3C793" w14:textId="77777777" w:rsidR="00EC3371" w:rsidRDefault="00EC3371" w:rsidP="00344305"/>
    <w:tbl>
      <w:tblPr>
        <w:tblW w:w="14310" w:type="dxa"/>
        <w:tblInd w:w="738" w:type="dxa"/>
        <w:tblLook w:val="04A0" w:firstRow="1" w:lastRow="0" w:firstColumn="1" w:lastColumn="0" w:noHBand="0" w:noVBand="1"/>
      </w:tblPr>
      <w:tblGrid>
        <w:gridCol w:w="3600"/>
        <w:gridCol w:w="450"/>
        <w:gridCol w:w="1709"/>
        <w:gridCol w:w="361"/>
        <w:gridCol w:w="1800"/>
        <w:gridCol w:w="415"/>
        <w:gridCol w:w="2015"/>
        <w:gridCol w:w="406"/>
        <w:gridCol w:w="1754"/>
        <w:gridCol w:w="1800"/>
      </w:tblGrid>
      <w:tr w:rsidR="00EC3371" w:rsidRPr="005259D0" w14:paraId="66EA2CE8" w14:textId="77777777" w:rsidTr="000D18D5">
        <w:trPr>
          <w:trHeight w:val="389"/>
        </w:trPr>
        <w:tc>
          <w:tcPr>
            <w:tcW w:w="3600" w:type="dxa"/>
            <w:shd w:val="clear" w:color="auto" w:fill="auto"/>
          </w:tcPr>
          <w:p w14:paraId="23FC4FD6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218F7AEB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0" w:type="dxa"/>
            <w:gridSpan w:val="8"/>
          </w:tcPr>
          <w:p w14:paraId="186B495D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C3371" w:rsidRPr="001F720D" w14:paraId="5BBA034B" w14:textId="77777777" w:rsidTr="000D18D5">
        <w:trPr>
          <w:trHeight w:val="1224"/>
        </w:trPr>
        <w:tc>
          <w:tcPr>
            <w:tcW w:w="3600" w:type="dxa"/>
            <w:shd w:val="clear" w:color="auto" w:fill="auto"/>
          </w:tcPr>
          <w:p w14:paraId="40C99BFE" w14:textId="77777777" w:rsidR="00EC3371" w:rsidRPr="005259D0" w:rsidRDefault="00EC3371" w:rsidP="00344305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17245B4" w14:textId="77777777" w:rsidR="00EC3371" w:rsidRPr="005259D0" w:rsidRDefault="00EC3371" w:rsidP="00344305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7E8C97A" w14:textId="77777777" w:rsidR="00EC3371" w:rsidRPr="009C7DC9" w:rsidRDefault="00EC3371" w:rsidP="00344305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Pr="006067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5259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067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</w:t>
            </w:r>
            <w:r w:rsidRPr="006067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450" w:type="dxa"/>
            <w:shd w:val="clear" w:color="auto" w:fill="auto"/>
          </w:tcPr>
          <w:p w14:paraId="68864B46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9" w:type="dxa"/>
          </w:tcPr>
          <w:p w14:paraId="0302A33C" w14:textId="77777777" w:rsidR="00EC3371" w:rsidRDefault="00EC3371" w:rsidP="00344305">
            <w:pPr>
              <w:spacing w:line="380" w:lineRule="exact"/>
              <w:ind w:right="-131" w:firstLine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3CF05E" w14:textId="77777777" w:rsidR="00EC3371" w:rsidRDefault="00EC3371" w:rsidP="00344305">
            <w:pPr>
              <w:spacing w:line="380" w:lineRule="exact"/>
              <w:ind w:right="-131" w:firstLine="72"/>
              <w:rPr>
                <w:rFonts w:ascii="Angsana New" w:hAnsi="Angsana New"/>
                <w:sz w:val="30"/>
                <w:szCs w:val="30"/>
              </w:rPr>
            </w:pPr>
          </w:p>
          <w:p w14:paraId="17DE0924" w14:textId="77777777" w:rsidR="00EC3371" w:rsidRPr="005259D0" w:rsidRDefault="00EC3371" w:rsidP="00344305">
            <w:pPr>
              <w:spacing w:line="380" w:lineRule="exact"/>
              <w:ind w:right="-131" w:hanging="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จำนวนลูกหนี้</w:t>
            </w:r>
          </w:p>
        </w:tc>
        <w:tc>
          <w:tcPr>
            <w:tcW w:w="361" w:type="dxa"/>
          </w:tcPr>
          <w:p w14:paraId="3C115D08" w14:textId="77777777" w:rsidR="00EC3371" w:rsidRPr="005259D0" w:rsidRDefault="00EC3371" w:rsidP="00344305">
            <w:pPr>
              <w:spacing w:line="380" w:lineRule="exact"/>
              <w:ind w:right="-131" w:firstLine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12AC32B" w14:textId="77777777" w:rsidR="00EC3371" w:rsidRDefault="00EC3371" w:rsidP="00344305">
            <w:pPr>
              <w:spacing w:line="380" w:lineRule="exact"/>
              <w:ind w:right="-131" w:firstLine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8DF221" w14:textId="77777777" w:rsidR="00EC3371" w:rsidRPr="005259D0" w:rsidRDefault="00EC3371" w:rsidP="00344305">
            <w:pPr>
              <w:spacing w:line="380" w:lineRule="exact"/>
              <w:ind w:right="-131" w:firstLine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  <w:r w:rsidRPr="005259D0">
              <w:rPr>
                <w:rFonts w:ascii="Angsana New" w:hAnsi="Angsana New"/>
                <w:sz w:val="30"/>
                <w:szCs w:val="30"/>
              </w:rPr>
              <w:t>-</w:t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r w:rsidRPr="006067C2"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415" w:type="dxa"/>
            <w:shd w:val="clear" w:color="auto" w:fill="auto"/>
          </w:tcPr>
          <w:p w14:paraId="408ECDF5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5" w:type="dxa"/>
            <w:shd w:val="clear" w:color="auto" w:fill="auto"/>
          </w:tcPr>
          <w:p w14:paraId="417FF982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ยอดลูกหนี้สุทธิที่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>ใช้ในการตั้งค่าเผื่อหนี้</w:t>
            </w:r>
          </w:p>
          <w:p w14:paraId="6593D155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406" w:type="dxa"/>
            <w:shd w:val="clear" w:color="auto" w:fill="auto"/>
          </w:tcPr>
          <w:p w14:paraId="72D2934D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4" w:type="dxa"/>
            <w:shd w:val="clear" w:color="auto" w:fill="auto"/>
          </w:tcPr>
          <w:p w14:paraId="1369E09E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อัตราที่ใช้ใน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>การตั้งค่าเผื่อหนี้</w:t>
            </w:r>
          </w:p>
          <w:p w14:paraId="5FDAD9C0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800" w:type="dxa"/>
            <w:shd w:val="clear" w:color="auto" w:fill="auto"/>
          </w:tcPr>
          <w:p w14:paraId="69E0781C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6CB072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ค่าเผื่อหนี้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</w:p>
        </w:tc>
      </w:tr>
      <w:tr w:rsidR="00EC3371" w:rsidRPr="00AF645E" w14:paraId="35F52016" w14:textId="77777777" w:rsidTr="000D18D5">
        <w:trPr>
          <w:trHeight w:val="389"/>
        </w:trPr>
        <w:tc>
          <w:tcPr>
            <w:tcW w:w="3600" w:type="dxa"/>
            <w:shd w:val="clear" w:color="auto" w:fill="auto"/>
          </w:tcPr>
          <w:p w14:paraId="0A1D3415" w14:textId="77777777" w:rsidR="00EC3371" w:rsidRPr="005259D0" w:rsidRDefault="00EC3371" w:rsidP="00344305">
            <w:pPr>
              <w:spacing w:line="380" w:lineRule="exact"/>
              <w:ind w:right="-2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14:paraId="1D63C952" w14:textId="77777777" w:rsidR="00EC3371" w:rsidRPr="005259D0" w:rsidRDefault="00EC3371" w:rsidP="00344305">
            <w:pPr>
              <w:spacing w:line="380" w:lineRule="exact"/>
              <w:ind w:left="-32" w:firstLine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182F1167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(ราย)</w:t>
            </w:r>
          </w:p>
        </w:tc>
        <w:tc>
          <w:tcPr>
            <w:tcW w:w="361" w:type="dxa"/>
          </w:tcPr>
          <w:p w14:paraId="60BB6240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14:paraId="0FB5162F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406" w:type="dxa"/>
            <w:shd w:val="clear" w:color="auto" w:fill="auto"/>
          </w:tcPr>
          <w:p w14:paraId="3120AFE3" w14:textId="77777777" w:rsidR="00EC3371" w:rsidRPr="005259D0" w:rsidRDefault="00EC3371" w:rsidP="00344305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54" w:type="dxa"/>
            <w:shd w:val="clear" w:color="auto" w:fill="auto"/>
          </w:tcPr>
          <w:p w14:paraId="4E0874C0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0" w:type="dxa"/>
            <w:shd w:val="clear" w:color="auto" w:fill="auto"/>
          </w:tcPr>
          <w:p w14:paraId="3573C90F" w14:textId="77777777" w:rsidR="00EC3371" w:rsidRPr="005259D0" w:rsidRDefault="00EC3371" w:rsidP="0034430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3ACD" w:rsidRPr="005259D0" w14:paraId="722068E6" w14:textId="77777777" w:rsidTr="000D18D5">
        <w:trPr>
          <w:trHeight w:val="389"/>
        </w:trPr>
        <w:tc>
          <w:tcPr>
            <w:tcW w:w="3600" w:type="dxa"/>
            <w:shd w:val="clear" w:color="auto" w:fill="auto"/>
          </w:tcPr>
          <w:p w14:paraId="17DCCB74" w14:textId="77777777" w:rsidR="00FC3ACD" w:rsidRPr="005259D0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450" w:type="dxa"/>
            <w:shd w:val="clear" w:color="auto" w:fill="auto"/>
          </w:tcPr>
          <w:p w14:paraId="0C75E45B" w14:textId="77777777" w:rsidR="00FC3ACD" w:rsidRPr="005259D0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21C627EA" w14:textId="77777777" w:rsidR="00FC3ACD" w:rsidRPr="007E1A0C" w:rsidRDefault="00FC3ACD" w:rsidP="00344305">
            <w:pPr>
              <w:spacing w:line="380" w:lineRule="exact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361" w:type="dxa"/>
          </w:tcPr>
          <w:p w14:paraId="49F5FFF8" w14:textId="77777777" w:rsidR="00FC3ACD" w:rsidRPr="007E1A0C" w:rsidRDefault="00FC3ACD" w:rsidP="00344305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D699D43" w14:textId="77777777" w:rsidR="00FC3ACD" w:rsidRPr="007E1A0C" w:rsidRDefault="00FC3ACD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539</w:t>
            </w:r>
          </w:p>
        </w:tc>
        <w:tc>
          <w:tcPr>
            <w:tcW w:w="415" w:type="dxa"/>
            <w:shd w:val="clear" w:color="auto" w:fill="auto"/>
          </w:tcPr>
          <w:p w14:paraId="57C3212E" w14:textId="77777777" w:rsidR="00FC3ACD" w:rsidRPr="007E1A0C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5" w:type="dxa"/>
            <w:shd w:val="clear" w:color="auto" w:fill="auto"/>
          </w:tcPr>
          <w:p w14:paraId="73DCB5B4" w14:textId="77777777" w:rsidR="00FC3ACD" w:rsidRPr="007E1A0C" w:rsidRDefault="00FC3ACD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406" w:type="dxa"/>
            <w:shd w:val="clear" w:color="auto" w:fill="auto"/>
          </w:tcPr>
          <w:p w14:paraId="7533ABFB" w14:textId="77777777" w:rsidR="00FC3ACD" w:rsidRPr="007E1A0C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4" w:type="dxa"/>
            <w:shd w:val="clear" w:color="auto" w:fill="auto"/>
          </w:tcPr>
          <w:p w14:paraId="5A59A41C" w14:textId="77777777" w:rsidR="00FC3ACD" w:rsidRPr="007E1A0C" w:rsidRDefault="00FC3ACD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3BF99D9D" w14:textId="77777777" w:rsidR="00FC3ACD" w:rsidRPr="007E1A0C" w:rsidRDefault="00FC3ACD" w:rsidP="00344305">
            <w:pPr>
              <w:tabs>
                <w:tab w:val="center" w:pos="638"/>
              </w:tabs>
              <w:spacing w:line="380" w:lineRule="exact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3ACD" w:rsidRPr="005259D0" w14:paraId="23AC5511" w14:textId="77777777" w:rsidTr="000D18D5">
        <w:trPr>
          <w:trHeight w:val="389"/>
        </w:trPr>
        <w:tc>
          <w:tcPr>
            <w:tcW w:w="3600" w:type="dxa"/>
            <w:shd w:val="clear" w:color="auto" w:fill="auto"/>
          </w:tcPr>
          <w:p w14:paraId="606529BA" w14:textId="77777777" w:rsidR="00FC3ACD" w:rsidRPr="005259D0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450" w:type="dxa"/>
            <w:shd w:val="clear" w:color="auto" w:fill="auto"/>
          </w:tcPr>
          <w:p w14:paraId="23FEAD3F" w14:textId="77777777" w:rsidR="00FC3ACD" w:rsidRPr="005259D0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7C491A35" w14:textId="77777777" w:rsidR="00FC3ACD" w:rsidRPr="007E1A0C" w:rsidRDefault="00FC3ACD" w:rsidP="00344305">
            <w:pPr>
              <w:spacing w:line="380" w:lineRule="exact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" w:type="dxa"/>
          </w:tcPr>
          <w:p w14:paraId="1B7F58AB" w14:textId="77777777" w:rsidR="00FC3ACD" w:rsidRPr="007E1A0C" w:rsidRDefault="00FC3ACD" w:rsidP="0034430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F7963DF" w14:textId="77777777" w:rsidR="00FC3ACD" w:rsidRPr="007E1A0C" w:rsidRDefault="00FC3ACD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5" w:type="dxa"/>
            <w:shd w:val="clear" w:color="auto" w:fill="auto"/>
          </w:tcPr>
          <w:p w14:paraId="6EF9545A" w14:textId="77777777" w:rsidR="00FC3ACD" w:rsidRPr="007E1A0C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5" w:type="dxa"/>
            <w:shd w:val="clear" w:color="auto" w:fill="auto"/>
          </w:tcPr>
          <w:p w14:paraId="6E25E1BA" w14:textId="77777777" w:rsidR="00FC3ACD" w:rsidRPr="007E1A0C" w:rsidRDefault="00FC3ACD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6" w:type="dxa"/>
            <w:shd w:val="clear" w:color="auto" w:fill="auto"/>
          </w:tcPr>
          <w:p w14:paraId="3E517F1A" w14:textId="77777777" w:rsidR="00FC3ACD" w:rsidRPr="007E1A0C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4" w:type="dxa"/>
            <w:shd w:val="clear" w:color="auto" w:fill="auto"/>
          </w:tcPr>
          <w:p w14:paraId="5785DCE3" w14:textId="77777777" w:rsidR="00FC3ACD" w:rsidRPr="007E1A0C" w:rsidRDefault="00FC3ACD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577E581" w14:textId="77777777" w:rsidR="00FC3ACD" w:rsidRPr="007E1A0C" w:rsidRDefault="00FC3ACD" w:rsidP="00344305">
            <w:pPr>
              <w:spacing w:line="380" w:lineRule="exact"/>
              <w:ind w:right="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3ACD" w:rsidRPr="005259D0" w14:paraId="6CC52950" w14:textId="77777777" w:rsidTr="000D18D5">
        <w:trPr>
          <w:trHeight w:val="389"/>
        </w:trPr>
        <w:tc>
          <w:tcPr>
            <w:tcW w:w="3600" w:type="dxa"/>
            <w:shd w:val="clear" w:color="auto" w:fill="auto"/>
          </w:tcPr>
          <w:p w14:paraId="2548206E" w14:textId="77777777" w:rsidR="00FC3ACD" w:rsidRPr="005259D0" w:rsidRDefault="00FC3ACD" w:rsidP="0034430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 w:rsidRPr="006067C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450" w:type="dxa"/>
            <w:shd w:val="clear" w:color="auto" w:fill="auto"/>
          </w:tcPr>
          <w:p w14:paraId="5B10D8BA" w14:textId="77777777" w:rsidR="00FC3ACD" w:rsidRPr="005259D0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30573D53" w14:textId="77777777" w:rsidR="00FC3ACD" w:rsidRPr="007E1A0C" w:rsidRDefault="00FC3ACD" w:rsidP="00344305">
            <w:pPr>
              <w:spacing w:line="380" w:lineRule="exact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361" w:type="dxa"/>
          </w:tcPr>
          <w:p w14:paraId="1DD86642" w14:textId="77777777" w:rsidR="00FC3ACD" w:rsidRPr="007E1A0C" w:rsidRDefault="00FC3ACD" w:rsidP="0034430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1D7A1EF" w14:textId="77777777" w:rsidR="00FC3ACD" w:rsidRPr="007E1A0C" w:rsidRDefault="00FC3ACD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415" w:type="dxa"/>
            <w:shd w:val="clear" w:color="auto" w:fill="auto"/>
          </w:tcPr>
          <w:p w14:paraId="186C0AE5" w14:textId="77777777" w:rsidR="00FC3ACD" w:rsidRPr="007E1A0C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5" w:type="dxa"/>
            <w:shd w:val="clear" w:color="auto" w:fill="auto"/>
          </w:tcPr>
          <w:p w14:paraId="03EAA818" w14:textId="77777777" w:rsidR="00FC3ACD" w:rsidRPr="007E1A0C" w:rsidRDefault="00FC3ACD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406" w:type="dxa"/>
            <w:shd w:val="clear" w:color="auto" w:fill="auto"/>
          </w:tcPr>
          <w:p w14:paraId="5C3F5D56" w14:textId="77777777" w:rsidR="00FC3ACD" w:rsidRPr="007E1A0C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4" w:type="dxa"/>
            <w:shd w:val="clear" w:color="auto" w:fill="auto"/>
          </w:tcPr>
          <w:p w14:paraId="05EC8410" w14:textId="77777777" w:rsidR="00FC3ACD" w:rsidRPr="007E1A0C" w:rsidRDefault="00FC3ACD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5D9308CB" w14:textId="77777777" w:rsidR="00FC3ACD" w:rsidRPr="007E1A0C" w:rsidRDefault="00FC3ACD" w:rsidP="00344305">
            <w:pPr>
              <w:tabs>
                <w:tab w:val="center" w:pos="638"/>
              </w:tabs>
              <w:spacing w:line="380" w:lineRule="exact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C3ACD" w:rsidRPr="005259D0" w14:paraId="77C815B7" w14:textId="77777777" w:rsidTr="000D18D5">
        <w:trPr>
          <w:trHeight w:val="389"/>
        </w:trPr>
        <w:tc>
          <w:tcPr>
            <w:tcW w:w="3600" w:type="dxa"/>
            <w:shd w:val="clear" w:color="auto" w:fill="auto"/>
          </w:tcPr>
          <w:p w14:paraId="62CECC89" w14:textId="77777777" w:rsidR="00FC3ACD" w:rsidRPr="005259D0" w:rsidRDefault="00FC3ACD" w:rsidP="0034430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450" w:type="dxa"/>
            <w:shd w:val="clear" w:color="auto" w:fill="auto"/>
          </w:tcPr>
          <w:p w14:paraId="328981F5" w14:textId="77777777" w:rsidR="00FC3ACD" w:rsidRPr="005259D0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604B53D7" w14:textId="77777777" w:rsidR="00FC3ACD" w:rsidRPr="007E1A0C" w:rsidRDefault="00FC3ACD" w:rsidP="00344305">
            <w:pPr>
              <w:spacing w:line="380" w:lineRule="exact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361" w:type="dxa"/>
          </w:tcPr>
          <w:p w14:paraId="44DC5604" w14:textId="77777777" w:rsidR="00FC3ACD" w:rsidRPr="007E1A0C" w:rsidRDefault="00FC3ACD" w:rsidP="0034430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3DCBB68" w14:textId="77777777" w:rsidR="00FC3ACD" w:rsidRPr="007E1A0C" w:rsidRDefault="00FC3ACD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415" w:type="dxa"/>
            <w:shd w:val="clear" w:color="auto" w:fill="auto"/>
          </w:tcPr>
          <w:p w14:paraId="560E6A75" w14:textId="77777777" w:rsidR="00FC3ACD" w:rsidRPr="007E1A0C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5" w:type="dxa"/>
            <w:shd w:val="clear" w:color="auto" w:fill="auto"/>
          </w:tcPr>
          <w:p w14:paraId="0216F701" w14:textId="77777777" w:rsidR="00FC3ACD" w:rsidRPr="007E1A0C" w:rsidRDefault="00FC3ACD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406" w:type="dxa"/>
            <w:shd w:val="clear" w:color="auto" w:fill="auto"/>
          </w:tcPr>
          <w:p w14:paraId="460E9570" w14:textId="77777777" w:rsidR="00FC3ACD" w:rsidRPr="007E1A0C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4" w:type="dxa"/>
            <w:shd w:val="clear" w:color="auto" w:fill="auto"/>
          </w:tcPr>
          <w:p w14:paraId="3887CCBF" w14:textId="77777777" w:rsidR="00FC3ACD" w:rsidRPr="007E1A0C" w:rsidRDefault="00FC3ACD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800" w:type="dxa"/>
            <w:shd w:val="clear" w:color="auto" w:fill="auto"/>
          </w:tcPr>
          <w:p w14:paraId="4CC68ACF" w14:textId="77777777" w:rsidR="00FC3ACD" w:rsidRPr="007E1A0C" w:rsidRDefault="00FC3ACD" w:rsidP="00344305">
            <w:pPr>
              <w:tabs>
                <w:tab w:val="center" w:pos="638"/>
              </w:tabs>
              <w:spacing w:line="380" w:lineRule="exact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C3ACD" w:rsidRPr="005259D0" w14:paraId="4D05ABFA" w14:textId="77777777" w:rsidTr="000D18D5">
        <w:trPr>
          <w:trHeight w:val="389"/>
        </w:trPr>
        <w:tc>
          <w:tcPr>
            <w:tcW w:w="3600" w:type="dxa"/>
            <w:shd w:val="clear" w:color="auto" w:fill="auto"/>
          </w:tcPr>
          <w:p w14:paraId="51F60A9C" w14:textId="77777777" w:rsidR="00FC3ACD" w:rsidRPr="005259D0" w:rsidRDefault="00FC3ACD" w:rsidP="0034430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450" w:type="dxa"/>
            <w:shd w:val="clear" w:color="auto" w:fill="auto"/>
          </w:tcPr>
          <w:p w14:paraId="6701E9B2" w14:textId="77777777" w:rsidR="00FC3ACD" w:rsidRPr="005259D0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4F6F4880" w14:textId="77777777" w:rsidR="00FC3ACD" w:rsidRPr="007E1A0C" w:rsidRDefault="00FC3ACD" w:rsidP="00344305">
            <w:pPr>
              <w:spacing w:line="380" w:lineRule="exact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361" w:type="dxa"/>
          </w:tcPr>
          <w:p w14:paraId="7B3D337C" w14:textId="77777777" w:rsidR="00FC3ACD" w:rsidRPr="007E1A0C" w:rsidRDefault="00FC3ACD" w:rsidP="0034430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5ED05D8" w14:textId="77777777" w:rsidR="00FC3ACD" w:rsidRPr="007E1A0C" w:rsidRDefault="00FC3ACD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388</w:t>
            </w:r>
          </w:p>
        </w:tc>
        <w:tc>
          <w:tcPr>
            <w:tcW w:w="415" w:type="dxa"/>
            <w:shd w:val="clear" w:color="auto" w:fill="auto"/>
          </w:tcPr>
          <w:p w14:paraId="21061B98" w14:textId="77777777" w:rsidR="00FC3ACD" w:rsidRPr="007E1A0C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5" w:type="dxa"/>
            <w:shd w:val="clear" w:color="auto" w:fill="auto"/>
          </w:tcPr>
          <w:p w14:paraId="025D4DE5" w14:textId="77777777" w:rsidR="00FC3ACD" w:rsidRPr="007E1A0C" w:rsidRDefault="00FC3ACD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406" w:type="dxa"/>
            <w:shd w:val="clear" w:color="auto" w:fill="auto"/>
          </w:tcPr>
          <w:p w14:paraId="5081FC18" w14:textId="77777777" w:rsidR="00FC3ACD" w:rsidRPr="007E1A0C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4" w:type="dxa"/>
            <w:shd w:val="clear" w:color="auto" w:fill="auto"/>
          </w:tcPr>
          <w:p w14:paraId="25B0FD83" w14:textId="77777777" w:rsidR="00FC3ACD" w:rsidRPr="007E1A0C" w:rsidRDefault="00FC3ACD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800" w:type="dxa"/>
            <w:shd w:val="clear" w:color="auto" w:fill="auto"/>
          </w:tcPr>
          <w:p w14:paraId="11FA5E70" w14:textId="77777777" w:rsidR="00FC3ACD" w:rsidRPr="007E1A0C" w:rsidRDefault="00FC3ACD" w:rsidP="00344305">
            <w:pPr>
              <w:tabs>
                <w:tab w:val="center" w:pos="638"/>
              </w:tabs>
              <w:spacing w:line="380" w:lineRule="exact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FC3ACD" w:rsidRPr="005259D0" w14:paraId="7D3320B4" w14:textId="77777777" w:rsidTr="000D18D5">
        <w:trPr>
          <w:trHeight w:val="389"/>
        </w:trPr>
        <w:tc>
          <w:tcPr>
            <w:tcW w:w="3600" w:type="dxa"/>
            <w:shd w:val="clear" w:color="auto" w:fill="auto"/>
          </w:tcPr>
          <w:p w14:paraId="6DA385FC" w14:textId="77777777" w:rsidR="00FC3ACD" w:rsidRPr="005259D0" w:rsidRDefault="00FC3ACD" w:rsidP="0034430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>
              <w:rPr>
                <w:rFonts w:ascii="Angsana New" w:hAnsi="Angsana New"/>
                <w:sz w:val="30"/>
                <w:szCs w:val="30"/>
              </w:rPr>
              <w:t xml:space="preserve">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450" w:type="dxa"/>
            <w:shd w:val="clear" w:color="auto" w:fill="auto"/>
          </w:tcPr>
          <w:p w14:paraId="35581187" w14:textId="77777777" w:rsidR="00FC3ACD" w:rsidRPr="005259D0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0EA540FC" w14:textId="77777777" w:rsidR="00FC3ACD" w:rsidRPr="007E1A0C" w:rsidRDefault="00FC3ACD" w:rsidP="00344305">
            <w:pPr>
              <w:spacing w:line="380" w:lineRule="exact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361" w:type="dxa"/>
          </w:tcPr>
          <w:p w14:paraId="74BACE53" w14:textId="77777777" w:rsidR="00FC3ACD" w:rsidRPr="007E1A0C" w:rsidRDefault="00FC3ACD" w:rsidP="0034430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D8A2AA2" w14:textId="77777777" w:rsidR="00FC3ACD" w:rsidRPr="007E1A0C" w:rsidRDefault="00FC3ACD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415" w:type="dxa"/>
            <w:shd w:val="clear" w:color="auto" w:fill="auto"/>
          </w:tcPr>
          <w:p w14:paraId="789252A7" w14:textId="77777777" w:rsidR="00FC3ACD" w:rsidRPr="007E1A0C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5" w:type="dxa"/>
            <w:shd w:val="clear" w:color="auto" w:fill="auto"/>
          </w:tcPr>
          <w:p w14:paraId="2079CDA7" w14:textId="77777777" w:rsidR="00FC3ACD" w:rsidRPr="007E1A0C" w:rsidRDefault="00FC3ACD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406" w:type="dxa"/>
            <w:shd w:val="clear" w:color="auto" w:fill="auto"/>
          </w:tcPr>
          <w:p w14:paraId="7BD3323E" w14:textId="77777777" w:rsidR="00FC3ACD" w:rsidRPr="007E1A0C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4" w:type="dxa"/>
            <w:shd w:val="clear" w:color="auto" w:fill="auto"/>
          </w:tcPr>
          <w:p w14:paraId="703B65AA" w14:textId="77777777" w:rsidR="00FC3ACD" w:rsidRPr="007E1A0C" w:rsidRDefault="00FC3ACD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800" w:type="dxa"/>
            <w:shd w:val="clear" w:color="auto" w:fill="auto"/>
          </w:tcPr>
          <w:p w14:paraId="31B80F63" w14:textId="77777777" w:rsidR="00FC3ACD" w:rsidRPr="007E1A0C" w:rsidRDefault="00FC3ACD" w:rsidP="00344305">
            <w:pPr>
              <w:tabs>
                <w:tab w:val="center" w:pos="638"/>
              </w:tabs>
              <w:spacing w:line="380" w:lineRule="exact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FC3ACD" w:rsidRPr="005259D0" w14:paraId="17FEF932" w14:textId="77777777" w:rsidTr="000D18D5">
        <w:trPr>
          <w:trHeight w:val="389"/>
        </w:trPr>
        <w:tc>
          <w:tcPr>
            <w:tcW w:w="3600" w:type="dxa"/>
            <w:shd w:val="clear" w:color="auto" w:fill="auto"/>
          </w:tcPr>
          <w:p w14:paraId="2D7A8E21" w14:textId="77777777" w:rsidR="00FC3ACD" w:rsidRPr="005259D0" w:rsidRDefault="00FC3ACD" w:rsidP="0034430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450" w:type="dxa"/>
            <w:shd w:val="clear" w:color="auto" w:fill="auto"/>
          </w:tcPr>
          <w:p w14:paraId="51AB61D4" w14:textId="77777777" w:rsidR="00FC3ACD" w:rsidRPr="005259D0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36D4D3B0" w14:textId="77777777" w:rsidR="00FC3ACD" w:rsidRPr="007E1A0C" w:rsidRDefault="00FC3ACD" w:rsidP="00344305">
            <w:pPr>
              <w:spacing w:line="380" w:lineRule="exact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361" w:type="dxa"/>
          </w:tcPr>
          <w:p w14:paraId="1DC9E054" w14:textId="77777777" w:rsidR="00FC3ACD" w:rsidRPr="007E1A0C" w:rsidRDefault="00FC3ACD" w:rsidP="0034430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4AFC4BD" w14:textId="77777777" w:rsidR="00FC3ACD" w:rsidRPr="007E1A0C" w:rsidRDefault="00FC3ACD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415" w:type="dxa"/>
            <w:shd w:val="clear" w:color="auto" w:fill="auto"/>
          </w:tcPr>
          <w:p w14:paraId="461B78C7" w14:textId="77777777" w:rsidR="00FC3ACD" w:rsidRPr="007E1A0C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5" w:type="dxa"/>
            <w:shd w:val="clear" w:color="auto" w:fill="auto"/>
          </w:tcPr>
          <w:p w14:paraId="26F53646" w14:textId="77777777" w:rsidR="00FC3ACD" w:rsidRPr="007E1A0C" w:rsidRDefault="00FC3ACD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406" w:type="dxa"/>
            <w:shd w:val="clear" w:color="auto" w:fill="auto"/>
          </w:tcPr>
          <w:p w14:paraId="282FD5F3" w14:textId="77777777" w:rsidR="00FC3ACD" w:rsidRPr="007E1A0C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4" w:type="dxa"/>
            <w:shd w:val="clear" w:color="auto" w:fill="auto"/>
          </w:tcPr>
          <w:p w14:paraId="4E2F9FCC" w14:textId="77777777" w:rsidR="00FC3ACD" w:rsidRPr="007E1A0C" w:rsidRDefault="00FC3ACD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800" w:type="dxa"/>
            <w:shd w:val="clear" w:color="auto" w:fill="auto"/>
          </w:tcPr>
          <w:p w14:paraId="14122AC1" w14:textId="77777777" w:rsidR="00FC3ACD" w:rsidRPr="007E1A0C" w:rsidRDefault="00FC3ACD" w:rsidP="00344305">
            <w:pPr>
              <w:tabs>
                <w:tab w:val="center" w:pos="638"/>
              </w:tabs>
              <w:spacing w:line="380" w:lineRule="exact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FC3ACD" w:rsidRPr="005259D0" w14:paraId="6FC3EB4E" w14:textId="77777777" w:rsidTr="000D18D5">
        <w:trPr>
          <w:trHeight w:val="389"/>
        </w:trPr>
        <w:tc>
          <w:tcPr>
            <w:tcW w:w="3600" w:type="dxa"/>
            <w:shd w:val="clear" w:color="auto" w:fill="auto"/>
          </w:tcPr>
          <w:p w14:paraId="2BAAA6CB" w14:textId="77777777" w:rsidR="00FC3ACD" w:rsidRPr="005259D0" w:rsidRDefault="00FC3ACD" w:rsidP="0034430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450" w:type="dxa"/>
            <w:shd w:val="clear" w:color="auto" w:fill="auto"/>
          </w:tcPr>
          <w:p w14:paraId="4CCD72FE" w14:textId="77777777" w:rsidR="00FC3ACD" w:rsidRPr="005259D0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00C14B6D" w14:textId="77777777" w:rsidR="00FC3ACD" w:rsidRPr="007E1A0C" w:rsidRDefault="00FC3ACD" w:rsidP="00344305">
            <w:pPr>
              <w:spacing w:line="380" w:lineRule="exact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361" w:type="dxa"/>
          </w:tcPr>
          <w:p w14:paraId="12773D36" w14:textId="77777777" w:rsidR="00FC3ACD" w:rsidRPr="007E1A0C" w:rsidRDefault="00FC3ACD" w:rsidP="0034430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3740555" w14:textId="77777777" w:rsidR="00FC3ACD" w:rsidRPr="007E1A0C" w:rsidRDefault="00FC3ACD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604</w:t>
            </w:r>
          </w:p>
        </w:tc>
        <w:tc>
          <w:tcPr>
            <w:tcW w:w="415" w:type="dxa"/>
            <w:shd w:val="clear" w:color="auto" w:fill="auto"/>
          </w:tcPr>
          <w:p w14:paraId="14FD3C26" w14:textId="77777777" w:rsidR="00FC3ACD" w:rsidRPr="007E1A0C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5" w:type="dxa"/>
            <w:shd w:val="clear" w:color="auto" w:fill="auto"/>
          </w:tcPr>
          <w:p w14:paraId="51F94AB8" w14:textId="77777777" w:rsidR="00FC3ACD" w:rsidRPr="007E1A0C" w:rsidRDefault="00FC3ACD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406" w:type="dxa"/>
            <w:shd w:val="clear" w:color="auto" w:fill="auto"/>
          </w:tcPr>
          <w:p w14:paraId="63B44CEC" w14:textId="77777777" w:rsidR="00FC3ACD" w:rsidRPr="007E1A0C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4" w:type="dxa"/>
            <w:shd w:val="clear" w:color="auto" w:fill="auto"/>
          </w:tcPr>
          <w:p w14:paraId="16F7D440" w14:textId="77777777" w:rsidR="00FC3ACD" w:rsidRPr="007E1A0C" w:rsidRDefault="00FC3ACD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  <w:shd w:val="clear" w:color="auto" w:fill="auto"/>
          </w:tcPr>
          <w:p w14:paraId="3C965EE9" w14:textId="77777777" w:rsidR="00FC3ACD" w:rsidRPr="007E1A0C" w:rsidRDefault="00FC3ACD" w:rsidP="00344305">
            <w:pPr>
              <w:tabs>
                <w:tab w:val="center" w:pos="638"/>
              </w:tabs>
              <w:spacing w:line="380" w:lineRule="exact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FC3ACD" w:rsidRPr="005259D0" w14:paraId="06243651" w14:textId="77777777" w:rsidTr="000D18D5">
        <w:trPr>
          <w:trHeight w:val="389"/>
        </w:trPr>
        <w:tc>
          <w:tcPr>
            <w:tcW w:w="3600" w:type="dxa"/>
            <w:shd w:val="clear" w:color="auto" w:fill="auto"/>
          </w:tcPr>
          <w:p w14:paraId="4A27074C" w14:textId="77777777" w:rsidR="00FC3ACD" w:rsidRPr="005259D0" w:rsidRDefault="00FC3ACD" w:rsidP="0034430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ค้างชำระเกิน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 ไม่ติดต่อกัน</w:t>
            </w:r>
          </w:p>
        </w:tc>
        <w:tc>
          <w:tcPr>
            <w:tcW w:w="450" w:type="dxa"/>
            <w:shd w:val="clear" w:color="auto" w:fill="auto"/>
          </w:tcPr>
          <w:p w14:paraId="564FC11B" w14:textId="77777777" w:rsidR="00FC3ACD" w:rsidRPr="005259D0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4CB0021F" w14:textId="77777777" w:rsidR="00FC3ACD" w:rsidRPr="007E1A0C" w:rsidRDefault="00FC3ACD" w:rsidP="00344305">
            <w:pPr>
              <w:spacing w:line="380" w:lineRule="exact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361" w:type="dxa"/>
          </w:tcPr>
          <w:p w14:paraId="174E4CE2" w14:textId="77777777" w:rsidR="00FC3ACD" w:rsidRPr="007E1A0C" w:rsidRDefault="00FC3ACD" w:rsidP="0034430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1E849FA" w14:textId="77777777" w:rsidR="00FC3ACD" w:rsidRPr="007E1A0C" w:rsidRDefault="00FC3ACD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2,779</w:t>
            </w:r>
          </w:p>
        </w:tc>
        <w:tc>
          <w:tcPr>
            <w:tcW w:w="415" w:type="dxa"/>
            <w:shd w:val="clear" w:color="auto" w:fill="auto"/>
          </w:tcPr>
          <w:p w14:paraId="376AC76C" w14:textId="77777777" w:rsidR="00FC3ACD" w:rsidRPr="007E1A0C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5" w:type="dxa"/>
            <w:shd w:val="clear" w:color="auto" w:fill="auto"/>
          </w:tcPr>
          <w:p w14:paraId="16715EA4" w14:textId="77777777" w:rsidR="00FC3ACD" w:rsidRPr="007E1A0C" w:rsidRDefault="00FC3ACD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1,316</w:t>
            </w:r>
          </w:p>
        </w:tc>
        <w:tc>
          <w:tcPr>
            <w:tcW w:w="406" w:type="dxa"/>
            <w:shd w:val="clear" w:color="auto" w:fill="auto"/>
          </w:tcPr>
          <w:p w14:paraId="16487C58" w14:textId="77777777" w:rsidR="00FC3ACD" w:rsidRPr="007E1A0C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4" w:type="dxa"/>
            <w:shd w:val="clear" w:color="auto" w:fill="auto"/>
          </w:tcPr>
          <w:p w14:paraId="75D6E95F" w14:textId="77777777" w:rsidR="00FC3ACD" w:rsidRPr="007E1A0C" w:rsidRDefault="00FC3ACD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  <w:shd w:val="clear" w:color="auto" w:fill="auto"/>
          </w:tcPr>
          <w:p w14:paraId="50C3E490" w14:textId="77777777" w:rsidR="00FC3ACD" w:rsidRPr="007E1A0C" w:rsidRDefault="00FC3ACD" w:rsidP="00344305">
            <w:pPr>
              <w:tabs>
                <w:tab w:val="center" w:pos="638"/>
              </w:tabs>
              <w:spacing w:line="380" w:lineRule="exact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658</w:t>
            </w:r>
          </w:p>
        </w:tc>
      </w:tr>
      <w:tr w:rsidR="00FC3ACD" w:rsidRPr="005259D0" w14:paraId="1DFC81B5" w14:textId="77777777" w:rsidTr="000D18D5">
        <w:trPr>
          <w:trHeight w:val="389"/>
        </w:trPr>
        <w:tc>
          <w:tcPr>
            <w:tcW w:w="3600" w:type="dxa"/>
            <w:shd w:val="clear" w:color="auto" w:fill="auto"/>
          </w:tcPr>
          <w:p w14:paraId="36447846" w14:textId="77777777" w:rsidR="00FC3ACD" w:rsidRPr="005259D0" w:rsidRDefault="00FC3ACD" w:rsidP="0034430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ค้างชำระเกิน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 ติดต่อกัน</w:t>
            </w:r>
          </w:p>
        </w:tc>
        <w:tc>
          <w:tcPr>
            <w:tcW w:w="450" w:type="dxa"/>
            <w:shd w:val="clear" w:color="auto" w:fill="auto"/>
          </w:tcPr>
          <w:p w14:paraId="7BC6EDC4" w14:textId="77777777" w:rsidR="00FC3ACD" w:rsidRPr="005259D0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199C7E54" w14:textId="77777777" w:rsidR="00FC3ACD" w:rsidRPr="007E1A0C" w:rsidRDefault="00FC3ACD" w:rsidP="00344305">
            <w:pPr>
              <w:spacing w:line="380" w:lineRule="exact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361" w:type="dxa"/>
          </w:tcPr>
          <w:p w14:paraId="23A71563" w14:textId="77777777" w:rsidR="00FC3ACD" w:rsidRPr="007E1A0C" w:rsidRDefault="00FC3ACD" w:rsidP="0034430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BEC4BA2" w14:textId="77777777" w:rsidR="00FC3ACD" w:rsidRPr="007E1A0C" w:rsidRDefault="00FC3ACD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931</w:t>
            </w:r>
          </w:p>
        </w:tc>
        <w:tc>
          <w:tcPr>
            <w:tcW w:w="415" w:type="dxa"/>
            <w:shd w:val="clear" w:color="auto" w:fill="auto"/>
          </w:tcPr>
          <w:p w14:paraId="131E696F" w14:textId="77777777" w:rsidR="00FC3ACD" w:rsidRPr="007E1A0C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5" w:type="dxa"/>
            <w:shd w:val="clear" w:color="auto" w:fill="auto"/>
          </w:tcPr>
          <w:p w14:paraId="10BF8A2A" w14:textId="77777777" w:rsidR="00FC3ACD" w:rsidRPr="007E1A0C" w:rsidRDefault="00FC3ACD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406" w:type="dxa"/>
            <w:shd w:val="clear" w:color="auto" w:fill="auto"/>
          </w:tcPr>
          <w:p w14:paraId="1F2421A3" w14:textId="77777777" w:rsidR="00FC3ACD" w:rsidRPr="007E1A0C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4" w:type="dxa"/>
            <w:shd w:val="clear" w:color="auto" w:fill="auto"/>
          </w:tcPr>
          <w:p w14:paraId="482B1C6B" w14:textId="77777777" w:rsidR="00FC3ACD" w:rsidRPr="007E1A0C" w:rsidRDefault="00FC3ACD" w:rsidP="0034430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800" w:type="dxa"/>
            <w:shd w:val="clear" w:color="auto" w:fill="auto"/>
          </w:tcPr>
          <w:p w14:paraId="38EE032C" w14:textId="77777777" w:rsidR="00FC3ACD" w:rsidRPr="007E1A0C" w:rsidRDefault="00FC3ACD" w:rsidP="00344305">
            <w:pPr>
              <w:tabs>
                <w:tab w:val="center" w:pos="638"/>
              </w:tabs>
              <w:spacing w:line="380" w:lineRule="exact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470</w:t>
            </w:r>
          </w:p>
        </w:tc>
      </w:tr>
      <w:tr w:rsidR="00FC3ACD" w:rsidRPr="005259D0" w14:paraId="39CC084E" w14:textId="77777777" w:rsidTr="000D18D5">
        <w:trPr>
          <w:trHeight w:val="389"/>
        </w:trPr>
        <w:tc>
          <w:tcPr>
            <w:tcW w:w="3600" w:type="dxa"/>
            <w:shd w:val="clear" w:color="auto" w:fill="auto"/>
          </w:tcPr>
          <w:p w14:paraId="7B08C49B" w14:textId="77777777" w:rsidR="00FC3ACD" w:rsidRPr="005259D0" w:rsidRDefault="00FC3ACD" w:rsidP="00344305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shd w:val="clear" w:color="auto" w:fill="auto"/>
          </w:tcPr>
          <w:p w14:paraId="1A6B75EE" w14:textId="77777777" w:rsidR="00FC3ACD" w:rsidRPr="005259D0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2797FC9C" w14:textId="77777777" w:rsidR="00FC3ACD" w:rsidRPr="007E1A0C" w:rsidRDefault="00FC3ACD" w:rsidP="00344305">
            <w:pPr>
              <w:spacing w:line="380" w:lineRule="exact"/>
              <w:ind w:right="13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/>
                <w:b/>
                <w:bCs/>
                <w:sz w:val="30"/>
                <w:szCs w:val="30"/>
              </w:rPr>
              <w:t>1,346</w:t>
            </w:r>
          </w:p>
        </w:tc>
        <w:tc>
          <w:tcPr>
            <w:tcW w:w="361" w:type="dxa"/>
          </w:tcPr>
          <w:p w14:paraId="0CC2BBA6" w14:textId="77777777" w:rsidR="00FC3ACD" w:rsidRPr="007E1A0C" w:rsidRDefault="00FC3ACD" w:rsidP="00344305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A59404" w14:textId="77777777" w:rsidR="00FC3ACD" w:rsidRPr="007E1A0C" w:rsidRDefault="00FC3ACD" w:rsidP="00344305">
            <w:pPr>
              <w:spacing w:line="380" w:lineRule="exact"/>
              <w:ind w:right="24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/>
                <w:b/>
                <w:bCs/>
                <w:sz w:val="30"/>
                <w:szCs w:val="30"/>
              </w:rPr>
              <w:t>6,942</w:t>
            </w:r>
          </w:p>
        </w:tc>
        <w:tc>
          <w:tcPr>
            <w:tcW w:w="415" w:type="dxa"/>
            <w:shd w:val="clear" w:color="auto" w:fill="auto"/>
          </w:tcPr>
          <w:p w14:paraId="5C2C2695" w14:textId="77777777" w:rsidR="00FC3ACD" w:rsidRPr="007E1A0C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D106C2" w14:textId="77777777" w:rsidR="00FC3ACD" w:rsidRPr="007E1A0C" w:rsidRDefault="00FC3ACD" w:rsidP="00344305">
            <w:pPr>
              <w:spacing w:line="380" w:lineRule="exact"/>
              <w:ind w:right="2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/>
                <w:b/>
                <w:bCs/>
                <w:sz w:val="30"/>
                <w:szCs w:val="30"/>
              </w:rPr>
              <w:t>2,512</w:t>
            </w:r>
          </w:p>
        </w:tc>
        <w:tc>
          <w:tcPr>
            <w:tcW w:w="406" w:type="dxa"/>
            <w:shd w:val="clear" w:color="auto" w:fill="auto"/>
          </w:tcPr>
          <w:p w14:paraId="01FD1826" w14:textId="77777777" w:rsidR="00FC3ACD" w:rsidRPr="007E1A0C" w:rsidRDefault="00FC3ACD" w:rsidP="0034430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4" w:type="dxa"/>
            <w:shd w:val="clear" w:color="auto" w:fill="auto"/>
          </w:tcPr>
          <w:p w14:paraId="65940AD9" w14:textId="77777777" w:rsidR="00FC3ACD" w:rsidRPr="007E1A0C" w:rsidRDefault="00FC3ACD" w:rsidP="0034430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7104A4" w14:textId="77777777" w:rsidR="00FC3ACD" w:rsidRPr="007E1A0C" w:rsidRDefault="00FC3ACD" w:rsidP="00344305">
            <w:pPr>
              <w:tabs>
                <w:tab w:val="center" w:pos="638"/>
              </w:tabs>
              <w:spacing w:line="380" w:lineRule="exact"/>
              <w:ind w:right="1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A0C">
              <w:rPr>
                <w:rFonts w:ascii="Angsana New" w:hAnsi="Angsana New"/>
                <w:b/>
                <w:bCs/>
                <w:sz w:val="30"/>
                <w:szCs w:val="30"/>
              </w:rPr>
              <w:t>1,389</w:t>
            </w:r>
          </w:p>
        </w:tc>
      </w:tr>
    </w:tbl>
    <w:p w14:paraId="63677492" w14:textId="77777777" w:rsidR="00503596" w:rsidRDefault="00503596" w:rsidP="00344305">
      <w:pPr>
        <w:rPr>
          <w:rFonts w:asciiTheme="majorBidi" w:hAnsiTheme="majorBidi" w:cstheme="majorBidi"/>
          <w:sz w:val="30"/>
          <w:szCs w:val="30"/>
        </w:rPr>
      </w:pPr>
    </w:p>
    <w:p w14:paraId="12EFF5E2" w14:textId="77777777" w:rsidR="00EC3371" w:rsidRDefault="00EC3371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pacing w:val="-2"/>
          <w:sz w:val="30"/>
          <w:szCs w:val="30"/>
          <w:cs/>
        </w:rPr>
        <w:sectPr w:rsidR="00EC3371" w:rsidSect="00DE2E4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1AB8A7B6" w14:textId="77777777" w:rsidR="005D56B9" w:rsidRPr="00AF141A" w:rsidRDefault="002D116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5D56B9" w:rsidRPr="00AF141A">
        <w:rPr>
          <w:rFonts w:asciiTheme="majorBidi" w:hAnsiTheme="majorBidi" w:cstheme="majorBidi"/>
          <w:b/>
          <w:bCs/>
          <w:sz w:val="30"/>
          <w:szCs w:val="30"/>
        </w:rPr>
        <w:tab/>
      </w:r>
      <w:r w:rsidR="005D56B9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สินค้าคงเหลือ</w:t>
      </w:r>
    </w:p>
    <w:p w14:paraId="3906A4F8" w14:textId="77777777" w:rsidR="005D56B9" w:rsidRPr="00CF1FF6" w:rsidRDefault="005D56B9" w:rsidP="00344305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91" w:type="dxa"/>
        <w:tblInd w:w="450" w:type="dxa"/>
        <w:tblLook w:val="01E0" w:firstRow="1" w:lastRow="1" w:firstColumn="1" w:lastColumn="1" w:noHBand="0" w:noVBand="0"/>
      </w:tblPr>
      <w:tblGrid>
        <w:gridCol w:w="3402"/>
        <w:gridCol w:w="1035"/>
        <w:gridCol w:w="1035"/>
        <w:gridCol w:w="270"/>
        <w:gridCol w:w="1009"/>
        <w:gridCol w:w="270"/>
        <w:gridCol w:w="79"/>
        <w:gridCol w:w="983"/>
        <w:gridCol w:w="265"/>
        <w:gridCol w:w="1043"/>
      </w:tblGrid>
      <w:tr w:rsidR="009D3E00" w:rsidRPr="00D31C4E" w14:paraId="3ADE356A" w14:textId="77777777" w:rsidTr="00197FF7">
        <w:trPr>
          <w:trHeight w:val="20"/>
          <w:tblHeader/>
        </w:trPr>
        <w:tc>
          <w:tcPr>
            <w:tcW w:w="3402" w:type="dxa"/>
          </w:tcPr>
          <w:p w14:paraId="6A0C2DEB" w14:textId="77777777" w:rsidR="009D3E00" w:rsidRPr="00D31C4E" w:rsidRDefault="009D3E00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04A6D6E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14" w:type="dxa"/>
            <w:gridSpan w:val="3"/>
            <w:hideMark/>
          </w:tcPr>
          <w:p w14:paraId="725505BA" w14:textId="11362E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49" w:type="dxa"/>
            <w:gridSpan w:val="2"/>
          </w:tcPr>
          <w:p w14:paraId="42C998A5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91" w:type="dxa"/>
            <w:gridSpan w:val="3"/>
            <w:hideMark/>
          </w:tcPr>
          <w:p w14:paraId="4AF1D752" w14:textId="7AADF0ED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D3E00" w:rsidRPr="00D31C4E" w14:paraId="7E4963F6" w14:textId="77777777" w:rsidTr="00197FF7">
        <w:trPr>
          <w:trHeight w:val="20"/>
          <w:tblHeader/>
        </w:trPr>
        <w:tc>
          <w:tcPr>
            <w:tcW w:w="3402" w:type="dxa"/>
          </w:tcPr>
          <w:p w14:paraId="79B3E810" w14:textId="77777777" w:rsidR="009D3E00" w:rsidRPr="00D31C4E" w:rsidRDefault="009D3E00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05DAB5BC" w14:textId="38FEF3EE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5" w:type="dxa"/>
            <w:vAlign w:val="center"/>
            <w:hideMark/>
          </w:tcPr>
          <w:p w14:paraId="327AB3F5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28567C7F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  <w:hideMark/>
          </w:tcPr>
          <w:p w14:paraId="18F2DA59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49" w:type="dxa"/>
            <w:gridSpan w:val="2"/>
          </w:tcPr>
          <w:p w14:paraId="37AF4360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center"/>
            <w:hideMark/>
          </w:tcPr>
          <w:p w14:paraId="59B898CF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5" w:type="dxa"/>
            <w:vAlign w:val="center"/>
          </w:tcPr>
          <w:p w14:paraId="19CB1C5C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vAlign w:val="center"/>
            <w:hideMark/>
          </w:tcPr>
          <w:p w14:paraId="200BC320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9D3E00" w:rsidRPr="00D31C4E" w14:paraId="349A1D15" w14:textId="77777777" w:rsidTr="00197FF7">
        <w:trPr>
          <w:trHeight w:val="20"/>
          <w:tblHeader/>
        </w:trPr>
        <w:tc>
          <w:tcPr>
            <w:tcW w:w="3402" w:type="dxa"/>
          </w:tcPr>
          <w:p w14:paraId="608CBD31" w14:textId="77777777" w:rsidR="009D3E00" w:rsidRPr="00D31C4E" w:rsidRDefault="009D3E00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14:paraId="1242DF23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4" w:type="dxa"/>
            <w:gridSpan w:val="8"/>
            <w:hideMark/>
          </w:tcPr>
          <w:p w14:paraId="2A770F7E" w14:textId="6E06E08C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FF419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31C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D3E00" w:rsidRPr="00D31C4E" w14:paraId="1E50BAF7" w14:textId="77777777" w:rsidTr="00344305">
        <w:trPr>
          <w:trHeight w:val="20"/>
        </w:trPr>
        <w:tc>
          <w:tcPr>
            <w:tcW w:w="3402" w:type="dxa"/>
            <w:hideMark/>
          </w:tcPr>
          <w:p w14:paraId="175A6CF9" w14:textId="77777777" w:rsidR="009D3E00" w:rsidRPr="00D31C4E" w:rsidRDefault="009D3E00" w:rsidP="003443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35" w:type="dxa"/>
          </w:tcPr>
          <w:p w14:paraId="031344BB" w14:textId="77777777" w:rsidR="009D3E00" w:rsidRPr="00D31C4E" w:rsidRDefault="009D3E00" w:rsidP="0034430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5407D39" w14:textId="06AFD9FD" w:rsidR="009D3E00" w:rsidRPr="00371B82" w:rsidRDefault="005F462E" w:rsidP="0072631F">
            <w:pPr>
              <w:pStyle w:val="acctfourfigures"/>
              <w:tabs>
                <w:tab w:val="clear" w:pos="765"/>
                <w:tab w:val="decimal" w:pos="-46"/>
                <w:tab w:val="left" w:pos="732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74F3B">
              <w:rPr>
                <w:rFonts w:asciiTheme="majorBidi" w:hAnsiTheme="majorBidi" w:cstheme="majorBidi"/>
                <w:sz w:val="30"/>
                <w:szCs w:val="30"/>
              </w:rPr>
              <w:t>4,896</w:t>
            </w:r>
          </w:p>
        </w:tc>
        <w:tc>
          <w:tcPr>
            <w:tcW w:w="270" w:type="dxa"/>
            <w:shd w:val="clear" w:color="auto" w:fill="auto"/>
          </w:tcPr>
          <w:p w14:paraId="6610AB87" w14:textId="77777777" w:rsidR="009D3E00" w:rsidRPr="00371B82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</w:tcPr>
          <w:p w14:paraId="28915740" w14:textId="2BE9F476" w:rsidR="009D3E00" w:rsidRPr="00371B82" w:rsidRDefault="00C871D7" w:rsidP="0072631F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61,706</w:t>
            </w:r>
          </w:p>
        </w:tc>
        <w:tc>
          <w:tcPr>
            <w:tcW w:w="270" w:type="dxa"/>
            <w:shd w:val="clear" w:color="auto" w:fill="auto"/>
          </w:tcPr>
          <w:p w14:paraId="6ACCF9BB" w14:textId="77777777" w:rsidR="009D3E00" w:rsidRPr="00371B82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54955FB6" w14:textId="15AEC4EF" w:rsidR="009D3E00" w:rsidRPr="00371B82" w:rsidRDefault="00ED5CF2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44,407</w:t>
            </w:r>
          </w:p>
        </w:tc>
        <w:tc>
          <w:tcPr>
            <w:tcW w:w="265" w:type="dxa"/>
            <w:shd w:val="clear" w:color="auto" w:fill="auto"/>
          </w:tcPr>
          <w:p w14:paraId="0185AECD" w14:textId="77777777" w:rsidR="009D3E00" w:rsidRPr="00371B82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shd w:val="clear" w:color="auto" w:fill="auto"/>
          </w:tcPr>
          <w:p w14:paraId="008F8E3F" w14:textId="3D17F761" w:rsidR="009D3E00" w:rsidRPr="00371B82" w:rsidRDefault="00C871D7" w:rsidP="0072631F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41,966</w:t>
            </w:r>
          </w:p>
        </w:tc>
      </w:tr>
      <w:tr w:rsidR="009D3E00" w:rsidRPr="00D31C4E" w14:paraId="42F326A6" w14:textId="77777777" w:rsidTr="00344305">
        <w:trPr>
          <w:trHeight w:val="20"/>
        </w:trPr>
        <w:tc>
          <w:tcPr>
            <w:tcW w:w="3402" w:type="dxa"/>
            <w:hideMark/>
          </w:tcPr>
          <w:p w14:paraId="1A215DED" w14:textId="246BEDFD" w:rsidR="009D3E00" w:rsidRPr="00D31C4E" w:rsidRDefault="009D3E00" w:rsidP="00344305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C66350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สิทธิในการได้รับคืนสินค้า</w:t>
            </w:r>
            <w:r w:rsidRPr="00C663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</w:tcPr>
          <w:p w14:paraId="0D1CFD2B" w14:textId="40E50551" w:rsidR="009D3E00" w:rsidRPr="00D31C4E" w:rsidRDefault="009D3E00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2C290EF6" w14:textId="48B84E91" w:rsidR="009D3E00" w:rsidRPr="00371B82" w:rsidRDefault="005F462E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270" w:type="dxa"/>
            <w:shd w:val="clear" w:color="auto" w:fill="auto"/>
          </w:tcPr>
          <w:p w14:paraId="3E2FB544" w14:textId="77777777" w:rsidR="009D3E00" w:rsidRPr="00371B82" w:rsidRDefault="009D3E00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</w:tcPr>
          <w:p w14:paraId="4749D53F" w14:textId="78613533" w:rsidR="009D3E00" w:rsidRPr="00371B82" w:rsidRDefault="00EE3E2D" w:rsidP="00344305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79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86A474" w14:textId="77777777" w:rsidR="009D3E00" w:rsidRPr="00371B82" w:rsidRDefault="009D3E00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265FFCCA" w14:textId="33C275D0" w:rsidR="009D3E00" w:rsidRPr="00371B82" w:rsidRDefault="005F462E" w:rsidP="0072631F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265" w:type="dxa"/>
            <w:shd w:val="clear" w:color="auto" w:fill="auto"/>
          </w:tcPr>
          <w:p w14:paraId="4B719498" w14:textId="77777777" w:rsidR="009D3E00" w:rsidRPr="00371B82" w:rsidRDefault="009D3E00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shd w:val="clear" w:color="auto" w:fill="auto"/>
          </w:tcPr>
          <w:p w14:paraId="5F5E626F" w14:textId="4442DC7A" w:rsidR="009D3E00" w:rsidRPr="00371B82" w:rsidRDefault="00EE3E2D" w:rsidP="00344305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79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462E" w:rsidRPr="00D31C4E" w14:paraId="6F71BD69" w14:textId="77777777" w:rsidTr="00344305">
        <w:trPr>
          <w:trHeight w:val="20"/>
        </w:trPr>
        <w:tc>
          <w:tcPr>
            <w:tcW w:w="3402" w:type="dxa"/>
            <w:hideMark/>
          </w:tcPr>
          <w:p w14:paraId="051E7E7B" w14:textId="77777777" w:rsidR="005F462E" w:rsidRPr="00D31C4E" w:rsidRDefault="005F462E" w:rsidP="003443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</w:tcPr>
          <w:p w14:paraId="7DE6F5CB" w14:textId="163659CF" w:rsidR="005F462E" w:rsidRPr="00D31C4E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0706708" w14:textId="4D4A7E16" w:rsidR="005F462E" w:rsidRPr="00371B82" w:rsidRDefault="007454DF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19,967</w:t>
            </w:r>
          </w:p>
        </w:tc>
        <w:tc>
          <w:tcPr>
            <w:tcW w:w="270" w:type="dxa"/>
            <w:shd w:val="clear" w:color="auto" w:fill="auto"/>
          </w:tcPr>
          <w:p w14:paraId="132D622B" w14:textId="77777777" w:rsidR="005F462E" w:rsidRPr="00371B82" w:rsidRDefault="005F462E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F1BD14E" w14:textId="054FA210" w:rsidR="005F462E" w:rsidRPr="00371B82" w:rsidRDefault="005F462E" w:rsidP="00344305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17,617</w:t>
            </w:r>
          </w:p>
        </w:tc>
        <w:tc>
          <w:tcPr>
            <w:tcW w:w="270" w:type="dxa"/>
            <w:shd w:val="clear" w:color="auto" w:fill="auto"/>
          </w:tcPr>
          <w:p w14:paraId="79397453" w14:textId="77777777" w:rsidR="005F462E" w:rsidRPr="00371B82" w:rsidRDefault="005F462E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2C308FEF" w14:textId="34B1E9DE" w:rsidR="005F462E" w:rsidRPr="00371B82" w:rsidRDefault="007454DF" w:rsidP="00344305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19,967</w:t>
            </w:r>
          </w:p>
        </w:tc>
        <w:tc>
          <w:tcPr>
            <w:tcW w:w="265" w:type="dxa"/>
            <w:shd w:val="clear" w:color="auto" w:fill="auto"/>
          </w:tcPr>
          <w:p w14:paraId="5E0EA05C" w14:textId="77777777" w:rsidR="005F462E" w:rsidRPr="00371B82" w:rsidRDefault="005F462E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722ACFC5" w14:textId="2F8D4147" w:rsidR="005F462E" w:rsidRPr="00371B82" w:rsidRDefault="005F462E" w:rsidP="00344305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17,617</w:t>
            </w:r>
          </w:p>
        </w:tc>
      </w:tr>
      <w:tr w:rsidR="005F462E" w:rsidRPr="00D31C4E" w14:paraId="125B0038" w14:textId="77777777" w:rsidTr="00344305">
        <w:trPr>
          <w:trHeight w:val="20"/>
        </w:trPr>
        <w:tc>
          <w:tcPr>
            <w:tcW w:w="3402" w:type="dxa"/>
            <w:hideMark/>
          </w:tcPr>
          <w:p w14:paraId="797C674B" w14:textId="77777777" w:rsidR="005F462E" w:rsidRPr="00D31C4E" w:rsidRDefault="005F462E" w:rsidP="003443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35" w:type="dxa"/>
          </w:tcPr>
          <w:p w14:paraId="349395B8" w14:textId="77777777" w:rsidR="005F462E" w:rsidRPr="00D31C4E" w:rsidRDefault="005F462E" w:rsidP="0034430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CE375DC" w14:textId="7B795802" w:rsidR="005F462E" w:rsidRPr="00371B82" w:rsidRDefault="005F462E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68,922</w:t>
            </w:r>
          </w:p>
        </w:tc>
        <w:tc>
          <w:tcPr>
            <w:tcW w:w="270" w:type="dxa"/>
            <w:shd w:val="clear" w:color="auto" w:fill="auto"/>
          </w:tcPr>
          <w:p w14:paraId="5D2D2D5F" w14:textId="77777777" w:rsidR="005F462E" w:rsidRPr="00371B82" w:rsidRDefault="005F462E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932750C" w14:textId="5B08F3A9" w:rsidR="005F462E" w:rsidRPr="00371B82" w:rsidRDefault="005F462E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67,883</w:t>
            </w:r>
          </w:p>
        </w:tc>
        <w:tc>
          <w:tcPr>
            <w:tcW w:w="270" w:type="dxa"/>
            <w:shd w:val="clear" w:color="auto" w:fill="auto"/>
          </w:tcPr>
          <w:p w14:paraId="0FC1178B" w14:textId="77777777" w:rsidR="005F462E" w:rsidRPr="00371B82" w:rsidRDefault="005F462E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7DB0DC3A" w14:textId="3FE946FD" w:rsidR="005F462E" w:rsidRPr="00371B82" w:rsidRDefault="005F462E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68,922</w:t>
            </w:r>
          </w:p>
        </w:tc>
        <w:tc>
          <w:tcPr>
            <w:tcW w:w="265" w:type="dxa"/>
            <w:shd w:val="clear" w:color="auto" w:fill="auto"/>
          </w:tcPr>
          <w:p w14:paraId="04FD87C6" w14:textId="77777777" w:rsidR="005F462E" w:rsidRPr="00371B82" w:rsidRDefault="005F462E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0D4E5D39" w14:textId="590E1550" w:rsidR="005F462E" w:rsidRPr="00371B82" w:rsidRDefault="005F462E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67,883</w:t>
            </w:r>
          </w:p>
        </w:tc>
      </w:tr>
      <w:tr w:rsidR="005F462E" w:rsidRPr="00D31C4E" w14:paraId="1EC919D3" w14:textId="77777777" w:rsidTr="00344305">
        <w:trPr>
          <w:trHeight w:val="20"/>
        </w:trPr>
        <w:tc>
          <w:tcPr>
            <w:tcW w:w="3402" w:type="dxa"/>
          </w:tcPr>
          <w:p w14:paraId="44C86E3E" w14:textId="6CD3CA4E" w:rsidR="005F462E" w:rsidRPr="00D31C4E" w:rsidRDefault="005F462E" w:rsidP="003443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35" w:type="dxa"/>
          </w:tcPr>
          <w:p w14:paraId="583A2467" w14:textId="77777777" w:rsidR="005F462E" w:rsidRPr="00D31C4E" w:rsidRDefault="005F462E" w:rsidP="0034430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9936221" w14:textId="5F592698" w:rsidR="005F462E" w:rsidRPr="00371B82" w:rsidRDefault="005F462E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1,670</w:t>
            </w:r>
          </w:p>
        </w:tc>
        <w:tc>
          <w:tcPr>
            <w:tcW w:w="270" w:type="dxa"/>
            <w:shd w:val="clear" w:color="auto" w:fill="auto"/>
          </w:tcPr>
          <w:p w14:paraId="3628563E" w14:textId="77777777" w:rsidR="005F462E" w:rsidRPr="00371B82" w:rsidRDefault="005F462E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4816296" w14:textId="01788EEA" w:rsidR="005F462E" w:rsidRPr="00371B82" w:rsidRDefault="005F462E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1,244</w:t>
            </w:r>
          </w:p>
        </w:tc>
        <w:tc>
          <w:tcPr>
            <w:tcW w:w="270" w:type="dxa"/>
            <w:shd w:val="clear" w:color="auto" w:fill="auto"/>
          </w:tcPr>
          <w:p w14:paraId="32AFFB12" w14:textId="77777777" w:rsidR="005F462E" w:rsidRPr="00371B82" w:rsidRDefault="005F462E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243FAE91" w14:textId="73553FD5" w:rsidR="005F462E" w:rsidRPr="00371B82" w:rsidRDefault="005F462E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1,670</w:t>
            </w:r>
          </w:p>
        </w:tc>
        <w:tc>
          <w:tcPr>
            <w:tcW w:w="265" w:type="dxa"/>
            <w:shd w:val="clear" w:color="auto" w:fill="auto"/>
          </w:tcPr>
          <w:p w14:paraId="3A18C007" w14:textId="77777777" w:rsidR="005F462E" w:rsidRPr="00371B82" w:rsidRDefault="005F462E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628B8DBB" w14:textId="0C5473B6" w:rsidR="005F462E" w:rsidRPr="00371B82" w:rsidRDefault="005F462E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1,244</w:t>
            </w:r>
          </w:p>
        </w:tc>
      </w:tr>
      <w:tr w:rsidR="005F462E" w:rsidRPr="00D31C4E" w14:paraId="480EE83B" w14:textId="77777777" w:rsidTr="00344305">
        <w:trPr>
          <w:trHeight w:val="20"/>
        </w:trPr>
        <w:tc>
          <w:tcPr>
            <w:tcW w:w="3402" w:type="dxa"/>
          </w:tcPr>
          <w:p w14:paraId="3D2177CA" w14:textId="165AA60E" w:rsidR="005F462E" w:rsidRPr="00D31C4E" w:rsidRDefault="005F462E" w:rsidP="003443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035" w:type="dxa"/>
          </w:tcPr>
          <w:p w14:paraId="47FD46F7" w14:textId="77777777" w:rsidR="005F462E" w:rsidRPr="00D31C4E" w:rsidRDefault="005F462E" w:rsidP="0034430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5A984F9D" w14:textId="60EA9F16" w:rsidR="005F462E" w:rsidRPr="00E8180E" w:rsidRDefault="005F462E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1,00</w:t>
            </w:r>
            <w:r w:rsidR="00E818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0332ABB" w14:textId="77777777" w:rsidR="005F462E" w:rsidRPr="00371B82" w:rsidRDefault="005F462E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B029A" w14:textId="090F456F" w:rsidR="005F462E" w:rsidRPr="00371B82" w:rsidRDefault="005F462E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1,167</w:t>
            </w:r>
          </w:p>
        </w:tc>
        <w:tc>
          <w:tcPr>
            <w:tcW w:w="270" w:type="dxa"/>
            <w:shd w:val="clear" w:color="auto" w:fill="auto"/>
          </w:tcPr>
          <w:p w14:paraId="699FB066" w14:textId="77777777" w:rsidR="005F462E" w:rsidRPr="00371B82" w:rsidRDefault="005F462E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3F2CD2" w14:textId="47FC4FB6" w:rsidR="005F462E" w:rsidRPr="00371B82" w:rsidRDefault="005F462E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1,00</w:t>
            </w:r>
            <w:r w:rsidR="00E8180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5" w:type="dxa"/>
            <w:shd w:val="clear" w:color="auto" w:fill="auto"/>
          </w:tcPr>
          <w:p w14:paraId="48A7401E" w14:textId="77777777" w:rsidR="005F462E" w:rsidRPr="00371B82" w:rsidRDefault="005F462E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391D8" w14:textId="1EE7B1D6" w:rsidR="005F462E" w:rsidRPr="00371B82" w:rsidRDefault="005F462E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1,167</w:t>
            </w:r>
          </w:p>
        </w:tc>
      </w:tr>
      <w:tr w:rsidR="005F462E" w:rsidRPr="00D31C4E" w14:paraId="41A2E9AF" w14:textId="77777777" w:rsidTr="00344305">
        <w:trPr>
          <w:trHeight w:val="20"/>
        </w:trPr>
        <w:tc>
          <w:tcPr>
            <w:tcW w:w="3402" w:type="dxa"/>
          </w:tcPr>
          <w:p w14:paraId="58D18599" w14:textId="77777777" w:rsidR="005F462E" w:rsidRPr="00D31C4E" w:rsidRDefault="005F462E" w:rsidP="003443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78FF2202" w14:textId="77777777" w:rsidR="005F462E" w:rsidRPr="00D31C4E" w:rsidRDefault="005F462E" w:rsidP="0034430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6EC8A85A" w14:textId="2E94F536" w:rsidR="005F462E" w:rsidRPr="00371B82" w:rsidRDefault="00251C81" w:rsidP="0072631F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454DF" w:rsidRPr="00371B82">
              <w:rPr>
                <w:rFonts w:asciiTheme="majorBidi" w:hAnsiTheme="majorBidi" w:cstheme="majorBidi"/>
                <w:sz w:val="30"/>
                <w:szCs w:val="30"/>
              </w:rPr>
              <w:t>47,</w:t>
            </w:r>
            <w:r w:rsidR="00574F3B">
              <w:rPr>
                <w:rFonts w:asciiTheme="majorBidi" w:hAnsiTheme="majorBidi" w:cstheme="majorBidi"/>
                <w:sz w:val="30"/>
                <w:szCs w:val="30"/>
              </w:rPr>
              <w:t>002</w:t>
            </w:r>
          </w:p>
        </w:tc>
        <w:tc>
          <w:tcPr>
            <w:tcW w:w="270" w:type="dxa"/>
            <w:shd w:val="clear" w:color="auto" w:fill="auto"/>
          </w:tcPr>
          <w:p w14:paraId="22EF67D4" w14:textId="77777777" w:rsidR="005F462E" w:rsidRPr="00371B82" w:rsidRDefault="005F462E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556EEF7B" w14:textId="7AC419D8" w:rsidR="005F462E" w:rsidRPr="00371B82" w:rsidRDefault="00251C81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149,617</w:t>
            </w:r>
          </w:p>
        </w:tc>
        <w:tc>
          <w:tcPr>
            <w:tcW w:w="270" w:type="dxa"/>
            <w:shd w:val="clear" w:color="auto" w:fill="auto"/>
          </w:tcPr>
          <w:p w14:paraId="1BE615C1" w14:textId="77777777" w:rsidR="005F462E" w:rsidRPr="00371B82" w:rsidRDefault="005F462E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DD5F4F" w14:textId="7D46D744" w:rsidR="005F462E" w:rsidRPr="00371B82" w:rsidRDefault="00251C81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D5CF2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7454DF" w:rsidRPr="00371B82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ED5CF2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65" w:type="dxa"/>
            <w:shd w:val="clear" w:color="auto" w:fill="auto"/>
          </w:tcPr>
          <w:p w14:paraId="1B9E3D82" w14:textId="77777777" w:rsidR="005F462E" w:rsidRPr="00371B82" w:rsidRDefault="005F462E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</w:tcPr>
          <w:p w14:paraId="20AA559B" w14:textId="38C10E0E" w:rsidR="005F462E" w:rsidRPr="00371B82" w:rsidRDefault="00251C81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129,877</w:t>
            </w:r>
          </w:p>
        </w:tc>
      </w:tr>
      <w:tr w:rsidR="005F462E" w:rsidRPr="00D31C4E" w14:paraId="6B0B848A" w14:textId="77777777" w:rsidTr="00CC77FE">
        <w:trPr>
          <w:trHeight w:val="20"/>
        </w:trPr>
        <w:tc>
          <w:tcPr>
            <w:tcW w:w="3402" w:type="dxa"/>
            <w:hideMark/>
          </w:tcPr>
          <w:p w14:paraId="482413C6" w14:textId="19CFB5E4" w:rsidR="005F462E" w:rsidRPr="00D31C4E" w:rsidRDefault="005F462E" w:rsidP="003443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35" w:type="dxa"/>
          </w:tcPr>
          <w:p w14:paraId="2B176BF2" w14:textId="77777777" w:rsidR="005F462E" w:rsidRPr="00D31C4E" w:rsidRDefault="005F462E" w:rsidP="0034430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4F4A9" w14:textId="2BA5BB3B" w:rsidR="005F462E" w:rsidRPr="00371B82" w:rsidRDefault="005F462E" w:rsidP="0055014F">
            <w:pPr>
              <w:pStyle w:val="acctfourfigures"/>
              <w:tabs>
                <w:tab w:val="clear" w:pos="765"/>
                <w:tab w:val="left" w:pos="0"/>
                <w:tab w:val="decimal" w:pos="45"/>
              </w:tabs>
              <w:spacing w:line="240" w:lineRule="atLeast"/>
              <w:ind w:left="-79"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1C32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71B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C3257">
              <w:rPr>
                <w:rFonts w:asciiTheme="majorBidi" w:hAnsiTheme="majorBidi" w:cstheme="majorBidi"/>
                <w:sz w:val="30"/>
                <w:szCs w:val="30"/>
              </w:rPr>
              <w:t>273</w:t>
            </w:r>
            <w:r w:rsidRPr="00371B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97AD7C1" w14:textId="77777777" w:rsidR="005F462E" w:rsidRPr="00371B82" w:rsidRDefault="005F462E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3D138" w14:textId="00337FC3" w:rsidR="005F462E" w:rsidRPr="00371B82" w:rsidRDefault="005F462E" w:rsidP="0072631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(6,624)</w:t>
            </w:r>
          </w:p>
        </w:tc>
        <w:tc>
          <w:tcPr>
            <w:tcW w:w="270" w:type="dxa"/>
            <w:shd w:val="clear" w:color="auto" w:fill="auto"/>
          </w:tcPr>
          <w:p w14:paraId="656E1D78" w14:textId="77777777" w:rsidR="005F462E" w:rsidRPr="00371B82" w:rsidRDefault="005F462E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D736A" w14:textId="2B4FE138" w:rsidR="005F462E" w:rsidRPr="00371B82" w:rsidRDefault="005F462E" w:rsidP="0034430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74F3B">
              <w:rPr>
                <w:rFonts w:asciiTheme="majorBidi" w:hAnsiTheme="majorBidi" w:cstheme="majorBidi"/>
                <w:sz w:val="30"/>
                <w:szCs w:val="30"/>
              </w:rPr>
              <w:t>5,72</w:t>
            </w:r>
            <w:r w:rsidR="00E818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71B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1DF175CA" w14:textId="77777777" w:rsidR="005F462E" w:rsidRPr="00371B82" w:rsidRDefault="005F462E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07669" w14:textId="264C39D6" w:rsidR="005F462E" w:rsidRPr="00371B82" w:rsidRDefault="005F462E" w:rsidP="0034430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(3,062)</w:t>
            </w:r>
          </w:p>
        </w:tc>
      </w:tr>
      <w:tr w:rsidR="005F462E" w:rsidRPr="00D31C4E" w14:paraId="0AE84DAA" w14:textId="77777777" w:rsidTr="00CC77FE">
        <w:trPr>
          <w:trHeight w:val="20"/>
        </w:trPr>
        <w:tc>
          <w:tcPr>
            <w:tcW w:w="3402" w:type="dxa"/>
            <w:hideMark/>
          </w:tcPr>
          <w:p w14:paraId="33E89FA4" w14:textId="783FE529" w:rsidR="005F462E" w:rsidRPr="00D31C4E" w:rsidRDefault="005F462E" w:rsidP="003443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35" w:type="dxa"/>
          </w:tcPr>
          <w:p w14:paraId="7E4113A4" w14:textId="77777777" w:rsidR="005F462E" w:rsidRPr="00D31C4E" w:rsidRDefault="005F462E" w:rsidP="0034430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9B7C35" w14:textId="7AE6BE5F" w:rsidR="005F462E" w:rsidRPr="00371B82" w:rsidRDefault="005F462E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1C32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74F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C32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729</w:t>
            </w:r>
          </w:p>
        </w:tc>
        <w:tc>
          <w:tcPr>
            <w:tcW w:w="270" w:type="dxa"/>
            <w:shd w:val="clear" w:color="auto" w:fill="auto"/>
          </w:tcPr>
          <w:p w14:paraId="64F8BA05" w14:textId="77777777" w:rsidR="005F462E" w:rsidRPr="00371B82" w:rsidRDefault="005F462E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053792" w14:textId="7D213B07" w:rsidR="005F462E" w:rsidRPr="00371B82" w:rsidRDefault="005F462E" w:rsidP="00344305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142,993</w:t>
            </w:r>
          </w:p>
        </w:tc>
        <w:tc>
          <w:tcPr>
            <w:tcW w:w="270" w:type="dxa"/>
            <w:shd w:val="clear" w:color="auto" w:fill="auto"/>
          </w:tcPr>
          <w:p w14:paraId="2431A924" w14:textId="77777777" w:rsidR="005F462E" w:rsidRPr="00371B82" w:rsidRDefault="005F462E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32A066" w14:textId="331C5C26" w:rsidR="005F462E" w:rsidRPr="00371B82" w:rsidRDefault="005F462E" w:rsidP="00344305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574F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7454DF" w:rsidRPr="00371B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74F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</w:t>
            </w:r>
          </w:p>
        </w:tc>
        <w:tc>
          <w:tcPr>
            <w:tcW w:w="265" w:type="dxa"/>
            <w:shd w:val="clear" w:color="auto" w:fill="auto"/>
          </w:tcPr>
          <w:p w14:paraId="5140261F" w14:textId="77777777" w:rsidR="005F462E" w:rsidRPr="00371B82" w:rsidRDefault="005F462E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34E87" w14:textId="08FBAADF" w:rsidR="005F462E" w:rsidRPr="00371B82" w:rsidRDefault="005F462E" w:rsidP="00344305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126,815</w:t>
            </w:r>
          </w:p>
        </w:tc>
      </w:tr>
      <w:tr w:rsidR="005F462E" w:rsidRPr="00D31C4E" w14:paraId="3F620F23" w14:textId="77777777" w:rsidTr="007976D4">
        <w:trPr>
          <w:trHeight w:val="20"/>
        </w:trPr>
        <w:tc>
          <w:tcPr>
            <w:tcW w:w="3402" w:type="dxa"/>
          </w:tcPr>
          <w:p w14:paraId="0CF82437" w14:textId="77777777" w:rsidR="005F462E" w:rsidRPr="00D31C4E" w:rsidRDefault="005F462E" w:rsidP="003443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269200F6" w14:textId="77777777" w:rsidR="005F462E" w:rsidRPr="00D31C4E" w:rsidRDefault="005F462E" w:rsidP="0034430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A3BB2EF" w14:textId="77777777" w:rsidR="005F462E" w:rsidRPr="00371B82" w:rsidRDefault="005F462E" w:rsidP="00344305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4C654B" w14:textId="77777777" w:rsidR="005F462E" w:rsidRPr="00371B82" w:rsidRDefault="005F462E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0D6F2B8" w14:textId="77777777" w:rsidR="005F462E" w:rsidRPr="00371B82" w:rsidRDefault="005F462E" w:rsidP="0034430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2A5C14" w14:textId="77777777" w:rsidR="005F462E" w:rsidRPr="00371B82" w:rsidRDefault="005F462E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11B3FEF" w14:textId="77777777" w:rsidR="005F462E" w:rsidRPr="00371B82" w:rsidRDefault="005F462E" w:rsidP="0034430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4D709767" w14:textId="77777777" w:rsidR="005F462E" w:rsidRPr="00371B82" w:rsidRDefault="005F462E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36D339D" w14:textId="77777777" w:rsidR="005F462E" w:rsidRPr="00371B82" w:rsidRDefault="005F462E" w:rsidP="0034430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462E" w:rsidRPr="00D31C4E" w14:paraId="357289E8" w14:textId="77777777" w:rsidTr="007976D4">
        <w:trPr>
          <w:trHeight w:val="20"/>
        </w:trPr>
        <w:tc>
          <w:tcPr>
            <w:tcW w:w="3402" w:type="dxa"/>
            <w:hideMark/>
          </w:tcPr>
          <w:p w14:paraId="73EFC18F" w14:textId="1A6F4569" w:rsidR="005F462E" w:rsidRPr="00FF4195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F419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035" w:type="dxa"/>
          </w:tcPr>
          <w:p w14:paraId="4FE16EE7" w14:textId="77777777" w:rsidR="005F462E" w:rsidRPr="00D31C4E" w:rsidRDefault="005F462E" w:rsidP="0034430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66879C0" w14:textId="27923D80" w:rsidR="005F462E" w:rsidRPr="00371B82" w:rsidRDefault="005F462E" w:rsidP="0034430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136875" w14:textId="77777777" w:rsidR="005F462E" w:rsidRPr="00371B82" w:rsidRDefault="005F462E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209B22B4" w14:textId="1555830B" w:rsidR="005F462E" w:rsidRPr="00371B82" w:rsidRDefault="005F462E" w:rsidP="0034430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8F10D4" w14:textId="77777777" w:rsidR="005F462E" w:rsidRPr="00371B82" w:rsidRDefault="005F462E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5D85931E" w14:textId="66EFB73D" w:rsidR="005F462E" w:rsidRPr="00371B82" w:rsidRDefault="005F462E" w:rsidP="0034430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869DAB6" w14:textId="77777777" w:rsidR="005F462E" w:rsidRPr="00371B82" w:rsidRDefault="005F462E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3FF858C6" w14:textId="02B4A377" w:rsidR="005F462E" w:rsidRPr="00371B82" w:rsidRDefault="005F462E" w:rsidP="0034430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2B96" w:rsidRPr="00D31C4E" w14:paraId="642CB04F" w14:textId="77777777" w:rsidTr="00CC77FE">
        <w:trPr>
          <w:trHeight w:val="20"/>
        </w:trPr>
        <w:tc>
          <w:tcPr>
            <w:tcW w:w="3402" w:type="dxa"/>
          </w:tcPr>
          <w:p w14:paraId="5722968C" w14:textId="39B9BF69" w:rsidR="007C2B96" w:rsidRPr="00FF4195" w:rsidRDefault="007C2B96" w:rsidP="00344305">
            <w:pPr>
              <w:numPr>
                <w:ilvl w:val="0"/>
                <w:numId w:val="3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6" w:hanging="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419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35" w:type="dxa"/>
          </w:tcPr>
          <w:p w14:paraId="64F66DAC" w14:textId="77777777" w:rsidR="007C2B96" w:rsidRPr="00D31C4E" w:rsidRDefault="007C2B96" w:rsidP="0034430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CDA4024" w14:textId="4137EF73" w:rsidR="007C2B96" w:rsidRPr="00371B82" w:rsidRDefault="007C2B96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74F3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C3257">
              <w:rPr>
                <w:rFonts w:asciiTheme="majorBidi" w:hAnsiTheme="majorBidi" w:cstheme="majorBidi"/>
                <w:sz w:val="30"/>
                <w:szCs w:val="30"/>
              </w:rPr>
              <w:t>1,653</w:t>
            </w:r>
          </w:p>
        </w:tc>
        <w:tc>
          <w:tcPr>
            <w:tcW w:w="270" w:type="dxa"/>
            <w:shd w:val="clear" w:color="auto" w:fill="auto"/>
          </w:tcPr>
          <w:p w14:paraId="3BDB8B0E" w14:textId="77777777" w:rsidR="007C2B96" w:rsidRPr="00371B82" w:rsidRDefault="007C2B96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</w:tcPr>
          <w:p w14:paraId="70727A17" w14:textId="3638EE32" w:rsidR="007C2B96" w:rsidRPr="00371B82" w:rsidRDefault="007C2B96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355,345</w:t>
            </w:r>
          </w:p>
        </w:tc>
        <w:tc>
          <w:tcPr>
            <w:tcW w:w="270" w:type="dxa"/>
            <w:shd w:val="clear" w:color="auto" w:fill="auto"/>
          </w:tcPr>
          <w:p w14:paraId="72C2B4AC" w14:textId="77777777" w:rsidR="007C2B96" w:rsidRPr="00371B82" w:rsidRDefault="007C2B96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329A0F1D" w14:textId="104DBC53" w:rsidR="007C2B96" w:rsidRPr="00371B82" w:rsidRDefault="007C2B96" w:rsidP="0072631F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341,092</w:t>
            </w:r>
          </w:p>
        </w:tc>
        <w:tc>
          <w:tcPr>
            <w:tcW w:w="265" w:type="dxa"/>
            <w:shd w:val="clear" w:color="auto" w:fill="auto"/>
          </w:tcPr>
          <w:p w14:paraId="5B42A346" w14:textId="77777777" w:rsidR="007C2B96" w:rsidRPr="00371B82" w:rsidRDefault="007C2B96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shd w:val="clear" w:color="auto" w:fill="auto"/>
          </w:tcPr>
          <w:p w14:paraId="267EA92B" w14:textId="4A06A55C" w:rsidR="007C2B96" w:rsidRPr="00371B82" w:rsidRDefault="007C2B96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355,682</w:t>
            </w:r>
          </w:p>
        </w:tc>
      </w:tr>
      <w:tr w:rsidR="007C2B96" w:rsidRPr="00D31C4E" w14:paraId="25DFA0A8" w14:textId="77777777" w:rsidTr="00CC77FE">
        <w:trPr>
          <w:trHeight w:val="20"/>
        </w:trPr>
        <w:tc>
          <w:tcPr>
            <w:tcW w:w="3402" w:type="dxa"/>
            <w:shd w:val="clear" w:color="auto" w:fill="auto"/>
          </w:tcPr>
          <w:p w14:paraId="59FD2628" w14:textId="14AF63BE" w:rsidR="007C2B96" w:rsidRPr="00FF4195" w:rsidRDefault="007C2B96" w:rsidP="00344305">
            <w:pPr>
              <w:numPr>
                <w:ilvl w:val="0"/>
                <w:numId w:val="3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6" w:hanging="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4195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35" w:type="dxa"/>
          </w:tcPr>
          <w:p w14:paraId="5FADACD0" w14:textId="77777777" w:rsidR="007C2B96" w:rsidRPr="00D31C4E" w:rsidRDefault="007C2B96" w:rsidP="0034430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4CB9110" w14:textId="166170E0" w:rsidR="007C2B96" w:rsidRPr="00371B82" w:rsidRDefault="001C3257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88E310" w14:textId="77777777" w:rsidR="007C2B96" w:rsidRPr="00371B82" w:rsidRDefault="007C2B96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E7BA4E6" w14:textId="4116D712" w:rsidR="007C2B96" w:rsidRPr="00371B82" w:rsidRDefault="007C2B96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3,169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71B4FE" w14:textId="77777777" w:rsidR="007C2B96" w:rsidRPr="00371B82" w:rsidRDefault="007C2B96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7D3938E8" w14:textId="22744427" w:rsidR="007C2B96" w:rsidRPr="00371B82" w:rsidRDefault="00574F3B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2,659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74904CF" w14:textId="77777777" w:rsidR="007C2B96" w:rsidRPr="00371B82" w:rsidRDefault="007C2B96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674A3BA9" w14:textId="50EBDF9C" w:rsidR="007C2B96" w:rsidRPr="00371B82" w:rsidRDefault="007C2B96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1,626</w:t>
            </w:r>
          </w:p>
        </w:tc>
      </w:tr>
      <w:tr w:rsidR="007C2B96" w:rsidRPr="00D31C4E" w14:paraId="2C4AA6CC" w14:textId="77777777" w:rsidTr="00CC77FE">
        <w:trPr>
          <w:trHeight w:val="20"/>
        </w:trPr>
        <w:tc>
          <w:tcPr>
            <w:tcW w:w="3402" w:type="dxa"/>
            <w:hideMark/>
          </w:tcPr>
          <w:p w14:paraId="44713E22" w14:textId="77777777" w:rsidR="007C2B96" w:rsidRPr="00FF4195" w:rsidRDefault="007C2B96" w:rsidP="00344305">
            <w:pPr>
              <w:numPr>
                <w:ilvl w:val="0"/>
                <w:numId w:val="3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6" w:hanging="199"/>
              <w:rPr>
                <w:rFonts w:asciiTheme="majorBidi" w:hAnsiTheme="majorBidi" w:cstheme="majorBidi"/>
                <w:sz w:val="30"/>
                <w:szCs w:val="30"/>
              </w:rPr>
            </w:pPr>
            <w:r w:rsidRPr="00FF4195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035" w:type="dxa"/>
          </w:tcPr>
          <w:p w14:paraId="4769815F" w14:textId="77777777" w:rsidR="007C2B96" w:rsidRPr="00D31C4E" w:rsidRDefault="007C2B96" w:rsidP="0034430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4E198" w14:textId="7961938E" w:rsidR="007C2B96" w:rsidRPr="00371B82" w:rsidRDefault="007C2B96" w:rsidP="0034430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C3257">
              <w:rPr>
                <w:rFonts w:asciiTheme="majorBidi" w:hAnsiTheme="majorBidi" w:cstheme="majorBidi"/>
                <w:sz w:val="30"/>
                <w:szCs w:val="30"/>
              </w:rPr>
              <w:t>1,294</w:t>
            </w:r>
            <w:r w:rsidRPr="00371B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B9F5405" w14:textId="77777777" w:rsidR="007C2B96" w:rsidRPr="00371B82" w:rsidRDefault="007C2B96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70874" w14:textId="24459E64" w:rsidR="007C2B96" w:rsidRPr="00371B82" w:rsidRDefault="007C2B96" w:rsidP="00344305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79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BC0C4D" w14:textId="77777777" w:rsidR="007C2B96" w:rsidRPr="00371B82" w:rsidRDefault="007C2B96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0CEB9" w14:textId="434C422F" w:rsidR="007C2B96" w:rsidRPr="00371B82" w:rsidRDefault="00321102" w:rsidP="00344305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79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7C2B96" w:rsidRPr="00371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57766A7" w14:textId="77777777" w:rsidR="007C2B96" w:rsidRPr="00061D74" w:rsidRDefault="007C2B96" w:rsidP="00344305">
            <w:pPr>
              <w:tabs>
                <w:tab w:val="clear" w:pos="227"/>
                <w:tab w:val="clear" w:pos="454"/>
                <w:tab w:val="clear" w:pos="680"/>
                <w:tab w:val="decimal" w:pos="535"/>
                <w:tab w:val="left" w:pos="720"/>
              </w:tabs>
              <w:ind w:right="4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A9C72C" w14:textId="189C7F5E" w:rsidR="007C2B96" w:rsidRPr="00371B82" w:rsidRDefault="007C2B96" w:rsidP="00344305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79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2B96" w:rsidRPr="00D31C4E" w14:paraId="65D6CE92" w14:textId="77777777" w:rsidTr="00CC77FE">
        <w:trPr>
          <w:trHeight w:val="20"/>
        </w:trPr>
        <w:tc>
          <w:tcPr>
            <w:tcW w:w="3402" w:type="dxa"/>
            <w:hideMark/>
          </w:tcPr>
          <w:p w14:paraId="46EDA259" w14:textId="77777777" w:rsidR="007C2B96" w:rsidRPr="00FF4195" w:rsidRDefault="007C2B96" w:rsidP="003443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4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Pr="00FF41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</w:tcPr>
          <w:p w14:paraId="2579F9B0" w14:textId="77777777" w:rsidR="007C2B96" w:rsidRPr="00D31C4E" w:rsidRDefault="007C2B96" w:rsidP="0034430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6CA81B" w14:textId="615F8139" w:rsidR="007C2B96" w:rsidRPr="00371B82" w:rsidRDefault="007C2B96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C32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88,302</w:t>
            </w:r>
          </w:p>
        </w:tc>
        <w:tc>
          <w:tcPr>
            <w:tcW w:w="270" w:type="dxa"/>
            <w:shd w:val="clear" w:color="auto" w:fill="auto"/>
          </w:tcPr>
          <w:p w14:paraId="0A7A057A" w14:textId="77777777" w:rsidR="007C2B96" w:rsidRPr="00371B82" w:rsidRDefault="007C2B96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30E1DB" w14:textId="1DDA156E" w:rsidR="007C2B96" w:rsidRPr="00371B82" w:rsidRDefault="007C2B96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358,514</w:t>
            </w:r>
          </w:p>
        </w:tc>
        <w:tc>
          <w:tcPr>
            <w:tcW w:w="270" w:type="dxa"/>
            <w:shd w:val="clear" w:color="auto" w:fill="auto"/>
          </w:tcPr>
          <w:p w14:paraId="1C553B71" w14:textId="77777777" w:rsidR="007C2B96" w:rsidRPr="00371B82" w:rsidRDefault="007C2B96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D63053" w14:textId="50080CD7" w:rsidR="007C2B96" w:rsidRPr="00371B82" w:rsidRDefault="007C2B96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574F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371B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74F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751</w:t>
            </w:r>
          </w:p>
        </w:tc>
        <w:tc>
          <w:tcPr>
            <w:tcW w:w="265" w:type="dxa"/>
            <w:shd w:val="clear" w:color="auto" w:fill="auto"/>
          </w:tcPr>
          <w:p w14:paraId="1008A491" w14:textId="77777777" w:rsidR="007C2B96" w:rsidRPr="00371B82" w:rsidRDefault="007C2B96" w:rsidP="0034430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9DFBEF" w14:textId="012A2253" w:rsidR="007C2B96" w:rsidRPr="00371B82" w:rsidRDefault="007C2B96" w:rsidP="0034430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357,308</w:t>
            </w:r>
          </w:p>
        </w:tc>
      </w:tr>
    </w:tbl>
    <w:p w14:paraId="592B67B2" w14:textId="77777777" w:rsidR="00F74198" w:rsidRDefault="00F7419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135F266" w14:textId="77777777" w:rsidR="00F74198" w:rsidRPr="00FD1598" w:rsidRDefault="00F7419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  <w:sectPr w:rsidR="00F74198" w:rsidRPr="00FD1598" w:rsidSect="005F7AD5"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DA131FC" w14:textId="77777777" w:rsidR="005D56B9" w:rsidRPr="00AF141A" w:rsidRDefault="002D116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5D56B9" w:rsidRPr="00AF141A">
        <w:rPr>
          <w:rFonts w:asciiTheme="majorBidi" w:hAnsiTheme="majorBidi" w:cstheme="majorBidi"/>
          <w:b/>
          <w:bCs/>
          <w:sz w:val="30"/>
          <w:szCs w:val="30"/>
        </w:rPr>
        <w:tab/>
      </w:r>
      <w:r w:rsidR="005D56B9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เงินลงทุนในบริษัทย่อย</w:t>
      </w:r>
    </w:p>
    <w:p w14:paraId="6C075EFF" w14:textId="77777777" w:rsidR="00F74198" w:rsidRPr="00CF1FF6" w:rsidRDefault="00F74198" w:rsidP="00344305">
      <w:pPr>
        <w:spacing w:line="380" w:lineRule="exact"/>
        <w:ind w:right="-78"/>
        <w:rPr>
          <w:rFonts w:ascii="Angsana New" w:hAnsi="Angsana New"/>
          <w:sz w:val="24"/>
          <w:szCs w:val="24"/>
        </w:rPr>
      </w:pPr>
    </w:p>
    <w:tbl>
      <w:tblPr>
        <w:tblW w:w="1449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8"/>
        <w:gridCol w:w="1712"/>
        <w:gridCol w:w="900"/>
        <w:gridCol w:w="720"/>
        <w:gridCol w:w="180"/>
        <w:gridCol w:w="720"/>
        <w:gridCol w:w="180"/>
        <w:gridCol w:w="720"/>
        <w:gridCol w:w="180"/>
        <w:gridCol w:w="723"/>
        <w:gridCol w:w="180"/>
        <w:gridCol w:w="720"/>
        <w:gridCol w:w="180"/>
        <w:gridCol w:w="810"/>
        <w:gridCol w:w="180"/>
        <w:gridCol w:w="720"/>
        <w:gridCol w:w="182"/>
        <w:gridCol w:w="808"/>
        <w:gridCol w:w="181"/>
        <w:gridCol w:w="809"/>
        <w:gridCol w:w="182"/>
        <w:gridCol w:w="898"/>
      </w:tblGrid>
      <w:tr w:rsidR="00D20FBE" w:rsidRPr="00B6148B" w14:paraId="4F68FFEC" w14:textId="77777777" w:rsidTr="00447812">
        <w:trPr>
          <w:cantSplit/>
          <w:tblHeader/>
        </w:trPr>
        <w:tc>
          <w:tcPr>
            <w:tcW w:w="14493" w:type="dxa"/>
            <w:gridSpan w:val="22"/>
          </w:tcPr>
          <w:p w14:paraId="00F84483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6F5992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D20FBE" w:rsidRPr="00117361" w:rsidDel="00685444" w14:paraId="2CBBC251" w14:textId="77777777" w:rsidTr="00447812">
        <w:trPr>
          <w:cantSplit/>
        </w:trPr>
        <w:tc>
          <w:tcPr>
            <w:tcW w:w="2608" w:type="dxa"/>
            <w:vAlign w:val="bottom"/>
          </w:tcPr>
          <w:p w14:paraId="0A2EF2A1" w14:textId="77777777" w:rsidR="00D20FBE" w:rsidRPr="006F5992" w:rsidRDefault="00D20FBE" w:rsidP="00344305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</w:tcPr>
          <w:p w14:paraId="461ECD06" w14:textId="77777777" w:rsidR="00D20FBE" w:rsidRPr="006F5992" w:rsidRDefault="00D20FBE" w:rsidP="00344305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6AC4469" w14:textId="77777777" w:rsidR="00D20FBE" w:rsidRPr="006F5992" w:rsidRDefault="00D20FBE" w:rsidP="00344305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39C932D5" w14:textId="77777777" w:rsidR="00D20FBE" w:rsidRPr="006F5992" w:rsidRDefault="00D20FBE" w:rsidP="00344305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ประเทศที่</w:t>
            </w: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ดำเนินธุรกิจ</w:t>
            </w:r>
          </w:p>
        </w:tc>
        <w:tc>
          <w:tcPr>
            <w:tcW w:w="1620" w:type="dxa"/>
            <w:gridSpan w:val="3"/>
          </w:tcPr>
          <w:p w14:paraId="76AFE22D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484DF84" w14:textId="77777777" w:rsidR="00D20FBE" w:rsidRPr="006F5992" w:rsidDel="00685444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ind w:left="-79" w:right="-13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6F599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087FBEDF" w14:textId="77777777" w:rsidR="00D20FBE" w:rsidRPr="006F5992" w:rsidDel="00685444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1623" w:type="dxa"/>
            <w:gridSpan w:val="3"/>
          </w:tcPr>
          <w:p w14:paraId="27CA246A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0E3C137" w14:textId="77777777" w:rsidR="00D20FBE" w:rsidRPr="006F5992" w:rsidDel="00685444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F599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C781222" w14:textId="77777777" w:rsidR="00D20FBE" w:rsidRPr="006F5992" w:rsidDel="00685444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1710" w:type="dxa"/>
            <w:gridSpan w:val="3"/>
          </w:tcPr>
          <w:p w14:paraId="755C49D6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0898C61" w14:textId="77777777" w:rsidR="00D20FBE" w:rsidRPr="006F5992" w:rsidDel="00685444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F5992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7DB45F8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6218281D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3C7C563" w14:textId="77777777" w:rsidR="00D20FBE" w:rsidRPr="006F5992" w:rsidDel="00685444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F5992">
              <w:rPr>
                <w:rFonts w:ascii="Angsana New" w:hAnsi="Angsana New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1" w:type="dxa"/>
          </w:tcPr>
          <w:p w14:paraId="31EC538A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89" w:type="dxa"/>
            <w:gridSpan w:val="3"/>
          </w:tcPr>
          <w:p w14:paraId="524D902D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4A0ED49" w14:textId="77777777" w:rsidR="00D20FBE" w:rsidRPr="006F5992" w:rsidDel="00685444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F5992">
              <w:rPr>
                <w:rFonts w:ascii="Angsana New" w:hAnsi="Angsana New" w:hint="cs"/>
                <w:szCs w:val="22"/>
                <w:cs/>
                <w:lang w:bidi="th-TH"/>
              </w:rPr>
              <w:t>ราคาทุน</w:t>
            </w:r>
            <w:r w:rsidRPr="006F5992">
              <w:rPr>
                <w:rFonts w:ascii="Angsana New" w:hAnsi="Angsana New" w:hint="cs"/>
                <w:szCs w:val="22"/>
              </w:rPr>
              <w:t>-</w:t>
            </w:r>
            <w:r w:rsidRPr="006F5992">
              <w:rPr>
                <w:rFonts w:ascii="Angsana New" w:hAnsi="Angsana New" w:hint="cs"/>
                <w:szCs w:val="22"/>
                <w:cs/>
                <w:lang w:bidi="th-TH"/>
              </w:rPr>
              <w:t>สุทธิ</w:t>
            </w:r>
          </w:p>
        </w:tc>
      </w:tr>
      <w:tr w:rsidR="00D20FBE" w:rsidRPr="00B6148B" w14:paraId="4629242C" w14:textId="77777777" w:rsidTr="00447812">
        <w:trPr>
          <w:cantSplit/>
        </w:trPr>
        <w:tc>
          <w:tcPr>
            <w:tcW w:w="2608" w:type="dxa"/>
            <w:vAlign w:val="bottom"/>
          </w:tcPr>
          <w:p w14:paraId="3A1A6B21" w14:textId="77777777" w:rsidR="00D20FBE" w:rsidRPr="006F5992" w:rsidRDefault="00D20FBE" w:rsidP="00344305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</w:tcPr>
          <w:p w14:paraId="228C9254" w14:textId="77777777" w:rsidR="00D20FBE" w:rsidRPr="006F5992" w:rsidRDefault="00D20FBE" w:rsidP="00344305">
            <w:pPr>
              <w:spacing w:line="380" w:lineRule="exact"/>
              <w:ind w:left="149" w:hanging="14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5D662FB" w14:textId="77777777" w:rsidR="00D20FBE" w:rsidRPr="006F5992" w:rsidRDefault="00D20FBE" w:rsidP="00344305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0C9FEF15" w14:textId="77777777" w:rsidR="00D20FBE" w:rsidRPr="006F5992" w:rsidRDefault="00D20FBE" w:rsidP="0034430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56</w:t>
            </w:r>
            <w:r w:rsidRPr="006F5992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80" w:type="dxa"/>
            <w:vAlign w:val="bottom"/>
          </w:tcPr>
          <w:p w14:paraId="6EA3BF6F" w14:textId="77777777" w:rsidR="00D20FBE" w:rsidRPr="006F5992" w:rsidRDefault="00D20FBE" w:rsidP="0034430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1AF3F81E" w14:textId="77777777" w:rsidR="00D20FBE" w:rsidRPr="006F5992" w:rsidRDefault="00D20FBE" w:rsidP="0034430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56</w:t>
            </w:r>
            <w:r w:rsidRPr="006F5992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80" w:type="dxa"/>
            <w:vAlign w:val="bottom"/>
          </w:tcPr>
          <w:p w14:paraId="1C8254DE" w14:textId="77777777" w:rsidR="00D20FBE" w:rsidRPr="006F5992" w:rsidRDefault="00D20FBE" w:rsidP="0034430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EFE8471" w14:textId="77777777" w:rsidR="00D20FBE" w:rsidRPr="006F5992" w:rsidRDefault="00D20FBE" w:rsidP="0034430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56</w:t>
            </w:r>
            <w:r w:rsidRPr="006F5992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80" w:type="dxa"/>
            <w:vAlign w:val="bottom"/>
          </w:tcPr>
          <w:p w14:paraId="152BBAF2" w14:textId="77777777" w:rsidR="00D20FBE" w:rsidRPr="006F5992" w:rsidRDefault="00D20FBE" w:rsidP="0034430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3" w:type="dxa"/>
            <w:vAlign w:val="bottom"/>
          </w:tcPr>
          <w:p w14:paraId="49AF8BDD" w14:textId="77777777" w:rsidR="00D20FBE" w:rsidRPr="006F5992" w:rsidRDefault="00D20FBE" w:rsidP="0034430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56</w:t>
            </w:r>
            <w:r w:rsidRPr="006F5992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80" w:type="dxa"/>
            <w:vAlign w:val="bottom"/>
          </w:tcPr>
          <w:p w14:paraId="6E956EBB" w14:textId="77777777" w:rsidR="00D20FBE" w:rsidRPr="006F5992" w:rsidRDefault="00D20FBE" w:rsidP="0034430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5C5E6C7" w14:textId="77777777" w:rsidR="00D20FBE" w:rsidRPr="006F5992" w:rsidRDefault="00D20FBE" w:rsidP="0034430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56</w:t>
            </w:r>
            <w:r w:rsidRPr="006F5992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80" w:type="dxa"/>
            <w:vAlign w:val="bottom"/>
          </w:tcPr>
          <w:p w14:paraId="44336165" w14:textId="77777777" w:rsidR="00D20FBE" w:rsidRPr="006F5992" w:rsidRDefault="00D20FBE" w:rsidP="0034430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022C3856" w14:textId="77777777" w:rsidR="00D20FBE" w:rsidRPr="006F5992" w:rsidRDefault="00D20FBE" w:rsidP="0034430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56</w:t>
            </w:r>
            <w:r w:rsidRPr="006F5992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80" w:type="dxa"/>
          </w:tcPr>
          <w:p w14:paraId="7579EA25" w14:textId="77777777" w:rsidR="00D20FBE" w:rsidRPr="006F5992" w:rsidRDefault="00D20FBE" w:rsidP="0034430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61188268" w14:textId="77777777" w:rsidR="00D20FBE" w:rsidRPr="006F5992" w:rsidRDefault="00D20FBE" w:rsidP="0034430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56</w:t>
            </w:r>
            <w:r w:rsidRPr="006F5992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82" w:type="dxa"/>
            <w:vAlign w:val="bottom"/>
          </w:tcPr>
          <w:p w14:paraId="044FAF05" w14:textId="77777777" w:rsidR="00D20FBE" w:rsidRPr="006F5992" w:rsidRDefault="00D20FBE" w:rsidP="0034430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</w:tcPr>
          <w:p w14:paraId="7FFA011E" w14:textId="77777777" w:rsidR="00D20FBE" w:rsidRPr="006F5992" w:rsidRDefault="00D20FBE" w:rsidP="0034430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56</w:t>
            </w:r>
            <w:r w:rsidRPr="006F5992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81" w:type="dxa"/>
          </w:tcPr>
          <w:p w14:paraId="3509E5D8" w14:textId="77777777" w:rsidR="00D20FBE" w:rsidRPr="006F5992" w:rsidRDefault="00D20FBE" w:rsidP="0034430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vAlign w:val="bottom"/>
          </w:tcPr>
          <w:p w14:paraId="57C35261" w14:textId="77777777" w:rsidR="00D20FBE" w:rsidRPr="006F5992" w:rsidRDefault="00D20FBE" w:rsidP="0034430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56</w:t>
            </w:r>
            <w:r w:rsidRPr="006F5992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82" w:type="dxa"/>
            <w:vAlign w:val="bottom"/>
          </w:tcPr>
          <w:p w14:paraId="7B3C34F1" w14:textId="77777777" w:rsidR="00D20FBE" w:rsidRPr="006F5992" w:rsidRDefault="00D20FBE" w:rsidP="0034430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8" w:type="dxa"/>
            <w:vAlign w:val="bottom"/>
          </w:tcPr>
          <w:p w14:paraId="4FC7FC5C" w14:textId="77777777" w:rsidR="00D20FBE" w:rsidRPr="006F5992" w:rsidRDefault="00D20FBE" w:rsidP="0034430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56</w:t>
            </w:r>
            <w:r w:rsidRPr="006F5992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D20FBE" w:rsidRPr="00B6148B" w14:paraId="485C8206" w14:textId="77777777" w:rsidTr="00447812">
        <w:trPr>
          <w:cantSplit/>
          <w:trHeight w:val="335"/>
        </w:trPr>
        <w:tc>
          <w:tcPr>
            <w:tcW w:w="2608" w:type="dxa"/>
            <w:vAlign w:val="bottom"/>
          </w:tcPr>
          <w:p w14:paraId="335D8227" w14:textId="77777777" w:rsidR="00D20FBE" w:rsidRPr="006F5992" w:rsidRDefault="00D20FBE" w:rsidP="00344305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</w:tcPr>
          <w:p w14:paraId="2556E7AA" w14:textId="77777777" w:rsidR="00D20FBE" w:rsidRPr="006F5992" w:rsidRDefault="00D20FBE" w:rsidP="00344305">
            <w:pPr>
              <w:spacing w:line="380" w:lineRule="exact"/>
              <w:ind w:left="149" w:hanging="14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20221E7" w14:textId="77777777" w:rsidR="00D20FBE" w:rsidRPr="006F5992" w:rsidRDefault="00D20FBE" w:rsidP="00344305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76DB56C8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/>
                <w:i/>
                <w:iCs/>
                <w:szCs w:val="22"/>
                <w:lang w:bidi="th-TH"/>
              </w:rPr>
            </w:pPr>
            <w:r w:rsidRPr="006F5992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79D3BE1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473" w:type="dxa"/>
            <w:gridSpan w:val="15"/>
          </w:tcPr>
          <w:p w14:paraId="460EFF14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  <w:r w:rsidRPr="006F5992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D20FBE" w:rsidRPr="00CD2EAC" w14:paraId="1514D00D" w14:textId="77777777" w:rsidTr="008F5F51">
        <w:trPr>
          <w:cantSplit/>
        </w:trPr>
        <w:tc>
          <w:tcPr>
            <w:tcW w:w="2608" w:type="dxa"/>
            <w:vAlign w:val="bottom"/>
          </w:tcPr>
          <w:p w14:paraId="1FF4FF44" w14:textId="77777777" w:rsidR="00D20FBE" w:rsidRPr="006F5992" w:rsidRDefault="00D20FBE" w:rsidP="00344305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บริษัท เซฟ เทรด อินเตอร์เนชั่นแนล จำกัด</w:t>
            </w:r>
          </w:p>
        </w:tc>
        <w:tc>
          <w:tcPr>
            <w:tcW w:w="1712" w:type="dxa"/>
          </w:tcPr>
          <w:p w14:paraId="14F19A70" w14:textId="77777777" w:rsidR="00D20FBE" w:rsidRPr="006F5992" w:rsidRDefault="00D20FBE" w:rsidP="00344305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จำหน่ายเครื่องกรองน้ำ</w:t>
            </w:r>
          </w:p>
        </w:tc>
        <w:tc>
          <w:tcPr>
            <w:tcW w:w="900" w:type="dxa"/>
          </w:tcPr>
          <w:p w14:paraId="13BE8026" w14:textId="77777777" w:rsidR="00D20FBE" w:rsidRPr="006F5992" w:rsidRDefault="00D20FBE" w:rsidP="00344305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0E46F3E5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F5992">
              <w:rPr>
                <w:rFonts w:ascii="Angsana New" w:hAnsi="Angsana New"/>
                <w:szCs w:val="22"/>
                <w:lang w:val="en-US" w:bidi="th-TH"/>
              </w:rPr>
              <w:t>99.98</w:t>
            </w:r>
          </w:p>
        </w:tc>
        <w:tc>
          <w:tcPr>
            <w:tcW w:w="180" w:type="dxa"/>
            <w:shd w:val="clear" w:color="auto" w:fill="auto"/>
          </w:tcPr>
          <w:p w14:paraId="5307539C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B1F6315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F5992">
              <w:rPr>
                <w:rFonts w:ascii="Angsana New" w:hAnsi="Angsana New"/>
                <w:szCs w:val="22"/>
                <w:lang w:val="en-US" w:bidi="th-TH"/>
              </w:rPr>
              <w:t>99.98</w:t>
            </w:r>
          </w:p>
        </w:tc>
        <w:tc>
          <w:tcPr>
            <w:tcW w:w="180" w:type="dxa"/>
            <w:shd w:val="clear" w:color="auto" w:fill="auto"/>
          </w:tcPr>
          <w:p w14:paraId="5E290D8B" w14:textId="77777777" w:rsidR="00D20FBE" w:rsidRPr="006F5992" w:rsidRDefault="00D20FBE" w:rsidP="00344305">
            <w:pPr>
              <w:pStyle w:val="acctfourfigures"/>
              <w:spacing w:line="38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7F9836E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4,000</w:t>
            </w:r>
          </w:p>
        </w:tc>
        <w:tc>
          <w:tcPr>
            <w:tcW w:w="180" w:type="dxa"/>
            <w:shd w:val="clear" w:color="auto" w:fill="auto"/>
          </w:tcPr>
          <w:p w14:paraId="6A340F6A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3" w:type="dxa"/>
            <w:shd w:val="clear" w:color="auto" w:fill="auto"/>
          </w:tcPr>
          <w:p w14:paraId="6A404A65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4,000</w:t>
            </w:r>
          </w:p>
        </w:tc>
        <w:tc>
          <w:tcPr>
            <w:tcW w:w="180" w:type="dxa"/>
            <w:shd w:val="clear" w:color="auto" w:fill="auto"/>
          </w:tcPr>
          <w:p w14:paraId="3F72EC51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6E0C148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3,999</w:t>
            </w:r>
          </w:p>
        </w:tc>
        <w:tc>
          <w:tcPr>
            <w:tcW w:w="180" w:type="dxa"/>
            <w:shd w:val="clear" w:color="auto" w:fill="auto"/>
          </w:tcPr>
          <w:p w14:paraId="6763C989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A377990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3,999</w:t>
            </w:r>
          </w:p>
        </w:tc>
        <w:tc>
          <w:tcPr>
            <w:tcW w:w="180" w:type="dxa"/>
            <w:shd w:val="clear" w:color="auto" w:fill="auto"/>
          </w:tcPr>
          <w:p w14:paraId="3D3F7FA0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80FEFC5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365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6F5992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66E3FD2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6E931A4D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365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1C64F2F6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67C98BED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3,999</w:t>
            </w:r>
          </w:p>
        </w:tc>
        <w:tc>
          <w:tcPr>
            <w:tcW w:w="182" w:type="dxa"/>
            <w:shd w:val="clear" w:color="auto" w:fill="auto"/>
          </w:tcPr>
          <w:p w14:paraId="3A09E4A8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98" w:type="dxa"/>
            <w:shd w:val="clear" w:color="auto" w:fill="auto"/>
          </w:tcPr>
          <w:p w14:paraId="2895C78A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3,999</w:t>
            </w:r>
          </w:p>
        </w:tc>
      </w:tr>
      <w:tr w:rsidR="00D20FBE" w:rsidRPr="00E349A0" w14:paraId="2DD411EB" w14:textId="77777777" w:rsidTr="008F5F51">
        <w:trPr>
          <w:cantSplit/>
        </w:trPr>
        <w:tc>
          <w:tcPr>
            <w:tcW w:w="2608" w:type="dxa"/>
          </w:tcPr>
          <w:p w14:paraId="5A7E512C" w14:textId="77777777" w:rsidR="00D20FBE" w:rsidRPr="006F5992" w:rsidRDefault="00D20FBE" w:rsidP="00344305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  <w:cs/>
              </w:rPr>
            </w:pP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บริษัท เฟดเดอร์ ไทย จำกัด</w:t>
            </w:r>
            <w:r w:rsidRPr="006F5992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712" w:type="dxa"/>
          </w:tcPr>
          <w:p w14:paraId="3AFCE5A4" w14:textId="77777777" w:rsidR="00D20FBE" w:rsidRPr="006F5992" w:rsidRDefault="00D20FBE" w:rsidP="00344305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  <w:cs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จำหน่ายเครื่องปรับอากาศ</w:t>
            </w:r>
          </w:p>
        </w:tc>
        <w:tc>
          <w:tcPr>
            <w:tcW w:w="900" w:type="dxa"/>
          </w:tcPr>
          <w:p w14:paraId="1302AA8F" w14:textId="77777777" w:rsidR="00D20FBE" w:rsidRPr="006F5992" w:rsidRDefault="00D20FBE" w:rsidP="00344305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55EB97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F5992">
              <w:rPr>
                <w:rFonts w:ascii="Angsana New" w:hAnsi="Angsana New"/>
                <w:szCs w:val="22"/>
                <w:lang w:val="en-US" w:bidi="th-TH"/>
              </w:rPr>
              <w:t>59.99</w:t>
            </w:r>
          </w:p>
        </w:tc>
        <w:tc>
          <w:tcPr>
            <w:tcW w:w="180" w:type="dxa"/>
            <w:shd w:val="clear" w:color="auto" w:fill="auto"/>
          </w:tcPr>
          <w:p w14:paraId="433BF02C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79AC89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F5992">
              <w:rPr>
                <w:rFonts w:ascii="Angsana New" w:hAnsi="Angsana New"/>
                <w:szCs w:val="22"/>
                <w:lang w:val="en-US" w:bidi="th-TH"/>
              </w:rPr>
              <w:t>59.99</w:t>
            </w:r>
          </w:p>
        </w:tc>
        <w:tc>
          <w:tcPr>
            <w:tcW w:w="180" w:type="dxa"/>
            <w:shd w:val="clear" w:color="auto" w:fill="auto"/>
          </w:tcPr>
          <w:p w14:paraId="6FDCFAD4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8F88FC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  <w:r w:rsidRPr="006F5992">
              <w:rPr>
                <w:rFonts w:ascii="Angsana New" w:hAnsi="Angsana New"/>
                <w:szCs w:val="22"/>
              </w:rPr>
              <w:t>31,000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86E9AA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7EBEE87C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31,000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E9D30E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152C396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18,598</w:t>
            </w:r>
          </w:p>
        </w:tc>
        <w:tc>
          <w:tcPr>
            <w:tcW w:w="180" w:type="dxa"/>
            <w:shd w:val="clear" w:color="auto" w:fill="auto"/>
          </w:tcPr>
          <w:p w14:paraId="4F2622F0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173C0A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18,598</w:t>
            </w:r>
          </w:p>
        </w:tc>
        <w:tc>
          <w:tcPr>
            <w:tcW w:w="180" w:type="dxa"/>
            <w:shd w:val="clear" w:color="auto" w:fill="auto"/>
          </w:tcPr>
          <w:p w14:paraId="6766FFDB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572658C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(11,819)</w:t>
            </w:r>
          </w:p>
        </w:tc>
        <w:tc>
          <w:tcPr>
            <w:tcW w:w="182" w:type="dxa"/>
            <w:shd w:val="clear" w:color="auto" w:fill="auto"/>
          </w:tcPr>
          <w:p w14:paraId="40AEA8C4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78D3941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(11,819)</w:t>
            </w:r>
          </w:p>
        </w:tc>
        <w:tc>
          <w:tcPr>
            <w:tcW w:w="181" w:type="dxa"/>
            <w:shd w:val="clear" w:color="auto" w:fill="auto"/>
          </w:tcPr>
          <w:p w14:paraId="4FDA221E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7E5BB8E1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6,779</w:t>
            </w:r>
          </w:p>
        </w:tc>
        <w:tc>
          <w:tcPr>
            <w:tcW w:w="182" w:type="dxa"/>
            <w:shd w:val="clear" w:color="auto" w:fill="auto"/>
          </w:tcPr>
          <w:p w14:paraId="1FD083BB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D5A574E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6,779</w:t>
            </w:r>
          </w:p>
        </w:tc>
      </w:tr>
      <w:tr w:rsidR="00D20FBE" w:rsidRPr="00E349A0" w14:paraId="5D626FCC" w14:textId="77777777" w:rsidTr="008F5F51">
        <w:trPr>
          <w:cantSplit/>
        </w:trPr>
        <w:tc>
          <w:tcPr>
            <w:tcW w:w="2608" w:type="dxa"/>
          </w:tcPr>
          <w:p w14:paraId="3BC04242" w14:textId="77777777" w:rsidR="00D20FBE" w:rsidRPr="006F5992" w:rsidRDefault="00D20FBE" w:rsidP="00344305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  <w:cs/>
              </w:rPr>
            </w:pP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บริษัท เธียรสุรัตน์ ลีสซิ่ง จำกัด</w:t>
            </w:r>
          </w:p>
        </w:tc>
        <w:tc>
          <w:tcPr>
            <w:tcW w:w="1712" w:type="dxa"/>
          </w:tcPr>
          <w:p w14:paraId="59BAA84E" w14:textId="77777777" w:rsidR="00D20FBE" w:rsidRPr="006F5992" w:rsidRDefault="00D20FBE" w:rsidP="00344305">
            <w:pPr>
              <w:spacing w:line="380" w:lineRule="exact"/>
              <w:ind w:left="195" w:hanging="250"/>
              <w:rPr>
                <w:rFonts w:ascii="Angsana New" w:hAnsi="Angsana New"/>
                <w:sz w:val="22"/>
                <w:szCs w:val="22"/>
                <w:cs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ให้สินเชื่อรายย่อยและจำหน่ายเครื่องใช้ไฟฟ้า</w:t>
            </w:r>
          </w:p>
        </w:tc>
        <w:tc>
          <w:tcPr>
            <w:tcW w:w="900" w:type="dxa"/>
          </w:tcPr>
          <w:p w14:paraId="68D7995E" w14:textId="77777777" w:rsidR="00D20FBE" w:rsidRPr="006F5992" w:rsidRDefault="00D20FBE" w:rsidP="00344305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2238D9B" w14:textId="77777777" w:rsidR="00D20FBE" w:rsidRPr="006F5992" w:rsidRDefault="00D20FBE" w:rsidP="00344305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8FC40B6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F5992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4B51F2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9383DD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F5992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366BAF" w14:textId="77777777" w:rsidR="00D20FBE" w:rsidRPr="006F5992" w:rsidRDefault="00D20FBE" w:rsidP="00344305">
            <w:pPr>
              <w:pStyle w:val="acctfourfigures"/>
              <w:spacing w:line="380" w:lineRule="exac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CDED79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  <w:r w:rsidRPr="006F5992">
              <w:rPr>
                <w:rFonts w:ascii="Angsana New" w:hAnsi="Angsana New"/>
                <w:szCs w:val="22"/>
              </w:rPr>
              <w:t>100,000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1BE6B6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286ED752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100,000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471A5D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B36C1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100,000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006335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A9A9B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100,000</w:t>
            </w:r>
          </w:p>
        </w:tc>
        <w:tc>
          <w:tcPr>
            <w:tcW w:w="180" w:type="dxa"/>
            <w:shd w:val="clear" w:color="auto" w:fill="auto"/>
          </w:tcPr>
          <w:p w14:paraId="283A088C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6BB20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365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125936A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52CB6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365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6AE12ED6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EB729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100,000</w:t>
            </w:r>
          </w:p>
        </w:tc>
        <w:tc>
          <w:tcPr>
            <w:tcW w:w="182" w:type="dxa"/>
            <w:shd w:val="clear" w:color="auto" w:fill="auto"/>
          </w:tcPr>
          <w:p w14:paraId="24557DA2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16C3E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100,000</w:t>
            </w:r>
          </w:p>
        </w:tc>
      </w:tr>
      <w:tr w:rsidR="00D20FBE" w:rsidRPr="00E349A0" w14:paraId="22578739" w14:textId="77777777" w:rsidTr="008F5F51">
        <w:trPr>
          <w:cantSplit/>
        </w:trPr>
        <w:tc>
          <w:tcPr>
            <w:tcW w:w="2608" w:type="dxa"/>
          </w:tcPr>
          <w:p w14:paraId="2467C6E5" w14:textId="77777777" w:rsidR="00D20FBE" w:rsidRPr="006F5992" w:rsidRDefault="00D20FBE" w:rsidP="00344305">
            <w:pPr>
              <w:spacing w:line="380" w:lineRule="exact"/>
              <w:ind w:left="-7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F599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712" w:type="dxa"/>
          </w:tcPr>
          <w:p w14:paraId="3C45F43E" w14:textId="77777777" w:rsidR="00D20FBE" w:rsidRPr="006F5992" w:rsidRDefault="00D20FBE" w:rsidP="00344305">
            <w:pPr>
              <w:spacing w:line="380" w:lineRule="exact"/>
              <w:ind w:left="149" w:hanging="14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2B7B913" w14:textId="77777777" w:rsidR="00D20FBE" w:rsidRPr="006F5992" w:rsidRDefault="00D20FBE" w:rsidP="00344305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4403D7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542532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23E40E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F0AE59" w14:textId="77777777" w:rsidR="00D20FBE" w:rsidRPr="006F5992" w:rsidRDefault="00D20FBE" w:rsidP="00344305">
            <w:pPr>
              <w:pStyle w:val="acctfourfigures"/>
              <w:spacing w:line="380" w:lineRule="exac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5D6E30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5909D2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6CDA83B8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FC2029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A712E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6F5992">
              <w:rPr>
                <w:rFonts w:ascii="Angsana New" w:hAnsi="Angsana New"/>
                <w:b/>
                <w:bCs/>
                <w:szCs w:val="22"/>
                <w:lang w:val="en-US"/>
              </w:rPr>
              <w:t>122,597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84B29A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47CF6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6F5992">
              <w:rPr>
                <w:rFonts w:ascii="Angsana New" w:hAnsi="Angsana New"/>
                <w:b/>
                <w:bCs/>
                <w:szCs w:val="22"/>
                <w:lang w:val="en-US"/>
              </w:rPr>
              <w:t>122,597</w:t>
            </w:r>
          </w:p>
        </w:tc>
        <w:tc>
          <w:tcPr>
            <w:tcW w:w="180" w:type="dxa"/>
            <w:shd w:val="clear" w:color="auto" w:fill="auto"/>
          </w:tcPr>
          <w:p w14:paraId="07FAB9FF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BE20D6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6F5992">
              <w:rPr>
                <w:rFonts w:ascii="Angsana New" w:hAnsi="Angsana New"/>
                <w:b/>
                <w:bCs/>
                <w:szCs w:val="22"/>
                <w:lang w:val="en-US"/>
              </w:rPr>
              <w:t>(11,819)</w:t>
            </w:r>
          </w:p>
        </w:tc>
        <w:tc>
          <w:tcPr>
            <w:tcW w:w="182" w:type="dxa"/>
            <w:shd w:val="clear" w:color="auto" w:fill="auto"/>
          </w:tcPr>
          <w:p w14:paraId="70FE8A3B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09E720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6F5992">
              <w:rPr>
                <w:rFonts w:ascii="Angsana New" w:hAnsi="Angsana New"/>
                <w:b/>
                <w:bCs/>
                <w:szCs w:val="22"/>
                <w:lang w:val="en-US"/>
              </w:rPr>
              <w:t>(11,819)</w:t>
            </w:r>
          </w:p>
        </w:tc>
        <w:tc>
          <w:tcPr>
            <w:tcW w:w="181" w:type="dxa"/>
            <w:shd w:val="clear" w:color="auto" w:fill="auto"/>
          </w:tcPr>
          <w:p w14:paraId="46F4B3D5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A3B9F0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6F5992">
              <w:rPr>
                <w:rFonts w:ascii="Angsana New" w:hAnsi="Angsana New"/>
                <w:b/>
                <w:bCs/>
                <w:szCs w:val="22"/>
                <w:lang w:val="en-US"/>
              </w:rPr>
              <w:t>110,778</w:t>
            </w:r>
          </w:p>
        </w:tc>
        <w:tc>
          <w:tcPr>
            <w:tcW w:w="182" w:type="dxa"/>
            <w:shd w:val="clear" w:color="auto" w:fill="auto"/>
          </w:tcPr>
          <w:p w14:paraId="0820F193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04F85" w14:textId="77777777" w:rsidR="00D20FBE" w:rsidRPr="006F5992" w:rsidRDefault="00D20FBE" w:rsidP="00344305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6F5992">
              <w:rPr>
                <w:rFonts w:ascii="Angsana New" w:hAnsi="Angsana New"/>
                <w:b/>
                <w:bCs/>
                <w:szCs w:val="22"/>
                <w:lang w:val="en-US"/>
              </w:rPr>
              <w:t>110,778</w:t>
            </w:r>
          </w:p>
        </w:tc>
      </w:tr>
    </w:tbl>
    <w:p w14:paraId="42D030C8" w14:textId="77777777" w:rsidR="00C871D7" w:rsidRPr="00E349A0" w:rsidRDefault="00C871D7" w:rsidP="00344305">
      <w:pPr>
        <w:pStyle w:val="block"/>
        <w:spacing w:after="0" w:line="240" w:lineRule="auto"/>
        <w:ind w:left="585"/>
        <w:jc w:val="thaiDistribute"/>
        <w:rPr>
          <w:rFonts w:ascii="Angsana New" w:hAnsi="Angsana New"/>
          <w:sz w:val="30"/>
          <w:szCs w:val="30"/>
        </w:rPr>
      </w:pPr>
    </w:p>
    <w:p w14:paraId="4CAB2B46" w14:textId="6D5C8DB9" w:rsidR="004E0AC0" w:rsidRPr="004E0AC0" w:rsidRDefault="00F74198" w:rsidP="00344305">
      <w:pPr>
        <w:pStyle w:val="block"/>
        <w:spacing w:after="0" w:line="240" w:lineRule="auto"/>
        <w:ind w:left="585"/>
        <w:jc w:val="thaiDistribute"/>
        <w:rPr>
          <w:rFonts w:ascii="Angsana New" w:hAnsi="Angsana New"/>
          <w:szCs w:val="22"/>
        </w:rPr>
        <w:sectPr w:rsidR="004E0AC0" w:rsidRPr="004E0AC0" w:rsidSect="005F7AD5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  <w:r w:rsidRPr="00E349A0">
        <w:rPr>
          <w:rFonts w:ascii="Angsana New" w:hAnsi="Angsana New"/>
          <w:szCs w:val="22"/>
        </w:rPr>
        <w:t>*</w:t>
      </w:r>
      <w:r w:rsidRPr="00E349A0">
        <w:rPr>
          <w:rFonts w:ascii="Angsana New" w:hAnsi="Angsana New" w:hint="cs"/>
          <w:spacing w:val="2"/>
          <w:sz w:val="30"/>
          <w:szCs w:val="30"/>
          <w:cs/>
          <w:lang w:bidi="th-TH"/>
        </w:rPr>
        <w:t xml:space="preserve">ในที่ประชุมคณะกรรมการของบริษัทเธียรสุรัตน์ จำกัด </w:t>
      </w:r>
      <w:r w:rsidRPr="00E349A0">
        <w:rPr>
          <w:rFonts w:ascii="Angsana New" w:hAnsi="Angsana New" w:hint="cs"/>
          <w:spacing w:val="2"/>
          <w:sz w:val="30"/>
          <w:szCs w:val="30"/>
        </w:rPr>
        <w:t>(</w:t>
      </w:r>
      <w:r w:rsidRPr="00E349A0">
        <w:rPr>
          <w:rFonts w:ascii="Angsana New" w:hAnsi="Angsana New" w:hint="cs"/>
          <w:spacing w:val="2"/>
          <w:sz w:val="30"/>
          <w:szCs w:val="30"/>
          <w:cs/>
          <w:lang w:bidi="th-TH"/>
        </w:rPr>
        <w:t>มหาชน</w:t>
      </w:r>
      <w:r w:rsidRPr="00E349A0">
        <w:rPr>
          <w:rFonts w:ascii="Angsana New" w:hAnsi="Angsana New" w:hint="cs"/>
          <w:spacing w:val="2"/>
          <w:sz w:val="30"/>
          <w:szCs w:val="30"/>
        </w:rPr>
        <w:t>)</w:t>
      </w:r>
      <w:r w:rsidRPr="00E349A0">
        <w:rPr>
          <w:rFonts w:ascii="Angsana New" w:hAnsi="Angsana New" w:hint="cs"/>
          <w:spacing w:val="2"/>
          <w:sz w:val="30"/>
          <w:szCs w:val="30"/>
          <w:cs/>
          <w:lang w:bidi="th-TH"/>
        </w:rPr>
        <w:t xml:space="preserve"> เมื่อวันที่ </w:t>
      </w:r>
      <w:r w:rsidRPr="00E349A0">
        <w:rPr>
          <w:rFonts w:ascii="Angsana New" w:hAnsi="Angsana New" w:hint="cs"/>
          <w:spacing w:val="2"/>
          <w:sz w:val="30"/>
          <w:szCs w:val="30"/>
        </w:rPr>
        <w:t>2</w:t>
      </w:r>
      <w:r w:rsidRPr="00E349A0">
        <w:rPr>
          <w:rFonts w:ascii="Angsana New" w:hAnsi="Angsana New"/>
          <w:spacing w:val="2"/>
          <w:sz w:val="30"/>
          <w:szCs w:val="30"/>
          <w:lang w:val="en-US" w:bidi="th-TH"/>
        </w:rPr>
        <w:t>2</w:t>
      </w:r>
      <w:r w:rsidRPr="00E349A0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E349A0">
        <w:rPr>
          <w:rFonts w:ascii="Angsana New" w:hAnsi="Angsana New" w:hint="cs"/>
          <w:spacing w:val="2"/>
          <w:sz w:val="30"/>
          <w:szCs w:val="30"/>
          <w:cs/>
          <w:lang w:bidi="th-TH"/>
        </w:rPr>
        <w:t xml:space="preserve">กรกฎาคม </w:t>
      </w:r>
      <w:r w:rsidRPr="00E349A0">
        <w:rPr>
          <w:rFonts w:ascii="Angsana New" w:hAnsi="Angsana New" w:hint="cs"/>
          <w:spacing w:val="2"/>
          <w:sz w:val="30"/>
          <w:szCs w:val="30"/>
        </w:rPr>
        <w:t>256</w:t>
      </w:r>
      <w:r w:rsidRPr="00E349A0">
        <w:rPr>
          <w:rFonts w:ascii="Angsana New" w:hAnsi="Angsana New"/>
          <w:spacing w:val="2"/>
          <w:sz w:val="30"/>
          <w:szCs w:val="30"/>
        </w:rPr>
        <w:t>2</w:t>
      </w:r>
      <w:r w:rsidRPr="00E349A0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E349A0">
        <w:rPr>
          <w:rFonts w:ascii="Angsana New" w:hAnsi="Angsana New" w:hint="cs"/>
          <w:spacing w:val="2"/>
          <w:sz w:val="30"/>
          <w:szCs w:val="30"/>
          <w:cs/>
          <w:lang w:bidi="th-TH"/>
        </w:rPr>
        <w:t>คณะกรรมการมีมติให้เลิกกิจการ โดยบริษัทดังกล่าวได้จดทะเบียนเลิกกิจการ</w:t>
      </w:r>
      <w:r w:rsidRPr="00E349A0">
        <w:rPr>
          <w:rFonts w:ascii="Angsana New" w:hAnsi="Angsana New" w:hint="cs"/>
          <w:sz w:val="30"/>
          <w:szCs w:val="30"/>
          <w:cs/>
          <w:lang w:bidi="th-TH"/>
        </w:rPr>
        <w:t xml:space="preserve">กับกระทรวงพาณิชย์แล้ว เมื่อวันที่ </w:t>
      </w:r>
      <w:r w:rsidRPr="00E349A0">
        <w:rPr>
          <w:rFonts w:ascii="Angsana New" w:hAnsi="Angsana New" w:hint="cs"/>
          <w:sz w:val="30"/>
          <w:szCs w:val="30"/>
        </w:rPr>
        <w:t>3</w:t>
      </w:r>
      <w:r w:rsidRPr="00E349A0">
        <w:rPr>
          <w:rFonts w:ascii="Angsana New" w:hAnsi="Angsana New"/>
          <w:sz w:val="30"/>
          <w:szCs w:val="30"/>
          <w:lang w:bidi="th-TH"/>
        </w:rPr>
        <w:t>0</w:t>
      </w:r>
      <w:r w:rsidRPr="00E349A0">
        <w:rPr>
          <w:rFonts w:ascii="Angsana New" w:hAnsi="Angsana New" w:hint="cs"/>
          <w:sz w:val="30"/>
          <w:szCs w:val="30"/>
        </w:rPr>
        <w:t xml:space="preserve"> </w:t>
      </w:r>
      <w:r w:rsidRPr="00E349A0">
        <w:rPr>
          <w:rFonts w:ascii="Angsana New" w:hAnsi="Angsana New" w:hint="cs"/>
          <w:sz w:val="30"/>
          <w:szCs w:val="30"/>
          <w:cs/>
          <w:lang w:bidi="th-TH"/>
        </w:rPr>
        <w:t>กันยายน</w:t>
      </w:r>
      <w:r w:rsidRPr="00E349A0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E349A0">
        <w:rPr>
          <w:rFonts w:ascii="Angsana New" w:hAnsi="Angsana New" w:hint="cs"/>
          <w:sz w:val="30"/>
          <w:szCs w:val="30"/>
        </w:rPr>
        <w:t>256</w:t>
      </w:r>
      <w:r w:rsidRPr="00E349A0">
        <w:rPr>
          <w:rFonts w:ascii="Angsana New" w:hAnsi="Angsana New"/>
          <w:sz w:val="30"/>
          <w:szCs w:val="30"/>
          <w:lang w:bidi="th-TH"/>
        </w:rPr>
        <w:t>2</w:t>
      </w:r>
      <w:r w:rsidRPr="00E349A0">
        <w:rPr>
          <w:rFonts w:ascii="Angsana New" w:hAnsi="Angsana New" w:hint="cs"/>
          <w:sz w:val="30"/>
          <w:szCs w:val="30"/>
        </w:rPr>
        <w:t xml:space="preserve"> </w:t>
      </w:r>
      <w:r w:rsidRPr="00E349A0">
        <w:rPr>
          <w:rFonts w:ascii="Angsana New" w:hAnsi="Angsana New" w:hint="cs"/>
          <w:sz w:val="30"/>
          <w:szCs w:val="30"/>
          <w:cs/>
          <w:lang w:bidi="th-TH"/>
        </w:rPr>
        <w:t>และอยู่ระหว่างการชำระบัญชี</w:t>
      </w:r>
    </w:p>
    <w:p w14:paraId="5DA7FE82" w14:textId="77777777" w:rsidR="005D56B9" w:rsidRPr="00AF141A" w:rsidRDefault="005D56B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1</w:t>
      </w:r>
      <w:r w:rsidR="002D116D">
        <w:rPr>
          <w:rFonts w:asciiTheme="majorBidi" w:hAnsiTheme="majorBidi" w:cstheme="majorBidi"/>
          <w:b/>
          <w:bCs/>
          <w:sz w:val="30"/>
          <w:szCs w:val="30"/>
        </w:rPr>
        <w:t>0</w:t>
      </w:r>
      <w:r w:rsidRPr="00AF141A"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เงินลงทุนในการร่วมค้า</w:t>
      </w:r>
    </w:p>
    <w:p w14:paraId="10DBB884" w14:textId="77777777" w:rsidR="008426EE" w:rsidRPr="00CF1FF6" w:rsidRDefault="008426EE" w:rsidP="00344305">
      <w:pPr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14433" w:type="dxa"/>
        <w:tblInd w:w="5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68"/>
        <w:gridCol w:w="1466"/>
        <w:gridCol w:w="1036"/>
        <w:gridCol w:w="782"/>
        <w:gridCol w:w="195"/>
        <w:gridCol w:w="782"/>
        <w:gridCol w:w="195"/>
        <w:gridCol w:w="782"/>
        <w:gridCol w:w="195"/>
        <w:gridCol w:w="782"/>
        <w:gridCol w:w="195"/>
        <w:gridCol w:w="933"/>
        <w:gridCol w:w="180"/>
        <w:gridCol w:w="939"/>
        <w:gridCol w:w="195"/>
        <w:gridCol w:w="782"/>
        <w:gridCol w:w="195"/>
        <w:gridCol w:w="782"/>
        <w:gridCol w:w="195"/>
        <w:gridCol w:w="977"/>
        <w:gridCol w:w="195"/>
        <w:gridCol w:w="982"/>
      </w:tblGrid>
      <w:tr w:rsidR="00500266" w:rsidRPr="007F56A9" w14:paraId="016ABD4F" w14:textId="77777777" w:rsidTr="006F04B2">
        <w:trPr>
          <w:cantSplit/>
          <w:trHeight w:val="389"/>
          <w:tblHeader/>
        </w:trPr>
        <w:tc>
          <w:tcPr>
            <w:tcW w:w="14433" w:type="dxa"/>
            <w:gridSpan w:val="22"/>
          </w:tcPr>
          <w:p w14:paraId="155BE4F1" w14:textId="77777777" w:rsidR="00500266" w:rsidRPr="007F56A9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73" w:right="-44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7F56A9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</w:tr>
      <w:tr w:rsidR="00500266" w:rsidRPr="007F56A9" w14:paraId="163D88EC" w14:textId="77777777" w:rsidTr="006F04B2">
        <w:trPr>
          <w:cantSplit/>
          <w:trHeight w:val="792"/>
          <w:tblHeader/>
        </w:trPr>
        <w:tc>
          <w:tcPr>
            <w:tcW w:w="1668" w:type="dxa"/>
          </w:tcPr>
          <w:p w14:paraId="76ED254F" w14:textId="77777777" w:rsidR="00500266" w:rsidRPr="007F56A9" w:rsidRDefault="00500266" w:rsidP="00344305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6" w:type="dxa"/>
          </w:tcPr>
          <w:p w14:paraId="02BD4EF3" w14:textId="77777777" w:rsidR="00500266" w:rsidRDefault="00500266" w:rsidP="00344305">
            <w:pPr>
              <w:pStyle w:val="NoSpacing"/>
              <w:jc w:val="center"/>
              <w:rPr>
                <w:sz w:val="27"/>
                <w:szCs w:val="27"/>
              </w:rPr>
            </w:pPr>
          </w:p>
          <w:p w14:paraId="338A7A0C" w14:textId="77777777" w:rsidR="00500266" w:rsidRPr="00112C58" w:rsidRDefault="00500266" w:rsidP="00344305">
            <w:pPr>
              <w:pStyle w:val="NoSpacing"/>
              <w:jc w:val="center"/>
              <w:rPr>
                <w:sz w:val="27"/>
                <w:szCs w:val="27"/>
                <w:cs/>
              </w:rPr>
            </w:pPr>
            <w:r w:rsidRPr="00112C58">
              <w:rPr>
                <w:rFonts w:hint="cs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036" w:type="dxa"/>
          </w:tcPr>
          <w:p w14:paraId="6278F9EC" w14:textId="77777777" w:rsidR="00500266" w:rsidRPr="007F56A9" w:rsidRDefault="00500266" w:rsidP="00344305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F56A9">
              <w:rPr>
                <w:rFonts w:ascii="Angsana New" w:hAnsi="Angsana New"/>
                <w:sz w:val="27"/>
                <w:szCs w:val="27"/>
                <w:cs/>
              </w:rPr>
              <w:t>ประเทศที่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ดำเนินธุรกิจ</w:t>
            </w:r>
          </w:p>
        </w:tc>
        <w:tc>
          <w:tcPr>
            <w:tcW w:w="1759" w:type="dxa"/>
            <w:gridSpan w:val="3"/>
          </w:tcPr>
          <w:p w14:paraId="5618C23A" w14:textId="77777777" w:rsidR="00500266" w:rsidRPr="007F56A9" w:rsidRDefault="00500266" w:rsidP="00344305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56A9">
              <w:rPr>
                <w:rFonts w:ascii="Angsana New" w:hAnsi="Angsana New"/>
                <w:sz w:val="27"/>
                <w:szCs w:val="27"/>
                <w:cs/>
              </w:rPr>
              <w:t>สัดส่วน</w:t>
            </w:r>
            <w:r>
              <w:rPr>
                <w:rFonts w:ascii="Angsana New" w:hAnsi="Angsana New"/>
                <w:sz w:val="27"/>
                <w:szCs w:val="27"/>
              </w:rPr>
              <w:br/>
            </w:r>
            <w:r w:rsidRPr="007F56A9">
              <w:rPr>
                <w:rFonts w:ascii="Angsana New" w:hAnsi="Angsana New"/>
                <w:sz w:val="27"/>
                <w:szCs w:val="27"/>
                <w:cs/>
              </w:rPr>
              <w:t>ความเป็นเจ้าของ</w:t>
            </w:r>
          </w:p>
        </w:tc>
        <w:tc>
          <w:tcPr>
            <w:tcW w:w="195" w:type="dxa"/>
          </w:tcPr>
          <w:p w14:paraId="0EE00FB4" w14:textId="77777777" w:rsidR="00500266" w:rsidRPr="007F56A9" w:rsidRDefault="00500266" w:rsidP="00344305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25CAFD13" w14:textId="06A6E04C" w:rsidR="00500266" w:rsidRPr="00112C58" w:rsidRDefault="00500266" w:rsidP="00344305">
            <w:pPr>
              <w:pStyle w:val="acctmergecolhdg"/>
              <w:spacing w:line="240" w:lineRule="auto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  <w:r w:rsidRPr="00112C58">
              <w:rPr>
                <w:rFonts w:ascii="Angsana New" w:eastAsia="MS Mincho" w:hAnsi="Angsana New"/>
                <w:b w:val="0"/>
                <w:sz w:val="27"/>
                <w:szCs w:val="27"/>
                <w:cs/>
                <w:lang w:bidi="th-TH"/>
              </w:rPr>
              <w:t>ทุนชำระแล้ว</w:t>
            </w:r>
          </w:p>
        </w:tc>
        <w:tc>
          <w:tcPr>
            <w:tcW w:w="195" w:type="dxa"/>
            <w:vAlign w:val="bottom"/>
          </w:tcPr>
          <w:p w14:paraId="775B7959" w14:textId="77777777" w:rsidR="00500266" w:rsidRPr="00112C58" w:rsidRDefault="00500266" w:rsidP="00344305">
            <w:pPr>
              <w:pStyle w:val="acctmergecolhdg"/>
              <w:spacing w:line="240" w:lineRule="auto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</w:p>
        </w:tc>
        <w:tc>
          <w:tcPr>
            <w:tcW w:w="2052" w:type="dxa"/>
            <w:gridSpan w:val="3"/>
            <w:vAlign w:val="bottom"/>
          </w:tcPr>
          <w:p w14:paraId="5F3F3F50" w14:textId="77777777" w:rsidR="00500266" w:rsidRPr="00112C58" w:rsidRDefault="00500266" w:rsidP="00344305">
            <w:pPr>
              <w:pStyle w:val="acctmergecolhdg"/>
              <w:spacing w:line="240" w:lineRule="auto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  <w:r w:rsidRPr="00112C58">
              <w:rPr>
                <w:rFonts w:ascii="Angsana New" w:eastAsia="MS Mincho" w:hAnsi="Angsana New"/>
                <w:b w:val="0"/>
                <w:sz w:val="27"/>
                <w:szCs w:val="27"/>
                <w:cs/>
                <w:lang w:bidi="th-TH"/>
              </w:rPr>
              <w:t>ราคาทุน</w:t>
            </w:r>
          </w:p>
        </w:tc>
        <w:tc>
          <w:tcPr>
            <w:tcW w:w="195" w:type="dxa"/>
          </w:tcPr>
          <w:p w14:paraId="186CC91D" w14:textId="77777777" w:rsidR="00500266" w:rsidRPr="00112C58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759" w:type="dxa"/>
            <w:gridSpan w:val="3"/>
          </w:tcPr>
          <w:p w14:paraId="206C2A57" w14:textId="77777777" w:rsidR="00500266" w:rsidRPr="00112C58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7"/>
                <w:szCs w:val="27"/>
                <w:lang w:bidi="th-TH"/>
              </w:rPr>
            </w:pPr>
            <w:r w:rsidRPr="00112C58">
              <w:rPr>
                <w:rFonts w:ascii="Angsana New" w:eastAsia="MS Mincho" w:hAnsi="Angsana New"/>
                <w:sz w:val="27"/>
                <w:szCs w:val="27"/>
                <w:cs/>
                <w:lang w:bidi="th-TH"/>
              </w:rPr>
              <w:t>มูลค่าตาม</w:t>
            </w:r>
          </w:p>
          <w:p w14:paraId="70A1060C" w14:textId="77777777" w:rsidR="00500266" w:rsidRPr="00112C58" w:rsidRDefault="00500266" w:rsidP="00344305">
            <w:pPr>
              <w:pStyle w:val="acctmergecolhdg"/>
              <w:spacing w:line="240" w:lineRule="auto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  <w:r w:rsidRPr="00112C58">
              <w:rPr>
                <w:rFonts w:ascii="Angsana New" w:eastAsia="MS Mincho" w:hAnsi="Angsana New"/>
                <w:b w:val="0"/>
                <w:sz w:val="27"/>
                <w:szCs w:val="27"/>
                <w:cs/>
                <w:lang w:bidi="th-TH"/>
              </w:rPr>
              <w:t>วิธีส่วนได้เสีย</w:t>
            </w:r>
            <w:r w:rsidRPr="00112C58"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  <w:t xml:space="preserve"> </w:t>
            </w:r>
          </w:p>
        </w:tc>
        <w:tc>
          <w:tcPr>
            <w:tcW w:w="195" w:type="dxa"/>
          </w:tcPr>
          <w:p w14:paraId="6C71EE45" w14:textId="77777777" w:rsidR="00500266" w:rsidRPr="00112C58" w:rsidRDefault="00500266" w:rsidP="00344305">
            <w:pPr>
              <w:pStyle w:val="acctmergecolhdg"/>
              <w:spacing w:line="240" w:lineRule="auto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</w:p>
        </w:tc>
        <w:tc>
          <w:tcPr>
            <w:tcW w:w="2154" w:type="dxa"/>
            <w:gridSpan w:val="3"/>
          </w:tcPr>
          <w:p w14:paraId="69CECD44" w14:textId="77777777" w:rsidR="00500266" w:rsidRPr="00112C58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eastAsia="MS Mincho" w:hAnsi="Angsana New"/>
                <w:sz w:val="27"/>
                <w:szCs w:val="27"/>
                <w:lang w:bidi="th-TH"/>
              </w:rPr>
            </w:pPr>
            <w:r w:rsidRPr="00112C58">
              <w:rPr>
                <w:rFonts w:ascii="Angsana New" w:eastAsia="MS Mincho" w:hAnsi="Angsana New"/>
                <w:sz w:val="27"/>
                <w:szCs w:val="27"/>
                <w:cs/>
                <w:lang w:bidi="th-TH"/>
              </w:rPr>
              <w:t>เงินปันผล</w:t>
            </w:r>
            <w:r w:rsidRPr="00112C58">
              <w:rPr>
                <w:rFonts w:ascii="Angsana New" w:eastAsia="MS Mincho" w:hAnsi="Angsana New" w:hint="cs"/>
                <w:sz w:val="27"/>
                <w:szCs w:val="27"/>
                <w:cs/>
                <w:lang w:bidi="th-TH"/>
              </w:rPr>
              <w:t>รั</w:t>
            </w:r>
            <w:r>
              <w:rPr>
                <w:rFonts w:ascii="Angsana New" w:eastAsia="MS Mincho" w:hAnsi="Angsana New" w:hint="cs"/>
                <w:sz w:val="27"/>
                <w:szCs w:val="27"/>
                <w:cs/>
                <w:lang w:bidi="th-TH"/>
              </w:rPr>
              <w:t>บ</w:t>
            </w:r>
          </w:p>
          <w:p w14:paraId="3DA5A1D0" w14:textId="77777777" w:rsidR="00500266" w:rsidRPr="00112C58" w:rsidRDefault="00500266" w:rsidP="00344305">
            <w:pPr>
              <w:pStyle w:val="acctmergecolhdg"/>
              <w:spacing w:line="240" w:lineRule="auto"/>
              <w:ind w:right="-79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  <w:r w:rsidRPr="00112C58">
              <w:rPr>
                <w:rFonts w:ascii="Angsana New" w:eastAsia="MS Mincho" w:hAnsi="Angsana New"/>
                <w:sz w:val="27"/>
                <w:szCs w:val="27"/>
                <w:cs/>
                <w:lang w:bidi="th-TH"/>
              </w:rPr>
              <w:t>สำหรับ</w:t>
            </w:r>
            <w:r>
              <w:rPr>
                <w:rFonts w:ascii="Angsana New" w:eastAsia="MS Mincho" w:hAnsi="Angsana New" w:hint="cs"/>
                <w:sz w:val="27"/>
                <w:szCs w:val="27"/>
                <w:cs/>
                <w:lang w:bidi="th-TH"/>
              </w:rPr>
              <w:t>ปี</w:t>
            </w:r>
          </w:p>
        </w:tc>
      </w:tr>
      <w:tr w:rsidR="00500266" w:rsidRPr="007F56A9" w14:paraId="326F9635" w14:textId="77777777" w:rsidTr="006F04B2">
        <w:trPr>
          <w:cantSplit/>
          <w:trHeight w:val="369"/>
          <w:tblHeader/>
        </w:trPr>
        <w:tc>
          <w:tcPr>
            <w:tcW w:w="1668" w:type="dxa"/>
          </w:tcPr>
          <w:p w14:paraId="51BA8FD6" w14:textId="77777777" w:rsidR="00500266" w:rsidRPr="007F56A9" w:rsidRDefault="00500266" w:rsidP="003443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6" w:type="dxa"/>
          </w:tcPr>
          <w:p w14:paraId="7D2CF73B" w14:textId="77777777" w:rsidR="00500266" w:rsidRPr="007F56A9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6" w:type="dxa"/>
          </w:tcPr>
          <w:p w14:paraId="41158141" w14:textId="77777777" w:rsidR="00500266" w:rsidRPr="007F56A9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710C66F6" w14:textId="77777777" w:rsidR="00500266" w:rsidRPr="00420E5A" w:rsidRDefault="00500266" w:rsidP="00344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7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20E5A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95" w:type="dxa"/>
            <w:shd w:val="clear" w:color="auto" w:fill="auto"/>
          </w:tcPr>
          <w:p w14:paraId="03D6EF18" w14:textId="77777777" w:rsidR="00500266" w:rsidRPr="00243D40" w:rsidRDefault="00500266" w:rsidP="00344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7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679F2BC8" w14:textId="77777777" w:rsidR="00500266" w:rsidRPr="00243D40" w:rsidRDefault="00500266" w:rsidP="00344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7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3D40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195" w:type="dxa"/>
            <w:shd w:val="clear" w:color="auto" w:fill="auto"/>
          </w:tcPr>
          <w:p w14:paraId="605F7D1C" w14:textId="77777777" w:rsidR="00500266" w:rsidRPr="00243D40" w:rsidRDefault="00500266" w:rsidP="00344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7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4A4F72C3" w14:textId="77777777" w:rsidR="00500266" w:rsidRPr="00243D40" w:rsidRDefault="00500266" w:rsidP="00344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7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3D40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95" w:type="dxa"/>
            <w:shd w:val="clear" w:color="auto" w:fill="auto"/>
          </w:tcPr>
          <w:p w14:paraId="64F289A4" w14:textId="77777777" w:rsidR="00500266" w:rsidRPr="00243D40" w:rsidRDefault="00500266" w:rsidP="00344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7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47973A82" w14:textId="77777777" w:rsidR="00500266" w:rsidRPr="00243D40" w:rsidRDefault="00500266" w:rsidP="00344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7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3D40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195" w:type="dxa"/>
            <w:shd w:val="clear" w:color="auto" w:fill="auto"/>
          </w:tcPr>
          <w:p w14:paraId="0FAC7694" w14:textId="77777777" w:rsidR="00500266" w:rsidRPr="00243D40" w:rsidRDefault="00500266" w:rsidP="00344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75"/>
              <w:jc w:val="center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33" w:type="dxa"/>
            <w:shd w:val="clear" w:color="auto" w:fill="auto"/>
          </w:tcPr>
          <w:p w14:paraId="664DCE13" w14:textId="77777777" w:rsidR="00500266" w:rsidRPr="00243D40" w:rsidRDefault="00500266" w:rsidP="00344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7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3D40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51E7A597" w14:textId="77777777" w:rsidR="00500266" w:rsidRPr="00243D40" w:rsidRDefault="00500266" w:rsidP="00344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7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9" w:type="dxa"/>
            <w:shd w:val="clear" w:color="auto" w:fill="auto"/>
          </w:tcPr>
          <w:p w14:paraId="3EC860E8" w14:textId="77777777" w:rsidR="00500266" w:rsidRPr="00243D40" w:rsidRDefault="00500266" w:rsidP="00344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7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3D40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195" w:type="dxa"/>
            <w:shd w:val="clear" w:color="auto" w:fill="auto"/>
          </w:tcPr>
          <w:p w14:paraId="283A6FF6" w14:textId="77777777" w:rsidR="00500266" w:rsidRPr="00243D40" w:rsidRDefault="00500266" w:rsidP="00344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7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64E5F560" w14:textId="77777777" w:rsidR="00500266" w:rsidRPr="00243D40" w:rsidRDefault="00500266" w:rsidP="00344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7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3D40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95" w:type="dxa"/>
            <w:shd w:val="clear" w:color="auto" w:fill="auto"/>
          </w:tcPr>
          <w:p w14:paraId="650348E0" w14:textId="77777777" w:rsidR="00500266" w:rsidRPr="00243D40" w:rsidRDefault="00500266" w:rsidP="00344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7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4A0FB3E2" w14:textId="77777777" w:rsidR="00500266" w:rsidRPr="00243D40" w:rsidRDefault="00500266" w:rsidP="00344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7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3D40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195" w:type="dxa"/>
            <w:shd w:val="clear" w:color="auto" w:fill="auto"/>
          </w:tcPr>
          <w:p w14:paraId="5774BE44" w14:textId="77777777" w:rsidR="00500266" w:rsidRPr="00243D40" w:rsidRDefault="00500266" w:rsidP="00344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7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77" w:type="dxa"/>
            <w:shd w:val="clear" w:color="auto" w:fill="auto"/>
          </w:tcPr>
          <w:p w14:paraId="34B41663" w14:textId="77777777" w:rsidR="00500266" w:rsidRPr="00243D40" w:rsidRDefault="00500266" w:rsidP="00344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7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3D40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95" w:type="dxa"/>
          </w:tcPr>
          <w:p w14:paraId="7BCBAC14" w14:textId="77777777" w:rsidR="00500266" w:rsidRPr="00243D40" w:rsidRDefault="00500266" w:rsidP="00344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7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2" w:type="dxa"/>
          </w:tcPr>
          <w:p w14:paraId="4F956C7B" w14:textId="77777777" w:rsidR="00500266" w:rsidRPr="00243D40" w:rsidRDefault="00500266" w:rsidP="00344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7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3D40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</w:tr>
      <w:tr w:rsidR="00500266" w:rsidRPr="007F56A9" w14:paraId="4AA261B6" w14:textId="77777777" w:rsidTr="006F04B2">
        <w:trPr>
          <w:cantSplit/>
          <w:trHeight w:val="291"/>
        </w:trPr>
        <w:tc>
          <w:tcPr>
            <w:tcW w:w="1668" w:type="dxa"/>
          </w:tcPr>
          <w:p w14:paraId="7DE23BD4" w14:textId="77777777" w:rsidR="00500266" w:rsidRPr="007F56A9" w:rsidRDefault="00500266" w:rsidP="00344305">
            <w:pPr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66" w:type="dxa"/>
          </w:tcPr>
          <w:p w14:paraId="6B1E2647" w14:textId="77777777" w:rsidR="00500266" w:rsidRPr="007F56A9" w:rsidRDefault="00500266" w:rsidP="00344305">
            <w:pPr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36" w:type="dxa"/>
          </w:tcPr>
          <w:p w14:paraId="7EAF7224" w14:textId="77777777" w:rsidR="00500266" w:rsidRPr="007F56A9" w:rsidRDefault="00500266" w:rsidP="00344305">
            <w:pPr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759" w:type="dxa"/>
            <w:gridSpan w:val="3"/>
          </w:tcPr>
          <w:p w14:paraId="2BBAD520" w14:textId="77777777" w:rsidR="00500266" w:rsidRPr="007F56A9" w:rsidRDefault="00500266" w:rsidP="00344305">
            <w:pPr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7F56A9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(ร้อยละ)</w:t>
            </w:r>
          </w:p>
        </w:tc>
        <w:tc>
          <w:tcPr>
            <w:tcW w:w="195" w:type="dxa"/>
          </w:tcPr>
          <w:p w14:paraId="398F04D1" w14:textId="77777777" w:rsidR="00500266" w:rsidRPr="007F56A9" w:rsidRDefault="00500266" w:rsidP="00344305">
            <w:pPr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8309" w:type="dxa"/>
            <w:gridSpan w:val="15"/>
          </w:tcPr>
          <w:p w14:paraId="3EB897BF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</w:pPr>
            <w:r w:rsidRPr="007F56A9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</w:t>
            </w:r>
            <w:r w:rsidRPr="007F56A9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พัน</w:t>
            </w:r>
            <w:r w:rsidRPr="007F56A9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บาท)</w:t>
            </w:r>
          </w:p>
        </w:tc>
      </w:tr>
      <w:tr w:rsidR="00500266" w:rsidRPr="007F56A9" w14:paraId="05B935BA" w14:textId="77777777" w:rsidTr="006F04B2">
        <w:trPr>
          <w:cantSplit/>
          <w:trHeight w:val="433"/>
        </w:trPr>
        <w:tc>
          <w:tcPr>
            <w:tcW w:w="3134" w:type="dxa"/>
            <w:gridSpan w:val="2"/>
          </w:tcPr>
          <w:p w14:paraId="528B6F76" w14:textId="77777777" w:rsidR="00500266" w:rsidRPr="007F56A9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7F56A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036" w:type="dxa"/>
          </w:tcPr>
          <w:p w14:paraId="4A3FF4BB" w14:textId="77777777" w:rsidR="00500266" w:rsidRPr="007F56A9" w:rsidRDefault="00500266" w:rsidP="00344305">
            <w:pPr>
              <w:tabs>
                <w:tab w:val="clear" w:pos="454"/>
                <w:tab w:val="decimal" w:pos="461"/>
                <w:tab w:val="decimal" w:pos="821"/>
              </w:tabs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129C953C" w14:textId="77777777" w:rsidR="00500266" w:rsidRPr="007F56A9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1C15D679" w14:textId="77777777" w:rsidR="00500266" w:rsidRPr="007F56A9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0CD191DD" w14:textId="77777777" w:rsidR="00500266" w:rsidRPr="007F56A9" w:rsidRDefault="00500266" w:rsidP="00344305">
            <w:pPr>
              <w:tabs>
                <w:tab w:val="decimal" w:pos="281"/>
              </w:tabs>
              <w:ind w:right="-79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5ED57DB6" w14:textId="77777777" w:rsidR="00500266" w:rsidRPr="007F56A9" w:rsidRDefault="00500266" w:rsidP="00344305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3F449253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44AE4083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6BEDAA91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17B579BC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3" w:type="dxa"/>
            <w:shd w:val="clear" w:color="auto" w:fill="auto"/>
          </w:tcPr>
          <w:p w14:paraId="280BDAEB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9DA36FF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9" w:type="dxa"/>
            <w:shd w:val="clear" w:color="auto" w:fill="auto"/>
          </w:tcPr>
          <w:p w14:paraId="737CB55E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1246C419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3FDDAAC1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35EC8661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4DEC1007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742FBFBF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7" w:type="dxa"/>
            <w:shd w:val="clear" w:color="auto" w:fill="auto"/>
          </w:tcPr>
          <w:p w14:paraId="66DBEF1B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1E70CE3B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2" w:type="dxa"/>
            <w:shd w:val="clear" w:color="auto" w:fill="auto"/>
          </w:tcPr>
          <w:p w14:paraId="68A464BB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500266" w:rsidRPr="007F56A9" w14:paraId="0C4E194B" w14:textId="77777777" w:rsidTr="006F04B2">
        <w:trPr>
          <w:cantSplit/>
          <w:trHeight w:val="610"/>
        </w:trPr>
        <w:tc>
          <w:tcPr>
            <w:tcW w:w="1668" w:type="dxa"/>
          </w:tcPr>
          <w:p w14:paraId="2D4EC13E" w14:textId="77777777" w:rsidR="00500266" w:rsidRPr="007F56A9" w:rsidRDefault="00500266" w:rsidP="00344305">
            <w:pPr>
              <w:spacing w:line="380" w:lineRule="exact"/>
              <w:ind w:left="101" w:hanging="101"/>
              <w:rPr>
                <w:rFonts w:ascii="Angsana New" w:hAnsi="Angsana New"/>
                <w:sz w:val="27"/>
                <w:szCs w:val="27"/>
              </w:rPr>
            </w:pPr>
            <w:r w:rsidRPr="007F56A9">
              <w:rPr>
                <w:rFonts w:ascii="Angsana New" w:hAnsi="Angsana New" w:hint="cs"/>
                <w:sz w:val="27"/>
                <w:szCs w:val="27"/>
                <w:cs/>
              </w:rPr>
              <w:t>บริษัท ทีเอสอาร์ ลาว จำกัด</w:t>
            </w:r>
          </w:p>
        </w:tc>
        <w:tc>
          <w:tcPr>
            <w:tcW w:w="1466" w:type="dxa"/>
          </w:tcPr>
          <w:p w14:paraId="4158227E" w14:textId="77777777" w:rsidR="00500266" w:rsidRPr="007F56A9" w:rsidRDefault="00500266" w:rsidP="00344305">
            <w:pPr>
              <w:spacing w:line="380" w:lineRule="exact"/>
              <w:ind w:left="101" w:hanging="101"/>
              <w:rPr>
                <w:rFonts w:ascii="Angsana New" w:hAnsi="Angsana New"/>
                <w:sz w:val="27"/>
                <w:szCs w:val="27"/>
              </w:rPr>
            </w:pPr>
            <w:r w:rsidRPr="007F56A9">
              <w:rPr>
                <w:rFonts w:ascii="Angsana New" w:hAnsi="Angsana New"/>
                <w:sz w:val="27"/>
                <w:szCs w:val="27"/>
                <w:cs/>
              </w:rPr>
              <w:t>จำหน่ายเครื่อง</w:t>
            </w:r>
            <w:r w:rsidRPr="007F56A9">
              <w:rPr>
                <w:rFonts w:ascii="Angsana New" w:hAnsi="Angsana New" w:hint="cs"/>
                <w:sz w:val="27"/>
                <w:szCs w:val="27"/>
                <w:cs/>
              </w:rPr>
              <w:t>ก</w:t>
            </w:r>
            <w:r w:rsidRPr="007F56A9">
              <w:rPr>
                <w:rFonts w:ascii="Angsana New" w:hAnsi="Angsana New"/>
                <w:sz w:val="27"/>
                <w:szCs w:val="27"/>
                <w:cs/>
              </w:rPr>
              <w:t>รองน้ำ</w:t>
            </w:r>
            <w:r w:rsidRPr="007F56A9">
              <w:rPr>
                <w:rFonts w:ascii="Angsana New" w:hAnsi="Angsana New" w:hint="cs"/>
                <w:sz w:val="27"/>
                <w:szCs w:val="27"/>
                <w:cs/>
              </w:rPr>
              <w:t>และเครื่องใช้ไฟฟ้า</w:t>
            </w:r>
          </w:p>
        </w:tc>
        <w:tc>
          <w:tcPr>
            <w:tcW w:w="1036" w:type="dxa"/>
            <w:vAlign w:val="bottom"/>
          </w:tcPr>
          <w:p w14:paraId="6D3013BD" w14:textId="77777777" w:rsidR="00500266" w:rsidRPr="007F56A9" w:rsidRDefault="00500266" w:rsidP="00344305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56A9">
              <w:rPr>
                <w:rFonts w:ascii="Angsana New" w:hAnsi="Angsana New" w:hint="cs"/>
                <w:sz w:val="27"/>
                <w:szCs w:val="27"/>
                <w:cs/>
              </w:rPr>
              <w:t>ลาว</w:t>
            </w:r>
          </w:p>
        </w:tc>
        <w:tc>
          <w:tcPr>
            <w:tcW w:w="782" w:type="dxa"/>
            <w:shd w:val="clear" w:color="auto" w:fill="auto"/>
            <w:vAlign w:val="bottom"/>
          </w:tcPr>
          <w:p w14:paraId="68721CF0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49.00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CCD16F3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62F65A77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7F56A9">
              <w:rPr>
                <w:rFonts w:ascii="Angsana New" w:hAnsi="Angsana New"/>
                <w:sz w:val="27"/>
                <w:szCs w:val="27"/>
                <w:lang w:bidi="th-TH"/>
              </w:rPr>
              <w:t>4</w:t>
            </w:r>
            <w:r w:rsidRPr="007F56A9">
              <w:rPr>
                <w:rFonts w:ascii="Angsana New" w:hAnsi="Angsana New"/>
                <w:sz w:val="27"/>
                <w:szCs w:val="27"/>
                <w:lang w:val="en-US" w:bidi="th-TH"/>
              </w:rPr>
              <w:t>9.00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FF9808B" w14:textId="77777777" w:rsidR="00500266" w:rsidRPr="007F56A9" w:rsidRDefault="00500266" w:rsidP="00344305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41C50AE5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24,282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F3FC816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0CEBC61E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7F56A9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7F56A9">
              <w:rPr>
                <w:rFonts w:ascii="Angsana New" w:hAnsi="Angsana New"/>
                <w:sz w:val="27"/>
                <w:szCs w:val="27"/>
                <w:lang w:bidi="th-TH"/>
              </w:rPr>
              <w:t>4,</w:t>
            </w:r>
            <w:r w:rsidRPr="007F56A9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7F56A9">
              <w:rPr>
                <w:rFonts w:ascii="Angsana New" w:hAnsi="Angsana New"/>
                <w:sz w:val="27"/>
                <w:szCs w:val="27"/>
                <w:lang w:bidi="th-TH"/>
              </w:rPr>
              <w:t>8</w:t>
            </w:r>
            <w:r w:rsidRPr="007F56A9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C1C235F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6E85CF5F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13,767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7163E1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7F1165A8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7F56A9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7F56A9">
              <w:rPr>
                <w:rFonts w:ascii="Angsana New" w:hAnsi="Angsana New"/>
                <w:sz w:val="27"/>
                <w:szCs w:val="27"/>
                <w:lang w:bidi="th-TH"/>
              </w:rPr>
              <w:t>3,767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975E3B4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1AAD4C08" w14:textId="739B7056" w:rsidR="00500266" w:rsidRPr="00500266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1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3,742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54A8801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17505194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7F56A9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7F56A9">
              <w:rPr>
                <w:rFonts w:ascii="Angsana New" w:hAnsi="Angsana New"/>
                <w:sz w:val="27"/>
                <w:szCs w:val="27"/>
                <w:lang w:bidi="th-TH"/>
              </w:rPr>
              <w:t>5,</w:t>
            </w:r>
            <w:r w:rsidRPr="007F56A9">
              <w:rPr>
                <w:rFonts w:ascii="Angsana New" w:hAnsi="Angsana New"/>
                <w:sz w:val="27"/>
                <w:szCs w:val="27"/>
                <w:lang w:val="en-US" w:bidi="th-TH"/>
              </w:rPr>
              <w:t>0</w:t>
            </w:r>
            <w:r w:rsidRPr="007F56A9">
              <w:rPr>
                <w:rFonts w:ascii="Angsana New" w:hAnsi="Angsana New"/>
                <w:sz w:val="27"/>
                <w:szCs w:val="27"/>
                <w:lang w:bidi="th-TH"/>
              </w:rPr>
              <w:t>73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F564B9E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FD6B9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980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AFD4775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B1B96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</w:tr>
      <w:tr w:rsidR="00500266" w:rsidRPr="007F56A9" w14:paraId="0F3B6B2C" w14:textId="77777777" w:rsidTr="00FC7F59">
        <w:trPr>
          <w:cantSplit/>
          <w:trHeight w:val="433"/>
        </w:trPr>
        <w:tc>
          <w:tcPr>
            <w:tcW w:w="1668" w:type="dxa"/>
            <w:vAlign w:val="bottom"/>
          </w:tcPr>
          <w:p w14:paraId="2B2D16E2" w14:textId="77777777" w:rsidR="00500266" w:rsidRPr="007F56A9" w:rsidRDefault="00500266" w:rsidP="00FC7F59">
            <w:pPr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56A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66" w:type="dxa"/>
          </w:tcPr>
          <w:p w14:paraId="7BD39E43" w14:textId="77777777" w:rsidR="00500266" w:rsidRPr="007F56A9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36" w:type="dxa"/>
          </w:tcPr>
          <w:p w14:paraId="006B5918" w14:textId="77777777" w:rsidR="00500266" w:rsidRPr="007F56A9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31459ECC" w14:textId="77777777" w:rsidR="00500266" w:rsidRPr="007F56A9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56E9D0F9" w14:textId="77777777" w:rsidR="00500266" w:rsidRPr="007F56A9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6302D621" w14:textId="77777777" w:rsidR="00500266" w:rsidRPr="007F56A9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7EDDA745" w14:textId="77777777" w:rsidR="00500266" w:rsidRPr="007F56A9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186708DD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43CBD76F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7E148C4C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75572AAE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0D44C8" w14:textId="77777777" w:rsidR="00500266" w:rsidRPr="0077027E" w:rsidRDefault="00500266" w:rsidP="00FC7F5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77027E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13,767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1471F8" w14:textId="77777777" w:rsidR="00500266" w:rsidRPr="0077027E" w:rsidRDefault="00500266" w:rsidP="00FC7F5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4EB3E" w14:textId="77777777" w:rsidR="00500266" w:rsidRPr="0077027E" w:rsidRDefault="00500266" w:rsidP="00FC7F5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77027E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13,767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DA1938D" w14:textId="77777777" w:rsidR="00500266" w:rsidRPr="0077027E" w:rsidRDefault="00500266" w:rsidP="00FC7F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63C9A" w14:textId="7C5E78CE" w:rsidR="00500266" w:rsidRPr="0077027E" w:rsidRDefault="00500266" w:rsidP="00FC7F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77027E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13,742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66F9226" w14:textId="77777777" w:rsidR="00500266" w:rsidRPr="0077027E" w:rsidRDefault="00500266" w:rsidP="00FC7F5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468A1B" w14:textId="77777777" w:rsidR="00500266" w:rsidRPr="0077027E" w:rsidRDefault="00500266" w:rsidP="00FC7F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77027E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15,073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A2D0088" w14:textId="77777777" w:rsidR="00500266" w:rsidRPr="0077027E" w:rsidRDefault="00500266" w:rsidP="00FC7F59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7A2944" w14:textId="77777777" w:rsidR="00500266" w:rsidRPr="0077027E" w:rsidRDefault="00500266" w:rsidP="00FC7F59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77027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980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88DD099" w14:textId="77777777" w:rsidR="00500266" w:rsidRPr="0077027E" w:rsidRDefault="00500266" w:rsidP="00FC7F59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884E95" w14:textId="77777777" w:rsidR="00500266" w:rsidRPr="0077027E" w:rsidRDefault="00500266" w:rsidP="00FC7F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77027E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</w:tr>
    </w:tbl>
    <w:p w14:paraId="65B87102" w14:textId="77777777" w:rsidR="00061D74" w:rsidRDefault="00061D7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651" w:type="dxa"/>
        <w:tblInd w:w="5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00"/>
        <w:gridCol w:w="2154"/>
        <w:gridCol w:w="1347"/>
        <w:gridCol w:w="1023"/>
        <w:gridCol w:w="208"/>
        <w:gridCol w:w="970"/>
        <w:gridCol w:w="208"/>
        <w:gridCol w:w="1002"/>
        <w:gridCol w:w="208"/>
        <w:gridCol w:w="942"/>
        <w:gridCol w:w="6"/>
        <w:gridCol w:w="202"/>
        <w:gridCol w:w="6"/>
        <w:gridCol w:w="938"/>
        <w:gridCol w:w="208"/>
        <w:gridCol w:w="1042"/>
        <w:gridCol w:w="182"/>
        <w:gridCol w:w="1041"/>
        <w:gridCol w:w="208"/>
        <w:gridCol w:w="1048"/>
        <w:gridCol w:w="8"/>
      </w:tblGrid>
      <w:tr w:rsidR="00500266" w:rsidRPr="00CF0320" w14:paraId="5F0A6206" w14:textId="77777777" w:rsidTr="00EF30CD">
        <w:trPr>
          <w:gridAfter w:val="1"/>
          <w:wAfter w:w="8" w:type="dxa"/>
          <w:cantSplit/>
          <w:trHeight w:val="437"/>
          <w:tblHeader/>
        </w:trPr>
        <w:tc>
          <w:tcPr>
            <w:tcW w:w="14643" w:type="dxa"/>
            <w:gridSpan w:val="20"/>
          </w:tcPr>
          <w:p w14:paraId="7C4ADCED" w14:textId="77777777" w:rsidR="00500266" w:rsidRPr="00CF0320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F032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lastRenderedPageBreak/>
              <w:t>งบการเงิน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00266" w:rsidRPr="00CF0320" w14:paraId="0A969182" w14:textId="77777777" w:rsidTr="00EF30CD">
        <w:trPr>
          <w:gridAfter w:val="1"/>
          <w:wAfter w:w="8" w:type="dxa"/>
          <w:cantSplit/>
          <w:trHeight w:val="792"/>
          <w:tblHeader/>
        </w:trPr>
        <w:tc>
          <w:tcPr>
            <w:tcW w:w="1700" w:type="dxa"/>
          </w:tcPr>
          <w:p w14:paraId="2C5F7465" w14:textId="77777777" w:rsidR="00500266" w:rsidRPr="00CF0320" w:rsidRDefault="00500266" w:rsidP="0034430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4" w:type="dxa"/>
          </w:tcPr>
          <w:p w14:paraId="650115F7" w14:textId="77777777" w:rsidR="00500266" w:rsidRDefault="00500266" w:rsidP="0034430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5B4854F" w14:textId="77777777" w:rsidR="00500266" w:rsidRPr="00CF0320" w:rsidRDefault="00500266" w:rsidP="0034430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0320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347" w:type="dxa"/>
          </w:tcPr>
          <w:p w14:paraId="296B2D13" w14:textId="77777777" w:rsidR="00500266" w:rsidRPr="00CF0320" w:rsidRDefault="00500266" w:rsidP="0034430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0320">
              <w:rPr>
                <w:rFonts w:ascii="Angsana New" w:hAnsi="Angsana New"/>
                <w:sz w:val="28"/>
                <w:szCs w:val="28"/>
                <w:cs/>
              </w:rPr>
              <w:t>ประเทศที่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ดำเนินธุรกิจ</w:t>
            </w:r>
          </w:p>
        </w:tc>
        <w:tc>
          <w:tcPr>
            <w:tcW w:w="2201" w:type="dxa"/>
            <w:gridSpan w:val="3"/>
          </w:tcPr>
          <w:p w14:paraId="0FACF1AB" w14:textId="77777777" w:rsidR="00500266" w:rsidRPr="00CF0320" w:rsidRDefault="00500266" w:rsidP="0034430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320">
              <w:rPr>
                <w:rFonts w:ascii="Angsana New" w:hAnsi="Angsana New"/>
                <w:sz w:val="28"/>
                <w:szCs w:val="28"/>
                <w:cs/>
              </w:rPr>
              <w:t>สัดส่วน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CF0320">
              <w:rPr>
                <w:rFonts w:ascii="Angsana New" w:hAnsi="Angsana New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208" w:type="dxa"/>
          </w:tcPr>
          <w:p w14:paraId="78BFF6B3" w14:textId="77777777" w:rsidR="00500266" w:rsidRPr="00CF0320" w:rsidRDefault="00500266" w:rsidP="0034430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2" w:type="dxa"/>
            <w:gridSpan w:val="3"/>
          </w:tcPr>
          <w:p w14:paraId="7768191A" w14:textId="77777777" w:rsidR="00500266" w:rsidRPr="00CF0320" w:rsidRDefault="00500266" w:rsidP="00344305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  <w:lang w:bidi="th-TH"/>
              </w:rPr>
            </w:pPr>
          </w:p>
          <w:p w14:paraId="6F97DFD2" w14:textId="77777777" w:rsidR="00500266" w:rsidRPr="00CF0320" w:rsidRDefault="00500266" w:rsidP="0034430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highlight w:val="cyan"/>
              </w:rPr>
            </w:pPr>
            <w:r w:rsidRPr="00CF0320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08" w:type="dxa"/>
            <w:gridSpan w:val="2"/>
          </w:tcPr>
          <w:p w14:paraId="3072725A" w14:textId="77777777" w:rsidR="00500266" w:rsidRPr="00CF0320" w:rsidRDefault="00500266" w:rsidP="0034430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194" w:type="dxa"/>
            <w:gridSpan w:val="4"/>
          </w:tcPr>
          <w:p w14:paraId="3199B24D" w14:textId="77777777" w:rsidR="00500266" w:rsidRPr="00CF0320" w:rsidRDefault="00500266" w:rsidP="00344305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059F203" w14:textId="77777777" w:rsidR="00500266" w:rsidRPr="00CF0320" w:rsidRDefault="00500266" w:rsidP="0034430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  <w:r w:rsidRPr="00CF032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14:paraId="45A64637" w14:textId="77777777" w:rsidR="00500266" w:rsidRPr="00CF0320" w:rsidRDefault="00500266" w:rsidP="0034430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297" w:type="dxa"/>
            <w:gridSpan w:val="3"/>
          </w:tcPr>
          <w:p w14:paraId="16E07FD4" w14:textId="77777777" w:rsidR="00500266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320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รับ</w:t>
            </w:r>
          </w:p>
          <w:p w14:paraId="3D94A54F" w14:textId="77777777" w:rsidR="00500266" w:rsidRPr="00CF0320" w:rsidRDefault="00500266" w:rsidP="00344305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สำหรับปี</w:t>
            </w:r>
          </w:p>
        </w:tc>
      </w:tr>
      <w:tr w:rsidR="00500266" w:rsidRPr="00CF0320" w14:paraId="45F3C7AF" w14:textId="77777777" w:rsidTr="00EF30CD">
        <w:trPr>
          <w:cantSplit/>
          <w:trHeight w:val="414"/>
          <w:tblHeader/>
        </w:trPr>
        <w:tc>
          <w:tcPr>
            <w:tcW w:w="1700" w:type="dxa"/>
          </w:tcPr>
          <w:p w14:paraId="4D58D87B" w14:textId="77777777" w:rsidR="00500266" w:rsidRPr="00CF0320" w:rsidRDefault="00500266" w:rsidP="003443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4" w:type="dxa"/>
          </w:tcPr>
          <w:p w14:paraId="6475BF9F" w14:textId="77777777" w:rsidR="00500266" w:rsidRPr="00CF0320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14:paraId="144527E8" w14:textId="77777777" w:rsidR="00500266" w:rsidRPr="00CF0320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C18AD66" w14:textId="77777777" w:rsidR="00500266" w:rsidRPr="00CF0320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67C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56</w:t>
            </w:r>
            <w:r w:rsidRPr="006067C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08" w:type="dxa"/>
            <w:vAlign w:val="bottom"/>
          </w:tcPr>
          <w:p w14:paraId="19C0EBC9" w14:textId="77777777" w:rsidR="00500266" w:rsidRPr="00CF0320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19224DAC" w14:textId="77777777" w:rsidR="00500266" w:rsidRPr="00CF0320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067C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56</w:t>
            </w:r>
            <w:r w:rsidRPr="006067C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08" w:type="dxa"/>
            <w:vAlign w:val="bottom"/>
          </w:tcPr>
          <w:p w14:paraId="540A762E" w14:textId="77777777" w:rsidR="00500266" w:rsidRPr="00CF0320" w:rsidRDefault="00500266" w:rsidP="0034430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3064B37B" w14:textId="77777777" w:rsidR="00500266" w:rsidRPr="00CF0320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67C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56</w:t>
            </w:r>
            <w:r w:rsidRPr="006067C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08" w:type="dxa"/>
            <w:vAlign w:val="bottom"/>
          </w:tcPr>
          <w:p w14:paraId="22463753" w14:textId="77777777" w:rsidR="00500266" w:rsidRPr="00CF0320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vAlign w:val="bottom"/>
          </w:tcPr>
          <w:p w14:paraId="7AC5231F" w14:textId="77777777" w:rsidR="00500266" w:rsidRPr="00CF0320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067C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56</w:t>
            </w:r>
            <w:r w:rsidRPr="006067C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08" w:type="dxa"/>
            <w:gridSpan w:val="2"/>
            <w:vAlign w:val="bottom"/>
          </w:tcPr>
          <w:p w14:paraId="77E15066" w14:textId="77777777" w:rsidR="00500266" w:rsidRPr="00CF0320" w:rsidRDefault="00500266" w:rsidP="0034430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38" w:type="dxa"/>
            <w:vAlign w:val="bottom"/>
          </w:tcPr>
          <w:p w14:paraId="19D647E0" w14:textId="77777777" w:rsidR="00500266" w:rsidRPr="00CF0320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67C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56</w:t>
            </w:r>
            <w:r w:rsidRPr="006067C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08" w:type="dxa"/>
            <w:vAlign w:val="bottom"/>
          </w:tcPr>
          <w:p w14:paraId="4C9028BA" w14:textId="77777777" w:rsidR="00500266" w:rsidRPr="00CF0320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517744EE" w14:textId="77777777" w:rsidR="00500266" w:rsidRPr="00CF0320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067C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56</w:t>
            </w:r>
            <w:r w:rsidRPr="006067C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82" w:type="dxa"/>
            <w:vAlign w:val="bottom"/>
          </w:tcPr>
          <w:p w14:paraId="679C44BC" w14:textId="77777777" w:rsidR="00500266" w:rsidRPr="00CF0320" w:rsidRDefault="00500266" w:rsidP="0034430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7105DE2C" w14:textId="77777777" w:rsidR="00500266" w:rsidRPr="00CF0320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67C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56</w:t>
            </w:r>
            <w:r w:rsidRPr="006067C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08" w:type="dxa"/>
            <w:vAlign w:val="bottom"/>
          </w:tcPr>
          <w:p w14:paraId="0929442F" w14:textId="77777777" w:rsidR="00500266" w:rsidRPr="00CF0320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F297ED7" w14:textId="77777777" w:rsidR="00500266" w:rsidRPr="00CF0320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067C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56</w:t>
            </w:r>
            <w:r w:rsidRPr="006067C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500266" w:rsidRPr="00CF0320" w14:paraId="714AFDF1" w14:textId="77777777" w:rsidTr="00EF30CD">
        <w:trPr>
          <w:gridAfter w:val="1"/>
          <w:wAfter w:w="8" w:type="dxa"/>
          <w:cantSplit/>
          <w:trHeight w:val="306"/>
        </w:trPr>
        <w:tc>
          <w:tcPr>
            <w:tcW w:w="1700" w:type="dxa"/>
          </w:tcPr>
          <w:p w14:paraId="34406CA7" w14:textId="77777777" w:rsidR="00500266" w:rsidRPr="00CF0320" w:rsidRDefault="00500266" w:rsidP="0034430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54" w:type="dxa"/>
          </w:tcPr>
          <w:p w14:paraId="2695019C" w14:textId="77777777" w:rsidR="00500266" w:rsidRPr="00CF0320" w:rsidRDefault="00500266" w:rsidP="0034430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3D6B8754" w14:textId="77777777" w:rsidR="00500266" w:rsidRPr="00CF0320" w:rsidRDefault="00500266" w:rsidP="0034430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01" w:type="dxa"/>
            <w:gridSpan w:val="3"/>
          </w:tcPr>
          <w:p w14:paraId="61336A32" w14:textId="77777777" w:rsidR="00500266" w:rsidRPr="00CF0320" w:rsidRDefault="00500266" w:rsidP="0034430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F032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08" w:type="dxa"/>
          </w:tcPr>
          <w:p w14:paraId="0C7DE159" w14:textId="77777777" w:rsidR="00500266" w:rsidRPr="00CF0320" w:rsidRDefault="00500266" w:rsidP="00344305">
            <w:pPr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033" w:type="dxa"/>
            <w:gridSpan w:val="13"/>
          </w:tcPr>
          <w:p w14:paraId="543ADD5C" w14:textId="77777777" w:rsidR="00500266" w:rsidRPr="00CF0320" w:rsidRDefault="00500266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CF032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CF032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00266" w:rsidRPr="00CF0320" w14:paraId="0491E597" w14:textId="77777777" w:rsidTr="00EF30CD">
        <w:trPr>
          <w:cantSplit/>
          <w:trHeight w:val="456"/>
        </w:trPr>
        <w:tc>
          <w:tcPr>
            <w:tcW w:w="3854" w:type="dxa"/>
            <w:gridSpan w:val="2"/>
          </w:tcPr>
          <w:p w14:paraId="64FCF97D" w14:textId="77777777" w:rsidR="00500266" w:rsidRPr="00CF0320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F032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47" w:type="dxa"/>
          </w:tcPr>
          <w:p w14:paraId="57FC22D3" w14:textId="77777777" w:rsidR="00500266" w:rsidRPr="00CF0320" w:rsidRDefault="00500266" w:rsidP="00344305">
            <w:pPr>
              <w:tabs>
                <w:tab w:val="clear" w:pos="454"/>
                <w:tab w:val="decimal" w:pos="461"/>
                <w:tab w:val="decimal" w:pos="821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7ED0E080" w14:textId="77777777" w:rsidR="00500266" w:rsidRPr="00CF0320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08" w:type="dxa"/>
          </w:tcPr>
          <w:p w14:paraId="2E418543" w14:textId="77777777" w:rsidR="00500266" w:rsidRPr="00CF0320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70" w:type="dxa"/>
          </w:tcPr>
          <w:p w14:paraId="22A2316F" w14:textId="77777777" w:rsidR="00500266" w:rsidRPr="00CF0320" w:rsidRDefault="00500266" w:rsidP="00344305">
            <w:pPr>
              <w:tabs>
                <w:tab w:val="decimal" w:pos="281"/>
              </w:tabs>
              <w:ind w:right="-79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08" w:type="dxa"/>
          </w:tcPr>
          <w:p w14:paraId="434F3DD9" w14:textId="77777777" w:rsidR="00500266" w:rsidRPr="00CF0320" w:rsidRDefault="00500266" w:rsidP="00344305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52049575" w14:textId="77777777" w:rsidR="00500266" w:rsidRPr="00CF0320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08" w:type="dxa"/>
            <w:shd w:val="clear" w:color="auto" w:fill="auto"/>
          </w:tcPr>
          <w:p w14:paraId="14E68B5D" w14:textId="77777777" w:rsidR="00500266" w:rsidRPr="00CF0320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shd w:val="clear" w:color="auto" w:fill="auto"/>
          </w:tcPr>
          <w:p w14:paraId="6B7D2ACD" w14:textId="77777777" w:rsidR="00500266" w:rsidRPr="00CF0320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08" w:type="dxa"/>
            <w:gridSpan w:val="2"/>
            <w:shd w:val="clear" w:color="auto" w:fill="auto"/>
          </w:tcPr>
          <w:p w14:paraId="3BDFE745" w14:textId="77777777" w:rsidR="00500266" w:rsidRPr="00CF0320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</w:tcPr>
          <w:p w14:paraId="17B81205" w14:textId="77777777" w:rsidR="00500266" w:rsidRPr="00CF0320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08" w:type="dxa"/>
            <w:shd w:val="clear" w:color="auto" w:fill="auto"/>
          </w:tcPr>
          <w:p w14:paraId="0B97F607" w14:textId="77777777" w:rsidR="00500266" w:rsidRPr="00CF0320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5FC62476" w14:textId="77777777" w:rsidR="00500266" w:rsidRPr="00CF0320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4F71AC5E" w14:textId="77777777" w:rsidR="00500266" w:rsidRPr="00CF0320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6EE6265" w14:textId="77777777" w:rsidR="00500266" w:rsidRPr="00CF0320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08" w:type="dxa"/>
            <w:shd w:val="clear" w:color="auto" w:fill="auto"/>
          </w:tcPr>
          <w:p w14:paraId="1241AB24" w14:textId="77777777" w:rsidR="00500266" w:rsidRPr="00CF0320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7C4F2D83" w14:textId="77777777" w:rsidR="00500266" w:rsidRPr="00CF0320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500266" w:rsidRPr="00CF0320" w14:paraId="3A1F9938" w14:textId="77777777" w:rsidTr="00EF30CD">
        <w:trPr>
          <w:cantSplit/>
          <w:trHeight w:val="724"/>
        </w:trPr>
        <w:tc>
          <w:tcPr>
            <w:tcW w:w="1700" w:type="dxa"/>
            <w:vAlign w:val="bottom"/>
          </w:tcPr>
          <w:p w14:paraId="6C219404" w14:textId="77777777" w:rsidR="00500266" w:rsidRPr="000357BC" w:rsidRDefault="00500266" w:rsidP="005C71EC">
            <w:pPr>
              <w:spacing w:line="380" w:lineRule="exact"/>
              <w:ind w:left="101" w:hanging="101"/>
              <w:rPr>
                <w:rFonts w:ascii="Angsana New" w:hAnsi="Angsana New"/>
                <w:sz w:val="27"/>
                <w:szCs w:val="27"/>
              </w:rPr>
            </w:pPr>
            <w:r w:rsidRPr="000357BC">
              <w:rPr>
                <w:rFonts w:ascii="Angsana New" w:hAnsi="Angsana New" w:hint="cs"/>
                <w:sz w:val="27"/>
                <w:szCs w:val="27"/>
                <w:cs/>
              </w:rPr>
              <w:t>บริษัท ทีเอสอาร์ ลาว จำกัด</w:t>
            </w:r>
          </w:p>
        </w:tc>
        <w:tc>
          <w:tcPr>
            <w:tcW w:w="2154" w:type="dxa"/>
            <w:vAlign w:val="bottom"/>
          </w:tcPr>
          <w:p w14:paraId="5F384634" w14:textId="77777777" w:rsidR="00500266" w:rsidRPr="000357BC" w:rsidRDefault="00500266" w:rsidP="00344305">
            <w:pPr>
              <w:spacing w:line="380" w:lineRule="exact"/>
              <w:ind w:left="193" w:hanging="250"/>
              <w:rPr>
                <w:rFonts w:ascii="Angsana New" w:hAnsi="Angsana New"/>
                <w:sz w:val="27"/>
                <w:szCs w:val="27"/>
              </w:rPr>
            </w:pPr>
            <w:r w:rsidRPr="000357BC">
              <w:rPr>
                <w:rFonts w:ascii="Angsana New" w:hAnsi="Angsana New"/>
                <w:sz w:val="27"/>
                <w:szCs w:val="27"/>
                <w:cs/>
              </w:rPr>
              <w:t>จำหน่ายเครื่อง</w:t>
            </w:r>
            <w:r w:rsidRPr="000357BC">
              <w:rPr>
                <w:rFonts w:ascii="Angsana New" w:hAnsi="Angsana New" w:hint="cs"/>
                <w:sz w:val="27"/>
                <w:szCs w:val="27"/>
                <w:cs/>
              </w:rPr>
              <w:t>ก</w:t>
            </w:r>
            <w:r w:rsidRPr="000357BC">
              <w:rPr>
                <w:rFonts w:ascii="Angsana New" w:hAnsi="Angsana New"/>
                <w:sz w:val="27"/>
                <w:szCs w:val="27"/>
                <w:cs/>
              </w:rPr>
              <w:t>รองน้ำ</w:t>
            </w:r>
            <w:r w:rsidRPr="000357BC">
              <w:rPr>
                <w:rFonts w:ascii="Angsana New" w:hAnsi="Angsana New" w:hint="cs"/>
                <w:sz w:val="27"/>
                <w:szCs w:val="27"/>
                <w:cs/>
              </w:rPr>
              <w:t>และเครื่องใช้ไฟฟ้า</w:t>
            </w:r>
          </w:p>
        </w:tc>
        <w:tc>
          <w:tcPr>
            <w:tcW w:w="1347" w:type="dxa"/>
            <w:vAlign w:val="bottom"/>
          </w:tcPr>
          <w:p w14:paraId="0CEA1056" w14:textId="77777777" w:rsidR="00500266" w:rsidRPr="000357BC" w:rsidRDefault="00500266" w:rsidP="00344305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357BC">
              <w:rPr>
                <w:rFonts w:ascii="Angsana New" w:hAnsi="Angsana New" w:hint="cs"/>
                <w:sz w:val="27"/>
                <w:szCs w:val="27"/>
                <w:cs/>
              </w:rPr>
              <w:t>ลาว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0A8165BF" w14:textId="77777777" w:rsidR="00500266" w:rsidRPr="000357BC" w:rsidRDefault="00500266" w:rsidP="00344305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357BC">
              <w:rPr>
                <w:rFonts w:ascii="Angsana New" w:hAnsi="Angsana New"/>
                <w:sz w:val="27"/>
                <w:szCs w:val="27"/>
                <w:lang w:val="en-US" w:bidi="th-TH"/>
              </w:rPr>
              <w:t>49.00</w:t>
            </w:r>
          </w:p>
        </w:tc>
        <w:tc>
          <w:tcPr>
            <w:tcW w:w="208" w:type="dxa"/>
            <w:shd w:val="clear" w:color="auto" w:fill="auto"/>
            <w:vAlign w:val="bottom"/>
          </w:tcPr>
          <w:p w14:paraId="21291433" w14:textId="77777777" w:rsidR="00500266" w:rsidRPr="000357BC" w:rsidRDefault="00500266" w:rsidP="003443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FF8AAC4" w14:textId="77777777" w:rsidR="00500266" w:rsidRPr="000357BC" w:rsidRDefault="00500266" w:rsidP="00344305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357BC">
              <w:rPr>
                <w:rFonts w:ascii="Angsana New" w:hAnsi="Angsana New"/>
                <w:sz w:val="27"/>
                <w:szCs w:val="27"/>
                <w:lang w:bidi="th-TH"/>
              </w:rPr>
              <w:t>4</w:t>
            </w:r>
            <w:r w:rsidRPr="000357BC">
              <w:rPr>
                <w:rFonts w:ascii="Angsana New" w:hAnsi="Angsana New"/>
                <w:sz w:val="27"/>
                <w:szCs w:val="27"/>
                <w:lang w:val="en-US" w:bidi="th-TH"/>
              </w:rPr>
              <w:t>9.00</w:t>
            </w:r>
          </w:p>
        </w:tc>
        <w:tc>
          <w:tcPr>
            <w:tcW w:w="208" w:type="dxa"/>
            <w:shd w:val="clear" w:color="auto" w:fill="auto"/>
            <w:vAlign w:val="bottom"/>
          </w:tcPr>
          <w:p w14:paraId="41BBEA8F" w14:textId="77777777" w:rsidR="00500266" w:rsidRPr="000357BC" w:rsidRDefault="00500266" w:rsidP="00344305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122431E" w14:textId="77777777" w:rsidR="00500266" w:rsidRPr="000357BC" w:rsidRDefault="00500266" w:rsidP="005C71E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357BC">
              <w:rPr>
                <w:rFonts w:ascii="Angsana New" w:hAnsi="Angsana New"/>
                <w:sz w:val="27"/>
                <w:szCs w:val="27"/>
                <w:lang w:bidi="th-TH"/>
              </w:rPr>
              <w:t>24,282</w:t>
            </w:r>
          </w:p>
        </w:tc>
        <w:tc>
          <w:tcPr>
            <w:tcW w:w="208" w:type="dxa"/>
            <w:shd w:val="clear" w:color="auto" w:fill="auto"/>
            <w:vAlign w:val="bottom"/>
          </w:tcPr>
          <w:p w14:paraId="7A75C790" w14:textId="77777777" w:rsidR="00500266" w:rsidRPr="000357BC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8" w:type="dxa"/>
            <w:gridSpan w:val="2"/>
            <w:shd w:val="clear" w:color="auto" w:fill="auto"/>
            <w:vAlign w:val="bottom"/>
          </w:tcPr>
          <w:p w14:paraId="1375CE36" w14:textId="77777777" w:rsidR="00500266" w:rsidRPr="000357BC" w:rsidRDefault="00500266" w:rsidP="005C71E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357BC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0357BC">
              <w:rPr>
                <w:rFonts w:ascii="Angsana New" w:hAnsi="Angsana New"/>
                <w:sz w:val="27"/>
                <w:szCs w:val="27"/>
                <w:lang w:bidi="th-TH"/>
              </w:rPr>
              <w:t>4,</w:t>
            </w:r>
            <w:r w:rsidRPr="000357BC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0357BC">
              <w:rPr>
                <w:rFonts w:ascii="Angsana New" w:hAnsi="Angsana New"/>
                <w:sz w:val="27"/>
                <w:szCs w:val="27"/>
                <w:lang w:bidi="th-TH"/>
              </w:rPr>
              <w:t>8</w:t>
            </w:r>
            <w:r w:rsidRPr="000357BC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</w:p>
        </w:tc>
        <w:tc>
          <w:tcPr>
            <w:tcW w:w="208" w:type="dxa"/>
            <w:gridSpan w:val="2"/>
            <w:shd w:val="clear" w:color="auto" w:fill="auto"/>
            <w:vAlign w:val="bottom"/>
          </w:tcPr>
          <w:p w14:paraId="29749A80" w14:textId="77777777" w:rsidR="00500266" w:rsidRPr="000357BC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7957F2C5" w14:textId="77777777" w:rsidR="00500266" w:rsidRPr="000357BC" w:rsidRDefault="00500266" w:rsidP="003443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357BC">
              <w:rPr>
                <w:rFonts w:ascii="Angsana New" w:hAnsi="Angsana New"/>
                <w:sz w:val="27"/>
                <w:szCs w:val="27"/>
                <w:lang w:bidi="th-TH"/>
              </w:rPr>
              <w:t>13,767</w:t>
            </w:r>
          </w:p>
        </w:tc>
        <w:tc>
          <w:tcPr>
            <w:tcW w:w="208" w:type="dxa"/>
            <w:shd w:val="clear" w:color="auto" w:fill="auto"/>
            <w:vAlign w:val="bottom"/>
          </w:tcPr>
          <w:p w14:paraId="3E095A57" w14:textId="77777777" w:rsidR="00500266" w:rsidRPr="000357BC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7DB8F4E" w14:textId="77777777" w:rsidR="00500266" w:rsidRPr="000357BC" w:rsidRDefault="00500266" w:rsidP="003443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357BC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0357BC">
              <w:rPr>
                <w:rFonts w:ascii="Angsana New" w:hAnsi="Angsana New"/>
                <w:sz w:val="27"/>
                <w:szCs w:val="27"/>
                <w:lang w:bidi="th-TH"/>
              </w:rPr>
              <w:t>3,767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D1552B2" w14:textId="77777777" w:rsidR="00500266" w:rsidRPr="000357BC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2225A" w14:textId="77777777" w:rsidR="00500266" w:rsidRPr="000357BC" w:rsidRDefault="00500266" w:rsidP="003443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357BC">
              <w:rPr>
                <w:rFonts w:ascii="Angsana New" w:hAnsi="Angsana New"/>
                <w:sz w:val="27"/>
                <w:szCs w:val="27"/>
                <w:lang w:bidi="th-TH"/>
              </w:rPr>
              <w:t>980</w:t>
            </w:r>
          </w:p>
        </w:tc>
        <w:tc>
          <w:tcPr>
            <w:tcW w:w="208" w:type="dxa"/>
            <w:shd w:val="clear" w:color="auto" w:fill="auto"/>
            <w:vAlign w:val="bottom"/>
          </w:tcPr>
          <w:p w14:paraId="00BC8634" w14:textId="77777777" w:rsidR="00500266" w:rsidRPr="000357BC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53282" w14:textId="77777777" w:rsidR="00500266" w:rsidRPr="000357BC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357BC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</w:tr>
      <w:tr w:rsidR="00500266" w:rsidRPr="00CF0320" w14:paraId="2C385A21" w14:textId="77777777" w:rsidTr="00C24C0C">
        <w:trPr>
          <w:cantSplit/>
          <w:trHeight w:val="456"/>
        </w:trPr>
        <w:tc>
          <w:tcPr>
            <w:tcW w:w="1700" w:type="dxa"/>
            <w:vAlign w:val="bottom"/>
          </w:tcPr>
          <w:p w14:paraId="6945BF2D" w14:textId="77777777" w:rsidR="00500266" w:rsidRPr="00CF0320" w:rsidRDefault="00500266" w:rsidP="00C24C0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03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54" w:type="dxa"/>
            <w:vAlign w:val="bottom"/>
          </w:tcPr>
          <w:p w14:paraId="33C40647" w14:textId="77777777" w:rsidR="00500266" w:rsidRPr="00CF0320" w:rsidRDefault="00500266" w:rsidP="00C24C0C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02319EF9" w14:textId="77777777" w:rsidR="00500266" w:rsidRPr="00CF0320" w:rsidRDefault="00500266" w:rsidP="00C24C0C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4AC6D61" w14:textId="77777777" w:rsidR="00500266" w:rsidRPr="00CF0320" w:rsidRDefault="00500266" w:rsidP="00C24C0C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8" w:type="dxa"/>
            <w:shd w:val="clear" w:color="auto" w:fill="auto"/>
            <w:vAlign w:val="bottom"/>
          </w:tcPr>
          <w:p w14:paraId="25ED018D" w14:textId="77777777" w:rsidR="00500266" w:rsidRPr="00CF0320" w:rsidRDefault="00500266" w:rsidP="00C24C0C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0614A81" w14:textId="77777777" w:rsidR="00500266" w:rsidRPr="00CF0320" w:rsidRDefault="00500266" w:rsidP="00C24C0C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8" w:type="dxa"/>
            <w:shd w:val="clear" w:color="auto" w:fill="auto"/>
            <w:vAlign w:val="bottom"/>
          </w:tcPr>
          <w:p w14:paraId="7F73E6E4" w14:textId="77777777" w:rsidR="00500266" w:rsidRPr="00CF0320" w:rsidRDefault="00500266" w:rsidP="00C24C0C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C6DA33B" w14:textId="77777777" w:rsidR="00500266" w:rsidRPr="00CF0320" w:rsidRDefault="00500266" w:rsidP="00C24C0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8" w:type="dxa"/>
            <w:shd w:val="clear" w:color="auto" w:fill="auto"/>
            <w:vAlign w:val="bottom"/>
          </w:tcPr>
          <w:p w14:paraId="351BBF37" w14:textId="77777777" w:rsidR="00500266" w:rsidRPr="00CF0320" w:rsidRDefault="00500266" w:rsidP="00C24C0C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shd w:val="clear" w:color="auto" w:fill="auto"/>
            <w:vAlign w:val="bottom"/>
          </w:tcPr>
          <w:p w14:paraId="04835DFA" w14:textId="77777777" w:rsidR="00500266" w:rsidRPr="00CF0320" w:rsidRDefault="00500266" w:rsidP="00C24C0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8" w:type="dxa"/>
            <w:gridSpan w:val="2"/>
            <w:shd w:val="clear" w:color="auto" w:fill="auto"/>
            <w:vAlign w:val="bottom"/>
          </w:tcPr>
          <w:p w14:paraId="3EB8EDC0" w14:textId="77777777" w:rsidR="00500266" w:rsidRPr="00CF0320" w:rsidRDefault="00500266" w:rsidP="00C24C0C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5C5DA" w14:textId="77777777" w:rsidR="00500266" w:rsidRPr="00C24C0C" w:rsidRDefault="00500266" w:rsidP="00C24C0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24C0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13,767</w:t>
            </w:r>
          </w:p>
        </w:tc>
        <w:tc>
          <w:tcPr>
            <w:tcW w:w="208" w:type="dxa"/>
            <w:shd w:val="clear" w:color="auto" w:fill="auto"/>
            <w:vAlign w:val="bottom"/>
          </w:tcPr>
          <w:p w14:paraId="420413A3" w14:textId="77777777" w:rsidR="00500266" w:rsidRPr="00C24C0C" w:rsidRDefault="00500266" w:rsidP="00C24C0C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722D15" w14:textId="77777777" w:rsidR="00500266" w:rsidRPr="00C24C0C" w:rsidRDefault="00500266" w:rsidP="00C24C0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24C0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C24C0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3,767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4384271" w14:textId="77777777" w:rsidR="00500266" w:rsidRPr="00C24C0C" w:rsidRDefault="00500266" w:rsidP="00C24C0C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59AB49" w14:textId="77777777" w:rsidR="00500266" w:rsidRPr="00C24C0C" w:rsidRDefault="00500266" w:rsidP="00C24C0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24C0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980</w:t>
            </w:r>
          </w:p>
        </w:tc>
        <w:tc>
          <w:tcPr>
            <w:tcW w:w="208" w:type="dxa"/>
            <w:shd w:val="clear" w:color="auto" w:fill="auto"/>
            <w:vAlign w:val="bottom"/>
          </w:tcPr>
          <w:p w14:paraId="740CFF3C" w14:textId="77777777" w:rsidR="00500266" w:rsidRPr="00C24C0C" w:rsidRDefault="00500266" w:rsidP="00C24C0C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A89A68" w14:textId="77777777" w:rsidR="00500266" w:rsidRPr="00C24C0C" w:rsidRDefault="00500266" w:rsidP="00C24C0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24C0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1C6BDC37" w14:textId="77777777" w:rsidR="005D5E4C" w:rsidRPr="005D5E4C" w:rsidRDefault="005D5E4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rPr>
          <w:rFonts w:asciiTheme="majorBidi" w:hAnsiTheme="majorBidi" w:cstheme="majorBidi"/>
          <w:sz w:val="30"/>
          <w:szCs w:val="30"/>
          <w:cs/>
        </w:rPr>
        <w:sectPr w:rsidR="005D5E4C" w:rsidRPr="005D5E4C" w:rsidSect="005F7AD5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70EBF727" w14:textId="77777777" w:rsidR="00F21C74" w:rsidRPr="002F38AE" w:rsidRDefault="005D5E4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rPr>
          <w:rFonts w:asciiTheme="majorBidi" w:hAnsiTheme="majorBidi" w:cstheme="majorBidi"/>
          <w:b/>
          <w:bCs/>
          <w:sz w:val="30"/>
          <w:szCs w:val="30"/>
        </w:rPr>
      </w:pPr>
      <w:r w:rsidRPr="002F38A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การร่วมค้า</w:t>
      </w:r>
    </w:p>
    <w:p w14:paraId="277596D2" w14:textId="77777777" w:rsidR="005D5E4C" w:rsidRPr="00667728" w:rsidRDefault="005D5E4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24"/>
          <w:szCs w:val="24"/>
        </w:rPr>
      </w:pPr>
    </w:p>
    <w:p w14:paraId="6527AF4F" w14:textId="108ABB75" w:rsidR="005D5E4C" w:rsidRPr="00623946" w:rsidRDefault="005D5E4C" w:rsidP="0034430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lang w:val="en-US"/>
        </w:rPr>
      </w:pPr>
      <w:r w:rsidRPr="002F38AE">
        <w:rPr>
          <w:rFonts w:asciiTheme="majorBidi" w:hAnsiTheme="majorBidi" w:cstheme="majorBidi"/>
          <w:sz w:val="30"/>
          <w:szCs w:val="30"/>
          <w:cs/>
          <w:lang w:bidi="th-TH"/>
        </w:rPr>
        <w:t>ตารางต่อไปนี้สรุปข้อมูลทางการเงินของการร่วมค้าที่รวมอยู่ในงบการเงินของการร่วมค้า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3E7D4C4E" w14:textId="77777777" w:rsidR="005D5E4C" w:rsidRPr="00623946" w:rsidRDefault="005D5E4C" w:rsidP="00344305">
      <w:pPr>
        <w:pStyle w:val="block"/>
        <w:spacing w:after="0" w:line="240" w:lineRule="auto"/>
        <w:jc w:val="thaiDistribute"/>
        <w:rPr>
          <w:rFonts w:asciiTheme="majorBidi" w:hAnsiTheme="majorBidi" w:cstheme="majorBidi"/>
          <w:color w:val="0000FF"/>
          <w:sz w:val="24"/>
          <w:szCs w:val="24"/>
          <w:lang w:val="en-US"/>
        </w:rPr>
      </w:pPr>
    </w:p>
    <w:tbl>
      <w:tblPr>
        <w:tblStyle w:val="TableGridLight1"/>
        <w:tblW w:w="927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236"/>
        <w:gridCol w:w="1657"/>
      </w:tblGrid>
      <w:tr w:rsidR="00695D8A" w:rsidRPr="00721B5F" w14:paraId="10020506" w14:textId="77777777" w:rsidTr="00B47137">
        <w:trPr>
          <w:trHeight w:val="440"/>
          <w:tblHeader/>
        </w:trPr>
        <w:tc>
          <w:tcPr>
            <w:tcW w:w="5670" w:type="dxa"/>
          </w:tcPr>
          <w:p w14:paraId="67E527AC" w14:textId="77777777" w:rsidR="00695D8A" w:rsidRPr="00721B5F" w:rsidRDefault="00695D8A" w:rsidP="00344305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3603" w:type="dxa"/>
            <w:gridSpan w:val="3"/>
          </w:tcPr>
          <w:p w14:paraId="5D2FDB6E" w14:textId="77777777" w:rsidR="00695D8A" w:rsidRPr="00721B5F" w:rsidRDefault="00695D8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21B5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ทีเอสอาร์ ลาว จำกัด</w:t>
            </w:r>
          </w:p>
        </w:tc>
      </w:tr>
      <w:tr w:rsidR="00695D8A" w:rsidRPr="00721B5F" w14:paraId="3F3DB48F" w14:textId="77777777" w:rsidTr="00456BC2">
        <w:trPr>
          <w:tblHeader/>
        </w:trPr>
        <w:tc>
          <w:tcPr>
            <w:tcW w:w="5670" w:type="dxa"/>
          </w:tcPr>
          <w:p w14:paraId="38876689" w14:textId="77777777" w:rsidR="00695D8A" w:rsidRPr="00721B5F" w:rsidRDefault="00695D8A" w:rsidP="00344305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3D7567D1" w14:textId="77777777" w:rsidR="00695D8A" w:rsidRPr="00721B5F" w:rsidRDefault="00695D8A" w:rsidP="0034430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1B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  <w:vAlign w:val="center"/>
          </w:tcPr>
          <w:p w14:paraId="5C1C92CB" w14:textId="77777777" w:rsidR="00695D8A" w:rsidRPr="00721B5F" w:rsidRDefault="00695D8A" w:rsidP="0034430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vAlign w:val="center"/>
          </w:tcPr>
          <w:p w14:paraId="4F3855BB" w14:textId="77777777" w:rsidR="00695D8A" w:rsidRPr="00721B5F" w:rsidRDefault="00695D8A" w:rsidP="0034430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1B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DF3801" w:rsidRPr="00721B5F" w14:paraId="282D8DA4" w14:textId="77777777" w:rsidTr="00DF3801">
        <w:trPr>
          <w:tblHeader/>
        </w:trPr>
        <w:tc>
          <w:tcPr>
            <w:tcW w:w="5670" w:type="dxa"/>
          </w:tcPr>
          <w:p w14:paraId="23FF60BE" w14:textId="77777777" w:rsidR="00DF3801" w:rsidRPr="00721B5F" w:rsidRDefault="00DF3801" w:rsidP="00344305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3603" w:type="dxa"/>
            <w:gridSpan w:val="3"/>
            <w:vAlign w:val="center"/>
          </w:tcPr>
          <w:p w14:paraId="12D24855" w14:textId="68C608A8" w:rsidR="00DF3801" w:rsidRPr="00B4504A" w:rsidRDefault="00DF3801" w:rsidP="0034430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450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9E7CEA" w:rsidRPr="00B450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450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695D8A" w:rsidRPr="00721B5F" w14:paraId="76903A8E" w14:textId="77777777" w:rsidTr="008F5F51">
        <w:trPr>
          <w:trHeight w:val="422"/>
        </w:trPr>
        <w:tc>
          <w:tcPr>
            <w:tcW w:w="5670" w:type="dxa"/>
            <w:shd w:val="clear" w:color="auto" w:fill="auto"/>
          </w:tcPr>
          <w:p w14:paraId="3D44B2AF" w14:textId="77777777" w:rsidR="00695D8A" w:rsidRPr="00456BC2" w:rsidRDefault="00695D8A" w:rsidP="003443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56B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710" w:type="dxa"/>
            <w:shd w:val="clear" w:color="auto" w:fill="auto"/>
          </w:tcPr>
          <w:p w14:paraId="0F87AA29" w14:textId="64601844" w:rsidR="00695D8A" w:rsidRPr="009326ED" w:rsidRDefault="00456BC2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23,477</w:t>
            </w:r>
          </w:p>
        </w:tc>
        <w:tc>
          <w:tcPr>
            <w:tcW w:w="236" w:type="dxa"/>
            <w:shd w:val="clear" w:color="auto" w:fill="auto"/>
          </w:tcPr>
          <w:p w14:paraId="62979E6A" w14:textId="77777777" w:rsidR="00695D8A" w:rsidRPr="009326ED" w:rsidRDefault="00695D8A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</w:tcPr>
          <w:p w14:paraId="6DA53933" w14:textId="263DB7F7" w:rsidR="00695D8A" w:rsidRPr="009326ED" w:rsidRDefault="00226AB6" w:rsidP="0072631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28,789</w:t>
            </w:r>
          </w:p>
        </w:tc>
      </w:tr>
      <w:tr w:rsidR="00695D8A" w:rsidRPr="00721B5F" w14:paraId="7EBEC99D" w14:textId="77777777" w:rsidTr="008F5F51">
        <w:tc>
          <w:tcPr>
            <w:tcW w:w="5670" w:type="dxa"/>
            <w:shd w:val="clear" w:color="auto" w:fill="auto"/>
          </w:tcPr>
          <w:p w14:paraId="1623627C" w14:textId="692EE09E" w:rsidR="00695D8A" w:rsidRPr="00456BC2" w:rsidRDefault="00695D8A" w:rsidP="003443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56BC2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1710" w:type="dxa"/>
            <w:shd w:val="clear" w:color="auto" w:fill="auto"/>
          </w:tcPr>
          <w:p w14:paraId="6685DD20" w14:textId="367025E6" w:rsidR="00695D8A" w:rsidRPr="00185171" w:rsidRDefault="00B4504A" w:rsidP="0018517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vertAlign w:val="superscript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86733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185171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  <w:lang w:bidi="th-TH"/>
              </w:rPr>
              <w:t>ก</w:t>
            </w:r>
          </w:p>
        </w:tc>
        <w:tc>
          <w:tcPr>
            <w:tcW w:w="236" w:type="dxa"/>
            <w:shd w:val="clear" w:color="auto" w:fill="auto"/>
          </w:tcPr>
          <w:p w14:paraId="388109AA" w14:textId="77777777" w:rsidR="00695D8A" w:rsidRPr="009326ED" w:rsidRDefault="00695D8A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</w:tcPr>
          <w:p w14:paraId="495C8DF5" w14:textId="69667FA4" w:rsidR="00695D8A" w:rsidRPr="00061D74" w:rsidRDefault="00A86733" w:rsidP="0018517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2,861</w:t>
            </w:r>
            <w:r w:rsidR="00185171" w:rsidRPr="00185171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  <w:lang w:bidi="th-TH"/>
              </w:rPr>
              <w:t>ก</w:t>
            </w:r>
          </w:p>
        </w:tc>
      </w:tr>
      <w:tr w:rsidR="00695D8A" w:rsidRPr="00721B5F" w14:paraId="736D7921" w14:textId="77777777" w:rsidTr="008F5F51">
        <w:tc>
          <w:tcPr>
            <w:tcW w:w="5670" w:type="dxa"/>
            <w:shd w:val="clear" w:color="auto" w:fill="auto"/>
          </w:tcPr>
          <w:p w14:paraId="1B3E65C4" w14:textId="77777777" w:rsidR="00695D8A" w:rsidRPr="00456BC2" w:rsidRDefault="00695D8A" w:rsidP="003443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56BC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  <w:r w:rsidRPr="00456BC2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456B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456BC2">
              <w:rPr>
                <w:rFonts w:asciiTheme="majorBidi" w:hAnsiTheme="majorBidi" w:cstheme="majorBidi"/>
                <w:sz w:val="30"/>
                <w:szCs w:val="30"/>
              </w:rPr>
              <w:t>100)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3D2C1E1" w14:textId="3238D59F" w:rsidR="00695D8A" w:rsidRPr="009326ED" w:rsidRDefault="00B4504A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86733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36" w:type="dxa"/>
            <w:shd w:val="clear" w:color="auto" w:fill="auto"/>
          </w:tcPr>
          <w:p w14:paraId="0764BEFE" w14:textId="77777777" w:rsidR="00695D8A" w:rsidRPr="009326ED" w:rsidRDefault="00695D8A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</w:tcPr>
          <w:p w14:paraId="3EFFB91E" w14:textId="64A6434D" w:rsidR="00695D8A" w:rsidRPr="009326ED" w:rsidRDefault="00A86733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2,861</w:t>
            </w:r>
          </w:p>
        </w:tc>
      </w:tr>
      <w:tr w:rsidR="00695D8A" w:rsidRPr="00721B5F" w14:paraId="3EC769E9" w14:textId="77777777" w:rsidTr="008F5F51">
        <w:tc>
          <w:tcPr>
            <w:tcW w:w="5670" w:type="dxa"/>
            <w:shd w:val="clear" w:color="auto" w:fill="auto"/>
            <w:vAlign w:val="bottom"/>
          </w:tcPr>
          <w:p w14:paraId="49CCE0E5" w14:textId="77777777" w:rsidR="00695D8A" w:rsidRPr="00456BC2" w:rsidRDefault="00695D8A" w:rsidP="00344305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456BC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C9F69" w14:textId="7897322C" w:rsidR="00695D8A" w:rsidRPr="009326ED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872FA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DC6067" w14:textId="77777777" w:rsidR="00695D8A" w:rsidRPr="009326ED" w:rsidRDefault="00695D8A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B206B" w14:textId="34A7D479" w:rsidR="00695D8A" w:rsidRPr="009326ED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872FA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</w:tr>
      <w:tr w:rsidR="00226AB6" w:rsidRPr="00721B5F" w14:paraId="5B5E5112" w14:textId="77777777" w:rsidTr="008F5F51">
        <w:tc>
          <w:tcPr>
            <w:tcW w:w="5670" w:type="dxa"/>
            <w:shd w:val="clear" w:color="auto" w:fill="auto"/>
          </w:tcPr>
          <w:p w14:paraId="72B01532" w14:textId="77777777" w:rsidR="00226AB6" w:rsidRPr="00456BC2" w:rsidRDefault="00226AB6" w:rsidP="003443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6B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A1313" w14:textId="14CAC9EB" w:rsidR="00226AB6" w:rsidRPr="00061D74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1D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872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2AC01B" w14:textId="77777777" w:rsidR="00226AB6" w:rsidRPr="00061D74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89D7B" w14:textId="4F7EB7CB" w:rsidR="00226AB6" w:rsidRPr="00061D74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1D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B872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</w:t>
            </w:r>
          </w:p>
        </w:tc>
      </w:tr>
      <w:tr w:rsidR="00226AB6" w:rsidRPr="00721B5F" w14:paraId="743A449E" w14:textId="77777777" w:rsidTr="008F5F51">
        <w:trPr>
          <w:trHeight w:hRule="exact" w:val="288"/>
        </w:trPr>
        <w:tc>
          <w:tcPr>
            <w:tcW w:w="5670" w:type="dxa"/>
            <w:shd w:val="clear" w:color="auto" w:fill="auto"/>
          </w:tcPr>
          <w:p w14:paraId="4C591421" w14:textId="77777777" w:rsidR="00226AB6" w:rsidRPr="00456BC2" w:rsidRDefault="00226AB6" w:rsidP="003443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106601BE" w14:textId="77777777" w:rsidR="00226AB6" w:rsidRPr="009326ED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5DA200" w14:textId="77777777" w:rsidR="00226AB6" w:rsidRPr="009326ED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tcBorders>
              <w:top w:val="single" w:sz="4" w:space="0" w:color="auto"/>
            </w:tcBorders>
            <w:shd w:val="clear" w:color="auto" w:fill="auto"/>
          </w:tcPr>
          <w:p w14:paraId="071CBAE3" w14:textId="77777777" w:rsidR="00226AB6" w:rsidRPr="009326ED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6AB6" w:rsidRPr="00721B5F" w14:paraId="15A39102" w14:textId="77777777" w:rsidTr="008F5F51">
        <w:tc>
          <w:tcPr>
            <w:tcW w:w="5670" w:type="dxa"/>
            <w:shd w:val="clear" w:color="auto" w:fill="auto"/>
          </w:tcPr>
          <w:p w14:paraId="7A675D67" w14:textId="77777777" w:rsidR="00226AB6" w:rsidRPr="00456BC2" w:rsidRDefault="00226AB6" w:rsidP="003443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56BC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710" w:type="dxa"/>
            <w:shd w:val="clear" w:color="auto" w:fill="auto"/>
          </w:tcPr>
          <w:p w14:paraId="6A7729EF" w14:textId="35509185" w:rsidR="00226AB6" w:rsidRPr="009326ED" w:rsidRDefault="00226AB6" w:rsidP="0018517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28,648</w:t>
            </w:r>
            <w:r w:rsidR="00185171" w:rsidRPr="00185171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36" w:type="dxa"/>
            <w:shd w:val="clear" w:color="auto" w:fill="auto"/>
          </w:tcPr>
          <w:p w14:paraId="789096DA" w14:textId="77777777" w:rsidR="00226AB6" w:rsidRPr="009326ED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</w:tcPr>
          <w:p w14:paraId="5DF83203" w14:textId="47205546" w:rsidR="00226AB6" w:rsidRPr="009326ED" w:rsidRDefault="00226AB6" w:rsidP="0018517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26,97</w:t>
            </w:r>
            <w:r w:rsidR="00157D1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85171" w:rsidRPr="00185171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  <w:lang w:bidi="th-TH"/>
              </w:rPr>
              <w:t>ข</w:t>
            </w:r>
          </w:p>
        </w:tc>
      </w:tr>
      <w:tr w:rsidR="00226AB6" w:rsidRPr="00721B5F" w14:paraId="1FCECAC9" w14:textId="77777777" w:rsidTr="008F5F51">
        <w:tc>
          <w:tcPr>
            <w:tcW w:w="5670" w:type="dxa"/>
            <w:shd w:val="clear" w:color="auto" w:fill="auto"/>
          </w:tcPr>
          <w:p w14:paraId="3EFEAD21" w14:textId="77777777" w:rsidR="00226AB6" w:rsidRPr="00456BC2" w:rsidRDefault="00226AB6" w:rsidP="003443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56BC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  <w:shd w:val="clear" w:color="auto" w:fill="auto"/>
          </w:tcPr>
          <w:p w14:paraId="4B4495B1" w14:textId="0B49DF1D" w:rsidR="00226AB6" w:rsidRPr="009326ED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4,224</w:t>
            </w:r>
          </w:p>
        </w:tc>
        <w:tc>
          <w:tcPr>
            <w:tcW w:w="236" w:type="dxa"/>
            <w:shd w:val="clear" w:color="auto" w:fill="auto"/>
          </w:tcPr>
          <w:p w14:paraId="212F84D0" w14:textId="77777777" w:rsidR="00226AB6" w:rsidRPr="009326ED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</w:tcPr>
          <w:p w14:paraId="3706ED6A" w14:textId="5FA006A8" w:rsidR="00226AB6" w:rsidRPr="009326ED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5,877</w:t>
            </w:r>
          </w:p>
        </w:tc>
      </w:tr>
      <w:tr w:rsidR="00226AB6" w:rsidRPr="00721B5F" w14:paraId="6FAFFA97" w14:textId="77777777" w:rsidTr="008F5F51">
        <w:tc>
          <w:tcPr>
            <w:tcW w:w="5670" w:type="dxa"/>
            <w:shd w:val="clear" w:color="auto" w:fill="auto"/>
          </w:tcPr>
          <w:p w14:paraId="5B463B3D" w14:textId="77777777" w:rsidR="00226AB6" w:rsidRPr="00456BC2" w:rsidRDefault="00226AB6" w:rsidP="003443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56BC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710" w:type="dxa"/>
            <w:shd w:val="clear" w:color="auto" w:fill="auto"/>
          </w:tcPr>
          <w:p w14:paraId="305B722C" w14:textId="5ECA3609" w:rsidR="00226AB6" w:rsidRPr="009326ED" w:rsidRDefault="00226AB6" w:rsidP="0018517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(3,362)</w:t>
            </w:r>
            <w:r w:rsidR="00185171" w:rsidRPr="00185171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  <w:lang w:bidi="th-TH"/>
              </w:rPr>
              <w:t>ค</w:t>
            </w:r>
            <w:r w:rsidR="00E50C0A" w:rsidRPr="009326E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</w:t>
            </w:r>
          </w:p>
        </w:tc>
        <w:tc>
          <w:tcPr>
            <w:tcW w:w="236" w:type="dxa"/>
            <w:shd w:val="clear" w:color="auto" w:fill="auto"/>
          </w:tcPr>
          <w:p w14:paraId="3F37C1C0" w14:textId="77777777" w:rsidR="00226AB6" w:rsidRPr="009326ED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</w:tcPr>
          <w:p w14:paraId="5910AC54" w14:textId="575C8F56" w:rsidR="00226AB6" w:rsidRPr="009326ED" w:rsidRDefault="00226AB6" w:rsidP="0018517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(4,387)</w:t>
            </w:r>
            <w:r w:rsidR="00185171" w:rsidRPr="00185171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  <w:lang w:bidi="th-TH"/>
              </w:rPr>
              <w:t>ค</w:t>
            </w:r>
          </w:p>
        </w:tc>
      </w:tr>
      <w:tr w:rsidR="00226AB6" w:rsidRPr="00721B5F" w14:paraId="6CAFEF3B" w14:textId="77777777" w:rsidTr="008F5F51">
        <w:tc>
          <w:tcPr>
            <w:tcW w:w="5670" w:type="dxa"/>
            <w:shd w:val="clear" w:color="auto" w:fill="auto"/>
          </w:tcPr>
          <w:p w14:paraId="2CBB8A5A" w14:textId="77777777" w:rsidR="00226AB6" w:rsidRPr="00456BC2" w:rsidRDefault="00226AB6" w:rsidP="003443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56B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456BC2">
              <w:rPr>
                <w:rFonts w:asciiTheme="majorBidi" w:hAnsiTheme="majorBidi" w:cstheme="majorBidi"/>
                <w:sz w:val="30"/>
                <w:szCs w:val="30"/>
              </w:rPr>
              <w:t>100)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76727" w14:textId="017A116F" w:rsidR="00226AB6" w:rsidRPr="009326ED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29,5</w:t>
            </w:r>
            <w:r w:rsidR="00157D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63FD0F71" w14:textId="77777777" w:rsidR="00226AB6" w:rsidRPr="009326ED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65ECE" w14:textId="554A04EF" w:rsidR="00226AB6" w:rsidRPr="009326ED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28,465</w:t>
            </w:r>
          </w:p>
        </w:tc>
      </w:tr>
      <w:tr w:rsidR="00226AB6" w:rsidRPr="00721B5F" w14:paraId="6DDE39B0" w14:textId="77777777" w:rsidTr="008F5F51">
        <w:tc>
          <w:tcPr>
            <w:tcW w:w="5670" w:type="dxa"/>
            <w:shd w:val="clear" w:color="auto" w:fill="auto"/>
          </w:tcPr>
          <w:p w14:paraId="3479A7F1" w14:textId="77777777" w:rsidR="00226AB6" w:rsidRPr="00456BC2" w:rsidRDefault="00226AB6" w:rsidP="003443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56B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A2C859E" w14:textId="7996BECB" w:rsidR="00226AB6" w:rsidRPr="009326ED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14,460</w:t>
            </w:r>
          </w:p>
        </w:tc>
        <w:tc>
          <w:tcPr>
            <w:tcW w:w="236" w:type="dxa"/>
            <w:shd w:val="clear" w:color="auto" w:fill="auto"/>
          </w:tcPr>
          <w:p w14:paraId="590ED9A9" w14:textId="77777777" w:rsidR="00226AB6" w:rsidRPr="009326ED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tcBorders>
              <w:top w:val="single" w:sz="4" w:space="0" w:color="auto"/>
            </w:tcBorders>
            <w:shd w:val="clear" w:color="auto" w:fill="auto"/>
          </w:tcPr>
          <w:p w14:paraId="29C10B60" w14:textId="7E4F737E" w:rsidR="00226AB6" w:rsidRPr="009326ED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13,948</w:t>
            </w:r>
          </w:p>
        </w:tc>
      </w:tr>
      <w:tr w:rsidR="00226AB6" w:rsidRPr="00721B5F" w14:paraId="37921F4D" w14:textId="77777777" w:rsidTr="008F5F51">
        <w:tc>
          <w:tcPr>
            <w:tcW w:w="5670" w:type="dxa"/>
            <w:shd w:val="clear" w:color="auto" w:fill="auto"/>
            <w:vAlign w:val="bottom"/>
          </w:tcPr>
          <w:p w14:paraId="015810A6" w14:textId="77777777" w:rsidR="00226AB6" w:rsidRPr="00456BC2" w:rsidRDefault="00226AB6" w:rsidP="00344305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456B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456BC2">
              <w:rPr>
                <w:rFonts w:asciiTheme="majorBidi" w:hAnsiTheme="majorBidi" w:cstheme="majorBidi"/>
                <w:sz w:val="30"/>
                <w:szCs w:val="30"/>
              </w:rPr>
              <w:t xml:space="preserve">downstream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A835F96" w14:textId="2E05A823" w:rsidR="00226AB6" w:rsidRPr="009326ED" w:rsidRDefault="00A86459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26AB6" w:rsidRPr="009326ED">
              <w:rPr>
                <w:rFonts w:asciiTheme="majorBidi" w:hAnsiTheme="majorBidi" w:cstheme="majorBidi"/>
                <w:sz w:val="30"/>
                <w:szCs w:val="30"/>
              </w:rPr>
              <w:t>(718)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F6C893" w14:textId="77777777" w:rsidR="00226AB6" w:rsidRPr="009326ED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  <w:vAlign w:val="bottom"/>
          </w:tcPr>
          <w:p w14:paraId="72796E87" w14:textId="2CB1E376" w:rsidR="00226AB6" w:rsidRPr="009326ED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1,125</w:t>
            </w:r>
          </w:p>
        </w:tc>
      </w:tr>
      <w:tr w:rsidR="00226AB6" w:rsidRPr="00721B5F" w14:paraId="58247772" w14:textId="77777777" w:rsidTr="008F5F51">
        <w:tc>
          <w:tcPr>
            <w:tcW w:w="5670" w:type="dxa"/>
            <w:shd w:val="clear" w:color="auto" w:fill="auto"/>
          </w:tcPr>
          <w:p w14:paraId="292163DC" w14:textId="3D77D4BB" w:rsidR="00226AB6" w:rsidRPr="00456BC2" w:rsidRDefault="00226AB6" w:rsidP="003443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6B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0C192" w14:textId="2EF35977" w:rsidR="00226AB6" w:rsidRPr="009326ED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13,742</w:t>
            </w:r>
          </w:p>
        </w:tc>
        <w:tc>
          <w:tcPr>
            <w:tcW w:w="236" w:type="dxa"/>
            <w:shd w:val="clear" w:color="auto" w:fill="auto"/>
          </w:tcPr>
          <w:p w14:paraId="150EBEEE" w14:textId="77777777" w:rsidR="00226AB6" w:rsidRPr="009326ED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F6F79" w14:textId="5AACAD20" w:rsidR="00226AB6" w:rsidRPr="00061D74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15,073</w:t>
            </w:r>
          </w:p>
        </w:tc>
      </w:tr>
      <w:tr w:rsidR="00226AB6" w:rsidRPr="00721B5F" w14:paraId="6B83EC4A" w14:textId="77777777" w:rsidTr="008F5F51">
        <w:trPr>
          <w:trHeight w:hRule="exact" w:val="288"/>
        </w:trPr>
        <w:tc>
          <w:tcPr>
            <w:tcW w:w="5670" w:type="dxa"/>
            <w:shd w:val="clear" w:color="auto" w:fill="auto"/>
          </w:tcPr>
          <w:p w14:paraId="0A0723AA" w14:textId="77777777" w:rsidR="00226AB6" w:rsidRPr="00456BC2" w:rsidRDefault="00226AB6" w:rsidP="003443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EEFDCAA" w14:textId="77777777" w:rsidR="00226AB6" w:rsidRPr="009326ED" w:rsidRDefault="00226AB6" w:rsidP="003443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F15087" w14:textId="77777777" w:rsidR="00226AB6" w:rsidRPr="009326ED" w:rsidRDefault="00226AB6" w:rsidP="003443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tcBorders>
              <w:top w:val="single" w:sz="4" w:space="0" w:color="auto"/>
            </w:tcBorders>
            <w:shd w:val="clear" w:color="auto" w:fill="auto"/>
          </w:tcPr>
          <w:p w14:paraId="5EAB4506" w14:textId="77777777" w:rsidR="00226AB6" w:rsidRPr="009326ED" w:rsidRDefault="00226AB6" w:rsidP="003443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6AB6" w:rsidRPr="00721B5F" w14:paraId="0249E4FD" w14:textId="77777777" w:rsidTr="008F5F51">
        <w:tc>
          <w:tcPr>
            <w:tcW w:w="5670" w:type="dxa"/>
            <w:shd w:val="clear" w:color="auto" w:fill="auto"/>
          </w:tcPr>
          <w:p w14:paraId="3F0CCF6A" w14:textId="77777777" w:rsidR="00226AB6" w:rsidRPr="00456BC2" w:rsidRDefault="00226AB6" w:rsidP="00344305">
            <w:pPr>
              <w:tabs>
                <w:tab w:val="clear" w:pos="227"/>
                <w:tab w:val="left" w:pos="191"/>
              </w:tabs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456B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97DEB26" w14:textId="77777777" w:rsidR="00226AB6" w:rsidRPr="009326ED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B30240" w14:textId="77777777" w:rsidR="00226AB6" w:rsidRPr="009326ED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  <w:vAlign w:val="bottom"/>
          </w:tcPr>
          <w:p w14:paraId="546A04E0" w14:textId="77777777" w:rsidR="00226AB6" w:rsidRPr="009326ED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26AB6" w:rsidRPr="00721B5F" w14:paraId="6F411B26" w14:textId="77777777" w:rsidTr="008F5F51">
        <w:tc>
          <w:tcPr>
            <w:tcW w:w="5670" w:type="dxa"/>
            <w:shd w:val="clear" w:color="auto" w:fill="auto"/>
          </w:tcPr>
          <w:p w14:paraId="67E268B1" w14:textId="77777777" w:rsidR="00226AB6" w:rsidRPr="00456BC2" w:rsidRDefault="00226AB6" w:rsidP="00344305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tLeast"/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56B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D743A3" w14:textId="77777777" w:rsidR="00226AB6" w:rsidRPr="009326ED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4AC64B" w14:textId="77777777" w:rsidR="00226AB6" w:rsidRPr="009326ED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  <w:vAlign w:val="bottom"/>
          </w:tcPr>
          <w:p w14:paraId="63A5EB4F" w14:textId="77777777" w:rsidR="00226AB6" w:rsidRPr="009326ED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226AB6" w:rsidRPr="00721B5F" w14:paraId="17038277" w14:textId="77777777" w:rsidTr="008F5F51">
        <w:tc>
          <w:tcPr>
            <w:tcW w:w="5670" w:type="dxa"/>
            <w:shd w:val="clear" w:color="auto" w:fill="auto"/>
          </w:tcPr>
          <w:p w14:paraId="2FBB7EC3" w14:textId="77777777" w:rsidR="00226AB6" w:rsidRPr="00456BC2" w:rsidRDefault="00226AB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56B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 ค่าเสื่อมราคาและค่าตัดจำหน่าย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FABF5A" w14:textId="342558CB" w:rsidR="00226AB6" w:rsidRPr="000B041B" w:rsidRDefault="00477B8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41B">
              <w:rPr>
                <w:rFonts w:asciiTheme="majorBidi" w:hAnsiTheme="majorBidi" w:cstheme="majorBidi"/>
                <w:sz w:val="30"/>
                <w:szCs w:val="30"/>
              </w:rPr>
              <w:t>1,167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8BC899" w14:textId="77777777" w:rsidR="00226AB6" w:rsidRPr="000B041B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  <w:vAlign w:val="bottom"/>
          </w:tcPr>
          <w:p w14:paraId="399B5473" w14:textId="652CE624" w:rsidR="00226AB6" w:rsidRPr="000B041B" w:rsidRDefault="00381003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41B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</w:tr>
      <w:tr w:rsidR="00226AB6" w:rsidRPr="00721B5F" w14:paraId="7D0A41A1" w14:textId="77777777" w:rsidTr="008F5F51">
        <w:tc>
          <w:tcPr>
            <w:tcW w:w="5670" w:type="dxa"/>
            <w:shd w:val="clear" w:color="auto" w:fill="auto"/>
          </w:tcPr>
          <w:p w14:paraId="7F0778F2" w14:textId="77777777" w:rsidR="00226AB6" w:rsidRPr="00456BC2" w:rsidRDefault="00226AB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56B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 ค่าใช้จ่ายภาษีเงินได้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CB7D020" w14:textId="29B521B0" w:rsidR="00226AB6" w:rsidRPr="000B041B" w:rsidRDefault="00477B8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41B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B85157" w14:textId="77777777" w:rsidR="00226AB6" w:rsidRPr="000B041B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  <w:vAlign w:val="bottom"/>
          </w:tcPr>
          <w:p w14:paraId="441537CB" w14:textId="71BDA1CE" w:rsidR="00226AB6" w:rsidRPr="000B041B" w:rsidRDefault="00381003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41B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</w:tr>
      <w:tr w:rsidR="00226AB6" w:rsidRPr="00721B5F" w14:paraId="18D39091" w14:textId="77777777" w:rsidTr="008F5F51">
        <w:tc>
          <w:tcPr>
            <w:tcW w:w="5670" w:type="dxa"/>
            <w:shd w:val="clear" w:color="auto" w:fill="auto"/>
          </w:tcPr>
          <w:p w14:paraId="0D84CA5B" w14:textId="77777777" w:rsidR="00226AB6" w:rsidRPr="00456BC2" w:rsidRDefault="00226AB6" w:rsidP="00344305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tLeast"/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56B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A53CB1E" w14:textId="6172ADFA" w:rsidR="00226AB6" w:rsidRPr="000B041B" w:rsidRDefault="00477B8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41B">
              <w:rPr>
                <w:rFonts w:asciiTheme="majorBidi" w:hAnsiTheme="majorBidi" w:cstheme="majorBidi"/>
                <w:sz w:val="30"/>
                <w:szCs w:val="30"/>
              </w:rPr>
              <w:t>7,738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A4115F" w14:textId="77777777" w:rsidR="00226AB6" w:rsidRPr="000B041B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  <w:vAlign w:val="bottom"/>
          </w:tcPr>
          <w:p w14:paraId="203B2A54" w14:textId="5696BC09" w:rsidR="00226AB6" w:rsidRPr="000B041B" w:rsidRDefault="00381003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41B">
              <w:rPr>
                <w:rFonts w:asciiTheme="majorBidi" w:hAnsiTheme="majorBidi" w:cstheme="majorBidi"/>
                <w:sz w:val="30"/>
                <w:szCs w:val="30"/>
              </w:rPr>
              <w:t>8,858</w:t>
            </w:r>
          </w:p>
        </w:tc>
      </w:tr>
      <w:tr w:rsidR="00226AB6" w:rsidRPr="00721B5F" w14:paraId="19050873" w14:textId="77777777" w:rsidTr="008F5F51">
        <w:tc>
          <w:tcPr>
            <w:tcW w:w="5670" w:type="dxa"/>
            <w:shd w:val="clear" w:color="auto" w:fill="auto"/>
          </w:tcPr>
          <w:p w14:paraId="075DB90F" w14:textId="77777777" w:rsidR="00226AB6" w:rsidRPr="00456BC2" w:rsidRDefault="00226AB6" w:rsidP="00344305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tLeast"/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56B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รวมรายการหนี้สินทางการเงินหมุนเวียน (ไม่รวมเจ้าหนี้การค้าและเจ้าหนี้อื่น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9138A3" w14:textId="73238FEE" w:rsidR="00226AB6" w:rsidRPr="000B041B" w:rsidRDefault="00477B8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41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86459" w:rsidRPr="000B041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B041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3683EE" w14:textId="77777777" w:rsidR="00226AB6" w:rsidRPr="000B041B" w:rsidRDefault="00226AB6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  <w:vAlign w:val="bottom"/>
          </w:tcPr>
          <w:p w14:paraId="65701C92" w14:textId="5C69E97A" w:rsidR="00226AB6" w:rsidRPr="000B041B" w:rsidRDefault="00381003" w:rsidP="003443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041B">
              <w:rPr>
                <w:rFonts w:asciiTheme="majorBidi" w:hAnsiTheme="majorBidi" w:cstheme="majorBidi"/>
                <w:sz w:val="30"/>
                <w:szCs w:val="30"/>
              </w:rPr>
              <w:t>2,726</w:t>
            </w:r>
          </w:p>
        </w:tc>
      </w:tr>
    </w:tbl>
    <w:p w14:paraId="3B1F3843" w14:textId="06A29392" w:rsidR="00CF1FF6" w:rsidRDefault="00CF1FF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</w:p>
    <w:p w14:paraId="2603ED5B" w14:textId="77777777" w:rsidR="00CF1FF6" w:rsidRDefault="00CF1FF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FFE4A43" w14:textId="77777777" w:rsidR="00CF1FF6" w:rsidRPr="00AF141A" w:rsidRDefault="00CF1FF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1</w:t>
      </w: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AF141A"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7BE3DAE" w14:textId="77777777" w:rsidR="00F21C74" w:rsidRPr="00F45E9B" w:rsidRDefault="00F21C74" w:rsidP="00344305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240"/>
        <w:gridCol w:w="1080"/>
        <w:gridCol w:w="1080"/>
        <w:gridCol w:w="270"/>
        <w:gridCol w:w="990"/>
        <w:gridCol w:w="270"/>
        <w:gridCol w:w="1080"/>
        <w:gridCol w:w="270"/>
        <w:gridCol w:w="990"/>
      </w:tblGrid>
      <w:tr w:rsidR="002B18F1" w:rsidRPr="00721B5F" w14:paraId="242BEA67" w14:textId="77777777" w:rsidTr="00A34610">
        <w:trPr>
          <w:trHeight w:val="20"/>
          <w:tblHeader/>
        </w:trPr>
        <w:tc>
          <w:tcPr>
            <w:tcW w:w="3240" w:type="dxa"/>
          </w:tcPr>
          <w:p w14:paraId="0DADFFD7" w14:textId="77777777" w:rsidR="002B18F1" w:rsidRPr="00721B5F" w:rsidRDefault="002B18F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3C8F67" w14:textId="77777777" w:rsidR="002B18F1" w:rsidRPr="00721B5F" w:rsidRDefault="002B18F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9565A61" w14:textId="506F4894" w:rsidR="002B18F1" w:rsidRPr="00721B5F" w:rsidRDefault="002B18F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1B5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21B5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0D60DA9" w14:textId="77777777" w:rsidR="002B18F1" w:rsidRPr="00721B5F" w:rsidRDefault="002B18F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ED6DEBD" w14:textId="5B9F6133" w:rsidR="002B18F1" w:rsidRPr="00721B5F" w:rsidRDefault="002B18F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1B5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21B5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2B18F1" w:rsidRPr="00721B5F" w14:paraId="20680A4C" w14:textId="77777777" w:rsidTr="00A34610">
        <w:trPr>
          <w:trHeight w:val="20"/>
          <w:tblHeader/>
        </w:trPr>
        <w:tc>
          <w:tcPr>
            <w:tcW w:w="3240" w:type="dxa"/>
          </w:tcPr>
          <w:p w14:paraId="43CC40EB" w14:textId="77777777" w:rsidR="002B18F1" w:rsidRPr="00721B5F" w:rsidRDefault="002B18F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E34680" w14:textId="24791CC4" w:rsidR="002B18F1" w:rsidRPr="00721B5F" w:rsidRDefault="002B18F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31448C8" w14:textId="77777777" w:rsidR="002B18F1" w:rsidRPr="00721B5F" w:rsidRDefault="002B18F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21B5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1C3907E9" w14:textId="77777777" w:rsidR="002B18F1" w:rsidRPr="00721B5F" w:rsidRDefault="002B18F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2F134A9" w14:textId="77777777" w:rsidR="002B18F1" w:rsidRPr="00721B5F" w:rsidRDefault="002B18F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21B5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A7E0805" w14:textId="77777777" w:rsidR="002B18F1" w:rsidRPr="00721B5F" w:rsidRDefault="002B18F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0066C61" w14:textId="77777777" w:rsidR="002B18F1" w:rsidRPr="00721B5F" w:rsidRDefault="002B18F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21B5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3178806F" w14:textId="77777777" w:rsidR="002B18F1" w:rsidRPr="00721B5F" w:rsidRDefault="002B18F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6E3E8D4" w14:textId="77777777" w:rsidR="002B18F1" w:rsidRPr="00721B5F" w:rsidRDefault="002B18F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21B5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2B18F1" w:rsidRPr="00721B5F" w14:paraId="7317D206" w14:textId="77777777" w:rsidTr="00A34610">
        <w:trPr>
          <w:trHeight w:val="20"/>
          <w:tblHeader/>
        </w:trPr>
        <w:tc>
          <w:tcPr>
            <w:tcW w:w="3240" w:type="dxa"/>
          </w:tcPr>
          <w:p w14:paraId="525FD40F" w14:textId="77777777" w:rsidR="002B18F1" w:rsidRPr="00721B5F" w:rsidRDefault="002B18F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57241B" w14:textId="77777777" w:rsidR="002B18F1" w:rsidRPr="00721B5F" w:rsidRDefault="002B18F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471105C9" w14:textId="628D90A1" w:rsidR="002B18F1" w:rsidRPr="00721B5F" w:rsidRDefault="00FF419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</w:t>
            </w:r>
            <w:r w:rsidR="002B18F1" w:rsidRPr="00721B5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B18F1" w:rsidRPr="00721B5F" w14:paraId="58EA6276" w14:textId="77777777" w:rsidTr="00A34610">
        <w:trPr>
          <w:trHeight w:val="20"/>
        </w:trPr>
        <w:tc>
          <w:tcPr>
            <w:tcW w:w="3240" w:type="dxa"/>
          </w:tcPr>
          <w:p w14:paraId="73E1207F" w14:textId="77777777" w:rsidR="002B18F1" w:rsidRPr="00721B5F" w:rsidRDefault="002B18F1" w:rsidP="0034430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21B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14:paraId="1EA88CC5" w14:textId="77777777" w:rsidR="002B18F1" w:rsidRPr="00721B5F" w:rsidRDefault="002B18F1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2D12F2" w14:textId="77777777" w:rsidR="002B18F1" w:rsidRPr="009326ED" w:rsidRDefault="002B18F1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C9C4A" w14:textId="77777777" w:rsidR="002B18F1" w:rsidRPr="009326ED" w:rsidRDefault="002B18F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7449C93" w14:textId="77777777" w:rsidR="002B18F1" w:rsidRPr="009326ED" w:rsidRDefault="002B18F1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77723" w14:textId="77777777" w:rsidR="002B18F1" w:rsidRPr="009326ED" w:rsidRDefault="002B18F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E25B59" w14:textId="77777777" w:rsidR="002B18F1" w:rsidRPr="009326ED" w:rsidRDefault="002B18F1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732CF" w14:textId="77777777" w:rsidR="002B18F1" w:rsidRPr="009326ED" w:rsidRDefault="002B18F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8C501FF" w14:textId="77777777" w:rsidR="002B18F1" w:rsidRPr="009326ED" w:rsidRDefault="002B18F1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E14" w:rsidRPr="00721B5F" w14:paraId="09BDA422" w14:textId="77777777" w:rsidTr="008F5F51">
        <w:trPr>
          <w:trHeight w:val="20"/>
        </w:trPr>
        <w:tc>
          <w:tcPr>
            <w:tcW w:w="3240" w:type="dxa"/>
          </w:tcPr>
          <w:p w14:paraId="32D02601" w14:textId="77777777" w:rsidR="009C3E14" w:rsidRPr="00721B5F" w:rsidRDefault="009C3E14" w:rsidP="003443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21B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21B5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21B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  <w:shd w:val="clear" w:color="auto" w:fill="auto"/>
          </w:tcPr>
          <w:p w14:paraId="764EC5BB" w14:textId="77777777" w:rsidR="009C3E14" w:rsidRPr="00721B5F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04A12D" w14:textId="77D34E63" w:rsidR="009C3E14" w:rsidRPr="009326ED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79,465</w:t>
            </w:r>
          </w:p>
        </w:tc>
        <w:tc>
          <w:tcPr>
            <w:tcW w:w="270" w:type="dxa"/>
            <w:shd w:val="clear" w:color="auto" w:fill="auto"/>
          </w:tcPr>
          <w:p w14:paraId="17A81A22" w14:textId="77777777" w:rsidR="009C3E14" w:rsidRPr="00C94486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6FF5B93" w14:textId="63F135B2" w:rsidR="009C3E14" w:rsidRPr="009326ED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79,465</w:t>
            </w:r>
          </w:p>
        </w:tc>
        <w:tc>
          <w:tcPr>
            <w:tcW w:w="270" w:type="dxa"/>
            <w:shd w:val="clear" w:color="auto" w:fill="auto"/>
          </w:tcPr>
          <w:p w14:paraId="2D68EC59" w14:textId="77777777" w:rsidR="009C3E14" w:rsidRPr="00C94486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D3FD2EC" w14:textId="37A5D418" w:rsidR="009C3E14" w:rsidRPr="009326ED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73,636</w:t>
            </w:r>
          </w:p>
        </w:tc>
        <w:tc>
          <w:tcPr>
            <w:tcW w:w="270" w:type="dxa"/>
            <w:shd w:val="clear" w:color="auto" w:fill="auto"/>
          </w:tcPr>
          <w:p w14:paraId="048B713E" w14:textId="77777777" w:rsidR="009C3E14" w:rsidRPr="00C94486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4841244" w14:textId="6FC65BCE" w:rsidR="009C3E14" w:rsidRPr="009326ED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73,636</w:t>
            </w:r>
          </w:p>
        </w:tc>
      </w:tr>
      <w:tr w:rsidR="009C3E14" w:rsidRPr="00721B5F" w14:paraId="0935E1A0" w14:textId="77777777" w:rsidTr="008F5F51">
        <w:trPr>
          <w:trHeight w:val="20"/>
        </w:trPr>
        <w:tc>
          <w:tcPr>
            <w:tcW w:w="3240" w:type="dxa"/>
          </w:tcPr>
          <w:p w14:paraId="2465B8CE" w14:textId="77777777" w:rsidR="009C3E14" w:rsidRPr="00FF4195" w:rsidRDefault="009C3E14" w:rsidP="003443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4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41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F4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6D6F78FF" w14:textId="77777777" w:rsidR="009C3E14" w:rsidRPr="00721B5F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1B762" w14:textId="27BCEBCB" w:rsidR="009C3E14" w:rsidRPr="00C94486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4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79,465</w:t>
            </w:r>
          </w:p>
        </w:tc>
        <w:tc>
          <w:tcPr>
            <w:tcW w:w="270" w:type="dxa"/>
            <w:shd w:val="clear" w:color="auto" w:fill="auto"/>
          </w:tcPr>
          <w:p w14:paraId="53652868" w14:textId="77777777" w:rsidR="009C3E14" w:rsidRPr="00C94486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BF6A5" w14:textId="15AE8B43" w:rsidR="009C3E14" w:rsidRPr="00C94486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4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79,465</w:t>
            </w:r>
          </w:p>
        </w:tc>
        <w:tc>
          <w:tcPr>
            <w:tcW w:w="270" w:type="dxa"/>
            <w:shd w:val="clear" w:color="auto" w:fill="auto"/>
          </w:tcPr>
          <w:p w14:paraId="2DC2021E" w14:textId="77777777" w:rsidR="009C3E14" w:rsidRPr="00C94486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7FB37" w14:textId="64214BE0" w:rsidR="009C3E14" w:rsidRPr="00C94486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4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73,636</w:t>
            </w:r>
          </w:p>
        </w:tc>
        <w:tc>
          <w:tcPr>
            <w:tcW w:w="270" w:type="dxa"/>
            <w:shd w:val="clear" w:color="auto" w:fill="auto"/>
          </w:tcPr>
          <w:p w14:paraId="26CD16F1" w14:textId="77777777" w:rsidR="009C3E14" w:rsidRPr="00C94486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5EA9A" w14:textId="6C68B59A" w:rsidR="009C3E14" w:rsidRPr="00C94486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4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73,636</w:t>
            </w:r>
          </w:p>
        </w:tc>
      </w:tr>
      <w:tr w:rsidR="009C3E14" w:rsidRPr="00721B5F" w14:paraId="73D378EE" w14:textId="77777777" w:rsidTr="008F5F51">
        <w:trPr>
          <w:trHeight w:val="20"/>
        </w:trPr>
        <w:tc>
          <w:tcPr>
            <w:tcW w:w="3240" w:type="dxa"/>
          </w:tcPr>
          <w:p w14:paraId="731D7C22" w14:textId="77777777" w:rsidR="009C3E14" w:rsidRPr="00FF4195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30095B" w14:textId="77777777" w:rsidR="009C3E14" w:rsidRPr="00721B5F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E3BC34" w14:textId="77777777" w:rsidR="009C3E14" w:rsidRPr="009326ED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B7F00F" w14:textId="77777777" w:rsidR="009C3E14" w:rsidRPr="009326ED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08128C6" w14:textId="77777777" w:rsidR="009C3E14" w:rsidRPr="009326ED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05E5AF" w14:textId="77777777" w:rsidR="009C3E14" w:rsidRPr="009326ED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49356D" w14:textId="77777777" w:rsidR="009C3E14" w:rsidRPr="009326ED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93820B" w14:textId="77777777" w:rsidR="009C3E14" w:rsidRPr="009326ED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F0CC1F" w14:textId="77777777" w:rsidR="009C3E14" w:rsidRPr="009326ED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9C3E14" w:rsidRPr="00721B5F" w14:paraId="455AD74C" w14:textId="77777777" w:rsidTr="008F5F51">
        <w:trPr>
          <w:trHeight w:val="20"/>
        </w:trPr>
        <w:tc>
          <w:tcPr>
            <w:tcW w:w="3240" w:type="dxa"/>
          </w:tcPr>
          <w:p w14:paraId="12D34118" w14:textId="3BC9A8D4" w:rsidR="009C3E14" w:rsidRPr="00FF4195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F419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80" w:type="dxa"/>
            <w:shd w:val="clear" w:color="auto" w:fill="auto"/>
          </w:tcPr>
          <w:p w14:paraId="4D74E84B" w14:textId="77777777" w:rsidR="009C3E14" w:rsidRPr="00721B5F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007664" w14:textId="77777777" w:rsidR="009C3E14" w:rsidRPr="009326ED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CA9872" w14:textId="77777777" w:rsidR="009C3E14" w:rsidRPr="009326ED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471726" w14:textId="77777777" w:rsidR="009C3E14" w:rsidRPr="009326ED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4FB618" w14:textId="77777777" w:rsidR="009C3E14" w:rsidRPr="009326ED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096D6B" w14:textId="77777777" w:rsidR="009C3E14" w:rsidRPr="009326ED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B76C46" w14:textId="77777777" w:rsidR="009C3E14" w:rsidRPr="009326ED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C1A16E" w14:textId="77777777" w:rsidR="009C3E14" w:rsidRPr="009326ED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E14" w:rsidRPr="00721B5F" w14:paraId="69BD3449" w14:textId="77777777" w:rsidTr="008F5F51">
        <w:trPr>
          <w:trHeight w:val="20"/>
        </w:trPr>
        <w:tc>
          <w:tcPr>
            <w:tcW w:w="3240" w:type="dxa"/>
          </w:tcPr>
          <w:p w14:paraId="49024C62" w14:textId="77777777" w:rsidR="009C3E14" w:rsidRPr="00FF4195" w:rsidRDefault="009C3E14" w:rsidP="003443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F4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F419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F41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  <w:shd w:val="clear" w:color="auto" w:fill="auto"/>
          </w:tcPr>
          <w:p w14:paraId="78393A44" w14:textId="77777777" w:rsidR="009C3E14" w:rsidRPr="00721B5F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7D4DC5" w14:textId="5E781A30" w:rsidR="009C3E14" w:rsidRPr="009326ED" w:rsidRDefault="009C3E14" w:rsidP="002A3C21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20,835</w:t>
            </w:r>
          </w:p>
        </w:tc>
        <w:tc>
          <w:tcPr>
            <w:tcW w:w="270" w:type="dxa"/>
            <w:shd w:val="clear" w:color="auto" w:fill="auto"/>
          </w:tcPr>
          <w:p w14:paraId="501D5D33" w14:textId="77777777" w:rsidR="009C3E14" w:rsidRPr="002A3C21" w:rsidRDefault="009C3E14" w:rsidP="002A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18D572E" w14:textId="283AE192" w:rsidR="009C3E14" w:rsidRPr="009326ED" w:rsidRDefault="009C3E14" w:rsidP="002A3C21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20,762</w:t>
            </w:r>
          </w:p>
        </w:tc>
        <w:tc>
          <w:tcPr>
            <w:tcW w:w="270" w:type="dxa"/>
            <w:shd w:val="clear" w:color="auto" w:fill="auto"/>
          </w:tcPr>
          <w:p w14:paraId="76563788" w14:textId="77777777" w:rsidR="009C3E14" w:rsidRPr="002A3C21" w:rsidRDefault="009C3E14" w:rsidP="002A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49D429B" w14:textId="0941A120" w:rsidR="009C3E14" w:rsidRPr="009326ED" w:rsidRDefault="009C3E14" w:rsidP="002A3C21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15,006</w:t>
            </w:r>
          </w:p>
        </w:tc>
        <w:tc>
          <w:tcPr>
            <w:tcW w:w="270" w:type="dxa"/>
            <w:shd w:val="clear" w:color="auto" w:fill="auto"/>
          </w:tcPr>
          <w:p w14:paraId="00112B39" w14:textId="77777777" w:rsidR="009C3E14" w:rsidRPr="002A3C21" w:rsidRDefault="009C3E14" w:rsidP="002A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DB3E74D" w14:textId="5FB8CDFB" w:rsidR="009C3E14" w:rsidRPr="009326ED" w:rsidRDefault="009C3E14" w:rsidP="002A3C21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14,933</w:t>
            </w:r>
          </w:p>
        </w:tc>
      </w:tr>
      <w:tr w:rsidR="009C3E14" w:rsidRPr="00721B5F" w14:paraId="76F8552F" w14:textId="77777777" w:rsidTr="008F5F51">
        <w:trPr>
          <w:trHeight w:val="20"/>
        </w:trPr>
        <w:tc>
          <w:tcPr>
            <w:tcW w:w="3240" w:type="dxa"/>
          </w:tcPr>
          <w:p w14:paraId="1A8BCEA8" w14:textId="77777777" w:rsidR="009C3E14" w:rsidRPr="00FF4195" w:rsidRDefault="009C3E14" w:rsidP="003443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F4195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</w:tcPr>
          <w:p w14:paraId="0083B95C" w14:textId="77777777" w:rsidR="009C3E14" w:rsidRPr="00721B5F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6AA5FC" w14:textId="32576986" w:rsidR="009C3E14" w:rsidRPr="009326ED" w:rsidRDefault="009C3E14" w:rsidP="002A3C21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A7100" w:rsidRPr="009326E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E6E8ACB" w14:textId="77777777" w:rsidR="009C3E14" w:rsidRPr="002A3C21" w:rsidRDefault="009C3E14" w:rsidP="002A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1CF4F4F" w14:textId="39922400" w:rsidR="009C3E14" w:rsidRPr="009326ED" w:rsidRDefault="009C3E14" w:rsidP="002A3C21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74311" w:rsidRPr="009326E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9226111" w14:textId="77777777" w:rsidR="009C3E14" w:rsidRPr="002A3C21" w:rsidRDefault="009C3E14" w:rsidP="002A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6F29B13" w14:textId="613C7CEF" w:rsidR="009C3E14" w:rsidRPr="009326ED" w:rsidRDefault="009C3E14" w:rsidP="002A3C21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74311" w:rsidRPr="009326E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433EFD5" w14:textId="77777777" w:rsidR="009C3E14" w:rsidRPr="002A3C21" w:rsidRDefault="009C3E14" w:rsidP="002A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784A69B" w14:textId="04902714" w:rsidR="009C3E14" w:rsidRPr="009326ED" w:rsidRDefault="009C3E14" w:rsidP="002A3C21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74311" w:rsidRPr="009326E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C3E14" w:rsidRPr="00721B5F" w14:paraId="324B8F77" w14:textId="77777777" w:rsidTr="008F5F51">
        <w:trPr>
          <w:trHeight w:val="20"/>
        </w:trPr>
        <w:tc>
          <w:tcPr>
            <w:tcW w:w="3240" w:type="dxa"/>
          </w:tcPr>
          <w:p w14:paraId="653DBC30" w14:textId="77777777" w:rsidR="009C3E14" w:rsidRPr="00FF4195" w:rsidRDefault="009C3E14" w:rsidP="003443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4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41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F4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0C695D59" w14:textId="77777777" w:rsidR="009C3E14" w:rsidRPr="00721B5F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EE5FD" w14:textId="485DC570" w:rsidR="009C3E14" w:rsidRPr="009326ED" w:rsidRDefault="009C3E14" w:rsidP="002A3C21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20,90</w:t>
            </w:r>
            <w:r w:rsidR="00D74311" w:rsidRPr="009326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F39FFC4" w14:textId="77777777" w:rsidR="009C3E14" w:rsidRPr="002A3C21" w:rsidRDefault="009C3E14" w:rsidP="002A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5C86A" w14:textId="60B9E275" w:rsidR="009C3E14" w:rsidRPr="009326ED" w:rsidRDefault="009C3E14" w:rsidP="002A3C21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20,835</w:t>
            </w:r>
          </w:p>
        </w:tc>
        <w:tc>
          <w:tcPr>
            <w:tcW w:w="270" w:type="dxa"/>
            <w:shd w:val="clear" w:color="auto" w:fill="auto"/>
          </w:tcPr>
          <w:p w14:paraId="71B6458C" w14:textId="77777777" w:rsidR="009C3E14" w:rsidRPr="002A3C21" w:rsidRDefault="009C3E14" w:rsidP="002A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71127" w14:textId="44D4FE1F" w:rsidR="009C3E14" w:rsidRPr="009326ED" w:rsidRDefault="009C3E14" w:rsidP="002A3C21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</w:t>
            </w:r>
            <w:r w:rsidR="00D74311" w:rsidRPr="009326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567A0AC4" w14:textId="77777777" w:rsidR="009C3E14" w:rsidRPr="002A3C21" w:rsidRDefault="009C3E14" w:rsidP="002A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BD5F3" w14:textId="569701A6" w:rsidR="009C3E14" w:rsidRPr="009326ED" w:rsidRDefault="009C3E14" w:rsidP="002A3C21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15,006</w:t>
            </w:r>
          </w:p>
        </w:tc>
      </w:tr>
      <w:tr w:rsidR="009C3E14" w:rsidRPr="00721B5F" w14:paraId="0155A378" w14:textId="77777777" w:rsidTr="008F5F51">
        <w:trPr>
          <w:trHeight w:val="20"/>
        </w:trPr>
        <w:tc>
          <w:tcPr>
            <w:tcW w:w="3240" w:type="dxa"/>
          </w:tcPr>
          <w:p w14:paraId="17CB86F3" w14:textId="77777777" w:rsidR="009C3E14" w:rsidRPr="00721B5F" w:rsidRDefault="009C3E14" w:rsidP="003443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04CD06" w14:textId="77777777" w:rsidR="009C3E14" w:rsidRPr="00721B5F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13A5A96" w14:textId="77777777" w:rsidR="009C3E14" w:rsidRPr="009326ED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B20CA1" w14:textId="77777777" w:rsidR="009C3E14" w:rsidRPr="009326ED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79B31B1" w14:textId="77777777" w:rsidR="009C3E14" w:rsidRPr="009326ED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CE056E" w14:textId="77777777" w:rsidR="009C3E14" w:rsidRPr="009326ED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B3144A" w14:textId="77777777" w:rsidR="009C3E14" w:rsidRPr="009326ED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1E5816" w14:textId="77777777" w:rsidR="009C3E14" w:rsidRPr="009326ED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12631EA" w14:textId="77777777" w:rsidR="009C3E14" w:rsidRPr="009326ED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E14" w:rsidRPr="00721B5F" w14:paraId="43F67568" w14:textId="77777777" w:rsidTr="008F5F51">
        <w:trPr>
          <w:trHeight w:val="20"/>
        </w:trPr>
        <w:tc>
          <w:tcPr>
            <w:tcW w:w="3240" w:type="dxa"/>
          </w:tcPr>
          <w:p w14:paraId="4D6CF4AE" w14:textId="77777777" w:rsidR="009C3E14" w:rsidRPr="00721B5F" w:rsidRDefault="009C3E14" w:rsidP="0034430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21B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</w:tcPr>
          <w:p w14:paraId="67F398FE" w14:textId="77777777" w:rsidR="009C3E14" w:rsidRPr="00721B5F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412F27" w14:textId="77777777" w:rsidR="009C3E14" w:rsidRPr="009326ED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BAADB4" w14:textId="77777777" w:rsidR="009C3E14" w:rsidRPr="009326ED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A6B79F" w14:textId="77777777" w:rsidR="009C3E14" w:rsidRPr="009326ED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DF1173" w14:textId="77777777" w:rsidR="009C3E14" w:rsidRPr="009326ED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AD3594" w14:textId="77777777" w:rsidR="009C3E14" w:rsidRPr="009326ED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ED4F93" w14:textId="77777777" w:rsidR="009C3E14" w:rsidRPr="009326ED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1287F4" w14:textId="77777777" w:rsidR="009C3E14" w:rsidRPr="009326ED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C3E14" w:rsidRPr="00721B5F" w14:paraId="3511E248" w14:textId="77777777" w:rsidTr="008F5F51">
        <w:trPr>
          <w:trHeight w:val="20"/>
        </w:trPr>
        <w:tc>
          <w:tcPr>
            <w:tcW w:w="3240" w:type="dxa"/>
            <w:vAlign w:val="bottom"/>
          </w:tcPr>
          <w:p w14:paraId="6102E17C" w14:textId="77777777" w:rsidR="009C3E14" w:rsidRPr="00721B5F" w:rsidRDefault="009C3E14" w:rsidP="003443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1B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21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721B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080" w:type="dxa"/>
            <w:shd w:val="clear" w:color="auto" w:fill="auto"/>
          </w:tcPr>
          <w:p w14:paraId="46912F8F" w14:textId="77777777" w:rsidR="009C3E14" w:rsidRPr="00721B5F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DA4ECD" w14:textId="5A83AB35" w:rsidR="009C3E14" w:rsidRPr="009326ED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58,55</w:t>
            </w:r>
            <w:r w:rsidR="00D74311" w:rsidRPr="009326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0DDDBF" w14:textId="77777777" w:rsidR="009C3E14" w:rsidRPr="00C94486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00C8F9" w14:textId="7F240776" w:rsidR="009C3E14" w:rsidRPr="009326ED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58,630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2AB11B" w14:textId="77777777" w:rsidR="009C3E14" w:rsidRPr="00C94486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D91893" w14:textId="2CA71CC9" w:rsidR="009C3E14" w:rsidRPr="009326ED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58,55</w:t>
            </w:r>
            <w:r w:rsidR="00D74311" w:rsidRPr="009326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9088FB" w14:textId="77777777" w:rsidR="009C3E14" w:rsidRPr="00C94486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E3ED43" w14:textId="2841DAAF" w:rsidR="009C3E14" w:rsidRPr="009326ED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58,630</w:t>
            </w:r>
          </w:p>
        </w:tc>
      </w:tr>
    </w:tbl>
    <w:p w14:paraId="4CA22E05" w14:textId="77777777" w:rsidR="00D33B59" w:rsidRPr="00F45E9B" w:rsidRDefault="00D33B5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4F6BFCEE" w14:textId="77777777" w:rsidR="009C3E14" w:rsidRDefault="009C3E1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21B5F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721B5F">
        <w:rPr>
          <w:rFonts w:asciiTheme="majorBidi" w:hAnsiTheme="majorBidi" w:cstheme="majorBidi"/>
          <w:sz w:val="30"/>
          <w:szCs w:val="30"/>
        </w:rPr>
        <w:t>31</w:t>
      </w:r>
      <w:r w:rsidRPr="00721B5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21B5F">
        <w:rPr>
          <w:rFonts w:asciiTheme="majorBidi" w:hAnsiTheme="majorBidi" w:cstheme="majorBidi"/>
          <w:sz w:val="30"/>
          <w:szCs w:val="30"/>
        </w:rPr>
        <w:t xml:space="preserve">2562 </w:t>
      </w:r>
      <w:r w:rsidRPr="001A0F8F">
        <w:rPr>
          <w:rFonts w:asciiTheme="majorBidi" w:hAnsiTheme="majorBidi" w:cstheme="majorBidi"/>
          <w:sz w:val="30"/>
          <w:szCs w:val="30"/>
          <w:cs/>
        </w:rPr>
        <w:t>จำนวน</w:t>
      </w:r>
      <w:r>
        <w:rPr>
          <w:rFonts w:asciiTheme="majorBidi" w:hAnsiTheme="majorBidi" w:cstheme="majorBidi"/>
          <w:sz w:val="30"/>
          <w:szCs w:val="30"/>
        </w:rPr>
        <w:t xml:space="preserve"> 58 </w:t>
      </w:r>
      <w:r w:rsidRPr="001A0F8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21B5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21B5F">
        <w:rPr>
          <w:rFonts w:asciiTheme="majorBidi" w:hAnsiTheme="majorBidi" w:cstheme="majorBidi"/>
          <w:i/>
          <w:iCs/>
          <w:sz w:val="30"/>
          <w:szCs w:val="30"/>
        </w:rPr>
        <w:t>2561: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58 </w:t>
      </w:r>
      <w:r w:rsidRPr="00721B5F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</w:t>
      </w:r>
      <w:r w:rsidRPr="00721B5F">
        <w:rPr>
          <w:rFonts w:asciiTheme="majorBidi" w:hAnsiTheme="majorBidi" w:cstheme="majorBidi"/>
          <w:i/>
          <w:iCs/>
          <w:sz w:val="30"/>
          <w:szCs w:val="30"/>
          <w:cs/>
        </w:rPr>
        <w:t>บาท)</w:t>
      </w:r>
      <w:r w:rsidRPr="00721B5F">
        <w:rPr>
          <w:rFonts w:asciiTheme="majorBidi" w:hAnsiTheme="majorBidi" w:cstheme="majorBidi"/>
          <w:sz w:val="30"/>
          <w:szCs w:val="30"/>
          <w:cs/>
        </w:rPr>
        <w:t xml:space="preserve"> ประเมินราคาโดยผู้ประเมินราคาอิสระ</w:t>
      </w:r>
      <w:r w:rsidRPr="00721B5F">
        <w:rPr>
          <w:rFonts w:ascii="Angsana New" w:hAnsi="Angsana New"/>
          <w:sz w:val="30"/>
          <w:szCs w:val="30"/>
          <w:cs/>
        </w:rPr>
        <w:t>โดย</w:t>
      </w:r>
      <w:r w:rsidRPr="001A0F8F">
        <w:rPr>
          <w:rFonts w:ascii="Angsana New" w:hAnsi="Angsana New"/>
          <w:sz w:val="30"/>
          <w:szCs w:val="30"/>
          <w:cs/>
        </w:rPr>
        <w:t>ใช้วิธีเปรียบเทียบราคาตลาด</w:t>
      </w:r>
      <w:r w:rsidRPr="00721B5F">
        <w:rPr>
          <w:rFonts w:asciiTheme="majorBidi" w:hAnsiTheme="majorBidi" w:cstheme="majorBidi"/>
          <w:sz w:val="30"/>
          <w:szCs w:val="30"/>
          <w:cs/>
        </w:rPr>
        <w:t xml:space="preserve"> การวัดมูลค่ายุติธรรมของอสังหาริมทรัพย์เพื่อการลงทุน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</w:t>
      </w:r>
      <w:r w:rsidRPr="00721B5F">
        <w:rPr>
          <w:rFonts w:asciiTheme="majorBidi" w:hAnsiTheme="majorBidi" w:cstheme="majorBidi"/>
          <w:sz w:val="30"/>
          <w:szCs w:val="30"/>
        </w:rPr>
        <w:t>3</w:t>
      </w:r>
    </w:p>
    <w:p w14:paraId="52837E48" w14:textId="77777777" w:rsidR="00B47187" w:rsidRDefault="00B47187" w:rsidP="00344305">
      <w:pPr>
        <w:rPr>
          <w:rFonts w:asciiTheme="majorBidi" w:hAnsiTheme="majorBidi" w:cstheme="majorBidi"/>
          <w:sz w:val="30"/>
          <w:szCs w:val="30"/>
        </w:rPr>
        <w:sectPr w:rsidR="00B47187" w:rsidSect="005F7AD5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9907C0E" w14:textId="77777777" w:rsidR="008426EE" w:rsidRPr="00B47187" w:rsidRDefault="00B47187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B47187">
        <w:rPr>
          <w:rFonts w:asciiTheme="majorBidi" w:hAnsiTheme="majorBidi" w:cstheme="majorBidi" w:hint="cs"/>
          <w:b/>
          <w:bCs/>
          <w:spacing w:val="-2"/>
          <w:sz w:val="30"/>
          <w:szCs w:val="30"/>
          <w:cs/>
        </w:rPr>
        <w:lastRenderedPageBreak/>
        <w:t>1</w:t>
      </w:r>
      <w:r w:rsidR="00DC34F3">
        <w:rPr>
          <w:rFonts w:asciiTheme="majorBidi" w:hAnsiTheme="majorBidi" w:cstheme="majorBidi"/>
          <w:b/>
          <w:bCs/>
          <w:spacing w:val="-2"/>
          <w:sz w:val="30"/>
          <w:szCs w:val="30"/>
        </w:rPr>
        <w:t>2</w:t>
      </w:r>
      <w:r w:rsidRPr="00B47187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ab/>
      </w:r>
      <w:r w:rsidRPr="00B47187">
        <w:rPr>
          <w:rFonts w:asciiTheme="majorBidi" w:hAnsiTheme="majorBidi" w:cstheme="majorBidi" w:hint="cs"/>
          <w:b/>
          <w:bCs/>
          <w:spacing w:val="-2"/>
          <w:sz w:val="30"/>
          <w:szCs w:val="30"/>
          <w:cs/>
        </w:rPr>
        <w:t>ที่ดิน อาคารและอุปกรณ์</w:t>
      </w:r>
    </w:p>
    <w:p w14:paraId="56F3EE24" w14:textId="77777777" w:rsidR="008426EE" w:rsidRPr="00667728" w:rsidRDefault="008426EE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tbl>
      <w:tblPr>
        <w:tblW w:w="147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060"/>
        <w:gridCol w:w="1440"/>
        <w:gridCol w:w="270"/>
        <w:gridCol w:w="1350"/>
        <w:gridCol w:w="270"/>
        <w:gridCol w:w="1260"/>
        <w:gridCol w:w="247"/>
        <w:gridCol w:w="1193"/>
        <w:gridCol w:w="246"/>
        <w:gridCol w:w="1194"/>
        <w:gridCol w:w="246"/>
        <w:gridCol w:w="1194"/>
        <w:gridCol w:w="270"/>
        <w:gridCol w:w="1170"/>
        <w:gridCol w:w="270"/>
        <w:gridCol w:w="1050"/>
        <w:gridCol w:w="30"/>
      </w:tblGrid>
      <w:tr w:rsidR="00DA6CAC" w:rsidRPr="006F04B2" w14:paraId="6D1C5CF3" w14:textId="77777777" w:rsidTr="00EF30CD">
        <w:trPr>
          <w:gridAfter w:val="1"/>
          <w:wAfter w:w="30" w:type="dxa"/>
          <w:tblHeader/>
        </w:trPr>
        <w:tc>
          <w:tcPr>
            <w:tcW w:w="3060" w:type="dxa"/>
            <w:shd w:val="clear" w:color="auto" w:fill="auto"/>
          </w:tcPr>
          <w:p w14:paraId="6121BE76" w14:textId="77777777" w:rsidR="00DA6CAC" w:rsidRPr="006F04B2" w:rsidRDefault="00DA6CAC" w:rsidP="00DE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11670" w:type="dxa"/>
            <w:gridSpan w:val="15"/>
          </w:tcPr>
          <w:p w14:paraId="669494C6" w14:textId="15C7E875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DA6CAC" w:rsidRPr="006F04B2" w14:paraId="20F7B05B" w14:textId="77777777" w:rsidTr="00497F5C">
        <w:trPr>
          <w:tblHeader/>
        </w:trPr>
        <w:tc>
          <w:tcPr>
            <w:tcW w:w="3060" w:type="dxa"/>
            <w:shd w:val="clear" w:color="auto" w:fill="auto"/>
          </w:tcPr>
          <w:p w14:paraId="7426BB21" w14:textId="7F1045A9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E5CDB6" w14:textId="77777777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  <w:p w14:paraId="6711882C" w14:textId="77777777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ส่วน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A1DDA6" w14:textId="77777777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C0DEBB" w14:textId="352751D7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  <w:p w14:paraId="442D72F7" w14:textId="733D23D2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1EA04F11" w14:textId="77777777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705F0C8" w14:textId="7C18A14F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 เครื่องใช้และอุปกรณ์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9F2E594" w14:textId="77777777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B7B91CF" w14:textId="7BA59AC0" w:rsidR="00DA6CAC" w:rsidRPr="006F04B2" w:rsidRDefault="00DA6CAC" w:rsidP="00A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E95B4F2" w14:textId="77777777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1499AFA" w14:textId="7EF00158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 คอมพิวเตอร์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CB2044" w14:textId="77777777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</w:tcPr>
          <w:p w14:paraId="331C2FED" w14:textId="77777777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3CE8B6" w14:textId="77777777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F20545" w14:textId="77777777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FE1DFC" w14:textId="09B85DC5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19B890EB" w14:textId="77777777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A1BA6E" w14:textId="39415076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79D85E" w14:textId="77777777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66E4FCA" w14:textId="77777777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A6CAC" w:rsidRPr="006F04B2" w14:paraId="357E4310" w14:textId="77777777" w:rsidTr="00EF30CD">
        <w:trPr>
          <w:gridAfter w:val="1"/>
          <w:wAfter w:w="30" w:type="dxa"/>
          <w:tblHeader/>
        </w:trPr>
        <w:tc>
          <w:tcPr>
            <w:tcW w:w="3060" w:type="dxa"/>
            <w:shd w:val="clear" w:color="auto" w:fill="auto"/>
          </w:tcPr>
          <w:p w14:paraId="593560D5" w14:textId="77777777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70" w:type="dxa"/>
            <w:gridSpan w:val="15"/>
          </w:tcPr>
          <w:p w14:paraId="6FD0BA0C" w14:textId="54442FB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F04B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FF4195" w:rsidRPr="006F04B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</w:t>
            </w:r>
            <w:r w:rsidRPr="006F04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นบาท)</w:t>
            </w:r>
          </w:p>
        </w:tc>
      </w:tr>
      <w:tr w:rsidR="00DA6CAC" w:rsidRPr="006F04B2" w14:paraId="3E6C7446" w14:textId="77777777" w:rsidTr="00EF30CD">
        <w:tc>
          <w:tcPr>
            <w:tcW w:w="3060" w:type="dxa"/>
            <w:shd w:val="clear" w:color="auto" w:fill="auto"/>
          </w:tcPr>
          <w:p w14:paraId="47DF9B72" w14:textId="6A0BEEB1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5B4E10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CE9A00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F6B1D7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1155A7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0FCBA0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9037870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5304D30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90DEC4C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62F12DA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6F2F6C1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</w:tcPr>
          <w:p w14:paraId="41215ADA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424F18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F147D7" w14:textId="10440A0D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5DFB85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086CCD2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3E14" w:rsidRPr="006F04B2" w14:paraId="485018E2" w14:textId="77777777" w:rsidTr="00EF30CD">
        <w:tc>
          <w:tcPr>
            <w:tcW w:w="3060" w:type="dxa"/>
            <w:shd w:val="clear" w:color="auto" w:fill="auto"/>
          </w:tcPr>
          <w:p w14:paraId="61B57D71" w14:textId="77777777" w:rsidR="009C3E14" w:rsidRPr="006F04B2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9A33FE" w14:textId="35B77248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2</w:t>
            </w:r>
            <w:r w:rsidR="008D320A" w:rsidRPr="006F04B2">
              <w:rPr>
                <w:rFonts w:asciiTheme="majorBidi" w:hAnsiTheme="majorBidi"/>
                <w:sz w:val="26"/>
                <w:szCs w:val="26"/>
                <w:lang w:val="en-US" w:bidi="th-TH"/>
              </w:rPr>
              <w:t>42</w:t>
            </w:r>
            <w:r w:rsidR="004F3EA6" w:rsidRPr="006F04B2">
              <w:rPr>
                <w:rFonts w:asciiTheme="majorBidi" w:hAnsiTheme="majorBidi"/>
                <w:sz w:val="26"/>
                <w:szCs w:val="26"/>
                <w:lang w:val="en-US" w:bidi="th-TH"/>
              </w:rPr>
              <w:t>,</w:t>
            </w:r>
            <w:r w:rsidR="008D320A" w:rsidRPr="006F04B2">
              <w:rPr>
                <w:rFonts w:asciiTheme="majorBidi" w:hAnsiTheme="majorBidi"/>
                <w:sz w:val="26"/>
                <w:szCs w:val="26"/>
                <w:lang w:val="en-US" w:bidi="th-TH"/>
              </w:rPr>
              <w:t>78</w:t>
            </w:r>
            <w:r w:rsidR="004F3EA6" w:rsidRPr="006F04B2">
              <w:rPr>
                <w:rFonts w:asciiTheme="majorBidi" w:hAnsi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C945E1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8AA1D4" w14:textId="5B6E2882" w:rsidR="009C3E14" w:rsidRPr="006F04B2" w:rsidRDefault="0093597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2361C" w:rsidRPr="006F04B2">
              <w:rPr>
                <w:rFonts w:asciiTheme="majorBidi" w:hAnsiTheme="majorBidi" w:cstheme="majorBidi"/>
                <w:sz w:val="26"/>
                <w:szCs w:val="26"/>
              </w:rPr>
              <w:t>31,581</w:t>
            </w:r>
          </w:p>
        </w:tc>
        <w:tc>
          <w:tcPr>
            <w:tcW w:w="270" w:type="dxa"/>
            <w:shd w:val="clear" w:color="auto" w:fill="auto"/>
          </w:tcPr>
          <w:p w14:paraId="2D6F1ABB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61542C" w14:textId="4CDF4CDF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41,023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2E6E677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F242BD7" w14:textId="31E6D3FB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2361C" w:rsidRPr="006F04B2">
              <w:rPr>
                <w:rFonts w:asciiTheme="majorBidi" w:hAnsiTheme="majorBidi" w:cstheme="majorBidi"/>
                <w:sz w:val="26"/>
                <w:szCs w:val="26"/>
              </w:rPr>
              <w:t>6,222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B28AF4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189A727" w14:textId="663A1C4F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2361C" w:rsidRPr="006F04B2">
              <w:rPr>
                <w:rFonts w:asciiTheme="majorBidi" w:hAnsiTheme="majorBidi" w:cstheme="majorBidi"/>
                <w:sz w:val="26"/>
                <w:szCs w:val="26"/>
              </w:rPr>
              <w:t>2,149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8DE6E64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256740E6" w14:textId="6A63DA2B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B2361C" w:rsidRPr="006F04B2">
              <w:rPr>
                <w:rFonts w:asciiTheme="majorBidi" w:hAnsiTheme="majorBidi" w:cstheme="majorBidi"/>
                <w:sz w:val="26"/>
                <w:szCs w:val="26"/>
              </w:rPr>
              <w:t>6,386</w:t>
            </w:r>
          </w:p>
        </w:tc>
        <w:tc>
          <w:tcPr>
            <w:tcW w:w="270" w:type="dxa"/>
            <w:shd w:val="clear" w:color="auto" w:fill="auto"/>
          </w:tcPr>
          <w:p w14:paraId="3C87F1DC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3DC964" w14:textId="36DE1122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640413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8FD4BC2" w14:textId="12FD9C6B" w:rsidR="009C3E14" w:rsidRPr="006F04B2" w:rsidRDefault="005A0256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2361C" w:rsidRPr="006F04B2">
              <w:rPr>
                <w:rFonts w:asciiTheme="majorBidi" w:hAnsiTheme="majorBidi" w:cstheme="majorBidi"/>
                <w:sz w:val="26"/>
                <w:szCs w:val="26"/>
              </w:rPr>
              <w:t>90,145</w:t>
            </w:r>
          </w:p>
        </w:tc>
      </w:tr>
      <w:tr w:rsidR="009C3E14" w:rsidRPr="006F04B2" w14:paraId="03C1F0A3" w14:textId="77777777" w:rsidTr="00EF30CD">
        <w:tc>
          <w:tcPr>
            <w:tcW w:w="3060" w:type="dxa"/>
            <w:shd w:val="clear" w:color="auto" w:fill="auto"/>
          </w:tcPr>
          <w:p w14:paraId="43D773E9" w14:textId="77777777" w:rsidR="009C3E14" w:rsidRPr="006F04B2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869B5E" w14:textId="4C8DB91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521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034A4D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464E0E" w14:textId="0BBE6FF7" w:rsidR="009C3E14" w:rsidRPr="006F04B2" w:rsidRDefault="00B2361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760</w:t>
            </w:r>
          </w:p>
        </w:tc>
        <w:tc>
          <w:tcPr>
            <w:tcW w:w="270" w:type="dxa"/>
            <w:shd w:val="clear" w:color="auto" w:fill="auto"/>
          </w:tcPr>
          <w:p w14:paraId="1F2D4003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FD6D29" w14:textId="1F6B17FE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1,599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6518EF9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1E6881B" w14:textId="0A4E4544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2,6</w:t>
            </w:r>
            <w:r w:rsidR="00B2361C" w:rsidRPr="006F04B2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4001648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2636A8E" w14:textId="53A26B9C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B2361C" w:rsidRPr="006F04B2">
              <w:rPr>
                <w:rFonts w:asciiTheme="majorBidi" w:hAnsiTheme="majorBidi" w:cstheme="majorBidi"/>
                <w:sz w:val="26"/>
                <w:szCs w:val="26"/>
              </w:rPr>
              <w:t>671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AFB7C02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587B8EAF" w14:textId="54D27F90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2B2B47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D10651" w14:textId="2A74A802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1,185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EC52B7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A2E0D52" w14:textId="2432D2A5" w:rsidR="009C3E14" w:rsidRPr="006F04B2" w:rsidRDefault="00B2361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8,387</w:t>
            </w:r>
          </w:p>
        </w:tc>
      </w:tr>
      <w:tr w:rsidR="009C3E14" w:rsidRPr="006F04B2" w14:paraId="43BB4148" w14:textId="77777777" w:rsidTr="00080F24">
        <w:tc>
          <w:tcPr>
            <w:tcW w:w="3060" w:type="dxa"/>
            <w:shd w:val="clear" w:color="auto" w:fill="auto"/>
          </w:tcPr>
          <w:p w14:paraId="1B325E19" w14:textId="77777777" w:rsidR="009C3E14" w:rsidRPr="006F04B2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50979E" w14:textId="2B817826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D5723D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8C4455" w14:textId="20EB1735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26573B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ED5111" w14:textId="75E61814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362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F4BE2D3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D4996D5" w14:textId="1736B094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2C75F3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3B59576" w14:textId="2820D43E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833B3D3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6846B5B0" w14:textId="0E7B040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E99396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8664F7" w14:textId="2056282F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(362)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DC443A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5323F83" w14:textId="245049EC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C3E14" w:rsidRPr="006F04B2" w14:paraId="0414EDC9" w14:textId="77777777" w:rsidTr="00EF30CD">
        <w:tc>
          <w:tcPr>
            <w:tcW w:w="3060" w:type="dxa"/>
            <w:shd w:val="clear" w:color="auto" w:fill="auto"/>
          </w:tcPr>
          <w:p w14:paraId="01C445F2" w14:textId="77777777" w:rsidR="009C3E14" w:rsidRPr="006F04B2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BBFFC5" w14:textId="3730BB13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5024E1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A37CF8" w14:textId="6385A7A9" w:rsidR="009C3E14" w:rsidRPr="006F04B2" w:rsidRDefault="009C3E14" w:rsidP="00344305">
            <w:pPr>
              <w:pStyle w:val="acctfourfigures"/>
              <w:tabs>
                <w:tab w:val="clear" w:pos="765"/>
                <w:tab w:val="left" w:pos="1080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(799)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FDF688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E7A156" w14:textId="197DDD7B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5254997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2850EAE" w14:textId="65A774D0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B2361C" w:rsidRPr="006F04B2">
              <w:rPr>
                <w:rFonts w:asciiTheme="majorBidi" w:hAnsiTheme="majorBidi" w:cstheme="majorBidi"/>
                <w:sz w:val="26"/>
                <w:szCs w:val="26"/>
              </w:rPr>
              <w:t>965</w:t>
            </w:r>
            <w:r w:rsidR="0093597A" w:rsidRPr="006F04B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91078C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7DB53A3" w14:textId="6A4C9454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(385)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245C85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6986D025" w14:textId="73145815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(4,4</w:t>
            </w:r>
            <w:r w:rsidR="00B2361C" w:rsidRPr="006F04B2">
              <w:rPr>
                <w:rFonts w:asciiTheme="majorBidi" w:hAnsiTheme="majorBidi" w:cstheme="majorBidi"/>
                <w:sz w:val="26"/>
                <w:szCs w:val="26"/>
              </w:rPr>
              <w:t>09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64F9DAF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FE3F06" w14:textId="278CDF84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C48173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AA7026D" w14:textId="2241A26B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(7,</w:t>
            </w:r>
            <w:r w:rsidR="00B2361C" w:rsidRPr="006F04B2">
              <w:rPr>
                <w:rFonts w:asciiTheme="majorBidi" w:hAnsiTheme="majorBidi" w:cstheme="majorBidi"/>
                <w:sz w:val="26"/>
                <w:szCs w:val="26"/>
              </w:rPr>
              <w:t>558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C3E14" w:rsidRPr="006F04B2" w14:paraId="4B8024ED" w14:textId="77777777" w:rsidTr="00080F24">
        <w:tc>
          <w:tcPr>
            <w:tcW w:w="3060" w:type="dxa"/>
            <w:shd w:val="clear" w:color="auto" w:fill="auto"/>
          </w:tcPr>
          <w:p w14:paraId="36F235C4" w14:textId="77777777" w:rsidR="009C3E14" w:rsidRPr="006F04B2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2561 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  <w:p w14:paraId="05056032" w14:textId="77777777" w:rsidR="009C3E14" w:rsidRPr="006F04B2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 xml:space="preserve">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81649" w14:textId="1FEF9FD1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8D320A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43,305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8BCA3A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A1FDC" w14:textId="556D66EC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B2361C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31,542</w:t>
            </w:r>
          </w:p>
        </w:tc>
        <w:tc>
          <w:tcPr>
            <w:tcW w:w="270" w:type="dxa"/>
            <w:shd w:val="clear" w:color="auto" w:fill="auto"/>
          </w:tcPr>
          <w:p w14:paraId="4E052073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ABA56" w14:textId="1E0A7F6E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42,984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8B57EC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8DB0B" w14:textId="19C867CF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</w:t>
            </w:r>
            <w:r w:rsidR="00B2361C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9B7F476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A26F1" w14:textId="391F6091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</w:t>
            </w:r>
            <w:r w:rsidR="00B2361C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249763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3927B" w14:textId="48B101ED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101,977</w:t>
            </w:r>
          </w:p>
        </w:tc>
        <w:tc>
          <w:tcPr>
            <w:tcW w:w="270" w:type="dxa"/>
            <w:shd w:val="clear" w:color="auto" w:fill="auto"/>
          </w:tcPr>
          <w:p w14:paraId="3E5BDBEE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06E68" w14:textId="49A3BC96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286385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EDA0F" w14:textId="78D4523B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B2361C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90,974</w:t>
            </w:r>
          </w:p>
        </w:tc>
      </w:tr>
      <w:tr w:rsidR="009C3E14" w:rsidRPr="006F04B2" w14:paraId="749C41D3" w14:textId="77777777" w:rsidTr="00EF30CD">
        <w:tc>
          <w:tcPr>
            <w:tcW w:w="3060" w:type="dxa"/>
            <w:shd w:val="clear" w:color="auto" w:fill="auto"/>
          </w:tcPr>
          <w:p w14:paraId="0E1569C6" w14:textId="77777777" w:rsidR="009C3E14" w:rsidRPr="006F04B2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8783F4" w14:textId="7EBEB16A" w:rsidR="009C3E14" w:rsidRPr="006F04B2" w:rsidRDefault="00B2361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1,470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DE1C3A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EDCF30" w14:textId="15CBB0B3" w:rsidR="009C3E14" w:rsidRPr="006F04B2" w:rsidRDefault="00B2361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733</w:t>
            </w:r>
          </w:p>
        </w:tc>
        <w:tc>
          <w:tcPr>
            <w:tcW w:w="270" w:type="dxa"/>
            <w:shd w:val="clear" w:color="auto" w:fill="auto"/>
          </w:tcPr>
          <w:p w14:paraId="2432307E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7B1343" w14:textId="5B6387AF" w:rsidR="009C3E14" w:rsidRPr="006F04B2" w:rsidRDefault="0093597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4,641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09EC1BC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57B45AE" w14:textId="58562CB0" w:rsidR="009C3E14" w:rsidRPr="006F04B2" w:rsidRDefault="0093597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1,3</w:t>
            </w:r>
            <w:r w:rsidR="00B2361C" w:rsidRPr="006F04B2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2CEBC5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75DA9F4" w14:textId="68A37D6C" w:rsidR="009C3E14" w:rsidRPr="006F04B2" w:rsidRDefault="0093597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3,649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4DB0C1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03A015F9" w14:textId="47BB5F81" w:rsidR="009C3E14" w:rsidRPr="006F04B2" w:rsidRDefault="00DF0636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1,526</w:t>
            </w:r>
          </w:p>
        </w:tc>
        <w:tc>
          <w:tcPr>
            <w:tcW w:w="270" w:type="dxa"/>
            <w:shd w:val="clear" w:color="auto" w:fill="auto"/>
          </w:tcPr>
          <w:p w14:paraId="58EADBFE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82E861" w14:textId="0EABFAE2" w:rsidR="009C3E14" w:rsidRPr="006F04B2" w:rsidRDefault="00DF0636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12,002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19AC46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AF2EDDF" w14:textId="0B6D30A4" w:rsidR="009C3E14" w:rsidRPr="006F04B2" w:rsidRDefault="00B2361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1439C1" w:rsidRPr="006F04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>344</w:t>
            </w:r>
          </w:p>
        </w:tc>
      </w:tr>
      <w:tr w:rsidR="009C3E14" w:rsidRPr="006F04B2" w14:paraId="65268BFC" w14:textId="77777777" w:rsidTr="00EF30CD">
        <w:tc>
          <w:tcPr>
            <w:tcW w:w="3060" w:type="dxa"/>
            <w:shd w:val="clear" w:color="auto" w:fill="auto"/>
          </w:tcPr>
          <w:p w14:paraId="11CDBF89" w14:textId="77777777" w:rsidR="009C3E14" w:rsidRPr="006F04B2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39A4FE" w14:textId="357AA389" w:rsidR="009C3E14" w:rsidRPr="006F04B2" w:rsidRDefault="004F3EA6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7B5CEB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A8897F" w14:textId="4FC3CBBC" w:rsidR="009C3E14" w:rsidRPr="006F04B2" w:rsidRDefault="0093597A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6,23</w:t>
            </w:r>
            <w:r w:rsidR="001439C1"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AFBD14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F59057" w14:textId="2FFAFB15" w:rsidR="009C3E14" w:rsidRPr="006F04B2" w:rsidRDefault="0093597A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4,371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DAF3EFC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7101A2C" w14:textId="7AB23D05" w:rsidR="009C3E14" w:rsidRPr="006F04B2" w:rsidRDefault="0093597A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FC8CE8C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5A88C0E" w14:textId="630F967D" w:rsidR="009C3E14" w:rsidRPr="006F04B2" w:rsidRDefault="0093597A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11BB98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1C723153" w14:textId="4A990721" w:rsidR="009C3E14" w:rsidRPr="006F04B2" w:rsidRDefault="00DF0636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A05C5D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568D23" w14:textId="311F8661" w:rsidR="009C3E14" w:rsidRPr="006F04B2" w:rsidRDefault="00DF0636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(10,879)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71462B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C9D99EB" w14:textId="1001DAFD" w:rsidR="009C3E14" w:rsidRPr="006F04B2" w:rsidRDefault="001439C1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C3E14" w:rsidRPr="006F04B2" w14:paraId="79AF7B91" w14:textId="77777777" w:rsidTr="00EF30CD">
        <w:tc>
          <w:tcPr>
            <w:tcW w:w="3060" w:type="dxa"/>
            <w:shd w:val="clear" w:color="auto" w:fill="auto"/>
          </w:tcPr>
          <w:p w14:paraId="2CFBE120" w14:textId="77777777" w:rsidR="009C3E14" w:rsidRPr="006F04B2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F859EC" w14:textId="6378CD75" w:rsidR="009C3E14" w:rsidRPr="006F04B2" w:rsidRDefault="0093597A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9E8FA6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F98FC5" w14:textId="3DB59B80" w:rsidR="009C3E14" w:rsidRPr="006F04B2" w:rsidRDefault="0093597A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0D68CF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7AAAC8" w14:textId="3E5DFA57" w:rsidR="009C3E14" w:rsidRPr="006F04B2" w:rsidRDefault="0093597A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2361C" w:rsidRPr="006F04B2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2F6B5D7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DAAC443" w14:textId="0A0C4D8C" w:rsidR="009C3E14" w:rsidRPr="006F04B2" w:rsidRDefault="0093597A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(2,</w:t>
            </w:r>
            <w:r w:rsidR="00B2361C" w:rsidRPr="006F04B2">
              <w:rPr>
                <w:rFonts w:asciiTheme="majorBidi" w:hAnsiTheme="majorBidi" w:cstheme="majorBidi"/>
                <w:sz w:val="26"/>
                <w:szCs w:val="26"/>
              </w:rPr>
              <w:t>211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37F8EE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D55C44F" w14:textId="63B1BDBF" w:rsidR="009C3E14" w:rsidRPr="006F04B2" w:rsidRDefault="0093597A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2361C" w:rsidRPr="006F04B2">
              <w:rPr>
                <w:rFonts w:asciiTheme="majorBidi" w:hAnsiTheme="majorBidi" w:cstheme="majorBidi"/>
                <w:sz w:val="26"/>
                <w:szCs w:val="26"/>
              </w:rPr>
              <w:t>925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5902A9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0054B865" w14:textId="6BB34B10" w:rsidR="009C3E14" w:rsidRPr="006F04B2" w:rsidRDefault="00DF0636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(33,711)</w:t>
            </w:r>
          </w:p>
        </w:tc>
        <w:tc>
          <w:tcPr>
            <w:tcW w:w="270" w:type="dxa"/>
            <w:shd w:val="clear" w:color="auto" w:fill="auto"/>
          </w:tcPr>
          <w:p w14:paraId="3C59AC30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C7DFD0" w14:textId="1EF45400" w:rsidR="009C3E14" w:rsidRPr="006F04B2" w:rsidRDefault="00DF0636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(538)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E22746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40973E3" w14:textId="53CDC9B4" w:rsidR="009C3E14" w:rsidRPr="006F04B2" w:rsidRDefault="00761BF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E3076" w:rsidRPr="006F04B2">
              <w:rPr>
                <w:rFonts w:asciiTheme="majorBidi" w:hAnsiTheme="majorBidi" w:cstheme="majorBidi"/>
                <w:sz w:val="26"/>
                <w:szCs w:val="26"/>
              </w:rPr>
              <w:t>37,</w:t>
            </w:r>
            <w:r w:rsidR="00B2361C" w:rsidRPr="006F04B2">
              <w:rPr>
                <w:rFonts w:asciiTheme="majorBidi" w:hAnsiTheme="majorBidi" w:cstheme="majorBidi"/>
                <w:sz w:val="26"/>
                <w:szCs w:val="26"/>
              </w:rPr>
              <w:t>443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C3E14" w:rsidRPr="006F04B2" w14:paraId="19A503E8" w14:textId="77777777" w:rsidTr="00EF30CD">
        <w:tc>
          <w:tcPr>
            <w:tcW w:w="3060" w:type="dxa"/>
            <w:shd w:val="clear" w:color="auto" w:fill="auto"/>
          </w:tcPr>
          <w:p w14:paraId="68C40D58" w14:textId="77777777" w:rsidR="009C3E14" w:rsidRPr="006F04B2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0CC53" w14:textId="55E1E6C3" w:rsidR="009C3E14" w:rsidRPr="006F04B2" w:rsidRDefault="0093597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1439C1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44,775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EB6073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FDC84" w14:textId="6973D295" w:rsidR="009C3E14" w:rsidRPr="006F04B2" w:rsidRDefault="0093597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1439C1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B2361C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1439C1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2361C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511</w:t>
            </w:r>
          </w:p>
        </w:tc>
        <w:tc>
          <w:tcPr>
            <w:tcW w:w="270" w:type="dxa"/>
            <w:shd w:val="clear" w:color="auto" w:fill="auto"/>
          </w:tcPr>
          <w:p w14:paraId="2B1B8B65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F7A8E" w14:textId="281E8423" w:rsidR="009C3E14" w:rsidRPr="006F04B2" w:rsidRDefault="0093597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51,9</w:t>
            </w:r>
            <w:r w:rsidR="00B2361C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ECD83C1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49214" w14:textId="5FB40E04" w:rsidR="009C3E14" w:rsidRPr="006F04B2" w:rsidRDefault="0093597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</w:t>
            </w:r>
            <w:r w:rsidR="00B2361C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A4D29F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0F0EE" w14:textId="0450BFAD" w:rsidR="009C3E14" w:rsidRPr="006F04B2" w:rsidRDefault="0093597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36,1</w:t>
            </w:r>
            <w:r w:rsidR="00B2361C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97CC20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12B96" w14:textId="1F5157C5" w:rsidR="009C3E14" w:rsidRPr="006F04B2" w:rsidRDefault="00DF0636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69,79</w:t>
            </w:r>
            <w:r w:rsidR="008C1410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2AAFFE4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ED684" w14:textId="5D2600B9" w:rsidR="009C3E14" w:rsidRPr="006F04B2" w:rsidRDefault="00DF0636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F87F90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28996" w14:textId="73871E3B" w:rsidR="00FE3076" w:rsidRPr="006F04B2" w:rsidRDefault="00761BF5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FE3076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B2361C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8,875</w:t>
            </w:r>
          </w:p>
        </w:tc>
      </w:tr>
      <w:tr w:rsidR="009C3E14" w:rsidRPr="006F04B2" w14:paraId="5F22117C" w14:textId="77777777" w:rsidTr="00EF30CD">
        <w:tc>
          <w:tcPr>
            <w:tcW w:w="3060" w:type="dxa"/>
            <w:shd w:val="clear" w:color="auto" w:fill="auto"/>
          </w:tcPr>
          <w:p w14:paraId="3A133C20" w14:textId="77777777" w:rsidR="00D37CFD" w:rsidRPr="006F04B2" w:rsidRDefault="00D37CF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C2459AB" w14:textId="77777777" w:rsidR="003B6EE1" w:rsidRPr="006F04B2" w:rsidRDefault="003B6EE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FABEFB7" w14:textId="2A6547DC" w:rsidR="003B6EE1" w:rsidRDefault="003B6EE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A938889" w14:textId="02182A1C" w:rsidR="003B6EE1" w:rsidRPr="006F04B2" w:rsidRDefault="003B6EE1" w:rsidP="00DE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9E4E2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FE8844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E948F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4561587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84C53E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18FB643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000E8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53F9295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730D9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A49E30D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616E571A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DF36B7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84AFA" w14:textId="0527AB31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81502E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DDC1D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C3E14" w:rsidRPr="006F04B2" w14:paraId="5DFD767D" w14:textId="77777777" w:rsidTr="00E82F88">
        <w:tc>
          <w:tcPr>
            <w:tcW w:w="3060" w:type="dxa"/>
            <w:shd w:val="clear" w:color="auto" w:fill="auto"/>
            <w:vAlign w:val="center"/>
          </w:tcPr>
          <w:p w14:paraId="3905B0CB" w14:textId="484EBDBE" w:rsidR="009C3E14" w:rsidRPr="006F04B2" w:rsidRDefault="009C3E14" w:rsidP="00E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</w:t>
            </w:r>
            <w:r w:rsidR="00F45E9B" w:rsidRPr="006F04B2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และขาดทุนจากการด้อยค่า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5C210E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6CF09A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57079C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CB9FF8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C4E50E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0941C82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D167992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242C7C8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6F71328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FA6B4A8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</w:tcPr>
          <w:p w14:paraId="4CFCA1D4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BE4D378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6D63AD" w14:textId="5742E1FF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95CB19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19D6377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C3E14" w:rsidRPr="006F04B2" w14:paraId="1B0CE82C" w14:textId="77777777" w:rsidTr="00E82F88">
        <w:tc>
          <w:tcPr>
            <w:tcW w:w="3060" w:type="dxa"/>
            <w:shd w:val="clear" w:color="auto" w:fill="auto"/>
            <w:vAlign w:val="center"/>
          </w:tcPr>
          <w:p w14:paraId="5FB78455" w14:textId="77777777" w:rsidR="009C3E14" w:rsidRPr="006F04B2" w:rsidRDefault="009C3E14" w:rsidP="00E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5C9270" w14:textId="55E3F2D0" w:rsidR="009C3E14" w:rsidRPr="00E82F88" w:rsidRDefault="0093597A" w:rsidP="00E82F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82F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6A9932" w14:textId="77777777" w:rsidR="009C3E14" w:rsidRPr="00E82F88" w:rsidRDefault="009C3E14" w:rsidP="00E82F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83EA14" w14:textId="4EB9A334" w:rsidR="009C3E14" w:rsidRPr="00E82F88" w:rsidRDefault="0093597A" w:rsidP="00E82F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82F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8A4B85" w:rsidRPr="00E82F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13,850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B7F615" w14:textId="77777777" w:rsidR="009C3E14" w:rsidRPr="00E82F88" w:rsidRDefault="009C3E14" w:rsidP="00E82F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683E00" w14:textId="0FE0250C" w:rsidR="009C3E14" w:rsidRPr="00E82F88" w:rsidRDefault="0093597A" w:rsidP="00E82F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82F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30,</w:t>
            </w:r>
            <w:r w:rsidR="000F7240" w:rsidRPr="00E82F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098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11F4C96" w14:textId="77777777" w:rsidR="009C3E14" w:rsidRPr="00E82F88" w:rsidRDefault="009C3E14" w:rsidP="00E82F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8C9CE03" w14:textId="4481EE5C" w:rsidR="009C3E14" w:rsidRPr="00E82F88" w:rsidRDefault="0093597A" w:rsidP="00E82F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82F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8A4B85" w:rsidRPr="00E82F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2,338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F139C8" w14:textId="77777777" w:rsidR="009C3E14" w:rsidRPr="00E82F88" w:rsidRDefault="009C3E14" w:rsidP="00E82F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1428EB0" w14:textId="27553E80" w:rsidR="009C3E14" w:rsidRPr="00E82F88" w:rsidRDefault="00DF0636" w:rsidP="00E82F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82F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</w:t>
            </w:r>
            <w:r w:rsidR="008A4B85" w:rsidRPr="00E82F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EA4B05" w:rsidRPr="00E82F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68D878" w14:textId="77777777" w:rsidR="009C3E14" w:rsidRPr="00E82F88" w:rsidRDefault="009C3E14" w:rsidP="00E82F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C8783D2" w14:textId="742A2B0E" w:rsidR="009C3E14" w:rsidRPr="00E82F88" w:rsidRDefault="00DF0636" w:rsidP="00E82F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82F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8A4B85" w:rsidRPr="00E82F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3,923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340AEA" w14:textId="77777777" w:rsidR="009C3E14" w:rsidRPr="006F04B2" w:rsidRDefault="009C3E14" w:rsidP="00E82F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45480A" w14:textId="15F6A4BB" w:rsidR="009C3E14" w:rsidRPr="006F04B2" w:rsidRDefault="00DF0636" w:rsidP="00E82F88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E9764F" w14:textId="77777777" w:rsidR="009C3E14" w:rsidRPr="006F04B2" w:rsidRDefault="009C3E14" w:rsidP="00E82F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16C83E6" w14:textId="28D34CC5" w:rsidR="009C3E14" w:rsidRPr="006F04B2" w:rsidRDefault="000F7240" w:rsidP="00E82F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2F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218</w:t>
            </w:r>
            <w:r w:rsidR="007A7AFF" w:rsidRPr="006F04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>831</w:t>
            </w:r>
          </w:p>
        </w:tc>
      </w:tr>
      <w:tr w:rsidR="009C3E14" w:rsidRPr="006F04B2" w14:paraId="66AC2DD1" w14:textId="77777777" w:rsidTr="00E82F88">
        <w:tc>
          <w:tcPr>
            <w:tcW w:w="3060" w:type="dxa"/>
            <w:shd w:val="clear" w:color="auto" w:fill="auto"/>
            <w:vAlign w:val="center"/>
          </w:tcPr>
          <w:p w14:paraId="59339CC0" w14:textId="77777777" w:rsidR="009C3E14" w:rsidRPr="006F04B2" w:rsidRDefault="009C3E14" w:rsidP="00E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115781" w14:textId="6FE240FC" w:rsidR="009C3E14" w:rsidRPr="00453A2E" w:rsidRDefault="0093597A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53A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56BCF7" w14:textId="77777777" w:rsidR="009C3E14" w:rsidRPr="00453A2E" w:rsidRDefault="009C3E14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9C260D" w14:textId="7E4BCD41" w:rsidR="009C3E14" w:rsidRPr="00453A2E" w:rsidRDefault="008A4B85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53A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21,159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6C7DCB" w14:textId="77777777" w:rsidR="009C3E14" w:rsidRPr="00453A2E" w:rsidRDefault="009C3E14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2289A6" w14:textId="2384F452" w:rsidR="009C3E14" w:rsidRPr="00453A2E" w:rsidRDefault="0093597A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53A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</w:t>
            </w:r>
            <w:r w:rsidR="0013721A" w:rsidRPr="00453A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C0761ED" w14:textId="77777777" w:rsidR="009C3E14" w:rsidRPr="00453A2E" w:rsidRDefault="009C3E14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244728E" w14:textId="32453EC7" w:rsidR="009C3E14" w:rsidRPr="00453A2E" w:rsidRDefault="0013721A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53A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5,038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EB6090" w14:textId="77777777" w:rsidR="009C3E14" w:rsidRPr="00453A2E" w:rsidRDefault="009C3E14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EE4703E" w14:textId="47D765D7" w:rsidR="009C3E14" w:rsidRPr="00453A2E" w:rsidRDefault="00DF0636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53A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</w:t>
            </w:r>
            <w:r w:rsidR="008A4B85" w:rsidRPr="00453A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13721A" w:rsidRPr="00453A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CB2E4FF" w14:textId="77777777" w:rsidR="009C3E14" w:rsidRPr="00453A2E" w:rsidRDefault="009C3E14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B24434D" w14:textId="1A75116D" w:rsidR="009C3E14" w:rsidRPr="00453A2E" w:rsidRDefault="00DF0636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53A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8A4B85" w:rsidRPr="00453A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4F72D3" w14:textId="77777777" w:rsidR="009C3E14" w:rsidRPr="006F04B2" w:rsidRDefault="009C3E14" w:rsidP="00E82F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07E8D3" w14:textId="321A6683" w:rsidR="009C3E14" w:rsidRPr="006F04B2" w:rsidRDefault="00DF0636" w:rsidP="00E82F88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7BA67D" w14:textId="77777777" w:rsidR="009C3E14" w:rsidRPr="006F04B2" w:rsidRDefault="009C3E14" w:rsidP="00E82F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AAF0052" w14:textId="03FF7D92" w:rsidR="009C3E14" w:rsidRPr="00453A2E" w:rsidRDefault="0013721A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53A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50,135</w:t>
            </w:r>
          </w:p>
        </w:tc>
      </w:tr>
      <w:tr w:rsidR="003B6EE1" w:rsidRPr="006F04B2" w14:paraId="7C5D2CE3" w14:textId="77777777" w:rsidTr="00E82F88">
        <w:tc>
          <w:tcPr>
            <w:tcW w:w="3060" w:type="dxa"/>
            <w:shd w:val="clear" w:color="auto" w:fill="auto"/>
            <w:vAlign w:val="center"/>
          </w:tcPr>
          <w:p w14:paraId="7524006C" w14:textId="2BB473A5" w:rsidR="003B6EE1" w:rsidRPr="006F04B2" w:rsidRDefault="003B6EE1" w:rsidP="00E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312327" w14:textId="5E786785" w:rsidR="003B6EE1" w:rsidRPr="006F04B2" w:rsidRDefault="003B6EE1" w:rsidP="00E82F88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1E42A5" w14:textId="77777777" w:rsidR="003B6EE1" w:rsidRPr="006F04B2" w:rsidRDefault="003B6EE1" w:rsidP="00E82F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EF859E" w14:textId="1AAE58AE" w:rsidR="003B6EE1" w:rsidRPr="00453A2E" w:rsidRDefault="00E82F88" w:rsidP="00453A2E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B6EE1" w:rsidRPr="006F04B2">
              <w:rPr>
                <w:rFonts w:asciiTheme="majorBidi" w:hAnsiTheme="majorBidi" w:cstheme="majorBidi"/>
                <w:sz w:val="26"/>
                <w:szCs w:val="26"/>
              </w:rPr>
              <w:t>501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E5BCE3" w14:textId="77777777" w:rsidR="003B6EE1" w:rsidRPr="006F04B2" w:rsidRDefault="003B6EE1" w:rsidP="00E82F88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8C3D09" w14:textId="7D409568" w:rsidR="003B6EE1" w:rsidRPr="006F04B2" w:rsidRDefault="003B6EE1" w:rsidP="00E82F88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20E63C0" w14:textId="77777777" w:rsidR="003B6EE1" w:rsidRPr="006F04B2" w:rsidRDefault="003B6EE1" w:rsidP="00E82F88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D15A2A8" w14:textId="4A936CED" w:rsidR="003B6EE1" w:rsidRPr="006F04B2" w:rsidRDefault="00453A2E" w:rsidP="00453A2E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B6EE1" w:rsidRPr="006F04B2">
              <w:rPr>
                <w:rFonts w:asciiTheme="majorBidi" w:hAnsiTheme="majorBidi" w:cstheme="majorBidi"/>
                <w:sz w:val="26"/>
                <w:szCs w:val="26"/>
              </w:rPr>
              <w:t>1,662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20DBBB5" w14:textId="77777777" w:rsidR="003B6EE1" w:rsidRPr="006F04B2" w:rsidRDefault="003B6EE1" w:rsidP="00453A2E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3E6DCD5" w14:textId="237F2D2E" w:rsidR="003B6EE1" w:rsidRPr="006F04B2" w:rsidRDefault="00453A2E" w:rsidP="00453A2E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B6EE1" w:rsidRPr="006F04B2">
              <w:rPr>
                <w:rFonts w:asciiTheme="majorBidi" w:hAnsiTheme="majorBidi" w:cstheme="majorBidi"/>
                <w:sz w:val="26"/>
                <w:szCs w:val="26"/>
              </w:rPr>
              <w:t>272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B29532" w14:textId="77777777" w:rsidR="003B6EE1" w:rsidRPr="006F04B2" w:rsidRDefault="003B6EE1" w:rsidP="00453A2E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27361" w14:textId="30962772" w:rsidR="003B6EE1" w:rsidRPr="00453A2E" w:rsidRDefault="00453A2E" w:rsidP="00453A2E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B6EE1" w:rsidRPr="006F04B2">
              <w:rPr>
                <w:rFonts w:asciiTheme="majorBidi" w:hAnsiTheme="majorBidi" w:cstheme="majorBidi"/>
                <w:sz w:val="26"/>
                <w:szCs w:val="26"/>
              </w:rPr>
              <w:t>3,298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E156BD" w14:textId="77777777" w:rsidR="003B6EE1" w:rsidRPr="006F04B2" w:rsidRDefault="003B6EE1" w:rsidP="00E82F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C945EE" w14:textId="0710794F" w:rsidR="003B6EE1" w:rsidRPr="006F04B2" w:rsidRDefault="003B6EE1" w:rsidP="00E82F88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8CC148" w14:textId="77777777" w:rsidR="003B6EE1" w:rsidRPr="006F04B2" w:rsidRDefault="003B6EE1" w:rsidP="00E82F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3DFD0E1" w14:textId="7EEC6F1F" w:rsidR="003B6EE1" w:rsidRPr="00453A2E" w:rsidRDefault="00453A2E" w:rsidP="00453A2E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B6EE1" w:rsidRPr="00453A2E">
              <w:rPr>
                <w:rFonts w:asciiTheme="majorBidi" w:hAnsiTheme="majorBidi" w:cstheme="majorBidi"/>
                <w:sz w:val="26"/>
                <w:szCs w:val="26"/>
              </w:rPr>
              <w:t>5,733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C3E14" w:rsidRPr="006F04B2" w14:paraId="50EF98D5" w14:textId="77777777" w:rsidTr="00E82F88">
        <w:tc>
          <w:tcPr>
            <w:tcW w:w="3060" w:type="dxa"/>
            <w:shd w:val="clear" w:color="auto" w:fill="auto"/>
            <w:vAlign w:val="center"/>
          </w:tcPr>
          <w:p w14:paraId="3C795CDB" w14:textId="77777777" w:rsidR="009C3E14" w:rsidRPr="006F04B2" w:rsidRDefault="009C3E14" w:rsidP="00E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 xml:space="preserve">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C03EB" w14:textId="511ABB44" w:rsidR="009C3E14" w:rsidRPr="00453A2E" w:rsidRDefault="0093597A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3A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5F1759" w14:textId="77777777" w:rsidR="009C3E14" w:rsidRPr="00453A2E" w:rsidRDefault="009C3E14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FAE64" w14:textId="223DE174" w:rsidR="009C3E14" w:rsidRPr="00453A2E" w:rsidRDefault="0093597A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3A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A30408" w:rsidRPr="00453A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EA4B05" w:rsidRPr="00453A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A30408" w:rsidRPr="00453A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EA4B05" w:rsidRPr="00453A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508</w:t>
            </w:r>
          </w:p>
        </w:tc>
        <w:tc>
          <w:tcPr>
            <w:tcW w:w="270" w:type="dxa"/>
            <w:shd w:val="clear" w:color="auto" w:fill="auto"/>
          </w:tcPr>
          <w:p w14:paraId="72A1EBF2" w14:textId="77777777" w:rsidR="009C3E14" w:rsidRPr="00453A2E" w:rsidRDefault="009C3E14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596E7" w14:textId="637E8D18" w:rsidR="009C3E14" w:rsidRPr="00453A2E" w:rsidRDefault="0093597A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3A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</w:t>
            </w:r>
            <w:r w:rsidR="008A4B85" w:rsidRPr="00453A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3721A" w:rsidRPr="00453A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ADAFCA7" w14:textId="77777777" w:rsidR="009C3E14" w:rsidRPr="00453A2E" w:rsidRDefault="009C3E14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B5940" w14:textId="5C2E951B" w:rsidR="009C3E14" w:rsidRPr="00453A2E" w:rsidRDefault="0093597A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3A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</w:t>
            </w:r>
            <w:r w:rsidR="0013721A" w:rsidRPr="00453A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A3BCA22" w14:textId="77777777" w:rsidR="009C3E14" w:rsidRPr="00453A2E" w:rsidRDefault="009C3E14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66B0C" w14:textId="47CC0E72" w:rsidR="009C3E14" w:rsidRPr="00453A2E" w:rsidRDefault="00DF0636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3A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</w:t>
            </w:r>
            <w:r w:rsidR="00EA4B05" w:rsidRPr="00453A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13721A" w:rsidRPr="00453A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1056607" w14:textId="77777777" w:rsidR="009C3E14" w:rsidRPr="00453A2E" w:rsidRDefault="009C3E14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037DC" w14:textId="7AC3944D" w:rsidR="009C3E14" w:rsidRPr="00453A2E" w:rsidRDefault="00DF0636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3A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43,715</w:t>
            </w:r>
          </w:p>
        </w:tc>
        <w:tc>
          <w:tcPr>
            <w:tcW w:w="270" w:type="dxa"/>
            <w:shd w:val="clear" w:color="auto" w:fill="auto"/>
          </w:tcPr>
          <w:p w14:paraId="0E214948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7FD00" w14:textId="184A7430" w:rsidR="009C3E14" w:rsidRPr="006F04B2" w:rsidRDefault="00DF0636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21B667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F593E" w14:textId="1DF2297B" w:rsidR="009C3E14" w:rsidRPr="006F04B2" w:rsidRDefault="00761BF5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EA4B05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543BCB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7A7AFF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43BCB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233</w:t>
            </w:r>
          </w:p>
        </w:tc>
      </w:tr>
      <w:tr w:rsidR="009C3E14" w:rsidRPr="006F04B2" w14:paraId="13DFF266" w14:textId="77777777" w:rsidTr="00E82F88">
        <w:tc>
          <w:tcPr>
            <w:tcW w:w="3060" w:type="dxa"/>
            <w:shd w:val="clear" w:color="auto" w:fill="auto"/>
            <w:vAlign w:val="center"/>
          </w:tcPr>
          <w:p w14:paraId="12C70025" w14:textId="77777777" w:rsidR="009C3E14" w:rsidRPr="006F04B2" w:rsidRDefault="009C3E14" w:rsidP="00E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5D39F8" w14:textId="5018D7DC" w:rsidR="009C3E14" w:rsidRPr="00453A2E" w:rsidRDefault="0093597A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53A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85D794" w14:textId="77777777" w:rsidR="009C3E14" w:rsidRPr="00453A2E" w:rsidRDefault="009C3E14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AC2599" w14:textId="5CDA2975" w:rsidR="009C3E14" w:rsidRPr="00453A2E" w:rsidRDefault="00EA4B05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53A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19,517</w:t>
            </w:r>
          </w:p>
        </w:tc>
        <w:tc>
          <w:tcPr>
            <w:tcW w:w="270" w:type="dxa"/>
            <w:shd w:val="clear" w:color="auto" w:fill="auto"/>
          </w:tcPr>
          <w:p w14:paraId="0A2B60D0" w14:textId="77777777" w:rsidR="009C3E14" w:rsidRPr="00453A2E" w:rsidRDefault="009C3E14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2DB35A" w14:textId="0A223090" w:rsidR="009C3E14" w:rsidRPr="00453A2E" w:rsidRDefault="0093597A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53A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4,222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D46487B" w14:textId="77777777" w:rsidR="009C3E14" w:rsidRPr="00453A2E" w:rsidRDefault="009C3E14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C5766C9" w14:textId="61144C62" w:rsidR="009C3E14" w:rsidRPr="00453A2E" w:rsidRDefault="0093597A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53A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</w:t>
            </w:r>
            <w:r w:rsidR="00EA4B05" w:rsidRPr="00453A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00EE72A" w14:textId="77777777" w:rsidR="009C3E14" w:rsidRPr="00453A2E" w:rsidRDefault="009C3E14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6C70E4C" w14:textId="6109CD8E" w:rsidR="009C3E14" w:rsidRPr="00453A2E" w:rsidRDefault="00DF0636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53A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5,976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D7C63DB" w14:textId="77777777" w:rsidR="009C3E14" w:rsidRPr="00453A2E" w:rsidRDefault="009C3E14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</w:tcPr>
          <w:p w14:paraId="4736F8C3" w14:textId="48630C35" w:rsidR="009C3E14" w:rsidRPr="00453A2E" w:rsidRDefault="00DF0636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53A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12,310</w:t>
            </w:r>
          </w:p>
        </w:tc>
        <w:tc>
          <w:tcPr>
            <w:tcW w:w="270" w:type="dxa"/>
            <w:shd w:val="clear" w:color="auto" w:fill="auto"/>
          </w:tcPr>
          <w:p w14:paraId="0FD00336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0FB821" w14:textId="276A3A08" w:rsidR="009C3E14" w:rsidRPr="006F04B2" w:rsidRDefault="00DF0636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178F38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8DE5140" w14:textId="792B04DB" w:rsidR="009C3E14" w:rsidRPr="006F04B2" w:rsidRDefault="00761BF5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7A7AFF" w:rsidRPr="006F04B2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13721A" w:rsidRPr="006F04B2">
              <w:rPr>
                <w:rFonts w:asciiTheme="majorBidi" w:hAnsiTheme="majorBidi" w:cstheme="majorBidi"/>
                <w:sz w:val="26"/>
                <w:szCs w:val="26"/>
              </w:rPr>
              <w:t>144</w:t>
            </w:r>
          </w:p>
        </w:tc>
      </w:tr>
      <w:tr w:rsidR="009C3E14" w:rsidRPr="006F04B2" w14:paraId="4CA6D1F8" w14:textId="77777777" w:rsidTr="00E82F88">
        <w:tc>
          <w:tcPr>
            <w:tcW w:w="3060" w:type="dxa"/>
            <w:shd w:val="clear" w:color="auto" w:fill="auto"/>
            <w:vAlign w:val="center"/>
          </w:tcPr>
          <w:p w14:paraId="6B00F255" w14:textId="77777777" w:rsidR="009C3E14" w:rsidRPr="006F04B2" w:rsidRDefault="009C3E14" w:rsidP="00E8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5D8B0F" w14:textId="6ACC97E9" w:rsidR="009C3E14" w:rsidRPr="006F04B2" w:rsidRDefault="0093597A" w:rsidP="00E82F88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AC92BF" w14:textId="77777777" w:rsidR="009C3E14" w:rsidRPr="006F04B2" w:rsidRDefault="009C3E14" w:rsidP="00E82F88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866A20" w14:textId="247D12E0" w:rsidR="009C3E14" w:rsidRPr="006F04B2" w:rsidRDefault="0093597A" w:rsidP="00E82F88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A22510" w14:textId="77777777" w:rsidR="009C3E14" w:rsidRPr="006F04B2" w:rsidRDefault="009C3E14" w:rsidP="00E82F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74D60A" w14:textId="12A20154" w:rsidR="009C3E14" w:rsidRPr="00453A2E" w:rsidRDefault="00453A2E" w:rsidP="00453A2E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3597A" w:rsidRPr="00453A2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A4B05" w:rsidRPr="00453A2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74427CE" w14:textId="77777777" w:rsidR="009C3E14" w:rsidRPr="00453A2E" w:rsidRDefault="009C3E14" w:rsidP="00453A2E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CB7F270" w14:textId="2E1CDBF9" w:rsidR="009C3E14" w:rsidRPr="00453A2E" w:rsidRDefault="00453A2E" w:rsidP="00453A2E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3597A" w:rsidRPr="00453A2E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EA4B05" w:rsidRPr="00453A2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3721A" w:rsidRPr="00453A2E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DC7C0A" w14:textId="77777777" w:rsidR="009C3E14" w:rsidRPr="00453A2E" w:rsidRDefault="009C3E14" w:rsidP="00453A2E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08F852A" w14:textId="55C7AB93" w:rsidR="009C3E14" w:rsidRPr="00453A2E" w:rsidRDefault="00453A2E" w:rsidP="00453A2E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A4B05" w:rsidRPr="00453A2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13721A" w:rsidRPr="00453A2E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F48E12" w14:textId="77777777" w:rsidR="009C3E14" w:rsidRPr="00453A2E" w:rsidRDefault="009C3E14" w:rsidP="00453A2E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2B2C7" w14:textId="7C88180E" w:rsidR="009C3E14" w:rsidRPr="00453A2E" w:rsidRDefault="00453A2E" w:rsidP="00453A2E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F0636" w:rsidRPr="00453A2E">
              <w:rPr>
                <w:rFonts w:asciiTheme="majorBidi" w:hAnsiTheme="majorBidi" w:cstheme="majorBidi"/>
                <w:sz w:val="26"/>
                <w:szCs w:val="26"/>
              </w:rPr>
              <w:t>22,175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E4F0C1" w14:textId="77777777" w:rsidR="009C3E14" w:rsidRPr="006F04B2" w:rsidRDefault="009C3E14" w:rsidP="00E82F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FB455F" w14:textId="26F55D36" w:rsidR="009C3E14" w:rsidRPr="006F04B2" w:rsidRDefault="00DF0636" w:rsidP="00E82F88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A118AA" w14:textId="77777777" w:rsidR="009C3E14" w:rsidRPr="006F04B2" w:rsidRDefault="009C3E14" w:rsidP="00E82F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53C12B7" w14:textId="5347B360" w:rsidR="009C3E14" w:rsidRPr="006F04B2" w:rsidRDefault="00453A2E" w:rsidP="00453A2E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61BF5" w:rsidRPr="00453A2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3721A" w:rsidRPr="00453A2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761BF5"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3721A"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059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9C3E14" w:rsidRPr="006F04B2" w14:paraId="134A8C0D" w14:textId="77777777" w:rsidTr="00EF30CD">
        <w:tc>
          <w:tcPr>
            <w:tcW w:w="3060" w:type="dxa"/>
            <w:shd w:val="clear" w:color="auto" w:fill="auto"/>
          </w:tcPr>
          <w:p w14:paraId="778EA73F" w14:textId="77777777" w:rsidR="009C3E14" w:rsidRPr="006F04B2" w:rsidRDefault="009C3E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31472" w14:textId="6EDF3AAB" w:rsidR="009C3E14" w:rsidRPr="006F04B2" w:rsidRDefault="0093597A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243D4C" w14:textId="77777777" w:rsidR="009C3E14" w:rsidRPr="006F04B2" w:rsidRDefault="009C3E14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044F4" w14:textId="0807D815" w:rsidR="009C3E14" w:rsidRPr="006F04B2" w:rsidRDefault="0093597A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EA4B05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</w:t>
            </w:r>
            <w:r w:rsidR="008A4B85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EA4B05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025</w:t>
            </w:r>
          </w:p>
        </w:tc>
        <w:tc>
          <w:tcPr>
            <w:tcW w:w="270" w:type="dxa"/>
            <w:shd w:val="clear" w:color="auto" w:fill="auto"/>
          </w:tcPr>
          <w:p w14:paraId="2E723542" w14:textId="77777777" w:rsidR="009C3E14" w:rsidRPr="006F04B2" w:rsidRDefault="009C3E14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1FF1D" w14:textId="520A6A3C" w:rsidR="009C3E14" w:rsidRPr="006F04B2" w:rsidRDefault="0093597A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39,13</w:t>
            </w:r>
            <w:r w:rsidR="0011478B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654E915" w14:textId="77777777" w:rsidR="009C3E14" w:rsidRPr="006F04B2" w:rsidRDefault="009C3E14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E93B0" w14:textId="77DB7F8B" w:rsidR="009C3E14" w:rsidRPr="006F04B2" w:rsidRDefault="0093597A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</w:t>
            </w:r>
            <w:r w:rsidR="00532A2A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0F7240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F47E3B" w14:textId="77777777" w:rsidR="009C3E14" w:rsidRPr="006F04B2" w:rsidRDefault="009C3E14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B9F95" w14:textId="68966C35" w:rsidR="009C3E14" w:rsidRPr="006F04B2" w:rsidRDefault="00DF0636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28,3</w:t>
            </w:r>
            <w:r w:rsidR="000F7240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F460499" w14:textId="77777777" w:rsidR="009C3E14" w:rsidRPr="006F04B2" w:rsidRDefault="009C3E14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79CBC" w14:textId="73773D55" w:rsidR="009C3E14" w:rsidRPr="006F04B2" w:rsidRDefault="00DF0636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33,850</w:t>
            </w:r>
          </w:p>
        </w:tc>
        <w:tc>
          <w:tcPr>
            <w:tcW w:w="270" w:type="dxa"/>
            <w:shd w:val="clear" w:color="auto" w:fill="auto"/>
          </w:tcPr>
          <w:p w14:paraId="72CADC97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B49F4" w14:textId="2E05AE18" w:rsidR="009C3E14" w:rsidRPr="006F04B2" w:rsidRDefault="00DF0636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C116D2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52F76" w14:textId="4D61A725" w:rsidR="009C3E14" w:rsidRPr="006F04B2" w:rsidRDefault="00761BF5" w:rsidP="00453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EA4B05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32A2A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0F7240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</w:t>
            </w:r>
          </w:p>
        </w:tc>
      </w:tr>
      <w:tr w:rsidR="009C3E14" w:rsidRPr="006F04B2" w14:paraId="42E4F6C1" w14:textId="77777777" w:rsidTr="00EF30CD">
        <w:tc>
          <w:tcPr>
            <w:tcW w:w="3060" w:type="dxa"/>
            <w:shd w:val="clear" w:color="auto" w:fill="auto"/>
          </w:tcPr>
          <w:p w14:paraId="0BCFAA14" w14:textId="77777777" w:rsidR="00DE7D12" w:rsidRDefault="00DE7D12" w:rsidP="00DE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0AF3082" w14:textId="77777777" w:rsidR="00390D9E" w:rsidRDefault="00390D9E" w:rsidP="00DE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F7D907A" w14:textId="77777777" w:rsidR="00390D9E" w:rsidRDefault="00390D9E" w:rsidP="00DE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B1BE836" w14:textId="77777777" w:rsidR="00390D9E" w:rsidRDefault="00390D9E" w:rsidP="00DE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B90EE24" w14:textId="77777777" w:rsidR="00390D9E" w:rsidRDefault="00390D9E" w:rsidP="00DE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05F60B0" w14:textId="77777777" w:rsidR="00390D9E" w:rsidRDefault="00390D9E" w:rsidP="00DE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AB4D1BD" w14:textId="77777777" w:rsidR="00390D9E" w:rsidRDefault="00390D9E" w:rsidP="00DE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DEB7B75" w14:textId="060CF8E3" w:rsidR="00390D9E" w:rsidRPr="006F04B2" w:rsidRDefault="00390D9E" w:rsidP="00DE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BFBD7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2933C2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36C59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506820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76CA4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4CFA154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CCD83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514E4B1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64CCA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A0CD034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34A36687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B42E2A4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C273F" w14:textId="6B7D917A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9A52E3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A8E60" w14:textId="77777777" w:rsidR="009C3E14" w:rsidRPr="006F04B2" w:rsidRDefault="009C3E1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5797B" w:rsidRPr="006F04B2" w14:paraId="420AAF59" w14:textId="77777777" w:rsidTr="00EF30CD">
        <w:tc>
          <w:tcPr>
            <w:tcW w:w="3060" w:type="dxa"/>
            <w:shd w:val="clear" w:color="auto" w:fill="auto"/>
          </w:tcPr>
          <w:p w14:paraId="64DB29F2" w14:textId="77777777" w:rsidR="00E5797B" w:rsidRPr="006F04B2" w:rsidRDefault="00E5797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50EF7" w14:textId="77777777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7C02B4" w14:textId="77777777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809F97" w14:textId="77777777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D77226D" w14:textId="77777777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E705669" w14:textId="77777777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6AFD76F" w14:textId="77777777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2E87645" w14:textId="77777777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B0E10B4" w14:textId="77777777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5A3A8DA" w14:textId="77777777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291768E" w14:textId="77777777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6F458F76" w14:textId="77777777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C57E483" w14:textId="77777777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7E0ABD" w14:textId="5FFD8804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6ED6BE" w14:textId="77777777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63107F3" w14:textId="77777777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5797B" w:rsidRPr="006F04B2" w14:paraId="0B36852B" w14:textId="77777777" w:rsidTr="00EF30CD">
        <w:tc>
          <w:tcPr>
            <w:tcW w:w="3060" w:type="dxa"/>
            <w:shd w:val="clear" w:color="auto" w:fill="auto"/>
          </w:tcPr>
          <w:p w14:paraId="2EF5BA68" w14:textId="77777777" w:rsidR="00E5797B" w:rsidRPr="006F04B2" w:rsidRDefault="00E5797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FCEFCA" w14:textId="39D7EB1C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87E137" w14:textId="77777777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D7C3BD" w14:textId="1DA764EF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C7CEB72" w14:textId="77777777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6160B0" w14:textId="0F2BC814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5C7058C" w14:textId="77777777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F2C9BE2" w14:textId="53236022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D6506A4" w14:textId="77777777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7BC9DBE" w14:textId="6625CC81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9FC4588" w14:textId="77777777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AC170E8" w14:textId="6C53CE7F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37FFA51" w14:textId="77777777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04657F" w14:textId="2584A251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B692FA" w14:textId="77777777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C31527D" w14:textId="149EA74B" w:rsidR="00E5797B" w:rsidRPr="006F04B2" w:rsidRDefault="00E5797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B3C3D" w:rsidRPr="006F04B2" w14:paraId="70230923" w14:textId="77777777" w:rsidTr="00B112BA">
        <w:tc>
          <w:tcPr>
            <w:tcW w:w="3060" w:type="dxa"/>
            <w:shd w:val="clear" w:color="auto" w:fill="auto"/>
            <w:vAlign w:val="center"/>
          </w:tcPr>
          <w:p w14:paraId="6596ADF9" w14:textId="45066D4F" w:rsidR="000B3C3D" w:rsidRPr="006F04B2" w:rsidRDefault="000B3C3D" w:rsidP="00B11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9D03BE" w14:textId="4714582D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</w:rPr>
              <w:t>241,936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A58B82" w14:textId="77777777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E5BAE4" w14:textId="72878CBD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</w:rPr>
              <w:t>97,034</w:t>
            </w:r>
          </w:p>
        </w:tc>
        <w:tc>
          <w:tcPr>
            <w:tcW w:w="270" w:type="dxa"/>
            <w:shd w:val="clear" w:color="auto" w:fill="auto"/>
          </w:tcPr>
          <w:p w14:paraId="3F3F8D4E" w14:textId="77777777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1CB6F7" w14:textId="552F190F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</w:rPr>
              <w:t>8,029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CA3DC19" w14:textId="77777777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53F9808" w14:textId="0AE12B98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</w:rPr>
              <w:t>11,194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B8226E" w14:textId="77777777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A0DA04B" w14:textId="7B522335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</w:rPr>
              <w:t>10,463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7CB17EA" w14:textId="77777777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5614E76" w14:textId="3BDDFE64" w:rsidR="000B3C3D" w:rsidRPr="005115AD" w:rsidRDefault="00CC77F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</w:rPr>
              <w:t>19,909</w:t>
            </w:r>
          </w:p>
        </w:tc>
        <w:tc>
          <w:tcPr>
            <w:tcW w:w="270" w:type="dxa"/>
            <w:shd w:val="clear" w:color="auto" w:fill="auto"/>
          </w:tcPr>
          <w:p w14:paraId="110BF8A2" w14:textId="77777777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4E2AAF" w14:textId="20FFABD3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</w:rPr>
              <w:t>823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82828" w14:textId="77777777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1B9634A" w14:textId="7C4B97B8" w:rsidR="000B3C3D" w:rsidRPr="005115AD" w:rsidRDefault="00CC77F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</w:rPr>
              <w:t>389,388</w:t>
            </w:r>
          </w:p>
        </w:tc>
      </w:tr>
      <w:tr w:rsidR="000B3C3D" w:rsidRPr="006F04B2" w14:paraId="44150FEC" w14:textId="77777777" w:rsidTr="00B112BA">
        <w:tc>
          <w:tcPr>
            <w:tcW w:w="3060" w:type="dxa"/>
            <w:shd w:val="clear" w:color="auto" w:fill="auto"/>
            <w:vAlign w:val="center"/>
          </w:tcPr>
          <w:p w14:paraId="123DEE7F" w14:textId="58998D6C" w:rsidR="000B3C3D" w:rsidRPr="006F04B2" w:rsidRDefault="000B3C3D" w:rsidP="00B11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33E7F" w14:textId="483083D8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B18F76" w14:textId="77777777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98F7D" w14:textId="60D5E202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627E48" w14:textId="77777777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3821F" w14:textId="7F840C9D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3F3C3BE" w14:textId="77777777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919D5" w14:textId="5A0A6D36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50B0A2" w14:textId="77777777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50FCB" w14:textId="1A165746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A8BA986" w14:textId="77777777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35E28" w14:textId="33C96C4D" w:rsidR="000B3C3D" w:rsidRPr="005115AD" w:rsidRDefault="00CC77F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</w:rPr>
              <w:t>38,353</w:t>
            </w:r>
          </w:p>
        </w:tc>
        <w:tc>
          <w:tcPr>
            <w:tcW w:w="270" w:type="dxa"/>
            <w:shd w:val="clear" w:color="auto" w:fill="auto"/>
          </w:tcPr>
          <w:p w14:paraId="157014A0" w14:textId="77777777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40DC7" w14:textId="35CB48F8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2141FD" w14:textId="77777777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D77AE" w14:textId="6BAE91A3" w:rsidR="000B3C3D" w:rsidRPr="005115AD" w:rsidRDefault="00CC77F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</w:rPr>
              <w:t>38,353</w:t>
            </w:r>
          </w:p>
        </w:tc>
      </w:tr>
      <w:tr w:rsidR="000B3C3D" w:rsidRPr="006F04B2" w14:paraId="44AE6999" w14:textId="77777777" w:rsidTr="00EF30CD">
        <w:tc>
          <w:tcPr>
            <w:tcW w:w="3060" w:type="dxa"/>
            <w:shd w:val="clear" w:color="auto" w:fill="auto"/>
          </w:tcPr>
          <w:p w14:paraId="1D47F1BD" w14:textId="77777777" w:rsidR="000B3C3D" w:rsidRPr="006F04B2" w:rsidRDefault="000B3C3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19EF9" w14:textId="61B8BB82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241,936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0CA2F3" w14:textId="77777777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D44515" w14:textId="06FE5321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97,034</w:t>
            </w:r>
          </w:p>
        </w:tc>
        <w:tc>
          <w:tcPr>
            <w:tcW w:w="270" w:type="dxa"/>
            <w:shd w:val="clear" w:color="auto" w:fill="auto"/>
          </w:tcPr>
          <w:p w14:paraId="206AF366" w14:textId="77777777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84F72" w14:textId="65C7D7DA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8,029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3DC9584" w14:textId="77777777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60BF45" w14:textId="3EB0AF3F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11,194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A969D7F" w14:textId="77777777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24EC66" w14:textId="1B3FD0B1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10,463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68DE808" w14:textId="77777777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0B7929" w14:textId="7A35D0BE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58,262</w:t>
            </w:r>
          </w:p>
        </w:tc>
        <w:tc>
          <w:tcPr>
            <w:tcW w:w="270" w:type="dxa"/>
            <w:shd w:val="clear" w:color="auto" w:fill="auto"/>
          </w:tcPr>
          <w:p w14:paraId="7C33F647" w14:textId="77777777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C0092" w14:textId="7D95FCEF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2EC7C4" w14:textId="77777777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B2853D" w14:textId="7E155D06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427,741</w:t>
            </w:r>
          </w:p>
        </w:tc>
      </w:tr>
      <w:tr w:rsidR="000B3C3D" w:rsidRPr="006F04B2" w14:paraId="2FACE6C3" w14:textId="77777777" w:rsidTr="00B112BA">
        <w:tc>
          <w:tcPr>
            <w:tcW w:w="3060" w:type="dxa"/>
            <w:shd w:val="clear" w:color="auto" w:fill="auto"/>
            <w:vAlign w:val="center"/>
          </w:tcPr>
          <w:p w14:paraId="4B7C15EB" w14:textId="77777777" w:rsidR="000B3C3D" w:rsidRPr="006F04B2" w:rsidRDefault="000B3C3D" w:rsidP="00B11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61B91A" w14:textId="29F3A6E7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070765" w14:textId="77777777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B3655C" w14:textId="3B9DA5EF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F44790C" w14:textId="77777777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E4C084" w14:textId="3BFEDE29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2BA44DE" w14:textId="77777777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EF0EC57" w14:textId="02E5912B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BA795EE" w14:textId="77777777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72F9A84" w14:textId="17D9357C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8475F44" w14:textId="77777777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85108CD" w14:textId="0D65DCED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840C68A" w14:textId="77777777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1E9F13" w14:textId="185198F6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C980E8" w14:textId="77777777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763186C" w14:textId="7195BBC6" w:rsidR="000B3C3D" w:rsidRPr="005115AD" w:rsidRDefault="000B3C3D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E7DDE" w:rsidRPr="006F04B2" w14:paraId="61118148" w14:textId="77777777" w:rsidTr="00B112BA">
        <w:tc>
          <w:tcPr>
            <w:tcW w:w="3060" w:type="dxa"/>
            <w:shd w:val="clear" w:color="auto" w:fill="auto"/>
            <w:vAlign w:val="center"/>
          </w:tcPr>
          <w:p w14:paraId="1C4469EB" w14:textId="4BDFE637" w:rsidR="00FE7DDE" w:rsidRPr="006F04B2" w:rsidRDefault="00FE7DDE" w:rsidP="00B11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A01BC4" w14:textId="0A7AAE57" w:rsidR="00FE7DDE" w:rsidRPr="005115AD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</w:rPr>
              <w:t>242,983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55D4F1" w14:textId="77777777" w:rsidR="00FE7DDE" w:rsidRPr="005115AD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D6F7DF" w14:textId="1F7EECB7" w:rsidR="00FE7DDE" w:rsidRPr="005115AD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</w:rPr>
              <w:t>84,486</w:t>
            </w:r>
          </w:p>
        </w:tc>
        <w:tc>
          <w:tcPr>
            <w:tcW w:w="270" w:type="dxa"/>
            <w:shd w:val="clear" w:color="auto" w:fill="auto"/>
          </w:tcPr>
          <w:p w14:paraId="50EFE314" w14:textId="77777777" w:rsidR="00FE7DDE" w:rsidRPr="005115AD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E75188" w14:textId="634BE94B" w:rsidR="00FE7DDE" w:rsidRPr="005115AD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</w:rPr>
              <w:t>12,807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E2F8B06" w14:textId="77777777" w:rsidR="00FE7DDE" w:rsidRPr="005115AD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0F53D00" w14:textId="7241C0A7" w:rsidR="00FE7DDE" w:rsidRPr="005115AD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</w:rPr>
              <w:t>8,081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B31D7FB" w14:textId="77777777" w:rsidR="00FE7DDE" w:rsidRPr="005115AD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2378DC1" w14:textId="5F88C1C6" w:rsidR="00FE7DDE" w:rsidRPr="005115AD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</w:rPr>
              <w:t>7,850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845E93A" w14:textId="77777777" w:rsidR="00FE7DDE" w:rsidRPr="005115AD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D110DD1" w14:textId="354E0AD9" w:rsidR="00FE7DDE" w:rsidRPr="005115AD" w:rsidRDefault="00CC77F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</w:rPr>
              <w:t>3,988</w:t>
            </w:r>
          </w:p>
        </w:tc>
        <w:tc>
          <w:tcPr>
            <w:tcW w:w="270" w:type="dxa"/>
            <w:shd w:val="clear" w:color="auto" w:fill="auto"/>
          </w:tcPr>
          <w:p w14:paraId="224BEA29" w14:textId="77777777" w:rsidR="00FE7DDE" w:rsidRPr="005115AD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62FB90" w14:textId="61C5A157" w:rsidR="00FE7DDE" w:rsidRPr="005115AD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</w:rPr>
              <w:t>1,408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59A6E4" w14:textId="77777777" w:rsidR="00FE7DDE" w:rsidRPr="005115AD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7646206" w14:textId="21A294E9" w:rsidR="00FE7DDE" w:rsidRPr="005115AD" w:rsidRDefault="00CC77F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</w:rPr>
              <w:t>361,603</w:t>
            </w:r>
          </w:p>
        </w:tc>
      </w:tr>
      <w:tr w:rsidR="00FE7DDE" w:rsidRPr="006F04B2" w14:paraId="4BB27F96" w14:textId="77777777" w:rsidTr="00B112BA">
        <w:tc>
          <w:tcPr>
            <w:tcW w:w="3060" w:type="dxa"/>
            <w:shd w:val="clear" w:color="auto" w:fill="auto"/>
            <w:vAlign w:val="center"/>
          </w:tcPr>
          <w:p w14:paraId="5BDC2D30" w14:textId="2D329347" w:rsidR="00FE7DDE" w:rsidRPr="006F04B2" w:rsidRDefault="00FE7DDE" w:rsidP="00B11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E60E8" w14:textId="73DA7472" w:rsidR="00FE7DDE" w:rsidRPr="005115AD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986F49" w14:textId="77777777" w:rsidR="00FE7DDE" w:rsidRPr="005115AD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2168B" w14:textId="1EB2307A" w:rsidR="00FE7DDE" w:rsidRPr="005115AD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578FDD" w14:textId="77777777" w:rsidR="00FE7DDE" w:rsidRPr="005115AD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6E20F" w14:textId="34FA83ED" w:rsidR="00FE7DDE" w:rsidRPr="005115AD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C8B2BF2" w14:textId="77777777" w:rsidR="00FE7DDE" w:rsidRPr="005115AD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1BC3A" w14:textId="09A3D924" w:rsidR="00FE7DDE" w:rsidRPr="005115AD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3EEAB1" w14:textId="77777777" w:rsidR="00FE7DDE" w:rsidRPr="005115AD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E582C" w14:textId="6DCDFCD6" w:rsidR="00FE7DDE" w:rsidRPr="005115AD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4981F4" w14:textId="77777777" w:rsidR="00FE7DDE" w:rsidRPr="005115AD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B2BAF" w14:textId="5A6FCC65" w:rsidR="00FE7DDE" w:rsidRPr="005115AD" w:rsidRDefault="00CC77F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</w:rPr>
              <w:t>31,954</w:t>
            </w:r>
          </w:p>
        </w:tc>
        <w:tc>
          <w:tcPr>
            <w:tcW w:w="270" w:type="dxa"/>
            <w:shd w:val="clear" w:color="auto" w:fill="auto"/>
          </w:tcPr>
          <w:p w14:paraId="4E979B56" w14:textId="77777777" w:rsidR="00FE7DDE" w:rsidRPr="005115AD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F0604" w14:textId="1FB4A0A0" w:rsidR="00FE7DDE" w:rsidRPr="005115AD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067DC8" w14:textId="77777777" w:rsidR="00FE7DDE" w:rsidRPr="005115AD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40937" w14:textId="1011F22D" w:rsidR="00FE7DDE" w:rsidRPr="005115AD" w:rsidRDefault="00CC77F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</w:rPr>
              <w:t>31,954</w:t>
            </w:r>
          </w:p>
        </w:tc>
      </w:tr>
      <w:tr w:rsidR="00FE7DDE" w:rsidRPr="006F04B2" w14:paraId="383AE8ED" w14:textId="77777777" w:rsidTr="00D3429F">
        <w:tc>
          <w:tcPr>
            <w:tcW w:w="3060" w:type="dxa"/>
            <w:shd w:val="clear" w:color="auto" w:fill="auto"/>
          </w:tcPr>
          <w:p w14:paraId="1BEF06BA" w14:textId="77777777" w:rsidR="00FE7DDE" w:rsidRPr="006F04B2" w:rsidRDefault="00FE7DD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E1DB1F" w14:textId="471EB283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242,983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A00E06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46ED3F" w14:textId="7FB3383B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84,486</w:t>
            </w:r>
          </w:p>
        </w:tc>
        <w:tc>
          <w:tcPr>
            <w:tcW w:w="270" w:type="dxa"/>
            <w:shd w:val="clear" w:color="auto" w:fill="auto"/>
          </w:tcPr>
          <w:p w14:paraId="09086767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7381E8" w14:textId="19813E2D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12,807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44B708E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29D82C" w14:textId="0E3AF8E0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8,081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56C8A1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5BAE9E" w14:textId="076A6984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7,850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46ACFA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66DAE6" w14:textId="185EB304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35,942</w:t>
            </w:r>
          </w:p>
        </w:tc>
        <w:tc>
          <w:tcPr>
            <w:tcW w:w="270" w:type="dxa"/>
            <w:shd w:val="clear" w:color="auto" w:fill="auto"/>
          </w:tcPr>
          <w:p w14:paraId="0BE86893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0079A9" w14:textId="04064D90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483352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E58C0F" w14:textId="00DA4E21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393,557</w:t>
            </w:r>
          </w:p>
        </w:tc>
      </w:tr>
    </w:tbl>
    <w:p w14:paraId="78B3BBB8" w14:textId="22357F0D" w:rsidR="006F04B2" w:rsidRDefault="006F04B2" w:rsidP="00344305">
      <w:pPr>
        <w:ind w:right="-45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7957DD47" w14:textId="77777777" w:rsidR="006F04B2" w:rsidRPr="006F04B2" w:rsidRDefault="006F04B2" w:rsidP="00344305">
      <w:pPr>
        <w:ind w:right="-45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tbl>
      <w:tblPr>
        <w:tblW w:w="1476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060"/>
        <w:gridCol w:w="1350"/>
        <w:gridCol w:w="270"/>
        <w:gridCol w:w="1350"/>
        <w:gridCol w:w="270"/>
        <w:gridCol w:w="1260"/>
        <w:gridCol w:w="247"/>
        <w:gridCol w:w="1283"/>
        <w:gridCol w:w="246"/>
        <w:gridCol w:w="1194"/>
        <w:gridCol w:w="246"/>
        <w:gridCol w:w="1194"/>
        <w:gridCol w:w="236"/>
        <w:gridCol w:w="1204"/>
        <w:gridCol w:w="270"/>
        <w:gridCol w:w="1082"/>
      </w:tblGrid>
      <w:tr w:rsidR="00FB5CCA" w:rsidRPr="006F04B2" w14:paraId="5B498C38" w14:textId="77777777" w:rsidTr="00187F70">
        <w:trPr>
          <w:tblHeader/>
        </w:trPr>
        <w:tc>
          <w:tcPr>
            <w:tcW w:w="3060" w:type="dxa"/>
            <w:shd w:val="clear" w:color="auto" w:fill="auto"/>
          </w:tcPr>
          <w:p w14:paraId="6FA0284F" w14:textId="77777777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11702" w:type="dxa"/>
            <w:gridSpan w:val="15"/>
          </w:tcPr>
          <w:p w14:paraId="6E3751C9" w14:textId="40238BF6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5CCA" w:rsidRPr="006F04B2" w14:paraId="217BABAD" w14:textId="77777777" w:rsidTr="00187F70">
        <w:trPr>
          <w:tblHeader/>
        </w:trPr>
        <w:tc>
          <w:tcPr>
            <w:tcW w:w="3060" w:type="dxa"/>
            <w:shd w:val="clear" w:color="auto" w:fill="auto"/>
          </w:tcPr>
          <w:p w14:paraId="2F953875" w14:textId="77777777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A39A81" w14:textId="77777777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  <w:p w14:paraId="416AEA9B" w14:textId="77777777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ส่วน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B70870" w14:textId="77777777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CB7925" w14:textId="77777777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  <w:p w14:paraId="65F34CB7" w14:textId="77777777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41D3053C" w14:textId="77777777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7CB932" w14:textId="77777777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 เครื่องใช้และอุปกรณ์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6D98A4E" w14:textId="77777777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A961B98" w14:textId="1B2EA4A0" w:rsidR="00FB5CCA" w:rsidRPr="006F04B2" w:rsidRDefault="00FB5CCA" w:rsidP="00A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BAD7D53" w14:textId="77777777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9AD8A3A" w14:textId="77777777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 คอมพิวเตอร์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19CD24C" w14:textId="77777777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</w:tcPr>
          <w:p w14:paraId="383C97C9" w14:textId="77777777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97BC43" w14:textId="77777777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1DF954" w14:textId="77777777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F3050D" w14:textId="77777777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</w:tcPr>
          <w:p w14:paraId="79158F06" w14:textId="77777777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B1CC813" w14:textId="77777777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345426" w14:textId="77777777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348D0814" w14:textId="77777777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B5CCA" w:rsidRPr="006F04B2" w14:paraId="6A747F22" w14:textId="77777777" w:rsidTr="00390D9E">
        <w:trPr>
          <w:tblHeader/>
        </w:trPr>
        <w:tc>
          <w:tcPr>
            <w:tcW w:w="3060" w:type="dxa"/>
            <w:shd w:val="clear" w:color="auto" w:fill="auto"/>
          </w:tcPr>
          <w:p w14:paraId="2075DF78" w14:textId="77777777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2" w:type="dxa"/>
            <w:gridSpan w:val="15"/>
          </w:tcPr>
          <w:p w14:paraId="650ACD57" w14:textId="2F11FB8E" w:rsidR="00FB5CCA" w:rsidRPr="006F04B2" w:rsidRDefault="0096518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F04B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(พัน</w:t>
            </w:r>
            <w:r w:rsidR="00FB5CCA" w:rsidRPr="006F04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FB5CCA" w:rsidRPr="006F04B2" w14:paraId="1DA0A011" w14:textId="77777777" w:rsidTr="00390D9E">
        <w:tc>
          <w:tcPr>
            <w:tcW w:w="3060" w:type="dxa"/>
            <w:shd w:val="clear" w:color="auto" w:fill="auto"/>
          </w:tcPr>
          <w:p w14:paraId="123E3736" w14:textId="27805DB8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D8CFC1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A727B5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AB29B0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76B2419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54A0C9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DA9005C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77F8BE3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3263B5D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CC02598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26F04A6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68121245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53C33A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0753999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2F7EE6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523E8A4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5CCA" w:rsidRPr="006F04B2" w14:paraId="265255FA" w14:textId="77777777" w:rsidTr="00390D9E">
        <w:tc>
          <w:tcPr>
            <w:tcW w:w="3060" w:type="dxa"/>
            <w:shd w:val="clear" w:color="auto" w:fill="auto"/>
          </w:tcPr>
          <w:p w14:paraId="36296067" w14:textId="77777777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641A0B" w14:textId="59ACBFFC" w:rsidR="00FB5CCA" w:rsidRPr="006F04B2" w:rsidRDefault="00ED750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237,984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4814E7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56B3F8" w14:textId="46119987" w:rsidR="00FB5CCA" w:rsidRPr="006F04B2" w:rsidRDefault="00ED750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222,311</w:t>
            </w:r>
          </w:p>
        </w:tc>
        <w:tc>
          <w:tcPr>
            <w:tcW w:w="270" w:type="dxa"/>
            <w:shd w:val="clear" w:color="auto" w:fill="auto"/>
          </w:tcPr>
          <w:p w14:paraId="3042E099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AF2D92" w14:textId="32A38D8D" w:rsidR="00FB5CCA" w:rsidRPr="006F04B2" w:rsidRDefault="00831B6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41,023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B73E14E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79727B5" w14:textId="3AF2D21A" w:rsidR="00FB5CCA" w:rsidRPr="006F04B2" w:rsidRDefault="00831B6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34,101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DB1157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B34EE21" w14:textId="76B48986" w:rsidR="00FB5CCA" w:rsidRPr="006F04B2" w:rsidRDefault="00831B6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31,469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A03251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14B72E76" w14:textId="7608D49D" w:rsidR="00FB5CCA" w:rsidRPr="006F04B2" w:rsidRDefault="004948C5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101,679</w:t>
            </w:r>
          </w:p>
        </w:tc>
        <w:tc>
          <w:tcPr>
            <w:tcW w:w="236" w:type="dxa"/>
            <w:shd w:val="clear" w:color="auto" w:fill="auto"/>
          </w:tcPr>
          <w:p w14:paraId="527E20F5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BC34AC5" w14:textId="65BF087C" w:rsidR="00FB5CCA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183365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1787CA4" w14:textId="2F218829" w:rsidR="00FB5CCA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668,567</w:t>
            </w:r>
          </w:p>
        </w:tc>
      </w:tr>
      <w:tr w:rsidR="001042AF" w:rsidRPr="006F04B2" w14:paraId="202CBD46" w14:textId="77777777" w:rsidTr="00390D9E">
        <w:tc>
          <w:tcPr>
            <w:tcW w:w="3060" w:type="dxa"/>
            <w:shd w:val="clear" w:color="auto" w:fill="auto"/>
          </w:tcPr>
          <w:p w14:paraId="3FB92CB7" w14:textId="77777777" w:rsidR="001042AF" w:rsidRPr="006F04B2" w:rsidRDefault="001042A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F53A9A" w14:textId="106B2833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521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D602C9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358E85" w14:textId="1CF35F60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440</w:t>
            </w:r>
          </w:p>
        </w:tc>
        <w:tc>
          <w:tcPr>
            <w:tcW w:w="270" w:type="dxa"/>
            <w:shd w:val="clear" w:color="auto" w:fill="auto"/>
          </w:tcPr>
          <w:p w14:paraId="55A95251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C7CAA3" w14:textId="14358015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1,599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AB5A78F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5E9D258" w14:textId="2873A7AE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2,640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37590E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46034D2" w14:textId="440F6930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1,525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D721BF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4D3684D6" w14:textId="4BD172F6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92E7AC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1CE9AD6" w14:textId="73ED20B9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1,185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16C60D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AB8D768" w14:textId="4CAF1FFA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7,910</w:t>
            </w:r>
          </w:p>
        </w:tc>
      </w:tr>
      <w:tr w:rsidR="001042AF" w:rsidRPr="006F04B2" w14:paraId="77F98189" w14:textId="77777777" w:rsidTr="00390D9E">
        <w:tc>
          <w:tcPr>
            <w:tcW w:w="3060" w:type="dxa"/>
            <w:shd w:val="clear" w:color="auto" w:fill="auto"/>
          </w:tcPr>
          <w:p w14:paraId="6F65F015" w14:textId="77777777" w:rsidR="001042AF" w:rsidRPr="006F04B2" w:rsidRDefault="001042A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B844AC" w14:textId="79F1F62E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2F5BD2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E238E4" w14:textId="3DAAC91B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AD661D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330D80" w14:textId="54212668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362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099AC5C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2761C7D" w14:textId="77F49619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82FC3CB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B774187" w14:textId="1E431E4C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199867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</w:tcPr>
          <w:p w14:paraId="65F8A8BE" w14:textId="3D342D32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6E6EA6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A977FD1" w14:textId="7A6B200B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(362)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0F4087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12B5F73" w14:textId="756AA7E3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1042AF" w:rsidRPr="006F04B2" w14:paraId="76FA91E4" w14:textId="77777777" w:rsidTr="00390D9E">
        <w:tc>
          <w:tcPr>
            <w:tcW w:w="3060" w:type="dxa"/>
            <w:shd w:val="clear" w:color="auto" w:fill="auto"/>
          </w:tcPr>
          <w:p w14:paraId="39EB5EE8" w14:textId="77777777" w:rsidR="001042AF" w:rsidRPr="006F04B2" w:rsidRDefault="001042A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A4AC25" w14:textId="527E31C1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6CD451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1A0F34" w14:textId="0174811A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799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C60751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13AEED" w14:textId="16CB3A7A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32AA7B9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6710DB7" w14:textId="2E75F0D8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(1,863)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281773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F1854D2" w14:textId="30671144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(385)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7ABF0D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0700297F" w14:textId="76C81530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(4,410)</w:t>
            </w:r>
          </w:p>
        </w:tc>
        <w:tc>
          <w:tcPr>
            <w:tcW w:w="236" w:type="dxa"/>
            <w:shd w:val="clear" w:color="auto" w:fill="auto"/>
          </w:tcPr>
          <w:p w14:paraId="2C44A376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03FB3CA" w14:textId="2FAD30F3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E148FE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BB9EE60" w14:textId="6429BCBF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(7,</w:t>
            </w: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457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042AF" w:rsidRPr="006F04B2" w14:paraId="7C26B891" w14:textId="77777777" w:rsidTr="00390D9E">
        <w:tc>
          <w:tcPr>
            <w:tcW w:w="3060" w:type="dxa"/>
            <w:shd w:val="clear" w:color="auto" w:fill="auto"/>
          </w:tcPr>
          <w:p w14:paraId="05BBE0CD" w14:textId="77777777" w:rsidR="001042AF" w:rsidRPr="006F04B2" w:rsidRDefault="001042A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2561 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  <w:p w14:paraId="13ABCD73" w14:textId="77777777" w:rsidR="001042AF" w:rsidRPr="006F04B2" w:rsidRDefault="001042A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 xml:space="preserve">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5785D" w14:textId="5515B185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238,505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175B7B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D5367" w14:textId="0F2F4983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221,952</w:t>
            </w:r>
          </w:p>
        </w:tc>
        <w:tc>
          <w:tcPr>
            <w:tcW w:w="270" w:type="dxa"/>
            <w:shd w:val="clear" w:color="auto" w:fill="auto"/>
          </w:tcPr>
          <w:p w14:paraId="13156878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57319" w14:textId="25FCA1BE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</w:t>
            </w:r>
            <w:r w:rsidR="00EA6D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42D6610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167CD" w14:textId="5B9C65D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34,878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E80434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62BD6" w14:textId="133F368C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32,609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DFC8EC7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E40A2" w14:textId="79DFF97F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97,269</w:t>
            </w:r>
          </w:p>
        </w:tc>
        <w:tc>
          <w:tcPr>
            <w:tcW w:w="236" w:type="dxa"/>
            <w:shd w:val="clear" w:color="auto" w:fill="auto"/>
          </w:tcPr>
          <w:p w14:paraId="0102669D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74DC1" w14:textId="7E88DE83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DED237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3328A" w14:textId="7EB7E1BD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669,020</w:t>
            </w:r>
          </w:p>
        </w:tc>
      </w:tr>
      <w:tr w:rsidR="001042AF" w:rsidRPr="006F04B2" w14:paraId="520883C6" w14:textId="77777777" w:rsidTr="00390D9E">
        <w:tc>
          <w:tcPr>
            <w:tcW w:w="3060" w:type="dxa"/>
            <w:shd w:val="clear" w:color="auto" w:fill="auto"/>
          </w:tcPr>
          <w:p w14:paraId="74837AC0" w14:textId="77777777" w:rsidR="001042AF" w:rsidRPr="006F04B2" w:rsidRDefault="001042A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08FD20" w14:textId="4744DE98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1,470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E3ABB0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3E4A8A" w14:textId="1FE3AA66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="00F76C3D" w:rsidRPr="006F04B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FBE748A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8994E5" w14:textId="22C7C102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4,641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121E8F7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CF3020D" w14:textId="2FE4B521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1,341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1A2A102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707C656" w14:textId="00969B6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3,478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50876A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3C67D3DC" w14:textId="0E2DBB36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1,526</w:t>
            </w:r>
          </w:p>
        </w:tc>
        <w:tc>
          <w:tcPr>
            <w:tcW w:w="236" w:type="dxa"/>
            <w:shd w:val="clear" w:color="auto" w:fill="auto"/>
          </w:tcPr>
          <w:p w14:paraId="76377D67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9D2DA7E" w14:textId="6570493E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12,002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14FA33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4CF5BFA" w14:textId="78E18178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25,19</w:t>
            </w:r>
            <w:r w:rsidR="009502E0" w:rsidRPr="006F04B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1042AF" w:rsidRPr="006F04B2" w14:paraId="617CE715" w14:textId="77777777" w:rsidTr="00390D9E">
        <w:tc>
          <w:tcPr>
            <w:tcW w:w="3060" w:type="dxa"/>
            <w:shd w:val="clear" w:color="auto" w:fill="auto"/>
          </w:tcPr>
          <w:p w14:paraId="2BB429CF" w14:textId="77777777" w:rsidR="001042AF" w:rsidRPr="006F04B2" w:rsidRDefault="001042A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B4ACBC" w14:textId="0E19DB92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538D86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6936BB" w14:textId="1188A6FA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6,23</w:t>
            </w:r>
            <w:r w:rsidR="00F76C3D"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6570BC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A2BD1A" w14:textId="3F8ACE1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4,371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E3D825C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8BEDD2F" w14:textId="75B11093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384524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2C153AB" w14:textId="2CD47CD6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B37593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</w:tcPr>
          <w:p w14:paraId="78B279EB" w14:textId="0B73B0D8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FC2454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10AA35F" w14:textId="4B9DC6C0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(10,879)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2A7344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794C601" w14:textId="506CB5CC" w:rsidR="001042AF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1042AF" w:rsidRPr="006F04B2" w14:paraId="0C4A8EF7" w14:textId="77777777" w:rsidTr="00390D9E">
        <w:tc>
          <w:tcPr>
            <w:tcW w:w="3060" w:type="dxa"/>
            <w:shd w:val="clear" w:color="auto" w:fill="auto"/>
          </w:tcPr>
          <w:p w14:paraId="69819BFE" w14:textId="77777777" w:rsidR="001042AF" w:rsidRPr="006F04B2" w:rsidRDefault="001042A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4A5B95" w14:textId="110923D1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A823B8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6F1359" w14:textId="580CBA49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461E71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0A981C" w14:textId="775206C2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(46)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67A59D1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ED47347" w14:textId="25B159A3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(2,045)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574827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A77E671" w14:textId="1A517050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(728)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D07B02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1D0BBC2B" w14:textId="449152F1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(33,711)</w:t>
            </w:r>
          </w:p>
        </w:tc>
        <w:tc>
          <w:tcPr>
            <w:tcW w:w="236" w:type="dxa"/>
            <w:shd w:val="clear" w:color="auto" w:fill="auto"/>
          </w:tcPr>
          <w:p w14:paraId="663E7930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5BC0FCA" w14:textId="62C1DA38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(538)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B67AB2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58DCEFC" w14:textId="088356DD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(37,06</w:t>
            </w:r>
            <w:r w:rsidR="00C3077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042AF" w:rsidRPr="006F04B2" w14:paraId="0C399223" w14:textId="77777777" w:rsidTr="00390D9E">
        <w:tc>
          <w:tcPr>
            <w:tcW w:w="3060" w:type="dxa"/>
            <w:shd w:val="clear" w:color="auto" w:fill="auto"/>
          </w:tcPr>
          <w:p w14:paraId="235B3F0C" w14:textId="77777777" w:rsidR="001042AF" w:rsidRPr="006F04B2" w:rsidRDefault="001042A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E745D" w14:textId="4E75C6B3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239,975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131F27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EEF51" w14:textId="51FC7E93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228,921</w:t>
            </w:r>
          </w:p>
        </w:tc>
        <w:tc>
          <w:tcPr>
            <w:tcW w:w="270" w:type="dxa"/>
            <w:shd w:val="clear" w:color="auto" w:fill="auto"/>
          </w:tcPr>
          <w:p w14:paraId="0E4FA93B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1BF5C2" w14:textId="4B5857C6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51,950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8AFC53B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E334A" w14:textId="2AD6AB82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34,446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7262F7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B89B4" w14:textId="1E7F2060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35,359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EE8E7D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D31EA" w14:textId="7B43F2E9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65,084</w:t>
            </w:r>
          </w:p>
        </w:tc>
        <w:tc>
          <w:tcPr>
            <w:tcW w:w="236" w:type="dxa"/>
            <w:shd w:val="clear" w:color="auto" w:fill="auto"/>
          </w:tcPr>
          <w:p w14:paraId="42D0DC69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49277" w14:textId="3394F959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93D5C5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CA7AE" w14:textId="175D5E6B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657,14</w:t>
            </w:r>
            <w:r w:rsidR="00C307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</w:tr>
      <w:tr w:rsidR="001042AF" w:rsidRPr="006F04B2" w14:paraId="307CA3B7" w14:textId="77777777" w:rsidTr="00390D9E">
        <w:tc>
          <w:tcPr>
            <w:tcW w:w="3060" w:type="dxa"/>
            <w:shd w:val="clear" w:color="auto" w:fill="auto"/>
          </w:tcPr>
          <w:p w14:paraId="791007C3" w14:textId="77777777" w:rsidR="00FE4B3B" w:rsidRDefault="00FE4B3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7C16128" w14:textId="77777777" w:rsidR="006F04B2" w:rsidRDefault="006F04B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7E8AA03" w14:textId="77777777" w:rsidR="006F04B2" w:rsidRDefault="006F04B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7B66690" w14:textId="77777777" w:rsidR="006F04B2" w:rsidRDefault="006F04B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9F2F649" w14:textId="77777777" w:rsidR="006F04B2" w:rsidRDefault="006F04B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7A7F21E" w14:textId="2B89A105" w:rsidR="006F04B2" w:rsidRPr="006F04B2" w:rsidRDefault="006F04B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016DF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7A1A0E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64D49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20FC292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8437D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F31F431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1D74A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C5D0368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8783C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8096C43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7C8B37B4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3E4EDC7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2A8AA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8D2C2B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4401E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E7D12" w:rsidRPr="006F04B2" w14:paraId="37DBB342" w14:textId="77777777" w:rsidTr="00390D9E">
        <w:tc>
          <w:tcPr>
            <w:tcW w:w="4410" w:type="dxa"/>
            <w:gridSpan w:val="2"/>
            <w:shd w:val="clear" w:color="auto" w:fill="auto"/>
            <w:vAlign w:val="center"/>
          </w:tcPr>
          <w:p w14:paraId="25B92B51" w14:textId="579DA2FE" w:rsidR="00DE7D12" w:rsidRPr="006F04B2" w:rsidRDefault="00DE7D12" w:rsidP="00DE7D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lastRenderedPageBreak/>
              <w:t>ค่าเสื่อมราคา</w:t>
            </w:r>
            <w:r w:rsidRPr="006F04B2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และขาดทุนจากการด้อยค่า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BF900D" w14:textId="77777777" w:rsidR="00DE7D12" w:rsidRPr="006F04B2" w:rsidRDefault="00DE7D12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062375" w14:textId="77777777" w:rsidR="00DE7D12" w:rsidRPr="006F04B2" w:rsidRDefault="00DE7D12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98B0615" w14:textId="77777777" w:rsidR="00DE7D12" w:rsidRPr="006F04B2" w:rsidRDefault="00DE7D12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7557E0" w14:textId="77777777" w:rsidR="00DE7D12" w:rsidRPr="006F04B2" w:rsidRDefault="00DE7D12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1B91D24" w14:textId="77777777" w:rsidR="00DE7D12" w:rsidRPr="006F04B2" w:rsidRDefault="00DE7D12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59FD615" w14:textId="77777777" w:rsidR="00DE7D12" w:rsidRPr="006F04B2" w:rsidRDefault="00DE7D12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FE49B9A" w14:textId="77777777" w:rsidR="00DE7D12" w:rsidRPr="006F04B2" w:rsidRDefault="00DE7D12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03230B8" w14:textId="77777777" w:rsidR="00DE7D12" w:rsidRPr="006F04B2" w:rsidRDefault="00DE7D12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083F183" w14:textId="77777777" w:rsidR="00DE7D12" w:rsidRPr="006F04B2" w:rsidRDefault="00DE7D12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70D5135E" w14:textId="77777777" w:rsidR="00DE7D12" w:rsidRPr="006F04B2" w:rsidRDefault="00DE7D12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954E2C0" w14:textId="77777777" w:rsidR="00DE7D12" w:rsidRPr="006F04B2" w:rsidRDefault="00DE7D12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88BC548" w14:textId="77777777" w:rsidR="00DE7D12" w:rsidRPr="006F04B2" w:rsidRDefault="00DE7D12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1C1359" w14:textId="77777777" w:rsidR="00DE7D12" w:rsidRPr="006F04B2" w:rsidRDefault="00DE7D12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11F4660" w14:textId="77777777" w:rsidR="00DE7D12" w:rsidRPr="006F04B2" w:rsidRDefault="00DE7D12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042AF" w:rsidRPr="006F04B2" w14:paraId="477889AF" w14:textId="77777777" w:rsidTr="00390D9E">
        <w:tc>
          <w:tcPr>
            <w:tcW w:w="3060" w:type="dxa"/>
            <w:shd w:val="clear" w:color="auto" w:fill="auto"/>
          </w:tcPr>
          <w:p w14:paraId="0278B16A" w14:textId="77777777" w:rsidR="001042AF" w:rsidRPr="006F04B2" w:rsidRDefault="001042A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3AD917" w14:textId="42E1FEFF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1,096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A7404B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5A4E3E" w14:textId="7D86EFDC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108,456</w:t>
            </w:r>
          </w:p>
        </w:tc>
        <w:tc>
          <w:tcPr>
            <w:tcW w:w="270" w:type="dxa"/>
            <w:shd w:val="clear" w:color="auto" w:fill="auto"/>
          </w:tcPr>
          <w:p w14:paraId="257887ED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035C0D" w14:textId="0CA96943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30,098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7EF271A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CBBFC1E" w14:textId="6507EC8C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20,518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2C3E56A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044D72C" w14:textId="02817799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17,262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FF6748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402A2D1E" w14:textId="4581DC95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31,967</w:t>
            </w:r>
          </w:p>
        </w:tc>
        <w:tc>
          <w:tcPr>
            <w:tcW w:w="236" w:type="dxa"/>
            <w:shd w:val="clear" w:color="auto" w:fill="auto"/>
          </w:tcPr>
          <w:p w14:paraId="2D11B8C8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BEAA52E" w14:textId="752E9908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CF84FE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B2DCF5B" w14:textId="2D263029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209</w:t>
            </w:r>
            <w:r w:rsidR="00C55AC3">
              <w:rPr>
                <w:rFonts w:asciiTheme="majorBidi" w:hAnsiTheme="majorBidi" w:cstheme="majorBidi"/>
                <w:sz w:val="26"/>
                <w:szCs w:val="26"/>
              </w:rPr>
              <w:t>,397</w:t>
            </w:r>
          </w:p>
        </w:tc>
      </w:tr>
      <w:tr w:rsidR="001042AF" w:rsidRPr="006F04B2" w14:paraId="3A90FAB1" w14:textId="77777777" w:rsidTr="00390D9E">
        <w:tc>
          <w:tcPr>
            <w:tcW w:w="3060" w:type="dxa"/>
            <w:shd w:val="clear" w:color="auto" w:fill="auto"/>
          </w:tcPr>
          <w:p w14:paraId="7646DE2E" w14:textId="77777777" w:rsidR="001042AF" w:rsidRPr="006F04B2" w:rsidRDefault="001042A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C68239" w14:textId="41E4813A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7E93C2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F74527" w14:textId="768A1FD0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20,669</w:t>
            </w:r>
          </w:p>
        </w:tc>
        <w:tc>
          <w:tcPr>
            <w:tcW w:w="270" w:type="dxa"/>
            <w:shd w:val="clear" w:color="auto" w:fill="auto"/>
          </w:tcPr>
          <w:p w14:paraId="5024D48A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FA9723" w14:textId="4B352D4B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7A2630">
              <w:rPr>
                <w:rFonts w:asciiTheme="majorBidi" w:hAnsiTheme="majorBidi" w:cstheme="majorBidi"/>
                <w:sz w:val="26"/>
                <w:szCs w:val="26"/>
              </w:rPr>
              <w:t>857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B84EDDC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5A5EA15" w14:textId="4BDC9749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4,851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122DAC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96F1E0A" w14:textId="38F738F4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5,577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E03788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22BF2457" w14:textId="1C32319F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12,418</w:t>
            </w:r>
          </w:p>
        </w:tc>
        <w:tc>
          <w:tcPr>
            <w:tcW w:w="236" w:type="dxa"/>
            <w:shd w:val="clear" w:color="auto" w:fill="auto"/>
          </w:tcPr>
          <w:p w14:paraId="19E1DF78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946CB79" w14:textId="17B1AF9C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F8A25E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C79DFF2" w14:textId="7D07D54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48,</w:t>
            </w:r>
            <w:r w:rsidR="007A2630">
              <w:rPr>
                <w:rFonts w:asciiTheme="majorBidi" w:hAnsiTheme="majorBidi" w:cstheme="majorBidi"/>
                <w:sz w:val="26"/>
                <w:szCs w:val="26"/>
              </w:rPr>
              <w:t>645</w:t>
            </w:r>
          </w:p>
        </w:tc>
      </w:tr>
      <w:tr w:rsidR="001042AF" w:rsidRPr="006F04B2" w14:paraId="16A31150" w14:textId="77777777" w:rsidTr="00D9292D">
        <w:tc>
          <w:tcPr>
            <w:tcW w:w="3060" w:type="dxa"/>
            <w:shd w:val="clear" w:color="auto" w:fill="auto"/>
          </w:tcPr>
          <w:p w14:paraId="2E3693EA" w14:textId="77777777" w:rsidR="001042AF" w:rsidRPr="006F04B2" w:rsidRDefault="001042A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54B40" w14:textId="616D12E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B4CEE2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19F06" w14:textId="2D11BF32" w:rsidR="001042AF" w:rsidRPr="006F04B2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(501)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EE8ABC" w14:textId="77777777" w:rsidR="001042AF" w:rsidRPr="006F04B2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D3B2C" w14:textId="723EC065" w:rsidR="001042AF" w:rsidRPr="006F04B2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EE3B79D" w14:textId="77777777" w:rsidR="001042AF" w:rsidRPr="006F04B2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7D775" w14:textId="6FB01287" w:rsidR="001042AF" w:rsidRPr="006F04B2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(1,578)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4E159AD" w14:textId="77777777" w:rsidR="001042AF" w:rsidRPr="006F04B2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A2834" w14:textId="64B0238D" w:rsidR="001042AF" w:rsidRPr="006F04B2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(272)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250B29" w14:textId="77777777" w:rsidR="001042AF" w:rsidRPr="006F04B2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A0D8C" w14:textId="1FB05FDF" w:rsidR="001042AF" w:rsidRPr="006F04B2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(3,298)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566BAE" w14:textId="77777777" w:rsidR="001042AF" w:rsidRPr="006F04B2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DD86A" w14:textId="2E1A149D" w:rsidR="001042AF" w:rsidRPr="006F04B2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142B0E" w14:textId="77777777" w:rsidR="001042AF" w:rsidRPr="006F04B2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49C0A" w14:textId="15005423" w:rsidR="001042AF" w:rsidRPr="006F04B2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(5,649)</w:t>
            </w:r>
          </w:p>
        </w:tc>
      </w:tr>
      <w:tr w:rsidR="001042AF" w:rsidRPr="006F04B2" w14:paraId="2C251E82" w14:textId="77777777" w:rsidTr="00390D9E">
        <w:tc>
          <w:tcPr>
            <w:tcW w:w="3060" w:type="dxa"/>
            <w:shd w:val="clear" w:color="auto" w:fill="auto"/>
          </w:tcPr>
          <w:p w14:paraId="08DBF033" w14:textId="77777777" w:rsidR="001042AF" w:rsidRPr="006F04B2" w:rsidRDefault="001042A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 xml:space="preserve">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A8899" w14:textId="4C8A219F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29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775F00" w14:textId="77777777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461F0" w14:textId="3EAEB6F7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29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128,624</w:t>
            </w:r>
          </w:p>
        </w:tc>
        <w:tc>
          <w:tcPr>
            <w:tcW w:w="270" w:type="dxa"/>
            <w:shd w:val="clear" w:color="auto" w:fill="auto"/>
          </w:tcPr>
          <w:p w14:paraId="2AADECFC" w14:textId="77777777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94D3F" w14:textId="7FE95F71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29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2F529F" w:rsidRPr="00D929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D929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2F529F" w:rsidRPr="00D929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BC55196" w14:textId="77777777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7D051" w14:textId="02EFB0E5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29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23,791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15F91C4" w14:textId="77777777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7B39D" w14:textId="53E50E07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29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22,567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7627CB6" w14:textId="77777777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6F58E" w14:textId="42755845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29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41,087</w:t>
            </w:r>
          </w:p>
        </w:tc>
        <w:tc>
          <w:tcPr>
            <w:tcW w:w="236" w:type="dxa"/>
            <w:shd w:val="clear" w:color="auto" w:fill="auto"/>
          </w:tcPr>
          <w:p w14:paraId="6B174590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4A49D" w14:textId="399591D8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BC0C40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EDEC7" w14:textId="308DF4F6" w:rsidR="001042AF" w:rsidRPr="006F04B2" w:rsidRDefault="007A2630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1042AF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52,</w:t>
            </w:r>
            <w:r w:rsidR="002F529F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393</w:t>
            </w:r>
          </w:p>
        </w:tc>
      </w:tr>
      <w:tr w:rsidR="001042AF" w:rsidRPr="006F04B2" w14:paraId="06D03F45" w14:textId="77777777" w:rsidTr="00390D9E">
        <w:tc>
          <w:tcPr>
            <w:tcW w:w="3060" w:type="dxa"/>
            <w:shd w:val="clear" w:color="auto" w:fill="auto"/>
          </w:tcPr>
          <w:p w14:paraId="27102D21" w14:textId="77777777" w:rsidR="001042AF" w:rsidRPr="006F04B2" w:rsidRDefault="001042A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A024E7" w14:textId="556E175B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929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</w:t>
            </w:r>
            <w:r w:rsidR="007A26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B48A8F" w14:textId="77777777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346537" w14:textId="4FADE730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929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19,017</w:t>
            </w:r>
          </w:p>
        </w:tc>
        <w:tc>
          <w:tcPr>
            <w:tcW w:w="270" w:type="dxa"/>
            <w:shd w:val="clear" w:color="auto" w:fill="auto"/>
          </w:tcPr>
          <w:p w14:paraId="3E1BE3F2" w14:textId="77777777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048325" w14:textId="08C1FC9F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929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4,222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B28002C" w14:textId="77777777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89BA11A" w14:textId="2E04B94E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929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4,653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804BDF" w14:textId="77777777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5EB734A" w14:textId="15581616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929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5,873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B2D072" w14:textId="77777777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</w:tcPr>
          <w:p w14:paraId="3AF39B47" w14:textId="5E31C2CB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929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11,638</w:t>
            </w:r>
          </w:p>
        </w:tc>
        <w:tc>
          <w:tcPr>
            <w:tcW w:w="236" w:type="dxa"/>
            <w:shd w:val="clear" w:color="auto" w:fill="auto"/>
          </w:tcPr>
          <w:p w14:paraId="2E98C1EB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5542705" w14:textId="3A08D7E5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69ABB4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8ECFDC6" w14:textId="5D3A4576" w:rsidR="001042AF" w:rsidRPr="006F04B2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45,</w:t>
            </w:r>
            <w:r w:rsidRPr="00D929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</w:t>
            </w:r>
            <w:r w:rsidR="007A26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1042AF" w:rsidRPr="006F04B2" w14:paraId="07420559" w14:textId="77777777" w:rsidTr="00D9292D">
        <w:tc>
          <w:tcPr>
            <w:tcW w:w="3060" w:type="dxa"/>
            <w:shd w:val="clear" w:color="auto" w:fill="auto"/>
          </w:tcPr>
          <w:p w14:paraId="4BCE7538" w14:textId="77777777" w:rsidR="001042AF" w:rsidRPr="006F04B2" w:rsidRDefault="001042A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73C1E1" w14:textId="21FC7F79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E1BB17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D33FD7" w14:textId="50B3874B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44F6D1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BD965A" w14:textId="62DD26A5" w:rsidR="001042AF" w:rsidRPr="006F04B2" w:rsidRDefault="00D9292D" w:rsidP="00D9292D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042AF"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A3DE039" w14:textId="77777777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2CFC945" w14:textId="4B8A795C" w:rsidR="001042AF" w:rsidRPr="006F04B2" w:rsidRDefault="00D9292D" w:rsidP="00D9292D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042AF"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2,034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8691862" w14:textId="77777777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2D949E9" w14:textId="3C3D3A68" w:rsidR="001042AF" w:rsidRPr="006F04B2" w:rsidRDefault="00D9292D" w:rsidP="00D9292D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042AF"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F52F1B" w14:textId="77777777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D193F" w14:textId="7139950E" w:rsidR="001042AF" w:rsidRPr="006F04B2" w:rsidRDefault="00D9292D" w:rsidP="00D9292D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042AF"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22,175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5E48B9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C18BBF2" w14:textId="7DD0E078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EF0B7A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C983BFC" w14:textId="3E61DE95" w:rsidR="001042AF" w:rsidRPr="006F04B2" w:rsidRDefault="00D9292D" w:rsidP="00D9292D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042AF"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24,760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1042AF" w:rsidRPr="006F04B2" w14:paraId="3418EA9B" w14:textId="77777777" w:rsidTr="00390D9E">
        <w:tc>
          <w:tcPr>
            <w:tcW w:w="3060" w:type="dxa"/>
            <w:shd w:val="clear" w:color="auto" w:fill="auto"/>
          </w:tcPr>
          <w:p w14:paraId="0AD3CFCC" w14:textId="77777777" w:rsidR="001042AF" w:rsidRPr="006F04B2" w:rsidRDefault="001042A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77BE1" w14:textId="6881431E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29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1,79</w:t>
            </w:r>
            <w:r w:rsidR="007A26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B85E79" w14:textId="77777777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D2BFD" w14:textId="5D8B04E3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29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147,641</w:t>
            </w:r>
          </w:p>
        </w:tc>
        <w:tc>
          <w:tcPr>
            <w:tcW w:w="270" w:type="dxa"/>
            <w:shd w:val="clear" w:color="auto" w:fill="auto"/>
          </w:tcPr>
          <w:p w14:paraId="0F5D4F32" w14:textId="77777777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B3F32E" w14:textId="015DFE4E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29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39,137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84E029" w14:textId="77777777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8646E" w14:textId="37EA2AE4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29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26,410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4519A24" w14:textId="77777777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32A2D" w14:textId="04B3F052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29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27,929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DC5C4AE" w14:textId="77777777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73A3B" w14:textId="57DD12B6" w:rsidR="001042AF" w:rsidRPr="00D9292D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29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30,55</w:t>
            </w:r>
            <w:r w:rsidR="002F529F" w:rsidRPr="00D929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12195F1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21459" w14:textId="514059D9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534CFC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D314B" w14:textId="7F4F16BD" w:rsidR="001042AF" w:rsidRPr="006F04B2" w:rsidRDefault="001042AF" w:rsidP="00D929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273,4</w:t>
            </w:r>
            <w:r w:rsidR="002F529F"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7A26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</w:tr>
      <w:tr w:rsidR="001042AF" w:rsidRPr="006F04B2" w14:paraId="70F9B81B" w14:textId="77777777" w:rsidTr="00390D9E">
        <w:tc>
          <w:tcPr>
            <w:tcW w:w="3060" w:type="dxa"/>
            <w:shd w:val="clear" w:color="auto" w:fill="auto"/>
          </w:tcPr>
          <w:p w14:paraId="05F0AE04" w14:textId="77777777" w:rsidR="007C18C3" w:rsidRDefault="007C18C3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77BF673" w14:textId="77777777" w:rsidR="006F04B2" w:rsidRDefault="006F04B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93F5BCB" w14:textId="77777777" w:rsidR="006F04B2" w:rsidRDefault="006F04B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9FA4B9F" w14:textId="77777777" w:rsidR="006F04B2" w:rsidRDefault="006F04B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D591DFF" w14:textId="77777777" w:rsidR="006F04B2" w:rsidRDefault="006F04B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94FF04A" w14:textId="77777777" w:rsidR="006F04B2" w:rsidRDefault="006F04B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F0A68F4" w14:textId="77777777" w:rsidR="006F04B2" w:rsidRDefault="006F04B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AED066A" w14:textId="2AC1FCC2" w:rsidR="006F04B2" w:rsidRPr="006F04B2" w:rsidRDefault="006F04B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BDCA3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EC21AB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48FC4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79C0263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43B92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E3E454D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57F13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618EF84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97F48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284CF50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2C1207F4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AC7F7F4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01D16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E8BFD6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475D9" w14:textId="77777777" w:rsidR="001042AF" w:rsidRPr="006F04B2" w:rsidRDefault="001042A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502E0" w:rsidRPr="006F04B2" w14:paraId="3F8B20CF" w14:textId="77777777" w:rsidTr="00390D9E">
        <w:tc>
          <w:tcPr>
            <w:tcW w:w="3060" w:type="dxa"/>
            <w:shd w:val="clear" w:color="auto" w:fill="auto"/>
          </w:tcPr>
          <w:p w14:paraId="3718DF71" w14:textId="77777777" w:rsidR="009502E0" w:rsidRPr="006F04B2" w:rsidRDefault="009502E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40C0CD" w14:textId="77777777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314EA3" w14:textId="77777777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A2BF13" w14:textId="77777777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B88F90B" w14:textId="77777777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0C6FD3B" w14:textId="77777777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CED8464" w14:textId="77777777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EFCE6DE" w14:textId="77777777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73193C2" w14:textId="77777777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3FE73C2" w14:textId="77777777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3ABC41B" w14:textId="77777777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6F8EDF33" w14:textId="77777777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715ABDA" w14:textId="77777777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56E9BA4" w14:textId="77777777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55CD6D" w14:textId="77777777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9B6A957" w14:textId="77777777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502E0" w:rsidRPr="006F04B2" w14:paraId="66AB41A6" w14:textId="77777777" w:rsidTr="00390D9E">
        <w:tc>
          <w:tcPr>
            <w:tcW w:w="3060" w:type="dxa"/>
            <w:shd w:val="clear" w:color="auto" w:fill="auto"/>
          </w:tcPr>
          <w:p w14:paraId="57767380" w14:textId="77777777" w:rsidR="009502E0" w:rsidRPr="006F04B2" w:rsidRDefault="009502E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39C838" w14:textId="77FAB273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C2FA91" w14:textId="77777777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1347A5" w14:textId="6D6C8A18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B05CE9" w14:textId="77777777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E91390" w14:textId="3416E56E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EA048A3" w14:textId="77777777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60F8071" w14:textId="4B667157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BBF1FD4" w14:textId="77777777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E34EB5F" w14:textId="0CCDBA08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F366FF4" w14:textId="77777777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1671D8AE" w14:textId="08C51BF2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8925A90" w14:textId="77777777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1A90781" w14:textId="6815009B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919464" w14:textId="77777777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7F68078" w14:textId="7F43D37B" w:rsidR="009502E0" w:rsidRPr="006F04B2" w:rsidRDefault="009502E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E7DDE" w:rsidRPr="006F04B2" w14:paraId="6607A66E" w14:textId="77777777" w:rsidTr="00390D9E">
        <w:tc>
          <w:tcPr>
            <w:tcW w:w="3060" w:type="dxa"/>
            <w:shd w:val="clear" w:color="auto" w:fill="auto"/>
          </w:tcPr>
          <w:p w14:paraId="45E0FC56" w14:textId="29BC5EFD" w:rsidR="00FE7DDE" w:rsidRPr="006F04B2" w:rsidRDefault="00FE7DD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3D4B7A" w14:textId="340BB94B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237,13</w:t>
            </w:r>
            <w:r w:rsidR="007A263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85782A" w14:textId="77777777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5FABDD" w14:textId="1A761C4E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</w:rPr>
              <w:t>93,328</w:t>
            </w:r>
          </w:p>
        </w:tc>
        <w:tc>
          <w:tcPr>
            <w:tcW w:w="270" w:type="dxa"/>
            <w:shd w:val="clear" w:color="auto" w:fill="auto"/>
          </w:tcPr>
          <w:p w14:paraId="49511780" w14:textId="77777777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FF57A6" w14:textId="7376F208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</w:rPr>
              <w:t>8,02</w:t>
            </w:r>
            <w:r w:rsidR="007A263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CD26674" w14:textId="77777777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EB1403D" w14:textId="30B9A221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</w:rPr>
              <w:t>11,08</w:t>
            </w:r>
            <w:r w:rsidR="007A263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0FA44AB" w14:textId="77777777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C292C2A" w14:textId="5659B802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</w:rPr>
              <w:t>10,042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900B25" w14:textId="77777777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0B0853A6" w14:textId="3BCBE671" w:rsidR="00FE7DDE" w:rsidRPr="009159B1" w:rsidRDefault="00A40405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18,476</w:t>
            </w:r>
          </w:p>
        </w:tc>
        <w:tc>
          <w:tcPr>
            <w:tcW w:w="236" w:type="dxa"/>
            <w:shd w:val="clear" w:color="auto" w:fill="auto"/>
          </w:tcPr>
          <w:p w14:paraId="597DCC8A" w14:textId="77777777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A1C9DAD" w14:textId="3283A19C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</w:rPr>
              <w:t>823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D9E3FE" w14:textId="77777777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00C6190" w14:textId="231A38E0" w:rsidR="00FE7DDE" w:rsidRPr="009159B1" w:rsidRDefault="00A40405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378</w:t>
            </w:r>
            <w:r w:rsidR="00C55AC3">
              <w:rPr>
                <w:rFonts w:asciiTheme="majorBidi" w:hAnsiTheme="majorBidi" w:cstheme="majorBidi"/>
                <w:sz w:val="26"/>
                <w:szCs w:val="26"/>
              </w:rPr>
              <w:t>,921</w:t>
            </w:r>
          </w:p>
        </w:tc>
      </w:tr>
      <w:tr w:rsidR="00FE7DDE" w:rsidRPr="006F04B2" w14:paraId="689BB7AB" w14:textId="77777777" w:rsidTr="00390D9E">
        <w:tc>
          <w:tcPr>
            <w:tcW w:w="3060" w:type="dxa"/>
            <w:shd w:val="clear" w:color="auto" w:fill="auto"/>
          </w:tcPr>
          <w:p w14:paraId="08F0E2DC" w14:textId="3A94DDFC" w:rsidR="00FE7DDE" w:rsidRPr="006F04B2" w:rsidRDefault="00FE7DD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BC33A" w14:textId="7AE6F5F5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BD4F7A" w14:textId="77777777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ED921" w14:textId="0976B9C9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FCB0B7" w14:textId="77777777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41B45" w14:textId="2AC1F836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3670826" w14:textId="77777777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06ABA" w14:textId="6E5BFF30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FB4201" w14:textId="77777777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FF16F" w14:textId="5A59D0E4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7E1DB2" w14:textId="77777777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5B45FE7E" w14:textId="07CC02DC" w:rsidR="00FE7DDE" w:rsidRPr="009159B1" w:rsidRDefault="009159B1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40405">
              <w:rPr>
                <w:rFonts w:asciiTheme="majorBidi" w:hAnsiTheme="majorBidi" w:cstheme="majorBidi"/>
                <w:sz w:val="26"/>
                <w:szCs w:val="26"/>
              </w:rPr>
              <w:t>7,706</w:t>
            </w:r>
          </w:p>
        </w:tc>
        <w:tc>
          <w:tcPr>
            <w:tcW w:w="236" w:type="dxa"/>
            <w:shd w:val="clear" w:color="auto" w:fill="auto"/>
          </w:tcPr>
          <w:p w14:paraId="274116E5" w14:textId="77777777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810FB" w14:textId="42AFAFCB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503318" w14:textId="77777777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4E541" w14:textId="44FB66DA" w:rsidR="00FE7DDE" w:rsidRPr="009159B1" w:rsidRDefault="00A40405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37,706</w:t>
            </w:r>
          </w:p>
        </w:tc>
      </w:tr>
      <w:tr w:rsidR="00FE7DDE" w:rsidRPr="006F04B2" w14:paraId="3373D8D5" w14:textId="77777777" w:rsidTr="00390D9E">
        <w:tc>
          <w:tcPr>
            <w:tcW w:w="3060" w:type="dxa"/>
            <w:shd w:val="clear" w:color="auto" w:fill="auto"/>
          </w:tcPr>
          <w:p w14:paraId="5B242764" w14:textId="77777777" w:rsidR="00FE7DDE" w:rsidRPr="006F04B2" w:rsidRDefault="00FE7DD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081B52" w14:textId="0F20FAE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237,13</w:t>
            </w:r>
            <w:r w:rsidR="007A263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0CD328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0D927A" w14:textId="696BE3BF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93,328</w:t>
            </w:r>
          </w:p>
        </w:tc>
        <w:tc>
          <w:tcPr>
            <w:tcW w:w="270" w:type="dxa"/>
            <w:shd w:val="clear" w:color="auto" w:fill="auto"/>
          </w:tcPr>
          <w:p w14:paraId="79B9305A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80EB53" w14:textId="1107B670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8,02</w:t>
            </w:r>
            <w:r w:rsidR="007A26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CD0A817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CD6B7F" w14:textId="3D6AF25E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11,08</w:t>
            </w:r>
            <w:r w:rsidR="007A26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2A1CBC4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12F5F1" w14:textId="5684DF46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10,042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6721349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AD793" w14:textId="42765313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56,182</w:t>
            </w:r>
          </w:p>
        </w:tc>
        <w:tc>
          <w:tcPr>
            <w:tcW w:w="236" w:type="dxa"/>
            <w:shd w:val="clear" w:color="auto" w:fill="auto"/>
          </w:tcPr>
          <w:p w14:paraId="650CE636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E88E38" w14:textId="505DE72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A4C3B4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F47D32" w14:textId="3D79A88C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416,627</w:t>
            </w:r>
          </w:p>
        </w:tc>
      </w:tr>
      <w:tr w:rsidR="00FE7DDE" w:rsidRPr="006F04B2" w14:paraId="0FC47D8C" w14:textId="77777777" w:rsidTr="00390D9E">
        <w:tc>
          <w:tcPr>
            <w:tcW w:w="3060" w:type="dxa"/>
            <w:shd w:val="clear" w:color="auto" w:fill="auto"/>
          </w:tcPr>
          <w:p w14:paraId="53027723" w14:textId="77777777" w:rsidR="00FE7DDE" w:rsidRPr="006F04B2" w:rsidRDefault="00FE7DD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A160E5" w14:textId="0C0E124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0EE93C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169DE7" w14:textId="68FEA508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3B49177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3D674F" w14:textId="69A1386D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BB11CD0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AB2C9C" w14:textId="480E5A0B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5DB165F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F5E8BE" w14:textId="7716FDAA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4EE9DA3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223D2C" w14:textId="3052E48F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9919B59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01816B" w14:textId="28005894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CEC8C7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F94B23" w14:textId="274548A3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E7DDE" w:rsidRPr="006F04B2" w14:paraId="647F190E" w14:textId="77777777" w:rsidTr="00390D9E">
        <w:tc>
          <w:tcPr>
            <w:tcW w:w="3060" w:type="dxa"/>
            <w:shd w:val="clear" w:color="auto" w:fill="auto"/>
          </w:tcPr>
          <w:p w14:paraId="4C7FCEFF" w14:textId="4A4C5055" w:rsidR="00FE7DDE" w:rsidRPr="006F04B2" w:rsidRDefault="00FE7DD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34F77C" w14:textId="443563EB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</w:rPr>
              <w:t>238,18</w:t>
            </w:r>
            <w:r w:rsidR="007A263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072AA3" w14:textId="77777777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FB79D7" w14:textId="750E145C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</w:rPr>
              <w:t>81,280</w:t>
            </w:r>
          </w:p>
        </w:tc>
        <w:tc>
          <w:tcPr>
            <w:tcW w:w="270" w:type="dxa"/>
            <w:shd w:val="clear" w:color="auto" w:fill="auto"/>
          </w:tcPr>
          <w:p w14:paraId="1C7E2A03" w14:textId="77777777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1E8723" w14:textId="38300EE6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</w:rPr>
              <w:t>12,813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1331F95" w14:textId="77777777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14F771C" w14:textId="26B8629A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</w:rPr>
              <w:t>8,036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0996129" w14:textId="77777777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73142A0" w14:textId="2BDBB5D4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</w:rPr>
              <w:t>7,43</w:t>
            </w:r>
            <w:r w:rsidR="007A2630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7D5E113" w14:textId="77777777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3284D6E" w14:textId="7384984E" w:rsidR="00FE7DDE" w:rsidRPr="009159B1" w:rsidRDefault="00A40405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3,55</w:t>
            </w:r>
            <w:r w:rsidR="007A263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C2F18ED" w14:textId="77777777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5DC1D21" w14:textId="49B91B98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</w:rPr>
              <w:t>1,408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567473" w14:textId="77777777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7BE2430" w14:textId="18AFF45F" w:rsidR="00FE7DDE" w:rsidRPr="009159B1" w:rsidRDefault="00A40405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352,70</w:t>
            </w:r>
            <w:r w:rsidR="007A263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FE7DDE" w:rsidRPr="006F04B2" w14:paraId="72918AA0" w14:textId="77777777" w:rsidTr="00390D9E">
        <w:tc>
          <w:tcPr>
            <w:tcW w:w="3060" w:type="dxa"/>
            <w:shd w:val="clear" w:color="auto" w:fill="auto"/>
          </w:tcPr>
          <w:p w14:paraId="1A8D24FE" w14:textId="6CB2B76D" w:rsidR="00FE7DDE" w:rsidRPr="006F04B2" w:rsidRDefault="00FE7DD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0DF78" w14:textId="68F7C6FA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19C519" w14:textId="77777777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B4D5D" w14:textId="0499428F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C3B73D" w14:textId="77777777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95974" w14:textId="069B2458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9C99D1E" w14:textId="77777777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D69FC" w14:textId="08CE06E2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FF7931B" w14:textId="77777777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3533E" w14:textId="62EAC771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12D4299" w14:textId="77777777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0AF98" w14:textId="6B7F7991" w:rsidR="00FE7DDE" w:rsidRPr="009159B1" w:rsidRDefault="00A40405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30,981</w:t>
            </w:r>
          </w:p>
        </w:tc>
        <w:tc>
          <w:tcPr>
            <w:tcW w:w="236" w:type="dxa"/>
            <w:shd w:val="clear" w:color="auto" w:fill="auto"/>
          </w:tcPr>
          <w:p w14:paraId="183CFCB0" w14:textId="77777777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6B4B1" w14:textId="63F234DB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3EE0D1" w14:textId="77777777" w:rsidR="00FE7DDE" w:rsidRPr="009159B1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3A158" w14:textId="6EEEE338" w:rsidR="00FE7DDE" w:rsidRPr="009159B1" w:rsidRDefault="00A40405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30,981</w:t>
            </w:r>
          </w:p>
        </w:tc>
      </w:tr>
      <w:tr w:rsidR="00FE7DDE" w:rsidRPr="006F04B2" w14:paraId="1E37720D" w14:textId="77777777" w:rsidTr="00390D9E">
        <w:tc>
          <w:tcPr>
            <w:tcW w:w="3060" w:type="dxa"/>
            <w:shd w:val="clear" w:color="auto" w:fill="auto"/>
          </w:tcPr>
          <w:p w14:paraId="44961B98" w14:textId="77777777" w:rsidR="00FE7DDE" w:rsidRPr="006F04B2" w:rsidRDefault="00FE7DD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D620C" w14:textId="74604249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238,18</w:t>
            </w:r>
            <w:r w:rsidR="007A26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97394F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E4219" w14:textId="3C16CC2C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81,280</w:t>
            </w:r>
          </w:p>
        </w:tc>
        <w:tc>
          <w:tcPr>
            <w:tcW w:w="270" w:type="dxa"/>
            <w:shd w:val="clear" w:color="auto" w:fill="auto"/>
          </w:tcPr>
          <w:p w14:paraId="01BA8DFB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581F0" w14:textId="51A383AB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12,813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BB6D764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1E3D4" w14:textId="08FF2AD0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8,036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C3E2750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70619" w14:textId="488BEB25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7,43</w:t>
            </w:r>
            <w:r w:rsidR="007A26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C31C55A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CC01F" w14:textId="43864B2C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34,53</w:t>
            </w:r>
            <w:r w:rsidR="007A26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3134878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FE9F4" w14:textId="3D02D65C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4EFEA0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AF074" w14:textId="30E65FD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383,685</w:t>
            </w:r>
          </w:p>
        </w:tc>
      </w:tr>
      <w:tr w:rsidR="00FE7DDE" w:rsidRPr="006F04B2" w14:paraId="31C8E753" w14:textId="77777777" w:rsidTr="00390D9E">
        <w:tc>
          <w:tcPr>
            <w:tcW w:w="3060" w:type="dxa"/>
            <w:shd w:val="clear" w:color="auto" w:fill="auto"/>
          </w:tcPr>
          <w:p w14:paraId="41D984C7" w14:textId="77777777" w:rsidR="00FE7DDE" w:rsidRPr="006F04B2" w:rsidRDefault="00FE7DD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C7A680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4B5F09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898A46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B8A8D81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633AD2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2D46387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FB18B1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3EF38AA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5D76A0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B9C99B1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C0CC4D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C6A9E3C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452BBA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AB66CC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936CFD" w14:textId="77777777" w:rsidR="00FE7DDE" w:rsidRPr="006F04B2" w:rsidRDefault="00FE7DD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53AA4EB3" w14:textId="77777777" w:rsidR="00F75B29" w:rsidRPr="00F75B29" w:rsidRDefault="00F75B29" w:rsidP="00F75B29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240976F" w14:textId="0FCD8CAA" w:rsidR="00F75B29" w:rsidRPr="00623946" w:rsidRDefault="00F75B29" w:rsidP="00F75B29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623946">
        <w:rPr>
          <w:rFonts w:asciiTheme="majorBidi" w:hAnsiTheme="majorBidi" w:cstheme="majorBidi"/>
          <w:sz w:val="30"/>
          <w:szCs w:val="30"/>
        </w:rPr>
        <w:t>31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23946">
        <w:rPr>
          <w:rFonts w:asciiTheme="majorBidi" w:hAnsiTheme="majorBidi" w:cstheme="majorBidi"/>
          <w:sz w:val="30"/>
          <w:szCs w:val="30"/>
        </w:rPr>
        <w:t>2562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มี</w:t>
      </w:r>
      <w:r w:rsidRPr="00FD0C74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FD0C74">
        <w:rPr>
          <w:rFonts w:asciiTheme="majorBidi" w:hAnsiTheme="majorBidi" w:cstheme="majorBidi"/>
          <w:sz w:val="30"/>
          <w:szCs w:val="30"/>
        </w:rPr>
        <w:t xml:space="preserve"> </w:t>
      </w:r>
      <w:r w:rsidR="00096669" w:rsidRPr="00FD0C74">
        <w:rPr>
          <w:rFonts w:asciiTheme="majorBidi" w:hAnsiTheme="majorBidi" w:cstheme="majorBidi"/>
          <w:sz w:val="30"/>
          <w:szCs w:val="30"/>
        </w:rPr>
        <w:t>99.</w:t>
      </w:r>
      <w:r w:rsidR="004C07C1">
        <w:rPr>
          <w:rFonts w:asciiTheme="majorBidi" w:hAnsiTheme="majorBidi" w:cstheme="majorBidi"/>
          <w:sz w:val="30"/>
          <w:szCs w:val="30"/>
        </w:rPr>
        <w:t>1</w:t>
      </w:r>
      <w:r w:rsidRPr="00FD0C74">
        <w:rPr>
          <w:rFonts w:asciiTheme="majorBidi" w:hAnsiTheme="majorBidi" w:cstheme="majorBidi"/>
          <w:sz w:val="30"/>
          <w:szCs w:val="30"/>
          <w:cs/>
        </w:rPr>
        <w:t xml:space="preserve"> ล้านบาท และ</w:t>
      </w:r>
      <w:r w:rsidRPr="00FD0C74">
        <w:rPr>
          <w:rFonts w:asciiTheme="majorBidi" w:hAnsiTheme="majorBidi" w:cstheme="majorBidi"/>
          <w:sz w:val="30"/>
          <w:szCs w:val="30"/>
        </w:rPr>
        <w:t xml:space="preserve"> </w:t>
      </w:r>
      <w:r w:rsidR="00FD0C74" w:rsidRPr="00FD0C74">
        <w:rPr>
          <w:rFonts w:asciiTheme="majorBidi" w:hAnsiTheme="majorBidi" w:cstheme="majorBidi"/>
          <w:sz w:val="30"/>
          <w:szCs w:val="30"/>
        </w:rPr>
        <w:t>96.5</w:t>
      </w:r>
      <w:r w:rsidRPr="00FD0C74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892DE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892DE0">
        <w:rPr>
          <w:rFonts w:asciiTheme="majorBidi" w:hAnsiTheme="majorBidi" w:cstheme="majorBidi"/>
          <w:i/>
          <w:iCs/>
          <w:sz w:val="30"/>
          <w:szCs w:val="30"/>
        </w:rPr>
        <w:t>2561:</w:t>
      </w:r>
      <w:r w:rsidRPr="00892DE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78.4 </w:t>
      </w:r>
      <w:r w:rsidRPr="00892D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92DE0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Pr="00892DE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892DE0">
        <w:rPr>
          <w:rFonts w:asciiTheme="majorBidi" w:hAnsiTheme="majorBidi" w:cstheme="majorBidi"/>
          <w:i/>
          <w:iCs/>
          <w:sz w:val="30"/>
          <w:szCs w:val="30"/>
        </w:rPr>
        <w:t>76.1</w:t>
      </w:r>
      <w:r w:rsidRPr="00892DE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892DE0">
        <w:rPr>
          <w:rFonts w:asciiTheme="majorBidi" w:hAnsiTheme="majorBidi" w:cstheme="majorBidi"/>
          <w:i/>
          <w:iCs/>
          <w:sz w:val="30"/>
          <w:szCs w:val="30"/>
          <w:cs/>
        </w:rPr>
        <w:t>ล้านบาท )</w:t>
      </w:r>
    </w:p>
    <w:p w14:paraId="52FE336C" w14:textId="77777777" w:rsidR="00F75B29" w:rsidRPr="00CE7124" w:rsidRDefault="00F75B29" w:rsidP="00F75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7D07959D" w14:textId="2F4E8A4C" w:rsidR="00F75B29" w:rsidRPr="007711E0" w:rsidRDefault="00040803" w:rsidP="00F75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F75B29" w:rsidRPr="00787E90">
        <w:rPr>
          <w:rFonts w:asciiTheme="majorBidi" w:hAnsiTheme="majorBidi" w:cstheme="majorBidi" w:hint="cs"/>
          <w:sz w:val="30"/>
          <w:szCs w:val="30"/>
          <w:cs/>
        </w:rPr>
        <w:t>ได้ปลดหลักประกันที่ดินและอาคารมูลค่าสุทธิตามบัญชีที่ไปค้ำประกันวงเงินสินเชื่อกับสถาบันการเงินทั้งหมดแล้ว</w:t>
      </w:r>
    </w:p>
    <w:p w14:paraId="1CC63AD7" w14:textId="479A12FA" w:rsidR="00F75B29" w:rsidRDefault="00F75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7CD6D483" w14:textId="77777777" w:rsidR="004179E1" w:rsidRPr="00F75B29" w:rsidRDefault="004179E1" w:rsidP="00F75B29">
      <w:pPr>
        <w:ind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  <w:sectPr w:rsidR="004179E1" w:rsidRPr="00F75B29" w:rsidSect="005F7AD5"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p w14:paraId="0AA2CF98" w14:textId="77777777" w:rsidR="00B47187" w:rsidRPr="00B50CB6" w:rsidRDefault="00B4718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50CB6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1</w:t>
      </w:r>
      <w:r w:rsidR="00DC34F3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B50CB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7014A8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สินทรัพย์ไม่มีตัวตน</w:t>
      </w:r>
    </w:p>
    <w:p w14:paraId="2302B843" w14:textId="77777777" w:rsidR="007014A8" w:rsidRPr="00DE6F2F" w:rsidRDefault="007014A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9162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3312"/>
        <w:gridCol w:w="990"/>
        <w:gridCol w:w="1440"/>
        <w:gridCol w:w="270"/>
        <w:gridCol w:w="1440"/>
        <w:gridCol w:w="270"/>
        <w:gridCol w:w="1440"/>
      </w:tblGrid>
      <w:tr w:rsidR="00997FD8" w:rsidRPr="004179E1" w14:paraId="5FB4549A" w14:textId="77777777" w:rsidTr="00390D9E">
        <w:trPr>
          <w:tblHeader/>
        </w:trPr>
        <w:tc>
          <w:tcPr>
            <w:tcW w:w="3312" w:type="dxa"/>
          </w:tcPr>
          <w:p w14:paraId="3A63A51A" w14:textId="77777777" w:rsidR="00997FD8" w:rsidRPr="004179E1" w:rsidRDefault="00997FD8" w:rsidP="0039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BC1AA38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2F3D5A0C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97FD8" w:rsidRPr="004179E1" w14:paraId="5444E778" w14:textId="77777777" w:rsidTr="00390D9E">
        <w:trPr>
          <w:tblHeader/>
        </w:trPr>
        <w:tc>
          <w:tcPr>
            <w:tcW w:w="3312" w:type="dxa"/>
          </w:tcPr>
          <w:p w14:paraId="241E7469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BC4739F" w14:textId="76CE53E7" w:rsidR="00997FD8" w:rsidRPr="004179E1" w:rsidRDefault="00997FD8" w:rsidP="0034430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B40DF6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887A06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BE0222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ซอฟต์แวร์คอมพิวเตอร์ระหว่างพัฒนา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64B6E8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C9B2FB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E412B6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AEAD8D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97FD8" w:rsidRPr="004179E1" w14:paraId="48F43B41" w14:textId="77777777" w:rsidTr="00390D9E">
        <w:trPr>
          <w:tblHeader/>
        </w:trPr>
        <w:tc>
          <w:tcPr>
            <w:tcW w:w="3312" w:type="dxa"/>
          </w:tcPr>
          <w:p w14:paraId="7270BA23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9A1BEDB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  <w:vAlign w:val="bottom"/>
          </w:tcPr>
          <w:p w14:paraId="6330247A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7FD8" w:rsidRPr="004179E1" w14:paraId="6E0B4664" w14:textId="77777777" w:rsidTr="00390D9E">
        <w:tc>
          <w:tcPr>
            <w:tcW w:w="3312" w:type="dxa"/>
          </w:tcPr>
          <w:p w14:paraId="5C920BC5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69DA78A1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5D83A43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3FFAAD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8808CA0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9F9E6F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48DC6AB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354B" w:rsidRPr="002C1A39" w14:paraId="3AF5ACBB" w14:textId="77777777" w:rsidTr="00390D9E">
        <w:tc>
          <w:tcPr>
            <w:tcW w:w="3312" w:type="dxa"/>
            <w:shd w:val="clear" w:color="auto" w:fill="auto"/>
          </w:tcPr>
          <w:p w14:paraId="419853FA" w14:textId="77777777" w:rsidR="008D354B" w:rsidRPr="004179E1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990" w:type="dxa"/>
          </w:tcPr>
          <w:p w14:paraId="0BDA7C29" w14:textId="77777777" w:rsidR="008D354B" w:rsidRPr="004179E1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5B4C1701" w14:textId="0BD93FC2" w:rsidR="008D354B" w:rsidRPr="00FC1027" w:rsidRDefault="002C1A39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sz w:val="30"/>
                <w:szCs w:val="30"/>
              </w:rPr>
              <w:t>32,923</w:t>
            </w:r>
          </w:p>
        </w:tc>
        <w:tc>
          <w:tcPr>
            <w:tcW w:w="270" w:type="dxa"/>
            <w:shd w:val="clear" w:color="auto" w:fill="FFFFFF" w:themeFill="background1"/>
          </w:tcPr>
          <w:p w14:paraId="111B6612" w14:textId="77777777" w:rsidR="008D354B" w:rsidRPr="00FC1027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32778CF" w14:textId="64AA7D23" w:rsidR="008D354B" w:rsidRPr="00FC1027" w:rsidRDefault="002C1A39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677D33" w:rsidRPr="00FC1027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270" w:type="dxa"/>
            <w:shd w:val="clear" w:color="auto" w:fill="FFFFFF" w:themeFill="background1"/>
          </w:tcPr>
          <w:p w14:paraId="7C5286D8" w14:textId="77777777" w:rsidR="008D354B" w:rsidRPr="00FC1027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50C1105" w14:textId="4ECB2329" w:rsidR="008D354B" w:rsidRPr="00FC1027" w:rsidRDefault="002C1A39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sz w:val="30"/>
                <w:szCs w:val="30"/>
              </w:rPr>
              <w:t>44,</w:t>
            </w:r>
            <w:r w:rsidR="00505EBA" w:rsidRPr="00FC1027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</w:tr>
      <w:tr w:rsidR="008D354B" w:rsidRPr="002C1A39" w14:paraId="594E785E" w14:textId="77777777" w:rsidTr="00390D9E">
        <w:tc>
          <w:tcPr>
            <w:tcW w:w="3312" w:type="dxa"/>
          </w:tcPr>
          <w:p w14:paraId="7DF05972" w14:textId="77777777" w:rsidR="008D354B" w:rsidRPr="004179E1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08A4709D" w14:textId="77777777" w:rsidR="008D354B" w:rsidRPr="004179E1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1988E00E" w14:textId="39207B17" w:rsidR="008D354B" w:rsidRPr="00FC1027" w:rsidRDefault="002C1A39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sz w:val="30"/>
                <w:szCs w:val="30"/>
              </w:rPr>
              <w:t>2,318</w:t>
            </w:r>
          </w:p>
        </w:tc>
        <w:tc>
          <w:tcPr>
            <w:tcW w:w="270" w:type="dxa"/>
            <w:shd w:val="clear" w:color="auto" w:fill="FFFFFF" w:themeFill="background1"/>
          </w:tcPr>
          <w:p w14:paraId="33083ACD" w14:textId="77777777" w:rsidR="008D354B" w:rsidRPr="00FC1027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5DC48969" w14:textId="6D99B1C3" w:rsidR="008D354B" w:rsidRPr="00FC1027" w:rsidRDefault="002C1A39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sz w:val="30"/>
                <w:szCs w:val="30"/>
              </w:rPr>
              <w:t>3,504</w:t>
            </w:r>
          </w:p>
        </w:tc>
        <w:tc>
          <w:tcPr>
            <w:tcW w:w="270" w:type="dxa"/>
            <w:shd w:val="clear" w:color="auto" w:fill="FFFFFF" w:themeFill="background1"/>
          </w:tcPr>
          <w:p w14:paraId="57D87129" w14:textId="77777777" w:rsidR="008D354B" w:rsidRPr="00FC1027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257A20F1" w14:textId="693F33C9" w:rsidR="008D354B" w:rsidRPr="00FC1027" w:rsidRDefault="002C1A39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sz w:val="30"/>
                <w:szCs w:val="30"/>
              </w:rPr>
              <w:t>5,822</w:t>
            </w:r>
          </w:p>
        </w:tc>
      </w:tr>
      <w:tr w:rsidR="008D354B" w:rsidRPr="002C1A39" w14:paraId="118C7294" w14:textId="77777777" w:rsidTr="00390D9E">
        <w:tc>
          <w:tcPr>
            <w:tcW w:w="3312" w:type="dxa"/>
          </w:tcPr>
          <w:p w14:paraId="69DB5C73" w14:textId="3F1DA8FE" w:rsidR="008D354B" w:rsidRPr="004179E1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90" w:type="dxa"/>
          </w:tcPr>
          <w:p w14:paraId="1F769207" w14:textId="77777777" w:rsidR="008D354B" w:rsidRPr="004179E1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22CCDFC0" w14:textId="33E5B546" w:rsidR="008D354B" w:rsidRPr="00FC1027" w:rsidRDefault="002C1A39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sz w:val="30"/>
                <w:szCs w:val="30"/>
              </w:rPr>
              <w:t>14,763</w:t>
            </w:r>
          </w:p>
        </w:tc>
        <w:tc>
          <w:tcPr>
            <w:tcW w:w="270" w:type="dxa"/>
            <w:shd w:val="clear" w:color="auto" w:fill="FFFFFF" w:themeFill="background1"/>
          </w:tcPr>
          <w:p w14:paraId="28B08DFC" w14:textId="77777777" w:rsidR="008D354B" w:rsidRPr="00FC1027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1843D018" w14:textId="373F63E0" w:rsidR="008D354B" w:rsidRPr="00FC1027" w:rsidRDefault="002C1A39" w:rsidP="00344305">
            <w:pPr>
              <w:pStyle w:val="acctfourfigures"/>
              <w:tabs>
                <w:tab w:val="clear" w:pos="765"/>
                <w:tab w:val="left" w:pos="1123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sz w:val="30"/>
                <w:szCs w:val="30"/>
              </w:rPr>
              <w:t>(14,763)</w:t>
            </w:r>
          </w:p>
        </w:tc>
        <w:tc>
          <w:tcPr>
            <w:tcW w:w="270" w:type="dxa"/>
            <w:shd w:val="clear" w:color="auto" w:fill="FFFFFF" w:themeFill="background1"/>
          </w:tcPr>
          <w:p w14:paraId="7C92F07F" w14:textId="77777777" w:rsidR="008D354B" w:rsidRPr="00FC1027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2C2138CA" w14:textId="281FFD76" w:rsidR="008D354B" w:rsidRPr="00FC1027" w:rsidRDefault="002C1A39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8D354B" w:rsidRPr="004179E1" w14:paraId="0C0E9FD5" w14:textId="77777777" w:rsidTr="00390D9E">
        <w:tc>
          <w:tcPr>
            <w:tcW w:w="3312" w:type="dxa"/>
            <w:shd w:val="clear" w:color="auto" w:fill="auto"/>
          </w:tcPr>
          <w:p w14:paraId="1535AE84" w14:textId="77777777" w:rsidR="008D354B" w:rsidRPr="004179E1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4774B6D3" w14:textId="77777777" w:rsidR="008D354B" w:rsidRPr="004179E1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14:paraId="63969152" w14:textId="77777777" w:rsidR="008D354B" w:rsidRPr="004179E1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33159" w14:textId="74C4E9E0" w:rsidR="008D354B" w:rsidRPr="00FC1027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50,00</w:t>
            </w:r>
            <w:r w:rsidR="00CB6EB3" w:rsidRPr="00FC1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BF8FE11" w14:textId="77777777" w:rsidR="008D354B" w:rsidRPr="00FC1027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7D11B" w14:textId="3A352453" w:rsidR="008D354B" w:rsidRPr="00FC1027" w:rsidRDefault="00505EB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14:paraId="6A5DC742" w14:textId="77777777" w:rsidR="008D354B" w:rsidRPr="00FC1027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20FA3" w14:textId="387BE014" w:rsidR="008D354B" w:rsidRPr="00FC1027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</w:t>
            </w:r>
            <w:r w:rsidR="00505EBA" w:rsidRPr="00FC1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</w:p>
        </w:tc>
      </w:tr>
      <w:tr w:rsidR="008D354B" w:rsidRPr="004179E1" w14:paraId="07C51557" w14:textId="77777777" w:rsidTr="00390D9E">
        <w:tc>
          <w:tcPr>
            <w:tcW w:w="3312" w:type="dxa"/>
          </w:tcPr>
          <w:p w14:paraId="28166A06" w14:textId="77777777" w:rsidR="008D354B" w:rsidRPr="004179E1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7EEE3221" w14:textId="77777777" w:rsidR="008D354B" w:rsidRPr="004179E1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0F6320" w14:textId="5A9E2068" w:rsidR="008D354B" w:rsidRPr="00FC1027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B6EB3" w:rsidRPr="00FC1027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270" w:type="dxa"/>
            <w:shd w:val="clear" w:color="auto" w:fill="auto"/>
          </w:tcPr>
          <w:p w14:paraId="5F5AC273" w14:textId="77777777" w:rsidR="008D354B" w:rsidRPr="00FC1027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E2B17C" w14:textId="50477BBE" w:rsidR="008D354B" w:rsidRPr="00FC1027" w:rsidRDefault="009B46F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BFB79E" w14:textId="40DDB756" w:rsidR="008D354B" w:rsidRPr="00FC1027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F3EC82" w14:textId="34C38B2F" w:rsidR="008D354B" w:rsidRPr="00FC1027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05EBA" w:rsidRPr="00FC1027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</w:tr>
      <w:tr w:rsidR="008D354B" w:rsidRPr="004179E1" w14:paraId="4D2BC221" w14:textId="77777777" w:rsidTr="00390D9E">
        <w:tc>
          <w:tcPr>
            <w:tcW w:w="3312" w:type="dxa"/>
          </w:tcPr>
          <w:p w14:paraId="6F4B2FCE" w14:textId="16DF616A" w:rsidR="008D354B" w:rsidRPr="004179E1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90" w:type="dxa"/>
          </w:tcPr>
          <w:p w14:paraId="3275DE09" w14:textId="77777777" w:rsidR="008D354B" w:rsidRPr="004179E1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D3BDD5" w14:textId="40243330" w:rsidR="008D354B" w:rsidRPr="00FC1027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4C2687EB" w14:textId="77777777" w:rsidR="008D354B" w:rsidRPr="00FC1027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391FCE" w14:textId="47CC870A" w:rsidR="008D354B" w:rsidRPr="00FC1027" w:rsidRDefault="008D354B" w:rsidP="00344305">
            <w:pPr>
              <w:pStyle w:val="acctfourfigures"/>
              <w:tabs>
                <w:tab w:val="clear" w:pos="765"/>
                <w:tab w:val="left" w:pos="1123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sz w:val="30"/>
                <w:szCs w:val="30"/>
              </w:rPr>
              <w:t>(40)</w:t>
            </w:r>
          </w:p>
        </w:tc>
        <w:tc>
          <w:tcPr>
            <w:tcW w:w="270" w:type="dxa"/>
            <w:shd w:val="clear" w:color="auto" w:fill="auto"/>
          </w:tcPr>
          <w:p w14:paraId="13860F16" w14:textId="77777777" w:rsidR="008D354B" w:rsidRPr="00FC1027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FD6C2D" w14:textId="0C6552DE" w:rsidR="008D354B" w:rsidRPr="00FC1027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54B" w:rsidRPr="004179E1" w14:paraId="0211D9CC" w14:textId="77777777" w:rsidTr="00390D9E">
        <w:tc>
          <w:tcPr>
            <w:tcW w:w="3312" w:type="dxa"/>
            <w:shd w:val="clear" w:color="auto" w:fill="auto"/>
          </w:tcPr>
          <w:p w14:paraId="25D21688" w14:textId="77777777" w:rsidR="008D354B" w:rsidRPr="004179E1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14:paraId="07B71BCD" w14:textId="77777777" w:rsidR="008D354B" w:rsidRPr="004179E1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DC734F" w14:textId="4E220FF3" w:rsidR="008D354B" w:rsidRPr="00FC1027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</w:t>
            </w:r>
            <w:r w:rsidR="00CB6EB3" w:rsidRPr="00FC1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270" w:type="dxa"/>
            <w:shd w:val="clear" w:color="auto" w:fill="auto"/>
          </w:tcPr>
          <w:p w14:paraId="34407225" w14:textId="77777777" w:rsidR="008D354B" w:rsidRPr="00FC1027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7C41E" w14:textId="1FE6D4FC" w:rsidR="008D354B" w:rsidRPr="00FC1027" w:rsidRDefault="00CB6EB3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93</w:t>
            </w:r>
          </w:p>
        </w:tc>
        <w:tc>
          <w:tcPr>
            <w:tcW w:w="270" w:type="dxa"/>
            <w:shd w:val="clear" w:color="auto" w:fill="auto"/>
          </w:tcPr>
          <w:p w14:paraId="52DB8219" w14:textId="77777777" w:rsidR="008D354B" w:rsidRPr="00FC1027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AD2B2" w14:textId="1FCA7BF3" w:rsidR="008D354B" w:rsidRPr="00FC1027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</w:t>
            </w:r>
            <w:r w:rsidR="001A7100" w:rsidRPr="00FC1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626</w:t>
            </w:r>
          </w:p>
        </w:tc>
      </w:tr>
      <w:tr w:rsidR="008D354B" w:rsidRPr="004179E1" w14:paraId="3D103739" w14:textId="77777777" w:rsidTr="00390D9E">
        <w:tc>
          <w:tcPr>
            <w:tcW w:w="3312" w:type="dxa"/>
            <w:shd w:val="clear" w:color="auto" w:fill="auto"/>
          </w:tcPr>
          <w:p w14:paraId="26FDBD7B" w14:textId="77777777" w:rsidR="008D354B" w:rsidRPr="004179E1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F5AE010" w14:textId="77777777" w:rsidR="008D354B" w:rsidRPr="004179E1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FBCA2" w14:textId="77777777" w:rsidR="008D354B" w:rsidRPr="00FC1027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A483D7" w14:textId="77777777" w:rsidR="008D354B" w:rsidRPr="00FC1027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2CC04" w14:textId="77777777" w:rsidR="008D354B" w:rsidRPr="00FC1027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396111" w14:textId="77777777" w:rsidR="008D354B" w:rsidRPr="00FC1027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D71B7" w14:textId="77777777" w:rsidR="008D354B" w:rsidRPr="00FC1027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354B" w:rsidRPr="004179E1" w14:paraId="11E4EC2B" w14:textId="77777777" w:rsidTr="00390D9E">
        <w:tc>
          <w:tcPr>
            <w:tcW w:w="3312" w:type="dxa"/>
            <w:shd w:val="clear" w:color="auto" w:fill="auto"/>
          </w:tcPr>
          <w:p w14:paraId="322352F6" w14:textId="77777777" w:rsidR="008D354B" w:rsidRPr="004179E1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</w:t>
            </w:r>
          </w:p>
          <w:p w14:paraId="10326543" w14:textId="77777777" w:rsidR="008D354B" w:rsidRPr="004179E1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990" w:type="dxa"/>
          </w:tcPr>
          <w:p w14:paraId="78637029" w14:textId="77777777" w:rsidR="008D354B" w:rsidRPr="004179E1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994E01" w14:textId="77777777" w:rsidR="008D354B" w:rsidRPr="00FC1027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525155" w14:textId="77777777" w:rsidR="008D354B" w:rsidRPr="00FC1027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0702F8" w14:textId="77777777" w:rsidR="008D354B" w:rsidRPr="00FC1027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09BCCF" w14:textId="77777777" w:rsidR="008D354B" w:rsidRPr="00FC1027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9D2D6F" w14:textId="77777777" w:rsidR="008D354B" w:rsidRPr="00FC1027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354B" w:rsidRPr="004179E1" w14:paraId="2F5CC636" w14:textId="77777777" w:rsidTr="00390D9E">
        <w:tc>
          <w:tcPr>
            <w:tcW w:w="3312" w:type="dxa"/>
            <w:shd w:val="clear" w:color="auto" w:fill="auto"/>
          </w:tcPr>
          <w:p w14:paraId="1644F661" w14:textId="77777777" w:rsidR="008D354B" w:rsidRPr="004179E1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990" w:type="dxa"/>
          </w:tcPr>
          <w:p w14:paraId="6EACA906" w14:textId="77777777" w:rsidR="008D354B" w:rsidRPr="004179E1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71A522BF" w14:textId="44338A08" w:rsidR="008D354B" w:rsidRPr="00FC1027" w:rsidRDefault="002C1A39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3E5617" w:rsidRPr="00FC1027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270" w:type="dxa"/>
            <w:shd w:val="clear" w:color="auto" w:fill="FFFFFF" w:themeFill="background1"/>
          </w:tcPr>
          <w:p w14:paraId="6732EFD9" w14:textId="77777777" w:rsidR="008D354B" w:rsidRPr="00FC1027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2828386B" w14:textId="56A69FA2" w:rsidR="008D354B" w:rsidRPr="00FC1027" w:rsidRDefault="003E561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2A091985" w14:textId="77777777" w:rsidR="008D354B" w:rsidRPr="00FC1027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3A24C315" w14:textId="65608650" w:rsidR="008D354B" w:rsidRPr="00FC1027" w:rsidRDefault="003E561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sz w:val="30"/>
                <w:szCs w:val="30"/>
              </w:rPr>
              <w:t>8,430</w:t>
            </w:r>
          </w:p>
        </w:tc>
      </w:tr>
      <w:tr w:rsidR="008D354B" w:rsidRPr="004179E1" w14:paraId="1A083D04" w14:textId="77777777" w:rsidTr="00390D9E">
        <w:tc>
          <w:tcPr>
            <w:tcW w:w="3312" w:type="dxa"/>
            <w:shd w:val="clear" w:color="auto" w:fill="auto"/>
          </w:tcPr>
          <w:p w14:paraId="152CC755" w14:textId="77777777" w:rsidR="008D354B" w:rsidRPr="004179E1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71E7C6D1" w14:textId="77777777" w:rsidR="008D354B" w:rsidRPr="004179E1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52131FAB" w14:textId="7209001F" w:rsidR="008D354B" w:rsidRPr="00FC1027" w:rsidRDefault="003E561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sz w:val="30"/>
                <w:szCs w:val="30"/>
              </w:rPr>
              <w:t>4,471</w:t>
            </w:r>
          </w:p>
        </w:tc>
        <w:tc>
          <w:tcPr>
            <w:tcW w:w="270" w:type="dxa"/>
            <w:shd w:val="clear" w:color="auto" w:fill="FFFFFF" w:themeFill="background1"/>
          </w:tcPr>
          <w:p w14:paraId="42B2CB46" w14:textId="77777777" w:rsidR="008D354B" w:rsidRPr="00FC1027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02D0256" w14:textId="5146FAC5" w:rsidR="008D354B" w:rsidRPr="00FC1027" w:rsidRDefault="003E561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39BF8924" w14:textId="77777777" w:rsidR="008D354B" w:rsidRPr="00FC1027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3FCF323" w14:textId="466A6D90" w:rsidR="008D354B" w:rsidRPr="00FC1027" w:rsidRDefault="003E561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sz w:val="30"/>
                <w:szCs w:val="30"/>
              </w:rPr>
              <w:t>4,471</w:t>
            </w:r>
          </w:p>
        </w:tc>
      </w:tr>
      <w:tr w:rsidR="008D354B" w:rsidRPr="004179E1" w14:paraId="24395891" w14:textId="77777777" w:rsidTr="00390D9E">
        <w:tc>
          <w:tcPr>
            <w:tcW w:w="3312" w:type="dxa"/>
            <w:shd w:val="clear" w:color="auto" w:fill="auto"/>
          </w:tcPr>
          <w:p w14:paraId="13B9CAF4" w14:textId="5B96270B" w:rsidR="008D354B" w:rsidRPr="004179E1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59AB9CC0" w14:textId="77777777" w:rsidR="008D354B" w:rsidRPr="004179E1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990" w:type="dxa"/>
          </w:tcPr>
          <w:p w14:paraId="27A94EBD" w14:textId="77777777" w:rsidR="008D354B" w:rsidRPr="004179E1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C5C0D7" w14:textId="385EECCA" w:rsidR="008D354B" w:rsidRPr="004179E1" w:rsidRDefault="008D354B" w:rsidP="009424EB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</w:t>
            </w:r>
            <w:r w:rsidR="00CB6E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901</w:t>
            </w:r>
          </w:p>
        </w:tc>
        <w:tc>
          <w:tcPr>
            <w:tcW w:w="270" w:type="dxa"/>
            <w:shd w:val="clear" w:color="auto" w:fill="auto"/>
          </w:tcPr>
          <w:p w14:paraId="4B83D611" w14:textId="77777777" w:rsidR="008D354B" w:rsidRPr="004179E1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B81B7A" w14:textId="19312786" w:rsidR="008D354B" w:rsidRPr="00F018C1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8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02CDDF" w14:textId="77777777" w:rsidR="008D354B" w:rsidRPr="004179E1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A0A07A" w14:textId="09CFC562" w:rsidR="008D354B" w:rsidRPr="004179E1" w:rsidRDefault="008D354B" w:rsidP="009424EB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</w:t>
            </w:r>
            <w:r w:rsidR="001A71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901</w:t>
            </w:r>
          </w:p>
        </w:tc>
      </w:tr>
      <w:tr w:rsidR="008D354B" w:rsidRPr="004179E1" w14:paraId="6CBCFB47" w14:textId="77777777" w:rsidTr="00390D9E">
        <w:tc>
          <w:tcPr>
            <w:tcW w:w="3312" w:type="dxa"/>
            <w:shd w:val="clear" w:color="auto" w:fill="auto"/>
          </w:tcPr>
          <w:p w14:paraId="4707755D" w14:textId="77777777" w:rsidR="008D354B" w:rsidRPr="004179E1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042E3D97" w14:textId="77777777" w:rsidR="008D354B" w:rsidRPr="004179E1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C94B87" w14:textId="4C114EC6" w:rsidR="008D354B" w:rsidRPr="008D354B" w:rsidRDefault="008D354B" w:rsidP="009424EB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354B">
              <w:rPr>
                <w:rFonts w:asciiTheme="majorBidi" w:hAnsiTheme="majorBidi" w:cstheme="majorBidi"/>
                <w:sz w:val="30"/>
                <w:szCs w:val="30"/>
              </w:rPr>
              <w:t>5,0</w:t>
            </w:r>
            <w:r w:rsidR="00CB6EB3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59632D84" w14:textId="77777777" w:rsidR="008D354B" w:rsidRPr="008D354B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D618FD" w14:textId="7F45A920" w:rsidR="008D354B" w:rsidRPr="008D354B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35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897B4D" w14:textId="77777777" w:rsidR="008D354B" w:rsidRPr="008D354B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4C0732" w14:textId="17B7BB68" w:rsidR="008D354B" w:rsidRPr="008D354B" w:rsidRDefault="008D354B" w:rsidP="009424EB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354B">
              <w:rPr>
                <w:rFonts w:asciiTheme="majorBidi" w:hAnsiTheme="majorBidi" w:cstheme="majorBidi"/>
                <w:sz w:val="30"/>
                <w:szCs w:val="30"/>
              </w:rPr>
              <w:t>5,0</w:t>
            </w:r>
            <w:r w:rsidR="001A7100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8D354B" w:rsidRPr="004179E1" w14:paraId="7CBCED7E" w14:textId="77777777" w:rsidTr="00390D9E">
        <w:tc>
          <w:tcPr>
            <w:tcW w:w="3312" w:type="dxa"/>
            <w:shd w:val="clear" w:color="auto" w:fill="auto"/>
          </w:tcPr>
          <w:p w14:paraId="66B2C0C3" w14:textId="77777777" w:rsidR="008D354B" w:rsidRPr="004179E1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14:paraId="7299DA78" w14:textId="77777777" w:rsidR="008D354B" w:rsidRPr="004179E1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27245" w14:textId="79FD17F4" w:rsidR="008D354B" w:rsidRPr="0005619A" w:rsidRDefault="008D354B" w:rsidP="009424EB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1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</w:t>
            </w:r>
            <w:r w:rsidR="00CB6E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999</w:t>
            </w:r>
          </w:p>
        </w:tc>
        <w:tc>
          <w:tcPr>
            <w:tcW w:w="270" w:type="dxa"/>
            <w:shd w:val="clear" w:color="auto" w:fill="auto"/>
          </w:tcPr>
          <w:p w14:paraId="64369DD3" w14:textId="77777777" w:rsidR="008D354B" w:rsidRPr="0005619A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1A2E9" w14:textId="6BD93D84" w:rsidR="008D354B" w:rsidRPr="00F018C1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8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E396C4" w14:textId="77777777" w:rsidR="008D354B" w:rsidRPr="0005619A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1BBA0B" w14:textId="72950CDA" w:rsidR="008D354B" w:rsidRPr="0005619A" w:rsidRDefault="008D354B" w:rsidP="009424EB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1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</w:t>
            </w:r>
            <w:r w:rsidR="001A71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999</w:t>
            </w:r>
          </w:p>
        </w:tc>
      </w:tr>
      <w:tr w:rsidR="008D354B" w:rsidRPr="004179E1" w14:paraId="0589015D" w14:textId="77777777" w:rsidTr="00390D9E">
        <w:tc>
          <w:tcPr>
            <w:tcW w:w="3312" w:type="dxa"/>
            <w:shd w:val="clear" w:color="auto" w:fill="auto"/>
          </w:tcPr>
          <w:p w14:paraId="76EFEF23" w14:textId="77777777" w:rsidR="008D354B" w:rsidRPr="004179E1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DB605ED" w14:textId="77777777" w:rsidR="008D354B" w:rsidRPr="004179E1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8CED3" w14:textId="77777777" w:rsidR="008D354B" w:rsidRPr="008D354B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035695" w14:textId="77777777" w:rsidR="008D354B" w:rsidRPr="008D354B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D7B8D" w14:textId="77777777" w:rsidR="008D354B" w:rsidRPr="008D354B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19BFDE" w14:textId="77777777" w:rsidR="008D354B" w:rsidRPr="008D354B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27400" w14:textId="77777777" w:rsidR="008D354B" w:rsidRPr="008D354B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354B" w:rsidRPr="004179E1" w14:paraId="78494536" w14:textId="77777777" w:rsidTr="00390D9E">
        <w:tc>
          <w:tcPr>
            <w:tcW w:w="3312" w:type="dxa"/>
            <w:shd w:val="clear" w:color="auto" w:fill="auto"/>
          </w:tcPr>
          <w:p w14:paraId="74060CB2" w14:textId="77777777" w:rsidR="008D354B" w:rsidRPr="004179E1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2722068C" w14:textId="77777777" w:rsidR="008D354B" w:rsidRPr="004179E1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349691" w14:textId="77777777" w:rsidR="008D354B" w:rsidRPr="008D354B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8121A8" w14:textId="77777777" w:rsidR="008D354B" w:rsidRPr="008D354B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F4C980" w14:textId="77777777" w:rsidR="008D354B" w:rsidRPr="008D354B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E3186E" w14:textId="77777777" w:rsidR="008D354B" w:rsidRPr="008D354B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2D0C9A" w14:textId="77777777" w:rsidR="008D354B" w:rsidRPr="008D354B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354B" w:rsidRPr="004179E1" w14:paraId="5F1011A2" w14:textId="77777777" w:rsidTr="00390D9E">
        <w:tc>
          <w:tcPr>
            <w:tcW w:w="3312" w:type="dxa"/>
            <w:shd w:val="clear" w:color="auto" w:fill="auto"/>
          </w:tcPr>
          <w:p w14:paraId="2DF11D95" w14:textId="77777777" w:rsidR="008D354B" w:rsidRPr="004179E1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1608A570" w14:textId="77777777" w:rsidR="008D354B" w:rsidRPr="004179E1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6C832E" w14:textId="06379EEB" w:rsidR="008D354B" w:rsidRPr="004179E1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A3C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7,103</w:t>
            </w:r>
          </w:p>
        </w:tc>
        <w:tc>
          <w:tcPr>
            <w:tcW w:w="270" w:type="dxa"/>
            <w:shd w:val="clear" w:color="auto" w:fill="auto"/>
          </w:tcPr>
          <w:p w14:paraId="7DF13EFE" w14:textId="77777777" w:rsidR="008D354B" w:rsidRPr="004179E1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0A9AD3" w14:textId="1A322F51" w:rsidR="008D354B" w:rsidRPr="004179E1" w:rsidRDefault="009B46F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14:paraId="50E25091" w14:textId="77777777" w:rsidR="008D354B" w:rsidRPr="004179E1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39A232" w14:textId="72AFA450" w:rsidR="008D354B" w:rsidRPr="004179E1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A3C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505E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</w:t>
            </w:r>
          </w:p>
        </w:tc>
      </w:tr>
      <w:tr w:rsidR="008D354B" w:rsidRPr="004179E1" w14:paraId="139949CA" w14:textId="77777777" w:rsidTr="00390D9E">
        <w:tc>
          <w:tcPr>
            <w:tcW w:w="3312" w:type="dxa"/>
            <w:shd w:val="clear" w:color="auto" w:fill="auto"/>
          </w:tcPr>
          <w:p w14:paraId="068159E8" w14:textId="77777777" w:rsidR="008D354B" w:rsidRPr="004179E1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14:paraId="2B62DBE5" w14:textId="77777777" w:rsidR="008D354B" w:rsidRPr="004179E1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0191B" w14:textId="4A9188BE" w:rsidR="008D354B" w:rsidRPr="004179E1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B44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B6E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,534</w:t>
            </w:r>
          </w:p>
        </w:tc>
        <w:tc>
          <w:tcPr>
            <w:tcW w:w="270" w:type="dxa"/>
            <w:shd w:val="clear" w:color="auto" w:fill="auto"/>
          </w:tcPr>
          <w:p w14:paraId="55301459" w14:textId="77777777" w:rsidR="008D354B" w:rsidRPr="004179E1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89779E" w14:textId="1029C41D" w:rsidR="008D354B" w:rsidRPr="0005619A" w:rsidRDefault="003E561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</w:t>
            </w:r>
            <w:r w:rsidR="001A71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24BEC7B6" w14:textId="77777777" w:rsidR="008D354B" w:rsidRPr="004179E1" w:rsidRDefault="008D354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004664" w14:textId="1C28EA60" w:rsidR="008D354B" w:rsidRPr="004179E1" w:rsidRDefault="008D354B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539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A71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,627</w:t>
            </w:r>
          </w:p>
        </w:tc>
      </w:tr>
    </w:tbl>
    <w:p w14:paraId="7AB08D97" w14:textId="38DA2FF5" w:rsidR="007014A8" w:rsidRDefault="007014A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3312"/>
        <w:gridCol w:w="990"/>
        <w:gridCol w:w="1440"/>
        <w:gridCol w:w="270"/>
        <w:gridCol w:w="1440"/>
        <w:gridCol w:w="270"/>
        <w:gridCol w:w="1440"/>
      </w:tblGrid>
      <w:tr w:rsidR="005F462E" w:rsidRPr="004179E1" w14:paraId="5D3DC15C" w14:textId="77777777" w:rsidTr="00390D9E">
        <w:trPr>
          <w:tblHeader/>
        </w:trPr>
        <w:tc>
          <w:tcPr>
            <w:tcW w:w="3312" w:type="dxa"/>
          </w:tcPr>
          <w:p w14:paraId="37A3B32B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E1D3E4F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14C824F0" w14:textId="10459CEC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462E" w:rsidRPr="004179E1" w14:paraId="3DD86BCE" w14:textId="77777777" w:rsidTr="00390D9E">
        <w:trPr>
          <w:tblHeader/>
        </w:trPr>
        <w:tc>
          <w:tcPr>
            <w:tcW w:w="3312" w:type="dxa"/>
          </w:tcPr>
          <w:p w14:paraId="252FCCC7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051A6C6" w14:textId="6475A9D8" w:rsidR="005F462E" w:rsidRPr="004179E1" w:rsidRDefault="005F462E" w:rsidP="0034430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704AC47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70" w:type="dxa"/>
            <w:vAlign w:val="bottom"/>
          </w:tcPr>
          <w:p w14:paraId="195202A0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A3B7E00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ซอฟต์แวร์คอมพิวเตอร์ระหว่างพัฒนา</w:t>
            </w:r>
          </w:p>
        </w:tc>
        <w:tc>
          <w:tcPr>
            <w:tcW w:w="270" w:type="dxa"/>
            <w:vAlign w:val="bottom"/>
          </w:tcPr>
          <w:p w14:paraId="575DC9F3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DE4CEA5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F462E" w:rsidRPr="004179E1" w14:paraId="5D1DD1A2" w14:textId="77777777" w:rsidTr="00390D9E">
        <w:trPr>
          <w:tblHeader/>
        </w:trPr>
        <w:tc>
          <w:tcPr>
            <w:tcW w:w="3312" w:type="dxa"/>
          </w:tcPr>
          <w:p w14:paraId="32AC8BD6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07D6DF5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4088D9F1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462E" w:rsidRPr="004179E1" w14:paraId="030D4D9F" w14:textId="77777777" w:rsidTr="00390D9E">
        <w:tc>
          <w:tcPr>
            <w:tcW w:w="3312" w:type="dxa"/>
          </w:tcPr>
          <w:p w14:paraId="5C0020F2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0BFCCFBD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15F4C2C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F9E91D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170A8B3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04801E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9B3D55D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62E" w:rsidRPr="004179E1" w14:paraId="1E4D61E9" w14:textId="77777777" w:rsidTr="00390D9E">
        <w:tc>
          <w:tcPr>
            <w:tcW w:w="3312" w:type="dxa"/>
            <w:shd w:val="clear" w:color="auto" w:fill="auto"/>
          </w:tcPr>
          <w:p w14:paraId="3067718E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990" w:type="dxa"/>
          </w:tcPr>
          <w:p w14:paraId="0B7C0F30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AE7559" w14:textId="259660D4" w:rsidR="005F462E" w:rsidRPr="00F018C1" w:rsidRDefault="00D5093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18C1">
              <w:rPr>
                <w:rFonts w:asciiTheme="majorBidi" w:hAnsiTheme="majorBidi" w:cstheme="majorBidi"/>
                <w:sz w:val="30"/>
                <w:szCs w:val="30"/>
              </w:rPr>
              <w:t>32,52</w:t>
            </w:r>
            <w:r w:rsidR="00604494" w:rsidRPr="00F018C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2D8A39C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096E10" w14:textId="7351B684" w:rsidR="005F462E" w:rsidRPr="00F018C1" w:rsidRDefault="000D448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18C1">
              <w:rPr>
                <w:rFonts w:asciiTheme="majorBidi" w:hAnsiTheme="majorBidi" w:cstheme="majorBidi"/>
                <w:sz w:val="30"/>
                <w:szCs w:val="30"/>
              </w:rPr>
              <w:t>11,300</w:t>
            </w:r>
          </w:p>
        </w:tc>
        <w:tc>
          <w:tcPr>
            <w:tcW w:w="270" w:type="dxa"/>
            <w:shd w:val="clear" w:color="auto" w:fill="auto"/>
          </w:tcPr>
          <w:p w14:paraId="70D04635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225CC3" w14:textId="3C6A670C" w:rsidR="005F462E" w:rsidRPr="004179E1" w:rsidRDefault="000D448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43,82</w:t>
            </w:r>
            <w:r w:rsidR="0060449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F462E" w:rsidRPr="004179E1" w14:paraId="0326D754" w14:textId="77777777" w:rsidTr="00390D9E">
        <w:tc>
          <w:tcPr>
            <w:tcW w:w="3312" w:type="dxa"/>
          </w:tcPr>
          <w:p w14:paraId="19B1DC8C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766AEFA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462D3D" w14:textId="748F0CF4" w:rsidR="005F462E" w:rsidRPr="00F018C1" w:rsidRDefault="00D5093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18C1">
              <w:rPr>
                <w:rFonts w:asciiTheme="majorBidi" w:hAnsiTheme="majorBidi" w:cstheme="majorBidi"/>
                <w:sz w:val="30"/>
                <w:szCs w:val="30"/>
              </w:rPr>
              <w:t>2,02</w:t>
            </w:r>
            <w:r w:rsidR="00604494" w:rsidRPr="00F018C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D424F35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E57A1F" w14:textId="6B0350E8" w:rsidR="005F462E" w:rsidRPr="00F018C1" w:rsidRDefault="000D448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18C1">
              <w:rPr>
                <w:rFonts w:asciiTheme="majorBidi" w:hAnsiTheme="majorBidi" w:cstheme="majorBidi"/>
                <w:sz w:val="30"/>
                <w:szCs w:val="30"/>
              </w:rPr>
              <w:t>3,504</w:t>
            </w:r>
          </w:p>
        </w:tc>
        <w:tc>
          <w:tcPr>
            <w:tcW w:w="270" w:type="dxa"/>
            <w:shd w:val="clear" w:color="auto" w:fill="auto"/>
          </w:tcPr>
          <w:p w14:paraId="058AD740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705983" w14:textId="68EC4C8B" w:rsidR="005F462E" w:rsidRPr="004179E1" w:rsidRDefault="000D448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5,52</w:t>
            </w:r>
            <w:r w:rsidR="0060449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50937" w:rsidRPr="004179E1" w14:paraId="2E27BDE1" w14:textId="77777777" w:rsidTr="00390D9E">
        <w:tc>
          <w:tcPr>
            <w:tcW w:w="3312" w:type="dxa"/>
          </w:tcPr>
          <w:p w14:paraId="24CF4931" w14:textId="4AC838CE" w:rsidR="00D50937" w:rsidRPr="004179E1" w:rsidRDefault="00D5093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90" w:type="dxa"/>
          </w:tcPr>
          <w:p w14:paraId="3F379778" w14:textId="77777777" w:rsidR="00D50937" w:rsidRPr="004179E1" w:rsidRDefault="00D5093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BAB90C" w14:textId="21617118" w:rsidR="00D50937" w:rsidRPr="00F018C1" w:rsidRDefault="00D5093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18C1">
              <w:rPr>
                <w:rFonts w:asciiTheme="majorBidi" w:hAnsiTheme="majorBidi" w:cstheme="majorBidi"/>
                <w:sz w:val="30"/>
                <w:szCs w:val="30"/>
              </w:rPr>
              <w:t>14,76</w:t>
            </w:r>
            <w:r w:rsidR="00604494" w:rsidRPr="00F018C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059F51F" w14:textId="77777777" w:rsidR="00D50937" w:rsidRPr="004179E1" w:rsidRDefault="00D5093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1D9873" w14:textId="3E902481" w:rsidR="00D50937" w:rsidRPr="004179E1" w:rsidRDefault="000D448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(14,76</w:t>
            </w:r>
            <w:r w:rsidR="0060449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6E6D16" w14:textId="77777777" w:rsidR="00D50937" w:rsidRPr="004179E1" w:rsidRDefault="00D5093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5BC1D3" w14:textId="52B813E5" w:rsidR="00D50937" w:rsidRPr="004179E1" w:rsidRDefault="000D448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462E" w:rsidRPr="004179E1" w14:paraId="0CE24447" w14:textId="77777777" w:rsidTr="00390D9E">
        <w:tc>
          <w:tcPr>
            <w:tcW w:w="3312" w:type="dxa"/>
            <w:shd w:val="clear" w:color="auto" w:fill="auto"/>
          </w:tcPr>
          <w:p w14:paraId="156DD03E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30DA8CCD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14:paraId="4B5869BE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6C6CB" w14:textId="2EF89759" w:rsidR="005F462E" w:rsidRPr="004179E1" w:rsidRDefault="00D5093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46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49,3</w:t>
            </w:r>
            <w:r w:rsidR="00604494" w:rsidRPr="009B46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5953C81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504A3" w14:textId="30EDDC47" w:rsidR="005F462E" w:rsidRPr="004179E1" w:rsidRDefault="000D448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677FB5A8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BF8BD" w14:textId="36BBF82F" w:rsidR="005F462E" w:rsidRPr="004179E1" w:rsidRDefault="000D448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</w:t>
            </w:r>
            <w:r w:rsidR="001A71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</w:p>
        </w:tc>
      </w:tr>
      <w:tr w:rsidR="005F462E" w:rsidRPr="004179E1" w14:paraId="3735419F" w14:textId="77777777" w:rsidTr="00390D9E">
        <w:tc>
          <w:tcPr>
            <w:tcW w:w="3312" w:type="dxa"/>
          </w:tcPr>
          <w:p w14:paraId="5F62148F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0BB97B3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BB3517" w14:textId="6C8C30F7" w:rsidR="005F462E" w:rsidRPr="00F018C1" w:rsidRDefault="00D5093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18C1">
              <w:rPr>
                <w:rFonts w:asciiTheme="majorBidi" w:hAnsiTheme="majorBidi" w:cstheme="majorBidi"/>
                <w:sz w:val="30"/>
                <w:szCs w:val="30"/>
              </w:rPr>
              <w:t>1,199</w:t>
            </w:r>
          </w:p>
        </w:tc>
        <w:tc>
          <w:tcPr>
            <w:tcW w:w="270" w:type="dxa"/>
            <w:shd w:val="clear" w:color="auto" w:fill="auto"/>
          </w:tcPr>
          <w:p w14:paraId="2AF096C9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D57848" w14:textId="30286403" w:rsidR="005F462E" w:rsidRPr="004179E1" w:rsidRDefault="000D448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744524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8D279A" w14:textId="1EF00A4A" w:rsidR="005F462E" w:rsidRPr="004179E1" w:rsidRDefault="000D448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1,199</w:t>
            </w:r>
          </w:p>
        </w:tc>
      </w:tr>
      <w:tr w:rsidR="00D50937" w:rsidRPr="004179E1" w14:paraId="4E61392E" w14:textId="77777777" w:rsidTr="00390D9E">
        <w:tc>
          <w:tcPr>
            <w:tcW w:w="3312" w:type="dxa"/>
          </w:tcPr>
          <w:p w14:paraId="6B85C7EE" w14:textId="398AA746" w:rsidR="00D50937" w:rsidRPr="004179E1" w:rsidRDefault="00D5093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90" w:type="dxa"/>
          </w:tcPr>
          <w:p w14:paraId="0653DE97" w14:textId="77777777" w:rsidR="00D50937" w:rsidRPr="004179E1" w:rsidRDefault="00D5093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EF456" w14:textId="6F06FD3E" w:rsidR="00D50937" w:rsidRPr="00F018C1" w:rsidRDefault="00D5093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18C1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39406AE6" w14:textId="77777777" w:rsidR="00D50937" w:rsidRPr="004179E1" w:rsidRDefault="00D5093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1C35B" w14:textId="77F3A147" w:rsidR="00D50937" w:rsidRPr="004179E1" w:rsidRDefault="000D448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(40)</w:t>
            </w:r>
          </w:p>
        </w:tc>
        <w:tc>
          <w:tcPr>
            <w:tcW w:w="270" w:type="dxa"/>
            <w:shd w:val="clear" w:color="auto" w:fill="auto"/>
          </w:tcPr>
          <w:p w14:paraId="16C0770B" w14:textId="77777777" w:rsidR="00D50937" w:rsidRPr="004179E1" w:rsidRDefault="00D5093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39392" w14:textId="79C76C35" w:rsidR="00D50937" w:rsidRPr="004179E1" w:rsidRDefault="000D448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462E" w:rsidRPr="004179E1" w14:paraId="27AA6F03" w14:textId="77777777" w:rsidTr="00390D9E">
        <w:tc>
          <w:tcPr>
            <w:tcW w:w="3312" w:type="dxa"/>
            <w:shd w:val="clear" w:color="auto" w:fill="auto"/>
          </w:tcPr>
          <w:p w14:paraId="3A6A3B14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14:paraId="18693EF7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0A26B" w14:textId="690310A4" w:rsidR="005F462E" w:rsidRPr="004179E1" w:rsidRDefault="00D5093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50,54</w:t>
            </w:r>
            <w:r w:rsidR="001A71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0738364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466B9" w14:textId="1FAEAD8F" w:rsidR="005F462E" w:rsidRPr="0005619A" w:rsidRDefault="000D448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1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65B5CE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C5735" w14:textId="3F8A42C1" w:rsidR="005F462E" w:rsidRPr="004179E1" w:rsidRDefault="000D448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50,549</w:t>
            </w:r>
          </w:p>
        </w:tc>
      </w:tr>
      <w:tr w:rsidR="005F462E" w:rsidRPr="004179E1" w14:paraId="61E12682" w14:textId="77777777" w:rsidTr="00390D9E">
        <w:tc>
          <w:tcPr>
            <w:tcW w:w="3312" w:type="dxa"/>
            <w:shd w:val="clear" w:color="auto" w:fill="auto"/>
          </w:tcPr>
          <w:p w14:paraId="50718926" w14:textId="2C543050" w:rsidR="00672FD3" w:rsidRPr="004179E1" w:rsidRDefault="00672FD3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EA76673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20D9C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30E1D3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458C8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DED788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F6561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462E" w:rsidRPr="004179E1" w14:paraId="2F16D707" w14:textId="77777777" w:rsidTr="00390D9E">
        <w:tc>
          <w:tcPr>
            <w:tcW w:w="3312" w:type="dxa"/>
            <w:shd w:val="clear" w:color="auto" w:fill="auto"/>
          </w:tcPr>
          <w:p w14:paraId="158F3533" w14:textId="78354AFC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</w:t>
            </w:r>
          </w:p>
          <w:p w14:paraId="31F8B58D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990" w:type="dxa"/>
          </w:tcPr>
          <w:p w14:paraId="2D59BBC3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F75DE0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D9271B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BDEA49" w14:textId="77777777" w:rsidR="005F462E" w:rsidRPr="00CE7124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D1C432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606532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462E" w:rsidRPr="004179E1" w14:paraId="08BA7C7D" w14:textId="77777777" w:rsidTr="00390D9E">
        <w:tc>
          <w:tcPr>
            <w:tcW w:w="3312" w:type="dxa"/>
            <w:shd w:val="clear" w:color="auto" w:fill="auto"/>
          </w:tcPr>
          <w:p w14:paraId="1A43FECD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990" w:type="dxa"/>
          </w:tcPr>
          <w:p w14:paraId="3D92B2BC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493038F" w14:textId="538AD2DC" w:rsidR="005F462E" w:rsidRPr="000D4480" w:rsidRDefault="003E5617" w:rsidP="00C348DF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8,42</w:t>
            </w:r>
            <w:r w:rsidR="009B46F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FFFFFF" w:themeFill="background1"/>
          </w:tcPr>
          <w:p w14:paraId="16FC476A" w14:textId="77777777" w:rsidR="005F462E" w:rsidRPr="000D4480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74C6567" w14:textId="32C4C645" w:rsidR="005F462E" w:rsidRPr="000D4480" w:rsidRDefault="003E561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78DB0D96" w14:textId="77777777" w:rsidR="005F462E" w:rsidRPr="000D4480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6A52649" w14:textId="74B98613" w:rsidR="005F462E" w:rsidRPr="000D4480" w:rsidRDefault="003E5617" w:rsidP="00C348DF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8,42</w:t>
            </w:r>
            <w:r w:rsidR="009B46F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F462E" w:rsidRPr="004179E1" w14:paraId="6854F8E6" w14:textId="77777777" w:rsidTr="00390D9E">
        <w:tc>
          <w:tcPr>
            <w:tcW w:w="3312" w:type="dxa"/>
            <w:shd w:val="clear" w:color="auto" w:fill="auto"/>
          </w:tcPr>
          <w:p w14:paraId="75468333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2D2439C8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BC1A06A" w14:textId="0984E909" w:rsidR="005F462E" w:rsidRPr="004179E1" w:rsidRDefault="003E5617" w:rsidP="00C348DF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4,417</w:t>
            </w:r>
          </w:p>
        </w:tc>
        <w:tc>
          <w:tcPr>
            <w:tcW w:w="270" w:type="dxa"/>
            <w:shd w:val="clear" w:color="auto" w:fill="FFFFFF" w:themeFill="background1"/>
          </w:tcPr>
          <w:p w14:paraId="1E33C2E0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42C7BFFA" w14:textId="41F704D5" w:rsidR="005F462E" w:rsidRPr="004179E1" w:rsidRDefault="003E561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041CA0EE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59568C66" w14:textId="5F9B7FD5" w:rsidR="005F462E" w:rsidRPr="004179E1" w:rsidRDefault="003E5617" w:rsidP="00C348DF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4,417</w:t>
            </w:r>
          </w:p>
        </w:tc>
      </w:tr>
      <w:tr w:rsidR="005F462E" w:rsidRPr="004179E1" w14:paraId="7B87A747" w14:textId="77777777" w:rsidTr="00390D9E">
        <w:tc>
          <w:tcPr>
            <w:tcW w:w="3312" w:type="dxa"/>
            <w:shd w:val="clear" w:color="auto" w:fill="auto"/>
          </w:tcPr>
          <w:p w14:paraId="502900D9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50127752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990" w:type="dxa"/>
          </w:tcPr>
          <w:p w14:paraId="6F78739B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55556" w14:textId="610D2E14" w:rsidR="005F462E" w:rsidRPr="00C348DF" w:rsidRDefault="00D50937" w:rsidP="00C348DF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4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12,84</w:t>
            </w:r>
            <w:r w:rsidR="009B46F4" w:rsidRPr="00C34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8C79A1C" w14:textId="77777777" w:rsidR="005F462E" w:rsidRPr="00C348DF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C4029" w14:textId="00AFADE1" w:rsidR="005F462E" w:rsidRPr="00C348DF" w:rsidRDefault="000D448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4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161F43" w14:textId="77777777" w:rsidR="005F462E" w:rsidRPr="00C348DF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AEECB" w14:textId="4158FC85" w:rsidR="005F462E" w:rsidRPr="00C348DF" w:rsidRDefault="000D4480" w:rsidP="00C348DF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4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12,844</w:t>
            </w:r>
          </w:p>
        </w:tc>
      </w:tr>
      <w:tr w:rsidR="005F462E" w:rsidRPr="004179E1" w14:paraId="18BB0C87" w14:textId="77777777" w:rsidTr="00390D9E">
        <w:tc>
          <w:tcPr>
            <w:tcW w:w="3312" w:type="dxa"/>
            <w:shd w:val="clear" w:color="auto" w:fill="auto"/>
          </w:tcPr>
          <w:p w14:paraId="1E293E37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2F447B5B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603B0D" w14:textId="51ADA043" w:rsidR="005F462E" w:rsidRPr="004179E1" w:rsidRDefault="00D50937" w:rsidP="00C348DF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5,011</w:t>
            </w:r>
          </w:p>
        </w:tc>
        <w:tc>
          <w:tcPr>
            <w:tcW w:w="270" w:type="dxa"/>
            <w:shd w:val="clear" w:color="auto" w:fill="auto"/>
          </w:tcPr>
          <w:p w14:paraId="5CC64381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188747" w14:textId="6EAE4E8D" w:rsidR="005F462E" w:rsidRPr="004179E1" w:rsidRDefault="000D448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0A7958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DE1AE8" w14:textId="15D511D2" w:rsidR="005F462E" w:rsidRPr="004179E1" w:rsidRDefault="000D4480" w:rsidP="00C348DF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5,011</w:t>
            </w:r>
          </w:p>
        </w:tc>
      </w:tr>
      <w:tr w:rsidR="005F462E" w:rsidRPr="004179E1" w14:paraId="1C846BC4" w14:textId="77777777" w:rsidTr="00390D9E">
        <w:tc>
          <w:tcPr>
            <w:tcW w:w="3312" w:type="dxa"/>
            <w:shd w:val="clear" w:color="auto" w:fill="auto"/>
          </w:tcPr>
          <w:p w14:paraId="54E5FF8F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14:paraId="168A0205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F4196" w14:textId="34D8247B" w:rsidR="005F462E" w:rsidRPr="00C348DF" w:rsidRDefault="00D50937" w:rsidP="00C348DF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4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17,855</w:t>
            </w:r>
          </w:p>
        </w:tc>
        <w:tc>
          <w:tcPr>
            <w:tcW w:w="270" w:type="dxa"/>
            <w:shd w:val="clear" w:color="auto" w:fill="auto"/>
          </w:tcPr>
          <w:p w14:paraId="0133C068" w14:textId="77777777" w:rsidR="005F462E" w:rsidRPr="00C348DF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91001" w14:textId="3B1270BE" w:rsidR="005F462E" w:rsidRPr="00C348DF" w:rsidRDefault="000D448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4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97C602" w14:textId="77777777" w:rsidR="005F462E" w:rsidRPr="00C348DF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9404AE" w14:textId="2DB377BC" w:rsidR="005F462E" w:rsidRPr="00C348DF" w:rsidRDefault="000D4480" w:rsidP="00C348DF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4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17,855</w:t>
            </w:r>
          </w:p>
        </w:tc>
      </w:tr>
      <w:tr w:rsidR="005F462E" w:rsidRPr="004179E1" w14:paraId="4731739A" w14:textId="77777777" w:rsidTr="00390D9E">
        <w:tc>
          <w:tcPr>
            <w:tcW w:w="3312" w:type="dxa"/>
            <w:shd w:val="clear" w:color="auto" w:fill="auto"/>
          </w:tcPr>
          <w:p w14:paraId="1F270F0E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8793F30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4B37C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666866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FEE6B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2A3ECA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77C8A" w14:textId="77777777" w:rsidR="005F462E" w:rsidRPr="00C348DF" w:rsidRDefault="005F462E" w:rsidP="00C348DF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62E" w:rsidRPr="004179E1" w14:paraId="468AED2A" w14:textId="77777777" w:rsidTr="00390D9E">
        <w:tc>
          <w:tcPr>
            <w:tcW w:w="3312" w:type="dxa"/>
            <w:shd w:val="clear" w:color="auto" w:fill="auto"/>
          </w:tcPr>
          <w:p w14:paraId="4F2CC0FF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02F4DF9E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8BDC94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99FDEF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FA520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5E744C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A05FDF" w14:textId="77777777" w:rsidR="005F462E" w:rsidRPr="00C348DF" w:rsidRDefault="005F462E" w:rsidP="00C348DF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62E" w:rsidRPr="004179E1" w14:paraId="719BB369" w14:textId="77777777" w:rsidTr="00390D9E">
        <w:tc>
          <w:tcPr>
            <w:tcW w:w="3312" w:type="dxa"/>
            <w:shd w:val="clear" w:color="auto" w:fill="auto"/>
          </w:tcPr>
          <w:p w14:paraId="5AB94789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10FA4676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7973A3" w14:textId="0891C425" w:rsidR="005F462E" w:rsidRPr="004179E1" w:rsidRDefault="00D5093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36,466</w:t>
            </w:r>
          </w:p>
        </w:tc>
        <w:tc>
          <w:tcPr>
            <w:tcW w:w="270" w:type="dxa"/>
            <w:shd w:val="clear" w:color="auto" w:fill="auto"/>
          </w:tcPr>
          <w:p w14:paraId="245610C1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CD7C1B" w14:textId="2633D03D" w:rsidR="005F462E" w:rsidRPr="004179E1" w:rsidRDefault="000D448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2A1ECFEE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1BB92B" w14:textId="785EBBE3" w:rsidR="005F462E" w:rsidRPr="00C348DF" w:rsidRDefault="000D448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4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36,506</w:t>
            </w:r>
          </w:p>
        </w:tc>
      </w:tr>
      <w:tr w:rsidR="005F462E" w:rsidRPr="004179E1" w14:paraId="3D3C9499" w14:textId="77777777" w:rsidTr="00390D9E">
        <w:tc>
          <w:tcPr>
            <w:tcW w:w="3312" w:type="dxa"/>
            <w:shd w:val="clear" w:color="auto" w:fill="auto"/>
          </w:tcPr>
          <w:p w14:paraId="7D3EA8AB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14:paraId="67D9AD1E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955EA" w14:textId="67FF294E" w:rsidR="005F462E" w:rsidRPr="004179E1" w:rsidRDefault="00D5093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32,694</w:t>
            </w:r>
          </w:p>
        </w:tc>
        <w:tc>
          <w:tcPr>
            <w:tcW w:w="270" w:type="dxa"/>
            <w:shd w:val="clear" w:color="auto" w:fill="auto"/>
          </w:tcPr>
          <w:p w14:paraId="4AB1D417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24748" w14:textId="7F945F88" w:rsidR="005F462E" w:rsidRPr="000D4480" w:rsidRDefault="003E561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D4480" w:rsidRPr="000D4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154F39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8D3524" w14:textId="5D82C7E1" w:rsidR="005F462E" w:rsidRPr="00C348DF" w:rsidRDefault="000D4480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4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32,694</w:t>
            </w:r>
          </w:p>
        </w:tc>
      </w:tr>
    </w:tbl>
    <w:p w14:paraId="581D8859" w14:textId="308FB0D2" w:rsidR="00787E90" w:rsidRDefault="00787E9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p w14:paraId="137F3877" w14:textId="77777777" w:rsidR="00787E90" w:rsidRDefault="00787E9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004A536" w14:textId="77777777" w:rsidR="00A349AC" w:rsidRPr="00B50CB6" w:rsidRDefault="00A349A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7" w:hanging="547"/>
        <w:rPr>
          <w:rFonts w:ascii="Angsana New" w:hAnsi="Angsana New"/>
          <w:sz w:val="30"/>
          <w:szCs w:val="30"/>
        </w:rPr>
      </w:pPr>
      <w:r w:rsidRPr="00B50CB6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C34F3">
        <w:rPr>
          <w:rFonts w:ascii="Angsana New" w:hAnsi="Angsana New"/>
          <w:b/>
          <w:bCs/>
          <w:sz w:val="30"/>
          <w:szCs w:val="30"/>
        </w:rPr>
        <w:t>4</w:t>
      </w:r>
      <w:r w:rsidRPr="00B50CB6">
        <w:rPr>
          <w:rFonts w:ascii="Angsana New" w:hAnsi="Angsana New"/>
          <w:b/>
          <w:bCs/>
          <w:sz w:val="30"/>
          <w:szCs w:val="30"/>
          <w:cs/>
        </w:rPr>
        <w:tab/>
      </w:r>
      <w:r w:rsidR="00A944C1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4D42CB27" w14:textId="77777777" w:rsidR="00A349AC" w:rsidRPr="006A5FD7" w:rsidRDefault="00A349AC" w:rsidP="00344305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704" w:type="dxa"/>
        <w:tblInd w:w="450" w:type="dxa"/>
        <w:tblLook w:val="01E0" w:firstRow="1" w:lastRow="1" w:firstColumn="1" w:lastColumn="1" w:noHBand="0" w:noVBand="0"/>
      </w:tblPr>
      <w:tblGrid>
        <w:gridCol w:w="3419"/>
        <w:gridCol w:w="990"/>
        <w:gridCol w:w="1057"/>
        <w:gridCol w:w="270"/>
        <w:gridCol w:w="1174"/>
        <w:gridCol w:w="270"/>
        <w:gridCol w:w="1080"/>
        <w:gridCol w:w="270"/>
        <w:gridCol w:w="1174"/>
      </w:tblGrid>
      <w:tr w:rsidR="005F462E" w:rsidRPr="004179E1" w14:paraId="6DAA229C" w14:textId="77777777" w:rsidTr="00787E90">
        <w:trPr>
          <w:tblHeader/>
        </w:trPr>
        <w:tc>
          <w:tcPr>
            <w:tcW w:w="3419" w:type="dxa"/>
          </w:tcPr>
          <w:p w14:paraId="16787C66" w14:textId="77777777" w:rsidR="005F462E" w:rsidRPr="004179E1" w:rsidRDefault="005F462E" w:rsidP="00344305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749259B" w14:textId="77777777" w:rsidR="005F462E" w:rsidRPr="004179E1" w:rsidRDefault="005F462E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01" w:type="dxa"/>
            <w:gridSpan w:val="3"/>
          </w:tcPr>
          <w:p w14:paraId="41A9253C" w14:textId="77777777" w:rsidR="005F462E" w:rsidRPr="004179E1" w:rsidRDefault="005F462E" w:rsidP="0034430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0634EF" w14:textId="77777777" w:rsidR="005F462E" w:rsidRPr="004179E1" w:rsidRDefault="005F462E" w:rsidP="0034430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362968E6" w14:textId="77777777" w:rsidR="005F462E" w:rsidRPr="004179E1" w:rsidRDefault="005F462E" w:rsidP="0034430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462E" w:rsidRPr="004179E1" w14:paraId="77B7CAE6" w14:textId="77777777" w:rsidTr="00787E90">
        <w:trPr>
          <w:tblHeader/>
        </w:trPr>
        <w:tc>
          <w:tcPr>
            <w:tcW w:w="3419" w:type="dxa"/>
          </w:tcPr>
          <w:p w14:paraId="32FE9975" w14:textId="77777777" w:rsidR="005F462E" w:rsidRPr="004179E1" w:rsidRDefault="005F462E" w:rsidP="00344305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C51EECC" w14:textId="77777777" w:rsidR="005F462E" w:rsidRPr="004179E1" w:rsidRDefault="005F462E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0D18916F" w14:textId="77777777" w:rsidR="005F462E" w:rsidRPr="004179E1" w:rsidRDefault="005F462E" w:rsidP="0034430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901935" w14:textId="77777777" w:rsidR="005F462E" w:rsidRPr="004179E1" w:rsidRDefault="005F462E" w:rsidP="0034430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6D23BD79" w14:textId="77777777" w:rsidR="005F462E" w:rsidRPr="004179E1" w:rsidRDefault="005F462E" w:rsidP="0034430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0F28C625" w14:textId="77777777" w:rsidR="005F462E" w:rsidRPr="004179E1" w:rsidRDefault="005F462E" w:rsidP="0034430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A463550" w14:textId="77777777" w:rsidR="005F462E" w:rsidRPr="004179E1" w:rsidRDefault="005F462E" w:rsidP="0034430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77F68F" w14:textId="77777777" w:rsidR="005F462E" w:rsidRPr="004179E1" w:rsidRDefault="005F462E" w:rsidP="0034430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2F3AA424" w14:textId="77777777" w:rsidR="005F462E" w:rsidRPr="004179E1" w:rsidRDefault="005F462E" w:rsidP="0034430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F462E" w:rsidRPr="004179E1" w14:paraId="78B725C6" w14:textId="77777777" w:rsidTr="00787E90">
        <w:trPr>
          <w:tblHeader/>
        </w:trPr>
        <w:tc>
          <w:tcPr>
            <w:tcW w:w="3419" w:type="dxa"/>
          </w:tcPr>
          <w:p w14:paraId="60EFC0E1" w14:textId="77777777" w:rsidR="005F462E" w:rsidRPr="004179E1" w:rsidRDefault="005F462E" w:rsidP="00344305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8C76428" w14:textId="77777777" w:rsidR="005F462E" w:rsidRPr="004179E1" w:rsidRDefault="005F462E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295" w:type="dxa"/>
            <w:gridSpan w:val="7"/>
          </w:tcPr>
          <w:p w14:paraId="573072F6" w14:textId="77777777" w:rsidR="005F462E" w:rsidRPr="004179E1" w:rsidRDefault="005F462E" w:rsidP="00344305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462E" w:rsidRPr="004179E1" w14:paraId="10D7ABD8" w14:textId="77777777" w:rsidTr="00787E90">
        <w:tc>
          <w:tcPr>
            <w:tcW w:w="3419" w:type="dxa"/>
          </w:tcPr>
          <w:p w14:paraId="2531180A" w14:textId="77777777" w:rsidR="005F462E" w:rsidRPr="004179E1" w:rsidRDefault="005F462E" w:rsidP="00344305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6773FBE4" w14:textId="77777777" w:rsidR="005F462E" w:rsidRPr="004179E1" w:rsidRDefault="005F462E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17EC795F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F8E091" w14:textId="77777777" w:rsidR="005F462E" w:rsidRPr="004179E1" w:rsidRDefault="005F462E" w:rsidP="0034430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17CBF737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D7B8F9" w14:textId="77777777" w:rsidR="005F462E" w:rsidRPr="004179E1" w:rsidRDefault="005F462E" w:rsidP="0034430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DFE095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B7697A" w14:textId="77777777" w:rsidR="005F462E" w:rsidRPr="004179E1" w:rsidRDefault="005F462E" w:rsidP="0034430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3E5653BF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62E" w:rsidRPr="004179E1" w14:paraId="3752B5DB" w14:textId="77777777" w:rsidTr="00787E90">
        <w:tc>
          <w:tcPr>
            <w:tcW w:w="3419" w:type="dxa"/>
          </w:tcPr>
          <w:p w14:paraId="3CE82EB2" w14:textId="77777777" w:rsidR="005F462E" w:rsidRPr="004179E1" w:rsidRDefault="005F462E" w:rsidP="00344305">
            <w:pPr>
              <w:tabs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32544978" w14:textId="77777777" w:rsidR="005F462E" w:rsidRPr="004179E1" w:rsidRDefault="005F462E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3977DA3F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FC6533" w14:textId="77777777" w:rsidR="005F462E" w:rsidRPr="004179E1" w:rsidRDefault="005F462E" w:rsidP="0034430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EC325D9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8FEB3F" w14:textId="77777777" w:rsidR="005F462E" w:rsidRPr="004179E1" w:rsidRDefault="005F462E" w:rsidP="0034430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409BA3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9FAE8F" w14:textId="77777777" w:rsidR="005F462E" w:rsidRPr="004179E1" w:rsidRDefault="005F462E" w:rsidP="0034430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4F85E9E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62E" w:rsidRPr="004179E1" w14:paraId="73D9F7EF" w14:textId="77777777" w:rsidTr="00787E90">
        <w:tc>
          <w:tcPr>
            <w:tcW w:w="3419" w:type="dxa"/>
          </w:tcPr>
          <w:p w14:paraId="7B175FF5" w14:textId="77777777" w:rsidR="005F462E" w:rsidRPr="004179E1" w:rsidRDefault="005F462E" w:rsidP="00344305">
            <w:pPr>
              <w:tabs>
                <w:tab w:val="left" w:pos="360"/>
              </w:tabs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90" w:type="dxa"/>
          </w:tcPr>
          <w:p w14:paraId="4AC92C32" w14:textId="77777777" w:rsidR="005F462E" w:rsidRPr="004179E1" w:rsidRDefault="005F462E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6E807F0" w14:textId="79BA8990" w:rsidR="005F462E" w:rsidRPr="008F5F51" w:rsidRDefault="00BD78F7" w:rsidP="00344305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8530B9" w14:textId="77777777" w:rsidR="005F462E" w:rsidRPr="008F5F51" w:rsidRDefault="005F462E" w:rsidP="0034430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6AAD4F8" w14:textId="77777777" w:rsidR="005F462E" w:rsidRPr="008F5F51" w:rsidRDefault="005F462E" w:rsidP="0034430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8F5F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9,5</w:t>
            </w:r>
            <w:r w:rsidRPr="008F5F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2B8E492" w14:textId="77777777" w:rsidR="005F462E" w:rsidRPr="008F5F51" w:rsidRDefault="005F462E" w:rsidP="0034430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256A8B" w14:textId="34718D7A" w:rsidR="005F462E" w:rsidRPr="008F5F51" w:rsidRDefault="00BD78F7" w:rsidP="00344305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74FE22" w14:textId="77777777" w:rsidR="005F462E" w:rsidRPr="008F5F51" w:rsidRDefault="005F462E" w:rsidP="0034430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B46528F" w14:textId="77777777" w:rsidR="005F462E" w:rsidRPr="008F5F51" w:rsidRDefault="005F462E" w:rsidP="0034430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D78F7" w:rsidRPr="004179E1" w14:paraId="503D3AAA" w14:textId="77777777" w:rsidTr="00787E90">
        <w:tc>
          <w:tcPr>
            <w:tcW w:w="3419" w:type="dxa"/>
            <w:shd w:val="clear" w:color="auto" w:fill="auto"/>
          </w:tcPr>
          <w:p w14:paraId="1FD40552" w14:textId="77777777" w:rsidR="00BD78F7" w:rsidRPr="004179E1" w:rsidRDefault="00BD78F7" w:rsidP="00344305">
            <w:pPr>
              <w:tabs>
                <w:tab w:val="left" w:pos="36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DCD2B0" w14:textId="77777777" w:rsidR="00BD78F7" w:rsidRPr="004179E1" w:rsidRDefault="00BD78F7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11BD1" w14:textId="1704BD82" w:rsidR="00BD78F7" w:rsidRPr="008F5F51" w:rsidRDefault="00BD78F7" w:rsidP="00344305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44DEE3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7B2FD" w14:textId="77777777" w:rsidR="00BD78F7" w:rsidRPr="008F5F51" w:rsidRDefault="00BD78F7" w:rsidP="0034430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8F5F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9,5</w:t>
            </w:r>
            <w:r w:rsidRPr="008F5F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E0A4596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C75BD" w14:textId="48EB8E5C" w:rsidR="00BD78F7" w:rsidRPr="008F5F51" w:rsidRDefault="00BD78F7" w:rsidP="00344305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DDC33B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773AA" w14:textId="77777777" w:rsidR="00BD78F7" w:rsidRPr="008F5F51" w:rsidRDefault="00BD78F7" w:rsidP="0034430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BD78F7" w:rsidRPr="004179E1" w14:paraId="0D14217F" w14:textId="77777777" w:rsidTr="00787E90">
        <w:tc>
          <w:tcPr>
            <w:tcW w:w="3419" w:type="dxa"/>
          </w:tcPr>
          <w:p w14:paraId="580079E7" w14:textId="77777777" w:rsidR="00BD78F7" w:rsidRPr="004179E1" w:rsidRDefault="00BD78F7" w:rsidP="00344305">
            <w:pPr>
              <w:tabs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5516D35" w14:textId="77777777" w:rsidR="00BD78F7" w:rsidRPr="004179E1" w:rsidRDefault="00BD78F7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2A68A" w14:textId="77777777" w:rsidR="00BD78F7" w:rsidRPr="008F5F51" w:rsidRDefault="00BD78F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6BCC9A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5334C" w14:textId="77777777" w:rsidR="00BD78F7" w:rsidRPr="008F5F51" w:rsidRDefault="00BD78F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5DDAE1F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DA7FC" w14:textId="77777777" w:rsidR="00BD78F7" w:rsidRPr="008F5F51" w:rsidRDefault="00BD78F7" w:rsidP="0034430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D26EC0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F8D7E" w14:textId="77777777" w:rsidR="00BD78F7" w:rsidRPr="008F5F51" w:rsidRDefault="00BD78F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D78F7" w:rsidRPr="004179E1" w14:paraId="264A6906" w14:textId="77777777" w:rsidTr="00787E90">
        <w:tc>
          <w:tcPr>
            <w:tcW w:w="3419" w:type="dxa"/>
          </w:tcPr>
          <w:p w14:paraId="5855CF64" w14:textId="77777777" w:rsidR="00BD78F7" w:rsidRPr="004179E1" w:rsidRDefault="00BD78F7" w:rsidP="00344305">
            <w:pPr>
              <w:tabs>
                <w:tab w:val="left" w:pos="36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990" w:type="dxa"/>
          </w:tcPr>
          <w:p w14:paraId="6F020964" w14:textId="77777777" w:rsidR="00BD78F7" w:rsidRPr="004179E1" w:rsidRDefault="00BD78F7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81ABC61" w14:textId="77777777" w:rsidR="00BD78F7" w:rsidRPr="008F5F51" w:rsidRDefault="00BD78F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4B9D1EC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7B707CD" w14:textId="77777777" w:rsidR="00BD78F7" w:rsidRPr="008F5F51" w:rsidRDefault="00BD78F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B31EBD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AEF547" w14:textId="77777777" w:rsidR="00BD78F7" w:rsidRPr="008F5F51" w:rsidRDefault="00BD78F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047C9C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F2D4204" w14:textId="77777777" w:rsidR="00BD78F7" w:rsidRPr="008F5F51" w:rsidRDefault="00BD78F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78F7" w:rsidRPr="004179E1" w14:paraId="1A58050E" w14:textId="77777777" w:rsidTr="00787E90">
        <w:tc>
          <w:tcPr>
            <w:tcW w:w="3419" w:type="dxa"/>
          </w:tcPr>
          <w:p w14:paraId="0FABCF4B" w14:textId="77777777" w:rsidR="00BD78F7" w:rsidRPr="004179E1" w:rsidRDefault="00BD78F7" w:rsidP="00344305">
            <w:pPr>
              <w:tabs>
                <w:tab w:val="left" w:pos="360"/>
              </w:tabs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90" w:type="dxa"/>
          </w:tcPr>
          <w:p w14:paraId="4D3C27FE" w14:textId="77777777" w:rsidR="00BD78F7" w:rsidRPr="004179E1" w:rsidRDefault="00BD78F7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0C1E6" w14:textId="77777777" w:rsidR="00BD78F7" w:rsidRPr="008F5F51" w:rsidRDefault="00BD78F7" w:rsidP="00344305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BB51C6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CDBC5" w14:textId="77777777" w:rsidR="00BD78F7" w:rsidRPr="008F5F51" w:rsidRDefault="00BD78F7" w:rsidP="0034430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6,37</w:t>
            </w:r>
            <w:r w:rsidRPr="008F5F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7C7C8F0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49E1D" w14:textId="77777777" w:rsidR="00BD78F7" w:rsidRPr="008F5F51" w:rsidRDefault="00BD78F7" w:rsidP="0034430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E2B332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17E52" w14:textId="77777777" w:rsidR="00BD78F7" w:rsidRPr="008F5F51" w:rsidRDefault="00BD78F7" w:rsidP="0034430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6,37</w:t>
            </w:r>
            <w:r w:rsidRPr="008F5F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BD78F7" w:rsidRPr="004179E1" w14:paraId="59D795BF" w14:textId="77777777" w:rsidTr="00787E90">
        <w:tc>
          <w:tcPr>
            <w:tcW w:w="3419" w:type="dxa"/>
          </w:tcPr>
          <w:p w14:paraId="3DC6A7E7" w14:textId="77777777" w:rsidR="00BD78F7" w:rsidRPr="004179E1" w:rsidRDefault="00BD78F7" w:rsidP="00344305">
            <w:pPr>
              <w:tabs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241D24" w14:textId="77777777" w:rsidR="00BD78F7" w:rsidRPr="004179E1" w:rsidRDefault="00BD78F7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A0B66" w14:textId="77777777" w:rsidR="00BD78F7" w:rsidRPr="008F5F51" w:rsidRDefault="00BD78F7" w:rsidP="00344305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93FA30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F1A469" w14:textId="77777777" w:rsidR="00BD78F7" w:rsidRPr="008F5F51" w:rsidRDefault="00BD78F7" w:rsidP="0034430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</w:t>
            </w:r>
            <w:r w:rsidRPr="008F5F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371</w:t>
            </w:r>
          </w:p>
        </w:tc>
        <w:tc>
          <w:tcPr>
            <w:tcW w:w="270" w:type="dxa"/>
            <w:shd w:val="clear" w:color="auto" w:fill="auto"/>
          </w:tcPr>
          <w:p w14:paraId="093D00A0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DC19C" w14:textId="77777777" w:rsidR="00BD78F7" w:rsidRPr="008F5F51" w:rsidRDefault="00BD78F7" w:rsidP="0034430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093C17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2FD99" w14:textId="77777777" w:rsidR="00BD78F7" w:rsidRPr="008F5F51" w:rsidRDefault="00BD78F7" w:rsidP="0034430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6,37</w:t>
            </w:r>
            <w:r w:rsidRPr="008F5F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</w:tr>
      <w:tr w:rsidR="00BD78F7" w:rsidRPr="004179E1" w14:paraId="55EE2142" w14:textId="77777777" w:rsidTr="00787E90">
        <w:tc>
          <w:tcPr>
            <w:tcW w:w="3419" w:type="dxa"/>
          </w:tcPr>
          <w:p w14:paraId="3E989EF2" w14:textId="77777777" w:rsidR="00BD78F7" w:rsidRPr="004179E1" w:rsidRDefault="00BD78F7" w:rsidP="00344305">
            <w:pPr>
              <w:tabs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168C99" w14:textId="77777777" w:rsidR="00BD78F7" w:rsidRPr="004179E1" w:rsidRDefault="00BD78F7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B4B82" w14:textId="77777777" w:rsidR="00BD78F7" w:rsidRPr="008F5F51" w:rsidRDefault="00BD78F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CC9C03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9D437" w14:textId="77777777" w:rsidR="00BD78F7" w:rsidRPr="008F5F51" w:rsidRDefault="00BD78F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9F1381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C0751" w14:textId="77777777" w:rsidR="00BD78F7" w:rsidRPr="008F5F51" w:rsidRDefault="00BD78F7" w:rsidP="0034430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17184E4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41032" w14:textId="77777777" w:rsidR="00BD78F7" w:rsidRPr="008F5F51" w:rsidRDefault="00BD78F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753E" w:rsidRPr="004179E1" w14:paraId="41404819" w14:textId="77777777" w:rsidTr="00787E90">
        <w:tc>
          <w:tcPr>
            <w:tcW w:w="3419" w:type="dxa"/>
          </w:tcPr>
          <w:p w14:paraId="2B7ECBAD" w14:textId="77777777" w:rsidR="0076753E" w:rsidRPr="004179E1" w:rsidRDefault="0076753E" w:rsidP="00344305">
            <w:pPr>
              <w:tabs>
                <w:tab w:val="left" w:pos="360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990" w:type="dxa"/>
          </w:tcPr>
          <w:p w14:paraId="3A587880" w14:textId="77777777" w:rsidR="0076753E" w:rsidRPr="004179E1" w:rsidRDefault="0076753E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FA74E" w14:textId="38FA64F3" w:rsidR="0076753E" w:rsidRPr="008F5F51" w:rsidRDefault="0076753E" w:rsidP="003443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F5F5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8F5F5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</w:t>
            </w:r>
            <w:r w:rsidRPr="008F5F5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8F5F5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823</w:t>
            </w:r>
          </w:p>
        </w:tc>
        <w:tc>
          <w:tcPr>
            <w:tcW w:w="270" w:type="dxa"/>
            <w:shd w:val="clear" w:color="auto" w:fill="auto"/>
          </w:tcPr>
          <w:p w14:paraId="4DF2346D" w14:textId="77777777" w:rsidR="0076753E" w:rsidRPr="008F5F51" w:rsidRDefault="0076753E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21250" w14:textId="014D5F22" w:rsidR="0076753E" w:rsidRPr="008F5F51" w:rsidRDefault="0076753E" w:rsidP="0034430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20,697</w:t>
            </w:r>
          </w:p>
        </w:tc>
        <w:tc>
          <w:tcPr>
            <w:tcW w:w="270" w:type="dxa"/>
            <w:shd w:val="clear" w:color="auto" w:fill="auto"/>
          </w:tcPr>
          <w:p w14:paraId="1915634D" w14:textId="77777777" w:rsidR="0076753E" w:rsidRPr="008F5F51" w:rsidRDefault="0076753E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F4B73" w14:textId="1B8262DD" w:rsidR="0076753E" w:rsidRPr="008F5F51" w:rsidRDefault="0076753E" w:rsidP="0034430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5F5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12,</w:t>
            </w:r>
            <w:r w:rsidRPr="008F5F5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588</w:t>
            </w:r>
          </w:p>
        </w:tc>
        <w:tc>
          <w:tcPr>
            <w:tcW w:w="270" w:type="dxa"/>
            <w:shd w:val="clear" w:color="auto" w:fill="auto"/>
          </w:tcPr>
          <w:p w14:paraId="684E69BE" w14:textId="77777777" w:rsidR="0076753E" w:rsidRPr="008F5F51" w:rsidRDefault="0076753E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B9E9A" w14:textId="4244714D" w:rsidR="0076753E" w:rsidRPr="008F5F51" w:rsidRDefault="0076753E" w:rsidP="0034430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20,470</w:t>
            </w:r>
          </w:p>
        </w:tc>
      </w:tr>
      <w:tr w:rsidR="0076753E" w:rsidRPr="004179E1" w14:paraId="3EBD3F28" w14:textId="77777777" w:rsidTr="00787E90">
        <w:tc>
          <w:tcPr>
            <w:tcW w:w="3419" w:type="dxa"/>
          </w:tcPr>
          <w:p w14:paraId="5A1AABDD" w14:textId="77777777" w:rsidR="0076753E" w:rsidRPr="004179E1" w:rsidRDefault="0076753E" w:rsidP="00344305">
            <w:pPr>
              <w:tabs>
                <w:tab w:val="left" w:pos="360"/>
              </w:tabs>
              <w:spacing w:before="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990" w:type="dxa"/>
          </w:tcPr>
          <w:p w14:paraId="4C4033BF" w14:textId="77777777" w:rsidR="0076753E" w:rsidRPr="004179E1" w:rsidRDefault="0076753E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2B573B" w14:textId="6DFB0338" w:rsidR="0076753E" w:rsidRPr="008F5F51" w:rsidRDefault="0076753E" w:rsidP="003443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5F5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8F5F5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2,823</w:t>
            </w:r>
          </w:p>
        </w:tc>
        <w:tc>
          <w:tcPr>
            <w:tcW w:w="270" w:type="dxa"/>
            <w:shd w:val="clear" w:color="auto" w:fill="auto"/>
          </w:tcPr>
          <w:p w14:paraId="60BE5CAE" w14:textId="77777777" w:rsidR="0076753E" w:rsidRPr="008F5F51" w:rsidRDefault="0076753E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F66EEF" w14:textId="02BBAD45" w:rsidR="0076753E" w:rsidRPr="008F5F51" w:rsidRDefault="0076753E" w:rsidP="0034430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56,568</w:t>
            </w:r>
          </w:p>
        </w:tc>
        <w:tc>
          <w:tcPr>
            <w:tcW w:w="270" w:type="dxa"/>
            <w:shd w:val="clear" w:color="auto" w:fill="auto"/>
          </w:tcPr>
          <w:p w14:paraId="660A73A1" w14:textId="77777777" w:rsidR="0076753E" w:rsidRPr="008F5F51" w:rsidRDefault="0076753E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02D928" w14:textId="277A215E" w:rsidR="0076753E" w:rsidRPr="008F5F51" w:rsidRDefault="0076753E" w:rsidP="0034430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5F5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12,</w:t>
            </w:r>
            <w:r w:rsidRPr="008F5F5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588</w:t>
            </w:r>
          </w:p>
        </w:tc>
        <w:tc>
          <w:tcPr>
            <w:tcW w:w="270" w:type="dxa"/>
            <w:shd w:val="clear" w:color="auto" w:fill="auto"/>
          </w:tcPr>
          <w:p w14:paraId="1A51B311" w14:textId="77777777" w:rsidR="0076753E" w:rsidRPr="008F5F51" w:rsidRDefault="0076753E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4F5D5B" w14:textId="38CB1935" w:rsidR="0076753E" w:rsidRPr="008F5F51" w:rsidRDefault="0076753E" w:rsidP="0034430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26,841</w:t>
            </w:r>
          </w:p>
        </w:tc>
      </w:tr>
      <w:tr w:rsidR="00BD78F7" w:rsidRPr="004179E1" w14:paraId="4171B1BE" w14:textId="77777777" w:rsidTr="00787E90">
        <w:tc>
          <w:tcPr>
            <w:tcW w:w="3419" w:type="dxa"/>
          </w:tcPr>
          <w:p w14:paraId="7D2CA5DD" w14:textId="77777777" w:rsidR="00BD78F7" w:rsidRPr="004179E1" w:rsidRDefault="00BD78F7" w:rsidP="00344305">
            <w:pPr>
              <w:tabs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34E4024D" w14:textId="77777777" w:rsidR="00BD78F7" w:rsidRPr="004179E1" w:rsidRDefault="00BD78F7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311221" w14:textId="77777777" w:rsidR="00BD78F7" w:rsidRPr="008F5F51" w:rsidRDefault="00BD78F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91773F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987E15" w14:textId="77777777" w:rsidR="00BD78F7" w:rsidRPr="008F5F51" w:rsidRDefault="00BD78F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29CF6F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07AD10" w14:textId="77777777" w:rsidR="00BD78F7" w:rsidRPr="008F5F51" w:rsidRDefault="00BD78F7" w:rsidP="003443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87338D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D181EA" w14:textId="77777777" w:rsidR="00BD78F7" w:rsidRPr="008F5F51" w:rsidRDefault="00BD78F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D78F7" w:rsidRPr="004179E1" w14:paraId="7167A770" w14:textId="77777777" w:rsidTr="00787E90">
        <w:tc>
          <w:tcPr>
            <w:tcW w:w="3419" w:type="dxa"/>
          </w:tcPr>
          <w:p w14:paraId="41BCA7A8" w14:textId="77777777" w:rsidR="00BD78F7" w:rsidRPr="004179E1" w:rsidRDefault="00BD78F7" w:rsidP="00344305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14:paraId="7D78A581" w14:textId="77777777" w:rsidR="00BD78F7" w:rsidRPr="004179E1" w:rsidRDefault="00BD78F7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1E89814" w14:textId="77777777" w:rsidR="00BD78F7" w:rsidRPr="008F5F51" w:rsidRDefault="00BD78F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31F1B60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B69D8C3" w14:textId="77777777" w:rsidR="00BD78F7" w:rsidRPr="008F5F51" w:rsidRDefault="00BD78F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AD951A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3DABE9" w14:textId="77777777" w:rsidR="00BD78F7" w:rsidRPr="008F5F51" w:rsidRDefault="00BD78F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F8DC96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A33699F" w14:textId="77777777" w:rsidR="00BD78F7" w:rsidRPr="008F5F51" w:rsidRDefault="00BD78F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D78F7" w:rsidRPr="004179E1" w14:paraId="41D98B2F" w14:textId="77777777" w:rsidTr="00787E90">
        <w:tc>
          <w:tcPr>
            <w:tcW w:w="3419" w:type="dxa"/>
          </w:tcPr>
          <w:p w14:paraId="308F7A1C" w14:textId="77777777" w:rsidR="00BD78F7" w:rsidRPr="004179E1" w:rsidRDefault="00BD78F7" w:rsidP="00344305">
            <w:pPr>
              <w:tabs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0B4C58EB" w14:textId="77777777" w:rsidR="00BD78F7" w:rsidRPr="004179E1" w:rsidRDefault="00BD78F7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EBB73A9" w14:textId="77777777" w:rsidR="00BD78F7" w:rsidRPr="008F5F51" w:rsidRDefault="00BD78F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511BDE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AA70F0E" w14:textId="77777777" w:rsidR="00BD78F7" w:rsidRPr="008F5F51" w:rsidRDefault="00BD78F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F96C38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B97BE8" w14:textId="77777777" w:rsidR="00BD78F7" w:rsidRPr="008F5F51" w:rsidRDefault="00BD78F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D34BC5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F0EB244" w14:textId="77777777" w:rsidR="00BD78F7" w:rsidRPr="008F5F51" w:rsidRDefault="00BD78F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D78F7" w:rsidRPr="004179E1" w14:paraId="3DF4354F" w14:textId="77777777" w:rsidTr="00787E90">
        <w:tc>
          <w:tcPr>
            <w:tcW w:w="3419" w:type="dxa"/>
          </w:tcPr>
          <w:p w14:paraId="51BD518E" w14:textId="77777777" w:rsidR="00BD78F7" w:rsidRPr="004179E1" w:rsidRDefault="00BD78F7" w:rsidP="00344305">
            <w:pPr>
              <w:tabs>
                <w:tab w:val="left" w:pos="360"/>
              </w:tabs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90" w:type="dxa"/>
          </w:tcPr>
          <w:p w14:paraId="66EE995D" w14:textId="77777777" w:rsidR="00BD78F7" w:rsidRPr="004179E1" w:rsidRDefault="00BD78F7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43D7F" w14:textId="77777777" w:rsidR="00BD78F7" w:rsidRPr="008F5F51" w:rsidRDefault="00BD78F7" w:rsidP="00344305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77E956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F4490" w14:textId="77777777" w:rsidR="00BD78F7" w:rsidRPr="008F5F51" w:rsidRDefault="00BD78F7" w:rsidP="0034430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3,3</w:t>
            </w:r>
            <w:r w:rsidRPr="008F5F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8F5F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E360442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E1772" w14:textId="77777777" w:rsidR="00BD78F7" w:rsidRPr="008F5F51" w:rsidRDefault="00BD78F7" w:rsidP="00344305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E61E1E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E5D76" w14:textId="77777777" w:rsidR="00BD78F7" w:rsidRPr="008F5F51" w:rsidRDefault="00BD78F7" w:rsidP="0034430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3,3</w:t>
            </w:r>
            <w:r w:rsidRPr="008F5F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8F5F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</w:tr>
      <w:tr w:rsidR="00BD78F7" w:rsidRPr="004179E1" w14:paraId="4FD54D01" w14:textId="77777777" w:rsidTr="00787E90">
        <w:tc>
          <w:tcPr>
            <w:tcW w:w="3419" w:type="dxa"/>
          </w:tcPr>
          <w:p w14:paraId="5CADEF70" w14:textId="77777777" w:rsidR="00BD78F7" w:rsidRPr="004179E1" w:rsidRDefault="00BD78F7" w:rsidP="00344305">
            <w:pPr>
              <w:tabs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C7906E" w14:textId="77777777" w:rsidR="00BD78F7" w:rsidRPr="004179E1" w:rsidRDefault="00BD78F7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BFD9E" w14:textId="77777777" w:rsidR="00BD78F7" w:rsidRPr="008F5F51" w:rsidRDefault="00BD78F7" w:rsidP="00344305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2D7807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29862" w14:textId="77777777" w:rsidR="00BD78F7" w:rsidRPr="008F5F51" w:rsidRDefault="00BD78F7" w:rsidP="0034430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3,3</w:t>
            </w:r>
            <w:r w:rsidRPr="008F5F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8F5F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B7CBA8D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D699F" w14:textId="77777777" w:rsidR="00BD78F7" w:rsidRPr="008F5F51" w:rsidRDefault="00BD78F7" w:rsidP="00344305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99CDA7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37828" w14:textId="77777777" w:rsidR="00BD78F7" w:rsidRPr="008F5F51" w:rsidRDefault="00BD78F7" w:rsidP="0034430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3,3</w:t>
            </w:r>
            <w:r w:rsidRPr="008F5F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8F5F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BD78F7" w:rsidRPr="004179E1" w14:paraId="4D2F4054" w14:textId="77777777" w:rsidTr="00787E90">
        <w:tc>
          <w:tcPr>
            <w:tcW w:w="3419" w:type="dxa"/>
          </w:tcPr>
          <w:p w14:paraId="44F7FB3A" w14:textId="77777777" w:rsidR="00BD78F7" w:rsidRPr="004179E1" w:rsidRDefault="00BD78F7" w:rsidP="00344305">
            <w:pPr>
              <w:tabs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86DAE11" w14:textId="77777777" w:rsidR="00BD78F7" w:rsidRPr="004179E1" w:rsidRDefault="00BD78F7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E2F18" w14:textId="77777777" w:rsidR="00BD78F7" w:rsidRPr="008F5F51" w:rsidRDefault="00BD78F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81651E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0E89F" w14:textId="77777777" w:rsidR="00BD78F7" w:rsidRPr="008F5F51" w:rsidRDefault="00BD78F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B8E27E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5E798" w14:textId="77777777" w:rsidR="00BD78F7" w:rsidRPr="008F5F51" w:rsidRDefault="00BD78F7" w:rsidP="0034430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229AAC" w14:textId="77777777" w:rsidR="00BD78F7" w:rsidRPr="008F5F51" w:rsidRDefault="00BD78F7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473E8" w14:textId="77777777" w:rsidR="00BD78F7" w:rsidRPr="008F5F51" w:rsidRDefault="00BD78F7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6753E" w:rsidRPr="004179E1" w14:paraId="0D2BC3FB" w14:textId="77777777" w:rsidTr="00787E90">
        <w:tc>
          <w:tcPr>
            <w:tcW w:w="3419" w:type="dxa"/>
          </w:tcPr>
          <w:p w14:paraId="28C3C76F" w14:textId="77777777" w:rsidR="0076753E" w:rsidRPr="004179E1" w:rsidRDefault="0076753E" w:rsidP="00344305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</w:tcPr>
          <w:p w14:paraId="79C6BCE5" w14:textId="77777777" w:rsidR="0076753E" w:rsidRPr="004179E1" w:rsidRDefault="0076753E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843E8" w14:textId="00C89EE0" w:rsidR="0076753E" w:rsidRPr="008F5F51" w:rsidRDefault="0076753E" w:rsidP="003443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5F5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2,793</w:t>
            </w:r>
          </w:p>
        </w:tc>
        <w:tc>
          <w:tcPr>
            <w:tcW w:w="270" w:type="dxa"/>
            <w:shd w:val="clear" w:color="auto" w:fill="auto"/>
          </w:tcPr>
          <w:p w14:paraId="5E71E383" w14:textId="77777777" w:rsidR="0076753E" w:rsidRPr="008F5F51" w:rsidRDefault="0076753E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1F653" w14:textId="751EA04A" w:rsidR="0076753E" w:rsidRPr="008F5F51" w:rsidRDefault="0076753E" w:rsidP="0034430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15,793</w:t>
            </w:r>
          </w:p>
        </w:tc>
        <w:tc>
          <w:tcPr>
            <w:tcW w:w="270" w:type="dxa"/>
            <w:shd w:val="clear" w:color="auto" w:fill="auto"/>
          </w:tcPr>
          <w:p w14:paraId="61C3B0E8" w14:textId="77777777" w:rsidR="0076753E" w:rsidRPr="008F5F51" w:rsidRDefault="0076753E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69D8F" w14:textId="7459ABD0" w:rsidR="0076753E" w:rsidRPr="008F5F51" w:rsidRDefault="0076753E" w:rsidP="003443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5F5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2,674</w:t>
            </w:r>
          </w:p>
        </w:tc>
        <w:tc>
          <w:tcPr>
            <w:tcW w:w="270" w:type="dxa"/>
            <w:shd w:val="clear" w:color="auto" w:fill="auto"/>
          </w:tcPr>
          <w:p w14:paraId="1AB7324C" w14:textId="77777777" w:rsidR="0076753E" w:rsidRPr="008F5F51" w:rsidRDefault="0076753E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13BB2" w14:textId="26E5A4ED" w:rsidR="0076753E" w:rsidRPr="008F5F51" w:rsidRDefault="0076753E" w:rsidP="0034430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15,439</w:t>
            </w:r>
          </w:p>
        </w:tc>
      </w:tr>
      <w:tr w:rsidR="0076753E" w:rsidRPr="004179E1" w14:paraId="654B4DA7" w14:textId="77777777" w:rsidTr="00787E90">
        <w:tc>
          <w:tcPr>
            <w:tcW w:w="3419" w:type="dxa"/>
          </w:tcPr>
          <w:p w14:paraId="630A1D05" w14:textId="77777777" w:rsidR="0076753E" w:rsidRPr="004179E1" w:rsidRDefault="0076753E" w:rsidP="00344305">
            <w:pPr>
              <w:tabs>
                <w:tab w:val="left" w:pos="360"/>
              </w:tabs>
              <w:spacing w:before="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990" w:type="dxa"/>
          </w:tcPr>
          <w:p w14:paraId="16082DEF" w14:textId="77777777" w:rsidR="0076753E" w:rsidRPr="004179E1" w:rsidRDefault="0076753E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899B64" w14:textId="176B92F6" w:rsidR="0076753E" w:rsidRPr="008F5F51" w:rsidRDefault="0076753E" w:rsidP="003443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5F5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2,793</w:t>
            </w:r>
          </w:p>
        </w:tc>
        <w:tc>
          <w:tcPr>
            <w:tcW w:w="270" w:type="dxa"/>
            <w:shd w:val="clear" w:color="auto" w:fill="auto"/>
          </w:tcPr>
          <w:p w14:paraId="091B1A75" w14:textId="77777777" w:rsidR="0076753E" w:rsidRPr="008F5F51" w:rsidRDefault="0076753E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D2A6C9" w14:textId="14B6F7AB" w:rsidR="0076753E" w:rsidRPr="008F5F51" w:rsidRDefault="0076753E" w:rsidP="0034430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19,120</w:t>
            </w:r>
          </w:p>
        </w:tc>
        <w:tc>
          <w:tcPr>
            <w:tcW w:w="270" w:type="dxa"/>
            <w:shd w:val="clear" w:color="auto" w:fill="auto"/>
          </w:tcPr>
          <w:p w14:paraId="7F555444" w14:textId="77777777" w:rsidR="0076753E" w:rsidRPr="008F5F51" w:rsidRDefault="0076753E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8EC099" w14:textId="4B0B623E" w:rsidR="0076753E" w:rsidRPr="008F5F51" w:rsidRDefault="0076753E" w:rsidP="003443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5F5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2,674</w:t>
            </w:r>
          </w:p>
        </w:tc>
        <w:tc>
          <w:tcPr>
            <w:tcW w:w="270" w:type="dxa"/>
            <w:shd w:val="clear" w:color="auto" w:fill="auto"/>
          </w:tcPr>
          <w:p w14:paraId="0A7F65DB" w14:textId="77777777" w:rsidR="0076753E" w:rsidRPr="008F5F51" w:rsidRDefault="0076753E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7345D8" w14:textId="2DEA1A66" w:rsidR="0076753E" w:rsidRPr="008F5F51" w:rsidRDefault="0076753E" w:rsidP="0034430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5F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18,766</w:t>
            </w:r>
          </w:p>
        </w:tc>
      </w:tr>
      <w:tr w:rsidR="00BD78F7" w:rsidRPr="004179E1" w14:paraId="477741DB" w14:textId="77777777" w:rsidTr="00787E90">
        <w:tc>
          <w:tcPr>
            <w:tcW w:w="3419" w:type="dxa"/>
          </w:tcPr>
          <w:p w14:paraId="14EEE5E0" w14:textId="77777777" w:rsidR="00BD78F7" w:rsidRPr="004179E1" w:rsidRDefault="00BD78F7" w:rsidP="00344305">
            <w:pPr>
              <w:tabs>
                <w:tab w:val="left" w:pos="360"/>
              </w:tabs>
              <w:spacing w:before="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BF56C90" w14:textId="77777777" w:rsidR="00BD78F7" w:rsidRPr="004179E1" w:rsidRDefault="00BD78F7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1ABC98" w14:textId="77777777" w:rsidR="00BD78F7" w:rsidRPr="004179E1" w:rsidRDefault="00BD78F7" w:rsidP="003443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7C1FFB8" w14:textId="77777777" w:rsidR="00BD78F7" w:rsidRPr="004179E1" w:rsidRDefault="00BD78F7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287BF562" w14:textId="77777777" w:rsidR="00BD78F7" w:rsidRPr="004179E1" w:rsidRDefault="00BD78F7" w:rsidP="0034430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818BA4" w14:textId="77777777" w:rsidR="00BD78F7" w:rsidRPr="004179E1" w:rsidRDefault="00BD78F7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D6E0A8" w14:textId="77777777" w:rsidR="00BD78F7" w:rsidRPr="004179E1" w:rsidRDefault="00BD78F7" w:rsidP="003443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8754AD9" w14:textId="77777777" w:rsidR="00BD78F7" w:rsidRPr="004179E1" w:rsidRDefault="00BD78F7" w:rsidP="0034430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36C53B0D" w14:textId="77777777" w:rsidR="00BD78F7" w:rsidRPr="004179E1" w:rsidRDefault="00BD78F7" w:rsidP="0034430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45264A1F" w14:textId="77777777" w:rsidR="00A944C1" w:rsidRPr="00F22F58" w:rsidRDefault="00A944C1" w:rsidP="00344305">
      <w:pPr>
        <w:ind w:left="540"/>
        <w:rPr>
          <w:rFonts w:ascii="Angsana New" w:hAnsi="Angsana New"/>
          <w:sz w:val="24"/>
          <w:szCs w:val="24"/>
        </w:rPr>
      </w:pPr>
    </w:p>
    <w:p w14:paraId="4EC43672" w14:textId="77777777" w:rsidR="00A944C1" w:rsidRDefault="00A944C1" w:rsidP="00344305">
      <w:pPr>
        <w:ind w:left="540" w:right="-115"/>
        <w:rPr>
          <w:rFonts w:ascii="Angsana New" w:hAnsi="Angsana New"/>
          <w:sz w:val="30"/>
          <w:szCs w:val="30"/>
        </w:rPr>
      </w:pPr>
      <w:r w:rsidRPr="00F24E28">
        <w:rPr>
          <w:rFonts w:ascii="Angsana New" w:hAnsi="Angsana New"/>
          <w:sz w:val="24"/>
          <w:szCs w:val="24"/>
        </w:rPr>
        <w:br w:type="page"/>
      </w:r>
      <w:r w:rsidRPr="002E2783">
        <w:rPr>
          <w:rFonts w:ascii="Angsana New" w:hAnsi="Angsana New"/>
          <w:sz w:val="30"/>
          <w:szCs w:val="30"/>
          <w:cs/>
        </w:rPr>
        <w:lastRenderedPageBreak/>
        <w:t>หนี้สินที่มีภาระดอกเบี้ยซึ่งไม่</w:t>
      </w:r>
      <w:r>
        <w:rPr>
          <w:rFonts w:ascii="Angsana New" w:hAnsi="Angsana New"/>
          <w:sz w:val="30"/>
          <w:szCs w:val="30"/>
          <w:cs/>
        </w:rPr>
        <w:t>รวมหนี้สินตามสัญญาเช่าการเงิน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E2783">
        <w:rPr>
          <w:rFonts w:ascii="Angsana New" w:hAnsi="Angsana New"/>
          <w:sz w:val="30"/>
          <w:szCs w:val="30"/>
          <w:cs/>
        </w:rPr>
        <w:t>แสดงตามระยะเวลาครบกำหนดการจ่ายชำระได้ดังนี้</w:t>
      </w:r>
    </w:p>
    <w:p w14:paraId="58698A41" w14:textId="77777777" w:rsidR="00A944C1" w:rsidRDefault="00A944C1" w:rsidP="00344305">
      <w:pPr>
        <w:rPr>
          <w:rFonts w:ascii="Angsana New" w:hAnsi="Angsana New"/>
          <w:sz w:val="24"/>
          <w:szCs w:val="24"/>
          <w:highlight w:val="cyan"/>
        </w:rPr>
      </w:pPr>
    </w:p>
    <w:tbl>
      <w:tblPr>
        <w:tblW w:w="4882" w:type="pct"/>
        <w:tblInd w:w="446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7"/>
        <w:gridCol w:w="968"/>
        <w:gridCol w:w="278"/>
        <w:gridCol w:w="19"/>
        <w:gridCol w:w="1022"/>
        <w:gridCol w:w="1020"/>
        <w:gridCol w:w="248"/>
        <w:gridCol w:w="13"/>
        <w:gridCol w:w="985"/>
        <w:gridCol w:w="236"/>
        <w:gridCol w:w="1028"/>
        <w:gridCol w:w="261"/>
        <w:gridCol w:w="1093"/>
      </w:tblGrid>
      <w:tr w:rsidR="00A944C1" w:rsidRPr="004179E1" w14:paraId="04707D4A" w14:textId="77777777" w:rsidTr="00390D9E">
        <w:tc>
          <w:tcPr>
            <w:tcW w:w="1177" w:type="pct"/>
            <w:tcBorders>
              <w:top w:val="nil"/>
              <w:bottom w:val="nil"/>
            </w:tcBorders>
            <w:vAlign w:val="bottom"/>
          </w:tcPr>
          <w:p w14:paraId="63E9CD75" w14:textId="77777777" w:rsidR="00A944C1" w:rsidRPr="004179E1" w:rsidRDefault="00A944C1" w:rsidP="0034430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9" w:type="pct"/>
            <w:gridSpan w:val="4"/>
            <w:tcBorders>
              <w:top w:val="nil"/>
              <w:bottom w:val="nil"/>
            </w:tcBorders>
            <w:vAlign w:val="center"/>
          </w:tcPr>
          <w:p w14:paraId="1B7BE649" w14:textId="77777777" w:rsidR="00A944C1" w:rsidRPr="004179E1" w:rsidRDefault="00A944C1" w:rsidP="00344305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08" w:type="pct"/>
            <w:gridSpan w:val="4"/>
            <w:tcBorders>
              <w:top w:val="nil"/>
              <w:bottom w:val="nil"/>
            </w:tcBorders>
            <w:vAlign w:val="center"/>
          </w:tcPr>
          <w:p w14:paraId="7B3E3DC1" w14:textId="77777777" w:rsidR="00A944C1" w:rsidRPr="004179E1" w:rsidRDefault="00A944C1" w:rsidP="00344305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tcBorders>
              <w:top w:val="nil"/>
              <w:bottom w:val="nil"/>
            </w:tcBorders>
            <w:vAlign w:val="center"/>
          </w:tcPr>
          <w:p w14:paraId="1DD42102" w14:textId="77777777" w:rsidR="00A944C1" w:rsidRPr="004179E1" w:rsidRDefault="00A944C1" w:rsidP="00344305">
            <w:pPr>
              <w:tabs>
                <w:tab w:val="decimal" w:pos="1088"/>
              </w:tabs>
              <w:ind w:left="-127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pct"/>
            <w:gridSpan w:val="3"/>
            <w:tcBorders>
              <w:top w:val="nil"/>
              <w:bottom w:val="nil"/>
            </w:tcBorders>
            <w:vAlign w:val="center"/>
          </w:tcPr>
          <w:p w14:paraId="6E0301FF" w14:textId="77777777" w:rsidR="00A944C1" w:rsidRPr="004179E1" w:rsidRDefault="00A944C1" w:rsidP="00344305">
            <w:pPr>
              <w:ind w:left="-127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44C1" w:rsidRPr="004179E1" w14:paraId="0FF162B0" w14:textId="77777777" w:rsidTr="00390D9E">
        <w:tc>
          <w:tcPr>
            <w:tcW w:w="1177" w:type="pct"/>
            <w:tcBorders>
              <w:top w:val="nil"/>
            </w:tcBorders>
            <w:vAlign w:val="bottom"/>
          </w:tcPr>
          <w:p w14:paraId="6A8337DA" w14:textId="77777777" w:rsidR="00A944C1" w:rsidRPr="004179E1" w:rsidRDefault="00A944C1" w:rsidP="003443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6" w:type="pct"/>
            <w:tcBorders>
              <w:top w:val="nil"/>
            </w:tcBorders>
            <w:vAlign w:val="bottom"/>
          </w:tcPr>
          <w:p w14:paraId="47029A56" w14:textId="77777777" w:rsidR="00A944C1" w:rsidRPr="004179E1" w:rsidRDefault="00A944C1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8" w:type="pct"/>
            <w:gridSpan w:val="2"/>
            <w:tcBorders>
              <w:top w:val="nil"/>
            </w:tcBorders>
            <w:vAlign w:val="bottom"/>
          </w:tcPr>
          <w:p w14:paraId="49E79D8C" w14:textId="77777777" w:rsidR="00A944C1" w:rsidRPr="004179E1" w:rsidRDefault="00A944C1" w:rsidP="003443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top w:val="nil"/>
              <w:right w:val="nil"/>
            </w:tcBorders>
            <w:vAlign w:val="bottom"/>
          </w:tcPr>
          <w:p w14:paraId="5593E890" w14:textId="77777777" w:rsidR="00A944C1" w:rsidRPr="004179E1" w:rsidRDefault="00A944C1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544" w:type="pct"/>
            <w:tcBorders>
              <w:top w:val="nil"/>
            </w:tcBorders>
            <w:vAlign w:val="bottom"/>
          </w:tcPr>
          <w:p w14:paraId="264DBAF3" w14:textId="77777777" w:rsidR="00A944C1" w:rsidRPr="004179E1" w:rsidRDefault="00A944C1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2" w:type="pct"/>
            <w:tcBorders>
              <w:top w:val="nil"/>
            </w:tcBorders>
            <w:vAlign w:val="bottom"/>
          </w:tcPr>
          <w:p w14:paraId="0F09BF91" w14:textId="77777777" w:rsidR="00A944C1" w:rsidRPr="004179E1" w:rsidRDefault="00A944C1" w:rsidP="003443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" w:type="pct"/>
            <w:gridSpan w:val="2"/>
            <w:tcBorders>
              <w:top w:val="nil"/>
            </w:tcBorders>
            <w:vAlign w:val="bottom"/>
          </w:tcPr>
          <w:p w14:paraId="0406D580" w14:textId="77777777" w:rsidR="00A944C1" w:rsidRPr="004179E1" w:rsidRDefault="00A944C1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" w:type="pct"/>
            <w:tcBorders>
              <w:top w:val="nil"/>
            </w:tcBorders>
            <w:vAlign w:val="bottom"/>
          </w:tcPr>
          <w:p w14:paraId="15394F58" w14:textId="77777777" w:rsidR="00A944C1" w:rsidRPr="004179E1" w:rsidRDefault="00A944C1" w:rsidP="003443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nil"/>
            </w:tcBorders>
            <w:vAlign w:val="bottom"/>
          </w:tcPr>
          <w:p w14:paraId="52A58D27" w14:textId="77777777" w:rsidR="00A944C1" w:rsidRPr="004179E1" w:rsidRDefault="00A944C1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9" w:type="pct"/>
            <w:tcBorders>
              <w:top w:val="nil"/>
            </w:tcBorders>
            <w:vAlign w:val="bottom"/>
          </w:tcPr>
          <w:p w14:paraId="3424F520" w14:textId="77777777" w:rsidR="00A944C1" w:rsidRPr="004179E1" w:rsidRDefault="00A944C1" w:rsidP="003443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nil"/>
            </w:tcBorders>
            <w:vAlign w:val="bottom"/>
          </w:tcPr>
          <w:p w14:paraId="08DC8BF1" w14:textId="77777777" w:rsidR="00A944C1" w:rsidRPr="004179E1" w:rsidRDefault="00A944C1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944C1" w:rsidRPr="004179E1" w14:paraId="5A5AF04B" w14:textId="77777777" w:rsidTr="00390D9E">
        <w:tc>
          <w:tcPr>
            <w:tcW w:w="1177" w:type="pct"/>
            <w:vAlign w:val="bottom"/>
          </w:tcPr>
          <w:p w14:paraId="3A63AE03" w14:textId="77777777" w:rsidR="00A944C1" w:rsidRPr="004179E1" w:rsidRDefault="00A944C1" w:rsidP="003443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9" w:type="pct"/>
            <w:gridSpan w:val="4"/>
          </w:tcPr>
          <w:p w14:paraId="1D178C26" w14:textId="77777777" w:rsidR="00A944C1" w:rsidRPr="004179E1" w:rsidRDefault="00A944C1" w:rsidP="00344305">
            <w:pPr>
              <w:tabs>
                <w:tab w:val="decimal" w:pos="1088"/>
              </w:tabs>
              <w:ind w:left="-127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04" w:type="pct"/>
            <w:gridSpan w:val="8"/>
            <w:vAlign w:val="bottom"/>
          </w:tcPr>
          <w:p w14:paraId="2B68463A" w14:textId="77777777" w:rsidR="00A944C1" w:rsidRPr="004179E1" w:rsidRDefault="00A944C1" w:rsidP="00344305">
            <w:pPr>
              <w:tabs>
                <w:tab w:val="decimal" w:pos="1088"/>
              </w:tabs>
              <w:ind w:left="-127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1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944C1" w:rsidRPr="004179E1" w14:paraId="3349C6EE" w14:textId="77777777" w:rsidTr="00390D9E">
        <w:tc>
          <w:tcPr>
            <w:tcW w:w="1177" w:type="pct"/>
            <w:shd w:val="clear" w:color="auto" w:fill="auto"/>
            <w:vAlign w:val="bottom"/>
          </w:tcPr>
          <w:p w14:paraId="6DC14330" w14:textId="77777777" w:rsidR="00A944C1" w:rsidRPr="004179E1" w:rsidRDefault="00A944C1" w:rsidP="0034430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516" w:type="pct"/>
            <w:shd w:val="clear" w:color="auto" w:fill="auto"/>
          </w:tcPr>
          <w:p w14:paraId="2A3B6F64" w14:textId="77777777" w:rsidR="00A944C1" w:rsidRPr="004179E1" w:rsidRDefault="00A944C1" w:rsidP="00344305">
            <w:pPr>
              <w:tabs>
                <w:tab w:val="decimal" w:pos="1088"/>
              </w:tabs>
              <w:ind w:left="-127"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52D18FC" w14:textId="77777777" w:rsidR="00A944C1" w:rsidRPr="004179E1" w:rsidRDefault="00A944C1" w:rsidP="00344305">
            <w:pPr>
              <w:tabs>
                <w:tab w:val="decimal" w:pos="1088"/>
              </w:tabs>
              <w:ind w:left="-127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gridSpan w:val="2"/>
            <w:tcBorders>
              <w:right w:val="nil"/>
            </w:tcBorders>
            <w:shd w:val="clear" w:color="auto" w:fill="auto"/>
          </w:tcPr>
          <w:p w14:paraId="6E24443A" w14:textId="77777777" w:rsidR="00A944C1" w:rsidRPr="004179E1" w:rsidRDefault="00A944C1" w:rsidP="00344305">
            <w:pPr>
              <w:tabs>
                <w:tab w:val="decimal" w:pos="1088"/>
              </w:tabs>
              <w:ind w:left="-127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nil"/>
            </w:tcBorders>
            <w:shd w:val="clear" w:color="auto" w:fill="auto"/>
            <w:vAlign w:val="bottom"/>
          </w:tcPr>
          <w:p w14:paraId="005A4642" w14:textId="77777777" w:rsidR="00A944C1" w:rsidRPr="004179E1" w:rsidRDefault="00A944C1" w:rsidP="00344305">
            <w:pPr>
              <w:tabs>
                <w:tab w:val="decimal" w:pos="1088"/>
              </w:tabs>
              <w:ind w:left="-127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245F5B8" w14:textId="77777777" w:rsidR="00A944C1" w:rsidRPr="004179E1" w:rsidRDefault="00A944C1" w:rsidP="00344305">
            <w:pPr>
              <w:tabs>
                <w:tab w:val="decimal" w:pos="1088"/>
              </w:tabs>
              <w:ind w:left="-127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nil"/>
            </w:tcBorders>
            <w:shd w:val="clear" w:color="auto" w:fill="auto"/>
            <w:vAlign w:val="bottom"/>
          </w:tcPr>
          <w:p w14:paraId="70F05FF8" w14:textId="77777777" w:rsidR="00A944C1" w:rsidRPr="004179E1" w:rsidRDefault="00A944C1" w:rsidP="00344305">
            <w:pPr>
              <w:tabs>
                <w:tab w:val="decimal" w:pos="1088"/>
              </w:tabs>
              <w:ind w:left="-127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tcBorders>
              <w:bottom w:val="nil"/>
            </w:tcBorders>
            <w:shd w:val="clear" w:color="auto" w:fill="auto"/>
            <w:vAlign w:val="bottom"/>
          </w:tcPr>
          <w:p w14:paraId="509EAA4C" w14:textId="77777777" w:rsidR="00A944C1" w:rsidRPr="004179E1" w:rsidRDefault="00A944C1" w:rsidP="00344305">
            <w:pPr>
              <w:tabs>
                <w:tab w:val="decimal" w:pos="1088"/>
              </w:tabs>
              <w:ind w:left="-127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nil"/>
            </w:tcBorders>
            <w:shd w:val="clear" w:color="auto" w:fill="auto"/>
            <w:vAlign w:val="bottom"/>
          </w:tcPr>
          <w:p w14:paraId="71F81387" w14:textId="77777777" w:rsidR="00A944C1" w:rsidRPr="004179E1" w:rsidRDefault="00A944C1" w:rsidP="00344305">
            <w:pPr>
              <w:tabs>
                <w:tab w:val="decimal" w:pos="1088"/>
              </w:tabs>
              <w:ind w:left="-127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tcBorders>
              <w:bottom w:val="nil"/>
            </w:tcBorders>
            <w:shd w:val="clear" w:color="auto" w:fill="auto"/>
            <w:vAlign w:val="bottom"/>
          </w:tcPr>
          <w:p w14:paraId="55120DCA" w14:textId="77777777" w:rsidR="00A944C1" w:rsidRPr="004179E1" w:rsidRDefault="00A944C1" w:rsidP="00344305">
            <w:pPr>
              <w:tabs>
                <w:tab w:val="decimal" w:pos="1088"/>
              </w:tabs>
              <w:ind w:left="-127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nil"/>
            </w:tcBorders>
            <w:shd w:val="clear" w:color="auto" w:fill="auto"/>
            <w:vAlign w:val="bottom"/>
          </w:tcPr>
          <w:p w14:paraId="30A7E004" w14:textId="77777777" w:rsidR="00A944C1" w:rsidRPr="004179E1" w:rsidRDefault="00A944C1" w:rsidP="00344305">
            <w:pPr>
              <w:tabs>
                <w:tab w:val="decimal" w:pos="1088"/>
              </w:tabs>
              <w:ind w:left="-127"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944C1" w:rsidRPr="004179E1" w14:paraId="3015E3A8" w14:textId="77777777" w:rsidTr="00390D9E">
        <w:tc>
          <w:tcPr>
            <w:tcW w:w="1177" w:type="pct"/>
            <w:tcBorders>
              <w:bottom w:val="nil"/>
            </w:tcBorders>
            <w:shd w:val="clear" w:color="auto" w:fill="auto"/>
            <w:vAlign w:val="bottom"/>
          </w:tcPr>
          <w:p w14:paraId="30616B42" w14:textId="77777777" w:rsidR="00A944C1" w:rsidRPr="004179E1" w:rsidRDefault="00A944C1" w:rsidP="00344305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516" w:type="pct"/>
            <w:tcBorders>
              <w:bottom w:val="nil"/>
            </w:tcBorders>
            <w:shd w:val="clear" w:color="auto" w:fill="auto"/>
            <w:vAlign w:val="bottom"/>
          </w:tcPr>
          <w:p w14:paraId="245C91CE" w14:textId="5A6B8144" w:rsidR="00A944C1" w:rsidRPr="004179E1" w:rsidRDefault="001C04F8" w:rsidP="00344305">
            <w:pPr>
              <w:ind w:right="-144" w:hanging="3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0E52429D" w14:textId="77777777" w:rsidR="00A944C1" w:rsidRPr="004179E1" w:rsidRDefault="00A944C1" w:rsidP="00344305">
            <w:pPr>
              <w:tabs>
                <w:tab w:val="decimal" w:pos="1088"/>
              </w:tabs>
              <w:ind w:left="-127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gridSpan w:val="2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04D22C0C" w14:textId="77777777" w:rsidR="00A944C1" w:rsidRPr="004179E1" w:rsidRDefault="00A944C1" w:rsidP="00344305">
            <w:pPr>
              <w:ind w:right="-144" w:hanging="3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3.45 - 4.07</w:t>
            </w:r>
          </w:p>
        </w:tc>
        <w:tc>
          <w:tcPr>
            <w:tcW w:w="54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F085E1" w14:textId="76EF4391" w:rsidR="00A944C1" w:rsidRPr="004179E1" w:rsidRDefault="001C04F8" w:rsidP="00344305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A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F4CC115" w14:textId="77777777" w:rsidR="00A944C1" w:rsidRPr="004179E1" w:rsidRDefault="00A944C1" w:rsidP="0034430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83340" w14:textId="77777777" w:rsidR="00A944C1" w:rsidRPr="004179E1" w:rsidRDefault="00A944C1" w:rsidP="0034430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35,87</w:t>
            </w:r>
            <w:r w:rsidRPr="003171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2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F2D1F3" w14:textId="77777777" w:rsidR="00A944C1" w:rsidRPr="004179E1" w:rsidRDefault="00A944C1" w:rsidP="00344305">
            <w:pPr>
              <w:tabs>
                <w:tab w:val="decimal" w:pos="1088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6D3DDB" w14:textId="404A6F5D" w:rsidR="00A944C1" w:rsidRPr="004179E1" w:rsidRDefault="001C04F8" w:rsidP="00344305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9" w:type="pct"/>
            <w:tcBorders>
              <w:top w:val="nil"/>
              <w:bottom w:val="nil"/>
            </w:tcBorders>
            <w:shd w:val="clear" w:color="auto" w:fill="auto"/>
          </w:tcPr>
          <w:p w14:paraId="46EAC796" w14:textId="77777777" w:rsidR="00A944C1" w:rsidRPr="004179E1" w:rsidRDefault="00A944C1" w:rsidP="0034430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F794D8" w14:textId="77777777" w:rsidR="00A944C1" w:rsidRPr="004179E1" w:rsidRDefault="00A944C1" w:rsidP="0034430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6,37</w:t>
            </w:r>
            <w:r w:rsidRPr="004179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A944C1" w:rsidRPr="004179E1" w14:paraId="5322346D" w14:textId="77777777" w:rsidTr="00390D9E">
        <w:tc>
          <w:tcPr>
            <w:tcW w:w="1177" w:type="pct"/>
            <w:tcBorders>
              <w:bottom w:val="nil"/>
            </w:tcBorders>
            <w:shd w:val="clear" w:color="auto" w:fill="auto"/>
            <w:vAlign w:val="bottom"/>
          </w:tcPr>
          <w:p w14:paraId="52CB7EEB" w14:textId="77777777" w:rsidR="00A944C1" w:rsidRPr="004179E1" w:rsidRDefault="00A944C1" w:rsidP="00344305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516" w:type="pct"/>
            <w:tcBorders>
              <w:bottom w:val="nil"/>
            </w:tcBorders>
            <w:shd w:val="clear" w:color="auto" w:fill="auto"/>
            <w:vAlign w:val="bottom"/>
          </w:tcPr>
          <w:p w14:paraId="63D0E3DF" w14:textId="694AFF24" w:rsidR="00A944C1" w:rsidRPr="004179E1" w:rsidRDefault="001C04F8" w:rsidP="00344305">
            <w:pPr>
              <w:ind w:right="-144" w:hanging="3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5FC2CE6E" w14:textId="77777777" w:rsidR="00A944C1" w:rsidRPr="004179E1" w:rsidRDefault="00A944C1" w:rsidP="00344305">
            <w:pPr>
              <w:tabs>
                <w:tab w:val="decimal" w:pos="1088"/>
              </w:tabs>
              <w:ind w:left="-127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gridSpan w:val="2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4F764BCB" w14:textId="77777777" w:rsidR="00A944C1" w:rsidRPr="004179E1" w:rsidRDefault="00A944C1" w:rsidP="00344305">
            <w:pPr>
              <w:ind w:right="-144" w:hanging="3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3.45 - 4.07</w:t>
            </w:r>
          </w:p>
        </w:tc>
        <w:tc>
          <w:tcPr>
            <w:tcW w:w="54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4691ED" w14:textId="5400092F" w:rsidR="00A944C1" w:rsidRPr="00756A15" w:rsidRDefault="001C04F8" w:rsidP="00344305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A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658E926" w14:textId="77777777" w:rsidR="00A944C1" w:rsidRPr="004179E1" w:rsidRDefault="00A944C1" w:rsidP="0034430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F5052F" w14:textId="77777777" w:rsidR="00A944C1" w:rsidRPr="004179E1" w:rsidRDefault="00A944C1" w:rsidP="0034430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</w:t>
            </w:r>
            <w:r w:rsidRPr="003171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4179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12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D4C6A0" w14:textId="77777777" w:rsidR="00A944C1" w:rsidRPr="004179E1" w:rsidRDefault="00A944C1" w:rsidP="00344305">
            <w:pPr>
              <w:tabs>
                <w:tab w:val="decimal" w:pos="1088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D4A6FD" w14:textId="206D457D" w:rsidR="00A944C1" w:rsidRPr="004179E1" w:rsidRDefault="001C04F8" w:rsidP="00344305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9" w:type="pct"/>
            <w:tcBorders>
              <w:top w:val="nil"/>
              <w:bottom w:val="nil"/>
            </w:tcBorders>
            <w:shd w:val="clear" w:color="auto" w:fill="auto"/>
          </w:tcPr>
          <w:p w14:paraId="5B1720F5" w14:textId="77777777" w:rsidR="00A944C1" w:rsidRPr="004179E1" w:rsidRDefault="00A944C1" w:rsidP="0034430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584A2C" w14:textId="77777777" w:rsidR="00A944C1" w:rsidRPr="004179E1" w:rsidRDefault="00A944C1" w:rsidP="0034430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</w:t>
            </w:r>
            <w:r w:rsidRPr="004179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4179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A944C1" w:rsidRPr="004179E1" w14:paraId="60F45477" w14:textId="77777777" w:rsidTr="00390D9E">
        <w:tc>
          <w:tcPr>
            <w:tcW w:w="11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422D83" w14:textId="77777777" w:rsidR="00A944C1" w:rsidRPr="004179E1" w:rsidRDefault="00A944C1" w:rsidP="003443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6" w:type="pct"/>
            <w:tcBorders>
              <w:top w:val="nil"/>
              <w:bottom w:val="nil"/>
            </w:tcBorders>
            <w:shd w:val="clear" w:color="auto" w:fill="auto"/>
          </w:tcPr>
          <w:p w14:paraId="1FD8D45B" w14:textId="77777777" w:rsidR="00A944C1" w:rsidRPr="004179E1" w:rsidRDefault="00A944C1" w:rsidP="00344305">
            <w:pPr>
              <w:tabs>
                <w:tab w:val="decimal" w:pos="1088"/>
              </w:tabs>
              <w:ind w:left="-127"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5C5771C3" w14:textId="77777777" w:rsidR="00A944C1" w:rsidRPr="004179E1" w:rsidRDefault="00A944C1" w:rsidP="00344305">
            <w:pPr>
              <w:tabs>
                <w:tab w:val="decimal" w:pos="1088"/>
              </w:tabs>
              <w:ind w:left="-127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1B4235A" w14:textId="77777777" w:rsidR="00A944C1" w:rsidRPr="004179E1" w:rsidRDefault="00A944C1" w:rsidP="00344305">
            <w:pPr>
              <w:ind w:right="-144" w:hanging="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D018C" w14:textId="2BC115C5" w:rsidR="00A944C1" w:rsidRPr="00756A15" w:rsidRDefault="001C04F8" w:rsidP="00344305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6A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6BF12722" w14:textId="77777777" w:rsidR="00A944C1" w:rsidRPr="004179E1" w:rsidRDefault="00A944C1" w:rsidP="00344305">
            <w:pPr>
              <w:tabs>
                <w:tab w:val="decimal" w:pos="572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7723F0" w14:textId="77777777" w:rsidR="00A944C1" w:rsidRPr="004179E1" w:rsidRDefault="00A944C1" w:rsidP="0034430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7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39,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98</w:t>
            </w:r>
          </w:p>
        </w:tc>
        <w:tc>
          <w:tcPr>
            <w:tcW w:w="12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AA66E8" w14:textId="77777777" w:rsidR="00A944C1" w:rsidRPr="004179E1" w:rsidRDefault="00A944C1" w:rsidP="00344305">
            <w:pPr>
              <w:tabs>
                <w:tab w:val="clear" w:pos="680"/>
                <w:tab w:val="decimal" w:pos="692"/>
              </w:tabs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ABF60" w14:textId="55734A6D" w:rsidR="00A944C1" w:rsidRPr="004179E1" w:rsidRDefault="001C04F8" w:rsidP="00344305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39" w:type="pct"/>
            <w:tcBorders>
              <w:top w:val="nil"/>
              <w:bottom w:val="nil"/>
            </w:tcBorders>
            <w:shd w:val="clear" w:color="auto" w:fill="auto"/>
          </w:tcPr>
          <w:p w14:paraId="6ACCB1B2" w14:textId="77777777" w:rsidR="00A944C1" w:rsidRPr="004179E1" w:rsidRDefault="00A944C1" w:rsidP="00344305">
            <w:pPr>
              <w:tabs>
                <w:tab w:val="decimal" w:pos="572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9E21D" w14:textId="77777777" w:rsidR="00A944C1" w:rsidRPr="004179E1" w:rsidRDefault="00A944C1" w:rsidP="0034430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9,698</w:t>
            </w:r>
          </w:p>
        </w:tc>
      </w:tr>
    </w:tbl>
    <w:p w14:paraId="18594295" w14:textId="77777777" w:rsidR="00A944C1" w:rsidRPr="005E32E8" w:rsidRDefault="00A944C1" w:rsidP="00344305">
      <w:pPr>
        <w:ind w:left="540"/>
        <w:rPr>
          <w:rFonts w:ascii="Angsana New" w:hAnsi="Angsana New"/>
          <w:sz w:val="24"/>
          <w:szCs w:val="24"/>
          <w:highlight w:val="cyan"/>
        </w:rPr>
      </w:pPr>
    </w:p>
    <w:p w14:paraId="335C1071" w14:textId="77777777" w:rsidR="00A944C1" w:rsidRPr="002E2783" w:rsidRDefault="00A944C1" w:rsidP="00344305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  <w:r w:rsidRPr="002E2783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หนี้สินที่มีภาระดอกเบี้ยส่วนที่มีหลักประกันมีรายละเอียดของหลักประกันซึ่งเป็นสินทรัพย์ดังนี้</w:t>
      </w:r>
    </w:p>
    <w:p w14:paraId="6DEF8F5F" w14:textId="15F2C1E9" w:rsidR="00A944C1" w:rsidRDefault="00A944C1" w:rsidP="00344305">
      <w:pPr>
        <w:ind w:left="540"/>
        <w:rPr>
          <w:rFonts w:ascii="Angsana New" w:hAnsi="Angsana New"/>
          <w:sz w:val="24"/>
          <w:szCs w:val="24"/>
          <w:highlight w:val="cyan"/>
        </w:rPr>
      </w:pPr>
    </w:p>
    <w:tbl>
      <w:tblPr>
        <w:tblW w:w="9204" w:type="dxa"/>
        <w:tblInd w:w="446" w:type="dxa"/>
        <w:tblLook w:val="01E0" w:firstRow="1" w:lastRow="1" w:firstColumn="1" w:lastColumn="1" w:noHBand="0" w:noVBand="0"/>
      </w:tblPr>
      <w:tblGrid>
        <w:gridCol w:w="3311"/>
        <w:gridCol w:w="1002"/>
        <w:gridCol w:w="1009"/>
        <w:gridCol w:w="270"/>
        <w:gridCol w:w="1009"/>
        <w:gridCol w:w="270"/>
        <w:gridCol w:w="1076"/>
        <w:gridCol w:w="270"/>
        <w:gridCol w:w="987"/>
      </w:tblGrid>
      <w:tr w:rsidR="007E4880" w:rsidRPr="004179E1" w14:paraId="1D9A2820" w14:textId="77777777" w:rsidTr="00390D9E">
        <w:tc>
          <w:tcPr>
            <w:tcW w:w="3311" w:type="dxa"/>
            <w:shd w:val="clear" w:color="auto" w:fill="auto"/>
          </w:tcPr>
          <w:p w14:paraId="7FFC9364" w14:textId="77777777" w:rsidR="007E4880" w:rsidRPr="004179E1" w:rsidRDefault="007E4880" w:rsidP="00344305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17AF6FAC" w14:textId="0A11B08B" w:rsidR="007E4880" w:rsidRPr="004179E1" w:rsidRDefault="007E4880" w:rsidP="00344305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ab/>
              <w:t xml:space="preserve">ณ วันที่ </w:t>
            </w:r>
            <w:r w:rsidRPr="004179E1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4179E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4179E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  <w:r w:rsidRPr="004179E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14:paraId="405BD534" w14:textId="77777777" w:rsidR="007E4880" w:rsidRPr="004179E1" w:rsidRDefault="007E4880" w:rsidP="00344305">
            <w:pPr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8" w:type="dxa"/>
            <w:gridSpan w:val="3"/>
          </w:tcPr>
          <w:p w14:paraId="1E0EFCD1" w14:textId="2E6E754D" w:rsidR="007E4880" w:rsidRPr="004179E1" w:rsidRDefault="007E4880" w:rsidP="0034430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4179E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00597FF" w14:textId="77777777" w:rsidR="007E4880" w:rsidRPr="004179E1" w:rsidRDefault="007E4880" w:rsidP="0034430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31A4E2B6" w14:textId="14FDB6DF" w:rsidR="007E4880" w:rsidRPr="004179E1" w:rsidRDefault="007E4880" w:rsidP="0034430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4880" w:rsidRPr="004179E1" w14:paraId="76CD602B" w14:textId="77777777" w:rsidTr="00390D9E">
        <w:trPr>
          <w:tblHeader/>
        </w:trPr>
        <w:tc>
          <w:tcPr>
            <w:tcW w:w="3311" w:type="dxa"/>
          </w:tcPr>
          <w:p w14:paraId="3E021C75" w14:textId="77777777" w:rsidR="007E4880" w:rsidRPr="004179E1" w:rsidRDefault="007E488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720A7D42" w14:textId="59475364" w:rsidR="007E4880" w:rsidRPr="004179E1" w:rsidRDefault="007E488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17743521" w14:textId="77777777" w:rsidR="007E4880" w:rsidRPr="004179E1" w:rsidRDefault="007E488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26F90B" w14:textId="77777777" w:rsidR="007E4880" w:rsidRPr="004179E1" w:rsidRDefault="007E488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522D14D4" w14:textId="77777777" w:rsidR="007E4880" w:rsidRPr="004179E1" w:rsidRDefault="007E488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2684F032" w14:textId="77777777" w:rsidR="007E4880" w:rsidRPr="004179E1" w:rsidRDefault="007E488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54FF6636" w14:textId="77777777" w:rsidR="007E4880" w:rsidRPr="004179E1" w:rsidRDefault="007E488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00FA5C" w14:textId="77777777" w:rsidR="007E4880" w:rsidRPr="004179E1" w:rsidRDefault="007E488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719185F8" w14:textId="77777777" w:rsidR="007E4880" w:rsidRPr="004179E1" w:rsidRDefault="007E488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7E4880" w:rsidRPr="004179E1" w14:paraId="0C53BA44" w14:textId="77777777" w:rsidTr="00390D9E">
        <w:trPr>
          <w:tblHeader/>
        </w:trPr>
        <w:tc>
          <w:tcPr>
            <w:tcW w:w="3311" w:type="dxa"/>
          </w:tcPr>
          <w:p w14:paraId="3FEF532C" w14:textId="77777777" w:rsidR="007E4880" w:rsidRPr="004179E1" w:rsidRDefault="007E488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5B569B12" w14:textId="77777777" w:rsidR="007E4880" w:rsidRPr="004179E1" w:rsidRDefault="007E488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1" w:type="dxa"/>
            <w:gridSpan w:val="7"/>
          </w:tcPr>
          <w:p w14:paraId="2487E472" w14:textId="4A37F34E" w:rsidR="007E4880" w:rsidRPr="004179E1" w:rsidRDefault="007E488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96518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4179E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6753E" w:rsidRPr="004179E1" w14:paraId="447E1D87" w14:textId="77777777" w:rsidTr="00390D9E">
        <w:tc>
          <w:tcPr>
            <w:tcW w:w="3311" w:type="dxa"/>
          </w:tcPr>
          <w:p w14:paraId="5EC827AF" w14:textId="21B03D2D" w:rsidR="0076753E" w:rsidRPr="004179E1" w:rsidRDefault="0076753E" w:rsidP="003443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02" w:type="dxa"/>
          </w:tcPr>
          <w:p w14:paraId="3FA75F9B" w14:textId="63AE7DAA" w:rsidR="0076753E" w:rsidRPr="004179E1" w:rsidRDefault="0076753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30BA0E4" w14:textId="3F19094C" w:rsidR="0076753E" w:rsidRPr="004179E1" w:rsidRDefault="0076753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706" w:right="59" w:hanging="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A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280DAA" w14:textId="77777777" w:rsidR="0076753E" w:rsidRPr="004179E1" w:rsidRDefault="0076753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BA10D7F" w14:textId="33B3A594" w:rsidR="0076753E" w:rsidRPr="004179E1" w:rsidRDefault="0076753E" w:rsidP="0034430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6A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4179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6A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4179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</w:t>
            </w:r>
          </w:p>
        </w:tc>
        <w:tc>
          <w:tcPr>
            <w:tcW w:w="270" w:type="dxa"/>
            <w:shd w:val="clear" w:color="auto" w:fill="auto"/>
          </w:tcPr>
          <w:p w14:paraId="4C8F99B4" w14:textId="77777777" w:rsidR="0076753E" w:rsidRPr="004179E1" w:rsidRDefault="0076753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C085CB1" w14:textId="0FEF7A5B" w:rsidR="0076753E" w:rsidRPr="00756A15" w:rsidRDefault="0076753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706" w:right="59" w:hanging="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A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D8C506" w14:textId="77777777" w:rsidR="0076753E" w:rsidRPr="004179E1" w:rsidRDefault="0076753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420B3F09" w14:textId="7AD125FD" w:rsidR="0076753E" w:rsidRPr="004179E1" w:rsidRDefault="0076753E" w:rsidP="0034430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6A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1,073</w:t>
            </w:r>
          </w:p>
        </w:tc>
      </w:tr>
      <w:tr w:rsidR="0076753E" w:rsidRPr="004179E1" w14:paraId="421D056A" w14:textId="77777777" w:rsidTr="00390D9E">
        <w:tc>
          <w:tcPr>
            <w:tcW w:w="3311" w:type="dxa"/>
          </w:tcPr>
          <w:p w14:paraId="02B3FED3" w14:textId="4A191244" w:rsidR="0076753E" w:rsidRPr="004179E1" w:rsidRDefault="0076753E" w:rsidP="003443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02" w:type="dxa"/>
          </w:tcPr>
          <w:p w14:paraId="4E439E7F" w14:textId="77777777" w:rsidR="0076753E" w:rsidRPr="004179E1" w:rsidRDefault="0076753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32450AC" w14:textId="1A210F5C" w:rsidR="0076753E" w:rsidRPr="004179E1" w:rsidRDefault="0076753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706" w:right="59" w:hanging="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A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379B7E" w14:textId="77777777" w:rsidR="0076753E" w:rsidRPr="004179E1" w:rsidRDefault="0076753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75515C7" w14:textId="3EDEA926" w:rsidR="0076753E" w:rsidRPr="00756A15" w:rsidRDefault="0076753E" w:rsidP="0034430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6A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4179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87,</w:t>
            </w:r>
            <w:r w:rsidRPr="00756A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</w:t>
            </w:r>
            <w:r w:rsidRPr="004179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6314770" w14:textId="77777777" w:rsidR="0076753E" w:rsidRPr="004179E1" w:rsidRDefault="0076753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B8E6CDA" w14:textId="7135ABD4" w:rsidR="0076753E" w:rsidRPr="00756A15" w:rsidRDefault="0076753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706" w:right="59" w:hanging="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A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F2C6E1" w14:textId="77777777" w:rsidR="0076753E" w:rsidRPr="004179E1" w:rsidRDefault="0076753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39C47DDB" w14:textId="7F0BE69A" w:rsidR="0076753E" w:rsidRPr="00756A15" w:rsidRDefault="0076753E" w:rsidP="0034430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6A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4179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87,</w:t>
            </w:r>
            <w:r w:rsidRPr="00756A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</w:t>
            </w:r>
            <w:r w:rsidRPr="004179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76753E" w:rsidRPr="004179E1" w14:paraId="20D5F007" w14:textId="77777777" w:rsidTr="00390D9E">
        <w:tc>
          <w:tcPr>
            <w:tcW w:w="3311" w:type="dxa"/>
          </w:tcPr>
          <w:p w14:paraId="353F950B" w14:textId="77777777" w:rsidR="0076753E" w:rsidRPr="004179E1" w:rsidRDefault="0076753E" w:rsidP="003443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02" w:type="dxa"/>
          </w:tcPr>
          <w:p w14:paraId="63458808" w14:textId="3817D34D" w:rsidR="0076753E" w:rsidRPr="004179E1" w:rsidRDefault="0076753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D808E38" w14:textId="3CC1A08C" w:rsidR="0076753E" w:rsidRPr="004179E1" w:rsidRDefault="0076753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706" w:right="59" w:hanging="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A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DCE916" w14:textId="77777777" w:rsidR="0076753E" w:rsidRPr="004179E1" w:rsidRDefault="0076753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0E6DCD1" w14:textId="3DD22CF8" w:rsidR="0076753E" w:rsidRPr="004179E1" w:rsidRDefault="0076753E" w:rsidP="0034430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57,937</w:t>
            </w:r>
          </w:p>
        </w:tc>
        <w:tc>
          <w:tcPr>
            <w:tcW w:w="270" w:type="dxa"/>
            <w:shd w:val="clear" w:color="auto" w:fill="auto"/>
          </w:tcPr>
          <w:p w14:paraId="33B20003" w14:textId="77777777" w:rsidR="0076753E" w:rsidRPr="004179E1" w:rsidRDefault="0076753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EB754DF" w14:textId="330DDBC1" w:rsidR="0076753E" w:rsidRPr="00756A15" w:rsidRDefault="0076753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706" w:right="59" w:hanging="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A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3FD5EC" w14:textId="77777777" w:rsidR="0076753E" w:rsidRPr="004179E1" w:rsidRDefault="0076753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2DFEBE44" w14:textId="43140A7F" w:rsidR="0076753E" w:rsidRPr="004179E1" w:rsidRDefault="0076753E" w:rsidP="0034430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57,937</w:t>
            </w:r>
          </w:p>
        </w:tc>
      </w:tr>
      <w:tr w:rsidR="0076753E" w:rsidRPr="004179E1" w14:paraId="45FB4DA9" w14:textId="77777777" w:rsidTr="00390D9E">
        <w:tc>
          <w:tcPr>
            <w:tcW w:w="3311" w:type="dxa"/>
          </w:tcPr>
          <w:p w14:paraId="1BBAA5E4" w14:textId="77777777" w:rsidR="0076753E" w:rsidRPr="004179E1" w:rsidRDefault="0076753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2" w:type="dxa"/>
          </w:tcPr>
          <w:p w14:paraId="627ADDB0" w14:textId="77777777" w:rsidR="0076753E" w:rsidRPr="004179E1" w:rsidRDefault="0076753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79C2E" w14:textId="09E10368" w:rsidR="0076753E" w:rsidRPr="00756A15" w:rsidRDefault="0076753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706" w:right="59" w:hanging="2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6A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4F5220" w14:textId="77777777" w:rsidR="0076753E" w:rsidRPr="004179E1" w:rsidRDefault="0076753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0E5F0E" w14:textId="6818FA4F" w:rsidR="0076753E" w:rsidRPr="00756A15" w:rsidRDefault="0076753E" w:rsidP="0034430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7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6A1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346,237</w:t>
            </w:r>
          </w:p>
        </w:tc>
        <w:tc>
          <w:tcPr>
            <w:tcW w:w="270" w:type="dxa"/>
            <w:shd w:val="clear" w:color="auto" w:fill="auto"/>
          </w:tcPr>
          <w:p w14:paraId="49617639" w14:textId="77777777" w:rsidR="0076753E" w:rsidRPr="004179E1" w:rsidRDefault="0076753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015641" w14:textId="35B438C8" w:rsidR="0076753E" w:rsidRPr="00756A15" w:rsidRDefault="0076753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706" w:right="59" w:hanging="2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6A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56C485" w14:textId="77777777" w:rsidR="0076753E" w:rsidRPr="004179E1" w:rsidRDefault="0076753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44BDF20A" w14:textId="21479F3D" w:rsidR="0076753E" w:rsidRPr="00756A15" w:rsidRDefault="0076753E" w:rsidP="0034430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7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6A1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346,237</w:t>
            </w:r>
          </w:p>
        </w:tc>
      </w:tr>
    </w:tbl>
    <w:p w14:paraId="1784C97F" w14:textId="77777777" w:rsidR="00A944C1" w:rsidRDefault="00A944C1" w:rsidP="00344305">
      <w:pPr>
        <w:rPr>
          <w:rFonts w:ascii="Angsana New" w:hAnsi="Angsana New"/>
          <w:sz w:val="24"/>
          <w:szCs w:val="24"/>
          <w:highlight w:val="cyan"/>
        </w:rPr>
      </w:pPr>
    </w:p>
    <w:p w14:paraId="5C32C927" w14:textId="29174622" w:rsidR="00A944C1" w:rsidRDefault="00A944C1" w:rsidP="00344305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16D44">
        <w:rPr>
          <w:rFonts w:ascii="Angsana New" w:hAnsi="Angsana New"/>
          <w:sz w:val="24"/>
          <w:szCs w:val="24"/>
          <w:highlight w:val="yellow"/>
        </w:rPr>
        <w:br w:type="page"/>
      </w:r>
      <w:r w:rsidRPr="009A4D7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หนี้สินตามสัญญาเช่าการเงิน</w:t>
      </w:r>
    </w:p>
    <w:p w14:paraId="18C13DA0" w14:textId="77777777" w:rsidR="004179E1" w:rsidRPr="00CF1FF6" w:rsidRDefault="004179E1" w:rsidP="00344305">
      <w:pPr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7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94"/>
        <w:gridCol w:w="1039"/>
        <w:gridCol w:w="237"/>
        <w:gridCol w:w="956"/>
        <w:gridCol w:w="30"/>
        <w:gridCol w:w="239"/>
        <w:gridCol w:w="29"/>
        <w:gridCol w:w="1027"/>
        <w:gridCol w:w="269"/>
        <w:gridCol w:w="1102"/>
        <w:gridCol w:w="269"/>
        <w:gridCol w:w="986"/>
        <w:gridCol w:w="268"/>
        <w:gridCol w:w="8"/>
        <w:gridCol w:w="1067"/>
      </w:tblGrid>
      <w:tr w:rsidR="00764AB8" w:rsidRPr="00996FF1" w14:paraId="064492FF" w14:textId="77777777" w:rsidTr="00600191">
        <w:trPr>
          <w:tblHeader/>
        </w:trPr>
        <w:tc>
          <w:tcPr>
            <w:tcW w:w="2250" w:type="dxa"/>
          </w:tcPr>
          <w:p w14:paraId="2969108D" w14:textId="77777777" w:rsidR="00764AB8" w:rsidRPr="00561332" w:rsidRDefault="00764AB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0" w:type="dxa"/>
            <w:gridSpan w:val="14"/>
          </w:tcPr>
          <w:p w14:paraId="3EACCD16" w14:textId="77777777" w:rsidR="00764AB8" w:rsidRPr="00996FF1" w:rsidRDefault="00764AB8" w:rsidP="0034430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งบการเงินรวม  </w:t>
            </w:r>
          </w:p>
        </w:tc>
      </w:tr>
      <w:tr w:rsidR="00764AB8" w:rsidRPr="00996FF1" w14:paraId="6A30210D" w14:textId="77777777" w:rsidTr="00600191">
        <w:trPr>
          <w:tblHeader/>
        </w:trPr>
        <w:tc>
          <w:tcPr>
            <w:tcW w:w="2250" w:type="dxa"/>
          </w:tcPr>
          <w:p w14:paraId="0FC7F77D" w14:textId="77777777" w:rsidR="00764AB8" w:rsidRPr="00561332" w:rsidRDefault="00764AB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5" w:type="dxa"/>
            <w:gridSpan w:val="7"/>
            <w:shd w:val="clear" w:color="auto" w:fill="auto"/>
          </w:tcPr>
          <w:p w14:paraId="056E2864" w14:textId="77777777" w:rsidR="00764AB8" w:rsidRPr="006052C1" w:rsidRDefault="00764AB8" w:rsidP="0034430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67C2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56</w:t>
            </w:r>
            <w:r w:rsidRPr="006067C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E103DB9" w14:textId="77777777" w:rsidR="00764AB8" w:rsidRPr="006052C1" w:rsidRDefault="00764AB8" w:rsidP="0034430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75" w:type="dxa"/>
            <w:gridSpan w:val="6"/>
            <w:shd w:val="clear" w:color="auto" w:fill="auto"/>
          </w:tcPr>
          <w:p w14:paraId="001CC14C" w14:textId="77777777" w:rsidR="00764AB8" w:rsidRPr="006052C1" w:rsidRDefault="00764AB8" w:rsidP="0034430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67C2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56</w:t>
            </w:r>
            <w:r w:rsidRPr="006067C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764AB8" w:rsidRPr="00996FF1" w14:paraId="2A4B2B95" w14:textId="77777777" w:rsidTr="00A979DE">
        <w:trPr>
          <w:tblHeader/>
        </w:trPr>
        <w:tc>
          <w:tcPr>
            <w:tcW w:w="2250" w:type="dxa"/>
            <w:shd w:val="clear" w:color="auto" w:fill="auto"/>
          </w:tcPr>
          <w:p w14:paraId="5370E283" w14:textId="77777777" w:rsidR="00764AB8" w:rsidRPr="00996FF1" w:rsidRDefault="00764AB8" w:rsidP="00344305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CAEAE4E" w14:textId="46CA8ECE" w:rsidR="00764AB8" w:rsidRPr="00995F07" w:rsidRDefault="00764AB8" w:rsidP="00344305">
            <w:pPr>
              <w:ind w:left="-7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จำนวนเงินขั้นต่ำที่ต้องจ่าย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61C3B2" w14:textId="77777777" w:rsidR="00764AB8" w:rsidRPr="00995F07" w:rsidRDefault="00764AB8" w:rsidP="0034430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759D69F0" w14:textId="77777777" w:rsidR="00764AB8" w:rsidRPr="00995F07" w:rsidRDefault="00764AB8" w:rsidP="00344305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14:paraId="32F61A11" w14:textId="77777777" w:rsidR="00764AB8" w:rsidRPr="00995F07" w:rsidRDefault="00764AB8" w:rsidP="00344305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652DE03" w14:textId="77777777" w:rsidR="00764AB8" w:rsidRPr="00995F07" w:rsidRDefault="00764AB8" w:rsidP="00344305">
            <w:pPr>
              <w:ind w:left="-137" w:right="-9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1BD8C7" w14:textId="77777777" w:rsidR="00764AB8" w:rsidRPr="00995F07" w:rsidRDefault="00764AB8" w:rsidP="0034430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4B583344" w14:textId="20570E41" w:rsidR="00764AB8" w:rsidRPr="00995F07" w:rsidRDefault="00764AB8" w:rsidP="0034430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B3A3E7" w14:textId="77777777" w:rsidR="00764AB8" w:rsidRPr="00995F07" w:rsidRDefault="00764AB8" w:rsidP="0034430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A3937C" w14:textId="77777777" w:rsidR="00764AB8" w:rsidRPr="00995F07" w:rsidRDefault="00764AB8" w:rsidP="00344305">
            <w:pPr>
              <w:ind w:left="-108"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55DC93A" w14:textId="77777777" w:rsidR="00764AB8" w:rsidRPr="00995F07" w:rsidRDefault="00764AB8" w:rsidP="0034430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gridSpan w:val="2"/>
            <w:shd w:val="clear" w:color="auto" w:fill="auto"/>
            <w:vAlign w:val="bottom"/>
          </w:tcPr>
          <w:p w14:paraId="19FD6CFF" w14:textId="77777777" w:rsidR="00764AB8" w:rsidRPr="00995F07" w:rsidRDefault="00764AB8" w:rsidP="00344305">
            <w:pPr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764AB8" w:rsidRPr="00996FF1" w14:paraId="161580F9" w14:textId="77777777" w:rsidTr="00600191">
        <w:trPr>
          <w:tblHeader/>
        </w:trPr>
        <w:tc>
          <w:tcPr>
            <w:tcW w:w="2250" w:type="dxa"/>
          </w:tcPr>
          <w:p w14:paraId="20D3CEC5" w14:textId="77777777" w:rsidR="00764AB8" w:rsidRPr="00996FF1" w:rsidRDefault="00764AB8" w:rsidP="00344305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70" w:type="dxa"/>
            <w:gridSpan w:val="14"/>
          </w:tcPr>
          <w:p w14:paraId="78B014A9" w14:textId="77777777" w:rsidR="00764AB8" w:rsidRPr="00305919" w:rsidRDefault="00764AB8" w:rsidP="00344305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305919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64AB8" w:rsidRPr="00996FF1" w14:paraId="4C63863E" w14:textId="77777777" w:rsidTr="008F5F51">
        <w:trPr>
          <w:tblHeader/>
        </w:trPr>
        <w:tc>
          <w:tcPr>
            <w:tcW w:w="2250" w:type="dxa"/>
          </w:tcPr>
          <w:p w14:paraId="52018162" w14:textId="77777777" w:rsidR="00764AB8" w:rsidRPr="00996FF1" w:rsidRDefault="00764AB8" w:rsidP="00344305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4179E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ระยะเวลาที่จะครบกำหนด</w:t>
            </w:r>
          </w:p>
        </w:tc>
        <w:tc>
          <w:tcPr>
            <w:tcW w:w="7470" w:type="dxa"/>
            <w:gridSpan w:val="14"/>
            <w:shd w:val="clear" w:color="auto" w:fill="auto"/>
          </w:tcPr>
          <w:p w14:paraId="1ECD7DE5" w14:textId="77777777" w:rsidR="00764AB8" w:rsidRPr="00305919" w:rsidRDefault="00764AB8" w:rsidP="00344305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764AB8" w:rsidRPr="00996FF1" w14:paraId="664B82B6" w14:textId="77777777" w:rsidTr="008F5F51">
        <w:tc>
          <w:tcPr>
            <w:tcW w:w="2250" w:type="dxa"/>
          </w:tcPr>
          <w:p w14:paraId="2121E060" w14:textId="77777777" w:rsidR="00764AB8" w:rsidRPr="00996FF1" w:rsidRDefault="00764AB8" w:rsidP="00344305">
            <w:pPr>
              <w:ind w:right="-79"/>
              <w:rPr>
                <w:rFonts w:ascii="Angsana New" w:hAnsi="Angsana New"/>
                <w:sz w:val="26"/>
                <w:szCs w:val="26"/>
              </w:rPr>
            </w:pPr>
            <w:r w:rsidRPr="004179E1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4179E1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179E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BA99346" w14:textId="77777777" w:rsidR="00764AB8" w:rsidRPr="00996FF1" w:rsidRDefault="00764AB8" w:rsidP="0034430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13,</w:t>
            </w:r>
            <w:r w:rsidRPr="0046339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084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383BA73" w14:textId="77777777" w:rsidR="00764AB8" w:rsidRPr="00996FF1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0F949556" w14:textId="77777777" w:rsidR="00764AB8" w:rsidRPr="00996FF1" w:rsidRDefault="00764AB8" w:rsidP="003443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261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231C9A0" w14:textId="77777777" w:rsidR="00764AB8" w:rsidRPr="00996FF1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5B10E09B" w14:textId="77777777" w:rsidR="00764AB8" w:rsidRPr="00996FF1" w:rsidRDefault="00764AB8" w:rsidP="0034430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12,823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858036" w14:textId="77777777" w:rsidR="00764AB8" w:rsidRPr="00C80802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699472A7" w14:textId="77777777" w:rsidR="00764AB8" w:rsidRPr="005C641F" w:rsidRDefault="00764AB8" w:rsidP="0034430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67C2">
              <w:rPr>
                <w:rFonts w:ascii="Angsana New" w:hAnsi="Angsana New"/>
                <w:sz w:val="26"/>
                <w:szCs w:val="26"/>
                <w:lang w:val="en-US" w:bidi="th-TH"/>
              </w:rPr>
              <w:t>21</w:t>
            </w:r>
            <w:r w:rsidRPr="005C641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FF651A" w14:textId="77777777" w:rsidR="00764AB8" w:rsidRPr="005C641F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D6A0FD" w14:textId="77777777" w:rsidR="00764AB8" w:rsidRPr="005C641F" w:rsidRDefault="00764AB8" w:rsidP="003443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75</w:t>
            </w:r>
            <w:r w:rsidRPr="006067C2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2EADE35" w14:textId="77777777" w:rsidR="00764AB8" w:rsidRPr="005C641F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575B57FE" w14:textId="77777777" w:rsidR="00764AB8" w:rsidRPr="005C641F" w:rsidRDefault="00764AB8" w:rsidP="0034430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973F4">
              <w:rPr>
                <w:rFonts w:ascii="Angsana New" w:hAnsi="Angsana New"/>
                <w:sz w:val="26"/>
                <w:szCs w:val="26"/>
                <w:lang w:bidi="th-TH"/>
              </w:rPr>
              <w:t>20</w:t>
            </w:r>
            <w:r w:rsidRPr="005C641F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697</w:t>
            </w:r>
          </w:p>
        </w:tc>
      </w:tr>
      <w:tr w:rsidR="00764AB8" w:rsidRPr="00996FF1" w14:paraId="24AA5C82" w14:textId="77777777" w:rsidTr="008F5F51">
        <w:tc>
          <w:tcPr>
            <w:tcW w:w="2250" w:type="dxa"/>
          </w:tcPr>
          <w:p w14:paraId="79E27F58" w14:textId="77777777" w:rsidR="00764AB8" w:rsidRPr="00996FF1" w:rsidRDefault="00764AB8" w:rsidP="00344305">
            <w:pPr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179E1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4179E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13C3D25" w14:textId="77777777" w:rsidR="00764AB8" w:rsidRPr="00996FF1" w:rsidRDefault="00764AB8" w:rsidP="0034430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2,8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12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F0276C0" w14:textId="77777777" w:rsidR="00764AB8" w:rsidRPr="00996FF1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1C929A71" w14:textId="77777777" w:rsidR="00764AB8" w:rsidRPr="00996FF1" w:rsidRDefault="00764AB8" w:rsidP="003443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19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F3B9547" w14:textId="77777777" w:rsidR="00764AB8" w:rsidRPr="00996FF1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6BDA8F6B" w14:textId="77777777" w:rsidR="00764AB8" w:rsidRPr="00996FF1" w:rsidRDefault="00764AB8" w:rsidP="0034430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2,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793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BCF8C7" w14:textId="77777777" w:rsidR="00764AB8" w:rsidRPr="00C80802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7EA0BC56" w14:textId="77777777" w:rsidR="00764AB8" w:rsidRPr="005C641F" w:rsidRDefault="00764AB8" w:rsidP="0034430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 w:rsidRPr="006067C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5C641F">
              <w:rPr>
                <w:rFonts w:ascii="Angsana New" w:hAnsi="Angsana New"/>
                <w:sz w:val="26"/>
                <w:szCs w:val="26"/>
              </w:rPr>
              <w:t>,</w:t>
            </w:r>
            <w:r w:rsidRPr="006067C2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662B78" w14:textId="77777777" w:rsidR="00764AB8" w:rsidRPr="005C641F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9EA118" w14:textId="77777777" w:rsidR="00764AB8" w:rsidRPr="005C641F" w:rsidRDefault="00764AB8" w:rsidP="003443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 w:rsidRPr="006067C2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196CAFE" w14:textId="77777777" w:rsidR="00764AB8" w:rsidRPr="005C641F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20F651BC" w14:textId="77777777" w:rsidR="00764AB8" w:rsidRPr="005C641F" w:rsidRDefault="00764AB8" w:rsidP="0034430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973F4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5</w:t>
            </w:r>
            <w:r w:rsidRPr="005C641F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793</w:t>
            </w:r>
          </w:p>
        </w:tc>
      </w:tr>
      <w:tr w:rsidR="00764AB8" w:rsidRPr="00F92902" w14:paraId="6CD6E10D" w14:textId="77777777" w:rsidTr="008F5F51">
        <w:tc>
          <w:tcPr>
            <w:tcW w:w="2250" w:type="dxa"/>
          </w:tcPr>
          <w:p w14:paraId="36ABBE72" w14:textId="77777777" w:rsidR="00764AB8" w:rsidRPr="00996FF1" w:rsidRDefault="00764AB8" w:rsidP="00344305">
            <w:pPr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6FF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B5DF5F" w14:textId="77777777" w:rsidR="00764AB8" w:rsidRPr="00C66D18" w:rsidRDefault="00764AB8" w:rsidP="0034430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66D1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15,</w:t>
            </w:r>
            <w:r w:rsidRPr="00C66D1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896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D47360C" w14:textId="77777777" w:rsidR="00764AB8" w:rsidRPr="00C66D18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F151FD" w14:textId="77777777" w:rsidR="00764AB8" w:rsidRPr="00C66D18" w:rsidRDefault="00764AB8" w:rsidP="003443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66D1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280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7E31267" w14:textId="77777777" w:rsidR="00764AB8" w:rsidRPr="00C66D18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45DBCD" w14:textId="77777777" w:rsidR="00764AB8" w:rsidRPr="00C66D18" w:rsidRDefault="00764AB8" w:rsidP="0034430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66D1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15,6</w:t>
            </w:r>
            <w:r w:rsidRPr="00C66D1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0E0DE8" w14:textId="77777777" w:rsidR="00764AB8" w:rsidRPr="00C66D18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84D3A" w14:textId="77777777" w:rsidR="00764AB8" w:rsidRPr="00C66D18" w:rsidRDefault="00764AB8" w:rsidP="0034430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66D1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37,495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F7A302" w14:textId="77777777" w:rsidR="00764AB8" w:rsidRPr="00C66D18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353DA5" w14:textId="77777777" w:rsidR="00764AB8" w:rsidRPr="00C66D18" w:rsidRDefault="00764AB8" w:rsidP="003443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66D1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C66D1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C66D1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</w:t>
            </w:r>
            <w:r w:rsidRPr="00C66D1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48ACC71" w14:textId="77777777" w:rsidR="00764AB8" w:rsidRPr="00C66D18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1DB4C" w14:textId="77777777" w:rsidR="00764AB8" w:rsidRPr="00C66D18" w:rsidRDefault="00764AB8" w:rsidP="0034430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66D1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36,49</w:t>
            </w:r>
            <w:r w:rsidRPr="00C66D1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</w:p>
        </w:tc>
      </w:tr>
    </w:tbl>
    <w:p w14:paraId="42BB36FC" w14:textId="44880CD0" w:rsidR="00A944C1" w:rsidRPr="00995F07" w:rsidRDefault="00A944C1" w:rsidP="00344305">
      <w:pPr>
        <w:rPr>
          <w:rFonts w:ascii="Angsana New" w:hAnsi="Angsana New"/>
          <w:sz w:val="24"/>
          <w:szCs w:val="24"/>
        </w:rPr>
      </w:pPr>
    </w:p>
    <w:tbl>
      <w:tblPr>
        <w:tblW w:w="97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85"/>
        <w:gridCol w:w="1034"/>
        <w:gridCol w:w="240"/>
        <w:gridCol w:w="956"/>
        <w:gridCol w:w="30"/>
        <w:gridCol w:w="236"/>
        <w:gridCol w:w="1040"/>
        <w:gridCol w:w="269"/>
        <w:gridCol w:w="1146"/>
        <w:gridCol w:w="269"/>
        <w:gridCol w:w="986"/>
        <w:gridCol w:w="268"/>
        <w:gridCol w:w="8"/>
        <w:gridCol w:w="1053"/>
      </w:tblGrid>
      <w:tr w:rsidR="00764AB8" w:rsidRPr="00996FF1" w14:paraId="465BE5AB" w14:textId="77777777" w:rsidTr="00600191">
        <w:tc>
          <w:tcPr>
            <w:tcW w:w="2240" w:type="dxa"/>
          </w:tcPr>
          <w:p w14:paraId="2B2A2CE3" w14:textId="77777777" w:rsidR="00764AB8" w:rsidRPr="00561332" w:rsidRDefault="00764AB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0" w:type="dxa"/>
            <w:gridSpan w:val="13"/>
          </w:tcPr>
          <w:p w14:paraId="0C08BD89" w14:textId="77777777" w:rsidR="00764AB8" w:rsidRPr="00996FF1" w:rsidRDefault="00764AB8" w:rsidP="0034430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4AB8" w:rsidRPr="00996FF1" w14:paraId="7D757E8C" w14:textId="77777777" w:rsidTr="00600191">
        <w:tc>
          <w:tcPr>
            <w:tcW w:w="2240" w:type="dxa"/>
          </w:tcPr>
          <w:p w14:paraId="4E86B41A" w14:textId="77777777" w:rsidR="00764AB8" w:rsidRPr="00561332" w:rsidRDefault="00764AB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4" w:type="dxa"/>
            <w:gridSpan w:val="6"/>
            <w:shd w:val="clear" w:color="auto" w:fill="auto"/>
          </w:tcPr>
          <w:p w14:paraId="20B82143" w14:textId="77777777" w:rsidR="00764AB8" w:rsidRPr="006052C1" w:rsidRDefault="00764AB8" w:rsidP="0034430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67C2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56</w:t>
            </w:r>
            <w:r w:rsidRPr="006067C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2E0DCAF" w14:textId="77777777" w:rsidR="00764AB8" w:rsidRPr="006052C1" w:rsidRDefault="00764AB8" w:rsidP="0034430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6" w:type="dxa"/>
            <w:gridSpan w:val="6"/>
            <w:shd w:val="clear" w:color="auto" w:fill="auto"/>
          </w:tcPr>
          <w:p w14:paraId="177EFB25" w14:textId="77777777" w:rsidR="00764AB8" w:rsidRPr="006052C1" w:rsidRDefault="00764AB8" w:rsidP="0034430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67C2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56</w:t>
            </w:r>
            <w:r w:rsidRPr="006067C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764AB8" w:rsidRPr="00996FF1" w14:paraId="6605CEE9" w14:textId="77777777" w:rsidTr="001973F4">
        <w:tc>
          <w:tcPr>
            <w:tcW w:w="2240" w:type="dxa"/>
            <w:shd w:val="clear" w:color="auto" w:fill="auto"/>
          </w:tcPr>
          <w:p w14:paraId="1F84C556" w14:textId="77777777" w:rsidR="00764AB8" w:rsidRPr="00996FF1" w:rsidRDefault="00764AB8" w:rsidP="00344305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3932D1D" w14:textId="0C1233AD" w:rsidR="00764AB8" w:rsidRPr="00995F07" w:rsidRDefault="00764AB8" w:rsidP="00344305">
            <w:pPr>
              <w:ind w:left="-7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จำนวนเงินขั้นต่ำที่ต้องจ่าย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0368635" w14:textId="77777777" w:rsidR="00764AB8" w:rsidRPr="00995F07" w:rsidRDefault="00764AB8" w:rsidP="0034430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46C75C78" w14:textId="77777777" w:rsidR="00764AB8" w:rsidRPr="00995F07" w:rsidRDefault="00764AB8" w:rsidP="00344305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3350CB" w14:textId="77777777" w:rsidR="00764AB8" w:rsidRPr="00995F07" w:rsidRDefault="00764AB8" w:rsidP="00344305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70AF64DE" w14:textId="77777777" w:rsidR="00764AB8" w:rsidRPr="00995F07" w:rsidRDefault="00764AB8" w:rsidP="00344305">
            <w:pPr>
              <w:ind w:left="-137" w:right="-9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BD92C9" w14:textId="77777777" w:rsidR="00764AB8" w:rsidRPr="00995F07" w:rsidRDefault="00764AB8" w:rsidP="0034430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AB4DF7D" w14:textId="63D561B4" w:rsidR="00764AB8" w:rsidRPr="00995F07" w:rsidRDefault="00764AB8" w:rsidP="0034430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EEC0A3" w14:textId="77777777" w:rsidR="00764AB8" w:rsidRPr="00995F07" w:rsidRDefault="00764AB8" w:rsidP="0034430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D60FB37" w14:textId="77777777" w:rsidR="00764AB8" w:rsidRPr="00995F07" w:rsidRDefault="00764AB8" w:rsidP="00344305">
            <w:pPr>
              <w:ind w:left="-108"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C924A30" w14:textId="77777777" w:rsidR="00764AB8" w:rsidRPr="00995F07" w:rsidRDefault="00764AB8" w:rsidP="00344305">
            <w:pPr>
              <w:tabs>
                <w:tab w:val="clear" w:pos="227"/>
                <w:tab w:val="left" w:pos="60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43351224" w14:textId="77777777" w:rsidR="00764AB8" w:rsidRPr="00995F07" w:rsidRDefault="00764AB8" w:rsidP="00344305">
            <w:pPr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764AB8" w:rsidRPr="00996FF1" w14:paraId="7ECBD068" w14:textId="77777777" w:rsidTr="00600191">
        <w:tc>
          <w:tcPr>
            <w:tcW w:w="2240" w:type="dxa"/>
          </w:tcPr>
          <w:p w14:paraId="07DFA6B3" w14:textId="77777777" w:rsidR="00764AB8" w:rsidRPr="00996FF1" w:rsidRDefault="00764AB8" w:rsidP="00344305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80" w:type="dxa"/>
            <w:gridSpan w:val="13"/>
          </w:tcPr>
          <w:p w14:paraId="2A0AE3A4" w14:textId="77777777" w:rsidR="00764AB8" w:rsidRPr="00996FF1" w:rsidRDefault="00764AB8" w:rsidP="00344305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305919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64AB8" w:rsidRPr="00996FF1" w14:paraId="7238837F" w14:textId="77777777" w:rsidTr="00600191">
        <w:tc>
          <w:tcPr>
            <w:tcW w:w="2240" w:type="dxa"/>
          </w:tcPr>
          <w:p w14:paraId="6C073112" w14:textId="77777777" w:rsidR="00764AB8" w:rsidRPr="00996FF1" w:rsidRDefault="00764AB8" w:rsidP="00344305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4179E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ระยะเวลาที่จะครบกำหนด</w:t>
            </w:r>
          </w:p>
        </w:tc>
        <w:tc>
          <w:tcPr>
            <w:tcW w:w="7480" w:type="dxa"/>
            <w:gridSpan w:val="13"/>
          </w:tcPr>
          <w:p w14:paraId="6AF27327" w14:textId="77777777" w:rsidR="00764AB8" w:rsidRPr="00305919" w:rsidRDefault="00764AB8" w:rsidP="00344305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764AB8" w:rsidRPr="00996FF1" w14:paraId="021B0A6D" w14:textId="77777777" w:rsidTr="008F5F51">
        <w:tc>
          <w:tcPr>
            <w:tcW w:w="2240" w:type="dxa"/>
          </w:tcPr>
          <w:p w14:paraId="7D19815D" w14:textId="77777777" w:rsidR="00764AB8" w:rsidRPr="00996FF1" w:rsidRDefault="00764AB8" w:rsidP="00344305">
            <w:pPr>
              <w:ind w:right="-79"/>
              <w:rPr>
                <w:rFonts w:ascii="Angsana New" w:hAnsi="Angsana New"/>
                <w:sz w:val="26"/>
                <w:szCs w:val="26"/>
              </w:rPr>
            </w:pPr>
            <w:r w:rsidRPr="004179E1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4179E1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179E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684D215" w14:textId="77777777" w:rsidR="00764AB8" w:rsidRPr="00DD7EF8" w:rsidRDefault="00764AB8" w:rsidP="0034430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12,839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7C4EDD" w14:textId="77777777" w:rsidR="00764AB8" w:rsidRPr="00DD7EF8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7BEA48F3" w14:textId="77777777" w:rsidR="00764AB8" w:rsidRPr="00DD7EF8" w:rsidRDefault="00764AB8" w:rsidP="00344305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251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65FD9C38" w14:textId="77777777" w:rsidR="00764AB8" w:rsidRPr="00DD7EF8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D5EF99E" w14:textId="77777777" w:rsidR="00764AB8" w:rsidRPr="00DD7EF8" w:rsidRDefault="00764AB8" w:rsidP="0034430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12,588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9B041B" w14:textId="77777777" w:rsidR="00764AB8" w:rsidRPr="00996FF1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8F95442" w14:textId="77777777" w:rsidR="00764AB8" w:rsidRPr="005C641F" w:rsidRDefault="00764AB8" w:rsidP="0034430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67C2">
              <w:rPr>
                <w:rFonts w:ascii="Angsana New" w:hAnsi="Angsana New"/>
                <w:sz w:val="26"/>
                <w:szCs w:val="26"/>
                <w:lang w:val="en-US" w:bidi="th-TH"/>
              </w:rPr>
              <w:t>21</w:t>
            </w:r>
            <w:r w:rsidRPr="005C641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067C2">
              <w:rPr>
                <w:rFonts w:ascii="Angsana New" w:hAnsi="Angsana New"/>
                <w:sz w:val="26"/>
                <w:szCs w:val="26"/>
                <w:lang w:val="en-US" w:bidi="th-TH"/>
              </w:rPr>
              <w:t>202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221049" w14:textId="77777777" w:rsidR="00764AB8" w:rsidRPr="005C641F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D7B616" w14:textId="77777777" w:rsidR="00764AB8" w:rsidRPr="005C641F" w:rsidRDefault="00764AB8" w:rsidP="00344305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73</w:t>
            </w:r>
            <w:r w:rsidRPr="006067C2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0F711D3F" w14:textId="77777777" w:rsidR="00764AB8" w:rsidRPr="005C641F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017BB6A8" w14:textId="77777777" w:rsidR="00764AB8" w:rsidRPr="001973F4" w:rsidRDefault="00764AB8" w:rsidP="0034430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67C2">
              <w:rPr>
                <w:rFonts w:ascii="Angsana New" w:hAnsi="Angsana New"/>
                <w:sz w:val="26"/>
                <w:szCs w:val="26"/>
                <w:lang w:val="en-US" w:bidi="th-TH"/>
              </w:rPr>
              <w:t>20</w:t>
            </w:r>
            <w:r w:rsidRPr="001973F4">
              <w:rPr>
                <w:rFonts w:ascii="Angsana New" w:hAnsi="Angsana New"/>
                <w:sz w:val="26"/>
                <w:szCs w:val="26"/>
                <w:lang w:val="en-US" w:bidi="th-TH"/>
              </w:rPr>
              <w:t>,47</w:t>
            </w:r>
            <w:r w:rsidRPr="006067C2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</w:tc>
      </w:tr>
      <w:tr w:rsidR="00764AB8" w:rsidRPr="00996FF1" w14:paraId="27EB1693" w14:textId="77777777" w:rsidTr="008F5F51">
        <w:tc>
          <w:tcPr>
            <w:tcW w:w="2240" w:type="dxa"/>
          </w:tcPr>
          <w:p w14:paraId="626B9E56" w14:textId="77777777" w:rsidR="00764AB8" w:rsidRPr="00996FF1" w:rsidRDefault="00764AB8" w:rsidP="00344305">
            <w:pPr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179E1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4179E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5A62B0F" w14:textId="77777777" w:rsidR="00764AB8" w:rsidRPr="00DD7EF8" w:rsidRDefault="00764AB8" w:rsidP="0034430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2,693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2CEB98F" w14:textId="77777777" w:rsidR="00764AB8" w:rsidRPr="00DD7EF8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FB19E5C" w14:textId="77777777" w:rsidR="00764AB8" w:rsidRPr="00DD7EF8" w:rsidRDefault="00764AB8" w:rsidP="00344305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19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4C14E91E" w14:textId="77777777" w:rsidR="00764AB8" w:rsidRPr="00DD7EF8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593FF87E" w14:textId="77777777" w:rsidR="00764AB8" w:rsidRPr="00DD7EF8" w:rsidRDefault="00764AB8" w:rsidP="0034430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CD663" w14:textId="77777777" w:rsidR="00764AB8" w:rsidRPr="00996FF1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1295AED" w14:textId="77777777" w:rsidR="00764AB8" w:rsidRPr="005C641F" w:rsidRDefault="00764AB8" w:rsidP="0034430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 w:rsidRPr="006067C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5C641F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91EA19" w14:textId="77777777" w:rsidR="00764AB8" w:rsidRPr="005C641F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CE9D2C" w14:textId="77777777" w:rsidR="00764AB8" w:rsidRPr="005C641F" w:rsidRDefault="00764AB8" w:rsidP="00344305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 w:rsidRPr="006067C2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3706908" w14:textId="77777777" w:rsidR="00764AB8" w:rsidRPr="005C641F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2A7A1101" w14:textId="77777777" w:rsidR="00764AB8" w:rsidRPr="001973F4" w:rsidRDefault="00764AB8" w:rsidP="0034430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67C2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1973F4">
              <w:rPr>
                <w:rFonts w:ascii="Angsana New" w:hAnsi="Angsana New"/>
                <w:sz w:val="26"/>
                <w:szCs w:val="26"/>
                <w:lang w:val="en-US" w:bidi="th-TH"/>
              </w:rPr>
              <w:t>5,439</w:t>
            </w:r>
          </w:p>
        </w:tc>
      </w:tr>
      <w:tr w:rsidR="00764AB8" w:rsidRPr="00F92902" w14:paraId="56C07F12" w14:textId="77777777" w:rsidTr="008F5F51">
        <w:tc>
          <w:tcPr>
            <w:tcW w:w="2240" w:type="dxa"/>
          </w:tcPr>
          <w:p w14:paraId="00CDDCA0" w14:textId="77777777" w:rsidR="00764AB8" w:rsidRPr="00996FF1" w:rsidRDefault="00764AB8" w:rsidP="00344305">
            <w:pPr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6FF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9583B8" w14:textId="77777777" w:rsidR="00764AB8" w:rsidRPr="001973F4" w:rsidRDefault="00764AB8" w:rsidP="0034430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1973F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15,53</w:t>
            </w:r>
            <w:r w:rsidRPr="001973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6EB2062" w14:textId="77777777" w:rsidR="00764AB8" w:rsidRPr="001973F4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461C41" w14:textId="77777777" w:rsidR="00764AB8" w:rsidRPr="001973F4" w:rsidRDefault="00764AB8" w:rsidP="00344305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1973F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270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0DB6BC7D" w14:textId="77777777" w:rsidR="00764AB8" w:rsidRPr="001973F4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69B6D7" w14:textId="77777777" w:rsidR="00764AB8" w:rsidRPr="001973F4" w:rsidRDefault="00764AB8" w:rsidP="0034430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1973F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15,26</w:t>
            </w:r>
            <w:r w:rsidRPr="001973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982F20" w14:textId="77777777" w:rsidR="00764AB8" w:rsidRPr="001973F4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548A02" w14:textId="77777777" w:rsidR="00764AB8" w:rsidRPr="001973F4" w:rsidRDefault="00764AB8" w:rsidP="0034430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1973F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36,885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3F4F15" w14:textId="77777777" w:rsidR="00764AB8" w:rsidRPr="001973F4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C9C919" w14:textId="77777777" w:rsidR="00764AB8" w:rsidRPr="001973F4" w:rsidRDefault="00764AB8" w:rsidP="00344305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1973F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976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46349049" w14:textId="77777777" w:rsidR="00764AB8" w:rsidRPr="001973F4" w:rsidRDefault="00764AB8" w:rsidP="003443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00FF1" w14:textId="77777777" w:rsidR="00764AB8" w:rsidRPr="000B2F61" w:rsidRDefault="00764AB8" w:rsidP="0034430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0B2F61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35,9</w:t>
            </w:r>
            <w:r w:rsidRPr="000B2F61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  <w:r w:rsidRPr="000B2F61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</w:t>
            </w:r>
          </w:p>
        </w:tc>
      </w:tr>
    </w:tbl>
    <w:p w14:paraId="0722DBFD" w14:textId="77777777" w:rsidR="00385DBD" w:rsidRPr="00BD63F3" w:rsidRDefault="00385DBD" w:rsidP="00344305">
      <w:pPr>
        <w:rPr>
          <w:rFonts w:asciiTheme="majorBidi" w:hAnsiTheme="majorBidi" w:cstheme="majorBidi"/>
          <w:sz w:val="30"/>
          <w:szCs w:val="30"/>
        </w:rPr>
      </w:pPr>
    </w:p>
    <w:p w14:paraId="5F5E27D0" w14:textId="77777777" w:rsidR="00385DBD" w:rsidRDefault="00385DB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A2A4B87" w14:textId="77777777" w:rsidR="00385DBD" w:rsidRPr="00AD436C" w:rsidRDefault="00385DB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 w:rsidRPr="00AD436C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1</w:t>
      </w:r>
      <w:r w:rsidR="00DC34F3" w:rsidRPr="00AD436C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AD436C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AD436C">
        <w:rPr>
          <w:rFonts w:asciiTheme="majorBidi" w:hAnsiTheme="majorBidi" w:cstheme="majorBidi" w:hint="cs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03A04247" w14:textId="77777777" w:rsidR="00952941" w:rsidRPr="00CF1FF6" w:rsidRDefault="00952941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061" w:type="dxa"/>
        <w:tblInd w:w="446" w:type="dxa"/>
        <w:tblLook w:val="01E0" w:firstRow="1" w:lastRow="1" w:firstColumn="1" w:lastColumn="1" w:noHBand="0" w:noVBand="0"/>
      </w:tblPr>
      <w:tblGrid>
        <w:gridCol w:w="4145"/>
        <w:gridCol w:w="1009"/>
        <w:gridCol w:w="291"/>
        <w:gridCol w:w="1022"/>
        <w:gridCol w:w="263"/>
        <w:gridCol w:w="1055"/>
        <w:gridCol w:w="267"/>
        <w:gridCol w:w="1009"/>
      </w:tblGrid>
      <w:tr w:rsidR="00952941" w:rsidRPr="004179E1" w14:paraId="66202A37" w14:textId="77777777" w:rsidTr="00390D9E">
        <w:tc>
          <w:tcPr>
            <w:tcW w:w="4145" w:type="dxa"/>
            <w:vMerge w:val="restart"/>
            <w:shd w:val="clear" w:color="auto" w:fill="auto"/>
          </w:tcPr>
          <w:p w14:paraId="361B552A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22" w:type="dxa"/>
            <w:gridSpan w:val="3"/>
            <w:shd w:val="clear" w:color="auto" w:fill="auto"/>
          </w:tcPr>
          <w:p w14:paraId="519F0F03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</w:tcPr>
          <w:p w14:paraId="5E0FCF5D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1" w:type="dxa"/>
            <w:gridSpan w:val="3"/>
            <w:shd w:val="clear" w:color="auto" w:fill="auto"/>
          </w:tcPr>
          <w:p w14:paraId="1F93047E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2941" w:rsidRPr="004179E1" w14:paraId="43DD0A43" w14:textId="77777777" w:rsidTr="00390D9E">
        <w:tc>
          <w:tcPr>
            <w:tcW w:w="4145" w:type="dxa"/>
            <w:vMerge/>
            <w:shd w:val="clear" w:color="auto" w:fill="auto"/>
          </w:tcPr>
          <w:p w14:paraId="7B007504" w14:textId="77777777" w:rsidR="00952941" w:rsidRPr="004179E1" w:rsidRDefault="00952941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5B961004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91" w:type="dxa"/>
            <w:shd w:val="clear" w:color="auto" w:fill="auto"/>
            <w:vAlign w:val="center"/>
          </w:tcPr>
          <w:p w14:paraId="26F14325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10A9A62E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3" w:type="dxa"/>
            <w:shd w:val="clear" w:color="auto" w:fill="auto"/>
          </w:tcPr>
          <w:p w14:paraId="5758EDFA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09AE83AA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06FDBD32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4F4FCFA0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952941" w:rsidRPr="004179E1" w14:paraId="39A21F59" w14:textId="77777777" w:rsidTr="00390D9E">
        <w:tc>
          <w:tcPr>
            <w:tcW w:w="4145" w:type="dxa"/>
            <w:shd w:val="clear" w:color="auto" w:fill="auto"/>
          </w:tcPr>
          <w:p w14:paraId="11DF7DB7" w14:textId="77777777" w:rsidR="00952941" w:rsidRPr="004179E1" w:rsidRDefault="00952941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916" w:type="dxa"/>
            <w:gridSpan w:val="7"/>
            <w:shd w:val="clear" w:color="auto" w:fill="auto"/>
          </w:tcPr>
          <w:p w14:paraId="45E692FF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4179E1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4179E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52941" w:rsidRPr="004179E1" w14:paraId="558A9D26" w14:textId="77777777" w:rsidTr="00390D9E">
        <w:tc>
          <w:tcPr>
            <w:tcW w:w="4145" w:type="dxa"/>
            <w:shd w:val="clear" w:color="auto" w:fill="auto"/>
          </w:tcPr>
          <w:p w14:paraId="1B996397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4179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79E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179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79E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68E4B8E" w14:textId="48A233B4" w:rsidR="00952941" w:rsidRPr="004179E1" w:rsidRDefault="0017687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</w:t>
            </w:r>
          </w:p>
        </w:tc>
        <w:tc>
          <w:tcPr>
            <w:tcW w:w="291" w:type="dxa"/>
            <w:shd w:val="clear" w:color="auto" w:fill="auto"/>
          </w:tcPr>
          <w:p w14:paraId="7BF56D29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169B14A" w14:textId="77777777" w:rsidR="00952941" w:rsidRPr="004179E1" w:rsidRDefault="00952941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</w:t>
            </w:r>
          </w:p>
        </w:tc>
        <w:tc>
          <w:tcPr>
            <w:tcW w:w="263" w:type="dxa"/>
            <w:shd w:val="clear" w:color="auto" w:fill="auto"/>
          </w:tcPr>
          <w:p w14:paraId="1EC30CDF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3BD18833" w14:textId="19FCD14D" w:rsidR="00952941" w:rsidRPr="004179E1" w:rsidRDefault="0017184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3,061</w:t>
            </w:r>
          </w:p>
        </w:tc>
        <w:tc>
          <w:tcPr>
            <w:tcW w:w="267" w:type="dxa"/>
            <w:shd w:val="clear" w:color="auto" w:fill="auto"/>
          </w:tcPr>
          <w:p w14:paraId="7062E76A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D54B403" w14:textId="77777777" w:rsidR="00952941" w:rsidRPr="004179E1" w:rsidRDefault="00952941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952941" w:rsidRPr="004179E1" w14:paraId="7F20D686" w14:textId="77777777" w:rsidTr="00390D9E">
        <w:tc>
          <w:tcPr>
            <w:tcW w:w="4145" w:type="dxa"/>
            <w:shd w:val="clear" w:color="auto" w:fill="auto"/>
          </w:tcPr>
          <w:p w14:paraId="41BB8E46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4179E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179E1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34DFA9B" w14:textId="1DF7DD14" w:rsidR="0095294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22,10</w:t>
            </w:r>
            <w:r w:rsidR="0017687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91" w:type="dxa"/>
            <w:shd w:val="clear" w:color="auto" w:fill="auto"/>
          </w:tcPr>
          <w:p w14:paraId="7193EAB7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2A06996" w14:textId="77777777" w:rsidR="00952941" w:rsidRPr="004179E1" w:rsidRDefault="00952941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13,686</w:t>
            </w:r>
          </w:p>
        </w:tc>
        <w:tc>
          <w:tcPr>
            <w:tcW w:w="263" w:type="dxa"/>
            <w:shd w:val="clear" w:color="auto" w:fill="auto"/>
          </w:tcPr>
          <w:p w14:paraId="6EFF8A1D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C626695" w14:textId="13BFA39C" w:rsidR="0095294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22,103</w:t>
            </w:r>
          </w:p>
        </w:tc>
        <w:tc>
          <w:tcPr>
            <w:tcW w:w="267" w:type="dxa"/>
            <w:shd w:val="clear" w:color="auto" w:fill="auto"/>
          </w:tcPr>
          <w:p w14:paraId="46063945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7CFEF6B" w14:textId="77777777" w:rsidR="00952941" w:rsidRPr="004179E1" w:rsidRDefault="00952941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13,686</w:t>
            </w:r>
          </w:p>
        </w:tc>
      </w:tr>
      <w:tr w:rsidR="00952941" w:rsidRPr="004179E1" w14:paraId="0E67E9A5" w14:textId="77777777" w:rsidTr="00390D9E">
        <w:tc>
          <w:tcPr>
            <w:tcW w:w="4145" w:type="dxa"/>
            <w:shd w:val="clear" w:color="auto" w:fill="auto"/>
          </w:tcPr>
          <w:p w14:paraId="29D2E039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4179E1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4179E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179E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09" w:type="dxa"/>
            <w:shd w:val="clear" w:color="auto" w:fill="auto"/>
          </w:tcPr>
          <w:p w14:paraId="19F0A2D5" w14:textId="72C225A7" w:rsidR="00952941" w:rsidRPr="004179E1" w:rsidRDefault="004A2465" w:rsidP="0034430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  <w:tc>
          <w:tcPr>
            <w:tcW w:w="291" w:type="dxa"/>
            <w:shd w:val="clear" w:color="auto" w:fill="auto"/>
          </w:tcPr>
          <w:p w14:paraId="3FA37ABA" w14:textId="77777777" w:rsidR="00952941" w:rsidRPr="004179E1" w:rsidRDefault="00952941" w:rsidP="0034430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7DA817FE" w14:textId="77777777" w:rsidR="00952941" w:rsidRPr="004179E1" w:rsidRDefault="00952941" w:rsidP="0034430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263" w:type="dxa"/>
            <w:shd w:val="clear" w:color="auto" w:fill="auto"/>
          </w:tcPr>
          <w:p w14:paraId="34AD7717" w14:textId="77777777" w:rsidR="00952941" w:rsidRPr="004179E1" w:rsidRDefault="00952941" w:rsidP="0034430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  <w:shd w:val="clear" w:color="auto" w:fill="auto"/>
          </w:tcPr>
          <w:p w14:paraId="7DBE8518" w14:textId="70463F80" w:rsidR="0095294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866</w:t>
            </w:r>
          </w:p>
        </w:tc>
        <w:tc>
          <w:tcPr>
            <w:tcW w:w="267" w:type="dxa"/>
            <w:shd w:val="clear" w:color="auto" w:fill="auto"/>
          </w:tcPr>
          <w:p w14:paraId="1104DE76" w14:textId="77777777" w:rsidR="00952941" w:rsidRPr="004179E1" w:rsidRDefault="00952941" w:rsidP="0034430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</w:tcPr>
          <w:p w14:paraId="02D70859" w14:textId="77777777" w:rsidR="00952941" w:rsidRPr="004179E1" w:rsidRDefault="00952941" w:rsidP="0034430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</w:tr>
      <w:tr w:rsidR="00952941" w:rsidRPr="004179E1" w14:paraId="0A6E75D8" w14:textId="77777777" w:rsidTr="00390D9E">
        <w:tc>
          <w:tcPr>
            <w:tcW w:w="4145" w:type="dxa"/>
            <w:shd w:val="clear" w:color="auto" w:fill="auto"/>
          </w:tcPr>
          <w:p w14:paraId="437B11F8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4179E1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4179E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179E1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009" w:type="dxa"/>
            <w:shd w:val="clear" w:color="auto" w:fill="auto"/>
          </w:tcPr>
          <w:p w14:paraId="636D3C52" w14:textId="77777777" w:rsidR="00952941" w:rsidRPr="004179E1" w:rsidRDefault="00952941" w:rsidP="0034430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" w:type="dxa"/>
            <w:shd w:val="clear" w:color="auto" w:fill="auto"/>
          </w:tcPr>
          <w:p w14:paraId="70AFFED6" w14:textId="77777777" w:rsidR="00952941" w:rsidRPr="004179E1" w:rsidRDefault="00952941" w:rsidP="0034430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2AD04AE9" w14:textId="77777777" w:rsidR="00952941" w:rsidRPr="004179E1" w:rsidRDefault="00952941" w:rsidP="0034430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3D6872B" w14:textId="77777777" w:rsidR="00952941" w:rsidRPr="004179E1" w:rsidRDefault="00952941" w:rsidP="0034430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  <w:shd w:val="clear" w:color="auto" w:fill="auto"/>
          </w:tcPr>
          <w:p w14:paraId="280C2AC7" w14:textId="77777777" w:rsidR="00952941" w:rsidRPr="004179E1" w:rsidRDefault="00952941" w:rsidP="00344305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75D1E9EF" w14:textId="77777777" w:rsidR="00952941" w:rsidRPr="004179E1" w:rsidRDefault="00952941" w:rsidP="0034430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</w:tcPr>
          <w:p w14:paraId="11086745" w14:textId="77777777" w:rsidR="00952941" w:rsidRPr="004179E1" w:rsidRDefault="00952941" w:rsidP="0034430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2941" w:rsidRPr="004179E1" w14:paraId="01C6DD58" w14:textId="77777777" w:rsidTr="00390D9E">
        <w:tc>
          <w:tcPr>
            <w:tcW w:w="4145" w:type="dxa"/>
            <w:shd w:val="clear" w:color="auto" w:fill="auto"/>
          </w:tcPr>
          <w:p w14:paraId="4AABA6A6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4179E1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4179E1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09" w:type="dxa"/>
            <w:shd w:val="clear" w:color="auto" w:fill="auto"/>
          </w:tcPr>
          <w:p w14:paraId="36251D93" w14:textId="2B576483" w:rsidR="00952941" w:rsidRPr="004179E1" w:rsidRDefault="004A2465" w:rsidP="0034430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66,423</w:t>
            </w:r>
          </w:p>
        </w:tc>
        <w:tc>
          <w:tcPr>
            <w:tcW w:w="291" w:type="dxa"/>
            <w:shd w:val="clear" w:color="auto" w:fill="auto"/>
          </w:tcPr>
          <w:p w14:paraId="48EC6020" w14:textId="77777777" w:rsidR="00952941" w:rsidRPr="004179E1" w:rsidRDefault="00952941" w:rsidP="0034430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2F308FA8" w14:textId="77777777" w:rsidR="00952941" w:rsidRPr="004179E1" w:rsidRDefault="00952941" w:rsidP="0034430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37,346</w:t>
            </w:r>
          </w:p>
        </w:tc>
        <w:tc>
          <w:tcPr>
            <w:tcW w:w="263" w:type="dxa"/>
            <w:shd w:val="clear" w:color="auto" w:fill="auto"/>
          </w:tcPr>
          <w:p w14:paraId="7503E650" w14:textId="77777777" w:rsidR="00952941" w:rsidRPr="004179E1" w:rsidRDefault="00952941" w:rsidP="0034430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  <w:shd w:val="clear" w:color="auto" w:fill="auto"/>
          </w:tcPr>
          <w:p w14:paraId="31A77370" w14:textId="237F2120" w:rsidR="0095294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63,121</w:t>
            </w:r>
          </w:p>
        </w:tc>
        <w:tc>
          <w:tcPr>
            <w:tcW w:w="267" w:type="dxa"/>
            <w:shd w:val="clear" w:color="auto" w:fill="auto"/>
          </w:tcPr>
          <w:p w14:paraId="00046A94" w14:textId="77777777" w:rsidR="00952941" w:rsidRPr="004179E1" w:rsidRDefault="00952941" w:rsidP="0034430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4796FE8" w14:textId="77777777" w:rsidR="00952941" w:rsidRPr="004179E1" w:rsidRDefault="00952941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36,001</w:t>
            </w:r>
          </w:p>
        </w:tc>
      </w:tr>
      <w:tr w:rsidR="00952941" w:rsidRPr="004179E1" w14:paraId="005B1B53" w14:textId="77777777" w:rsidTr="00390D9E">
        <w:tc>
          <w:tcPr>
            <w:tcW w:w="4145" w:type="dxa"/>
            <w:shd w:val="clear" w:color="auto" w:fill="auto"/>
          </w:tcPr>
          <w:p w14:paraId="452633F0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4179E1">
              <w:rPr>
                <w:rFonts w:ascii="Angsana New" w:hAnsi="Angsana New"/>
                <w:sz w:val="30"/>
                <w:szCs w:val="30"/>
                <w:cs/>
              </w:rPr>
              <w:t>เงินประกันพนักงาน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5A35627" w14:textId="7B1C4237" w:rsidR="0095294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27,625</w:t>
            </w:r>
          </w:p>
        </w:tc>
        <w:tc>
          <w:tcPr>
            <w:tcW w:w="291" w:type="dxa"/>
            <w:shd w:val="clear" w:color="auto" w:fill="auto"/>
          </w:tcPr>
          <w:p w14:paraId="462D1073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9DCF666" w14:textId="77777777" w:rsidR="00952941" w:rsidRPr="004179E1" w:rsidRDefault="00952941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29,615</w:t>
            </w:r>
          </w:p>
        </w:tc>
        <w:tc>
          <w:tcPr>
            <w:tcW w:w="263" w:type="dxa"/>
            <w:shd w:val="clear" w:color="auto" w:fill="auto"/>
          </w:tcPr>
          <w:p w14:paraId="3CE5931A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4E492370" w14:textId="39CFFD1B" w:rsidR="0095294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27,625</w:t>
            </w:r>
          </w:p>
        </w:tc>
        <w:tc>
          <w:tcPr>
            <w:tcW w:w="267" w:type="dxa"/>
            <w:shd w:val="clear" w:color="auto" w:fill="auto"/>
          </w:tcPr>
          <w:p w14:paraId="66E1551B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D8AC958" w14:textId="77777777" w:rsidR="00952941" w:rsidRPr="004179E1" w:rsidRDefault="00952941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29,597</w:t>
            </w:r>
          </w:p>
        </w:tc>
      </w:tr>
      <w:tr w:rsidR="00952941" w:rsidRPr="004179E1" w14:paraId="2530C466" w14:textId="77777777" w:rsidTr="00390D9E">
        <w:tc>
          <w:tcPr>
            <w:tcW w:w="4145" w:type="dxa"/>
            <w:shd w:val="clear" w:color="auto" w:fill="auto"/>
          </w:tcPr>
          <w:p w14:paraId="4233F76C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7D3E2" w14:textId="4E9D6125" w:rsidR="0095294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11,1</w:t>
            </w:r>
            <w:r w:rsidR="00F60C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</w:t>
            </w:r>
          </w:p>
        </w:tc>
        <w:tc>
          <w:tcPr>
            <w:tcW w:w="291" w:type="dxa"/>
            <w:shd w:val="clear" w:color="auto" w:fill="auto"/>
          </w:tcPr>
          <w:p w14:paraId="677871AC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DB4E5" w14:textId="77777777" w:rsidR="00952941" w:rsidRPr="004179E1" w:rsidRDefault="00952941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2,326</w:t>
            </w:r>
          </w:p>
        </w:tc>
        <w:tc>
          <w:tcPr>
            <w:tcW w:w="263" w:type="dxa"/>
            <w:shd w:val="clear" w:color="auto" w:fill="auto"/>
          </w:tcPr>
          <w:p w14:paraId="2D016DC4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CB100" w14:textId="4DFA1AD8" w:rsidR="0095294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11,026</w:t>
            </w:r>
          </w:p>
        </w:tc>
        <w:tc>
          <w:tcPr>
            <w:tcW w:w="267" w:type="dxa"/>
            <w:shd w:val="clear" w:color="auto" w:fill="auto"/>
          </w:tcPr>
          <w:p w14:paraId="6F7F1AB3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02CBA" w14:textId="77777777" w:rsidR="00952941" w:rsidRPr="004179E1" w:rsidRDefault="00952941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1,981</w:t>
            </w:r>
          </w:p>
        </w:tc>
      </w:tr>
      <w:tr w:rsidR="00952941" w:rsidRPr="004179E1" w14:paraId="392ED3FA" w14:textId="77777777" w:rsidTr="00390D9E">
        <w:trPr>
          <w:trHeight w:val="235"/>
        </w:trPr>
        <w:tc>
          <w:tcPr>
            <w:tcW w:w="4145" w:type="dxa"/>
            <w:shd w:val="clear" w:color="auto" w:fill="auto"/>
            <w:vAlign w:val="bottom"/>
          </w:tcPr>
          <w:p w14:paraId="5AEB3506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E1B52" w14:textId="5F03F8B8" w:rsidR="0095294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127,</w:t>
            </w:r>
            <w:r w:rsidR="00F60C2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908</w:t>
            </w:r>
          </w:p>
        </w:tc>
        <w:tc>
          <w:tcPr>
            <w:tcW w:w="291" w:type="dxa"/>
            <w:shd w:val="clear" w:color="auto" w:fill="auto"/>
          </w:tcPr>
          <w:p w14:paraId="114AE119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AA3A6D" w14:textId="77777777" w:rsidR="00952941" w:rsidRPr="004179E1" w:rsidRDefault="00952941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83,519</w:t>
            </w:r>
          </w:p>
        </w:tc>
        <w:tc>
          <w:tcPr>
            <w:tcW w:w="263" w:type="dxa"/>
            <w:shd w:val="clear" w:color="auto" w:fill="auto"/>
          </w:tcPr>
          <w:p w14:paraId="1D901FDF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23714D" w14:textId="5FC34E1A" w:rsidR="00952941" w:rsidRPr="004179E1" w:rsidRDefault="00EC3A0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F60C2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F60C2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802</w:t>
            </w:r>
          </w:p>
        </w:tc>
        <w:tc>
          <w:tcPr>
            <w:tcW w:w="267" w:type="dxa"/>
            <w:shd w:val="clear" w:color="auto" w:fill="auto"/>
          </w:tcPr>
          <w:p w14:paraId="13BE5A4C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9AE423" w14:textId="77777777" w:rsidR="00952941" w:rsidRPr="004179E1" w:rsidRDefault="00952941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81,893</w:t>
            </w:r>
          </w:p>
        </w:tc>
      </w:tr>
    </w:tbl>
    <w:p w14:paraId="4420C960" w14:textId="77777777" w:rsidR="00CF1FF6" w:rsidRDefault="00CF1FF6" w:rsidP="0034430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A0B723A" w14:textId="77777777" w:rsidR="007711E0" w:rsidRDefault="00DC34F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16</w:t>
      </w:r>
      <w:r w:rsidR="007711E0" w:rsidRPr="007711E0">
        <w:rPr>
          <w:rFonts w:ascii="Angsana New" w:hAnsi="Angsana New"/>
          <w:b/>
          <w:bCs/>
          <w:sz w:val="30"/>
          <w:szCs w:val="30"/>
          <w:cs/>
        </w:rPr>
        <w:tab/>
      </w:r>
      <w:r w:rsidR="00C303F9" w:rsidRPr="00553BFA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042A07DF" w14:textId="77777777" w:rsidR="00C303F9" w:rsidRPr="00CF1FF6" w:rsidRDefault="00C303F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475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4"/>
        <w:gridCol w:w="1081"/>
        <w:gridCol w:w="248"/>
        <w:gridCol w:w="1103"/>
        <w:gridCol w:w="245"/>
        <w:gridCol w:w="1048"/>
        <w:gridCol w:w="248"/>
        <w:gridCol w:w="1014"/>
      </w:tblGrid>
      <w:tr w:rsidR="00C841E5" w:rsidRPr="004179E1" w14:paraId="265332ED" w14:textId="77777777" w:rsidTr="00B26652">
        <w:trPr>
          <w:trHeight w:val="20"/>
          <w:tblHeader/>
        </w:trPr>
        <w:tc>
          <w:tcPr>
            <w:tcW w:w="2269" w:type="pct"/>
            <w:vMerge w:val="restart"/>
            <w:shd w:val="clear" w:color="auto" w:fill="auto"/>
          </w:tcPr>
          <w:p w14:paraId="1163BA5C" w14:textId="77777777" w:rsidR="00C841E5" w:rsidRPr="004179E1" w:rsidRDefault="00C841E5" w:rsidP="0034430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</w:rPr>
            </w:pPr>
          </w:p>
          <w:p w14:paraId="39F10DB3" w14:textId="1639F426" w:rsidR="00C841E5" w:rsidRPr="004179E1" w:rsidRDefault="00C841E5" w:rsidP="00344305">
            <w:pPr>
              <w:tabs>
                <w:tab w:val="clear" w:pos="227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6" w:type="pct"/>
            <w:gridSpan w:val="4"/>
          </w:tcPr>
          <w:p w14:paraId="6FA7614B" w14:textId="6FCBF76B" w:rsidR="00C841E5" w:rsidRPr="004179E1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265" w:type="pct"/>
            <w:gridSpan w:val="3"/>
          </w:tcPr>
          <w:p w14:paraId="034C6F37" w14:textId="3F7075B7" w:rsidR="00C841E5" w:rsidRPr="004179E1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41E5" w:rsidRPr="004179E1" w14:paraId="33EF6D28" w14:textId="77777777" w:rsidTr="008F5F51">
        <w:trPr>
          <w:trHeight w:val="20"/>
          <w:tblHeader/>
        </w:trPr>
        <w:tc>
          <w:tcPr>
            <w:tcW w:w="2269" w:type="pct"/>
            <w:vMerge/>
            <w:shd w:val="clear" w:color="auto" w:fill="auto"/>
          </w:tcPr>
          <w:p w14:paraId="60D56C70" w14:textId="77777777" w:rsidR="00C841E5" w:rsidRPr="004179E1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76ADFA52" w14:textId="77777777" w:rsidR="00C841E5" w:rsidRPr="004179E1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6" w:type="pct"/>
            <w:vAlign w:val="center"/>
          </w:tcPr>
          <w:p w14:paraId="0B6922BD" w14:textId="77777777" w:rsidR="00C841E5" w:rsidRPr="004179E1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5B666561" w14:textId="77777777" w:rsidR="00C841E5" w:rsidRPr="004179E1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4" w:type="pct"/>
          </w:tcPr>
          <w:p w14:paraId="024C2757" w14:textId="77777777" w:rsidR="00C841E5" w:rsidRPr="004179E1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3E8DD3B3" w14:textId="77777777" w:rsidR="00C841E5" w:rsidRPr="004179E1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6" w:type="pct"/>
            <w:vAlign w:val="center"/>
          </w:tcPr>
          <w:p w14:paraId="61FF627A" w14:textId="77777777" w:rsidR="00C841E5" w:rsidRPr="004179E1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vAlign w:val="center"/>
          </w:tcPr>
          <w:p w14:paraId="1D71DB1B" w14:textId="77777777" w:rsidR="00C841E5" w:rsidRPr="004179E1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C841E5" w:rsidRPr="004179E1" w14:paraId="0FFEDE92" w14:textId="77777777" w:rsidTr="00B26652">
        <w:trPr>
          <w:trHeight w:val="20"/>
          <w:tblHeader/>
        </w:trPr>
        <w:tc>
          <w:tcPr>
            <w:tcW w:w="2269" w:type="pct"/>
            <w:vAlign w:val="center"/>
          </w:tcPr>
          <w:p w14:paraId="033B62EA" w14:textId="48580B87" w:rsidR="00C841E5" w:rsidRPr="004179E1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31" w:type="pct"/>
            <w:gridSpan w:val="7"/>
          </w:tcPr>
          <w:p w14:paraId="184E5425" w14:textId="276DFCB9" w:rsidR="00C841E5" w:rsidRPr="004179E1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="0096518E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4179E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C841E5" w:rsidRPr="004179E1" w14:paraId="0BD158C9" w14:textId="77777777" w:rsidTr="002F529F">
        <w:trPr>
          <w:trHeight w:val="20"/>
        </w:trPr>
        <w:tc>
          <w:tcPr>
            <w:tcW w:w="2269" w:type="pct"/>
            <w:tcBorders>
              <w:bottom w:val="nil"/>
            </w:tcBorders>
          </w:tcPr>
          <w:p w14:paraId="3FAD4A53" w14:textId="21F9ADAB" w:rsidR="00C841E5" w:rsidRPr="004179E1" w:rsidRDefault="00995F0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6" w:hanging="25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592" w:type="pct"/>
            <w:tcBorders>
              <w:bottom w:val="nil"/>
            </w:tcBorders>
            <w:shd w:val="clear" w:color="auto" w:fill="auto"/>
            <w:vAlign w:val="bottom"/>
          </w:tcPr>
          <w:p w14:paraId="76093056" w14:textId="41BDF895" w:rsidR="00C841E5" w:rsidRPr="004179E1" w:rsidRDefault="0014097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B05F5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3,181</w:t>
            </w:r>
          </w:p>
        </w:tc>
        <w:tc>
          <w:tcPr>
            <w:tcW w:w="136" w:type="pct"/>
            <w:tcBorders>
              <w:bottom w:val="nil"/>
            </w:tcBorders>
            <w:shd w:val="clear" w:color="auto" w:fill="auto"/>
            <w:vAlign w:val="bottom"/>
          </w:tcPr>
          <w:p w14:paraId="59903971" w14:textId="77777777" w:rsidR="00C841E5" w:rsidRPr="004179E1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nil"/>
            </w:tcBorders>
            <w:shd w:val="clear" w:color="auto" w:fill="auto"/>
            <w:vAlign w:val="bottom"/>
          </w:tcPr>
          <w:p w14:paraId="0CF89AF7" w14:textId="04115C4C" w:rsidR="00C841E5" w:rsidRPr="004179E1" w:rsidRDefault="008937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20,06</w:t>
            </w:r>
            <w:r w:rsidR="00B05F5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4" w:type="pct"/>
            <w:tcBorders>
              <w:bottom w:val="nil"/>
            </w:tcBorders>
            <w:shd w:val="clear" w:color="auto" w:fill="auto"/>
            <w:vAlign w:val="bottom"/>
          </w:tcPr>
          <w:p w14:paraId="385DB353" w14:textId="77777777" w:rsidR="00C841E5" w:rsidRPr="004179E1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nil"/>
            </w:tcBorders>
            <w:shd w:val="clear" w:color="auto" w:fill="auto"/>
            <w:vAlign w:val="bottom"/>
          </w:tcPr>
          <w:p w14:paraId="7DB53677" w14:textId="6800D2D9" w:rsidR="00C841E5" w:rsidRPr="004179E1" w:rsidRDefault="000B2F6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19,024</w:t>
            </w:r>
          </w:p>
        </w:tc>
        <w:tc>
          <w:tcPr>
            <w:tcW w:w="136" w:type="pct"/>
            <w:tcBorders>
              <w:bottom w:val="nil"/>
            </w:tcBorders>
            <w:shd w:val="clear" w:color="auto" w:fill="auto"/>
            <w:vAlign w:val="bottom"/>
          </w:tcPr>
          <w:p w14:paraId="2BF75FBA" w14:textId="77777777" w:rsidR="00C841E5" w:rsidRPr="004179E1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nil"/>
            </w:tcBorders>
            <w:shd w:val="clear" w:color="auto" w:fill="auto"/>
            <w:vAlign w:val="bottom"/>
          </w:tcPr>
          <w:p w14:paraId="4C203D02" w14:textId="0712B28F" w:rsidR="00C841E5" w:rsidRPr="000B2F61" w:rsidRDefault="004A246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544F2A">
              <w:rPr>
                <w:rFonts w:asciiTheme="majorBidi" w:hAnsiTheme="majorBidi" w:cstheme="majorBidi"/>
                <w:sz w:val="30"/>
                <w:szCs w:val="30"/>
              </w:rPr>
              <w:t>16,74</w:t>
            </w:r>
            <w:r w:rsidR="00544F2A" w:rsidRPr="00544F2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841E5" w:rsidRPr="004179E1" w14:paraId="3C90A16A" w14:textId="77777777" w:rsidTr="002F529F">
        <w:trPr>
          <w:trHeight w:val="20"/>
        </w:trPr>
        <w:tc>
          <w:tcPr>
            <w:tcW w:w="2269" w:type="pct"/>
            <w:tcBorders>
              <w:bottom w:val="nil"/>
            </w:tcBorders>
            <w:noWrap/>
            <w:vAlign w:val="bottom"/>
          </w:tcPr>
          <w:p w14:paraId="3BAE4623" w14:textId="77777777" w:rsidR="00C841E5" w:rsidRPr="004179E1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58DC0" w14:textId="655DB2FF" w:rsidR="00C841E5" w:rsidRPr="004179E1" w:rsidRDefault="00B05F5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23,181</w:t>
            </w:r>
          </w:p>
        </w:tc>
        <w:tc>
          <w:tcPr>
            <w:tcW w:w="13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DBBAD7" w14:textId="77777777" w:rsidR="00C841E5" w:rsidRPr="004179E1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9BBDDE" w14:textId="2BF8BDFA" w:rsidR="00C841E5" w:rsidRPr="004179E1" w:rsidRDefault="008937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20,06</w:t>
            </w:r>
            <w:r w:rsidR="00B05F5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5</w:t>
            </w:r>
          </w:p>
        </w:tc>
        <w:tc>
          <w:tcPr>
            <w:tcW w:w="1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CFDFD7" w14:textId="77777777" w:rsidR="00C841E5" w:rsidRPr="004179E1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CB0E0C" w14:textId="523D511C" w:rsidR="00C841E5" w:rsidRPr="004179E1" w:rsidRDefault="004A246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</w:t>
            </w:r>
            <w:r w:rsidR="000B2F6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9,024</w:t>
            </w:r>
          </w:p>
        </w:tc>
        <w:tc>
          <w:tcPr>
            <w:tcW w:w="13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E6E57B" w14:textId="77777777" w:rsidR="00C841E5" w:rsidRPr="004179E1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FE9B17" w14:textId="2DFD033D" w:rsidR="00C841E5" w:rsidRPr="004179E1" w:rsidRDefault="004A246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16,74</w:t>
            </w:r>
            <w:r w:rsidR="00544F2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4</w:t>
            </w:r>
          </w:p>
        </w:tc>
      </w:tr>
    </w:tbl>
    <w:p w14:paraId="2FDB30F6" w14:textId="74E5BDB8" w:rsidR="00CE0F57" w:rsidRDefault="00CE0F5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65D91211" w14:textId="139E86BD" w:rsidR="007053B9" w:rsidRPr="002D729B" w:rsidRDefault="007053B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D729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477517C" w14:textId="77777777" w:rsidR="00EA235B" w:rsidRPr="00CF1FF6" w:rsidRDefault="00EA235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highlight w:val="lightGray"/>
        </w:rPr>
      </w:pPr>
    </w:p>
    <w:p w14:paraId="5DF4198F" w14:textId="04C6CE8D" w:rsidR="007053B9" w:rsidRPr="002D729B" w:rsidRDefault="007053B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2D729B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2D729B">
        <w:rPr>
          <w:rFonts w:asciiTheme="majorBidi" w:hAnsiTheme="majorBidi" w:cstheme="majorBidi"/>
          <w:sz w:val="30"/>
          <w:szCs w:val="30"/>
        </w:rPr>
        <w:t xml:space="preserve">2541 </w:t>
      </w:r>
      <w:r w:rsidRPr="002D729B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Pr="002D72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D729B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04080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2D729B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14:paraId="788561E1" w14:textId="064235AD" w:rsidR="007053B9" w:rsidRDefault="007053B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0"/>
          <w:szCs w:val="20"/>
          <w:highlight w:val="lightGray"/>
        </w:rPr>
      </w:pPr>
    </w:p>
    <w:p w14:paraId="3511DB7B" w14:textId="77777777" w:rsidR="00CF1FF6" w:rsidRPr="00294AD3" w:rsidRDefault="00CF1FF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0"/>
          <w:szCs w:val="20"/>
          <w:highlight w:val="lightGray"/>
        </w:rPr>
      </w:pPr>
    </w:p>
    <w:tbl>
      <w:tblPr>
        <w:tblW w:w="9281" w:type="dxa"/>
        <w:tblInd w:w="475" w:type="dxa"/>
        <w:tblLayout w:type="fixed"/>
        <w:tblLook w:val="01E0" w:firstRow="1" w:lastRow="1" w:firstColumn="1" w:lastColumn="1" w:noHBand="0" w:noVBand="0"/>
      </w:tblPr>
      <w:tblGrid>
        <w:gridCol w:w="3582"/>
        <w:gridCol w:w="558"/>
        <w:gridCol w:w="1080"/>
        <w:gridCol w:w="237"/>
        <w:gridCol w:w="1113"/>
        <w:gridCol w:w="270"/>
        <w:gridCol w:w="1080"/>
        <w:gridCol w:w="270"/>
        <w:gridCol w:w="1091"/>
      </w:tblGrid>
      <w:tr w:rsidR="007053B9" w:rsidRPr="00294AD3" w14:paraId="247994A3" w14:textId="77777777" w:rsidTr="00390D9E">
        <w:trPr>
          <w:trHeight w:val="144"/>
          <w:tblHeader/>
        </w:trPr>
        <w:tc>
          <w:tcPr>
            <w:tcW w:w="3582" w:type="dxa"/>
            <w:vMerge w:val="restart"/>
            <w:shd w:val="clear" w:color="auto" w:fill="auto"/>
            <w:vAlign w:val="bottom"/>
          </w:tcPr>
          <w:p w14:paraId="3008FA43" w14:textId="55FC86FD" w:rsidR="007053B9" w:rsidRPr="00995F07" w:rsidRDefault="00390D9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 xml:space="preserve"> </w:t>
            </w:r>
            <w:r w:rsidR="007053B9" w:rsidRPr="00995F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6375AA30" w14:textId="53D36CBA" w:rsidR="007053B9" w:rsidRPr="00995F07" w:rsidRDefault="007053B9" w:rsidP="0039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0"/>
              </w:tabs>
              <w:ind w:left="57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  <w:r w:rsidRPr="00995F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90D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95F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</w:p>
        </w:tc>
        <w:tc>
          <w:tcPr>
            <w:tcW w:w="558" w:type="dxa"/>
          </w:tcPr>
          <w:p w14:paraId="340EE913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B105E7C" w14:textId="423F194A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059A0D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37F3F137" w14:textId="444649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53B9" w:rsidRPr="00294AD3" w14:paraId="005F3BEC" w14:textId="77777777" w:rsidTr="00390D9E">
        <w:trPr>
          <w:trHeight w:val="144"/>
          <w:tblHeader/>
        </w:trPr>
        <w:tc>
          <w:tcPr>
            <w:tcW w:w="3582" w:type="dxa"/>
            <w:vMerge/>
            <w:shd w:val="clear" w:color="auto" w:fill="auto"/>
          </w:tcPr>
          <w:p w14:paraId="6747F9E5" w14:textId="77777777" w:rsidR="007053B9" w:rsidRPr="00995F07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" w:type="dxa"/>
            <w:vAlign w:val="bottom"/>
          </w:tcPr>
          <w:p w14:paraId="4F4AA75F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E03D7E7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7" w:type="dxa"/>
            <w:vAlign w:val="bottom"/>
          </w:tcPr>
          <w:p w14:paraId="747EA470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39774FB4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  <w:vAlign w:val="bottom"/>
          </w:tcPr>
          <w:p w14:paraId="31397F56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D6E302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vAlign w:val="bottom"/>
          </w:tcPr>
          <w:p w14:paraId="1FCF7242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45F2018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7053B9" w:rsidRPr="00294AD3" w14:paraId="000E9982" w14:textId="77777777" w:rsidTr="00390D9E">
        <w:trPr>
          <w:trHeight w:val="144"/>
          <w:tblHeader/>
        </w:trPr>
        <w:tc>
          <w:tcPr>
            <w:tcW w:w="3582" w:type="dxa"/>
          </w:tcPr>
          <w:p w14:paraId="608A824E" w14:textId="382480EC" w:rsidR="007053B9" w:rsidRPr="00995F07" w:rsidRDefault="007053B9" w:rsidP="00344305">
            <w:pPr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dxa"/>
          </w:tcPr>
          <w:p w14:paraId="3CB5E5AB" w14:textId="77777777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141" w:type="dxa"/>
            <w:gridSpan w:val="7"/>
          </w:tcPr>
          <w:p w14:paraId="2938B899" w14:textId="00C17060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186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3E49EC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9186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053B9" w:rsidRPr="00294AD3" w14:paraId="64686A64" w14:textId="77777777" w:rsidTr="000C5111">
        <w:trPr>
          <w:trHeight w:val="144"/>
        </w:trPr>
        <w:tc>
          <w:tcPr>
            <w:tcW w:w="3582" w:type="dxa"/>
          </w:tcPr>
          <w:p w14:paraId="4B23AE1F" w14:textId="77777777" w:rsidR="007053B9" w:rsidRPr="00995F07" w:rsidRDefault="007053B9" w:rsidP="00344305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95F0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58" w:type="dxa"/>
          </w:tcPr>
          <w:p w14:paraId="32DBC750" w14:textId="77777777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47A0654" w14:textId="3792D7C7" w:rsidR="007053B9" w:rsidRPr="00891863" w:rsidRDefault="00B05F51" w:rsidP="001F1203">
            <w:pPr>
              <w:pStyle w:val="acctfourfigures"/>
              <w:tabs>
                <w:tab w:val="clear" w:pos="765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F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,065</w:t>
            </w:r>
          </w:p>
        </w:tc>
        <w:tc>
          <w:tcPr>
            <w:tcW w:w="237" w:type="dxa"/>
          </w:tcPr>
          <w:p w14:paraId="48519C2E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7DE17E7A" w14:textId="06AC3384" w:rsidR="007053B9" w:rsidRPr="00891863" w:rsidRDefault="00B05F51" w:rsidP="0036741D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16,877</w:t>
            </w:r>
          </w:p>
        </w:tc>
        <w:tc>
          <w:tcPr>
            <w:tcW w:w="270" w:type="dxa"/>
          </w:tcPr>
          <w:p w14:paraId="4EBE127E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D8557F" w14:textId="3FDC310A" w:rsidR="007053B9" w:rsidRPr="00891863" w:rsidRDefault="00B05F51" w:rsidP="00447C7A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16,744</w:t>
            </w:r>
          </w:p>
        </w:tc>
        <w:tc>
          <w:tcPr>
            <w:tcW w:w="270" w:type="dxa"/>
          </w:tcPr>
          <w:p w14:paraId="4254CE4A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4A7ACF1D" w14:textId="27AB0912" w:rsidR="007053B9" w:rsidRPr="00891863" w:rsidRDefault="00B05F51" w:rsidP="00447C7A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13,781</w:t>
            </w:r>
          </w:p>
        </w:tc>
      </w:tr>
      <w:tr w:rsidR="007053B9" w:rsidRPr="00E865D7" w14:paraId="371F61A0" w14:textId="77777777" w:rsidTr="000C5111">
        <w:trPr>
          <w:trHeight w:val="144"/>
        </w:trPr>
        <w:tc>
          <w:tcPr>
            <w:tcW w:w="3582" w:type="dxa"/>
          </w:tcPr>
          <w:p w14:paraId="14C67CE3" w14:textId="77777777" w:rsidR="007053B9" w:rsidRPr="00995F07" w:rsidRDefault="007053B9" w:rsidP="00344305">
            <w:pPr>
              <w:pStyle w:val="NoSpacing"/>
              <w:ind w:left="-3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58" w:type="dxa"/>
          </w:tcPr>
          <w:p w14:paraId="1DB1BBED" w14:textId="77777777" w:rsidR="007053B9" w:rsidRPr="00891863" w:rsidRDefault="007053B9" w:rsidP="0034430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83340F" w14:textId="77777777" w:rsidR="007053B9" w:rsidRPr="001F1203" w:rsidRDefault="007053B9" w:rsidP="001F1203">
            <w:pPr>
              <w:pStyle w:val="acctfourfigures"/>
              <w:tabs>
                <w:tab w:val="clear" w:pos="765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7" w:type="dxa"/>
          </w:tcPr>
          <w:p w14:paraId="32710FCC" w14:textId="77777777" w:rsidR="007053B9" w:rsidRPr="00891863" w:rsidRDefault="007053B9" w:rsidP="00344305">
            <w:pPr>
              <w:pStyle w:val="NoSpacing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13" w:type="dxa"/>
          </w:tcPr>
          <w:p w14:paraId="3677D19D" w14:textId="77777777" w:rsidR="007053B9" w:rsidRPr="00891863" w:rsidRDefault="007053B9" w:rsidP="0034430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2DB138F8" w14:textId="77777777" w:rsidR="007053B9" w:rsidRPr="00891863" w:rsidRDefault="007053B9" w:rsidP="00344305">
            <w:pPr>
              <w:pStyle w:val="NoSpacing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E36022" w14:textId="77777777" w:rsidR="007053B9" w:rsidRPr="00891863" w:rsidRDefault="007053B9" w:rsidP="0034430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67EBAA40" w14:textId="77777777" w:rsidR="007053B9" w:rsidRPr="00891863" w:rsidRDefault="007053B9" w:rsidP="00344305">
            <w:pPr>
              <w:pStyle w:val="NoSpacing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91" w:type="dxa"/>
          </w:tcPr>
          <w:p w14:paraId="56EF5868" w14:textId="77777777" w:rsidR="007053B9" w:rsidRPr="00891863" w:rsidRDefault="007053B9" w:rsidP="0034430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053B9" w:rsidRPr="00294AD3" w14:paraId="373CE790" w14:textId="77777777" w:rsidTr="000C5111">
        <w:trPr>
          <w:trHeight w:val="144"/>
        </w:trPr>
        <w:tc>
          <w:tcPr>
            <w:tcW w:w="3582" w:type="dxa"/>
          </w:tcPr>
          <w:p w14:paraId="49F11AC8" w14:textId="77777777" w:rsidR="007053B9" w:rsidRPr="00995F07" w:rsidRDefault="007053B9" w:rsidP="00344305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5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558" w:type="dxa"/>
          </w:tcPr>
          <w:p w14:paraId="419D3476" w14:textId="77777777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6F2697C" w14:textId="77777777" w:rsidR="007053B9" w:rsidRPr="001F1203" w:rsidRDefault="007053B9" w:rsidP="001F1203">
            <w:pPr>
              <w:pStyle w:val="acctfourfigures"/>
              <w:tabs>
                <w:tab w:val="clear" w:pos="765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7" w:type="dxa"/>
          </w:tcPr>
          <w:p w14:paraId="5CC592FC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22A4BEB1" w14:textId="77777777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5344A6B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17B499" w14:textId="77777777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2784798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1B5F6F48" w14:textId="77777777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7053B9" w:rsidRPr="00294AD3" w14:paraId="10954A12" w14:textId="77777777" w:rsidTr="000C5111">
        <w:trPr>
          <w:trHeight w:val="144"/>
        </w:trPr>
        <w:tc>
          <w:tcPr>
            <w:tcW w:w="3582" w:type="dxa"/>
          </w:tcPr>
          <w:p w14:paraId="368C40F3" w14:textId="2CCAD350" w:rsidR="007053B9" w:rsidRPr="00995F07" w:rsidRDefault="007053B9" w:rsidP="00344305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558" w:type="dxa"/>
          </w:tcPr>
          <w:p w14:paraId="3DA4889D" w14:textId="77777777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C19BCCF" w14:textId="420F214F" w:rsidR="007053B9" w:rsidRPr="0036741D" w:rsidRDefault="00B05F51" w:rsidP="001F1203">
            <w:pPr>
              <w:pStyle w:val="acctfourfigures"/>
              <w:tabs>
                <w:tab w:val="clear" w:pos="765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4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1445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="001F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7" w:type="dxa"/>
          </w:tcPr>
          <w:p w14:paraId="326D3FDF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24380C6E" w14:textId="0BF2E5D0" w:rsidR="007053B9" w:rsidRPr="00891863" w:rsidRDefault="00B05F51" w:rsidP="0036741D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2,665</w:t>
            </w:r>
          </w:p>
        </w:tc>
        <w:tc>
          <w:tcPr>
            <w:tcW w:w="270" w:type="dxa"/>
          </w:tcPr>
          <w:p w14:paraId="15419734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52650F" w14:textId="21BE5C03" w:rsidR="007053B9" w:rsidRPr="00891863" w:rsidRDefault="00B05F51" w:rsidP="00447C7A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1,626</w:t>
            </w:r>
          </w:p>
        </w:tc>
        <w:tc>
          <w:tcPr>
            <w:tcW w:w="270" w:type="dxa"/>
          </w:tcPr>
          <w:p w14:paraId="43FBA8A5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2881A4A0" w14:textId="48B5167A" w:rsidR="007053B9" w:rsidRPr="00891863" w:rsidRDefault="00B05F51" w:rsidP="00447C7A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2,494</w:t>
            </w:r>
          </w:p>
        </w:tc>
      </w:tr>
      <w:tr w:rsidR="007053B9" w:rsidRPr="00294AD3" w14:paraId="2469412E" w14:textId="77777777" w:rsidTr="000C5111">
        <w:trPr>
          <w:trHeight w:val="144"/>
        </w:trPr>
        <w:tc>
          <w:tcPr>
            <w:tcW w:w="3582" w:type="dxa"/>
          </w:tcPr>
          <w:p w14:paraId="4A475401" w14:textId="78D79A66" w:rsidR="007053B9" w:rsidRPr="00995F07" w:rsidRDefault="007053B9" w:rsidP="00344305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558" w:type="dxa"/>
          </w:tcPr>
          <w:p w14:paraId="2D6E7E6F" w14:textId="77777777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2F53A86" w14:textId="72365C39" w:rsidR="007053B9" w:rsidRPr="0036741D" w:rsidRDefault="00B05F51" w:rsidP="001F1203">
            <w:pPr>
              <w:pStyle w:val="acctfourfigures"/>
              <w:tabs>
                <w:tab w:val="clear" w:pos="765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4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407</w:t>
            </w:r>
          </w:p>
        </w:tc>
        <w:tc>
          <w:tcPr>
            <w:tcW w:w="237" w:type="dxa"/>
          </w:tcPr>
          <w:p w14:paraId="14D2E420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79865100" w14:textId="2321255C" w:rsidR="007053B9" w:rsidRPr="00891863" w:rsidRDefault="00B05F51" w:rsidP="00447C7A">
            <w:pPr>
              <w:pStyle w:val="acctfourfigures"/>
              <w:tabs>
                <w:tab w:val="clear" w:pos="765"/>
              </w:tabs>
              <w:spacing w:line="240" w:lineRule="atLeast"/>
              <w:ind w:left="-432" w:right="25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0DE78BE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CAE1B8" w14:textId="72506E54" w:rsidR="007053B9" w:rsidRPr="00891863" w:rsidRDefault="00B05F51" w:rsidP="00447C7A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1,996</w:t>
            </w:r>
          </w:p>
        </w:tc>
        <w:tc>
          <w:tcPr>
            <w:tcW w:w="270" w:type="dxa"/>
          </w:tcPr>
          <w:p w14:paraId="3F4241BC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6BE0A6BB" w14:textId="662C1D76" w:rsidR="007053B9" w:rsidRPr="00891863" w:rsidRDefault="00B05F51" w:rsidP="00447C7A">
            <w:pPr>
              <w:pStyle w:val="acctfourfigures"/>
              <w:tabs>
                <w:tab w:val="clear" w:pos="765"/>
              </w:tabs>
              <w:spacing w:line="240" w:lineRule="atLeast"/>
              <w:ind w:left="-378" w:right="26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053B9" w:rsidRPr="00294AD3" w14:paraId="7160883F" w14:textId="77777777" w:rsidTr="000C5111">
        <w:trPr>
          <w:trHeight w:val="144"/>
        </w:trPr>
        <w:tc>
          <w:tcPr>
            <w:tcW w:w="3582" w:type="dxa"/>
          </w:tcPr>
          <w:p w14:paraId="74F65541" w14:textId="1841C65A" w:rsidR="007053B9" w:rsidRPr="00995F07" w:rsidRDefault="007053B9" w:rsidP="00344305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558" w:type="dxa"/>
          </w:tcPr>
          <w:p w14:paraId="29318CC2" w14:textId="77777777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CF1C8EA" w14:textId="0C76735F" w:rsidR="007053B9" w:rsidRPr="0036741D" w:rsidRDefault="00B05F51" w:rsidP="001F1203">
            <w:pPr>
              <w:pStyle w:val="acctfourfigures"/>
              <w:tabs>
                <w:tab w:val="clear" w:pos="765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4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2,83</w:t>
            </w:r>
            <w:r w:rsidR="001F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7" w:type="dxa"/>
          </w:tcPr>
          <w:p w14:paraId="12B59C11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5C30F0BF" w14:textId="3CA8226F" w:rsidR="007053B9" w:rsidRPr="00891863" w:rsidRDefault="00B05F51" w:rsidP="0036741D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270" w:type="dxa"/>
          </w:tcPr>
          <w:p w14:paraId="5C90AE8B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84FE90" w14:textId="7BCC862C" w:rsidR="007053B9" w:rsidRPr="00891863" w:rsidRDefault="00B05F51" w:rsidP="00447C7A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399</w:t>
            </w:r>
          </w:p>
        </w:tc>
        <w:tc>
          <w:tcPr>
            <w:tcW w:w="270" w:type="dxa"/>
          </w:tcPr>
          <w:p w14:paraId="4A269BA6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462E1821" w14:textId="2FA988DF" w:rsidR="007053B9" w:rsidRPr="00891863" w:rsidRDefault="00B05F51" w:rsidP="00447C7A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</w:tr>
      <w:tr w:rsidR="007053B9" w:rsidRPr="00294AD3" w14:paraId="250582D6" w14:textId="77777777" w:rsidTr="000C5111">
        <w:trPr>
          <w:trHeight w:val="144"/>
        </w:trPr>
        <w:tc>
          <w:tcPr>
            <w:tcW w:w="3582" w:type="dxa"/>
          </w:tcPr>
          <w:p w14:paraId="304DA730" w14:textId="77777777" w:rsidR="007053B9" w:rsidRPr="00995F07" w:rsidRDefault="007053B9" w:rsidP="00344305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" w:type="dxa"/>
          </w:tcPr>
          <w:p w14:paraId="2E13A319" w14:textId="77777777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4B493" w14:textId="7F7ED57F" w:rsidR="007053B9" w:rsidRPr="001F1203" w:rsidRDefault="0036741D" w:rsidP="001F1203">
            <w:pPr>
              <w:pStyle w:val="acctfourfigures"/>
              <w:tabs>
                <w:tab w:val="clear" w:pos="765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F1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</w:t>
            </w:r>
            <w:r w:rsidR="0014457F" w:rsidRPr="001F1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</w:t>
            </w:r>
            <w:r w:rsidR="001F1203" w:rsidRPr="001F1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7" w:type="dxa"/>
          </w:tcPr>
          <w:p w14:paraId="2C70319D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672C0F14" w14:textId="064D362F" w:rsidR="007053B9" w:rsidRPr="00891863" w:rsidRDefault="0036741D" w:rsidP="0072631F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20,003</w:t>
            </w:r>
          </w:p>
        </w:tc>
        <w:tc>
          <w:tcPr>
            <w:tcW w:w="270" w:type="dxa"/>
          </w:tcPr>
          <w:p w14:paraId="204B5134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476F0B1" w14:textId="5F3288E4" w:rsidR="007053B9" w:rsidRPr="00891863" w:rsidRDefault="0036741D" w:rsidP="00447C7A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20,765</w:t>
            </w:r>
          </w:p>
        </w:tc>
        <w:tc>
          <w:tcPr>
            <w:tcW w:w="270" w:type="dxa"/>
          </w:tcPr>
          <w:p w14:paraId="61FC5DA3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29A11DEB" w14:textId="688067D0" w:rsidR="007053B9" w:rsidRPr="00891863" w:rsidRDefault="00B05F51" w:rsidP="00447C7A">
            <w:pPr>
              <w:pStyle w:val="acctfourfigures"/>
              <w:tabs>
                <w:tab w:val="clear" w:pos="765"/>
              </w:tabs>
              <w:spacing w:line="240" w:lineRule="atLeast"/>
              <w:ind w:left="-79" w:right="8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16,682</w:t>
            </w:r>
          </w:p>
        </w:tc>
      </w:tr>
      <w:tr w:rsidR="007053B9" w:rsidRPr="00294AD3" w14:paraId="2A9AD597" w14:textId="77777777" w:rsidTr="000C5111">
        <w:trPr>
          <w:trHeight w:val="144"/>
        </w:trPr>
        <w:tc>
          <w:tcPr>
            <w:tcW w:w="3582" w:type="dxa"/>
          </w:tcPr>
          <w:p w14:paraId="5F7903A3" w14:textId="77777777" w:rsidR="007053B9" w:rsidRPr="00995F07" w:rsidRDefault="007053B9" w:rsidP="00344305">
            <w:pPr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5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58" w:type="dxa"/>
          </w:tcPr>
          <w:p w14:paraId="408D7163" w14:textId="77777777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D43AF65" w14:textId="77777777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78AC73A7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0ADDD631" w14:textId="77777777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6EC77A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E77D91" w14:textId="77777777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C91365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36F9DCDD" w14:textId="77777777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53B9" w:rsidRPr="00294AD3" w14:paraId="575B7C6C" w14:textId="77777777" w:rsidTr="000C5111">
        <w:trPr>
          <w:trHeight w:val="144"/>
        </w:trPr>
        <w:tc>
          <w:tcPr>
            <w:tcW w:w="3582" w:type="dxa"/>
          </w:tcPr>
          <w:p w14:paraId="1100CA64" w14:textId="2C1C0011" w:rsidR="007053B9" w:rsidRPr="00995F07" w:rsidRDefault="007053B9" w:rsidP="00344305">
            <w:pPr>
              <w:tabs>
                <w:tab w:val="clear" w:pos="227"/>
              </w:tabs>
              <w:ind w:left="147" w:hanging="147"/>
              <w:rPr>
                <w:rFonts w:asciiTheme="majorBidi" w:hAnsiTheme="majorBidi" w:cstheme="majorBidi"/>
                <w:sz w:val="28"/>
                <w:szCs w:val="28"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558" w:type="dxa"/>
          </w:tcPr>
          <w:p w14:paraId="66610B35" w14:textId="77777777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3F7E8E4" w14:textId="77777777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48AE373D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5E89F2C7" w14:textId="77777777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33B167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29B8F2" w14:textId="77777777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A917EC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4C0783E3" w14:textId="77777777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53B9" w:rsidRPr="00294AD3" w14:paraId="75DD7969" w14:textId="77777777" w:rsidTr="000C5111">
        <w:trPr>
          <w:trHeight w:val="144"/>
        </w:trPr>
        <w:tc>
          <w:tcPr>
            <w:tcW w:w="3582" w:type="dxa"/>
          </w:tcPr>
          <w:p w14:paraId="6BC116B8" w14:textId="0298293D" w:rsidR="007053B9" w:rsidRPr="00995F07" w:rsidRDefault="007053B9" w:rsidP="00344305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340"/>
              </w:tabs>
              <w:spacing w:line="240" w:lineRule="atLeast"/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558" w:type="dxa"/>
          </w:tcPr>
          <w:p w14:paraId="699188BA" w14:textId="77777777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F373964" w14:textId="74071596" w:rsidR="007053B9" w:rsidRPr="00891863" w:rsidRDefault="0036741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</w:t>
            </w:r>
            <w:r w:rsidR="001445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54A1616E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E23AA54" w14:textId="199E3317" w:rsidR="007053B9" w:rsidRPr="0036741D" w:rsidRDefault="0036741D" w:rsidP="0036741D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4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174</w:t>
            </w:r>
          </w:p>
        </w:tc>
        <w:tc>
          <w:tcPr>
            <w:tcW w:w="270" w:type="dxa"/>
          </w:tcPr>
          <w:p w14:paraId="494A2B89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750A80" w14:textId="09CB7937" w:rsidR="007053B9" w:rsidRPr="00891863" w:rsidRDefault="0036741D" w:rsidP="007263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(5,736)</w:t>
            </w:r>
          </w:p>
        </w:tc>
        <w:tc>
          <w:tcPr>
            <w:tcW w:w="270" w:type="dxa"/>
          </w:tcPr>
          <w:p w14:paraId="4E20A146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54D7CCED" w14:textId="0EE16175" w:rsidR="007053B9" w:rsidRPr="00891863" w:rsidRDefault="0036741D" w:rsidP="00447C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(22)</w:t>
            </w:r>
          </w:p>
        </w:tc>
      </w:tr>
      <w:tr w:rsidR="007053B9" w:rsidRPr="00294AD3" w14:paraId="6EFAF0BB" w14:textId="77777777" w:rsidTr="000C5111">
        <w:trPr>
          <w:trHeight w:val="144"/>
        </w:trPr>
        <w:tc>
          <w:tcPr>
            <w:tcW w:w="3582" w:type="dxa"/>
          </w:tcPr>
          <w:p w14:paraId="4C879EC4" w14:textId="2670CE41" w:rsidR="007053B9" w:rsidRPr="00995F07" w:rsidRDefault="007053B9" w:rsidP="00344305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340"/>
              </w:tabs>
              <w:spacing w:line="240" w:lineRule="atLeast"/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558" w:type="dxa"/>
          </w:tcPr>
          <w:p w14:paraId="09E29528" w14:textId="77777777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480CBBD" w14:textId="47A7A94B" w:rsidR="007053B9" w:rsidRPr="00891863" w:rsidRDefault="0036741D" w:rsidP="001F1203">
            <w:pPr>
              <w:pStyle w:val="acctfourfigures"/>
              <w:tabs>
                <w:tab w:val="clear" w:pos="765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1445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237" w:type="dxa"/>
          </w:tcPr>
          <w:p w14:paraId="6C14F1F1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7A92940C" w14:textId="46D38675" w:rsidR="007053B9" w:rsidRPr="0036741D" w:rsidRDefault="0036741D" w:rsidP="0036741D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674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885</w:t>
            </w:r>
          </w:p>
        </w:tc>
        <w:tc>
          <w:tcPr>
            <w:tcW w:w="270" w:type="dxa"/>
          </w:tcPr>
          <w:p w14:paraId="644686F8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B4C69E" w14:textId="34175E82" w:rsidR="007053B9" w:rsidRPr="00447C7A" w:rsidRDefault="0036741D" w:rsidP="00447C7A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7C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892</w:t>
            </w:r>
          </w:p>
        </w:tc>
        <w:tc>
          <w:tcPr>
            <w:tcW w:w="270" w:type="dxa"/>
          </w:tcPr>
          <w:p w14:paraId="32344BCE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1B4CDE5A" w14:textId="55E597F7" w:rsidR="007053B9" w:rsidRPr="00447C7A" w:rsidRDefault="0036741D" w:rsidP="00447C7A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7C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872</w:t>
            </w:r>
          </w:p>
        </w:tc>
      </w:tr>
      <w:tr w:rsidR="007053B9" w:rsidRPr="00294AD3" w14:paraId="1358AF00" w14:textId="77777777" w:rsidTr="000C5111">
        <w:trPr>
          <w:trHeight w:val="144"/>
        </w:trPr>
        <w:tc>
          <w:tcPr>
            <w:tcW w:w="3582" w:type="dxa"/>
          </w:tcPr>
          <w:p w14:paraId="2BF229D0" w14:textId="77777777" w:rsidR="007053B9" w:rsidRPr="00995F07" w:rsidRDefault="007053B9" w:rsidP="00344305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340"/>
              </w:tabs>
              <w:spacing w:line="240" w:lineRule="atLeast"/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558" w:type="dxa"/>
          </w:tcPr>
          <w:p w14:paraId="043AD3C7" w14:textId="77777777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FDB2A25" w14:textId="33F41420" w:rsidR="007053B9" w:rsidRPr="00891863" w:rsidRDefault="0036741D" w:rsidP="001F1203">
            <w:pPr>
              <w:pStyle w:val="acctfourfigures"/>
              <w:tabs>
                <w:tab w:val="clear" w:pos="765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</w:t>
            </w:r>
            <w:r w:rsidR="001445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1F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237" w:type="dxa"/>
          </w:tcPr>
          <w:p w14:paraId="75ECB7C3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1552AA61" w14:textId="5A894D18" w:rsidR="007053B9" w:rsidRPr="00891863" w:rsidRDefault="0036741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(845)</w:t>
            </w:r>
          </w:p>
        </w:tc>
        <w:tc>
          <w:tcPr>
            <w:tcW w:w="270" w:type="dxa"/>
          </w:tcPr>
          <w:p w14:paraId="1F5F0C81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6F6C5C" w14:textId="0AF86663" w:rsidR="007053B9" w:rsidRPr="00447C7A" w:rsidRDefault="0036741D" w:rsidP="00447C7A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7C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3,598</w:t>
            </w:r>
          </w:p>
        </w:tc>
        <w:tc>
          <w:tcPr>
            <w:tcW w:w="270" w:type="dxa"/>
          </w:tcPr>
          <w:p w14:paraId="799CC170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0DB5D27D" w14:textId="5812CC0D" w:rsidR="007053B9" w:rsidRPr="00891863" w:rsidRDefault="0036741D" w:rsidP="00447C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(636)</w:t>
            </w:r>
          </w:p>
        </w:tc>
      </w:tr>
      <w:tr w:rsidR="007053B9" w:rsidRPr="00294AD3" w14:paraId="4E907466" w14:textId="77777777" w:rsidTr="000C5111">
        <w:trPr>
          <w:trHeight w:val="144"/>
        </w:trPr>
        <w:tc>
          <w:tcPr>
            <w:tcW w:w="3582" w:type="dxa"/>
          </w:tcPr>
          <w:p w14:paraId="11C0D0CB" w14:textId="77777777" w:rsidR="007053B9" w:rsidRPr="00995F07" w:rsidRDefault="007053B9" w:rsidP="00344305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" w:type="dxa"/>
          </w:tcPr>
          <w:p w14:paraId="2D16BCA3" w14:textId="77777777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F783A" w14:textId="73ACBEFF" w:rsidR="007053B9" w:rsidRPr="00C348DF" w:rsidRDefault="0036741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348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</w:t>
            </w:r>
            <w:r w:rsidR="0014457F" w:rsidRPr="00C348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1F1203" w:rsidRPr="00C348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</w:t>
            </w:r>
            <w:r w:rsidRPr="00C348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6FC4400E" w14:textId="77777777" w:rsidR="007053B9" w:rsidRPr="00C348DF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56DA4402" w14:textId="1B0641E9" w:rsidR="007053B9" w:rsidRPr="00C348DF" w:rsidRDefault="0036741D" w:rsidP="0036741D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348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214</w:t>
            </w:r>
          </w:p>
        </w:tc>
        <w:tc>
          <w:tcPr>
            <w:tcW w:w="270" w:type="dxa"/>
          </w:tcPr>
          <w:p w14:paraId="0E6FE25D" w14:textId="77777777" w:rsidR="007053B9" w:rsidRPr="00C348DF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4BB0E5" w14:textId="03717F04" w:rsidR="007053B9" w:rsidRPr="00C348DF" w:rsidRDefault="0036741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348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(1,246)</w:t>
            </w:r>
          </w:p>
        </w:tc>
        <w:tc>
          <w:tcPr>
            <w:tcW w:w="270" w:type="dxa"/>
          </w:tcPr>
          <w:p w14:paraId="73CE3A59" w14:textId="77777777" w:rsidR="007053B9" w:rsidRPr="00C348DF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49A15D98" w14:textId="3EF6376B" w:rsidR="007053B9" w:rsidRPr="00C348DF" w:rsidRDefault="0036741D" w:rsidP="00447C7A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348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214</w:t>
            </w:r>
          </w:p>
        </w:tc>
      </w:tr>
      <w:tr w:rsidR="007053B9" w:rsidRPr="0072550F" w14:paraId="50C33F30" w14:textId="77777777" w:rsidTr="000C5111">
        <w:trPr>
          <w:trHeight w:val="144"/>
        </w:trPr>
        <w:tc>
          <w:tcPr>
            <w:tcW w:w="3582" w:type="dxa"/>
          </w:tcPr>
          <w:p w14:paraId="16CE4147" w14:textId="77777777" w:rsidR="007053B9" w:rsidRPr="00995F07" w:rsidRDefault="007053B9" w:rsidP="00344305">
            <w:pPr>
              <w:ind w:left="342" w:hanging="3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58" w:type="dxa"/>
          </w:tcPr>
          <w:p w14:paraId="01AAFA91" w14:textId="77777777" w:rsidR="007053B9" w:rsidRPr="0072550F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75B41E1" w14:textId="77777777" w:rsidR="007053B9" w:rsidRPr="0072550F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7" w:type="dxa"/>
          </w:tcPr>
          <w:p w14:paraId="22FB06DF" w14:textId="77777777" w:rsidR="007053B9" w:rsidRPr="0072550F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13" w:type="dxa"/>
          </w:tcPr>
          <w:p w14:paraId="134350FC" w14:textId="77777777" w:rsidR="007053B9" w:rsidRPr="0072550F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1886A153" w14:textId="77777777" w:rsidR="007053B9" w:rsidRPr="0072550F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7FE7B574" w14:textId="77777777" w:rsidR="007053B9" w:rsidRPr="0072550F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77292E34" w14:textId="77777777" w:rsidR="007053B9" w:rsidRPr="0072550F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91" w:type="dxa"/>
          </w:tcPr>
          <w:p w14:paraId="01DE85E4" w14:textId="77777777" w:rsidR="007053B9" w:rsidRPr="0072550F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7053B9" w:rsidRPr="00294AD3" w14:paraId="43EAC538" w14:textId="77777777" w:rsidTr="000C5111">
        <w:trPr>
          <w:trHeight w:val="144"/>
        </w:trPr>
        <w:tc>
          <w:tcPr>
            <w:tcW w:w="3582" w:type="dxa"/>
          </w:tcPr>
          <w:p w14:paraId="6D5BF997" w14:textId="29E1019D" w:rsidR="007053B9" w:rsidRPr="00995F07" w:rsidRDefault="007053B9" w:rsidP="00344305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558" w:type="dxa"/>
          </w:tcPr>
          <w:p w14:paraId="7C830EF0" w14:textId="77777777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E0FB68" w14:textId="5502FCFE" w:rsidR="007053B9" w:rsidRPr="00891863" w:rsidRDefault="0036741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(495)</w:t>
            </w:r>
          </w:p>
        </w:tc>
        <w:tc>
          <w:tcPr>
            <w:tcW w:w="237" w:type="dxa"/>
          </w:tcPr>
          <w:p w14:paraId="3419A61D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7067E80" w14:textId="00DDC63E" w:rsidR="007053B9" w:rsidRPr="00891863" w:rsidRDefault="0036741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(152)</w:t>
            </w:r>
          </w:p>
        </w:tc>
        <w:tc>
          <w:tcPr>
            <w:tcW w:w="270" w:type="dxa"/>
          </w:tcPr>
          <w:p w14:paraId="2F2FD7C8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75E0FB" w14:textId="2B3D5C27" w:rsidR="007053B9" w:rsidRPr="00891863" w:rsidRDefault="0036741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(495)</w:t>
            </w:r>
          </w:p>
        </w:tc>
        <w:tc>
          <w:tcPr>
            <w:tcW w:w="270" w:type="dxa"/>
          </w:tcPr>
          <w:p w14:paraId="1A44E869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6094B4D9" w14:textId="3620F110" w:rsidR="007053B9" w:rsidRPr="00891863" w:rsidRDefault="0036741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(152)</w:t>
            </w:r>
          </w:p>
        </w:tc>
      </w:tr>
      <w:tr w:rsidR="007053B9" w:rsidRPr="00294AD3" w14:paraId="4DA83997" w14:textId="77777777" w:rsidTr="00FA68BE">
        <w:trPr>
          <w:trHeight w:val="144"/>
        </w:trPr>
        <w:tc>
          <w:tcPr>
            <w:tcW w:w="3582" w:type="dxa"/>
          </w:tcPr>
          <w:p w14:paraId="209CCDC3" w14:textId="77777777" w:rsidR="007053B9" w:rsidRPr="00891863" w:rsidRDefault="007053B9" w:rsidP="00344305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dxa"/>
          </w:tcPr>
          <w:p w14:paraId="3A8E7234" w14:textId="77777777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C00FDC" w14:textId="4ABF8353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342D0BAB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3F25610F" w14:textId="784D5B96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09504C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5A30E7" w14:textId="046D8329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12D7B8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28EAAAD3" w14:textId="147916D4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53B9" w:rsidRPr="00623946" w14:paraId="5C90B671" w14:textId="77777777" w:rsidTr="00FA68BE">
        <w:trPr>
          <w:trHeight w:val="144"/>
        </w:trPr>
        <w:tc>
          <w:tcPr>
            <w:tcW w:w="3582" w:type="dxa"/>
          </w:tcPr>
          <w:p w14:paraId="49B646FF" w14:textId="77777777" w:rsidR="007053B9" w:rsidRPr="00891863" w:rsidRDefault="007053B9" w:rsidP="00344305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8918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918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918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58" w:type="dxa"/>
          </w:tcPr>
          <w:p w14:paraId="70CE891D" w14:textId="77777777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E6F0DA1" w14:textId="34936FB3" w:rsidR="007053B9" w:rsidRPr="00891863" w:rsidRDefault="0036741D" w:rsidP="001F1203">
            <w:pPr>
              <w:pStyle w:val="acctfourfigures"/>
              <w:tabs>
                <w:tab w:val="clear" w:pos="765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23,181</w:t>
            </w:r>
          </w:p>
        </w:tc>
        <w:tc>
          <w:tcPr>
            <w:tcW w:w="237" w:type="dxa"/>
          </w:tcPr>
          <w:p w14:paraId="456AA923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14:paraId="27E780C7" w14:textId="2681BE76" w:rsidR="007053B9" w:rsidRPr="00891863" w:rsidRDefault="0036741D" w:rsidP="0072631F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20,065</w:t>
            </w:r>
          </w:p>
        </w:tc>
        <w:tc>
          <w:tcPr>
            <w:tcW w:w="270" w:type="dxa"/>
          </w:tcPr>
          <w:p w14:paraId="77441CB2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B0DC0AB" w14:textId="08C57422" w:rsidR="007053B9" w:rsidRPr="00891863" w:rsidRDefault="0036741D" w:rsidP="00447C7A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19,024</w:t>
            </w:r>
          </w:p>
        </w:tc>
        <w:tc>
          <w:tcPr>
            <w:tcW w:w="270" w:type="dxa"/>
          </w:tcPr>
          <w:p w14:paraId="29A51818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3D9A1E7F" w14:textId="76F718E7" w:rsidR="007053B9" w:rsidRPr="00891863" w:rsidRDefault="0036741D" w:rsidP="00447C7A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16,744</w:t>
            </w:r>
          </w:p>
        </w:tc>
      </w:tr>
    </w:tbl>
    <w:p w14:paraId="36B3F1C1" w14:textId="77777777" w:rsidR="007053B9" w:rsidRPr="00C06297" w:rsidRDefault="007053B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1AB38758" w14:textId="253AED7F" w:rsidR="007053B9" w:rsidRPr="00FD7B67" w:rsidRDefault="007053B9" w:rsidP="00344305">
      <w:pPr>
        <w:ind w:left="547"/>
        <w:jc w:val="thaiDistribute"/>
        <w:rPr>
          <w:rFonts w:asciiTheme="majorBidi" w:hAnsiTheme="majorBidi" w:cstheme="majorBidi"/>
          <w:color w:val="0000FF"/>
          <w:sz w:val="30"/>
          <w:szCs w:val="30"/>
          <w:cs/>
        </w:rPr>
      </w:pPr>
      <w:r w:rsidRPr="00344305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344305">
        <w:rPr>
          <w:rFonts w:asciiTheme="majorBidi" w:hAnsiTheme="majorBidi" w:cstheme="majorBidi"/>
          <w:sz w:val="30"/>
          <w:szCs w:val="30"/>
        </w:rPr>
        <w:t xml:space="preserve"> 5 </w:t>
      </w:r>
      <w:r w:rsidRPr="00344305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344305">
        <w:rPr>
          <w:rFonts w:asciiTheme="majorBidi" w:hAnsiTheme="majorBidi"/>
          <w:sz w:val="30"/>
          <w:szCs w:val="30"/>
          <w:rtl/>
          <w:lang w:bidi="ar-SA"/>
        </w:rPr>
        <w:t xml:space="preserve"> </w:t>
      </w:r>
      <w:r w:rsidRPr="00344305">
        <w:rPr>
          <w:rFonts w:asciiTheme="majorBidi" w:hAnsiTheme="majorBidi" w:cstheme="majorBidi"/>
          <w:sz w:val="30"/>
          <w:szCs w:val="30"/>
        </w:rPr>
        <w:t xml:space="preserve">2562 </w:t>
      </w:r>
      <w:r w:rsidRPr="00344305">
        <w:rPr>
          <w:rFonts w:asciiTheme="majorBidi" w:hAnsiTheme="majorBidi" w:cstheme="majorBidi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344305">
        <w:rPr>
          <w:rFonts w:asciiTheme="majorBidi" w:hAnsiTheme="majorBidi" w:cstheme="majorBidi"/>
          <w:sz w:val="30"/>
          <w:szCs w:val="30"/>
        </w:rPr>
        <w:t>20</w:t>
      </w:r>
      <w:r w:rsidRPr="00344305">
        <w:rPr>
          <w:rFonts w:asciiTheme="majorBidi" w:hAnsiTheme="majorBidi" w:cstheme="majorBidi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344305">
        <w:rPr>
          <w:rFonts w:asciiTheme="majorBidi" w:hAnsiTheme="majorBidi" w:cstheme="majorBidi"/>
          <w:sz w:val="30"/>
          <w:szCs w:val="30"/>
        </w:rPr>
        <w:t>400</w:t>
      </w:r>
      <w:r w:rsidRPr="00344305">
        <w:rPr>
          <w:rFonts w:asciiTheme="majorBidi" w:hAnsiTheme="majorBidi" w:cstheme="majorBidi"/>
          <w:sz w:val="30"/>
          <w:szCs w:val="30"/>
          <w:cs/>
        </w:rPr>
        <w:t xml:space="preserve"> วันกลุ่มบริษัทจึงแก้ไขโครงการผลประโยชน์เมื่อเกษียณแก่พนักงานในปี </w:t>
      </w:r>
      <w:r w:rsidRPr="00344305">
        <w:rPr>
          <w:rFonts w:asciiTheme="majorBidi" w:hAnsiTheme="majorBidi" w:cstheme="majorBidi"/>
          <w:sz w:val="30"/>
          <w:szCs w:val="30"/>
        </w:rPr>
        <w:t>2562</w:t>
      </w:r>
      <w:r w:rsidRPr="00344305">
        <w:rPr>
          <w:rFonts w:asciiTheme="majorBidi" w:hAnsiTheme="majorBidi" w:cstheme="majorBidi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  <w:r w:rsidR="00995F07" w:rsidRPr="00344305">
        <w:rPr>
          <w:rFonts w:asciiTheme="majorBidi" w:hAnsiTheme="majorBidi" w:cstheme="majorBidi" w:hint="cs"/>
          <w:sz w:val="30"/>
          <w:szCs w:val="30"/>
          <w:cs/>
        </w:rPr>
        <w:t>จำนว</w:t>
      </w:r>
      <w:r w:rsidR="00344305" w:rsidRPr="00344305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344305" w:rsidRPr="00344305">
        <w:rPr>
          <w:rFonts w:asciiTheme="majorBidi" w:hAnsiTheme="majorBidi" w:cstheme="majorBidi"/>
          <w:sz w:val="30"/>
          <w:szCs w:val="30"/>
        </w:rPr>
        <w:t xml:space="preserve">1.9 </w:t>
      </w:r>
      <w:r w:rsidR="00344305" w:rsidRPr="00344305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2CAC377A" w14:textId="77777777" w:rsidR="007053B9" w:rsidRPr="00995F07" w:rsidRDefault="007053B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tbl>
      <w:tblPr>
        <w:tblW w:w="9067" w:type="dxa"/>
        <w:tblInd w:w="450" w:type="dxa"/>
        <w:tblLook w:val="01E0" w:firstRow="1" w:lastRow="1" w:firstColumn="1" w:lastColumn="1" w:noHBand="0" w:noVBand="0"/>
      </w:tblPr>
      <w:tblGrid>
        <w:gridCol w:w="4403"/>
        <w:gridCol w:w="1022"/>
        <w:gridCol w:w="236"/>
        <w:gridCol w:w="909"/>
        <w:gridCol w:w="270"/>
        <w:gridCol w:w="964"/>
        <w:gridCol w:w="270"/>
        <w:gridCol w:w="993"/>
      </w:tblGrid>
      <w:tr w:rsidR="00093882" w:rsidRPr="004179E1" w14:paraId="36C33871" w14:textId="77777777" w:rsidTr="003922EA">
        <w:trPr>
          <w:trHeight w:val="20"/>
          <w:tblHeader/>
        </w:trPr>
        <w:tc>
          <w:tcPr>
            <w:tcW w:w="4403" w:type="dxa"/>
            <w:vMerge w:val="restart"/>
          </w:tcPr>
          <w:p w14:paraId="0AA988BB" w14:textId="7033EE8C" w:rsidR="00093882" w:rsidRPr="004179E1" w:rsidRDefault="0009388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79E1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4179E1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4179E1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r w:rsidRPr="004179E1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167" w:type="dxa"/>
            <w:gridSpan w:val="3"/>
            <w:vAlign w:val="bottom"/>
          </w:tcPr>
          <w:p w14:paraId="24EF2682" w14:textId="43F63A2E" w:rsidR="00093882" w:rsidRPr="004179E1" w:rsidRDefault="0009388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4179E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5A50207" w14:textId="77777777" w:rsidR="00093882" w:rsidRPr="004179E1" w:rsidRDefault="0009388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27" w:type="dxa"/>
            <w:gridSpan w:val="3"/>
            <w:vAlign w:val="bottom"/>
          </w:tcPr>
          <w:p w14:paraId="264B6DE2" w14:textId="41274707" w:rsidR="00093882" w:rsidRPr="004179E1" w:rsidRDefault="0009388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3882" w:rsidRPr="004179E1" w14:paraId="640E4333" w14:textId="77777777" w:rsidTr="003922EA">
        <w:trPr>
          <w:trHeight w:val="20"/>
          <w:tblHeader/>
        </w:trPr>
        <w:tc>
          <w:tcPr>
            <w:tcW w:w="4403" w:type="dxa"/>
            <w:vMerge/>
          </w:tcPr>
          <w:p w14:paraId="7A590982" w14:textId="77777777" w:rsidR="00093882" w:rsidRPr="004179E1" w:rsidRDefault="00093882" w:rsidP="00344305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44CEC4DA" w14:textId="77777777" w:rsidR="00093882" w:rsidRPr="004179E1" w:rsidRDefault="0009388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center"/>
          </w:tcPr>
          <w:p w14:paraId="4B62A627" w14:textId="77777777" w:rsidR="00093882" w:rsidRPr="004179E1" w:rsidRDefault="0009388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center"/>
          </w:tcPr>
          <w:p w14:paraId="228D0089" w14:textId="77777777" w:rsidR="00093882" w:rsidRPr="004179E1" w:rsidRDefault="0009388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165A3D7F" w14:textId="77777777" w:rsidR="00093882" w:rsidRPr="004179E1" w:rsidRDefault="0009388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dxa"/>
            <w:vAlign w:val="center"/>
          </w:tcPr>
          <w:p w14:paraId="1EF5EDAE" w14:textId="77777777" w:rsidR="00093882" w:rsidRPr="004179E1" w:rsidRDefault="0009388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5BABFD0F" w14:textId="77777777" w:rsidR="00093882" w:rsidRPr="004179E1" w:rsidRDefault="0009388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701801E9" w14:textId="77777777" w:rsidR="00093882" w:rsidRPr="004179E1" w:rsidRDefault="0009388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093882" w:rsidRPr="004179E1" w14:paraId="783C2828" w14:textId="77777777" w:rsidTr="00EE1E68">
        <w:trPr>
          <w:trHeight w:val="20"/>
          <w:tblHeader/>
        </w:trPr>
        <w:tc>
          <w:tcPr>
            <w:tcW w:w="4403" w:type="dxa"/>
          </w:tcPr>
          <w:p w14:paraId="1234E99A" w14:textId="77777777" w:rsidR="00093882" w:rsidRPr="004179E1" w:rsidRDefault="00093882" w:rsidP="00344305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64" w:type="dxa"/>
            <w:gridSpan w:val="7"/>
          </w:tcPr>
          <w:p w14:paraId="12F265E8" w14:textId="77777777" w:rsidR="00093882" w:rsidRPr="004179E1" w:rsidRDefault="00093882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79E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093882" w:rsidRPr="004179E1" w14:paraId="16C86186" w14:textId="77777777" w:rsidTr="008F5F51">
        <w:trPr>
          <w:trHeight w:val="20"/>
        </w:trPr>
        <w:tc>
          <w:tcPr>
            <w:tcW w:w="4403" w:type="dxa"/>
          </w:tcPr>
          <w:p w14:paraId="36DD6D2F" w14:textId="77777777" w:rsidR="00093882" w:rsidRPr="004179E1" w:rsidRDefault="00093882" w:rsidP="00344305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22" w:type="dxa"/>
            <w:shd w:val="clear" w:color="auto" w:fill="auto"/>
          </w:tcPr>
          <w:p w14:paraId="67B27837" w14:textId="5A2B6C9F" w:rsidR="00093882" w:rsidRPr="00995F07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5F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1.37 - 1.49</w:t>
            </w:r>
          </w:p>
        </w:tc>
        <w:tc>
          <w:tcPr>
            <w:tcW w:w="236" w:type="dxa"/>
            <w:shd w:val="clear" w:color="auto" w:fill="auto"/>
          </w:tcPr>
          <w:p w14:paraId="44BAD582" w14:textId="77777777" w:rsidR="00093882" w:rsidRPr="00995F07" w:rsidRDefault="0009388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4E9DBBE9" w14:textId="15EE1373" w:rsidR="00093882" w:rsidRPr="00995F07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5F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1.63 - 3.08</w:t>
            </w:r>
          </w:p>
        </w:tc>
        <w:tc>
          <w:tcPr>
            <w:tcW w:w="270" w:type="dxa"/>
            <w:shd w:val="clear" w:color="auto" w:fill="auto"/>
          </w:tcPr>
          <w:p w14:paraId="143EB1C3" w14:textId="77777777" w:rsidR="00093882" w:rsidRPr="00995F07" w:rsidRDefault="0009388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14:paraId="443650B1" w14:textId="24F0592F" w:rsidR="00093882" w:rsidRPr="00995F07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5F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1.37 - 1.44</w:t>
            </w:r>
          </w:p>
        </w:tc>
        <w:tc>
          <w:tcPr>
            <w:tcW w:w="270" w:type="dxa"/>
            <w:shd w:val="clear" w:color="auto" w:fill="auto"/>
          </w:tcPr>
          <w:p w14:paraId="72C281BF" w14:textId="77777777" w:rsidR="00093882" w:rsidRPr="00995F07" w:rsidRDefault="0009388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2AF8685C" w14:textId="0B791C87" w:rsidR="00093882" w:rsidRPr="00995F07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F07">
              <w:rPr>
                <w:rFonts w:asciiTheme="majorBidi" w:hAnsiTheme="majorBidi" w:cstheme="majorBidi"/>
                <w:sz w:val="26"/>
                <w:szCs w:val="26"/>
              </w:rPr>
              <w:t>2.71 - 3.08</w:t>
            </w:r>
          </w:p>
        </w:tc>
      </w:tr>
      <w:tr w:rsidR="00093882" w:rsidRPr="004179E1" w14:paraId="112DA697" w14:textId="77777777" w:rsidTr="008F5F51">
        <w:trPr>
          <w:trHeight w:val="20"/>
        </w:trPr>
        <w:tc>
          <w:tcPr>
            <w:tcW w:w="4403" w:type="dxa"/>
          </w:tcPr>
          <w:p w14:paraId="20520BD4" w14:textId="77777777" w:rsidR="00093882" w:rsidRPr="004179E1" w:rsidRDefault="00093882" w:rsidP="00344305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22" w:type="dxa"/>
            <w:shd w:val="clear" w:color="auto" w:fill="auto"/>
          </w:tcPr>
          <w:p w14:paraId="069C75B2" w14:textId="3FA1A48D" w:rsidR="00093882" w:rsidRPr="00995F07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5F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2.06 - 3.88</w:t>
            </w:r>
          </w:p>
        </w:tc>
        <w:tc>
          <w:tcPr>
            <w:tcW w:w="236" w:type="dxa"/>
            <w:shd w:val="clear" w:color="auto" w:fill="auto"/>
          </w:tcPr>
          <w:p w14:paraId="3B5BF18D" w14:textId="77777777" w:rsidR="00093882" w:rsidRPr="00995F07" w:rsidRDefault="0009388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514E776D" w14:textId="5006334F" w:rsidR="00093882" w:rsidRPr="00995F07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5F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3.67 - 5.00</w:t>
            </w:r>
          </w:p>
        </w:tc>
        <w:tc>
          <w:tcPr>
            <w:tcW w:w="270" w:type="dxa"/>
            <w:shd w:val="clear" w:color="auto" w:fill="auto"/>
          </w:tcPr>
          <w:p w14:paraId="4A487C32" w14:textId="77777777" w:rsidR="00093882" w:rsidRPr="00995F07" w:rsidRDefault="0009388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14:paraId="59D15DB5" w14:textId="317C96FF" w:rsidR="00093882" w:rsidRPr="00995F07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5F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3.15 - 3.88</w:t>
            </w:r>
          </w:p>
        </w:tc>
        <w:tc>
          <w:tcPr>
            <w:tcW w:w="270" w:type="dxa"/>
            <w:shd w:val="clear" w:color="auto" w:fill="auto"/>
          </w:tcPr>
          <w:p w14:paraId="5004D6E6" w14:textId="77777777" w:rsidR="00093882" w:rsidRPr="00995F07" w:rsidRDefault="0009388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4B50FD7" w14:textId="79677FAE" w:rsidR="00093882" w:rsidRPr="00995F07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95F0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5.00</w:t>
            </w:r>
          </w:p>
        </w:tc>
      </w:tr>
    </w:tbl>
    <w:p w14:paraId="7E2508FB" w14:textId="77777777" w:rsidR="003922EA" w:rsidRDefault="003922E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77C0D39" w14:textId="19E19530" w:rsidR="003922EA" w:rsidRPr="004179E1" w:rsidRDefault="003922E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179E1">
        <w:rPr>
          <w:rFonts w:asciiTheme="majorBidi" w:hAnsiTheme="majorBidi" w:cstheme="majorBidi"/>
          <w:sz w:val="30"/>
          <w:szCs w:val="30"/>
          <w:cs/>
        </w:rPr>
        <w:lastRenderedPageBreak/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D143FA3" w14:textId="1D4AEAA8" w:rsidR="003922EA" w:rsidRPr="00995F07" w:rsidRDefault="003922E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24"/>
          <w:szCs w:val="24"/>
        </w:rPr>
      </w:pPr>
    </w:p>
    <w:p w14:paraId="7BDBC537" w14:textId="76F85A93" w:rsidR="00995F07" w:rsidRPr="004179E1" w:rsidRDefault="00995F0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7F4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87F49">
        <w:rPr>
          <w:rFonts w:asciiTheme="majorBidi" w:hAnsiTheme="majorBidi" w:cstheme="majorBidi"/>
          <w:sz w:val="30"/>
          <w:szCs w:val="30"/>
        </w:rPr>
        <w:t xml:space="preserve">31 </w:t>
      </w:r>
      <w:r w:rsidRPr="00A87F4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87F49">
        <w:rPr>
          <w:rFonts w:asciiTheme="majorBidi" w:hAnsiTheme="majorBidi" w:cstheme="majorBidi"/>
          <w:sz w:val="30"/>
          <w:szCs w:val="30"/>
        </w:rPr>
        <w:t xml:space="preserve">2562 </w:t>
      </w:r>
      <w:r w:rsidRPr="00A87F49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</w:t>
      </w:r>
      <w:r w:rsidR="00FA68BE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A87F49">
        <w:rPr>
          <w:rFonts w:asciiTheme="majorBidi" w:hAnsiTheme="majorBidi" w:cstheme="majorBidi"/>
          <w:sz w:val="30"/>
          <w:szCs w:val="30"/>
          <w:cs/>
        </w:rPr>
        <w:t xml:space="preserve">ที่กำหนดไว้เป็น </w:t>
      </w:r>
      <w:r w:rsidRPr="00A87F49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A87F49">
        <w:rPr>
          <w:rFonts w:asciiTheme="majorBidi" w:hAnsiTheme="majorBidi" w:cstheme="majorBidi"/>
          <w:sz w:val="30"/>
          <w:szCs w:val="30"/>
        </w:rPr>
        <w:t>-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A87F49">
        <w:rPr>
          <w:rFonts w:asciiTheme="majorBidi" w:hAnsiTheme="majorBidi" w:cstheme="majorBidi"/>
          <w:sz w:val="30"/>
          <w:szCs w:val="30"/>
        </w:rPr>
        <w:t xml:space="preserve">9 </w:t>
      </w:r>
      <w:r w:rsidRPr="00FA68BE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A87F4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A87F49">
        <w:rPr>
          <w:rFonts w:asciiTheme="majorBidi" w:hAnsiTheme="majorBidi" w:cstheme="majorBidi"/>
          <w:i/>
          <w:iCs/>
          <w:sz w:val="30"/>
          <w:szCs w:val="30"/>
        </w:rPr>
        <w:t>2561: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87F49">
        <w:rPr>
          <w:rFonts w:asciiTheme="majorBidi" w:hAnsiTheme="majorBidi" w:cstheme="majorBidi"/>
          <w:i/>
          <w:iCs/>
          <w:sz w:val="30"/>
          <w:szCs w:val="30"/>
        </w:rPr>
        <w:t>3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87F49">
        <w:rPr>
          <w:rFonts w:asciiTheme="majorBidi" w:hAnsiTheme="majorBidi" w:cstheme="majorBidi"/>
          <w:i/>
          <w:iCs/>
          <w:sz w:val="30"/>
          <w:szCs w:val="30"/>
        </w:rPr>
        <w:t>-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87F49">
        <w:rPr>
          <w:rFonts w:asciiTheme="majorBidi" w:hAnsiTheme="majorBidi" w:cstheme="majorBidi"/>
          <w:i/>
          <w:iCs/>
          <w:sz w:val="30"/>
          <w:szCs w:val="30"/>
        </w:rPr>
        <w:t xml:space="preserve">15 </w:t>
      </w:r>
      <w:r w:rsidRPr="00A87F49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  <w:r w:rsidRPr="00A87F4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A68BE" w:rsidRPr="008E7B3D">
        <w:rPr>
          <w:rFonts w:asciiTheme="majorBidi" w:hAnsiTheme="majorBidi" w:hint="cs"/>
          <w:sz w:val="30"/>
          <w:szCs w:val="30"/>
          <w:cs/>
        </w:rPr>
        <w:t>และ</w:t>
      </w:r>
      <w:r w:rsidRPr="008E7B3D">
        <w:rPr>
          <w:rFonts w:asciiTheme="majorBidi" w:hAnsiTheme="majorBidi"/>
          <w:sz w:val="30"/>
          <w:szCs w:val="30"/>
          <w:cs/>
        </w:rPr>
        <w:t xml:space="preserve">บริษัท </w:t>
      </w:r>
      <w:r w:rsidRPr="008E7B3D">
        <w:rPr>
          <w:rFonts w:asciiTheme="majorBidi" w:hAnsiTheme="majorBidi" w:cstheme="majorBidi"/>
          <w:sz w:val="30"/>
          <w:szCs w:val="30"/>
        </w:rPr>
        <w:t xml:space="preserve">3 - 7 </w:t>
      </w:r>
      <w:r w:rsidRPr="008E7B3D">
        <w:rPr>
          <w:rFonts w:asciiTheme="majorBidi" w:hAnsiTheme="majorBidi"/>
          <w:sz w:val="30"/>
          <w:szCs w:val="30"/>
          <w:cs/>
        </w:rPr>
        <w:t>ปี</w:t>
      </w:r>
      <w:r w:rsidRPr="00A87F49">
        <w:rPr>
          <w:rFonts w:asciiTheme="majorBidi" w:hAnsiTheme="majorBidi"/>
          <w:i/>
          <w:iCs/>
          <w:sz w:val="30"/>
          <w:szCs w:val="30"/>
          <w:cs/>
        </w:rPr>
        <w:t xml:space="preserve"> (</w:t>
      </w:r>
      <w:r w:rsidRPr="00A87F49">
        <w:rPr>
          <w:rFonts w:asciiTheme="majorBidi" w:hAnsiTheme="majorBidi" w:cstheme="majorBidi"/>
          <w:i/>
          <w:iCs/>
          <w:sz w:val="30"/>
          <w:szCs w:val="30"/>
        </w:rPr>
        <w:t xml:space="preserve">2561: 11 - 15 </w:t>
      </w:r>
      <w:r w:rsidRPr="00A87F49">
        <w:rPr>
          <w:rFonts w:asciiTheme="majorBidi" w:hAnsiTheme="majorBidi"/>
          <w:i/>
          <w:iCs/>
          <w:sz w:val="30"/>
          <w:szCs w:val="30"/>
          <w:cs/>
        </w:rPr>
        <w:t>ปี</w:t>
      </w:r>
      <w:r>
        <w:rPr>
          <w:rFonts w:asciiTheme="majorBidi" w:hAnsiTheme="majorBidi"/>
          <w:i/>
          <w:iCs/>
          <w:sz w:val="30"/>
          <w:szCs w:val="30"/>
        </w:rPr>
        <w:t>)</w:t>
      </w:r>
    </w:p>
    <w:p w14:paraId="5E18E37B" w14:textId="3528AF46" w:rsidR="00995F07" w:rsidRDefault="00995F0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24"/>
          <w:szCs w:val="24"/>
        </w:rPr>
      </w:pPr>
    </w:p>
    <w:p w14:paraId="06F21993" w14:textId="5B20E931" w:rsidR="00C303F9" w:rsidRPr="004179E1" w:rsidRDefault="00C303F9" w:rsidP="00344305">
      <w:pPr>
        <w:ind w:firstLine="547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4179E1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10CBC577" w14:textId="77777777" w:rsidR="00C303F9" w:rsidRPr="00995F07" w:rsidRDefault="00C303F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24"/>
          <w:szCs w:val="24"/>
        </w:rPr>
      </w:pPr>
    </w:p>
    <w:p w14:paraId="74632E62" w14:textId="3C140145" w:rsidR="00C303F9" w:rsidRPr="004179E1" w:rsidRDefault="00C303F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79E1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1BF762BC" w14:textId="77777777" w:rsidR="00C303F9" w:rsidRPr="00623946" w:rsidRDefault="00C303F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24"/>
          <w:szCs w:val="24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F37161" w:rsidRPr="004179E1" w14:paraId="689E9B80" w14:textId="77777777" w:rsidTr="00EE1E68">
        <w:trPr>
          <w:trHeight w:val="20"/>
          <w:tblHeader/>
        </w:trPr>
        <w:tc>
          <w:tcPr>
            <w:tcW w:w="4097" w:type="dxa"/>
          </w:tcPr>
          <w:p w14:paraId="42F443D0" w14:textId="77777777" w:rsidR="00F37161" w:rsidRPr="004179E1" w:rsidRDefault="00F37161" w:rsidP="00344305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2FDA6698" w14:textId="03B8C179" w:rsidR="00F37161" w:rsidRPr="004179E1" w:rsidRDefault="00F37161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179E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179E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F37161" w:rsidRPr="004179E1" w14:paraId="3BC2D376" w14:textId="77777777" w:rsidTr="0014457F">
        <w:trPr>
          <w:trHeight w:val="20"/>
          <w:tblHeader/>
        </w:trPr>
        <w:tc>
          <w:tcPr>
            <w:tcW w:w="4097" w:type="dxa"/>
          </w:tcPr>
          <w:p w14:paraId="27C065E0" w14:textId="77777777" w:rsidR="00F37161" w:rsidRPr="004179E1" w:rsidRDefault="00F37161" w:rsidP="0034430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1B111D31" w14:textId="64B97408" w:rsidR="00F37161" w:rsidRPr="004179E1" w:rsidRDefault="00F37161" w:rsidP="001445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3E23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33" w:type="dxa"/>
          </w:tcPr>
          <w:p w14:paraId="7A9999F8" w14:textId="77777777" w:rsidR="00F37161" w:rsidRPr="004179E1" w:rsidRDefault="00F37161" w:rsidP="0014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71B4AFA2" w14:textId="720E6293" w:rsidR="00F37161" w:rsidRPr="004179E1" w:rsidRDefault="00F37161" w:rsidP="0014457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3E23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</w:tr>
      <w:tr w:rsidR="00F37161" w:rsidRPr="004179E1" w14:paraId="59A3B979" w14:textId="77777777" w:rsidTr="00EE1E68">
        <w:trPr>
          <w:trHeight w:val="20"/>
          <w:tblHeader/>
        </w:trPr>
        <w:tc>
          <w:tcPr>
            <w:tcW w:w="4097" w:type="dxa"/>
          </w:tcPr>
          <w:p w14:paraId="3C372837" w14:textId="3BF47B9F" w:rsidR="00F37161" w:rsidRPr="004179E1" w:rsidRDefault="00F37161" w:rsidP="003443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995F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2B0E915C" w14:textId="77777777" w:rsidR="00F37161" w:rsidRPr="004179E1" w:rsidRDefault="00F37161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3" w:type="dxa"/>
          </w:tcPr>
          <w:p w14:paraId="68EB45EB" w14:textId="77777777" w:rsidR="00F37161" w:rsidRPr="004179E1" w:rsidRDefault="00F3716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24E63DDC" w14:textId="77777777" w:rsidR="00F37161" w:rsidRPr="004179E1" w:rsidRDefault="00F37161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3" w:type="dxa"/>
          </w:tcPr>
          <w:p w14:paraId="2FDFF392" w14:textId="77777777" w:rsidR="00F37161" w:rsidRPr="004179E1" w:rsidRDefault="00F3716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3D8FE8ED" w14:textId="77777777" w:rsidR="00F37161" w:rsidRPr="004179E1" w:rsidRDefault="00F37161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5" w:type="dxa"/>
          </w:tcPr>
          <w:p w14:paraId="54E7B17A" w14:textId="77777777" w:rsidR="00F37161" w:rsidRPr="004179E1" w:rsidRDefault="00F3716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579065F1" w14:textId="77777777" w:rsidR="00F37161" w:rsidRPr="004179E1" w:rsidRDefault="00F37161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</w:tr>
      <w:tr w:rsidR="00F37161" w:rsidRPr="004179E1" w14:paraId="5C5113DC" w14:textId="77777777" w:rsidTr="00EE1E68">
        <w:trPr>
          <w:trHeight w:val="20"/>
          <w:tblHeader/>
        </w:trPr>
        <w:tc>
          <w:tcPr>
            <w:tcW w:w="4097" w:type="dxa"/>
          </w:tcPr>
          <w:p w14:paraId="790F3883" w14:textId="77777777" w:rsidR="00F37161" w:rsidRPr="004179E1" w:rsidRDefault="00F37161" w:rsidP="00344305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57F7E676" w14:textId="062ACBCC" w:rsidR="00F37161" w:rsidRPr="004179E1" w:rsidRDefault="00F37161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1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6518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1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37161" w:rsidRPr="004179E1" w14:paraId="631888FD" w14:textId="77777777" w:rsidTr="008F5F51">
        <w:trPr>
          <w:trHeight w:val="20"/>
        </w:trPr>
        <w:tc>
          <w:tcPr>
            <w:tcW w:w="4097" w:type="dxa"/>
          </w:tcPr>
          <w:p w14:paraId="2D73B457" w14:textId="77777777" w:rsidR="00F37161" w:rsidRPr="004179E1" w:rsidRDefault="00F37161" w:rsidP="0034430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4ADA4A24" w14:textId="090F46C4" w:rsidR="00F3716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(521)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335B2D6E" w14:textId="77777777" w:rsidR="00F37161" w:rsidRPr="004179E1" w:rsidRDefault="00F3716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4BEAB372" w14:textId="67572915" w:rsidR="00F3716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(520)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05F2F821" w14:textId="77777777" w:rsidR="00F37161" w:rsidRPr="004179E1" w:rsidRDefault="00F3716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5525CA0D" w14:textId="07D28962" w:rsidR="00F3716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546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25C53A2D" w14:textId="77777777" w:rsidR="00F37161" w:rsidRPr="00E378C2" w:rsidRDefault="00F3716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1A55A7F1" w14:textId="71E79522" w:rsidR="00F3716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330</w:t>
            </w:r>
          </w:p>
        </w:tc>
      </w:tr>
      <w:tr w:rsidR="00F37161" w:rsidRPr="004179E1" w14:paraId="3ED01A36" w14:textId="77777777" w:rsidTr="008F5F51">
        <w:trPr>
          <w:trHeight w:val="20"/>
        </w:trPr>
        <w:tc>
          <w:tcPr>
            <w:tcW w:w="4097" w:type="dxa"/>
          </w:tcPr>
          <w:p w14:paraId="3F4C33D8" w14:textId="77777777" w:rsidR="00F37161" w:rsidRPr="004179E1" w:rsidRDefault="00F37161" w:rsidP="0034430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shd w:val="clear" w:color="auto" w:fill="auto"/>
          </w:tcPr>
          <w:p w14:paraId="696DA874" w14:textId="4F6B2067" w:rsidR="00F3716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292</w:t>
            </w:r>
          </w:p>
        </w:tc>
        <w:tc>
          <w:tcPr>
            <w:tcW w:w="233" w:type="dxa"/>
            <w:shd w:val="clear" w:color="auto" w:fill="auto"/>
          </w:tcPr>
          <w:p w14:paraId="2EE452D1" w14:textId="77777777" w:rsidR="00F37161" w:rsidRPr="004179E1" w:rsidRDefault="00F3716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0849EC41" w14:textId="1C1F280C" w:rsidR="00F3716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330</w:t>
            </w:r>
          </w:p>
        </w:tc>
        <w:tc>
          <w:tcPr>
            <w:tcW w:w="233" w:type="dxa"/>
            <w:shd w:val="clear" w:color="auto" w:fill="auto"/>
          </w:tcPr>
          <w:p w14:paraId="16F9224D" w14:textId="77777777" w:rsidR="00F37161" w:rsidRPr="004179E1" w:rsidRDefault="00F3716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6EA5AFA6" w14:textId="3F6A60CB" w:rsidR="00F3716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(292)</w:t>
            </w:r>
          </w:p>
        </w:tc>
        <w:tc>
          <w:tcPr>
            <w:tcW w:w="235" w:type="dxa"/>
            <w:shd w:val="clear" w:color="auto" w:fill="auto"/>
          </w:tcPr>
          <w:p w14:paraId="65505EAD" w14:textId="77777777" w:rsidR="00F37161" w:rsidRPr="004179E1" w:rsidRDefault="00F3716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574CF7ED" w14:textId="202CFEA5" w:rsidR="00F3716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(320)</w:t>
            </w:r>
          </w:p>
        </w:tc>
      </w:tr>
      <w:tr w:rsidR="00F37161" w:rsidRPr="004179E1" w14:paraId="5D4B0EBA" w14:textId="77777777" w:rsidTr="008F5F51">
        <w:trPr>
          <w:trHeight w:val="20"/>
        </w:trPr>
        <w:tc>
          <w:tcPr>
            <w:tcW w:w="4097" w:type="dxa"/>
          </w:tcPr>
          <w:p w14:paraId="59A2E3AF" w14:textId="77777777" w:rsidR="00F37161" w:rsidRPr="004179E1" w:rsidRDefault="00F37161" w:rsidP="00344305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905A802" w14:textId="2745A525" w:rsidR="00F3716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(486)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90B4319" w14:textId="77777777" w:rsidR="00F37161" w:rsidRPr="004179E1" w:rsidRDefault="00F3716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5019DEE9" w14:textId="36D20B1C" w:rsidR="00F3716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(630)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B897FC4" w14:textId="77777777" w:rsidR="00F37161" w:rsidRPr="004179E1" w:rsidRDefault="00F3716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4F743FE" w14:textId="3F110EFB" w:rsidR="00F3716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CF82D2F" w14:textId="77777777" w:rsidR="00F37161" w:rsidRPr="00E378C2" w:rsidRDefault="00F3716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7EA299C" w14:textId="3E42585C" w:rsidR="00F3716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670</w:t>
            </w:r>
          </w:p>
        </w:tc>
      </w:tr>
    </w:tbl>
    <w:p w14:paraId="11E1117A" w14:textId="4D5E2ABD" w:rsidR="00C303F9" w:rsidRDefault="00C303F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24"/>
          <w:szCs w:val="24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F37161" w:rsidRPr="004179E1" w14:paraId="2B9E0767" w14:textId="77777777" w:rsidTr="00EE1E68">
        <w:trPr>
          <w:trHeight w:val="20"/>
          <w:tblHeader/>
        </w:trPr>
        <w:tc>
          <w:tcPr>
            <w:tcW w:w="4097" w:type="dxa"/>
          </w:tcPr>
          <w:p w14:paraId="3D1073B0" w14:textId="77777777" w:rsidR="00F37161" w:rsidRPr="004179E1" w:rsidRDefault="00F37161" w:rsidP="00344305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3B32EC3F" w14:textId="7DD021CD" w:rsidR="00F37161" w:rsidRPr="004179E1" w:rsidRDefault="00F37161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179E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37161" w:rsidRPr="004179E1" w14:paraId="239D215C" w14:textId="77777777" w:rsidTr="00D36B74">
        <w:trPr>
          <w:trHeight w:val="20"/>
          <w:tblHeader/>
        </w:trPr>
        <w:tc>
          <w:tcPr>
            <w:tcW w:w="4097" w:type="dxa"/>
          </w:tcPr>
          <w:p w14:paraId="688EBE13" w14:textId="77777777" w:rsidR="00F37161" w:rsidRPr="004179E1" w:rsidRDefault="00F37161" w:rsidP="0034430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  <w:vAlign w:val="bottom"/>
          </w:tcPr>
          <w:p w14:paraId="471EDFEE" w14:textId="7B37293E" w:rsidR="00F37161" w:rsidRPr="004179E1" w:rsidRDefault="00F37161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D36B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33" w:type="dxa"/>
            <w:vAlign w:val="bottom"/>
          </w:tcPr>
          <w:p w14:paraId="06817F10" w14:textId="77777777" w:rsidR="00F37161" w:rsidRPr="004179E1" w:rsidRDefault="00F37161" w:rsidP="00D36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  <w:vAlign w:val="bottom"/>
          </w:tcPr>
          <w:p w14:paraId="30F434DF" w14:textId="4CB3199E" w:rsidR="00F37161" w:rsidRPr="004179E1" w:rsidRDefault="00F37161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D36B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</w:tr>
      <w:tr w:rsidR="00F37161" w:rsidRPr="004179E1" w14:paraId="4F1ED794" w14:textId="77777777" w:rsidTr="00EE1E68">
        <w:trPr>
          <w:trHeight w:val="20"/>
          <w:tblHeader/>
        </w:trPr>
        <w:tc>
          <w:tcPr>
            <w:tcW w:w="4097" w:type="dxa"/>
          </w:tcPr>
          <w:p w14:paraId="5E1591CC" w14:textId="2D374F44" w:rsidR="00F37161" w:rsidRPr="004179E1" w:rsidRDefault="00F37161" w:rsidP="003443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995F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7C8734F8" w14:textId="77777777" w:rsidR="00F37161" w:rsidRPr="004179E1" w:rsidRDefault="00F37161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3" w:type="dxa"/>
          </w:tcPr>
          <w:p w14:paraId="6A080394" w14:textId="77777777" w:rsidR="00F37161" w:rsidRPr="004179E1" w:rsidRDefault="00F3716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507E3DC6" w14:textId="77777777" w:rsidR="00F37161" w:rsidRPr="004179E1" w:rsidRDefault="00F37161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3" w:type="dxa"/>
          </w:tcPr>
          <w:p w14:paraId="1614BC2F" w14:textId="77777777" w:rsidR="00F37161" w:rsidRPr="004179E1" w:rsidRDefault="00F3716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34841617" w14:textId="77777777" w:rsidR="00F37161" w:rsidRPr="004179E1" w:rsidRDefault="00F37161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5" w:type="dxa"/>
          </w:tcPr>
          <w:p w14:paraId="4A5040FA" w14:textId="77777777" w:rsidR="00F37161" w:rsidRPr="004179E1" w:rsidRDefault="00F3716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3D9A1BF" w14:textId="77777777" w:rsidR="00F37161" w:rsidRPr="004179E1" w:rsidRDefault="00F37161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</w:tr>
      <w:tr w:rsidR="00F37161" w:rsidRPr="004179E1" w14:paraId="770737CC" w14:textId="77777777" w:rsidTr="00EE1E68">
        <w:trPr>
          <w:trHeight w:val="20"/>
          <w:tblHeader/>
        </w:trPr>
        <w:tc>
          <w:tcPr>
            <w:tcW w:w="4097" w:type="dxa"/>
          </w:tcPr>
          <w:p w14:paraId="6D4135A2" w14:textId="77777777" w:rsidR="00F37161" w:rsidRPr="004179E1" w:rsidRDefault="00F37161" w:rsidP="00344305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79B38521" w14:textId="668F3EE1" w:rsidR="00F37161" w:rsidRPr="004179E1" w:rsidRDefault="00F37161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1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6518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1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37161" w:rsidRPr="004179E1" w14:paraId="4B38A8BC" w14:textId="77777777" w:rsidTr="008F5F51">
        <w:trPr>
          <w:trHeight w:val="20"/>
        </w:trPr>
        <w:tc>
          <w:tcPr>
            <w:tcW w:w="4097" w:type="dxa"/>
          </w:tcPr>
          <w:p w14:paraId="6AF49434" w14:textId="77777777" w:rsidR="00F37161" w:rsidRPr="004179E1" w:rsidRDefault="00F37161" w:rsidP="0034430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43E67BE9" w14:textId="159F413C" w:rsidR="00F3716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(457)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7C2C7E92" w14:textId="77777777" w:rsidR="00F37161" w:rsidRPr="00BA067F" w:rsidRDefault="00F3716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52009A94" w14:textId="46101D2E" w:rsidR="00F37161" w:rsidRPr="00BA067F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06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(50)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7C36FD33" w14:textId="77777777" w:rsidR="00F37161" w:rsidRPr="004179E1" w:rsidRDefault="00F3716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649C7AC5" w14:textId="3522459D" w:rsidR="00F3716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487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621ED179" w14:textId="77777777" w:rsidR="00F37161" w:rsidRPr="00E378C2" w:rsidRDefault="00F3716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5356FD1A" w14:textId="4502DCE5" w:rsidR="00F3716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430</w:t>
            </w:r>
          </w:p>
        </w:tc>
      </w:tr>
      <w:tr w:rsidR="00F37161" w:rsidRPr="004179E1" w14:paraId="552E9F9B" w14:textId="77777777" w:rsidTr="008F5F51">
        <w:trPr>
          <w:trHeight w:val="20"/>
        </w:trPr>
        <w:tc>
          <w:tcPr>
            <w:tcW w:w="4097" w:type="dxa"/>
          </w:tcPr>
          <w:p w14:paraId="57AE096A" w14:textId="77777777" w:rsidR="00F37161" w:rsidRPr="004179E1" w:rsidRDefault="00F37161" w:rsidP="0034430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shd w:val="clear" w:color="auto" w:fill="auto"/>
          </w:tcPr>
          <w:p w14:paraId="4AAC0E89" w14:textId="3BDEC7C6" w:rsidR="00F3716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277</w:t>
            </w:r>
          </w:p>
        </w:tc>
        <w:tc>
          <w:tcPr>
            <w:tcW w:w="233" w:type="dxa"/>
            <w:shd w:val="clear" w:color="auto" w:fill="auto"/>
          </w:tcPr>
          <w:p w14:paraId="45B66E3E" w14:textId="77777777" w:rsidR="00F37161" w:rsidRPr="00E378C2" w:rsidRDefault="00F3716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7" w:type="dxa"/>
            <w:shd w:val="clear" w:color="auto" w:fill="auto"/>
          </w:tcPr>
          <w:p w14:paraId="02B01D83" w14:textId="602C6FB2" w:rsidR="00F3716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320</w:t>
            </w:r>
          </w:p>
        </w:tc>
        <w:tc>
          <w:tcPr>
            <w:tcW w:w="233" w:type="dxa"/>
            <w:shd w:val="clear" w:color="auto" w:fill="auto"/>
          </w:tcPr>
          <w:p w14:paraId="3968EE07" w14:textId="77777777" w:rsidR="00F37161" w:rsidRPr="004179E1" w:rsidRDefault="00F3716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0980484F" w14:textId="3E19634D" w:rsidR="00F3716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(268)</w:t>
            </w:r>
          </w:p>
        </w:tc>
        <w:tc>
          <w:tcPr>
            <w:tcW w:w="235" w:type="dxa"/>
            <w:shd w:val="clear" w:color="auto" w:fill="auto"/>
          </w:tcPr>
          <w:p w14:paraId="1962A6F0" w14:textId="77777777" w:rsidR="00F37161" w:rsidRPr="004179E1" w:rsidRDefault="00F3716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78AB0D6A" w14:textId="0DA31E8E" w:rsidR="00F3716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(310)</w:t>
            </w:r>
          </w:p>
        </w:tc>
      </w:tr>
      <w:tr w:rsidR="00F37161" w:rsidRPr="004179E1" w14:paraId="01EFEB29" w14:textId="77777777" w:rsidTr="008F5F51">
        <w:trPr>
          <w:trHeight w:val="20"/>
        </w:trPr>
        <w:tc>
          <w:tcPr>
            <w:tcW w:w="4097" w:type="dxa"/>
          </w:tcPr>
          <w:p w14:paraId="693A56D1" w14:textId="77777777" w:rsidR="00F37161" w:rsidRPr="004179E1" w:rsidRDefault="00F37161" w:rsidP="00344305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E2191EC" w14:textId="3176CCB3" w:rsidR="00F37161" w:rsidRPr="00BA067F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06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(466)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8E8108E" w14:textId="77777777" w:rsidR="00F37161" w:rsidRPr="00BA067F" w:rsidRDefault="00F3716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9D00150" w14:textId="284D6EA3" w:rsidR="00F37161" w:rsidRPr="00BA067F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06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(610)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BCF18DB" w14:textId="77777777" w:rsidR="00F37161" w:rsidRPr="004179E1" w:rsidRDefault="00F3716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42F94547" w14:textId="136A9289" w:rsidR="00F3716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(481)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FE385B7" w14:textId="77777777" w:rsidR="00F37161" w:rsidRPr="004179E1" w:rsidRDefault="00F3716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68D9DEB" w14:textId="36945F39" w:rsidR="00F37161" w:rsidRPr="004179E1" w:rsidRDefault="004A246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650</w:t>
            </w:r>
          </w:p>
        </w:tc>
      </w:tr>
    </w:tbl>
    <w:p w14:paraId="5ABE6C97" w14:textId="4E064895" w:rsidR="00247DBD" w:rsidRDefault="00247DB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24"/>
          <w:szCs w:val="24"/>
        </w:rPr>
      </w:pPr>
    </w:p>
    <w:p w14:paraId="23B09D79" w14:textId="091DC8EA" w:rsidR="00CF1FF6" w:rsidRDefault="00CF1FF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2A0FE4FF" w14:textId="77777777" w:rsidR="00107696" w:rsidRPr="00C01851" w:rsidRDefault="0010769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18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กองทุนสำรองเลี้ยงชีพ</w:t>
      </w:r>
    </w:p>
    <w:p w14:paraId="3ED0C502" w14:textId="77777777" w:rsidR="00107696" w:rsidRPr="00575C32" w:rsidRDefault="0010769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A22A44F" w14:textId="52614D1F" w:rsidR="00107696" w:rsidRPr="0075312D" w:rsidRDefault="0010769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w w:val="99"/>
          <w:sz w:val="30"/>
          <w:szCs w:val="30"/>
        </w:rPr>
      </w:pPr>
      <w:r w:rsidRPr="00B50CB6">
        <w:rPr>
          <w:rFonts w:asciiTheme="majorBidi" w:hAnsiTheme="majorBidi" w:cstheme="majorBidi"/>
          <w:sz w:val="30"/>
          <w:szCs w:val="30"/>
          <w:cs/>
        </w:rPr>
        <w:tab/>
      </w:r>
      <w:r w:rsidR="005407C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50CB6">
        <w:rPr>
          <w:rFonts w:asciiTheme="majorBidi" w:hAnsiTheme="majorBidi" w:cstheme="majorBidi"/>
          <w:sz w:val="30"/>
          <w:szCs w:val="30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B50CB6">
        <w:rPr>
          <w:rFonts w:asciiTheme="majorBidi" w:hAnsiTheme="majorBidi" w:cstheme="majorBidi"/>
          <w:sz w:val="30"/>
          <w:szCs w:val="30"/>
        </w:rPr>
        <w:t>2530</w:t>
      </w:r>
      <w:r w:rsidRPr="00B50CB6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540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50CB6">
        <w:rPr>
          <w:rFonts w:asciiTheme="majorBidi" w:hAnsiTheme="majorBidi" w:cstheme="majorBidi"/>
          <w:sz w:val="30"/>
          <w:szCs w:val="30"/>
          <w:cs/>
        </w:rPr>
        <w:t xml:space="preserve">บริษัทและพนักงานจะจ่ายสมทบเข้ากองทุนเป็นรายเดือนในอัตราร้อยละ </w:t>
      </w:r>
      <w:r w:rsidRPr="00B50CB6">
        <w:rPr>
          <w:rFonts w:asciiTheme="majorBidi" w:hAnsiTheme="majorBidi" w:cstheme="majorBidi"/>
          <w:sz w:val="30"/>
          <w:szCs w:val="30"/>
        </w:rPr>
        <w:t>3</w:t>
      </w:r>
      <w:r w:rsidRPr="00B50CB6">
        <w:rPr>
          <w:rFonts w:asciiTheme="majorBidi" w:hAnsiTheme="majorBidi" w:cstheme="majorBidi"/>
          <w:sz w:val="30"/>
          <w:szCs w:val="30"/>
          <w:cs/>
        </w:rPr>
        <w:t xml:space="preserve"> ของเงินเดือน กองทุนสำรองเลี้ยงชีพนี้บริหารโดยกองทุนสำรองเลี้ยงชีพเค มาสเตอร์ พูล ฟันด์ และจะจ่ายให้แก่พนักงานเมื่อพนักงานนั้นออกจากงานตามระเบียบว่าด้วยกองทุนของ</w:t>
      </w:r>
      <w:r w:rsidR="00540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50CB6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450BE">
        <w:rPr>
          <w:rFonts w:asciiTheme="majorBidi" w:hAnsiTheme="majorBidi"/>
          <w:sz w:val="30"/>
          <w:szCs w:val="30"/>
          <w:cs/>
        </w:rPr>
        <w:t xml:space="preserve"> ในระหว่างปี 2562 </w:t>
      </w:r>
      <w:r w:rsidR="005407C3">
        <w:rPr>
          <w:rFonts w:asciiTheme="majorBidi" w:hAnsiTheme="majorBidi" w:hint="cs"/>
          <w:sz w:val="30"/>
          <w:szCs w:val="30"/>
          <w:cs/>
        </w:rPr>
        <w:t>กลุ่ม</w:t>
      </w:r>
      <w:r w:rsidRPr="007450BE">
        <w:rPr>
          <w:rFonts w:asciiTheme="majorBidi" w:hAnsiTheme="majorBidi"/>
          <w:sz w:val="30"/>
          <w:szCs w:val="30"/>
          <w:cs/>
        </w:rPr>
        <w:t>บริษัทรับรู้เงินสมทบดังกล่าว</w:t>
      </w:r>
      <w:r w:rsidRPr="00A16C03">
        <w:rPr>
          <w:rFonts w:asciiTheme="majorBidi" w:hAnsiTheme="majorBidi" w:cstheme="majorBidi"/>
          <w:sz w:val="30"/>
          <w:szCs w:val="30"/>
          <w:cs/>
        </w:rPr>
        <w:t xml:space="preserve">เป็นค่าใช้จ่ายจำนวนเงิน 2.8 ล้านบาท </w:t>
      </w:r>
      <w:r w:rsidRPr="00D902D3">
        <w:rPr>
          <w:rFonts w:asciiTheme="majorBidi" w:hAnsiTheme="majorBidi" w:cstheme="majorBidi"/>
          <w:i/>
          <w:iCs/>
          <w:sz w:val="30"/>
          <w:szCs w:val="30"/>
          <w:cs/>
        </w:rPr>
        <w:t>(2561: 3.2 ล้านบาท)</w:t>
      </w:r>
      <w:r w:rsidRPr="00A16C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407C3" w:rsidRPr="00A16C03">
        <w:rPr>
          <w:rFonts w:asciiTheme="majorBidi" w:hAnsiTheme="majorBidi" w:cstheme="majorBidi" w:hint="cs"/>
          <w:sz w:val="30"/>
          <w:szCs w:val="30"/>
          <w:cs/>
        </w:rPr>
        <w:t>และของ</w:t>
      </w:r>
      <w:r w:rsidRPr="00A16C0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407C3" w:rsidRPr="00A16C03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A16C03">
        <w:rPr>
          <w:rFonts w:asciiTheme="majorBidi" w:hAnsiTheme="majorBidi" w:cstheme="majorBidi"/>
          <w:sz w:val="30"/>
          <w:szCs w:val="30"/>
          <w:cs/>
        </w:rPr>
        <w:t xml:space="preserve"> 2.6 ล้านบาท </w:t>
      </w:r>
      <w:r w:rsidRPr="00D902D3">
        <w:rPr>
          <w:rFonts w:asciiTheme="majorBidi" w:hAnsiTheme="majorBidi" w:cstheme="majorBidi"/>
          <w:i/>
          <w:iCs/>
          <w:sz w:val="30"/>
          <w:szCs w:val="30"/>
          <w:cs/>
        </w:rPr>
        <w:t>(2561: 3.1 ล้านบาท)</w:t>
      </w:r>
    </w:p>
    <w:p w14:paraId="634E0B9F" w14:textId="77777777" w:rsidR="00CF1FF6" w:rsidRDefault="00CF1FF6" w:rsidP="0034430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009643E" w14:textId="1E2DB67C" w:rsidR="007711E0" w:rsidRPr="00B50CB6" w:rsidRDefault="00DC34F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17</w:t>
      </w:r>
      <w:r w:rsidR="007711E0" w:rsidRPr="00B50CB6">
        <w:rPr>
          <w:rFonts w:asciiTheme="majorBidi" w:hAnsiTheme="majorBidi" w:cstheme="majorBidi"/>
          <w:b/>
          <w:bCs/>
          <w:sz w:val="30"/>
          <w:szCs w:val="30"/>
        </w:rPr>
        <w:tab/>
      </w:r>
      <w:r w:rsidR="007711E0" w:rsidRPr="00B50CB6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</w:p>
    <w:p w14:paraId="03574783" w14:textId="53047D13" w:rsidR="009C7830" w:rsidRPr="00995F07" w:rsidRDefault="009C783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464"/>
        <w:gridCol w:w="925"/>
        <w:gridCol w:w="1008"/>
        <w:gridCol w:w="278"/>
        <w:gridCol w:w="1008"/>
        <w:gridCol w:w="278"/>
        <w:gridCol w:w="1008"/>
        <w:gridCol w:w="278"/>
        <w:gridCol w:w="1023"/>
      </w:tblGrid>
      <w:tr w:rsidR="00BA7226" w:rsidRPr="004179E1" w14:paraId="586FAAD2" w14:textId="77777777" w:rsidTr="00C70247">
        <w:trPr>
          <w:tblHeader/>
        </w:trPr>
        <w:tc>
          <w:tcPr>
            <w:tcW w:w="3464" w:type="dxa"/>
          </w:tcPr>
          <w:p w14:paraId="0557825D" w14:textId="77777777" w:rsidR="00BA7226" w:rsidRPr="004179E1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</w:rPr>
            </w:pPr>
          </w:p>
        </w:tc>
        <w:tc>
          <w:tcPr>
            <w:tcW w:w="925" w:type="dxa"/>
          </w:tcPr>
          <w:p w14:paraId="0930E475" w14:textId="77777777" w:rsidR="00BA7226" w:rsidRPr="004179E1" w:rsidRDefault="00BA722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294" w:type="dxa"/>
            <w:gridSpan w:val="3"/>
            <w:shd w:val="clear" w:color="auto" w:fill="auto"/>
          </w:tcPr>
          <w:p w14:paraId="33B91899" w14:textId="77777777" w:rsidR="00BA7226" w:rsidRPr="004179E1" w:rsidRDefault="00BA7226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8" w:type="dxa"/>
            <w:shd w:val="clear" w:color="auto" w:fill="auto"/>
          </w:tcPr>
          <w:p w14:paraId="5EF172FB" w14:textId="77777777" w:rsidR="00BA7226" w:rsidRPr="004179E1" w:rsidRDefault="00BA7226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9" w:type="dxa"/>
            <w:gridSpan w:val="3"/>
            <w:shd w:val="clear" w:color="auto" w:fill="auto"/>
          </w:tcPr>
          <w:p w14:paraId="6FD4F95F" w14:textId="77777777" w:rsidR="00BA7226" w:rsidRPr="004179E1" w:rsidRDefault="00BA7226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BA7226" w:rsidRPr="004179E1" w14:paraId="0B33B3CF" w14:textId="77777777" w:rsidTr="00C70247">
        <w:trPr>
          <w:tblHeader/>
        </w:trPr>
        <w:tc>
          <w:tcPr>
            <w:tcW w:w="3464" w:type="dxa"/>
          </w:tcPr>
          <w:p w14:paraId="4EF91720" w14:textId="01548A06" w:rsidR="00BA7226" w:rsidRPr="004179E1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44F9027D" w14:textId="77777777" w:rsidR="00BA7226" w:rsidRPr="004179E1" w:rsidRDefault="00BA722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08" w:type="dxa"/>
            <w:shd w:val="clear" w:color="auto" w:fill="auto"/>
          </w:tcPr>
          <w:p w14:paraId="1FE1436A" w14:textId="77777777" w:rsidR="00BA7226" w:rsidRPr="004179E1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8" w:type="dxa"/>
          </w:tcPr>
          <w:p w14:paraId="1FE3F05C" w14:textId="77777777" w:rsidR="00BA7226" w:rsidRPr="004179E1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688AB67" w14:textId="77777777" w:rsidR="00BA7226" w:rsidRPr="004179E1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8" w:type="dxa"/>
          </w:tcPr>
          <w:p w14:paraId="442447D0" w14:textId="77777777" w:rsidR="00BA7226" w:rsidRPr="004179E1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EE3D5A6" w14:textId="77777777" w:rsidR="00BA7226" w:rsidRPr="004179E1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8" w:type="dxa"/>
          </w:tcPr>
          <w:p w14:paraId="45880809" w14:textId="77777777" w:rsidR="00BA7226" w:rsidRPr="004179E1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EA92D18" w14:textId="77777777" w:rsidR="00BA7226" w:rsidRPr="004179E1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BA7226" w:rsidRPr="004179E1" w14:paraId="08B9578D" w14:textId="77777777" w:rsidTr="00C70247">
        <w:trPr>
          <w:tblHeader/>
        </w:trPr>
        <w:tc>
          <w:tcPr>
            <w:tcW w:w="3464" w:type="dxa"/>
          </w:tcPr>
          <w:p w14:paraId="5985C79E" w14:textId="233FBB95" w:rsidR="00BA7226" w:rsidRPr="004179E1" w:rsidRDefault="00BA722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5" w:type="dxa"/>
          </w:tcPr>
          <w:p w14:paraId="7C47D3CF" w14:textId="77777777" w:rsidR="00BA7226" w:rsidRPr="004179E1" w:rsidRDefault="00BA722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881" w:type="dxa"/>
            <w:gridSpan w:val="7"/>
          </w:tcPr>
          <w:p w14:paraId="6A959D1D" w14:textId="5693ED58" w:rsidR="00BA7226" w:rsidRPr="004179E1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994EF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4179E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4179E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994EF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4179E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C04F8" w:rsidRPr="004179E1" w14:paraId="31050685" w14:textId="77777777" w:rsidTr="008F5F51">
        <w:tc>
          <w:tcPr>
            <w:tcW w:w="3464" w:type="dxa"/>
          </w:tcPr>
          <w:p w14:paraId="496072EC" w14:textId="77777777" w:rsidR="001C04F8" w:rsidRPr="004179E1" w:rsidRDefault="001C04F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ทุนจดทะเบียน ณ วันที่ 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25" w:type="dxa"/>
          </w:tcPr>
          <w:p w14:paraId="14259224" w14:textId="77777777" w:rsidR="001C04F8" w:rsidRPr="004179E1" w:rsidRDefault="001C04F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006430B8" w14:textId="2274B368" w:rsidR="001C04F8" w:rsidRPr="004179E1" w:rsidRDefault="001C04F8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549,682</w:t>
            </w:r>
          </w:p>
        </w:tc>
        <w:tc>
          <w:tcPr>
            <w:tcW w:w="278" w:type="dxa"/>
            <w:shd w:val="clear" w:color="auto" w:fill="auto"/>
          </w:tcPr>
          <w:p w14:paraId="1EADBAD1" w14:textId="77777777" w:rsidR="001C04F8" w:rsidRPr="004179E1" w:rsidRDefault="001C04F8" w:rsidP="003443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09E4B1B5" w14:textId="54A6BE91" w:rsidR="001C04F8" w:rsidRPr="004179E1" w:rsidRDefault="00D11BB8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1B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549,682</w:t>
            </w:r>
          </w:p>
        </w:tc>
        <w:tc>
          <w:tcPr>
            <w:tcW w:w="278" w:type="dxa"/>
            <w:shd w:val="clear" w:color="auto" w:fill="auto"/>
          </w:tcPr>
          <w:p w14:paraId="25821D16" w14:textId="77777777" w:rsidR="001C04F8" w:rsidRPr="004179E1" w:rsidRDefault="001C04F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0BA28E8A" w14:textId="2E1F1A05" w:rsidR="001C04F8" w:rsidRPr="004179E1" w:rsidRDefault="00D11BB8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662,199</w:t>
            </w:r>
          </w:p>
        </w:tc>
        <w:tc>
          <w:tcPr>
            <w:tcW w:w="278" w:type="dxa"/>
            <w:shd w:val="clear" w:color="auto" w:fill="auto"/>
          </w:tcPr>
          <w:p w14:paraId="76430ACA" w14:textId="77777777" w:rsidR="001C04F8" w:rsidRPr="004179E1" w:rsidRDefault="001C04F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shd w:val="clear" w:color="auto" w:fill="auto"/>
          </w:tcPr>
          <w:p w14:paraId="0501CC3D" w14:textId="158E90F5" w:rsidR="001C04F8" w:rsidRPr="004179E1" w:rsidRDefault="00482349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823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662,199</w:t>
            </w:r>
          </w:p>
        </w:tc>
      </w:tr>
      <w:tr w:rsidR="001C04F8" w:rsidRPr="004179E1" w14:paraId="6F428F3D" w14:textId="77777777" w:rsidTr="008F5F51">
        <w:tc>
          <w:tcPr>
            <w:tcW w:w="3464" w:type="dxa"/>
          </w:tcPr>
          <w:p w14:paraId="28D7E54C" w14:textId="77777777" w:rsidR="001C04F8" w:rsidRPr="004179E1" w:rsidRDefault="001C04F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7D846B4C" w14:textId="77777777" w:rsidR="001C04F8" w:rsidRPr="004179E1" w:rsidRDefault="001C04F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5C1548E1" w14:textId="77777777" w:rsidR="001C04F8" w:rsidRPr="004179E1" w:rsidRDefault="001C04F8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shd w:val="clear" w:color="auto" w:fill="auto"/>
          </w:tcPr>
          <w:p w14:paraId="3799CCC3" w14:textId="77777777" w:rsidR="001C04F8" w:rsidRPr="004179E1" w:rsidRDefault="001C04F8" w:rsidP="003443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2511355" w14:textId="77777777" w:rsidR="001C04F8" w:rsidRPr="004179E1" w:rsidRDefault="001C04F8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shd w:val="clear" w:color="auto" w:fill="auto"/>
          </w:tcPr>
          <w:p w14:paraId="1B5F6A17" w14:textId="77777777" w:rsidR="001C04F8" w:rsidRPr="004179E1" w:rsidRDefault="001C04F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75AF66" w14:textId="77777777" w:rsidR="001C04F8" w:rsidRPr="004179E1" w:rsidRDefault="001C04F8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5BD6BAFD" w14:textId="77777777" w:rsidR="001C04F8" w:rsidRPr="004179E1" w:rsidRDefault="001C04F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7D05B11" w14:textId="77777777" w:rsidR="001C04F8" w:rsidRPr="004179E1" w:rsidRDefault="001C04F8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C04F8" w:rsidRPr="004179E1" w14:paraId="028BC5A1" w14:textId="77777777" w:rsidTr="008F5F51">
        <w:tc>
          <w:tcPr>
            <w:tcW w:w="3464" w:type="dxa"/>
          </w:tcPr>
          <w:p w14:paraId="677DFEDC" w14:textId="77777777" w:rsidR="001C04F8" w:rsidRPr="004179E1" w:rsidRDefault="001C04F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25" w:type="dxa"/>
          </w:tcPr>
          <w:p w14:paraId="67A726BF" w14:textId="77777777" w:rsidR="001C04F8" w:rsidRPr="004179E1" w:rsidRDefault="001C04F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2864BA6" w14:textId="77777777" w:rsidR="001C04F8" w:rsidRPr="004179E1" w:rsidRDefault="001C04F8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shd w:val="clear" w:color="auto" w:fill="auto"/>
          </w:tcPr>
          <w:p w14:paraId="4510E61D" w14:textId="77777777" w:rsidR="001C04F8" w:rsidRPr="004179E1" w:rsidRDefault="001C04F8" w:rsidP="003443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458B2F7" w14:textId="77777777" w:rsidR="001C04F8" w:rsidRPr="004179E1" w:rsidRDefault="001C04F8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shd w:val="clear" w:color="auto" w:fill="auto"/>
          </w:tcPr>
          <w:p w14:paraId="49D66BB2" w14:textId="77777777" w:rsidR="001C04F8" w:rsidRPr="004179E1" w:rsidRDefault="001C04F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1EE6DD2" w14:textId="77777777" w:rsidR="001C04F8" w:rsidRPr="004179E1" w:rsidRDefault="001C04F8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72F7E92D" w14:textId="77777777" w:rsidR="001C04F8" w:rsidRPr="004179E1" w:rsidRDefault="001C04F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BB96606" w14:textId="77777777" w:rsidR="001C04F8" w:rsidRPr="004179E1" w:rsidRDefault="001C04F8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C04F8" w:rsidRPr="004179E1" w14:paraId="5FD6F897" w14:textId="77777777" w:rsidTr="008F5F51">
        <w:tc>
          <w:tcPr>
            <w:tcW w:w="3464" w:type="dxa"/>
          </w:tcPr>
          <w:p w14:paraId="472975F9" w14:textId="77777777" w:rsidR="001C04F8" w:rsidRPr="004179E1" w:rsidRDefault="001C04F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25" w:type="dxa"/>
          </w:tcPr>
          <w:p w14:paraId="1C9FAC0D" w14:textId="77777777" w:rsidR="001C04F8" w:rsidRPr="004179E1" w:rsidRDefault="001C04F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49829FE" w14:textId="77777777" w:rsidR="001C04F8" w:rsidRPr="004179E1" w:rsidRDefault="001C04F8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shd w:val="clear" w:color="auto" w:fill="auto"/>
          </w:tcPr>
          <w:p w14:paraId="4C8FC2C0" w14:textId="77777777" w:rsidR="001C04F8" w:rsidRPr="004179E1" w:rsidRDefault="001C04F8" w:rsidP="003443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22F128C" w14:textId="77777777" w:rsidR="001C04F8" w:rsidRPr="004179E1" w:rsidRDefault="001C04F8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shd w:val="clear" w:color="auto" w:fill="auto"/>
          </w:tcPr>
          <w:p w14:paraId="22E753B0" w14:textId="77777777" w:rsidR="001C04F8" w:rsidRPr="004179E1" w:rsidRDefault="001C04F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823DB6" w14:textId="77777777" w:rsidR="001C04F8" w:rsidRPr="004179E1" w:rsidRDefault="001C04F8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6286407D" w14:textId="77777777" w:rsidR="001C04F8" w:rsidRPr="004179E1" w:rsidRDefault="001C04F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364DF4A" w14:textId="77777777" w:rsidR="001C04F8" w:rsidRPr="004179E1" w:rsidRDefault="001C04F8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C04F8" w:rsidRPr="004179E1" w14:paraId="12E6806A" w14:textId="77777777" w:rsidTr="008F5F51">
        <w:tc>
          <w:tcPr>
            <w:tcW w:w="3464" w:type="dxa"/>
          </w:tcPr>
          <w:p w14:paraId="550BA979" w14:textId="77777777" w:rsidR="001C04F8" w:rsidRPr="004179E1" w:rsidRDefault="001C04F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25" w:type="dxa"/>
          </w:tcPr>
          <w:p w14:paraId="3B716105" w14:textId="1190F8C8" w:rsidR="001C04F8" w:rsidRPr="004179E1" w:rsidRDefault="00994EF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14:paraId="07A3E366" w14:textId="05C45CBA" w:rsidR="001C04F8" w:rsidRPr="001C04F8" w:rsidRDefault="00A05EB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05E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549,</w:t>
            </w:r>
            <w:r w:rsidRPr="00E378C2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  <w:tc>
          <w:tcPr>
            <w:tcW w:w="278" w:type="dxa"/>
            <w:shd w:val="clear" w:color="auto" w:fill="auto"/>
          </w:tcPr>
          <w:p w14:paraId="355766B8" w14:textId="77777777" w:rsidR="001C04F8" w:rsidRPr="004179E1" w:rsidRDefault="001C04F8" w:rsidP="003443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50C7031" w14:textId="43C88F21" w:rsidR="001C04F8" w:rsidRPr="00A05EBF" w:rsidRDefault="00A05EBF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5E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549,682</w:t>
            </w:r>
          </w:p>
        </w:tc>
        <w:tc>
          <w:tcPr>
            <w:tcW w:w="278" w:type="dxa"/>
            <w:shd w:val="clear" w:color="auto" w:fill="auto"/>
          </w:tcPr>
          <w:p w14:paraId="7938EF59" w14:textId="77777777" w:rsidR="001C04F8" w:rsidRPr="004179E1" w:rsidRDefault="001C04F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8432ABC" w14:textId="41754D88" w:rsidR="001C04F8" w:rsidRPr="004179E1" w:rsidRDefault="001C04F8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516,730</w:t>
            </w:r>
          </w:p>
        </w:tc>
        <w:tc>
          <w:tcPr>
            <w:tcW w:w="278" w:type="dxa"/>
            <w:shd w:val="clear" w:color="auto" w:fill="auto"/>
          </w:tcPr>
          <w:p w14:paraId="63CB3C72" w14:textId="77777777" w:rsidR="001C04F8" w:rsidRPr="004179E1" w:rsidRDefault="001C04F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6DACC91" w14:textId="4C2C3166" w:rsidR="001C04F8" w:rsidRPr="001C04F8" w:rsidRDefault="001C04F8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04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516,730</w:t>
            </w:r>
          </w:p>
        </w:tc>
      </w:tr>
      <w:tr w:rsidR="001C04F8" w:rsidRPr="004179E1" w14:paraId="1E30D041" w14:textId="77777777" w:rsidTr="008F5F51">
        <w:tc>
          <w:tcPr>
            <w:tcW w:w="3464" w:type="dxa"/>
          </w:tcPr>
          <w:p w14:paraId="04872436" w14:textId="77777777" w:rsidR="001C04F8" w:rsidRPr="004179E1" w:rsidRDefault="001C04F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25" w:type="dxa"/>
          </w:tcPr>
          <w:p w14:paraId="4F84F1AD" w14:textId="67420AB0" w:rsidR="001C04F8" w:rsidRPr="004179E1" w:rsidRDefault="001D590F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84D52" w14:textId="51988ABE" w:rsidR="001C04F8" w:rsidRPr="00A05EBF" w:rsidRDefault="001C04F8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522" w:right="59" w:hanging="23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05EB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1CFB039B" w14:textId="77777777" w:rsidR="001C04F8" w:rsidRPr="004179E1" w:rsidRDefault="001C04F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6095A" w14:textId="640F7A55" w:rsidR="001C04F8" w:rsidRPr="00A05EBF" w:rsidRDefault="001C04F8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522" w:right="59" w:hanging="23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05EB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1C61BCCE" w14:textId="77777777" w:rsidR="001C04F8" w:rsidRPr="004179E1" w:rsidRDefault="001C04F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C94EF05" w14:textId="4D254F71" w:rsidR="001C04F8" w:rsidRPr="00E378C2" w:rsidRDefault="001C04F8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8C2">
              <w:rPr>
                <w:rFonts w:asciiTheme="majorBidi" w:hAnsiTheme="majorBidi" w:cstheme="majorBidi"/>
                <w:sz w:val="30"/>
                <w:szCs w:val="30"/>
              </w:rPr>
              <w:t>32,952</w:t>
            </w:r>
          </w:p>
        </w:tc>
        <w:tc>
          <w:tcPr>
            <w:tcW w:w="278" w:type="dxa"/>
            <w:shd w:val="clear" w:color="auto" w:fill="auto"/>
          </w:tcPr>
          <w:p w14:paraId="28A277E5" w14:textId="77777777" w:rsidR="001C04F8" w:rsidRPr="004179E1" w:rsidRDefault="001C04F8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7BDE6760" w14:textId="2B658B67" w:rsidR="001C04F8" w:rsidRPr="00E378C2" w:rsidRDefault="001C04F8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8C2">
              <w:rPr>
                <w:rFonts w:asciiTheme="majorBidi" w:hAnsiTheme="majorBidi" w:cstheme="majorBidi"/>
                <w:sz w:val="30"/>
                <w:szCs w:val="30"/>
              </w:rPr>
              <w:t>32,952</w:t>
            </w:r>
          </w:p>
        </w:tc>
      </w:tr>
      <w:tr w:rsidR="001C04F8" w:rsidRPr="004179E1" w14:paraId="130B2B7E" w14:textId="77777777" w:rsidTr="008F5F51">
        <w:tc>
          <w:tcPr>
            <w:tcW w:w="3464" w:type="dxa"/>
          </w:tcPr>
          <w:p w14:paraId="51B20330" w14:textId="77777777" w:rsidR="001C04F8" w:rsidRPr="004179E1" w:rsidRDefault="001C04F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25" w:type="dxa"/>
          </w:tcPr>
          <w:p w14:paraId="35311D68" w14:textId="77777777" w:rsidR="001C04F8" w:rsidRPr="004179E1" w:rsidRDefault="001C04F8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1F7DF" w14:textId="77777777" w:rsidR="001C04F8" w:rsidRPr="004179E1" w:rsidRDefault="001C04F8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shd w:val="clear" w:color="auto" w:fill="auto"/>
          </w:tcPr>
          <w:p w14:paraId="55CEFEBA" w14:textId="77777777" w:rsidR="001C04F8" w:rsidRPr="004179E1" w:rsidRDefault="001C04F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F01D0" w14:textId="77777777" w:rsidR="001C04F8" w:rsidRPr="004179E1" w:rsidRDefault="001C04F8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shd w:val="clear" w:color="auto" w:fill="auto"/>
          </w:tcPr>
          <w:p w14:paraId="37C52CAE" w14:textId="77777777" w:rsidR="001C04F8" w:rsidRPr="004179E1" w:rsidRDefault="001C04F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FD7D2" w14:textId="77777777" w:rsidR="001C04F8" w:rsidRPr="004179E1" w:rsidRDefault="001C04F8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6C17529A" w14:textId="77777777" w:rsidR="001C04F8" w:rsidRPr="004179E1" w:rsidRDefault="001C04F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8CA71" w14:textId="77777777" w:rsidR="001C04F8" w:rsidRPr="004179E1" w:rsidRDefault="001C04F8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C04F8" w:rsidRPr="004179E1" w14:paraId="4FD9A223" w14:textId="77777777" w:rsidTr="008F5F51">
        <w:tc>
          <w:tcPr>
            <w:tcW w:w="3464" w:type="dxa"/>
          </w:tcPr>
          <w:p w14:paraId="6C4963C5" w14:textId="77777777" w:rsidR="001C04F8" w:rsidRPr="004179E1" w:rsidRDefault="001C04F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25" w:type="dxa"/>
          </w:tcPr>
          <w:p w14:paraId="56857979" w14:textId="6BA0E72A" w:rsidR="001C04F8" w:rsidRPr="004179E1" w:rsidRDefault="001D590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5991E901" w14:textId="40E1A33C" w:rsidR="001C04F8" w:rsidRPr="004179E1" w:rsidRDefault="001C04F8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549,682</w:t>
            </w:r>
          </w:p>
        </w:tc>
        <w:tc>
          <w:tcPr>
            <w:tcW w:w="278" w:type="dxa"/>
            <w:shd w:val="clear" w:color="auto" w:fill="auto"/>
          </w:tcPr>
          <w:p w14:paraId="4DA4A13B" w14:textId="77777777" w:rsidR="001C04F8" w:rsidRPr="004179E1" w:rsidRDefault="001C04F8" w:rsidP="003443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3FCA346B" w14:textId="2B4001F9" w:rsidR="001C04F8" w:rsidRPr="004179E1" w:rsidRDefault="001C04F8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549,682</w:t>
            </w:r>
          </w:p>
        </w:tc>
        <w:tc>
          <w:tcPr>
            <w:tcW w:w="278" w:type="dxa"/>
            <w:shd w:val="clear" w:color="auto" w:fill="auto"/>
          </w:tcPr>
          <w:p w14:paraId="4B49BA7F" w14:textId="77777777" w:rsidR="001C04F8" w:rsidRPr="004179E1" w:rsidRDefault="001C04F8" w:rsidP="003443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66847ADE" w14:textId="3AD46F54" w:rsidR="001C04F8" w:rsidRPr="004179E1" w:rsidRDefault="001C04F8" w:rsidP="003443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549,682</w:t>
            </w:r>
          </w:p>
        </w:tc>
        <w:tc>
          <w:tcPr>
            <w:tcW w:w="278" w:type="dxa"/>
            <w:shd w:val="clear" w:color="auto" w:fill="auto"/>
          </w:tcPr>
          <w:p w14:paraId="036A8399" w14:textId="77777777" w:rsidR="001C04F8" w:rsidRPr="004179E1" w:rsidRDefault="001C04F8" w:rsidP="003443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shd w:val="clear" w:color="auto" w:fill="auto"/>
          </w:tcPr>
          <w:p w14:paraId="28473C1B" w14:textId="02BFB87E" w:rsidR="001C04F8" w:rsidRPr="004179E1" w:rsidRDefault="001C04F8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549,682</w:t>
            </w:r>
          </w:p>
        </w:tc>
      </w:tr>
    </w:tbl>
    <w:p w14:paraId="27457B3B" w14:textId="77777777" w:rsidR="00BA7226" w:rsidRPr="00995F07" w:rsidRDefault="00BA722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809E16A" w14:textId="22A8D180" w:rsidR="003F5829" w:rsidRPr="00A87F49" w:rsidRDefault="003F5829" w:rsidP="0034430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87F49">
        <w:rPr>
          <w:rFonts w:asciiTheme="majorBidi" w:hAnsiTheme="majorBidi" w:cstheme="majorBidi"/>
          <w:sz w:val="30"/>
          <w:szCs w:val="30"/>
          <w:cs/>
        </w:rPr>
        <w:t xml:space="preserve">บริษัทได้จดทะเบียนการเพิ่มทุนที่ออกและชำระแล้วจากการใช้สิทธิตามใบสำคัญแสดงสิทธิข้างต้นกับกรมพัฒนาธุรกิจการค้า กระทรวงพาณิชย์แล้ว เมื่อวันที่ </w:t>
      </w:r>
      <w:r w:rsidRPr="00A87F49">
        <w:rPr>
          <w:rFonts w:asciiTheme="majorBidi" w:hAnsiTheme="majorBidi" w:cstheme="majorBidi"/>
          <w:sz w:val="30"/>
          <w:szCs w:val="30"/>
        </w:rPr>
        <w:t>5</w:t>
      </w:r>
      <w:r w:rsidRPr="00A87F49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Pr="00A87F49">
        <w:rPr>
          <w:rFonts w:asciiTheme="majorBidi" w:hAnsiTheme="majorBidi" w:cstheme="majorBidi"/>
          <w:sz w:val="30"/>
          <w:szCs w:val="30"/>
        </w:rPr>
        <w:t xml:space="preserve"> 2561</w:t>
      </w:r>
      <w:r w:rsidRPr="00A87F49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A87F49">
        <w:rPr>
          <w:rFonts w:asciiTheme="majorBidi" w:hAnsiTheme="majorBidi" w:cstheme="majorBidi"/>
          <w:sz w:val="30"/>
          <w:szCs w:val="30"/>
        </w:rPr>
        <w:t xml:space="preserve"> 26</w:t>
      </w:r>
      <w:r w:rsidRPr="00A87F4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87F49">
        <w:rPr>
          <w:rFonts w:asciiTheme="majorBidi" w:hAnsiTheme="majorBidi" w:cstheme="majorBidi"/>
          <w:sz w:val="30"/>
          <w:szCs w:val="30"/>
        </w:rPr>
        <w:t>2561</w:t>
      </w:r>
    </w:p>
    <w:p w14:paraId="7E194B7D" w14:textId="77777777" w:rsidR="003F5829" w:rsidRPr="00995F07" w:rsidRDefault="003F5829" w:rsidP="00344305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6536891" w14:textId="38445D52" w:rsidR="00953D13" w:rsidRDefault="003F5829" w:rsidP="0034430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87F49">
        <w:rPr>
          <w:rFonts w:asciiTheme="majorBidi" w:hAnsiTheme="majorBidi" w:cstheme="majorBidi"/>
          <w:sz w:val="30"/>
          <w:szCs w:val="30"/>
          <w:cs/>
        </w:rPr>
        <w:t xml:space="preserve">ที่ประชุมสามัญประจำปีผู้ถือหุ้นของบริษัทได้มีการอนุมัติให้ลดทุนจดทะเบียนของบริษัทฯจากเดิม </w:t>
      </w:r>
      <w:r w:rsidR="004D122D" w:rsidRPr="004D122D">
        <w:rPr>
          <w:rFonts w:asciiTheme="majorBidi" w:hAnsiTheme="majorBidi"/>
          <w:sz w:val="30"/>
          <w:szCs w:val="30"/>
          <w:cs/>
        </w:rPr>
        <w:t>662</w:t>
      </w:r>
      <w:r w:rsidR="004D122D" w:rsidRPr="004D122D">
        <w:rPr>
          <w:rFonts w:asciiTheme="majorBidi" w:hAnsiTheme="majorBidi" w:cstheme="majorBidi"/>
          <w:sz w:val="30"/>
          <w:szCs w:val="30"/>
        </w:rPr>
        <w:t>,</w:t>
      </w:r>
      <w:r w:rsidR="004D122D" w:rsidRPr="004D122D">
        <w:rPr>
          <w:rFonts w:asciiTheme="majorBidi" w:hAnsiTheme="majorBidi"/>
          <w:sz w:val="30"/>
          <w:szCs w:val="30"/>
          <w:cs/>
        </w:rPr>
        <w:t>198</w:t>
      </w:r>
      <w:r w:rsidR="004D122D" w:rsidRPr="004D122D">
        <w:rPr>
          <w:rFonts w:asciiTheme="majorBidi" w:hAnsiTheme="majorBidi" w:cstheme="majorBidi"/>
          <w:sz w:val="30"/>
          <w:szCs w:val="30"/>
        </w:rPr>
        <w:t>,</w:t>
      </w:r>
      <w:r w:rsidR="004D122D" w:rsidRPr="004D122D">
        <w:rPr>
          <w:rFonts w:asciiTheme="majorBidi" w:hAnsiTheme="majorBidi"/>
          <w:sz w:val="30"/>
          <w:szCs w:val="30"/>
          <w:cs/>
        </w:rPr>
        <w:t>922</w:t>
      </w:r>
      <w:r w:rsidRPr="00A87F49">
        <w:rPr>
          <w:rFonts w:asciiTheme="majorBidi" w:hAnsiTheme="majorBidi" w:cstheme="majorBidi"/>
          <w:sz w:val="30"/>
          <w:szCs w:val="30"/>
          <w:cs/>
        </w:rPr>
        <w:t xml:space="preserve"> บาท (หุ้นสามัญ </w:t>
      </w:r>
      <w:r w:rsidR="004D122D" w:rsidRPr="004D122D">
        <w:rPr>
          <w:rFonts w:asciiTheme="majorBidi" w:hAnsiTheme="majorBidi" w:cstheme="majorBidi"/>
          <w:sz w:val="30"/>
          <w:szCs w:val="30"/>
        </w:rPr>
        <w:t>662,198,922</w:t>
      </w:r>
      <w:r w:rsidR="004D12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87F49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Pr="00A87F49">
        <w:rPr>
          <w:rFonts w:asciiTheme="majorBidi" w:hAnsiTheme="majorBidi" w:cstheme="majorBidi"/>
          <w:sz w:val="30"/>
          <w:szCs w:val="30"/>
        </w:rPr>
        <w:t>1.00</w:t>
      </w:r>
      <w:r w:rsidRPr="00A87F49">
        <w:rPr>
          <w:rFonts w:asciiTheme="majorBidi" w:hAnsiTheme="majorBidi" w:cstheme="majorBidi"/>
          <w:sz w:val="30"/>
          <w:szCs w:val="30"/>
          <w:cs/>
        </w:rPr>
        <w:t xml:space="preserve"> บาท) เป็น </w:t>
      </w:r>
      <w:r w:rsidR="004D122D" w:rsidRPr="004D122D">
        <w:rPr>
          <w:rFonts w:asciiTheme="majorBidi" w:hAnsiTheme="majorBidi" w:cstheme="majorBidi"/>
          <w:sz w:val="30"/>
          <w:szCs w:val="30"/>
        </w:rPr>
        <w:t>549,682,133</w:t>
      </w:r>
      <w:r w:rsidR="004D12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87F49">
        <w:rPr>
          <w:rFonts w:asciiTheme="majorBidi" w:hAnsiTheme="majorBidi" w:cstheme="majorBidi"/>
          <w:sz w:val="30"/>
          <w:szCs w:val="30"/>
          <w:cs/>
        </w:rPr>
        <w:t xml:space="preserve">บาท (หุ้นสามัญ </w:t>
      </w:r>
      <w:r w:rsidR="004D122D" w:rsidRPr="004D122D">
        <w:rPr>
          <w:rFonts w:asciiTheme="majorBidi" w:hAnsiTheme="majorBidi" w:cstheme="majorBidi"/>
          <w:sz w:val="30"/>
          <w:szCs w:val="30"/>
        </w:rPr>
        <w:t>549,682,13</w:t>
      </w:r>
      <w:r w:rsidR="004D122D">
        <w:rPr>
          <w:rFonts w:asciiTheme="majorBidi" w:hAnsiTheme="majorBidi" w:cstheme="majorBidi"/>
          <w:sz w:val="30"/>
          <w:szCs w:val="30"/>
        </w:rPr>
        <w:t>3</w:t>
      </w:r>
      <w:r w:rsidR="004D12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87F49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Pr="00A87F49">
        <w:rPr>
          <w:rFonts w:asciiTheme="majorBidi" w:hAnsiTheme="majorBidi" w:cstheme="majorBidi"/>
          <w:sz w:val="30"/>
          <w:szCs w:val="30"/>
        </w:rPr>
        <w:t>1.00</w:t>
      </w:r>
      <w:r w:rsidRPr="00A87F49">
        <w:rPr>
          <w:rFonts w:asciiTheme="majorBidi" w:hAnsiTheme="majorBidi" w:cstheme="majorBidi"/>
          <w:sz w:val="30"/>
          <w:szCs w:val="30"/>
          <w:cs/>
        </w:rPr>
        <w:t xml:space="preserve"> บาท) โดยวิธีตัดหุ้นสามัญจดทะเบียนที่ยังไม่ได้จำหน่ายจำนวน </w:t>
      </w:r>
      <w:r w:rsidR="004D122D">
        <w:rPr>
          <w:rFonts w:asciiTheme="majorBidi" w:hAnsiTheme="majorBidi" w:cstheme="majorBidi"/>
          <w:sz w:val="30"/>
          <w:szCs w:val="30"/>
        </w:rPr>
        <w:t>112,516,789</w:t>
      </w:r>
      <w:r w:rsidRPr="00A87F49">
        <w:rPr>
          <w:rFonts w:asciiTheme="majorBidi" w:hAnsiTheme="majorBidi" w:cstheme="majorBidi"/>
          <w:sz w:val="30"/>
          <w:szCs w:val="30"/>
          <w:cs/>
        </w:rPr>
        <w:t xml:space="preserve"> หุ้น</w:t>
      </w:r>
    </w:p>
    <w:p w14:paraId="36F0BF0C" w14:textId="775086AF" w:rsidR="00953D13" w:rsidRDefault="00953D1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674BEED1" w14:textId="6715C2E2" w:rsidR="00CE7124" w:rsidRDefault="00CE71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48E234B6" w14:textId="290D1770" w:rsidR="00CE7124" w:rsidRDefault="00CE71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7648FE0C" w14:textId="04F71E42" w:rsidR="00CE7124" w:rsidRDefault="00CE71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17508566" w14:textId="77777777" w:rsidR="00267E7B" w:rsidRDefault="00267E7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016B25FE" w14:textId="77777777" w:rsidR="003F5829" w:rsidRDefault="003F582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ส่วนเกินมูลค่าหุ้น</w:t>
      </w: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069D2551" w14:textId="77777777" w:rsidR="00097903" w:rsidRPr="00623946" w:rsidRDefault="0009790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5AD5610" w14:textId="77777777" w:rsidR="00097903" w:rsidRPr="00623946" w:rsidRDefault="0009790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B159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B1594">
        <w:rPr>
          <w:rFonts w:asciiTheme="majorBidi" w:hAnsiTheme="majorBidi" w:cstheme="majorBidi"/>
          <w:sz w:val="30"/>
          <w:szCs w:val="30"/>
        </w:rPr>
        <w:t>2535</w:t>
      </w:r>
      <w:r w:rsidRPr="00CB159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CB1594">
        <w:rPr>
          <w:rFonts w:asciiTheme="majorBidi" w:hAnsiTheme="majorBidi" w:cstheme="majorBidi"/>
          <w:sz w:val="30"/>
          <w:szCs w:val="30"/>
        </w:rPr>
        <w:t>51</w:t>
      </w:r>
      <w:r w:rsidRPr="00CB1594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CB1594">
        <w:rPr>
          <w:rFonts w:asciiTheme="majorBidi" w:hAnsiTheme="majorBidi" w:cstheme="majorBidi"/>
          <w:sz w:val="30"/>
          <w:szCs w:val="30"/>
        </w:rPr>
        <w:t>“</w:t>
      </w:r>
      <w:r w:rsidRPr="00CB1594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CB1594">
        <w:rPr>
          <w:rFonts w:asciiTheme="majorBidi" w:hAnsiTheme="majorBidi" w:cstheme="majorBidi"/>
          <w:sz w:val="30"/>
          <w:szCs w:val="30"/>
        </w:rPr>
        <w:t>”</w:t>
      </w:r>
      <w:r w:rsidRPr="00CB1594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789766C2" w14:textId="77777777" w:rsidR="00CF1FF6" w:rsidRDefault="00CF1FF6" w:rsidP="0034430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63DCAC2" w14:textId="7A077CA3" w:rsidR="007711E0" w:rsidRPr="00B50CB6" w:rsidRDefault="00DC34F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18</w:t>
      </w:r>
      <w:r w:rsidR="007711E0" w:rsidRPr="00B50CB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7711E0" w:rsidRPr="00553BFA">
        <w:rPr>
          <w:rFonts w:asciiTheme="majorBidi" w:hAnsiTheme="majorBidi" w:cstheme="majorBidi"/>
          <w:b/>
          <w:bCs/>
          <w:sz w:val="30"/>
          <w:szCs w:val="30"/>
          <w:cs/>
        </w:rPr>
        <w:t>ใบสำคัญแสดงสิทธิที่จะซื้อหุ้น</w:t>
      </w:r>
    </w:p>
    <w:p w14:paraId="2B9844E0" w14:textId="77777777" w:rsidR="009C7830" w:rsidRPr="00995F07" w:rsidRDefault="009C7830" w:rsidP="00344305">
      <w:pPr>
        <w:rPr>
          <w:rFonts w:asciiTheme="majorBidi" w:hAnsiTheme="majorBidi" w:cstheme="majorBidi"/>
          <w:sz w:val="24"/>
          <w:szCs w:val="24"/>
        </w:rPr>
      </w:pPr>
    </w:p>
    <w:tbl>
      <w:tblPr>
        <w:tblW w:w="8748" w:type="dxa"/>
        <w:tblInd w:w="450" w:type="dxa"/>
        <w:tblLook w:val="01E0" w:firstRow="1" w:lastRow="1" w:firstColumn="1" w:lastColumn="1" w:noHBand="0" w:noVBand="0"/>
      </w:tblPr>
      <w:tblGrid>
        <w:gridCol w:w="6138"/>
        <w:gridCol w:w="2610"/>
      </w:tblGrid>
      <w:tr w:rsidR="007711E0" w:rsidRPr="00B50CB6" w14:paraId="668991A2" w14:textId="77777777" w:rsidTr="007711E0">
        <w:tc>
          <w:tcPr>
            <w:tcW w:w="6138" w:type="dxa"/>
          </w:tcPr>
          <w:p w14:paraId="0B971B65" w14:textId="77777777" w:rsidR="007711E0" w:rsidRPr="00B50CB6" w:rsidRDefault="007711E0" w:rsidP="00344305">
            <w:pPr>
              <w:tabs>
                <w:tab w:val="left" w:pos="960"/>
              </w:tabs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610" w:type="dxa"/>
          </w:tcPr>
          <w:p w14:paraId="3F02B940" w14:textId="77777777" w:rsidR="007711E0" w:rsidRPr="00B50CB6" w:rsidRDefault="007711E0" w:rsidP="0034430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50CB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ใบสำคัญแสดงสิทธิ </w:t>
            </w:r>
            <w:r w:rsidRPr="00B50CB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br/>
            </w:r>
            <w:r w:rsidRPr="00B50CB6">
              <w:rPr>
                <w:rFonts w:asciiTheme="majorBidi" w:hAnsiTheme="majorBidi" w:cstheme="majorBidi"/>
                <w:spacing w:val="-2"/>
                <w:sz w:val="30"/>
                <w:szCs w:val="30"/>
              </w:rPr>
              <w:t>TSR - W1</w:t>
            </w:r>
          </w:p>
        </w:tc>
      </w:tr>
      <w:tr w:rsidR="007711E0" w:rsidRPr="00B50CB6" w14:paraId="5532EAB1" w14:textId="77777777" w:rsidTr="007711E0">
        <w:tc>
          <w:tcPr>
            <w:tcW w:w="6138" w:type="dxa"/>
          </w:tcPr>
          <w:p w14:paraId="46A4D555" w14:textId="77777777" w:rsidR="007711E0" w:rsidRPr="00B50CB6" w:rsidRDefault="007711E0" w:rsidP="00344305">
            <w:pPr>
              <w:tabs>
                <w:tab w:val="left" w:pos="960"/>
              </w:tabs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B50CB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จำนวนใบสำคัญแสดงสิทธิที่จัดสรร</w:t>
            </w:r>
          </w:p>
        </w:tc>
        <w:tc>
          <w:tcPr>
            <w:tcW w:w="2610" w:type="dxa"/>
          </w:tcPr>
          <w:p w14:paraId="3C9903C8" w14:textId="77777777" w:rsidR="007711E0" w:rsidRPr="00B50CB6" w:rsidRDefault="007711E0" w:rsidP="00344305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50CB6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200,666,316</w:t>
            </w:r>
            <w:r w:rsidRPr="00B50CB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หน่วย</w:t>
            </w:r>
          </w:p>
        </w:tc>
      </w:tr>
      <w:tr w:rsidR="007711E0" w:rsidRPr="00B50CB6" w14:paraId="63090653" w14:textId="77777777" w:rsidTr="007711E0">
        <w:tc>
          <w:tcPr>
            <w:tcW w:w="6138" w:type="dxa"/>
          </w:tcPr>
          <w:p w14:paraId="1D627CBE" w14:textId="77777777" w:rsidR="007711E0" w:rsidRPr="00B50CB6" w:rsidRDefault="007711E0" w:rsidP="00344305">
            <w:pPr>
              <w:tabs>
                <w:tab w:val="left" w:pos="960"/>
              </w:tabs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50CB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2610" w:type="dxa"/>
          </w:tcPr>
          <w:p w14:paraId="665842D6" w14:textId="77777777" w:rsidR="007711E0" w:rsidRPr="00B50CB6" w:rsidRDefault="007711E0" w:rsidP="00344305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50CB6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 w:rsidRPr="00B50CB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ปี</w:t>
            </w:r>
          </w:p>
        </w:tc>
      </w:tr>
      <w:tr w:rsidR="007711E0" w:rsidRPr="00B50CB6" w14:paraId="0FCA0846" w14:textId="77777777" w:rsidTr="007711E0">
        <w:tc>
          <w:tcPr>
            <w:tcW w:w="6138" w:type="dxa"/>
          </w:tcPr>
          <w:p w14:paraId="6C447E48" w14:textId="77777777" w:rsidR="007711E0" w:rsidRPr="00B50CB6" w:rsidRDefault="007711E0" w:rsidP="00344305">
            <w:pPr>
              <w:tabs>
                <w:tab w:val="left" w:pos="960"/>
              </w:tabs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50CB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กำหนดเวลาการใช้สิทธิ</w:t>
            </w:r>
          </w:p>
        </w:tc>
        <w:tc>
          <w:tcPr>
            <w:tcW w:w="2610" w:type="dxa"/>
          </w:tcPr>
          <w:p w14:paraId="1AAD9216" w14:textId="77777777" w:rsidR="007711E0" w:rsidRPr="00B50CB6" w:rsidRDefault="007711E0" w:rsidP="00344305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B50CB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วันทำการสุดท้ายของเดือนพฤษภาคมในแต่ละปี</w:t>
            </w:r>
          </w:p>
        </w:tc>
      </w:tr>
      <w:tr w:rsidR="007711E0" w:rsidRPr="00B50CB6" w14:paraId="35A827B3" w14:textId="77777777" w:rsidTr="007711E0">
        <w:tc>
          <w:tcPr>
            <w:tcW w:w="6138" w:type="dxa"/>
          </w:tcPr>
          <w:p w14:paraId="54AC1455" w14:textId="77777777" w:rsidR="007711E0" w:rsidRPr="00B50CB6" w:rsidRDefault="007711E0" w:rsidP="00344305">
            <w:pPr>
              <w:tabs>
                <w:tab w:val="left" w:pos="960"/>
              </w:tabs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50CB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วันที่ใช้สิทธิครั้งแรก</w:t>
            </w:r>
          </w:p>
        </w:tc>
        <w:tc>
          <w:tcPr>
            <w:tcW w:w="2610" w:type="dxa"/>
          </w:tcPr>
          <w:p w14:paraId="6894F5D7" w14:textId="77777777" w:rsidR="007711E0" w:rsidRPr="00B50CB6" w:rsidRDefault="007711E0" w:rsidP="00344305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50CB6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B50CB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พฤษภาคม </w:t>
            </w:r>
            <w:r w:rsidRPr="00B50CB6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2559</w:t>
            </w:r>
          </w:p>
        </w:tc>
      </w:tr>
      <w:tr w:rsidR="007711E0" w:rsidRPr="00B50CB6" w14:paraId="384B727E" w14:textId="77777777" w:rsidTr="007711E0">
        <w:tc>
          <w:tcPr>
            <w:tcW w:w="6138" w:type="dxa"/>
          </w:tcPr>
          <w:p w14:paraId="0F07DBC4" w14:textId="77777777" w:rsidR="007711E0" w:rsidRPr="00B50CB6" w:rsidRDefault="007711E0" w:rsidP="00344305">
            <w:pPr>
              <w:tabs>
                <w:tab w:val="left" w:pos="960"/>
              </w:tabs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50CB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วันที่ใช้สิทธิครั้งสุดท้าย</w:t>
            </w:r>
          </w:p>
        </w:tc>
        <w:tc>
          <w:tcPr>
            <w:tcW w:w="2610" w:type="dxa"/>
          </w:tcPr>
          <w:p w14:paraId="3B86AA99" w14:textId="77777777" w:rsidR="007711E0" w:rsidRPr="00B50CB6" w:rsidRDefault="007711E0" w:rsidP="00344305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50CB6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20</w:t>
            </w:r>
            <w:r w:rsidRPr="00B50CB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ธันวาคม </w:t>
            </w:r>
            <w:r w:rsidRPr="00B50CB6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2561</w:t>
            </w:r>
          </w:p>
        </w:tc>
      </w:tr>
      <w:tr w:rsidR="007711E0" w:rsidRPr="00B50CB6" w14:paraId="55CF6CA9" w14:textId="77777777" w:rsidTr="007711E0">
        <w:tc>
          <w:tcPr>
            <w:tcW w:w="6138" w:type="dxa"/>
          </w:tcPr>
          <w:p w14:paraId="41742D7B" w14:textId="77777777" w:rsidR="007711E0" w:rsidRPr="00B50CB6" w:rsidRDefault="007711E0" w:rsidP="00344305">
            <w:pPr>
              <w:tabs>
                <w:tab w:val="left" w:pos="960"/>
              </w:tabs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50CB6">
              <w:rPr>
                <w:rFonts w:asciiTheme="majorBidi" w:hAnsiTheme="majorBidi" w:cstheme="majorBidi"/>
                <w:spacing w:val="-2"/>
                <w:sz w:val="30"/>
                <w:szCs w:val="30"/>
              </w:rPr>
              <w:t>*</w:t>
            </w:r>
            <w:r w:rsidRPr="00B50CB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ราคาใช้สิทธิต่อ </w:t>
            </w:r>
            <w:r w:rsidRPr="00B50CB6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Pr="00B50CB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2610" w:type="dxa"/>
          </w:tcPr>
          <w:p w14:paraId="21019C21" w14:textId="77777777" w:rsidR="007711E0" w:rsidRPr="00B50CB6" w:rsidRDefault="007711E0" w:rsidP="00344305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50CB6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1.818</w:t>
            </w:r>
            <w:r w:rsidRPr="00B50CB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บาท</w:t>
            </w:r>
          </w:p>
        </w:tc>
      </w:tr>
      <w:tr w:rsidR="007711E0" w:rsidRPr="00B50CB6" w14:paraId="61298487" w14:textId="77777777" w:rsidTr="007711E0">
        <w:tc>
          <w:tcPr>
            <w:tcW w:w="6138" w:type="dxa"/>
          </w:tcPr>
          <w:p w14:paraId="118884F6" w14:textId="77777777" w:rsidR="007711E0" w:rsidRPr="00B50CB6" w:rsidRDefault="007711E0" w:rsidP="00344305">
            <w:pPr>
              <w:tabs>
                <w:tab w:val="left" w:pos="960"/>
              </w:tabs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50CB6">
              <w:rPr>
                <w:rFonts w:asciiTheme="majorBidi" w:hAnsiTheme="majorBidi" w:cstheme="majorBidi"/>
                <w:spacing w:val="-2"/>
                <w:sz w:val="30"/>
                <w:szCs w:val="30"/>
              </w:rPr>
              <w:t>*</w:t>
            </w:r>
            <w:r w:rsidRPr="00B50CB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อัตราการใช้สิทธิ (หน่วยใบสำคัญแสดงสิทธิต่อหุ้นสามัญ)</w:t>
            </w:r>
          </w:p>
        </w:tc>
        <w:tc>
          <w:tcPr>
            <w:tcW w:w="2610" w:type="dxa"/>
          </w:tcPr>
          <w:p w14:paraId="3D61849E" w14:textId="77777777" w:rsidR="007711E0" w:rsidRPr="00B50CB6" w:rsidRDefault="007711E0" w:rsidP="00344305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50CB6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1:1.10</w:t>
            </w:r>
          </w:p>
        </w:tc>
      </w:tr>
    </w:tbl>
    <w:p w14:paraId="10CE14CC" w14:textId="77777777" w:rsidR="009C7830" w:rsidRPr="00995F07" w:rsidRDefault="009C783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101" w:hanging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D00A336" w14:textId="77777777" w:rsidR="007711E0" w:rsidRPr="009C7830" w:rsidRDefault="007711E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101" w:hanging="547"/>
        <w:jc w:val="thaiDistribute"/>
        <w:rPr>
          <w:rFonts w:asciiTheme="majorBidi" w:hAnsiTheme="majorBidi" w:cstheme="majorBidi"/>
          <w:sz w:val="24"/>
          <w:szCs w:val="24"/>
        </w:rPr>
      </w:pPr>
      <w:r w:rsidRPr="009C7830">
        <w:rPr>
          <w:rFonts w:asciiTheme="majorBidi" w:hAnsiTheme="majorBidi" w:cstheme="majorBidi"/>
          <w:sz w:val="24"/>
          <w:szCs w:val="24"/>
        </w:rPr>
        <w:tab/>
        <w:t>*</w:t>
      </w:r>
      <w:r w:rsidRPr="009C7830">
        <w:rPr>
          <w:rFonts w:asciiTheme="majorBidi" w:hAnsiTheme="majorBidi" w:cstheme="majorBidi"/>
          <w:sz w:val="24"/>
          <w:szCs w:val="24"/>
          <w:cs/>
        </w:rPr>
        <w:t xml:space="preserve">คำนวณราคาใช้สิทธิและอัตราการใช้สิทธิใหม่เนื่องจากการจ่ายเงินปันผลบางส่วนเป็นหุ้นสามัญ ซึ่งการจ่ายเงินปันผลดังกล่าวเข้าเงื่อนไขการปรับสิทธิของใบสำคัญแสดงสิทธิ </w:t>
      </w:r>
      <w:r w:rsidRPr="009C7830">
        <w:rPr>
          <w:rFonts w:asciiTheme="majorBidi" w:hAnsiTheme="majorBidi" w:cstheme="majorBidi"/>
          <w:sz w:val="24"/>
          <w:szCs w:val="24"/>
        </w:rPr>
        <w:t xml:space="preserve">TSR-W1 </w:t>
      </w:r>
      <w:r w:rsidRPr="009C7830">
        <w:rPr>
          <w:rFonts w:asciiTheme="majorBidi" w:hAnsiTheme="majorBidi" w:cstheme="majorBidi"/>
          <w:sz w:val="24"/>
          <w:szCs w:val="24"/>
          <w:cs/>
        </w:rPr>
        <w:t>ตามมติที่ประชุมสามัญผู้ถือหุ้นเมื่อวันที่</w:t>
      </w:r>
      <w:r w:rsidRPr="009C7830">
        <w:rPr>
          <w:rFonts w:asciiTheme="majorBidi" w:hAnsiTheme="majorBidi" w:cstheme="majorBidi"/>
          <w:sz w:val="24"/>
          <w:szCs w:val="24"/>
        </w:rPr>
        <w:t xml:space="preserve"> 22 </w:t>
      </w:r>
      <w:r w:rsidRPr="009C7830">
        <w:rPr>
          <w:rFonts w:asciiTheme="majorBidi" w:hAnsiTheme="majorBidi" w:cstheme="majorBidi"/>
          <w:sz w:val="24"/>
          <w:szCs w:val="24"/>
          <w:cs/>
        </w:rPr>
        <w:t>เมษายน</w:t>
      </w:r>
      <w:r w:rsidRPr="009C7830">
        <w:rPr>
          <w:rFonts w:asciiTheme="majorBidi" w:hAnsiTheme="majorBidi" w:cstheme="majorBidi"/>
          <w:sz w:val="24"/>
          <w:szCs w:val="24"/>
        </w:rPr>
        <w:t xml:space="preserve"> 2559</w:t>
      </w:r>
    </w:p>
    <w:p w14:paraId="3F1F44FD" w14:textId="77777777" w:rsidR="00A87F49" w:rsidRPr="00995F07" w:rsidRDefault="00A87F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4"/>
          <w:szCs w:val="24"/>
        </w:rPr>
      </w:pPr>
    </w:p>
    <w:p w14:paraId="17CFC842" w14:textId="5D26C10C" w:rsidR="007711E0" w:rsidRDefault="007711E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30"/>
          <w:szCs w:val="30"/>
        </w:rPr>
      </w:pPr>
      <w:r w:rsidRPr="00B50CB6">
        <w:rPr>
          <w:rFonts w:asciiTheme="majorBidi" w:hAnsiTheme="majorBidi" w:cstheme="majorBidi"/>
          <w:sz w:val="30"/>
          <w:szCs w:val="30"/>
          <w:cs/>
        </w:rPr>
        <w:t>รายการกระทบยอดจำนวนใบสำคัญแสดงสิทธิที่จะซื้อหุ้นสามัญสำหรับปีสิ้นสุดวันที่</w:t>
      </w:r>
      <w:r w:rsidRPr="00B50CB6">
        <w:rPr>
          <w:rFonts w:asciiTheme="majorBidi" w:hAnsiTheme="majorBidi" w:cstheme="majorBidi"/>
          <w:sz w:val="30"/>
          <w:szCs w:val="30"/>
        </w:rPr>
        <w:t xml:space="preserve"> 31</w:t>
      </w:r>
      <w:r w:rsidRPr="00B50CB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50CB6">
        <w:rPr>
          <w:rFonts w:asciiTheme="majorBidi" w:hAnsiTheme="majorBidi" w:cstheme="majorBidi"/>
          <w:sz w:val="30"/>
          <w:szCs w:val="30"/>
        </w:rPr>
        <w:t>256</w:t>
      </w:r>
      <w:r w:rsidR="009C7830">
        <w:rPr>
          <w:rFonts w:asciiTheme="majorBidi" w:hAnsiTheme="majorBidi" w:cstheme="majorBidi" w:hint="cs"/>
          <w:sz w:val="30"/>
          <w:szCs w:val="30"/>
          <w:cs/>
        </w:rPr>
        <w:t>2</w:t>
      </w:r>
      <w:r w:rsidRPr="00B50CB6">
        <w:rPr>
          <w:rFonts w:asciiTheme="majorBidi" w:hAnsiTheme="majorBidi" w:cstheme="majorBidi"/>
          <w:sz w:val="30"/>
          <w:szCs w:val="30"/>
        </w:rPr>
        <w:t xml:space="preserve"> </w:t>
      </w:r>
      <w:r w:rsidRPr="00B50CB6">
        <w:rPr>
          <w:rFonts w:asciiTheme="majorBidi" w:hAnsiTheme="majorBidi" w:cstheme="majorBidi"/>
          <w:sz w:val="30"/>
          <w:szCs w:val="30"/>
          <w:cs/>
        </w:rPr>
        <w:t>และ</w:t>
      </w:r>
      <w:r w:rsidRPr="00B50CB6">
        <w:rPr>
          <w:rFonts w:asciiTheme="majorBidi" w:hAnsiTheme="majorBidi" w:cstheme="majorBidi"/>
          <w:sz w:val="30"/>
          <w:szCs w:val="30"/>
        </w:rPr>
        <w:t xml:space="preserve"> 256</w:t>
      </w:r>
      <w:r w:rsidR="009C7830">
        <w:rPr>
          <w:rFonts w:asciiTheme="majorBidi" w:hAnsiTheme="majorBidi" w:cstheme="majorBidi" w:hint="cs"/>
          <w:sz w:val="30"/>
          <w:szCs w:val="30"/>
          <w:cs/>
        </w:rPr>
        <w:t>1</w:t>
      </w:r>
      <w:r w:rsidRPr="00B50CB6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2880"/>
        <w:gridCol w:w="2160"/>
      </w:tblGrid>
      <w:tr w:rsidR="007711E0" w:rsidRPr="00B50CB6" w14:paraId="1DBFB45C" w14:textId="77777777" w:rsidTr="009C7830">
        <w:trPr>
          <w:trHeight w:val="80"/>
        </w:trPr>
        <w:tc>
          <w:tcPr>
            <w:tcW w:w="9270" w:type="dxa"/>
            <w:gridSpan w:val="3"/>
          </w:tcPr>
          <w:p w14:paraId="194240E1" w14:textId="77777777" w:rsidR="007711E0" w:rsidRPr="00B50CB6" w:rsidRDefault="007711E0" w:rsidP="00344305">
            <w:pPr>
              <w:tabs>
                <w:tab w:val="decimal" w:pos="1671"/>
              </w:tabs>
              <w:ind w:right="-10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0CB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(หน่วย: พันหน่วย)</w:t>
            </w:r>
          </w:p>
        </w:tc>
      </w:tr>
      <w:tr w:rsidR="009C7830" w:rsidRPr="00B50CB6" w14:paraId="5AB8DA9E" w14:textId="77777777" w:rsidTr="009C7830">
        <w:tc>
          <w:tcPr>
            <w:tcW w:w="4230" w:type="dxa"/>
          </w:tcPr>
          <w:p w14:paraId="5E76DEDF" w14:textId="77777777" w:rsidR="009C7830" w:rsidRPr="00B50CB6" w:rsidRDefault="009C7830" w:rsidP="00344305">
            <w:pPr>
              <w:ind w:left="72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B50C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B50C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50C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B50C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880" w:type="dxa"/>
            <w:vAlign w:val="bottom"/>
          </w:tcPr>
          <w:p w14:paraId="11510CB9" w14:textId="77777777" w:rsidR="009C7830" w:rsidRPr="00B50CB6" w:rsidRDefault="009C7830" w:rsidP="00344305">
            <w:pPr>
              <w:tabs>
                <w:tab w:val="decimal" w:pos="16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6D61C469" w14:textId="77777777" w:rsidR="009C7830" w:rsidRPr="009C7830" w:rsidRDefault="009C783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C78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132,244</w:t>
            </w:r>
          </w:p>
        </w:tc>
      </w:tr>
      <w:tr w:rsidR="009C7830" w:rsidRPr="00B50CB6" w14:paraId="2ABCB905" w14:textId="77777777" w:rsidTr="00B64332">
        <w:tc>
          <w:tcPr>
            <w:tcW w:w="4230" w:type="dxa"/>
          </w:tcPr>
          <w:p w14:paraId="00A7BD96" w14:textId="77777777" w:rsidR="009C7830" w:rsidRPr="00B50CB6" w:rsidRDefault="009C7830" w:rsidP="00344305">
            <w:pPr>
              <w:ind w:left="72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B50CB6">
              <w:rPr>
                <w:rFonts w:asciiTheme="majorBidi" w:hAnsiTheme="majorBidi" w:cstheme="majorBidi"/>
                <w:sz w:val="30"/>
                <w:szCs w:val="30"/>
                <w:cs/>
              </w:rPr>
              <w:t>ใช้สิทธิระหว่างปี</w:t>
            </w:r>
          </w:p>
        </w:tc>
        <w:tc>
          <w:tcPr>
            <w:tcW w:w="2880" w:type="dxa"/>
            <w:vAlign w:val="bottom"/>
          </w:tcPr>
          <w:p w14:paraId="3E20E355" w14:textId="77777777" w:rsidR="009C7830" w:rsidRPr="00B50CB6" w:rsidRDefault="009C7830" w:rsidP="00344305">
            <w:pPr>
              <w:tabs>
                <w:tab w:val="decimal" w:pos="16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EBE046E" w14:textId="77777777" w:rsidR="009C7830" w:rsidRPr="00B50CB6" w:rsidRDefault="009C783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0C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(29,956)</w:t>
            </w:r>
          </w:p>
        </w:tc>
      </w:tr>
      <w:tr w:rsidR="00B64332" w:rsidRPr="00B50CB6" w14:paraId="71699765" w14:textId="77777777" w:rsidTr="001925E6">
        <w:tc>
          <w:tcPr>
            <w:tcW w:w="4230" w:type="dxa"/>
          </w:tcPr>
          <w:p w14:paraId="45339B0A" w14:textId="4859AE41" w:rsidR="00B64332" w:rsidRPr="00B50CB6" w:rsidRDefault="00B64332" w:rsidP="00344305">
            <w:pPr>
              <w:ind w:left="7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หมดอายุระหว่างปี</w:t>
            </w:r>
          </w:p>
        </w:tc>
        <w:tc>
          <w:tcPr>
            <w:tcW w:w="2880" w:type="dxa"/>
            <w:vAlign w:val="bottom"/>
          </w:tcPr>
          <w:p w14:paraId="67CFB056" w14:textId="77777777" w:rsidR="00B64332" w:rsidRPr="00B50CB6" w:rsidRDefault="00B64332" w:rsidP="00344305">
            <w:pPr>
              <w:tabs>
                <w:tab w:val="decimal" w:pos="16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25ACCE0D" w14:textId="1F3B1A02" w:rsidR="00B64332" w:rsidRPr="00B50CB6" w:rsidRDefault="001925E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6433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(102,288)</w:t>
            </w:r>
          </w:p>
        </w:tc>
      </w:tr>
      <w:tr w:rsidR="00B64332" w:rsidRPr="00B50CB6" w14:paraId="5B7D04A3" w14:textId="77777777" w:rsidTr="001925E6">
        <w:tc>
          <w:tcPr>
            <w:tcW w:w="4230" w:type="dxa"/>
          </w:tcPr>
          <w:p w14:paraId="5BA19B71" w14:textId="5FBA4FC9" w:rsidR="00B64332" w:rsidRPr="001925E6" w:rsidRDefault="00B64332" w:rsidP="00344305">
            <w:pPr>
              <w:ind w:left="72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25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1925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925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925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880" w:type="dxa"/>
            <w:vAlign w:val="bottom"/>
          </w:tcPr>
          <w:p w14:paraId="61D516B0" w14:textId="77777777" w:rsidR="00B64332" w:rsidRPr="00B50CB6" w:rsidRDefault="00B64332" w:rsidP="00344305">
            <w:pPr>
              <w:tabs>
                <w:tab w:val="decimal" w:pos="16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45992" w14:textId="39618995" w:rsidR="00B64332" w:rsidRPr="00B50CB6" w:rsidRDefault="001925E6" w:rsidP="00192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14:paraId="25698BD9" w14:textId="77777777" w:rsidR="00CE7124" w:rsidRDefault="00CE71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E024280" w14:textId="36AAC149" w:rsidR="00CE7124" w:rsidRPr="00B50CB6" w:rsidRDefault="00CE71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19</w:t>
      </w:r>
      <w:r w:rsidRPr="00B50CB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สำรองตามกฎหมาย</w:t>
      </w:r>
    </w:p>
    <w:p w14:paraId="2F33791F" w14:textId="77777777" w:rsidR="009C7830" w:rsidRPr="00995F07" w:rsidRDefault="009C783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4BA6CE8" w14:textId="77777777" w:rsidR="001E5087" w:rsidRPr="007B7EF5" w:rsidRDefault="00B254B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23946">
        <w:rPr>
          <w:rFonts w:asciiTheme="majorBidi" w:hAnsiTheme="majorBidi" w:cstheme="majorBidi"/>
          <w:sz w:val="30"/>
          <w:szCs w:val="30"/>
        </w:rPr>
        <w:t>2535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623946">
        <w:rPr>
          <w:rFonts w:asciiTheme="majorBidi" w:hAnsiTheme="majorBidi" w:cstheme="majorBidi"/>
          <w:sz w:val="30"/>
          <w:szCs w:val="30"/>
        </w:rPr>
        <w:t>116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623946">
        <w:rPr>
          <w:rFonts w:asciiTheme="majorBidi" w:hAnsiTheme="majorBidi" w:cstheme="majorBidi"/>
          <w:sz w:val="30"/>
          <w:szCs w:val="30"/>
        </w:rPr>
        <w:t>“</w:t>
      </w:r>
      <w:r w:rsidRPr="00623946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623946">
        <w:rPr>
          <w:rFonts w:asciiTheme="majorBidi" w:hAnsiTheme="majorBidi" w:cstheme="majorBidi"/>
          <w:sz w:val="30"/>
          <w:szCs w:val="30"/>
        </w:rPr>
        <w:t>”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623946">
        <w:rPr>
          <w:rFonts w:asciiTheme="majorBidi" w:hAnsiTheme="majorBidi" w:cstheme="majorBidi"/>
          <w:sz w:val="30"/>
          <w:szCs w:val="30"/>
        </w:rPr>
        <w:t xml:space="preserve">5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623946">
        <w:rPr>
          <w:rFonts w:asciiTheme="majorBidi" w:hAnsiTheme="majorBidi" w:cstheme="majorBidi"/>
          <w:sz w:val="30"/>
          <w:szCs w:val="30"/>
        </w:rPr>
        <w:t xml:space="preserve">10 </w:t>
      </w:r>
      <w:r w:rsidRPr="00623946">
        <w:rPr>
          <w:rFonts w:asciiTheme="majorBidi" w:hAnsiTheme="majorBidi" w:cstheme="majorBidi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49F70195" w14:textId="77777777" w:rsidR="00CF1FF6" w:rsidRDefault="00CF1FF6" w:rsidP="00344305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AEF31C8" w14:textId="77777777" w:rsidR="007711E0" w:rsidRPr="00B50CB6" w:rsidRDefault="007711E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50CB6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DC34F3">
        <w:rPr>
          <w:rFonts w:asciiTheme="majorBidi" w:hAnsiTheme="majorBidi" w:cstheme="majorBidi"/>
          <w:b/>
          <w:bCs/>
          <w:sz w:val="30"/>
          <w:szCs w:val="30"/>
        </w:rPr>
        <w:t>0</w:t>
      </w:r>
      <w:r w:rsidRPr="00B50CB6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53BFA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2555BCA5" w14:textId="77777777" w:rsidR="001C1E04" w:rsidRPr="00995F07" w:rsidRDefault="001C1E0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78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16"/>
        <w:gridCol w:w="779"/>
        <w:gridCol w:w="1005"/>
        <w:gridCol w:w="236"/>
        <w:gridCol w:w="1025"/>
        <w:gridCol w:w="251"/>
        <w:gridCol w:w="1005"/>
        <w:gridCol w:w="251"/>
        <w:gridCol w:w="1010"/>
      </w:tblGrid>
      <w:tr w:rsidR="00C259E5" w:rsidRPr="004179E1" w14:paraId="391AD790" w14:textId="77777777" w:rsidTr="00D36B74">
        <w:trPr>
          <w:tblHeader/>
        </w:trPr>
        <w:tc>
          <w:tcPr>
            <w:tcW w:w="3616" w:type="dxa"/>
            <w:shd w:val="clear" w:color="auto" w:fill="FFFFFF"/>
          </w:tcPr>
          <w:p w14:paraId="7DEB8906" w14:textId="77777777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779" w:type="dxa"/>
            <w:shd w:val="clear" w:color="auto" w:fill="FFFFFF"/>
          </w:tcPr>
          <w:p w14:paraId="4FF49FFE" w14:textId="77777777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266" w:type="dxa"/>
            <w:gridSpan w:val="3"/>
            <w:shd w:val="clear" w:color="auto" w:fill="FFFFFF"/>
          </w:tcPr>
          <w:p w14:paraId="76AAB401" w14:textId="73FCD484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4179E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1" w:type="dxa"/>
            <w:shd w:val="clear" w:color="auto" w:fill="FFFFFF"/>
          </w:tcPr>
          <w:p w14:paraId="0DC87750" w14:textId="77777777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6" w:type="dxa"/>
            <w:gridSpan w:val="3"/>
            <w:shd w:val="clear" w:color="auto" w:fill="FFFFFF"/>
          </w:tcPr>
          <w:p w14:paraId="5E95EFBC" w14:textId="09C50DCC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179E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C259E5" w:rsidRPr="004179E1" w14:paraId="09416DA3" w14:textId="77777777" w:rsidTr="00D36B74">
        <w:trPr>
          <w:tblHeader/>
        </w:trPr>
        <w:tc>
          <w:tcPr>
            <w:tcW w:w="3616" w:type="dxa"/>
            <w:shd w:val="clear" w:color="auto" w:fill="FFFFFF"/>
          </w:tcPr>
          <w:p w14:paraId="55CC881A" w14:textId="77777777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9" w:type="dxa"/>
            <w:shd w:val="clear" w:color="auto" w:fill="FFFFFF"/>
          </w:tcPr>
          <w:p w14:paraId="228E30A7" w14:textId="27BBB6E6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005" w:type="dxa"/>
            <w:shd w:val="clear" w:color="auto" w:fill="FFFFFF"/>
            <w:vAlign w:val="center"/>
          </w:tcPr>
          <w:p w14:paraId="43ED3D07" w14:textId="77777777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7F4AFE85" w14:textId="77777777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FFFFFF"/>
            <w:vAlign w:val="center"/>
          </w:tcPr>
          <w:p w14:paraId="7B13315E" w14:textId="77777777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51" w:type="dxa"/>
            <w:shd w:val="clear" w:color="auto" w:fill="FFFFFF"/>
          </w:tcPr>
          <w:p w14:paraId="2A59E97F" w14:textId="77777777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FFFFFF"/>
            <w:vAlign w:val="center"/>
          </w:tcPr>
          <w:p w14:paraId="565F7AD6" w14:textId="77777777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27F84B72" w14:textId="77777777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FFFFFF"/>
            <w:vAlign w:val="center"/>
          </w:tcPr>
          <w:p w14:paraId="7B7316DF" w14:textId="77777777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C259E5" w:rsidRPr="004179E1" w14:paraId="781A98C6" w14:textId="77777777" w:rsidTr="00D36B74">
        <w:trPr>
          <w:tblHeader/>
        </w:trPr>
        <w:tc>
          <w:tcPr>
            <w:tcW w:w="3616" w:type="dxa"/>
          </w:tcPr>
          <w:p w14:paraId="2E17CD2C" w14:textId="77777777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9" w:type="dxa"/>
          </w:tcPr>
          <w:p w14:paraId="6226EB59" w14:textId="77777777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83" w:type="dxa"/>
            <w:gridSpan w:val="7"/>
          </w:tcPr>
          <w:p w14:paraId="0A1F916C" w14:textId="7A9BB614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96518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4179E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E3E2D" w:rsidRPr="004179E1" w14:paraId="06C0F87B" w14:textId="77777777" w:rsidTr="00D36B74">
        <w:tc>
          <w:tcPr>
            <w:tcW w:w="3616" w:type="dxa"/>
          </w:tcPr>
          <w:p w14:paraId="2F63DB24" w14:textId="3C766B48" w:rsidR="00EE3E2D" w:rsidRPr="00AD37C7" w:rsidRDefault="00EE3E2D" w:rsidP="0034430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37C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779" w:type="dxa"/>
          </w:tcPr>
          <w:p w14:paraId="24DACD9F" w14:textId="77777777" w:rsidR="00EE3E2D" w:rsidRPr="004179E1" w:rsidRDefault="00EE3E2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14:paraId="4FE211D2" w14:textId="5970DFAE" w:rsidR="00EE3E2D" w:rsidRPr="00484837" w:rsidRDefault="00EE3E2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D29875" w14:textId="77777777" w:rsidR="00EE3E2D" w:rsidRPr="00484837" w:rsidRDefault="00EE3E2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188C89D5" w14:textId="51A8F2A1" w:rsidR="00EE3E2D" w:rsidRPr="00484837" w:rsidRDefault="00EE3E2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14:paraId="629063C7" w14:textId="77777777" w:rsidR="00EE3E2D" w:rsidRPr="00484837" w:rsidRDefault="00EE3E2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C0A38EF" w14:textId="41075732" w:rsidR="00EE3E2D" w:rsidRPr="00484837" w:rsidRDefault="00EE3E2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14:paraId="1F36F6AD" w14:textId="77777777" w:rsidR="00EE3E2D" w:rsidRPr="00484837" w:rsidRDefault="00EE3E2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57D0F7D8" w14:textId="0DF6682E" w:rsidR="00EE3E2D" w:rsidRPr="00484837" w:rsidRDefault="00EE3E2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36B74" w:rsidRPr="004179E1" w14:paraId="3DE059E2" w14:textId="77777777" w:rsidTr="00AD37C7">
        <w:tc>
          <w:tcPr>
            <w:tcW w:w="3616" w:type="dxa"/>
          </w:tcPr>
          <w:p w14:paraId="5BFB67BC" w14:textId="5049DB7F" w:rsidR="00D36B74" w:rsidRPr="00AD37C7" w:rsidRDefault="00D36B74" w:rsidP="00D36B7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37C7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AD37C7">
              <w:rPr>
                <w:rFonts w:asciiTheme="majorBidi" w:hAnsiTheme="majorBidi" w:cstheme="majorBidi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779" w:type="dxa"/>
          </w:tcPr>
          <w:p w14:paraId="56C7878A" w14:textId="77777777" w:rsidR="00D36B74" w:rsidRPr="004179E1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14:paraId="3FA796B8" w14:textId="268CBC5C" w:rsidR="00D36B74" w:rsidRPr="00484837" w:rsidRDefault="00D36B74" w:rsidP="00AD37C7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468,096</w:t>
            </w:r>
          </w:p>
        </w:tc>
        <w:tc>
          <w:tcPr>
            <w:tcW w:w="236" w:type="dxa"/>
            <w:shd w:val="clear" w:color="auto" w:fill="auto"/>
          </w:tcPr>
          <w:p w14:paraId="1B4DE5AA" w14:textId="77777777" w:rsidR="00D36B74" w:rsidRPr="00484837" w:rsidRDefault="00D36B74" w:rsidP="00AD3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167075EA" w14:textId="0022E12E" w:rsidR="00D36B74" w:rsidRPr="00484837" w:rsidRDefault="00D36B74" w:rsidP="00AD37C7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447,411</w:t>
            </w:r>
          </w:p>
        </w:tc>
        <w:tc>
          <w:tcPr>
            <w:tcW w:w="251" w:type="dxa"/>
            <w:shd w:val="clear" w:color="auto" w:fill="auto"/>
          </w:tcPr>
          <w:p w14:paraId="73684C99" w14:textId="77777777" w:rsidR="00D36B74" w:rsidRPr="00484837" w:rsidRDefault="00D36B74" w:rsidP="00AD3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034F8B70" w14:textId="55254753" w:rsidR="00D36B74" w:rsidRPr="00484837" w:rsidRDefault="00D36B74" w:rsidP="00AD37C7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440,190</w:t>
            </w:r>
          </w:p>
        </w:tc>
        <w:tc>
          <w:tcPr>
            <w:tcW w:w="251" w:type="dxa"/>
            <w:shd w:val="clear" w:color="auto" w:fill="auto"/>
          </w:tcPr>
          <w:p w14:paraId="1DA4F2EC" w14:textId="77777777" w:rsidR="00D36B74" w:rsidRPr="00484837" w:rsidRDefault="00D36B74" w:rsidP="00AD3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5C081A28" w14:textId="122E1C0A" w:rsidR="00D36B74" w:rsidRPr="00484837" w:rsidRDefault="00D36B74" w:rsidP="00AD37C7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428,443</w:t>
            </w:r>
          </w:p>
        </w:tc>
      </w:tr>
      <w:tr w:rsidR="00D36B74" w:rsidRPr="004179E1" w14:paraId="0067E533" w14:textId="77777777" w:rsidTr="00D36B74">
        <w:tc>
          <w:tcPr>
            <w:tcW w:w="3616" w:type="dxa"/>
          </w:tcPr>
          <w:p w14:paraId="7B5E596F" w14:textId="08DF7A22" w:rsidR="00D36B74" w:rsidRPr="004179E1" w:rsidRDefault="00D36B74" w:rsidP="00D36B7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779" w:type="dxa"/>
          </w:tcPr>
          <w:p w14:paraId="6D9A0323" w14:textId="77777777" w:rsidR="00D36B74" w:rsidRPr="004179E1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14:paraId="487753D2" w14:textId="160EE10B" w:rsidR="00D36B74" w:rsidRPr="00484837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304,563</w:t>
            </w:r>
          </w:p>
        </w:tc>
        <w:tc>
          <w:tcPr>
            <w:tcW w:w="236" w:type="dxa"/>
            <w:shd w:val="clear" w:color="auto" w:fill="auto"/>
          </w:tcPr>
          <w:p w14:paraId="24D76DBE" w14:textId="77777777" w:rsidR="00D36B74" w:rsidRPr="00484837" w:rsidRDefault="00D36B74" w:rsidP="00D36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7799CC51" w14:textId="7CFC2CB0" w:rsidR="00D36B74" w:rsidRPr="00484837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313,701</w:t>
            </w:r>
          </w:p>
        </w:tc>
        <w:tc>
          <w:tcPr>
            <w:tcW w:w="251" w:type="dxa"/>
            <w:shd w:val="clear" w:color="auto" w:fill="auto"/>
          </w:tcPr>
          <w:p w14:paraId="62402567" w14:textId="77777777" w:rsidR="00D36B74" w:rsidRPr="00484837" w:rsidRDefault="00D36B74" w:rsidP="00D36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51E7C280" w14:textId="7CE2B2D6" w:rsidR="00D36B74" w:rsidRPr="00484837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297,136</w:t>
            </w:r>
          </w:p>
        </w:tc>
        <w:tc>
          <w:tcPr>
            <w:tcW w:w="251" w:type="dxa"/>
            <w:shd w:val="clear" w:color="auto" w:fill="auto"/>
          </w:tcPr>
          <w:p w14:paraId="431D796C" w14:textId="77777777" w:rsidR="00D36B74" w:rsidRPr="00484837" w:rsidRDefault="00D36B74" w:rsidP="00D36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5CC804AA" w14:textId="562F65B3" w:rsidR="00D36B74" w:rsidRPr="00484837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310,072</w:t>
            </w:r>
          </w:p>
        </w:tc>
      </w:tr>
      <w:tr w:rsidR="00D36B74" w:rsidRPr="004179E1" w14:paraId="2541EA3E" w14:textId="77777777" w:rsidTr="00D36B74">
        <w:tc>
          <w:tcPr>
            <w:tcW w:w="3616" w:type="dxa"/>
          </w:tcPr>
          <w:p w14:paraId="4DCD150C" w14:textId="081160C6" w:rsidR="00D36B74" w:rsidRPr="004179E1" w:rsidRDefault="00D36B74" w:rsidP="00D36B7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79" w:type="dxa"/>
          </w:tcPr>
          <w:p w14:paraId="4FAD4925" w14:textId="77777777" w:rsidR="00D36B74" w:rsidRPr="004179E1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14:paraId="45DBFDD6" w14:textId="48447B8B" w:rsidR="00D36B74" w:rsidRPr="00484837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52,335</w:t>
            </w:r>
          </w:p>
        </w:tc>
        <w:tc>
          <w:tcPr>
            <w:tcW w:w="236" w:type="dxa"/>
            <w:shd w:val="clear" w:color="auto" w:fill="auto"/>
          </w:tcPr>
          <w:p w14:paraId="23A5DC13" w14:textId="77777777" w:rsidR="00D36B74" w:rsidRPr="00484837" w:rsidRDefault="00D36B74" w:rsidP="00D36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2CF89CDF" w14:textId="714B5B2A" w:rsidR="00D36B74" w:rsidRPr="00484837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54,252</w:t>
            </w:r>
          </w:p>
        </w:tc>
        <w:tc>
          <w:tcPr>
            <w:tcW w:w="251" w:type="dxa"/>
            <w:shd w:val="clear" w:color="auto" w:fill="auto"/>
          </w:tcPr>
          <w:p w14:paraId="58A6D3ED" w14:textId="77777777" w:rsidR="00D36B74" w:rsidRPr="00484837" w:rsidRDefault="00D36B74" w:rsidP="00D36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131D1ECA" w14:textId="04355257" w:rsidR="00D36B74" w:rsidRPr="00484837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50,911</w:t>
            </w:r>
          </w:p>
        </w:tc>
        <w:tc>
          <w:tcPr>
            <w:tcW w:w="251" w:type="dxa"/>
            <w:shd w:val="clear" w:color="auto" w:fill="auto"/>
          </w:tcPr>
          <w:p w14:paraId="5F32F03E" w14:textId="77777777" w:rsidR="00D36B74" w:rsidRPr="00484837" w:rsidRDefault="00D36B74" w:rsidP="00D36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40375197" w14:textId="0C0FBA06" w:rsidR="00D36B74" w:rsidRPr="00484837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52,848</w:t>
            </w:r>
          </w:p>
        </w:tc>
      </w:tr>
      <w:tr w:rsidR="00D36B74" w:rsidRPr="004179E1" w14:paraId="497A10AA" w14:textId="77777777" w:rsidTr="00D36B74">
        <w:tc>
          <w:tcPr>
            <w:tcW w:w="3616" w:type="dxa"/>
          </w:tcPr>
          <w:p w14:paraId="34094673" w14:textId="0C1B6AA4" w:rsidR="00D36B74" w:rsidRPr="004179E1" w:rsidRDefault="00D36B74" w:rsidP="00D36B7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4179E1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ใช้จ่ายในการส่งเสริมการขาย</w:t>
            </w:r>
          </w:p>
        </w:tc>
        <w:tc>
          <w:tcPr>
            <w:tcW w:w="779" w:type="dxa"/>
          </w:tcPr>
          <w:p w14:paraId="62E0735B" w14:textId="77777777" w:rsidR="00D36B74" w:rsidRPr="004179E1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57B65222" w14:textId="1055F8E2" w:rsidR="00D36B74" w:rsidRPr="00484837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57,197</w:t>
            </w:r>
          </w:p>
        </w:tc>
        <w:tc>
          <w:tcPr>
            <w:tcW w:w="236" w:type="dxa"/>
            <w:shd w:val="clear" w:color="auto" w:fill="auto"/>
          </w:tcPr>
          <w:p w14:paraId="0879C7A9" w14:textId="77777777" w:rsidR="00D36B74" w:rsidRPr="00484837" w:rsidRDefault="00D36B74" w:rsidP="00D36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42ED41B0" w14:textId="4654D861" w:rsidR="00D36B74" w:rsidRPr="00484837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17,443</w:t>
            </w:r>
          </w:p>
        </w:tc>
        <w:tc>
          <w:tcPr>
            <w:tcW w:w="251" w:type="dxa"/>
            <w:shd w:val="clear" w:color="auto" w:fill="auto"/>
          </w:tcPr>
          <w:p w14:paraId="22FDC59F" w14:textId="77777777" w:rsidR="00D36B74" w:rsidRPr="00484837" w:rsidRDefault="00D36B74" w:rsidP="00D36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7C931F94" w14:textId="068E7840" w:rsidR="00D36B74" w:rsidRPr="00484837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56,885</w:t>
            </w:r>
          </w:p>
        </w:tc>
        <w:tc>
          <w:tcPr>
            <w:tcW w:w="251" w:type="dxa"/>
            <w:shd w:val="clear" w:color="auto" w:fill="auto"/>
          </w:tcPr>
          <w:p w14:paraId="332F6129" w14:textId="77777777" w:rsidR="00D36B74" w:rsidRPr="00484837" w:rsidRDefault="00D36B74" w:rsidP="00D36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3BAF270E" w14:textId="22E3E1CA" w:rsidR="00D36B74" w:rsidRPr="00484837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16,978</w:t>
            </w:r>
          </w:p>
        </w:tc>
      </w:tr>
      <w:tr w:rsidR="00D36B74" w:rsidRPr="004179E1" w14:paraId="7F58FE07" w14:textId="77777777" w:rsidTr="00D36B74">
        <w:tc>
          <w:tcPr>
            <w:tcW w:w="3616" w:type="dxa"/>
          </w:tcPr>
          <w:p w14:paraId="6ADE15A8" w14:textId="67CB8717" w:rsidR="00D36B74" w:rsidRPr="004179E1" w:rsidRDefault="00D36B74" w:rsidP="00D36B7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779" w:type="dxa"/>
          </w:tcPr>
          <w:p w14:paraId="64F1CE4E" w14:textId="77777777" w:rsidR="00D36B74" w:rsidRPr="004179E1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B848557" w14:textId="44845A4B" w:rsidR="00D36B74" w:rsidRPr="00484837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  <w:r w:rsidRPr="004848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36" w:type="dxa"/>
            <w:shd w:val="clear" w:color="auto" w:fill="auto"/>
          </w:tcPr>
          <w:p w14:paraId="15FC2FE0" w14:textId="77777777" w:rsidR="00D36B74" w:rsidRPr="00484837" w:rsidRDefault="00D36B74" w:rsidP="00D36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06C572FB" w14:textId="3FFDC965" w:rsidR="00D36B74" w:rsidRPr="00484837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201,040</w:t>
            </w:r>
          </w:p>
        </w:tc>
        <w:tc>
          <w:tcPr>
            <w:tcW w:w="251" w:type="dxa"/>
            <w:shd w:val="clear" w:color="auto" w:fill="auto"/>
          </w:tcPr>
          <w:p w14:paraId="5FD8A90D" w14:textId="77777777" w:rsidR="00D36B74" w:rsidRPr="00484837" w:rsidRDefault="00D36B74" w:rsidP="00D36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15DA3576" w14:textId="531A67B5" w:rsidR="00D36B74" w:rsidRPr="00484837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</w:t>
            </w:r>
            <w:r w:rsidRPr="004848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51" w:type="dxa"/>
            <w:shd w:val="clear" w:color="auto" w:fill="auto"/>
          </w:tcPr>
          <w:p w14:paraId="6F41AC42" w14:textId="77777777" w:rsidR="00D36B74" w:rsidRPr="00484837" w:rsidRDefault="00D36B74" w:rsidP="00D36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457A4940" w14:textId="3E940D60" w:rsidR="00D36B74" w:rsidRPr="00484837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201,014</w:t>
            </w:r>
          </w:p>
        </w:tc>
      </w:tr>
      <w:tr w:rsidR="00D36B74" w:rsidRPr="004179E1" w14:paraId="1098CC99" w14:textId="77777777" w:rsidTr="00D36B74">
        <w:tc>
          <w:tcPr>
            <w:tcW w:w="3616" w:type="dxa"/>
          </w:tcPr>
          <w:p w14:paraId="14165452" w14:textId="750669E7" w:rsidR="00D36B74" w:rsidRPr="004179E1" w:rsidRDefault="00D36B74" w:rsidP="00D36B7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7DFC">
              <w:rPr>
                <w:rFonts w:asciiTheme="majorBidi" w:hAnsi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779" w:type="dxa"/>
          </w:tcPr>
          <w:p w14:paraId="17F1A597" w14:textId="77777777" w:rsidR="00D36B74" w:rsidRPr="004179E1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F2B1025" w14:textId="041FC0B3" w:rsidR="00D36B74" w:rsidRPr="00484837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1,151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171777" w14:textId="77777777" w:rsidR="00D36B74" w:rsidRPr="00484837" w:rsidRDefault="00D36B74" w:rsidP="00D36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BF4EC4F" w14:textId="4504C96A" w:rsidR="00D36B74" w:rsidRPr="00484837" w:rsidRDefault="00D36B74" w:rsidP="00447C7A">
            <w:pPr>
              <w:pStyle w:val="acctfourfigures"/>
              <w:tabs>
                <w:tab w:val="clear" w:pos="765"/>
              </w:tabs>
              <w:spacing w:line="240" w:lineRule="atLeast"/>
              <w:ind w:left="-18" w:right="-102" w:hanging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(15,377)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E1A69EA" w14:textId="77777777" w:rsidR="00D36B74" w:rsidRPr="00484837" w:rsidRDefault="00D36B74" w:rsidP="00D36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BCF1312" w14:textId="6729558E" w:rsidR="00D36B74" w:rsidRPr="00484837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12,375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21B6956" w14:textId="77777777" w:rsidR="00D36B74" w:rsidRPr="00484837" w:rsidRDefault="00D36B74" w:rsidP="00D36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DDB4952" w14:textId="79DC7062" w:rsidR="00D36B74" w:rsidRPr="00484837" w:rsidRDefault="00D36B74" w:rsidP="00447C7A">
            <w:pPr>
              <w:pStyle w:val="acctfourfigures"/>
              <w:tabs>
                <w:tab w:val="clear" w:pos="765"/>
              </w:tabs>
              <w:spacing w:line="240" w:lineRule="atLeast"/>
              <w:ind w:left="-18" w:right="-24" w:hanging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(6,754)</w:t>
            </w:r>
          </w:p>
        </w:tc>
      </w:tr>
      <w:tr w:rsidR="00D36B74" w:rsidRPr="004179E1" w14:paraId="5B2049AD" w14:textId="77777777" w:rsidTr="00D36B74">
        <w:trPr>
          <w:trHeight w:val="209"/>
        </w:trPr>
        <w:tc>
          <w:tcPr>
            <w:tcW w:w="3616" w:type="dxa"/>
          </w:tcPr>
          <w:p w14:paraId="0B0C7AED" w14:textId="77777777" w:rsidR="00D36B74" w:rsidRPr="004179E1" w:rsidRDefault="00D36B74" w:rsidP="00D36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 ต้นทุนในการจัดจำหน่ายและค่าใช้จ่ายในการบริหาร</w:t>
            </w:r>
          </w:p>
        </w:tc>
        <w:tc>
          <w:tcPr>
            <w:tcW w:w="779" w:type="dxa"/>
          </w:tcPr>
          <w:p w14:paraId="78D481ED" w14:textId="77777777" w:rsidR="00D36B74" w:rsidRPr="004179E1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E4E772" w14:textId="1F860FDC" w:rsidR="00D36B74" w:rsidRPr="00484837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A377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1,115,496</w:t>
            </w:r>
          </w:p>
        </w:tc>
        <w:tc>
          <w:tcPr>
            <w:tcW w:w="236" w:type="dxa"/>
            <w:shd w:val="clear" w:color="auto" w:fill="auto"/>
          </w:tcPr>
          <w:p w14:paraId="358FCECA" w14:textId="77777777" w:rsidR="00D36B74" w:rsidRPr="00484837" w:rsidRDefault="00D36B74" w:rsidP="00D36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9EE6AD" w14:textId="77777777" w:rsidR="00D36B74" w:rsidRPr="00484837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4B529DA3" w14:textId="06D6FC6F" w:rsidR="00D36B74" w:rsidRPr="00484837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848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1,018,470</w:t>
            </w:r>
          </w:p>
        </w:tc>
        <w:tc>
          <w:tcPr>
            <w:tcW w:w="251" w:type="dxa"/>
            <w:shd w:val="clear" w:color="auto" w:fill="auto"/>
          </w:tcPr>
          <w:p w14:paraId="3B7657D9" w14:textId="77777777" w:rsidR="00D36B74" w:rsidRPr="00484837" w:rsidRDefault="00D36B74" w:rsidP="00D36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0C27F" w14:textId="60EB4AA4" w:rsidR="00D36B74" w:rsidRPr="00484837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A377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1,089,651</w:t>
            </w:r>
          </w:p>
        </w:tc>
        <w:tc>
          <w:tcPr>
            <w:tcW w:w="251" w:type="dxa"/>
            <w:shd w:val="clear" w:color="auto" w:fill="auto"/>
          </w:tcPr>
          <w:p w14:paraId="689250F6" w14:textId="77777777" w:rsidR="00D36B74" w:rsidRPr="00484837" w:rsidRDefault="00D36B74" w:rsidP="00D36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DC3887" w14:textId="77777777" w:rsidR="00D36B74" w:rsidRPr="00484837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2DBD883D" w14:textId="13610A7E" w:rsidR="00D36B74" w:rsidRPr="00484837" w:rsidRDefault="00D36B74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8483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1,002,601</w:t>
            </w:r>
          </w:p>
        </w:tc>
      </w:tr>
    </w:tbl>
    <w:p w14:paraId="05842874" w14:textId="77777777" w:rsidR="00427C92" w:rsidRDefault="00427C9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A10A077" w14:textId="77777777" w:rsidR="00C05B35" w:rsidRDefault="007711E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50CB6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DC34F3" w:rsidRPr="00A87F49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A87F4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87F49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2AE8C328" w14:textId="77777777" w:rsidR="008056E2" w:rsidRPr="00995F07" w:rsidRDefault="00C05B3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ab/>
      </w:r>
    </w:p>
    <w:tbl>
      <w:tblPr>
        <w:tblW w:w="9072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2952"/>
        <w:gridCol w:w="973"/>
        <w:gridCol w:w="1097"/>
        <w:gridCol w:w="249"/>
        <w:gridCol w:w="1101"/>
        <w:gridCol w:w="249"/>
        <w:gridCol w:w="1101"/>
        <w:gridCol w:w="249"/>
        <w:gridCol w:w="1101"/>
      </w:tblGrid>
      <w:tr w:rsidR="00172896" w:rsidRPr="00623946" w14:paraId="3308765F" w14:textId="77777777" w:rsidTr="00390D9E">
        <w:trPr>
          <w:tblHeader/>
        </w:trPr>
        <w:tc>
          <w:tcPr>
            <w:tcW w:w="3925" w:type="dxa"/>
            <w:gridSpan w:val="2"/>
          </w:tcPr>
          <w:p w14:paraId="72A1D5C2" w14:textId="77777777" w:rsidR="00172896" w:rsidRPr="00BF004C" w:rsidRDefault="0017289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F004C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47" w:type="dxa"/>
            <w:gridSpan w:val="3"/>
          </w:tcPr>
          <w:p w14:paraId="45925DBA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F004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1B2271ED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51" w:type="dxa"/>
            <w:gridSpan w:val="3"/>
          </w:tcPr>
          <w:p w14:paraId="13796445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F004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2896" w:rsidRPr="00623946" w14:paraId="62A4C10C" w14:textId="77777777" w:rsidTr="00390D9E">
        <w:trPr>
          <w:tblHeader/>
        </w:trPr>
        <w:tc>
          <w:tcPr>
            <w:tcW w:w="2952" w:type="dxa"/>
          </w:tcPr>
          <w:p w14:paraId="66B1E30A" w14:textId="77777777" w:rsidR="00172896" w:rsidRPr="00BF004C" w:rsidRDefault="0017289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3" w:type="dxa"/>
          </w:tcPr>
          <w:p w14:paraId="515FF03E" w14:textId="67645205" w:rsidR="00172896" w:rsidRPr="00BF004C" w:rsidRDefault="0017289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68904CCB" w14:textId="77777777" w:rsidR="00172896" w:rsidRPr="00BF004C" w:rsidRDefault="00172896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04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02DEF286" w14:textId="77777777" w:rsidR="00172896" w:rsidRPr="00BF004C" w:rsidRDefault="00172896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3E0AABF0" w14:textId="77777777" w:rsidR="00172896" w:rsidRPr="00BF004C" w:rsidRDefault="00172896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04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49" w:type="dxa"/>
            <w:shd w:val="clear" w:color="auto" w:fill="auto"/>
          </w:tcPr>
          <w:p w14:paraId="3A72E4F1" w14:textId="77777777" w:rsidR="00172896" w:rsidRPr="00BF004C" w:rsidRDefault="00172896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64C5B85B" w14:textId="77777777" w:rsidR="00172896" w:rsidRPr="00BF004C" w:rsidRDefault="00172896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04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103E6DDA" w14:textId="77777777" w:rsidR="00172896" w:rsidRPr="00BF004C" w:rsidRDefault="00172896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46090229" w14:textId="77777777" w:rsidR="00172896" w:rsidRPr="00BF004C" w:rsidRDefault="00172896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04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172896" w:rsidRPr="00623946" w14:paraId="64602624" w14:textId="77777777" w:rsidTr="00390D9E">
        <w:trPr>
          <w:tblHeader/>
        </w:trPr>
        <w:tc>
          <w:tcPr>
            <w:tcW w:w="2952" w:type="dxa"/>
          </w:tcPr>
          <w:p w14:paraId="658EE79D" w14:textId="77777777" w:rsidR="00172896" w:rsidRPr="00BF004C" w:rsidRDefault="0017289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3" w:type="dxa"/>
          </w:tcPr>
          <w:p w14:paraId="36584E59" w14:textId="77777777" w:rsidR="00172896" w:rsidRPr="00BF004C" w:rsidRDefault="0017289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147" w:type="dxa"/>
            <w:gridSpan w:val="7"/>
          </w:tcPr>
          <w:p w14:paraId="74C27DC7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F004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BF004C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BF004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72896" w:rsidRPr="00623946" w14:paraId="0E2AF1CB" w14:textId="77777777" w:rsidTr="00390D9E">
        <w:tc>
          <w:tcPr>
            <w:tcW w:w="3925" w:type="dxa"/>
            <w:gridSpan w:val="2"/>
          </w:tcPr>
          <w:p w14:paraId="57A40DD1" w14:textId="77777777" w:rsidR="00172896" w:rsidRPr="00BF004C" w:rsidRDefault="0017289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F00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1097" w:type="dxa"/>
            <w:vAlign w:val="bottom"/>
          </w:tcPr>
          <w:p w14:paraId="4BB2E37E" w14:textId="77777777" w:rsidR="00172896" w:rsidRPr="00BF004C" w:rsidRDefault="00172896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28CE2713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07BDD6A0" w14:textId="77777777" w:rsidR="00172896" w:rsidRPr="00BF004C" w:rsidRDefault="00172896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18DF7FFC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513DA171" w14:textId="77777777" w:rsidR="00172896" w:rsidRPr="00BF004C" w:rsidRDefault="00172896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44673D0C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479DDCC3" w14:textId="77777777" w:rsidR="00172896" w:rsidRPr="00BF004C" w:rsidRDefault="00172896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2896" w:rsidRPr="00623946" w14:paraId="3ED51D26" w14:textId="77777777" w:rsidTr="00390D9E">
        <w:tc>
          <w:tcPr>
            <w:tcW w:w="2952" w:type="dxa"/>
          </w:tcPr>
          <w:p w14:paraId="208AC121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04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  <w:r w:rsidRPr="00BF004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73" w:type="dxa"/>
          </w:tcPr>
          <w:p w14:paraId="061FD44D" w14:textId="77777777" w:rsidR="00172896" w:rsidRPr="00BF004C" w:rsidRDefault="0017289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E204220" w14:textId="1DB159CF" w:rsidR="00172896" w:rsidRPr="00BF004C" w:rsidRDefault="00311A0E" w:rsidP="00344305">
            <w:pPr>
              <w:pStyle w:val="acctfourfigures"/>
              <w:tabs>
                <w:tab w:val="clear" w:pos="765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00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B4F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7,11</w:t>
            </w:r>
            <w:r w:rsidR="002B12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49" w:type="dxa"/>
            <w:shd w:val="clear" w:color="auto" w:fill="auto"/>
          </w:tcPr>
          <w:p w14:paraId="0695894A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1C0902F" w14:textId="6158CB76" w:rsidR="00172896" w:rsidRPr="00484837" w:rsidRDefault="00311A0E" w:rsidP="00447C7A">
            <w:pPr>
              <w:pStyle w:val="acctfourfigures"/>
              <w:tabs>
                <w:tab w:val="clear" w:pos="765"/>
                <w:tab w:val="left" w:pos="768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483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23,435</w:t>
            </w:r>
          </w:p>
        </w:tc>
        <w:tc>
          <w:tcPr>
            <w:tcW w:w="249" w:type="dxa"/>
            <w:shd w:val="clear" w:color="auto" w:fill="auto"/>
          </w:tcPr>
          <w:p w14:paraId="43682CAC" w14:textId="77777777" w:rsidR="00172896" w:rsidRPr="00484837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E8694E9" w14:textId="7E84F9B8" w:rsidR="00172896" w:rsidRPr="00484837" w:rsidRDefault="00311A0E" w:rsidP="00447C7A">
            <w:pPr>
              <w:pStyle w:val="acctfourfigures"/>
              <w:tabs>
                <w:tab w:val="clear" w:pos="765"/>
                <w:tab w:val="left" w:pos="768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483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B4F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48483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B4F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8483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0B4F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49" w:type="dxa"/>
            <w:shd w:val="clear" w:color="auto" w:fill="auto"/>
          </w:tcPr>
          <w:p w14:paraId="5C0B5AA0" w14:textId="77777777" w:rsidR="00172896" w:rsidRPr="00484837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AA09DDE" w14:textId="656DB0CF" w:rsidR="00172896" w:rsidRPr="00484837" w:rsidRDefault="00311A0E" w:rsidP="00344305">
            <w:pPr>
              <w:pStyle w:val="acctfourfigures"/>
              <w:tabs>
                <w:tab w:val="clear" w:pos="765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483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22,613</w:t>
            </w:r>
          </w:p>
        </w:tc>
      </w:tr>
      <w:tr w:rsidR="00172896" w:rsidRPr="00623946" w14:paraId="0B851D5B" w14:textId="77777777" w:rsidTr="00390D9E">
        <w:tc>
          <w:tcPr>
            <w:tcW w:w="3925" w:type="dxa"/>
            <w:gridSpan w:val="2"/>
          </w:tcPr>
          <w:p w14:paraId="10CC09EF" w14:textId="77777777" w:rsidR="00172896" w:rsidRPr="00BF004C" w:rsidRDefault="0017289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F004C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ภาษีงวดก่อนๆ ที่บันทึกต่ำไป</w:t>
            </w:r>
            <w:r w:rsidRPr="00BF004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F00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(สูงไป) 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5C21A" w14:textId="31E4E1B4" w:rsidR="00172896" w:rsidRPr="00484837" w:rsidRDefault="00311A0E" w:rsidP="00344305">
            <w:pPr>
              <w:pStyle w:val="acctfourfigures"/>
              <w:tabs>
                <w:tab w:val="clear" w:pos="765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483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1,453</w:t>
            </w:r>
          </w:p>
        </w:tc>
        <w:tc>
          <w:tcPr>
            <w:tcW w:w="249" w:type="dxa"/>
            <w:shd w:val="clear" w:color="auto" w:fill="auto"/>
          </w:tcPr>
          <w:p w14:paraId="38146D10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8BDFB" w14:textId="1081BFFC" w:rsidR="00172896" w:rsidRPr="00BF004C" w:rsidRDefault="00311A0E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004C">
              <w:rPr>
                <w:rFonts w:asciiTheme="majorBidi" w:hAnsiTheme="majorBidi" w:cstheme="majorBidi"/>
                <w:sz w:val="28"/>
                <w:szCs w:val="28"/>
              </w:rPr>
              <w:t>(219)</w:t>
            </w:r>
          </w:p>
        </w:tc>
        <w:tc>
          <w:tcPr>
            <w:tcW w:w="249" w:type="dxa"/>
            <w:shd w:val="clear" w:color="auto" w:fill="auto"/>
          </w:tcPr>
          <w:p w14:paraId="1E8CFE62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7B1EC" w14:textId="06336784" w:rsidR="00172896" w:rsidRPr="00484837" w:rsidRDefault="00311A0E" w:rsidP="00344305">
            <w:pPr>
              <w:pStyle w:val="acctfourfigures"/>
              <w:tabs>
                <w:tab w:val="clear" w:pos="765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483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1,453</w:t>
            </w:r>
          </w:p>
        </w:tc>
        <w:tc>
          <w:tcPr>
            <w:tcW w:w="249" w:type="dxa"/>
            <w:shd w:val="clear" w:color="auto" w:fill="auto"/>
          </w:tcPr>
          <w:p w14:paraId="1C417DAF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F58FA" w14:textId="00F1332B" w:rsidR="00172896" w:rsidRPr="00BF004C" w:rsidRDefault="00311A0E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004C">
              <w:rPr>
                <w:rFonts w:asciiTheme="majorBidi" w:hAnsiTheme="majorBidi" w:cstheme="majorBidi"/>
                <w:sz w:val="28"/>
                <w:szCs w:val="28"/>
              </w:rPr>
              <w:t>(219)</w:t>
            </w:r>
          </w:p>
        </w:tc>
      </w:tr>
      <w:tr w:rsidR="00172896" w:rsidRPr="00623946" w14:paraId="0BAF8D9B" w14:textId="77777777" w:rsidTr="00390D9E">
        <w:tc>
          <w:tcPr>
            <w:tcW w:w="2952" w:type="dxa"/>
          </w:tcPr>
          <w:p w14:paraId="0CC3D7D2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3" w:type="dxa"/>
          </w:tcPr>
          <w:p w14:paraId="503B49C3" w14:textId="77777777" w:rsidR="00172896" w:rsidRPr="00BF004C" w:rsidRDefault="0017289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999B5" w14:textId="202F3649" w:rsidR="00172896" w:rsidRPr="00484837" w:rsidRDefault="00311A0E" w:rsidP="00344305">
            <w:pPr>
              <w:pStyle w:val="acctfourfigures"/>
              <w:tabs>
                <w:tab w:val="clear" w:pos="765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48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0B4F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4848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,56</w:t>
            </w:r>
            <w:r w:rsidR="002B12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49" w:type="dxa"/>
            <w:shd w:val="clear" w:color="auto" w:fill="auto"/>
          </w:tcPr>
          <w:p w14:paraId="72DA5C63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7458A" w14:textId="737A43C7" w:rsidR="00172896" w:rsidRPr="00484837" w:rsidRDefault="00311A0E" w:rsidP="00344305">
            <w:pPr>
              <w:pStyle w:val="acctfourfigures"/>
              <w:tabs>
                <w:tab w:val="clear" w:pos="765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48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23,216</w:t>
            </w:r>
          </w:p>
        </w:tc>
        <w:tc>
          <w:tcPr>
            <w:tcW w:w="249" w:type="dxa"/>
            <w:shd w:val="clear" w:color="auto" w:fill="auto"/>
          </w:tcPr>
          <w:p w14:paraId="1DD3977A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6DCB7" w14:textId="5C3BEB7A" w:rsidR="00172896" w:rsidRPr="00484837" w:rsidRDefault="00311A0E" w:rsidP="00344305">
            <w:pPr>
              <w:pStyle w:val="acctfourfigures"/>
              <w:tabs>
                <w:tab w:val="clear" w:pos="765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48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0B4F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5,642</w:t>
            </w:r>
          </w:p>
        </w:tc>
        <w:tc>
          <w:tcPr>
            <w:tcW w:w="249" w:type="dxa"/>
            <w:shd w:val="clear" w:color="auto" w:fill="auto"/>
          </w:tcPr>
          <w:p w14:paraId="5A2E3790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67C69" w14:textId="53A1BC72" w:rsidR="00172896" w:rsidRPr="00484837" w:rsidRDefault="00311A0E" w:rsidP="00344305">
            <w:pPr>
              <w:pStyle w:val="acctfourfigures"/>
              <w:tabs>
                <w:tab w:val="clear" w:pos="765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48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22,394</w:t>
            </w:r>
          </w:p>
        </w:tc>
      </w:tr>
      <w:tr w:rsidR="00172896" w:rsidRPr="00752E64" w14:paraId="09805D87" w14:textId="77777777" w:rsidTr="00390D9E">
        <w:tc>
          <w:tcPr>
            <w:tcW w:w="2952" w:type="dxa"/>
            <w:shd w:val="clear" w:color="auto" w:fill="auto"/>
          </w:tcPr>
          <w:p w14:paraId="68D83565" w14:textId="77777777" w:rsidR="00172896" w:rsidRPr="00BF004C" w:rsidRDefault="00172896" w:rsidP="00344305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3" w:type="dxa"/>
            <w:shd w:val="clear" w:color="auto" w:fill="auto"/>
          </w:tcPr>
          <w:p w14:paraId="49854579" w14:textId="77777777" w:rsidR="00172896" w:rsidRPr="00BF004C" w:rsidRDefault="00172896" w:rsidP="00344305">
            <w:pPr>
              <w:pStyle w:val="NoSpacing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70E5F" w14:textId="77777777" w:rsidR="00172896" w:rsidRPr="00BF004C" w:rsidRDefault="00172896" w:rsidP="00344305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277F1D11" w14:textId="77777777" w:rsidR="00172896" w:rsidRPr="00BF004C" w:rsidRDefault="00172896" w:rsidP="00344305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AE4C0" w14:textId="77777777" w:rsidR="00172896" w:rsidRPr="00BF004C" w:rsidRDefault="00172896" w:rsidP="00344305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35766FD8" w14:textId="77777777" w:rsidR="00172896" w:rsidRPr="00BF004C" w:rsidRDefault="00172896" w:rsidP="00344305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D7FFF" w14:textId="77777777" w:rsidR="00172896" w:rsidRPr="00BF004C" w:rsidRDefault="00172896" w:rsidP="00344305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6A141AE6" w14:textId="77777777" w:rsidR="00172896" w:rsidRPr="00BF004C" w:rsidRDefault="00172896" w:rsidP="00344305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8CB6A" w14:textId="77777777" w:rsidR="00172896" w:rsidRPr="00BF004C" w:rsidRDefault="00172896" w:rsidP="00344305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2896" w:rsidRPr="00623946" w14:paraId="1951B95B" w14:textId="77777777" w:rsidTr="00390D9E">
        <w:tc>
          <w:tcPr>
            <w:tcW w:w="2952" w:type="dxa"/>
            <w:shd w:val="clear" w:color="auto" w:fill="auto"/>
          </w:tcPr>
          <w:p w14:paraId="1C90CA7A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  <w:r w:rsidRPr="00BF00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BF004C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973" w:type="dxa"/>
            <w:shd w:val="clear" w:color="auto" w:fill="auto"/>
          </w:tcPr>
          <w:p w14:paraId="79B47A44" w14:textId="77777777" w:rsidR="00172896" w:rsidRPr="00BF004C" w:rsidRDefault="0017289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BC37BA4" w14:textId="77777777" w:rsidR="00172896" w:rsidRPr="00BF004C" w:rsidRDefault="00172896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356AFCA6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46B3D60" w14:textId="77777777" w:rsidR="00172896" w:rsidRPr="00BF004C" w:rsidRDefault="00172896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011E7A40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9448BB8" w14:textId="77777777" w:rsidR="00172896" w:rsidRPr="00BF004C" w:rsidRDefault="00172896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25B0DA9A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CBF133D" w14:textId="77777777" w:rsidR="00172896" w:rsidRPr="00BF004C" w:rsidRDefault="00172896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2896" w:rsidRPr="00623946" w14:paraId="59EFFE6A" w14:textId="77777777" w:rsidTr="00390D9E">
        <w:tc>
          <w:tcPr>
            <w:tcW w:w="2952" w:type="dxa"/>
            <w:shd w:val="clear" w:color="auto" w:fill="auto"/>
          </w:tcPr>
          <w:p w14:paraId="6F409E00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04C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BF004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973" w:type="dxa"/>
            <w:shd w:val="clear" w:color="auto" w:fill="auto"/>
          </w:tcPr>
          <w:p w14:paraId="1CFA6891" w14:textId="77777777" w:rsidR="00172896" w:rsidRPr="00BF004C" w:rsidRDefault="0017289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D8A369A" w14:textId="64FCE54E" w:rsidR="00172896" w:rsidRPr="00BF004C" w:rsidRDefault="00311A0E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004C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0B4F7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F004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B4F7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F004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4A5D8710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11357D8" w14:textId="53F501E6" w:rsidR="00172896" w:rsidRPr="00BF004C" w:rsidRDefault="00311A0E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004C">
              <w:rPr>
                <w:rFonts w:asciiTheme="majorBidi" w:hAnsiTheme="majorBidi" w:cstheme="majorBidi"/>
                <w:sz w:val="28"/>
                <w:szCs w:val="28"/>
              </w:rPr>
              <w:t>(954)</w:t>
            </w:r>
          </w:p>
        </w:tc>
        <w:tc>
          <w:tcPr>
            <w:tcW w:w="249" w:type="dxa"/>
            <w:shd w:val="clear" w:color="auto" w:fill="auto"/>
          </w:tcPr>
          <w:p w14:paraId="5E1DA394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21941C1" w14:textId="1C96DB16" w:rsidR="00172896" w:rsidRPr="00BF004C" w:rsidRDefault="00311A0E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004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4F7A">
              <w:rPr>
                <w:rFonts w:asciiTheme="majorBidi" w:hAnsiTheme="majorBidi" w:cstheme="majorBidi"/>
                <w:sz w:val="28"/>
                <w:szCs w:val="28"/>
              </w:rPr>
              <w:t>585</w:t>
            </w:r>
            <w:r w:rsidRPr="00BF004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0DFC5804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24C94F32" w14:textId="5AC9A740" w:rsidR="00172896" w:rsidRPr="00BF004C" w:rsidRDefault="00311A0E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004C">
              <w:rPr>
                <w:rFonts w:asciiTheme="majorBidi" w:hAnsiTheme="majorBidi" w:cstheme="majorBidi"/>
                <w:sz w:val="28"/>
                <w:szCs w:val="28"/>
              </w:rPr>
              <w:t>(545)</w:t>
            </w:r>
          </w:p>
        </w:tc>
      </w:tr>
      <w:tr w:rsidR="00172896" w:rsidRPr="00623946" w14:paraId="52FA6E9A" w14:textId="77777777" w:rsidTr="00390D9E">
        <w:tc>
          <w:tcPr>
            <w:tcW w:w="2952" w:type="dxa"/>
            <w:shd w:val="clear" w:color="auto" w:fill="auto"/>
          </w:tcPr>
          <w:p w14:paraId="6A9DCFEF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3" w:type="dxa"/>
            <w:shd w:val="clear" w:color="auto" w:fill="auto"/>
          </w:tcPr>
          <w:p w14:paraId="433EF019" w14:textId="77777777" w:rsidR="00172896" w:rsidRPr="00BF004C" w:rsidRDefault="0017289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DB49D" w14:textId="51745F6B" w:rsidR="00172896" w:rsidRPr="00BF004C" w:rsidRDefault="00311A0E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0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</w:t>
            </w:r>
            <w:r w:rsidR="000B4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539</w:t>
            </w:r>
            <w:r w:rsidRPr="00BF00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3756DA74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771CE" w14:textId="5E88C4C3" w:rsidR="00172896" w:rsidRPr="00BF004C" w:rsidRDefault="00311A0E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0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(954)</w:t>
            </w:r>
          </w:p>
        </w:tc>
        <w:tc>
          <w:tcPr>
            <w:tcW w:w="249" w:type="dxa"/>
            <w:shd w:val="clear" w:color="auto" w:fill="auto"/>
          </w:tcPr>
          <w:p w14:paraId="2AA5A143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84E60" w14:textId="25E7B0DB" w:rsidR="00172896" w:rsidRPr="00BF004C" w:rsidRDefault="00311A0E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0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B4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585</w:t>
            </w:r>
            <w:r w:rsidRPr="00BF00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385373D8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FFD6F" w14:textId="7CF2DC32" w:rsidR="00172896" w:rsidRPr="00BF004C" w:rsidRDefault="00311A0E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0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(545)</w:t>
            </w:r>
          </w:p>
        </w:tc>
      </w:tr>
      <w:tr w:rsidR="00172896" w:rsidRPr="00752E64" w14:paraId="5CEA4572" w14:textId="77777777" w:rsidTr="00390D9E">
        <w:tc>
          <w:tcPr>
            <w:tcW w:w="2952" w:type="dxa"/>
            <w:shd w:val="clear" w:color="auto" w:fill="auto"/>
          </w:tcPr>
          <w:p w14:paraId="6C71FDB5" w14:textId="77777777" w:rsidR="00172896" w:rsidRPr="00BF004C" w:rsidRDefault="00172896" w:rsidP="00344305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3" w:type="dxa"/>
            <w:shd w:val="clear" w:color="auto" w:fill="auto"/>
          </w:tcPr>
          <w:p w14:paraId="6C1EFAF1" w14:textId="77777777" w:rsidR="00172896" w:rsidRPr="00BF004C" w:rsidRDefault="00172896" w:rsidP="00344305">
            <w:pPr>
              <w:pStyle w:val="NoSpacing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DE8DB" w14:textId="77777777" w:rsidR="00172896" w:rsidRPr="00BF004C" w:rsidRDefault="00172896" w:rsidP="00344305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0E2B1CC3" w14:textId="77777777" w:rsidR="00172896" w:rsidRPr="00BF004C" w:rsidRDefault="00172896" w:rsidP="00344305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B1A6A" w14:textId="77777777" w:rsidR="00172896" w:rsidRPr="00BF004C" w:rsidRDefault="00172896" w:rsidP="00344305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0A31297B" w14:textId="77777777" w:rsidR="00172896" w:rsidRPr="00BF004C" w:rsidRDefault="00172896" w:rsidP="00344305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1066A" w14:textId="77777777" w:rsidR="00172896" w:rsidRPr="00BF004C" w:rsidRDefault="00172896" w:rsidP="00344305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772FC2DB" w14:textId="77777777" w:rsidR="00172896" w:rsidRPr="00BF004C" w:rsidRDefault="00172896" w:rsidP="00344305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34E28" w14:textId="77777777" w:rsidR="00172896" w:rsidRPr="00BF004C" w:rsidRDefault="00172896" w:rsidP="00344305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72896" w:rsidRPr="00752E64" w14:paraId="01BF5F2C" w14:textId="77777777" w:rsidTr="00390D9E">
        <w:tc>
          <w:tcPr>
            <w:tcW w:w="2952" w:type="dxa"/>
            <w:shd w:val="clear" w:color="auto" w:fill="auto"/>
          </w:tcPr>
          <w:p w14:paraId="22771C6E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004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973" w:type="dxa"/>
            <w:shd w:val="clear" w:color="auto" w:fill="auto"/>
          </w:tcPr>
          <w:p w14:paraId="4E8A5EA8" w14:textId="77777777" w:rsidR="00172896" w:rsidRPr="00BF004C" w:rsidRDefault="0017289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5E43CD" w14:textId="59E16278" w:rsidR="00172896" w:rsidRPr="00484837" w:rsidRDefault="00311A0E" w:rsidP="00344305">
            <w:pPr>
              <w:pStyle w:val="acctfourfigures"/>
              <w:tabs>
                <w:tab w:val="clear" w:pos="765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48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0B4F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Pr="004848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0B4F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02</w:t>
            </w:r>
            <w:r w:rsidR="00C348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49" w:type="dxa"/>
            <w:shd w:val="clear" w:color="auto" w:fill="auto"/>
          </w:tcPr>
          <w:p w14:paraId="145BD11D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71FD82" w14:textId="1F23EBAD" w:rsidR="00172896" w:rsidRPr="00484837" w:rsidRDefault="00311A0E" w:rsidP="00344305">
            <w:pPr>
              <w:pStyle w:val="acctfourfigures"/>
              <w:tabs>
                <w:tab w:val="clear" w:pos="765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48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22,262</w:t>
            </w:r>
          </w:p>
        </w:tc>
        <w:tc>
          <w:tcPr>
            <w:tcW w:w="249" w:type="dxa"/>
            <w:shd w:val="clear" w:color="auto" w:fill="auto"/>
          </w:tcPr>
          <w:p w14:paraId="2D173201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E618AB" w14:textId="5D6323C4" w:rsidR="00172896" w:rsidRPr="00484837" w:rsidRDefault="00311A0E" w:rsidP="00344305">
            <w:pPr>
              <w:pStyle w:val="acctfourfigures"/>
              <w:tabs>
                <w:tab w:val="clear" w:pos="765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48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</w:t>
            </w:r>
            <w:r w:rsidR="000B4F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057</w:t>
            </w:r>
          </w:p>
        </w:tc>
        <w:tc>
          <w:tcPr>
            <w:tcW w:w="249" w:type="dxa"/>
            <w:shd w:val="clear" w:color="auto" w:fill="auto"/>
          </w:tcPr>
          <w:p w14:paraId="2F4D3CD3" w14:textId="77777777" w:rsidR="00172896" w:rsidRPr="00BF004C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234949" w14:textId="34304916" w:rsidR="00172896" w:rsidRPr="00484837" w:rsidRDefault="00311A0E" w:rsidP="00344305">
            <w:pPr>
              <w:pStyle w:val="acctfourfigures"/>
              <w:tabs>
                <w:tab w:val="clear" w:pos="765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48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21,849</w:t>
            </w:r>
          </w:p>
        </w:tc>
      </w:tr>
    </w:tbl>
    <w:p w14:paraId="1FBE92E9" w14:textId="0981AF41" w:rsidR="00726000" w:rsidRDefault="0072600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4F2D0D74" w14:textId="77777777" w:rsidR="00726000" w:rsidRDefault="0072600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072" w:type="dxa"/>
        <w:tblInd w:w="44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BF004C" w:rsidRPr="00891863" w14:paraId="4784D5B0" w14:textId="77777777" w:rsidTr="00390D9E">
        <w:trPr>
          <w:trHeight w:val="20"/>
          <w:tblHeader/>
        </w:trPr>
        <w:tc>
          <w:tcPr>
            <w:tcW w:w="2860" w:type="dxa"/>
          </w:tcPr>
          <w:p w14:paraId="264A1FE0" w14:textId="77777777" w:rsidR="00BF004C" w:rsidRPr="00891863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04B5A4ED" w14:textId="540324C6" w:rsidR="00BF004C" w:rsidRPr="00891863" w:rsidRDefault="00BF004C" w:rsidP="0034430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F004C" w:rsidRPr="00891863" w14:paraId="77A68855" w14:textId="77777777" w:rsidTr="00390D9E">
        <w:trPr>
          <w:trHeight w:val="20"/>
          <w:tblHeader/>
        </w:trPr>
        <w:tc>
          <w:tcPr>
            <w:tcW w:w="2860" w:type="dxa"/>
            <w:vMerge w:val="restart"/>
            <w:vAlign w:val="bottom"/>
          </w:tcPr>
          <w:p w14:paraId="4E06A69D" w14:textId="2C4E2A7E" w:rsidR="00BF004C" w:rsidRPr="00BF004C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"/>
              <w:rPr>
                <w:rFonts w:ascii="Angsana New" w:hAnsi="Angsana New"/>
                <w:sz w:val="28"/>
                <w:szCs w:val="28"/>
              </w:rPr>
            </w:pPr>
            <w:r w:rsidRPr="00BF004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</w:tcPr>
          <w:p w14:paraId="7032C187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663758D8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74583999" w14:textId="77777777" w:rsidR="00BF004C" w:rsidRPr="00891863" w:rsidRDefault="00BF004C" w:rsidP="0034430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F004C" w:rsidRPr="00891863" w14:paraId="12070CD1" w14:textId="77777777" w:rsidTr="00390D9E">
        <w:trPr>
          <w:trHeight w:val="20"/>
          <w:tblHeader/>
        </w:trPr>
        <w:tc>
          <w:tcPr>
            <w:tcW w:w="2860" w:type="dxa"/>
            <w:vMerge/>
          </w:tcPr>
          <w:p w14:paraId="4AC9187E" w14:textId="77777777" w:rsidR="00BF004C" w:rsidRPr="00BF004C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1FBD7E1B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ก่อน</w:t>
            </w:r>
          </w:p>
          <w:p w14:paraId="439B8D9A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19424D6" w14:textId="77777777" w:rsidR="00BF004C" w:rsidRPr="00891863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6B56020D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5D99A488" w14:textId="77777777" w:rsidR="00BF004C" w:rsidRPr="00891863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6A49E054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2F2FD813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9811769" w14:textId="77777777" w:rsidR="00BF004C" w:rsidRPr="00891863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486BEE10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ก่อน</w:t>
            </w:r>
          </w:p>
          <w:p w14:paraId="6F98AA43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EC8ACFF" w14:textId="77777777" w:rsidR="00BF004C" w:rsidRPr="00891863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03A198C5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96E60C8" w14:textId="77777777" w:rsidR="00BF004C" w:rsidRPr="00891863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4A83C0BB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3B85AB3D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BF004C" w:rsidRPr="00891863" w14:paraId="5D9520CD" w14:textId="77777777" w:rsidTr="00390D9E">
        <w:trPr>
          <w:trHeight w:val="20"/>
          <w:tblHeader/>
        </w:trPr>
        <w:tc>
          <w:tcPr>
            <w:tcW w:w="2860" w:type="dxa"/>
          </w:tcPr>
          <w:p w14:paraId="3383769B" w14:textId="77777777" w:rsidR="00BF004C" w:rsidRPr="00BF004C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5569F97D" w14:textId="1D95020E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9186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891863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BF004C" w:rsidRPr="00891863" w14:paraId="6331FFBB" w14:textId="77777777" w:rsidTr="00390D9E">
        <w:trPr>
          <w:cantSplit/>
          <w:trHeight w:val="20"/>
        </w:trPr>
        <w:tc>
          <w:tcPr>
            <w:tcW w:w="2860" w:type="dxa"/>
          </w:tcPr>
          <w:p w14:paraId="3D1843FF" w14:textId="77777777" w:rsidR="00BF004C" w:rsidRPr="00BF004C" w:rsidRDefault="00BF004C" w:rsidP="00344305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F004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66F55A36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92BBE1" w14:textId="77777777" w:rsidR="00BF004C" w:rsidRPr="00891863" w:rsidRDefault="00BF004C" w:rsidP="003443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13EA704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9A1D18" w14:textId="77777777" w:rsidR="00BF004C" w:rsidRPr="00891863" w:rsidRDefault="00BF004C" w:rsidP="003443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725AF6FC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C21683" w14:textId="77777777" w:rsidR="00BF004C" w:rsidRPr="00891863" w:rsidRDefault="00BF004C" w:rsidP="003443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EE667E4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2CA0E5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3254FD4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9743B4E" w14:textId="77777777" w:rsidR="00BF004C" w:rsidRPr="00891863" w:rsidRDefault="00BF004C" w:rsidP="003443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B13D729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F004C" w:rsidRPr="00891863" w14:paraId="49B1B8AD" w14:textId="77777777" w:rsidTr="00390D9E">
        <w:trPr>
          <w:cantSplit/>
          <w:trHeight w:val="20"/>
        </w:trPr>
        <w:tc>
          <w:tcPr>
            <w:tcW w:w="2860" w:type="dxa"/>
          </w:tcPr>
          <w:p w14:paraId="7637A56E" w14:textId="77777777" w:rsidR="00BF004C" w:rsidRPr="00995F07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FD26EE3" w14:textId="008634AF" w:rsidR="00BF004C" w:rsidRPr="00891863" w:rsidRDefault="00CA1F21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1,028</w:t>
            </w:r>
          </w:p>
        </w:tc>
        <w:tc>
          <w:tcPr>
            <w:tcW w:w="180" w:type="dxa"/>
          </w:tcPr>
          <w:p w14:paraId="56F4D31B" w14:textId="77777777" w:rsidR="00BF004C" w:rsidRPr="00891863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09538815" w14:textId="77CB3DC4" w:rsidR="00BF004C" w:rsidRPr="00891863" w:rsidRDefault="00CA1F21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(205)</w:t>
            </w:r>
          </w:p>
        </w:tc>
        <w:tc>
          <w:tcPr>
            <w:tcW w:w="180" w:type="dxa"/>
          </w:tcPr>
          <w:p w14:paraId="649835DD" w14:textId="77777777" w:rsidR="00BF004C" w:rsidRPr="00891863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3E574DE1" w14:textId="5B5F5307" w:rsidR="00BF004C" w:rsidRPr="00891863" w:rsidRDefault="00CA1F21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823</w:t>
            </w:r>
          </w:p>
        </w:tc>
        <w:tc>
          <w:tcPr>
            <w:tcW w:w="180" w:type="dxa"/>
          </w:tcPr>
          <w:p w14:paraId="36538E79" w14:textId="77777777" w:rsidR="00BF004C" w:rsidRPr="00891863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E8D9AB7" w14:textId="04977619" w:rsidR="00BF004C" w:rsidRPr="00891863" w:rsidRDefault="00CA1F21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(214)</w:t>
            </w:r>
          </w:p>
        </w:tc>
        <w:tc>
          <w:tcPr>
            <w:tcW w:w="180" w:type="dxa"/>
            <w:vAlign w:val="bottom"/>
          </w:tcPr>
          <w:p w14:paraId="59752164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7D8EDB08" w14:textId="58D7A6B2" w:rsidR="00BF004C" w:rsidRPr="00891863" w:rsidRDefault="00CA1F21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42</w:t>
            </w:r>
          </w:p>
        </w:tc>
        <w:tc>
          <w:tcPr>
            <w:tcW w:w="180" w:type="dxa"/>
          </w:tcPr>
          <w:p w14:paraId="6C75BCB6" w14:textId="77777777" w:rsidR="00BF004C" w:rsidRPr="00891863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7BD5873A" w14:textId="703BE0DE" w:rsidR="00BF004C" w:rsidRPr="00891863" w:rsidRDefault="00CA1F21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(172)</w:t>
            </w:r>
          </w:p>
        </w:tc>
      </w:tr>
      <w:tr w:rsidR="00BF004C" w:rsidRPr="00891863" w14:paraId="7D89B472" w14:textId="77777777" w:rsidTr="00390D9E">
        <w:trPr>
          <w:cantSplit/>
          <w:trHeight w:val="20"/>
        </w:trPr>
        <w:tc>
          <w:tcPr>
            <w:tcW w:w="2860" w:type="dxa"/>
          </w:tcPr>
          <w:p w14:paraId="4206A162" w14:textId="77777777" w:rsidR="00BF004C" w:rsidRPr="00891863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18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A12F5" w14:textId="4BAD1343" w:rsidR="00BF004C" w:rsidRPr="00CA1F21" w:rsidRDefault="00CA1F21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A1F2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1,028</w:t>
            </w:r>
          </w:p>
        </w:tc>
        <w:tc>
          <w:tcPr>
            <w:tcW w:w="180" w:type="dxa"/>
            <w:vAlign w:val="bottom"/>
          </w:tcPr>
          <w:p w14:paraId="6765F920" w14:textId="77777777" w:rsidR="00BF004C" w:rsidRPr="00CA1F21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31C56" w14:textId="0AC1B32E" w:rsidR="00BF004C" w:rsidRPr="00CA1F21" w:rsidRDefault="00CA1F21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A1F2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(205)</w:t>
            </w:r>
          </w:p>
        </w:tc>
        <w:tc>
          <w:tcPr>
            <w:tcW w:w="180" w:type="dxa"/>
            <w:vAlign w:val="bottom"/>
          </w:tcPr>
          <w:p w14:paraId="4E32F5AB" w14:textId="77777777" w:rsidR="00BF004C" w:rsidRPr="00CA1F21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78694" w14:textId="7FA26194" w:rsidR="00BF004C" w:rsidRPr="00CA1F21" w:rsidRDefault="00CA1F21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A1F2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823</w:t>
            </w:r>
          </w:p>
        </w:tc>
        <w:tc>
          <w:tcPr>
            <w:tcW w:w="180" w:type="dxa"/>
            <w:vAlign w:val="bottom"/>
          </w:tcPr>
          <w:p w14:paraId="7FC28CFD" w14:textId="77777777" w:rsidR="00BF004C" w:rsidRPr="00CA1F21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7D313" w14:textId="06440A20" w:rsidR="00BF004C" w:rsidRPr="00CA1F21" w:rsidRDefault="00CA1F21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A1F2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(214)</w:t>
            </w:r>
          </w:p>
        </w:tc>
        <w:tc>
          <w:tcPr>
            <w:tcW w:w="180" w:type="dxa"/>
            <w:vAlign w:val="bottom"/>
          </w:tcPr>
          <w:p w14:paraId="725961D5" w14:textId="77777777" w:rsidR="00BF004C" w:rsidRPr="00CA1F21" w:rsidRDefault="00BF004C" w:rsidP="0034430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B11BA" w14:textId="211DFE00" w:rsidR="00BF004C" w:rsidRPr="00CA1F21" w:rsidRDefault="00CA1F21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A1F2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</w:t>
            </w:r>
          </w:p>
        </w:tc>
        <w:tc>
          <w:tcPr>
            <w:tcW w:w="180" w:type="dxa"/>
            <w:vAlign w:val="bottom"/>
          </w:tcPr>
          <w:p w14:paraId="45B3F565" w14:textId="77777777" w:rsidR="00BF004C" w:rsidRPr="00CA1F21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A01F4" w14:textId="4B68C70B" w:rsidR="00BF004C" w:rsidRPr="00CA1F21" w:rsidRDefault="00CA1F21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A1F2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(172)</w:t>
            </w:r>
          </w:p>
        </w:tc>
      </w:tr>
    </w:tbl>
    <w:p w14:paraId="0DD47E31" w14:textId="430CB1D6" w:rsidR="00575C32" w:rsidRDefault="00575C3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9072" w:type="dxa"/>
        <w:tblInd w:w="44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BF004C" w:rsidRPr="00891863" w14:paraId="7E437046" w14:textId="77777777" w:rsidTr="00390D9E">
        <w:trPr>
          <w:trHeight w:val="20"/>
          <w:tblHeader/>
        </w:trPr>
        <w:tc>
          <w:tcPr>
            <w:tcW w:w="2860" w:type="dxa"/>
          </w:tcPr>
          <w:p w14:paraId="6B89C638" w14:textId="77777777" w:rsidR="00BF004C" w:rsidRPr="00891863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1F864CF7" w14:textId="2DDA29A8" w:rsidR="00BF004C" w:rsidRPr="00891863" w:rsidRDefault="00BF004C" w:rsidP="0034430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89186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เฉพาะกิจการ</w:t>
            </w:r>
          </w:p>
        </w:tc>
      </w:tr>
      <w:tr w:rsidR="00BF004C" w:rsidRPr="00891863" w14:paraId="65B03B03" w14:textId="77777777" w:rsidTr="00390D9E">
        <w:trPr>
          <w:trHeight w:val="20"/>
          <w:tblHeader/>
        </w:trPr>
        <w:tc>
          <w:tcPr>
            <w:tcW w:w="2860" w:type="dxa"/>
            <w:vMerge w:val="restart"/>
            <w:vAlign w:val="bottom"/>
          </w:tcPr>
          <w:p w14:paraId="7C3737BE" w14:textId="77777777" w:rsidR="00BF004C" w:rsidRPr="00BF004C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"/>
              <w:rPr>
                <w:rFonts w:ascii="Angsana New" w:hAnsi="Angsana New"/>
                <w:sz w:val="28"/>
                <w:szCs w:val="28"/>
              </w:rPr>
            </w:pPr>
            <w:r w:rsidRPr="00BF004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</w:tcPr>
          <w:p w14:paraId="6D628036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76DD921F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2D3BAEDE" w14:textId="77777777" w:rsidR="00BF004C" w:rsidRPr="00891863" w:rsidRDefault="00BF004C" w:rsidP="0034430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F004C" w:rsidRPr="00891863" w14:paraId="080D2C23" w14:textId="77777777" w:rsidTr="00390D9E">
        <w:trPr>
          <w:trHeight w:val="20"/>
          <w:tblHeader/>
        </w:trPr>
        <w:tc>
          <w:tcPr>
            <w:tcW w:w="2860" w:type="dxa"/>
            <w:vMerge/>
          </w:tcPr>
          <w:p w14:paraId="34D4BD0E" w14:textId="77777777" w:rsidR="00BF004C" w:rsidRPr="00BF004C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60658931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ก่อน</w:t>
            </w:r>
          </w:p>
          <w:p w14:paraId="324D051A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C98A4A" w14:textId="77777777" w:rsidR="00BF004C" w:rsidRPr="00891863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01CB1C8B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812A3EF" w14:textId="77777777" w:rsidR="00BF004C" w:rsidRPr="00891863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2E2804CF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504D42C7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F07B45E" w14:textId="77777777" w:rsidR="00BF004C" w:rsidRPr="00891863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259F5F74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ก่อน</w:t>
            </w:r>
          </w:p>
          <w:p w14:paraId="6E1DAECB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3C790CB" w14:textId="77777777" w:rsidR="00BF004C" w:rsidRPr="00891863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1A0A76B8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1E792273" w14:textId="77777777" w:rsidR="00BF004C" w:rsidRPr="00891863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282B52B2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211043FE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BF004C" w:rsidRPr="00891863" w14:paraId="44BD7078" w14:textId="77777777" w:rsidTr="00390D9E">
        <w:trPr>
          <w:trHeight w:val="20"/>
          <w:tblHeader/>
        </w:trPr>
        <w:tc>
          <w:tcPr>
            <w:tcW w:w="2860" w:type="dxa"/>
          </w:tcPr>
          <w:p w14:paraId="7C62EB6A" w14:textId="77777777" w:rsidR="00BF004C" w:rsidRPr="00BF004C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79EE4441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9186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891863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BF004C" w:rsidRPr="00891863" w14:paraId="16B11590" w14:textId="77777777" w:rsidTr="00390D9E">
        <w:trPr>
          <w:cantSplit/>
          <w:trHeight w:val="20"/>
        </w:trPr>
        <w:tc>
          <w:tcPr>
            <w:tcW w:w="2860" w:type="dxa"/>
          </w:tcPr>
          <w:p w14:paraId="32907300" w14:textId="77777777" w:rsidR="00BF004C" w:rsidRPr="00BF004C" w:rsidRDefault="00BF004C" w:rsidP="00344305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F004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6A98A4CF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F782EB" w14:textId="77777777" w:rsidR="00BF004C" w:rsidRPr="00891863" w:rsidRDefault="00BF004C" w:rsidP="003443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E667CE3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D1F2B1" w14:textId="77777777" w:rsidR="00BF004C" w:rsidRPr="00891863" w:rsidRDefault="00BF004C" w:rsidP="003443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D587587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A16E05" w14:textId="77777777" w:rsidR="00BF004C" w:rsidRPr="00891863" w:rsidRDefault="00BF004C" w:rsidP="003443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D069592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A5077E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61D0D37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90E9C6" w14:textId="77777777" w:rsidR="00BF004C" w:rsidRPr="00891863" w:rsidRDefault="00BF004C" w:rsidP="003443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9651A5C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F004C" w:rsidRPr="00891863" w14:paraId="46E2E129" w14:textId="77777777" w:rsidTr="00390D9E">
        <w:trPr>
          <w:cantSplit/>
          <w:trHeight w:val="20"/>
        </w:trPr>
        <w:tc>
          <w:tcPr>
            <w:tcW w:w="2860" w:type="dxa"/>
          </w:tcPr>
          <w:p w14:paraId="2294FC7F" w14:textId="77777777" w:rsidR="00BF004C" w:rsidRPr="00891863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8A75D0B" w14:textId="06C2A08F" w:rsidR="00BF004C" w:rsidRPr="00891863" w:rsidRDefault="00CA1F21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1,246</w:t>
            </w:r>
          </w:p>
        </w:tc>
        <w:tc>
          <w:tcPr>
            <w:tcW w:w="180" w:type="dxa"/>
          </w:tcPr>
          <w:p w14:paraId="57A93EB8" w14:textId="77777777" w:rsidR="00BF004C" w:rsidRPr="00891863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2D7FCE0" w14:textId="7541986A" w:rsidR="00BF004C" w:rsidRPr="00891863" w:rsidRDefault="00CA1F21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(250)</w:t>
            </w:r>
          </w:p>
        </w:tc>
        <w:tc>
          <w:tcPr>
            <w:tcW w:w="180" w:type="dxa"/>
          </w:tcPr>
          <w:p w14:paraId="030CE3A9" w14:textId="77777777" w:rsidR="00BF004C" w:rsidRPr="00891863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20868C69" w14:textId="375D035A" w:rsidR="00BF004C" w:rsidRPr="00891863" w:rsidRDefault="00CA1F21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996</w:t>
            </w:r>
          </w:p>
        </w:tc>
        <w:tc>
          <w:tcPr>
            <w:tcW w:w="180" w:type="dxa"/>
          </w:tcPr>
          <w:p w14:paraId="64C54C98" w14:textId="77777777" w:rsidR="00BF004C" w:rsidRPr="00891863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001859C2" w14:textId="232B1A9F" w:rsidR="00BF004C" w:rsidRPr="00891863" w:rsidRDefault="00CA1F21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(214)</w:t>
            </w:r>
          </w:p>
        </w:tc>
        <w:tc>
          <w:tcPr>
            <w:tcW w:w="180" w:type="dxa"/>
            <w:vAlign w:val="bottom"/>
          </w:tcPr>
          <w:p w14:paraId="41382897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2279FCC7" w14:textId="38E72567" w:rsidR="00BF004C" w:rsidRPr="00891863" w:rsidRDefault="00CA1F21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42</w:t>
            </w:r>
          </w:p>
        </w:tc>
        <w:tc>
          <w:tcPr>
            <w:tcW w:w="180" w:type="dxa"/>
          </w:tcPr>
          <w:p w14:paraId="3CE33031" w14:textId="77777777" w:rsidR="00BF004C" w:rsidRPr="00891863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72BC8FBB" w14:textId="3FED75B1" w:rsidR="00BF004C" w:rsidRPr="00891863" w:rsidRDefault="00CA1F21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(172)</w:t>
            </w:r>
          </w:p>
        </w:tc>
      </w:tr>
      <w:tr w:rsidR="00BF004C" w:rsidRPr="00891863" w14:paraId="004D7178" w14:textId="77777777" w:rsidTr="00390D9E">
        <w:trPr>
          <w:cantSplit/>
          <w:trHeight w:val="20"/>
        </w:trPr>
        <w:tc>
          <w:tcPr>
            <w:tcW w:w="2860" w:type="dxa"/>
          </w:tcPr>
          <w:p w14:paraId="08E4AED9" w14:textId="77777777" w:rsidR="00BF004C" w:rsidRPr="00891863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18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48336" w14:textId="6466F1A4" w:rsidR="00BF004C" w:rsidRPr="00CA1F21" w:rsidRDefault="00CA1F21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A1F2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1,246</w:t>
            </w:r>
          </w:p>
        </w:tc>
        <w:tc>
          <w:tcPr>
            <w:tcW w:w="180" w:type="dxa"/>
            <w:vAlign w:val="bottom"/>
          </w:tcPr>
          <w:p w14:paraId="55FA9A4A" w14:textId="77777777" w:rsidR="00BF004C" w:rsidRPr="00CA1F21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DE366" w14:textId="001FED85" w:rsidR="00BF004C" w:rsidRPr="00CA1F21" w:rsidRDefault="00CA1F21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A1F2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(250)</w:t>
            </w:r>
          </w:p>
        </w:tc>
        <w:tc>
          <w:tcPr>
            <w:tcW w:w="180" w:type="dxa"/>
            <w:vAlign w:val="bottom"/>
          </w:tcPr>
          <w:p w14:paraId="6C0983B6" w14:textId="77777777" w:rsidR="00BF004C" w:rsidRPr="00CA1F21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EDE25" w14:textId="372063B0" w:rsidR="00BF004C" w:rsidRPr="00CA1F21" w:rsidRDefault="00CA1F21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A1F2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996</w:t>
            </w:r>
          </w:p>
        </w:tc>
        <w:tc>
          <w:tcPr>
            <w:tcW w:w="180" w:type="dxa"/>
            <w:vAlign w:val="bottom"/>
          </w:tcPr>
          <w:p w14:paraId="096D0331" w14:textId="77777777" w:rsidR="00BF004C" w:rsidRPr="00CA1F21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028CC" w14:textId="54D4E0FA" w:rsidR="00BF004C" w:rsidRPr="00CA1F21" w:rsidRDefault="00CA1F21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A1F2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(214)</w:t>
            </w:r>
          </w:p>
        </w:tc>
        <w:tc>
          <w:tcPr>
            <w:tcW w:w="180" w:type="dxa"/>
            <w:vAlign w:val="bottom"/>
          </w:tcPr>
          <w:p w14:paraId="0AC9E438" w14:textId="77777777" w:rsidR="00BF004C" w:rsidRPr="00CA1F21" w:rsidRDefault="00BF004C" w:rsidP="0034430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4DE1B" w14:textId="10CE63DD" w:rsidR="00BF004C" w:rsidRPr="00CA1F21" w:rsidRDefault="00CA1F21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A1F2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</w:t>
            </w:r>
          </w:p>
        </w:tc>
        <w:tc>
          <w:tcPr>
            <w:tcW w:w="180" w:type="dxa"/>
            <w:vAlign w:val="bottom"/>
          </w:tcPr>
          <w:p w14:paraId="3309A0A1" w14:textId="77777777" w:rsidR="00BF004C" w:rsidRPr="00CA1F21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40CD8" w14:textId="2C96677E" w:rsidR="00BF004C" w:rsidRPr="00CA1F21" w:rsidRDefault="00CA1F21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A1F2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(172)</w:t>
            </w:r>
          </w:p>
        </w:tc>
      </w:tr>
    </w:tbl>
    <w:p w14:paraId="4D28895B" w14:textId="7E05685B" w:rsidR="00BF004C" w:rsidRPr="00BF004C" w:rsidRDefault="00BF004C" w:rsidP="00344305">
      <w:pPr>
        <w:rPr>
          <w:rFonts w:asciiTheme="majorBidi" w:hAnsiTheme="majorBidi" w:cstheme="majorBidi"/>
          <w:sz w:val="30"/>
          <w:szCs w:val="30"/>
        </w:rPr>
        <w:sectPr w:rsidR="00BF004C" w:rsidRPr="00BF004C" w:rsidSect="005F7AD5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014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716"/>
        <w:gridCol w:w="236"/>
        <w:gridCol w:w="771"/>
        <w:gridCol w:w="236"/>
        <w:gridCol w:w="701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725"/>
      </w:tblGrid>
      <w:tr w:rsidR="002825FC" w:rsidRPr="00CD79B8" w14:paraId="4E95A905" w14:textId="77777777" w:rsidTr="00295794">
        <w:trPr>
          <w:tblHeader/>
        </w:trPr>
        <w:tc>
          <w:tcPr>
            <w:tcW w:w="2687" w:type="dxa"/>
            <w:shd w:val="clear" w:color="auto" w:fill="auto"/>
          </w:tcPr>
          <w:p w14:paraId="2AEAF1DA" w14:textId="77777777" w:rsidR="002825FC" w:rsidRPr="00A44B0F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44B0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3691" w:type="dxa"/>
            <w:gridSpan w:val="7"/>
            <w:shd w:val="clear" w:color="auto" w:fill="auto"/>
          </w:tcPr>
          <w:p w14:paraId="124CF2B8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891863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  <w:shd w:val="clear" w:color="auto" w:fill="auto"/>
          </w:tcPr>
          <w:p w14:paraId="2D082B00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524" w:type="dxa"/>
            <w:gridSpan w:val="7"/>
            <w:shd w:val="clear" w:color="auto" w:fill="auto"/>
          </w:tcPr>
          <w:p w14:paraId="2D6674A5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891863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825FC" w:rsidRPr="00CD79B8" w14:paraId="1DCB77AE" w14:textId="77777777" w:rsidTr="00295794">
        <w:trPr>
          <w:tblHeader/>
        </w:trPr>
        <w:tc>
          <w:tcPr>
            <w:tcW w:w="2687" w:type="dxa"/>
            <w:shd w:val="clear" w:color="auto" w:fill="auto"/>
          </w:tcPr>
          <w:p w14:paraId="5E81FECE" w14:textId="77777777" w:rsidR="002825FC" w:rsidRPr="00A44B0F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A44B0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3C190472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891863">
              <w:rPr>
                <w:rFonts w:ascii="Angsana New" w:hAnsi="Angsana New"/>
                <w:bCs/>
                <w:sz w:val="24"/>
                <w:szCs w:val="24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26CC5A90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08BB154A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891863">
              <w:rPr>
                <w:rFonts w:ascii="Angsana New" w:hAnsi="Angsana New"/>
                <w:bCs/>
                <w:sz w:val="24"/>
                <w:szCs w:val="24"/>
              </w:rPr>
              <w:t>2561</w:t>
            </w:r>
          </w:p>
        </w:tc>
        <w:tc>
          <w:tcPr>
            <w:tcW w:w="241" w:type="dxa"/>
          </w:tcPr>
          <w:p w14:paraId="0C2C7C98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04" w:type="dxa"/>
            <w:gridSpan w:val="3"/>
          </w:tcPr>
          <w:p w14:paraId="21B49C5A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891863">
              <w:rPr>
                <w:rFonts w:ascii="Angsana New" w:hAnsi="Angsana New"/>
                <w:bCs/>
                <w:sz w:val="24"/>
                <w:szCs w:val="24"/>
              </w:rPr>
              <w:t>2562</w:t>
            </w:r>
          </w:p>
        </w:tc>
        <w:tc>
          <w:tcPr>
            <w:tcW w:w="240" w:type="dxa"/>
          </w:tcPr>
          <w:p w14:paraId="28DEE6F6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0A4F4309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891863">
              <w:rPr>
                <w:rFonts w:ascii="Angsana New" w:hAnsi="Angsana New"/>
                <w:bCs/>
                <w:sz w:val="24"/>
                <w:szCs w:val="24"/>
              </w:rPr>
              <w:t>2561</w:t>
            </w:r>
          </w:p>
        </w:tc>
      </w:tr>
      <w:tr w:rsidR="002825FC" w:rsidRPr="00CD79B8" w14:paraId="5C99FC7F" w14:textId="77777777" w:rsidTr="00295794">
        <w:trPr>
          <w:tblHeader/>
        </w:trPr>
        <w:tc>
          <w:tcPr>
            <w:tcW w:w="2687" w:type="dxa"/>
            <w:shd w:val="clear" w:color="auto" w:fill="auto"/>
          </w:tcPr>
          <w:p w14:paraId="21BB05A9" w14:textId="77777777" w:rsidR="002825FC" w:rsidRPr="00891863" w:rsidRDefault="002825FC" w:rsidP="0034430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auto"/>
          </w:tcPr>
          <w:p w14:paraId="1ED4E7C2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8CBBC44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B025EC8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54FB15F1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3F859EFC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36" w:type="dxa"/>
            <w:shd w:val="clear" w:color="auto" w:fill="auto"/>
          </w:tcPr>
          <w:p w14:paraId="0430FAA0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660B6DC4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5F7EE765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27FFCD0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2312795A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6C6379B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4D4FFAD7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1056F987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3AF6756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B1C5065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7844F9CC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092FEF6A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0F0062FE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1CE26791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4ABEF7B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430F184D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35241AEA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5294DC9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2825FC" w:rsidRPr="00CD79B8" w14:paraId="23CC01C2" w14:textId="77777777" w:rsidTr="00295794">
        <w:tc>
          <w:tcPr>
            <w:tcW w:w="2687" w:type="dxa"/>
            <w:shd w:val="clear" w:color="auto" w:fill="auto"/>
          </w:tcPr>
          <w:p w14:paraId="1A78843B" w14:textId="7BEA1FDE" w:rsidR="002825FC" w:rsidRPr="00891863" w:rsidRDefault="002825FC" w:rsidP="00344305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716" w:type="dxa"/>
            <w:shd w:val="clear" w:color="auto" w:fill="auto"/>
          </w:tcPr>
          <w:p w14:paraId="1C759B16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CB51B0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  <w:shd w:val="clear" w:color="auto" w:fill="auto"/>
          </w:tcPr>
          <w:p w14:paraId="2109BDB5" w14:textId="65222DDF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A1F21">
              <w:rPr>
                <w:rFonts w:asciiTheme="majorBidi" w:hAnsiTheme="majorBidi" w:cstheme="majorBidi"/>
                <w:sz w:val="24"/>
                <w:szCs w:val="24"/>
              </w:rPr>
              <w:t>36,546</w:t>
            </w:r>
          </w:p>
        </w:tc>
        <w:tc>
          <w:tcPr>
            <w:tcW w:w="236" w:type="dxa"/>
            <w:shd w:val="clear" w:color="auto" w:fill="auto"/>
          </w:tcPr>
          <w:p w14:paraId="0DBF8A65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082CFCAB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0E5D389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shd w:val="clear" w:color="auto" w:fill="auto"/>
          </w:tcPr>
          <w:p w14:paraId="4BF0F713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127,255</w:t>
            </w:r>
          </w:p>
        </w:tc>
        <w:tc>
          <w:tcPr>
            <w:tcW w:w="241" w:type="dxa"/>
            <w:tcBorders>
              <w:bottom w:val="nil"/>
            </w:tcBorders>
          </w:tcPr>
          <w:p w14:paraId="7643789A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1576B0F2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56EF747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0D111D96" w14:textId="5477C4D2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662C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968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62C31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240" w:type="dxa"/>
            <w:tcBorders>
              <w:bottom w:val="nil"/>
            </w:tcBorders>
          </w:tcPr>
          <w:p w14:paraId="64A8BF35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8BC4B8A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AAACD91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14:paraId="759D04BF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115,687</w:t>
            </w:r>
          </w:p>
        </w:tc>
      </w:tr>
      <w:tr w:rsidR="002825FC" w:rsidRPr="00CD79B8" w14:paraId="58D19F24" w14:textId="77777777" w:rsidTr="00295794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646C3861" w14:textId="77777777" w:rsidR="002825FC" w:rsidRPr="00891863" w:rsidRDefault="002825FC" w:rsidP="00344305">
            <w:pPr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26BBD754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406F2F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5F6245C" w14:textId="571517D0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A1F21">
              <w:rPr>
                <w:rFonts w:asciiTheme="majorBidi" w:hAnsiTheme="majorBidi" w:cstheme="majorBidi"/>
                <w:sz w:val="24"/>
                <w:szCs w:val="24"/>
              </w:rPr>
              <w:t>7,309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EDD9F6F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573A4023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0BB5E3F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F1B876D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25,451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E275A35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06BC7587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F58075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14:paraId="134DB5C3" w14:textId="75B48BDB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25,</w:t>
            </w:r>
            <w:r w:rsidR="00662C31"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742C897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48161F06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B0FEAD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double" w:sz="4" w:space="0" w:color="auto"/>
              <w:bottom w:val="nil"/>
            </w:tcBorders>
          </w:tcPr>
          <w:p w14:paraId="0826EFFE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23,137</w:t>
            </w:r>
          </w:p>
        </w:tc>
      </w:tr>
      <w:tr w:rsidR="002825FC" w:rsidRPr="00CD79B8" w14:paraId="1C9E3B82" w14:textId="77777777" w:rsidTr="00295794">
        <w:tc>
          <w:tcPr>
            <w:tcW w:w="2687" w:type="dxa"/>
            <w:tcBorders>
              <w:top w:val="nil"/>
            </w:tcBorders>
            <w:shd w:val="clear" w:color="auto" w:fill="auto"/>
          </w:tcPr>
          <w:p w14:paraId="7CD306EF" w14:textId="77777777" w:rsidR="002825FC" w:rsidRPr="00891863" w:rsidRDefault="002825FC" w:rsidP="00344305">
            <w:pPr>
              <w:tabs>
                <w:tab w:val="clear" w:pos="227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46BDFD61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1AE4424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1578BAA6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164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39D342B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</w:tcPr>
          <w:p w14:paraId="50E73980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195C235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79485BDE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955</w:t>
            </w:r>
          </w:p>
        </w:tc>
        <w:tc>
          <w:tcPr>
            <w:tcW w:w="241" w:type="dxa"/>
            <w:tcBorders>
              <w:top w:val="nil"/>
            </w:tcBorders>
          </w:tcPr>
          <w:p w14:paraId="67F95413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631B43A1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27FE5274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62ADF33F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240" w:type="dxa"/>
            <w:tcBorders>
              <w:top w:val="nil"/>
            </w:tcBorders>
          </w:tcPr>
          <w:p w14:paraId="4659A030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14:paraId="77632547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19A1ED0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009CDB85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282</w:t>
            </w:r>
          </w:p>
        </w:tc>
      </w:tr>
      <w:tr w:rsidR="002825FC" w:rsidRPr="00CD79B8" w14:paraId="166A4AF1" w14:textId="77777777" w:rsidTr="00295794">
        <w:tc>
          <w:tcPr>
            <w:tcW w:w="2687" w:type="dxa"/>
            <w:shd w:val="clear" w:color="auto" w:fill="auto"/>
          </w:tcPr>
          <w:p w14:paraId="7D5DBAEC" w14:textId="77777777" w:rsidR="002825FC" w:rsidRPr="00891863" w:rsidRDefault="002825FC" w:rsidP="00344305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96849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716" w:type="dxa"/>
            <w:shd w:val="clear" w:color="auto" w:fill="auto"/>
          </w:tcPr>
          <w:p w14:paraId="0FD8ED21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00DD0C0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7D0E0D58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(2,202)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22E0A2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14:paraId="18105D7A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DED4C1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6D94DC3B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(1,249)</w:t>
            </w:r>
          </w:p>
        </w:tc>
        <w:tc>
          <w:tcPr>
            <w:tcW w:w="241" w:type="dxa"/>
            <w:vAlign w:val="bottom"/>
          </w:tcPr>
          <w:p w14:paraId="02D1C7C3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14:paraId="44E92EEC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0B9FE96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3A688BB9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(2,202)</w:t>
            </w:r>
          </w:p>
        </w:tc>
        <w:tc>
          <w:tcPr>
            <w:tcW w:w="240" w:type="dxa"/>
            <w:vAlign w:val="bottom"/>
          </w:tcPr>
          <w:p w14:paraId="57C4F9C5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3AAED1EF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FB88FB8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466E7423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(1,234)</w:t>
            </w:r>
          </w:p>
        </w:tc>
      </w:tr>
      <w:tr w:rsidR="002825FC" w:rsidRPr="00CD79B8" w14:paraId="4BC93FAA" w14:textId="77777777" w:rsidTr="00C55E00">
        <w:tc>
          <w:tcPr>
            <w:tcW w:w="2687" w:type="dxa"/>
            <w:shd w:val="clear" w:color="auto" w:fill="auto"/>
          </w:tcPr>
          <w:p w14:paraId="06C9CC6E" w14:textId="77777777" w:rsidR="002825FC" w:rsidRPr="00891863" w:rsidRDefault="002825FC" w:rsidP="00344305">
            <w:pPr>
              <w:tabs>
                <w:tab w:val="clear" w:pos="227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96849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06B45961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FD5814E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</w:tcPr>
          <w:p w14:paraId="4CCE6779" w14:textId="1E7B2448" w:rsidR="002825FC" w:rsidRPr="00891863" w:rsidRDefault="00CA1F21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C348D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5647A81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1ABC6FC5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A18A84A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2EFD02EA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(2,676)</w:t>
            </w:r>
          </w:p>
        </w:tc>
        <w:tc>
          <w:tcPr>
            <w:tcW w:w="241" w:type="dxa"/>
            <w:tcBorders>
              <w:bottom w:val="nil"/>
            </w:tcBorders>
          </w:tcPr>
          <w:p w14:paraId="3B65914B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283AC42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0743ACA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</w:tcPr>
          <w:p w14:paraId="160036EB" w14:textId="52AB9952" w:rsidR="002825FC" w:rsidRPr="00891863" w:rsidRDefault="00662C31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418</w:t>
            </w:r>
          </w:p>
        </w:tc>
        <w:tc>
          <w:tcPr>
            <w:tcW w:w="240" w:type="dxa"/>
            <w:tcBorders>
              <w:bottom w:val="nil"/>
            </w:tcBorders>
          </w:tcPr>
          <w:p w14:paraId="21479F8D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53C0B751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3458920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14:paraId="3DAA5D47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(117)</w:t>
            </w:r>
          </w:p>
        </w:tc>
      </w:tr>
      <w:tr w:rsidR="002825FC" w:rsidRPr="00CD79B8" w14:paraId="2DCA537E" w14:textId="77777777" w:rsidTr="00C55E00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029C328E" w14:textId="77777777" w:rsidR="002825FC" w:rsidRPr="00891863" w:rsidRDefault="002825FC" w:rsidP="00344305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  <w:cs/>
              </w:rPr>
              <w:t>ภาษีงวดก่อนๆ ที่บันทึกต่ำไป (สูง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</w:t>
            </w:r>
            <w:r w:rsidRPr="00A96849">
              <w:rPr>
                <w:rFonts w:asciiTheme="majorBidi" w:hAnsiTheme="majorBidi" w:cstheme="majorBidi"/>
                <w:sz w:val="24"/>
                <w:szCs w:val="24"/>
                <w:cs/>
              </w:rPr>
              <w:t>ป)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3D4C243D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D1709E9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14:paraId="67E400A4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1,453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0F97AFB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6DEFBC22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1115319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</w:tcPr>
          <w:p w14:paraId="30ADAB8B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(219)</w:t>
            </w:r>
          </w:p>
        </w:tc>
        <w:tc>
          <w:tcPr>
            <w:tcW w:w="241" w:type="dxa"/>
            <w:tcBorders>
              <w:bottom w:val="nil"/>
            </w:tcBorders>
          </w:tcPr>
          <w:p w14:paraId="119AB596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7734F6E8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5F1240F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4F011E01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1,453</w:t>
            </w:r>
          </w:p>
        </w:tc>
        <w:tc>
          <w:tcPr>
            <w:tcW w:w="240" w:type="dxa"/>
            <w:tcBorders>
              <w:bottom w:val="nil"/>
            </w:tcBorders>
          </w:tcPr>
          <w:p w14:paraId="78E8DBEF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184A5C48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7C304C1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0F9A4EB6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(219)</w:t>
            </w:r>
          </w:p>
        </w:tc>
      </w:tr>
      <w:tr w:rsidR="002825FC" w:rsidRPr="00CD79B8" w14:paraId="12D21035" w14:textId="77777777" w:rsidTr="00C55E00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45F1C52A" w14:textId="77777777" w:rsidR="002825FC" w:rsidRPr="00891863" w:rsidRDefault="002825FC" w:rsidP="00344305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968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6725C588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17D41D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130FB" w14:textId="1F1FFFAD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CA1F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7,02</w:t>
            </w:r>
            <w:r w:rsidR="00C348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A30DBDC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  <w:shd w:val="clear" w:color="auto" w:fill="auto"/>
          </w:tcPr>
          <w:p w14:paraId="7F6F561E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D47BCE0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5C081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22,262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756FAB0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0EDC2C73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FA1EA94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71B10F72" w14:textId="25D817CB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25,</w:t>
            </w:r>
            <w:r w:rsidR="00662C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057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0AA86E5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1905CA0C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E24F372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3A9C2206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21,849</w:t>
            </w:r>
          </w:p>
        </w:tc>
      </w:tr>
    </w:tbl>
    <w:p w14:paraId="1FC4746F" w14:textId="77777777" w:rsidR="002825FC" w:rsidRPr="00575C32" w:rsidRDefault="002825F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1014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716"/>
        <w:gridCol w:w="236"/>
        <w:gridCol w:w="681"/>
        <w:gridCol w:w="326"/>
        <w:gridCol w:w="701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725"/>
      </w:tblGrid>
      <w:tr w:rsidR="002825FC" w:rsidRPr="009E6FDC" w14:paraId="3C764E80" w14:textId="77777777" w:rsidTr="00E43AB1">
        <w:trPr>
          <w:tblHeader/>
        </w:trPr>
        <w:tc>
          <w:tcPr>
            <w:tcW w:w="2687" w:type="dxa"/>
            <w:shd w:val="clear" w:color="auto" w:fill="auto"/>
          </w:tcPr>
          <w:p w14:paraId="4EB37C1F" w14:textId="77777777" w:rsidR="002825FC" w:rsidRPr="00CD11A4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yellow"/>
              </w:rPr>
            </w:pPr>
            <w:bookmarkStart w:id="3" w:name="_Hlk33017234"/>
          </w:p>
        </w:tc>
        <w:tc>
          <w:tcPr>
            <w:tcW w:w="3691" w:type="dxa"/>
            <w:gridSpan w:val="7"/>
            <w:shd w:val="clear" w:color="auto" w:fill="auto"/>
            <w:vAlign w:val="bottom"/>
          </w:tcPr>
          <w:p w14:paraId="56AD9B22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E6FDC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5D255A71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524" w:type="dxa"/>
            <w:gridSpan w:val="7"/>
            <w:vAlign w:val="bottom"/>
          </w:tcPr>
          <w:p w14:paraId="7D0B7AE3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9E6FDC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825FC" w:rsidRPr="009E6FDC" w14:paraId="182E3339" w14:textId="77777777" w:rsidTr="00E43AB1">
        <w:trPr>
          <w:tblHeader/>
        </w:trPr>
        <w:tc>
          <w:tcPr>
            <w:tcW w:w="2687" w:type="dxa"/>
            <w:shd w:val="clear" w:color="auto" w:fill="auto"/>
          </w:tcPr>
          <w:p w14:paraId="21AE5E0B" w14:textId="77777777" w:rsidR="002825FC" w:rsidRPr="001B5669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1B566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633" w:type="dxa"/>
            <w:gridSpan w:val="3"/>
            <w:shd w:val="clear" w:color="auto" w:fill="auto"/>
          </w:tcPr>
          <w:p w14:paraId="395A81CC" w14:textId="77777777" w:rsidR="002825FC" w:rsidRPr="001B5669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B5669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326" w:type="dxa"/>
            <w:shd w:val="clear" w:color="auto" w:fill="auto"/>
          </w:tcPr>
          <w:p w14:paraId="6032329E" w14:textId="77777777" w:rsidR="002825FC" w:rsidRPr="001B5669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00CCCA7E" w14:textId="77777777" w:rsidR="002825FC" w:rsidRPr="001B5669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B5669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41" w:type="dxa"/>
          </w:tcPr>
          <w:p w14:paraId="4B80F740" w14:textId="77777777" w:rsidR="002825FC" w:rsidRPr="001B5669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04" w:type="dxa"/>
            <w:gridSpan w:val="3"/>
          </w:tcPr>
          <w:p w14:paraId="2D9A23ED" w14:textId="77777777" w:rsidR="002825FC" w:rsidRPr="001B5669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B5669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0D60F997" w14:textId="77777777" w:rsidR="002825FC" w:rsidRPr="001B5669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5C53DC10" w14:textId="77777777" w:rsidR="002825FC" w:rsidRPr="001B5669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B5669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</w:tr>
      <w:tr w:rsidR="002825FC" w:rsidRPr="009E6FDC" w14:paraId="012CCF90" w14:textId="77777777" w:rsidTr="00E43AB1">
        <w:trPr>
          <w:tblHeader/>
        </w:trPr>
        <w:tc>
          <w:tcPr>
            <w:tcW w:w="2687" w:type="dxa"/>
            <w:shd w:val="clear" w:color="auto" w:fill="auto"/>
          </w:tcPr>
          <w:p w14:paraId="3F6FCA47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5E08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E08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E08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16" w:type="dxa"/>
            <w:shd w:val="clear" w:color="auto" w:fill="auto"/>
          </w:tcPr>
          <w:p w14:paraId="3EAFE4F4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7CEF3256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81" w:type="dxa"/>
            <w:tcBorders>
              <w:bottom w:val="nil"/>
            </w:tcBorders>
            <w:shd w:val="clear" w:color="auto" w:fill="auto"/>
          </w:tcPr>
          <w:p w14:paraId="7F6B1B4D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326" w:type="dxa"/>
            <w:shd w:val="clear" w:color="auto" w:fill="auto"/>
          </w:tcPr>
          <w:p w14:paraId="4B036829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1" w:type="dxa"/>
            <w:shd w:val="clear" w:color="auto" w:fill="auto"/>
          </w:tcPr>
          <w:p w14:paraId="5CBFCB3A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44E46436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08E533ED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241" w:type="dxa"/>
            <w:tcBorders>
              <w:bottom w:val="nil"/>
            </w:tcBorders>
          </w:tcPr>
          <w:p w14:paraId="5C05C970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650DAC52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36" w:type="dxa"/>
            <w:tcBorders>
              <w:bottom w:val="nil"/>
            </w:tcBorders>
          </w:tcPr>
          <w:p w14:paraId="5898AF70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748F39DF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240" w:type="dxa"/>
            <w:tcBorders>
              <w:bottom w:val="nil"/>
            </w:tcBorders>
          </w:tcPr>
          <w:p w14:paraId="35AC0637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23773C88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36" w:type="dxa"/>
            <w:tcBorders>
              <w:bottom w:val="nil"/>
            </w:tcBorders>
          </w:tcPr>
          <w:p w14:paraId="3059EB00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04991E52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2561</w:t>
            </w:r>
          </w:p>
        </w:tc>
      </w:tr>
      <w:tr w:rsidR="002825FC" w:rsidRPr="009E6FDC" w14:paraId="0B40721B" w14:textId="77777777" w:rsidTr="00E43AB1">
        <w:trPr>
          <w:tblHeader/>
        </w:trPr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2F237B64" w14:textId="77777777" w:rsidR="002825FC" w:rsidRPr="009E6FDC" w:rsidRDefault="002825FC" w:rsidP="0034430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6" w:type="dxa"/>
            <w:gridSpan w:val="15"/>
            <w:tcBorders>
              <w:bottom w:val="nil"/>
            </w:tcBorders>
            <w:shd w:val="clear" w:color="auto" w:fill="auto"/>
          </w:tcPr>
          <w:p w14:paraId="7F416805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2825FC" w:rsidRPr="009E6FDC" w14:paraId="6C53EFAF" w14:textId="77777777" w:rsidTr="00E43AB1">
        <w:tc>
          <w:tcPr>
            <w:tcW w:w="2687" w:type="dxa"/>
          </w:tcPr>
          <w:p w14:paraId="42662F6E" w14:textId="77777777" w:rsidR="002825FC" w:rsidRPr="009E6FDC" w:rsidRDefault="002825FC" w:rsidP="0034430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176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65365C96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11,111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18AC739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nil"/>
            </w:tcBorders>
            <w:shd w:val="clear" w:color="auto" w:fill="auto"/>
          </w:tcPr>
          <w:p w14:paraId="7409C2A6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11,808</w:t>
            </w:r>
          </w:p>
        </w:tc>
        <w:tc>
          <w:tcPr>
            <w:tcW w:w="326" w:type="dxa"/>
            <w:tcBorders>
              <w:bottom w:val="nil"/>
            </w:tcBorders>
            <w:shd w:val="clear" w:color="auto" w:fill="auto"/>
          </w:tcPr>
          <w:p w14:paraId="357D5EB4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25A6F7BC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      </w:t>
            </w:r>
            <w:r w:rsidRPr="00E017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17AA0B2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28738563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 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E017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72D0EDB2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543BB17C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  <w:lang w:val="en-US" w:bidi="th-TH"/>
              </w:rPr>
              <w:t>10,109</w:t>
            </w:r>
          </w:p>
        </w:tc>
        <w:tc>
          <w:tcPr>
            <w:tcW w:w="236" w:type="dxa"/>
            <w:tcBorders>
              <w:bottom w:val="nil"/>
            </w:tcBorders>
          </w:tcPr>
          <w:p w14:paraId="1114CA93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65AC2BC9" w14:textId="77777777" w:rsidR="002825FC" w:rsidRPr="005C2C46" w:rsidRDefault="002825FC" w:rsidP="00344305">
            <w:pPr>
              <w:pStyle w:val="acctfourfigures"/>
              <w:tabs>
                <w:tab w:val="clear" w:pos="765"/>
                <w:tab w:val="left" w:pos="36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10,697</w:t>
            </w:r>
          </w:p>
        </w:tc>
        <w:tc>
          <w:tcPr>
            <w:tcW w:w="240" w:type="dxa"/>
            <w:tcBorders>
              <w:bottom w:val="nil"/>
            </w:tcBorders>
          </w:tcPr>
          <w:p w14:paraId="1918BBAD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64E4A6C6" w14:textId="77777777" w:rsidR="002825FC" w:rsidRPr="005C2C46" w:rsidRDefault="002825FC" w:rsidP="00344305">
            <w:pPr>
              <w:pStyle w:val="acctfourfigures"/>
              <w:tabs>
                <w:tab w:val="clear" w:pos="765"/>
                <w:tab w:val="left" w:pos="337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        </w:t>
            </w:r>
            <w:r w:rsidRPr="00E017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DEEC59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  <w:shd w:val="clear" w:color="auto" w:fill="auto"/>
          </w:tcPr>
          <w:p w14:paraId="2D1DD3D2" w14:textId="77777777" w:rsidR="002825FC" w:rsidRPr="005C2C46" w:rsidRDefault="002825FC" w:rsidP="00344305">
            <w:pPr>
              <w:pStyle w:val="acctfourfigures"/>
              <w:tabs>
                <w:tab w:val="clear" w:pos="765"/>
                <w:tab w:val="left" w:pos="286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-</w:t>
            </w:r>
          </w:p>
        </w:tc>
      </w:tr>
      <w:tr w:rsidR="002825FC" w:rsidRPr="009E6FDC" w14:paraId="3D6F68DB" w14:textId="77777777" w:rsidTr="00E43AB1">
        <w:tc>
          <w:tcPr>
            <w:tcW w:w="2687" w:type="dxa"/>
          </w:tcPr>
          <w:p w14:paraId="6B1F08F4" w14:textId="77777777" w:rsidR="002825FC" w:rsidRPr="009E6FDC" w:rsidRDefault="002825FC" w:rsidP="0034430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1769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ค่าเผื่อการรับคืนสินค้า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20A76690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44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11667C5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nil"/>
            </w:tcBorders>
            <w:shd w:val="clear" w:color="auto" w:fill="auto"/>
          </w:tcPr>
          <w:p w14:paraId="6397D904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89</w:t>
            </w:r>
          </w:p>
        </w:tc>
        <w:tc>
          <w:tcPr>
            <w:tcW w:w="326" w:type="dxa"/>
            <w:tcBorders>
              <w:bottom w:val="nil"/>
            </w:tcBorders>
            <w:shd w:val="clear" w:color="auto" w:fill="auto"/>
          </w:tcPr>
          <w:p w14:paraId="536D503C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23ABE936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1E872C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4F34728F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 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E017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2A1BAE0B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02F0AA86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44</w:t>
            </w:r>
          </w:p>
        </w:tc>
        <w:tc>
          <w:tcPr>
            <w:tcW w:w="236" w:type="dxa"/>
            <w:tcBorders>
              <w:bottom w:val="nil"/>
            </w:tcBorders>
          </w:tcPr>
          <w:p w14:paraId="65CA97F1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2833DA69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89</w:t>
            </w:r>
          </w:p>
        </w:tc>
        <w:tc>
          <w:tcPr>
            <w:tcW w:w="240" w:type="dxa"/>
            <w:tcBorders>
              <w:bottom w:val="nil"/>
            </w:tcBorders>
          </w:tcPr>
          <w:p w14:paraId="684EC12A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30554BFD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350F9AF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  <w:shd w:val="clear" w:color="auto" w:fill="auto"/>
          </w:tcPr>
          <w:p w14:paraId="64878112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-</w:t>
            </w:r>
          </w:p>
        </w:tc>
      </w:tr>
      <w:tr w:rsidR="002825FC" w:rsidRPr="009E6FDC" w14:paraId="04D9792D" w14:textId="77777777" w:rsidTr="00E43AB1">
        <w:tc>
          <w:tcPr>
            <w:tcW w:w="2687" w:type="dxa"/>
          </w:tcPr>
          <w:p w14:paraId="761660D0" w14:textId="77777777" w:rsidR="002825FC" w:rsidRPr="009E6FDC" w:rsidRDefault="002825FC" w:rsidP="0034430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176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538D01CC" w14:textId="1D542D7C" w:rsidR="002825FC" w:rsidRPr="003F3167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1,</w:t>
            </w:r>
            <w:r w:rsidR="003F3167">
              <w:rPr>
                <w:rFonts w:asciiTheme="majorBidi" w:hAnsiTheme="majorBidi" w:cstheme="majorBidi"/>
                <w:szCs w:val="22"/>
                <w:lang w:val="en-US" w:bidi="th-TH"/>
              </w:rPr>
              <w:t>186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38AE139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nil"/>
            </w:tcBorders>
            <w:shd w:val="clear" w:color="auto" w:fill="auto"/>
          </w:tcPr>
          <w:p w14:paraId="61EF3A0C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612</w:t>
            </w:r>
          </w:p>
        </w:tc>
        <w:tc>
          <w:tcPr>
            <w:tcW w:w="326" w:type="dxa"/>
            <w:tcBorders>
              <w:bottom w:val="nil"/>
            </w:tcBorders>
            <w:shd w:val="clear" w:color="auto" w:fill="auto"/>
          </w:tcPr>
          <w:p w14:paraId="3192BF3E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65BF820A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EECB5A3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5A011FA8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 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E017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78284A2B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3CB2412B" w14:textId="6306E669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1,</w:t>
            </w:r>
            <w:r w:rsidR="00622273">
              <w:rPr>
                <w:rFonts w:asciiTheme="majorBidi" w:hAnsiTheme="majorBidi" w:cstheme="majorBidi"/>
                <w:szCs w:val="22"/>
              </w:rPr>
              <w:t>144</w:t>
            </w:r>
          </w:p>
        </w:tc>
        <w:tc>
          <w:tcPr>
            <w:tcW w:w="236" w:type="dxa"/>
            <w:tcBorders>
              <w:bottom w:val="nil"/>
            </w:tcBorders>
          </w:tcPr>
          <w:p w14:paraId="1D7AD7AE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0CB0E583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612</w:t>
            </w:r>
          </w:p>
        </w:tc>
        <w:tc>
          <w:tcPr>
            <w:tcW w:w="240" w:type="dxa"/>
            <w:tcBorders>
              <w:bottom w:val="nil"/>
            </w:tcBorders>
          </w:tcPr>
          <w:p w14:paraId="79618803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2DABC87D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371E61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  <w:shd w:val="clear" w:color="auto" w:fill="auto"/>
          </w:tcPr>
          <w:p w14:paraId="07954735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-</w:t>
            </w:r>
          </w:p>
        </w:tc>
      </w:tr>
      <w:tr w:rsidR="002825FC" w:rsidRPr="009E6FDC" w14:paraId="1FC487C6" w14:textId="77777777" w:rsidTr="00E43AB1">
        <w:tc>
          <w:tcPr>
            <w:tcW w:w="2687" w:type="dxa"/>
          </w:tcPr>
          <w:p w14:paraId="260A5A50" w14:textId="77777777" w:rsidR="002825FC" w:rsidRPr="009E6FDC" w:rsidRDefault="002825FC" w:rsidP="0034430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176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ค่าเผื่อการด้อยค่าสินทรัพย์รอการขาย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763773EB" w14:textId="22E8DAB1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1</w:t>
            </w:r>
            <w:r w:rsidR="003F3167">
              <w:rPr>
                <w:rFonts w:asciiTheme="majorBidi" w:hAnsiTheme="majorBidi" w:cstheme="majorBidi"/>
                <w:szCs w:val="22"/>
              </w:rPr>
              <w:t>,468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866FBCD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nil"/>
            </w:tcBorders>
            <w:shd w:val="clear" w:color="auto" w:fill="auto"/>
          </w:tcPr>
          <w:p w14:paraId="31D6C403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278</w:t>
            </w:r>
          </w:p>
        </w:tc>
        <w:tc>
          <w:tcPr>
            <w:tcW w:w="326" w:type="dxa"/>
            <w:tcBorders>
              <w:bottom w:val="nil"/>
            </w:tcBorders>
            <w:shd w:val="clear" w:color="auto" w:fill="auto"/>
          </w:tcPr>
          <w:p w14:paraId="172A6715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50C148C0" w14:textId="4F239C61" w:rsidR="002825FC" w:rsidRPr="009E6FDC" w:rsidRDefault="002825FC" w:rsidP="00344305">
            <w:pPr>
              <w:pStyle w:val="acctfourfigures"/>
              <w:tabs>
                <w:tab w:val="clear" w:pos="765"/>
                <w:tab w:val="left" w:pos="286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210C977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790D9A4A" w14:textId="77777777" w:rsidR="002825FC" w:rsidRPr="009E6FDC" w:rsidRDefault="002825FC" w:rsidP="00344305">
            <w:pPr>
              <w:pStyle w:val="acctfourfigures"/>
              <w:tabs>
                <w:tab w:val="clear" w:pos="765"/>
                <w:tab w:val="left" w:pos="338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 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E017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19E514B4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0457EEC6" w14:textId="7F53EE50" w:rsidR="002825FC" w:rsidRPr="005C2C46" w:rsidRDefault="002825FC" w:rsidP="00344305">
            <w:pPr>
              <w:pStyle w:val="acctfourfigures"/>
              <w:tabs>
                <w:tab w:val="clear" w:pos="765"/>
                <w:tab w:val="left" w:pos="291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</w:t>
            </w:r>
            <w:r w:rsidR="00A11340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E017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3C6FC9F1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27A2FC3E" w14:textId="4403EB2B" w:rsidR="002825FC" w:rsidRPr="005C2C46" w:rsidRDefault="00A11340" w:rsidP="00344305">
            <w:pPr>
              <w:pStyle w:val="acctfourfigures"/>
              <w:tabs>
                <w:tab w:val="clear" w:pos="765"/>
                <w:tab w:val="left" w:pos="307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        </w:t>
            </w:r>
            <w:r w:rsidR="002825FC" w:rsidRPr="00E017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32B39A42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2F31B79C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15DA926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  <w:shd w:val="clear" w:color="auto" w:fill="auto"/>
          </w:tcPr>
          <w:p w14:paraId="212EE99A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-</w:t>
            </w:r>
          </w:p>
        </w:tc>
      </w:tr>
      <w:tr w:rsidR="002825FC" w:rsidRPr="009E6FDC" w14:paraId="54403EB1" w14:textId="77777777" w:rsidTr="00E43AB1">
        <w:tc>
          <w:tcPr>
            <w:tcW w:w="2687" w:type="dxa"/>
          </w:tcPr>
          <w:p w14:paraId="51996DB4" w14:textId="77777777" w:rsidR="002825FC" w:rsidRPr="009E6FDC" w:rsidRDefault="002825FC" w:rsidP="0034430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176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ค่าเผื่อการด้อยค่าเงินลงทุน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061263C4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2,364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A8A13B9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nil"/>
            </w:tcBorders>
            <w:shd w:val="clear" w:color="auto" w:fill="auto"/>
          </w:tcPr>
          <w:p w14:paraId="6E23588D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2,364</w:t>
            </w:r>
          </w:p>
        </w:tc>
        <w:tc>
          <w:tcPr>
            <w:tcW w:w="326" w:type="dxa"/>
            <w:tcBorders>
              <w:bottom w:val="nil"/>
            </w:tcBorders>
            <w:shd w:val="clear" w:color="auto" w:fill="auto"/>
          </w:tcPr>
          <w:p w14:paraId="5D0909D7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3ECB573F" w14:textId="73C45CA8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DED312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14542273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 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E017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7ABA3F22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561505BE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2,364</w:t>
            </w:r>
          </w:p>
        </w:tc>
        <w:tc>
          <w:tcPr>
            <w:tcW w:w="236" w:type="dxa"/>
            <w:tcBorders>
              <w:bottom w:val="nil"/>
            </w:tcBorders>
          </w:tcPr>
          <w:p w14:paraId="7F8A36BE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7463065D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2,364</w:t>
            </w:r>
          </w:p>
        </w:tc>
        <w:tc>
          <w:tcPr>
            <w:tcW w:w="240" w:type="dxa"/>
            <w:tcBorders>
              <w:bottom w:val="nil"/>
            </w:tcBorders>
          </w:tcPr>
          <w:p w14:paraId="15F81AFE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6A3049D4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8D35C3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  <w:shd w:val="clear" w:color="auto" w:fill="auto"/>
          </w:tcPr>
          <w:p w14:paraId="19545B53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-</w:t>
            </w:r>
          </w:p>
        </w:tc>
      </w:tr>
      <w:tr w:rsidR="002825FC" w:rsidRPr="009E6FDC" w14:paraId="316B69D4" w14:textId="77777777" w:rsidTr="00E43AB1">
        <w:tc>
          <w:tcPr>
            <w:tcW w:w="2687" w:type="dxa"/>
          </w:tcPr>
          <w:p w14:paraId="3FB1E757" w14:textId="77777777" w:rsidR="002825FC" w:rsidRPr="009E6FDC" w:rsidRDefault="002825FC" w:rsidP="0034430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176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ค่าเผื่อการด้อยค่าของสินทรัพย์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2704C2AF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58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AD7163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nil"/>
            </w:tcBorders>
            <w:shd w:val="clear" w:color="auto" w:fill="auto"/>
          </w:tcPr>
          <w:p w14:paraId="24E3DD8D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58</w:t>
            </w:r>
          </w:p>
        </w:tc>
        <w:tc>
          <w:tcPr>
            <w:tcW w:w="326" w:type="dxa"/>
            <w:tcBorders>
              <w:bottom w:val="nil"/>
            </w:tcBorders>
            <w:shd w:val="clear" w:color="auto" w:fill="auto"/>
          </w:tcPr>
          <w:p w14:paraId="54B723FE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10ECA2D7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12FC43B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0087F922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 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E017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7B6D3DD4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28E9DBDD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58</w:t>
            </w:r>
          </w:p>
        </w:tc>
        <w:tc>
          <w:tcPr>
            <w:tcW w:w="236" w:type="dxa"/>
            <w:tcBorders>
              <w:bottom w:val="nil"/>
            </w:tcBorders>
          </w:tcPr>
          <w:p w14:paraId="2EA4773E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767F43B6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58</w:t>
            </w:r>
          </w:p>
        </w:tc>
        <w:tc>
          <w:tcPr>
            <w:tcW w:w="240" w:type="dxa"/>
            <w:tcBorders>
              <w:bottom w:val="nil"/>
            </w:tcBorders>
          </w:tcPr>
          <w:p w14:paraId="0B55942F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6D227450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D50577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  <w:shd w:val="clear" w:color="auto" w:fill="auto"/>
          </w:tcPr>
          <w:p w14:paraId="503F8F5B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-</w:t>
            </w:r>
          </w:p>
        </w:tc>
      </w:tr>
      <w:tr w:rsidR="002825FC" w:rsidRPr="009E6FDC" w14:paraId="0BB8B5A1" w14:textId="77777777" w:rsidTr="00E43AB1">
        <w:tc>
          <w:tcPr>
            <w:tcW w:w="2687" w:type="dxa"/>
          </w:tcPr>
          <w:p w14:paraId="00C7C6B5" w14:textId="77777777" w:rsidR="002825FC" w:rsidRPr="009E6FDC" w:rsidRDefault="002825FC" w:rsidP="0034430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1769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0B1EB552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2,128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41EBAAC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nil"/>
            </w:tcBorders>
            <w:shd w:val="clear" w:color="auto" w:fill="auto"/>
          </w:tcPr>
          <w:p w14:paraId="19EC1A16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1,194</w:t>
            </w:r>
          </w:p>
        </w:tc>
        <w:tc>
          <w:tcPr>
            <w:tcW w:w="326" w:type="dxa"/>
            <w:tcBorders>
              <w:bottom w:val="nil"/>
            </w:tcBorders>
            <w:shd w:val="clear" w:color="auto" w:fill="auto"/>
          </w:tcPr>
          <w:p w14:paraId="11B185AA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62618769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294B5A0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2E08A1A1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 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E017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1C2D638C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1450C555" w14:textId="28C25FFE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2,12</w:t>
            </w:r>
            <w:r w:rsidR="00622273"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</w:tcPr>
          <w:p w14:paraId="79AF0EB0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4BD37AB6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1,194</w:t>
            </w:r>
          </w:p>
        </w:tc>
        <w:tc>
          <w:tcPr>
            <w:tcW w:w="240" w:type="dxa"/>
            <w:tcBorders>
              <w:bottom w:val="nil"/>
            </w:tcBorders>
          </w:tcPr>
          <w:p w14:paraId="0B176CDD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1CB81E79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E75C6AC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  <w:shd w:val="clear" w:color="auto" w:fill="auto"/>
          </w:tcPr>
          <w:p w14:paraId="67538F98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-</w:t>
            </w:r>
          </w:p>
        </w:tc>
      </w:tr>
      <w:tr w:rsidR="002825FC" w:rsidRPr="009E6FDC" w14:paraId="72EE3CE5" w14:textId="77777777" w:rsidTr="00E43AB1">
        <w:tc>
          <w:tcPr>
            <w:tcW w:w="2687" w:type="dxa"/>
          </w:tcPr>
          <w:p w14:paraId="481C9B2F" w14:textId="77777777" w:rsidR="002825FC" w:rsidRPr="009E6FDC" w:rsidRDefault="002825FC" w:rsidP="0034430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176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0C7A2EAC" w14:textId="40520C36" w:rsidR="002825FC" w:rsidRPr="009E6FDC" w:rsidRDefault="003F3167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3,866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65D32BB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nil"/>
            </w:tcBorders>
            <w:shd w:val="clear" w:color="auto" w:fill="auto"/>
          </w:tcPr>
          <w:p w14:paraId="00701D42" w14:textId="3C94F239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4,0</w:t>
            </w:r>
            <w:r w:rsidR="00622273">
              <w:rPr>
                <w:rFonts w:asciiTheme="majorBidi" w:hAnsiTheme="majorBidi" w:cstheme="majorBidi"/>
                <w:szCs w:val="22"/>
              </w:rPr>
              <w:t>54</w:t>
            </w:r>
          </w:p>
        </w:tc>
        <w:tc>
          <w:tcPr>
            <w:tcW w:w="326" w:type="dxa"/>
            <w:tcBorders>
              <w:bottom w:val="nil"/>
            </w:tcBorders>
            <w:shd w:val="clear" w:color="auto" w:fill="auto"/>
          </w:tcPr>
          <w:p w14:paraId="681F20FA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0D40F2E9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B39CA7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788D7B7F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 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E017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66C7A641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1441F3D7" w14:textId="27C6BDB0" w:rsidR="002825FC" w:rsidRPr="005C2C46" w:rsidRDefault="00622273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2,991</w:t>
            </w:r>
          </w:p>
        </w:tc>
        <w:tc>
          <w:tcPr>
            <w:tcW w:w="236" w:type="dxa"/>
            <w:tcBorders>
              <w:bottom w:val="nil"/>
            </w:tcBorders>
          </w:tcPr>
          <w:p w14:paraId="41344BFB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0E53C3F6" w14:textId="7E1C3E11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3,3</w:t>
            </w:r>
            <w:r w:rsidR="00622273">
              <w:rPr>
                <w:rFonts w:asciiTheme="majorBidi" w:hAnsiTheme="majorBidi" w:cstheme="majorBidi"/>
                <w:szCs w:val="22"/>
              </w:rPr>
              <w:t>49</w:t>
            </w:r>
          </w:p>
        </w:tc>
        <w:tc>
          <w:tcPr>
            <w:tcW w:w="240" w:type="dxa"/>
            <w:tcBorders>
              <w:bottom w:val="nil"/>
            </w:tcBorders>
          </w:tcPr>
          <w:p w14:paraId="3E917DCC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6E93D53F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868BF6F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  <w:shd w:val="clear" w:color="auto" w:fill="auto"/>
          </w:tcPr>
          <w:p w14:paraId="2584CE62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-</w:t>
            </w:r>
          </w:p>
        </w:tc>
      </w:tr>
      <w:tr w:rsidR="002825FC" w:rsidRPr="009E6FDC" w14:paraId="48C04E3B" w14:textId="77777777" w:rsidTr="00E43AB1">
        <w:tc>
          <w:tcPr>
            <w:tcW w:w="2687" w:type="dxa"/>
          </w:tcPr>
          <w:p w14:paraId="38A31F58" w14:textId="77777777" w:rsidR="002825FC" w:rsidRPr="009E6FDC" w:rsidRDefault="002825FC" w:rsidP="0034430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176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ผลขาดทุนทางภาษีที่ยังไม่ได้ใช้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64F63A13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    </w:t>
            </w:r>
            <w:r w:rsidRPr="00E0176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51ED334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nil"/>
            </w:tcBorders>
            <w:shd w:val="clear" w:color="auto" w:fill="auto"/>
          </w:tcPr>
          <w:p w14:paraId="1A9945BD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279</w:t>
            </w:r>
          </w:p>
        </w:tc>
        <w:tc>
          <w:tcPr>
            <w:tcW w:w="326" w:type="dxa"/>
            <w:tcBorders>
              <w:bottom w:val="nil"/>
            </w:tcBorders>
            <w:shd w:val="clear" w:color="auto" w:fill="auto"/>
          </w:tcPr>
          <w:p w14:paraId="051520F5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169DFA73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9DBE08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4F9011D8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 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E017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65097C9C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37FE5127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  <w:lang w:bidi="th-TH"/>
              </w:rPr>
              <w:t xml:space="preserve">        -</w:t>
            </w:r>
          </w:p>
        </w:tc>
        <w:tc>
          <w:tcPr>
            <w:tcW w:w="236" w:type="dxa"/>
            <w:tcBorders>
              <w:bottom w:val="nil"/>
            </w:tcBorders>
          </w:tcPr>
          <w:p w14:paraId="327C0EE6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5C545D34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  <w:lang w:bidi="th-TH"/>
              </w:rPr>
              <w:t xml:space="preserve">         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  <w:r w:rsidRPr="00E0176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2B8870F4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2C620B0C" w14:textId="77777777" w:rsidR="002825FC" w:rsidRPr="005C2C46" w:rsidRDefault="002825FC" w:rsidP="00344305">
            <w:pPr>
              <w:pStyle w:val="acctfourfigures"/>
              <w:tabs>
                <w:tab w:val="clear" w:pos="765"/>
                <w:tab w:val="left" w:pos="328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84E8CFF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  <w:shd w:val="clear" w:color="auto" w:fill="auto"/>
          </w:tcPr>
          <w:p w14:paraId="0883F0FA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  -</w:t>
            </w:r>
          </w:p>
        </w:tc>
      </w:tr>
      <w:tr w:rsidR="002825FC" w:rsidRPr="009E6FDC" w14:paraId="1E6C70C4" w14:textId="77777777" w:rsidTr="00E43AB1">
        <w:tc>
          <w:tcPr>
            <w:tcW w:w="2687" w:type="dxa"/>
          </w:tcPr>
          <w:p w14:paraId="14861C1B" w14:textId="77777777" w:rsidR="002825FC" w:rsidRPr="009E6FDC" w:rsidRDefault="002825FC" w:rsidP="0034430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176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สัญญาเช่าการเงิน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77F0F625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       </w:t>
            </w:r>
            <w:r w:rsidRPr="00E017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21FEE70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nil"/>
            </w:tcBorders>
            <w:shd w:val="clear" w:color="auto" w:fill="auto"/>
          </w:tcPr>
          <w:p w14:paraId="4E0B2869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        </w:t>
            </w:r>
            <w:r w:rsidRPr="00E017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326" w:type="dxa"/>
            <w:tcBorders>
              <w:bottom w:val="nil"/>
            </w:tcBorders>
            <w:shd w:val="clear" w:color="auto" w:fill="auto"/>
          </w:tcPr>
          <w:p w14:paraId="1D1A2960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0FB20A91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E01769">
              <w:rPr>
                <w:rFonts w:asciiTheme="majorBidi" w:hAnsiTheme="majorBidi" w:cstheme="majorBidi"/>
                <w:szCs w:val="22"/>
                <w:lang w:val="en-US"/>
              </w:rPr>
              <w:t>5,357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C4C031D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4B205058" w14:textId="509ACF36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5,</w:t>
            </w:r>
            <w:r w:rsidR="003F3167">
              <w:rPr>
                <w:rFonts w:asciiTheme="majorBidi" w:hAnsiTheme="majorBidi" w:cstheme="majorBidi"/>
                <w:szCs w:val="22"/>
              </w:rPr>
              <w:t>201</w:t>
            </w:r>
          </w:p>
        </w:tc>
        <w:tc>
          <w:tcPr>
            <w:tcW w:w="241" w:type="dxa"/>
            <w:tcBorders>
              <w:bottom w:val="nil"/>
            </w:tcBorders>
          </w:tcPr>
          <w:p w14:paraId="31B70D85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568E8114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   -</w:t>
            </w:r>
          </w:p>
        </w:tc>
        <w:tc>
          <w:tcPr>
            <w:tcW w:w="236" w:type="dxa"/>
            <w:tcBorders>
              <w:bottom w:val="nil"/>
            </w:tcBorders>
          </w:tcPr>
          <w:p w14:paraId="33FACD55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37A41364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  <w:lang w:bidi="th-TH"/>
              </w:rPr>
              <w:t xml:space="preserve">         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  <w:r w:rsidRPr="00E0176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2C88B12E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130200FD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E01769">
              <w:rPr>
                <w:rFonts w:asciiTheme="majorBidi" w:hAnsiTheme="majorBidi" w:cstheme="majorBidi"/>
                <w:szCs w:val="22"/>
                <w:lang w:val="en-US"/>
              </w:rPr>
              <w:t>5,340</w:t>
            </w:r>
          </w:p>
        </w:tc>
        <w:tc>
          <w:tcPr>
            <w:tcW w:w="236" w:type="dxa"/>
            <w:tcBorders>
              <w:bottom w:val="nil"/>
            </w:tcBorders>
          </w:tcPr>
          <w:p w14:paraId="4EECA421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676164FF" w14:textId="373E0145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5,</w:t>
            </w:r>
            <w:r w:rsidR="00622273">
              <w:rPr>
                <w:rFonts w:asciiTheme="majorBidi" w:hAnsiTheme="majorBidi" w:cstheme="majorBidi"/>
                <w:szCs w:val="22"/>
              </w:rPr>
              <w:t>201</w:t>
            </w:r>
          </w:p>
        </w:tc>
      </w:tr>
      <w:tr w:rsidR="002825FC" w:rsidRPr="009E6FDC" w14:paraId="26955DF0" w14:textId="77777777" w:rsidTr="00E43AB1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412ED8C8" w14:textId="77777777" w:rsidR="002825FC" w:rsidRPr="009E6FDC" w:rsidRDefault="002825FC" w:rsidP="0034430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6FDC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3D3F58BB" w14:textId="49A21105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2</w:t>
            </w:r>
            <w:r w:rsidR="003F3167">
              <w:rPr>
                <w:rFonts w:asciiTheme="majorBidi" w:hAnsiTheme="majorBidi" w:cstheme="majorBidi"/>
                <w:szCs w:val="22"/>
              </w:rPr>
              <w:t>2,225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23BE33D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nil"/>
            </w:tcBorders>
            <w:shd w:val="clear" w:color="auto" w:fill="auto"/>
          </w:tcPr>
          <w:p w14:paraId="0E8964D1" w14:textId="121AB1A6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20,</w:t>
            </w:r>
            <w:r w:rsidR="00622273">
              <w:rPr>
                <w:rFonts w:asciiTheme="majorBidi" w:hAnsiTheme="majorBidi" w:cstheme="majorBidi"/>
                <w:szCs w:val="22"/>
              </w:rPr>
              <w:t>736</w:t>
            </w:r>
          </w:p>
        </w:tc>
        <w:tc>
          <w:tcPr>
            <w:tcW w:w="326" w:type="dxa"/>
            <w:tcBorders>
              <w:bottom w:val="nil"/>
            </w:tcBorders>
            <w:shd w:val="clear" w:color="auto" w:fill="auto"/>
          </w:tcPr>
          <w:p w14:paraId="47ED6E9B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7AB9117D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5,357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8E0D8CE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54EA1BFE" w14:textId="6C5A730C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5,</w:t>
            </w:r>
            <w:r w:rsidR="003F3167">
              <w:rPr>
                <w:rFonts w:asciiTheme="majorBidi" w:hAnsiTheme="majorBidi" w:cstheme="majorBidi"/>
                <w:szCs w:val="22"/>
              </w:rPr>
              <w:t>201</w:t>
            </w:r>
          </w:p>
        </w:tc>
        <w:tc>
          <w:tcPr>
            <w:tcW w:w="241" w:type="dxa"/>
            <w:tcBorders>
              <w:bottom w:val="nil"/>
            </w:tcBorders>
          </w:tcPr>
          <w:p w14:paraId="3440D237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35CD53E2" w14:textId="5B9B058C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1</w:t>
            </w:r>
            <w:r w:rsidR="00622273">
              <w:rPr>
                <w:rFonts w:asciiTheme="majorBidi" w:hAnsiTheme="majorBidi" w:cstheme="majorBidi"/>
                <w:szCs w:val="22"/>
              </w:rPr>
              <w:t>8,837</w:t>
            </w:r>
          </w:p>
        </w:tc>
        <w:tc>
          <w:tcPr>
            <w:tcW w:w="236" w:type="dxa"/>
            <w:tcBorders>
              <w:bottom w:val="nil"/>
            </w:tcBorders>
          </w:tcPr>
          <w:p w14:paraId="2117DF05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2BD37518" w14:textId="0552A2B9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18,3</w:t>
            </w:r>
            <w:r w:rsidR="00622273">
              <w:rPr>
                <w:rFonts w:asciiTheme="majorBidi" w:hAnsiTheme="majorBidi" w:cstheme="majorBidi"/>
                <w:szCs w:val="22"/>
              </w:rPr>
              <w:t>63</w:t>
            </w:r>
          </w:p>
        </w:tc>
        <w:tc>
          <w:tcPr>
            <w:tcW w:w="240" w:type="dxa"/>
            <w:tcBorders>
              <w:bottom w:val="nil"/>
            </w:tcBorders>
          </w:tcPr>
          <w:p w14:paraId="6A3FEEFC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1C02E83" w14:textId="77777777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5,340</w:t>
            </w:r>
          </w:p>
        </w:tc>
        <w:tc>
          <w:tcPr>
            <w:tcW w:w="236" w:type="dxa"/>
            <w:tcBorders>
              <w:bottom w:val="nil"/>
            </w:tcBorders>
          </w:tcPr>
          <w:p w14:paraId="34C51FD2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09629907" w14:textId="09119A75" w:rsidR="002825FC" w:rsidRPr="005C2C46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5,</w:t>
            </w:r>
            <w:r w:rsidR="00622273">
              <w:rPr>
                <w:rFonts w:asciiTheme="majorBidi" w:hAnsiTheme="majorBidi" w:cstheme="majorBidi"/>
                <w:szCs w:val="22"/>
              </w:rPr>
              <w:t>201</w:t>
            </w:r>
          </w:p>
        </w:tc>
      </w:tr>
      <w:tr w:rsidR="002825FC" w:rsidRPr="009E6FDC" w14:paraId="1985C8FA" w14:textId="77777777" w:rsidTr="00A11340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4B418319" w14:textId="77777777" w:rsidR="002825FC" w:rsidRPr="009E6FDC" w:rsidRDefault="002825FC" w:rsidP="00344305">
            <w:pPr>
              <w:ind w:right="-122"/>
              <w:rPr>
                <w:rFonts w:ascii="Angsana New" w:hAnsi="Angsana New"/>
                <w:sz w:val="24"/>
                <w:szCs w:val="24"/>
              </w:rPr>
            </w:pPr>
            <w:r w:rsidRPr="009E6FDC">
              <w:rPr>
                <w:rFonts w:asciiTheme="majorBidi" w:hAnsiTheme="majorBidi" w:cstheme="majorBidi"/>
                <w:sz w:val="22"/>
                <w:szCs w:val="22"/>
                <w:cs/>
              </w:rPr>
              <w:t>การหักกลบรายการของภาษี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4F37CA" w14:textId="77777777" w:rsidR="002825FC" w:rsidRPr="00484837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47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Cs w:val="22"/>
              </w:rPr>
              <w:t xml:space="preserve">   (</w:t>
            </w:r>
            <w:r w:rsidRPr="00E01769">
              <w:rPr>
                <w:rFonts w:asciiTheme="majorBidi" w:hAnsiTheme="majorBidi" w:cstheme="majorBidi"/>
                <w:szCs w:val="22"/>
              </w:rPr>
              <w:t>5,357)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1C14D4" w14:textId="77777777" w:rsidR="002825FC" w:rsidRPr="00484837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8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557D7B0" w14:textId="295327D3" w:rsidR="002825FC" w:rsidRPr="00484837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(5,</w:t>
            </w:r>
            <w:r w:rsidR="00622273">
              <w:rPr>
                <w:rFonts w:asciiTheme="majorBidi" w:hAnsiTheme="majorBidi" w:cstheme="majorBidi"/>
                <w:szCs w:val="22"/>
              </w:rPr>
              <w:t>201</w:t>
            </w:r>
            <w:r w:rsidRPr="00E01769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FA707F" w14:textId="77777777" w:rsidR="002825FC" w:rsidRPr="00484837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3BAB81E" w14:textId="77777777" w:rsidR="002825FC" w:rsidRPr="00484837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right"/>
              <w:rPr>
                <w:rFonts w:asciiTheme="majorBidi" w:hAnsiTheme="majorBidi" w:cstheme="majorBidi"/>
                <w:szCs w:val="22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(5,357)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3613AA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E9D4683" w14:textId="4E942C1D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4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(5,</w:t>
            </w:r>
            <w:r w:rsidR="00622273">
              <w:rPr>
                <w:rFonts w:asciiTheme="majorBidi" w:hAnsiTheme="majorBidi" w:cstheme="majorBidi"/>
                <w:szCs w:val="22"/>
              </w:rPr>
              <w:t>201</w:t>
            </w:r>
            <w:r w:rsidRPr="00E01769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center"/>
          </w:tcPr>
          <w:p w14:paraId="62A6DCB0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  <w:vAlign w:val="center"/>
          </w:tcPr>
          <w:p w14:paraId="366D489E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(5,340)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1987B8D5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  <w:vAlign w:val="center"/>
          </w:tcPr>
          <w:p w14:paraId="06CA7848" w14:textId="0F5573F6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(5,</w:t>
            </w:r>
            <w:r w:rsidR="00622273">
              <w:rPr>
                <w:rFonts w:ascii="Angsana New" w:hAnsi="Angsana New"/>
                <w:sz w:val="24"/>
                <w:szCs w:val="24"/>
              </w:rPr>
              <w:t>201</w:t>
            </w:r>
            <w:r w:rsidRPr="00E01769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center"/>
          </w:tcPr>
          <w:p w14:paraId="20751EC7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  <w:vAlign w:val="center"/>
          </w:tcPr>
          <w:p w14:paraId="482A69BF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(5,340)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1E2799BC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  <w:vAlign w:val="center"/>
          </w:tcPr>
          <w:p w14:paraId="70417080" w14:textId="0F0D68F8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>(5,</w:t>
            </w:r>
            <w:r w:rsidR="00622273">
              <w:rPr>
                <w:rFonts w:asciiTheme="majorBidi" w:hAnsiTheme="majorBidi" w:cstheme="majorBidi"/>
                <w:szCs w:val="22"/>
              </w:rPr>
              <w:t>201</w:t>
            </w:r>
            <w:r w:rsidRPr="00E01769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2825FC" w:rsidRPr="009E6FDC" w14:paraId="66F6DBBD" w14:textId="77777777" w:rsidTr="00E43AB1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3C7BD6A4" w14:textId="14562E47" w:rsidR="002825FC" w:rsidRPr="009E6FDC" w:rsidRDefault="002825FC" w:rsidP="00344305">
            <w:pPr>
              <w:ind w:left="157" w:hanging="157"/>
              <w:rPr>
                <w:rFonts w:ascii="Angsana New" w:hAnsi="Angsana New"/>
                <w:sz w:val="24"/>
                <w:szCs w:val="24"/>
              </w:rPr>
            </w:pPr>
            <w:r w:rsidRPr="009E6F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E637C7" w14:textId="059CDB9B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1769">
              <w:rPr>
                <w:rFonts w:asciiTheme="majorBidi" w:hAnsiTheme="majorBidi" w:cstheme="majorBidi"/>
                <w:b/>
                <w:bCs/>
                <w:szCs w:val="22"/>
              </w:rPr>
              <w:t>16,</w:t>
            </w:r>
            <w:r w:rsidR="003F3167">
              <w:rPr>
                <w:rFonts w:asciiTheme="majorBidi" w:hAnsiTheme="majorBidi" w:cstheme="majorBidi"/>
                <w:b/>
                <w:bCs/>
                <w:szCs w:val="22"/>
              </w:rPr>
              <w:t>868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F6C435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D1E2EB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1769">
              <w:rPr>
                <w:rFonts w:asciiTheme="majorBidi" w:hAnsiTheme="majorBidi" w:cstheme="majorBidi"/>
                <w:b/>
                <w:bCs/>
                <w:szCs w:val="22"/>
              </w:rPr>
              <w:t>15,535</w:t>
            </w:r>
          </w:p>
        </w:tc>
        <w:tc>
          <w:tcPr>
            <w:tcW w:w="326" w:type="dxa"/>
            <w:tcBorders>
              <w:top w:val="nil"/>
              <w:bottom w:val="nil"/>
            </w:tcBorders>
            <w:shd w:val="clear" w:color="auto" w:fill="auto"/>
          </w:tcPr>
          <w:p w14:paraId="62FB3E04" w14:textId="77777777" w:rsidR="002825FC" w:rsidRPr="009E6FDC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8707D4" w14:textId="77777777" w:rsidR="002825FC" w:rsidRPr="00E01769" w:rsidRDefault="002825FC" w:rsidP="00344305">
            <w:pPr>
              <w:pStyle w:val="acctfourfigures"/>
              <w:tabs>
                <w:tab w:val="clear" w:pos="765"/>
                <w:tab w:val="left" w:pos="288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1769">
              <w:rPr>
                <w:rFonts w:asciiTheme="majorBidi" w:hAnsiTheme="majorBidi" w:cstheme="majorBidi"/>
                <w:b/>
                <w:bCs/>
                <w:szCs w:val="22"/>
              </w:rPr>
              <w:t xml:space="preserve">      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 xml:space="preserve">    </w:t>
            </w:r>
            <w:r w:rsidRPr="00E01769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442AD4" w14:textId="77777777" w:rsidR="002825FC" w:rsidRPr="00E01769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2BE68C" w14:textId="77777777" w:rsidR="002825FC" w:rsidRPr="00E01769" w:rsidRDefault="002825FC" w:rsidP="00344305">
            <w:pPr>
              <w:pStyle w:val="acctfourfigures"/>
              <w:tabs>
                <w:tab w:val="clear" w:pos="765"/>
                <w:tab w:val="left" w:pos="34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1769">
              <w:rPr>
                <w:rFonts w:asciiTheme="majorBidi" w:hAnsiTheme="majorBidi" w:cstheme="majorBidi"/>
                <w:b/>
                <w:bCs/>
                <w:szCs w:val="22"/>
              </w:rPr>
              <w:t xml:space="preserve">      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 xml:space="preserve">      </w:t>
            </w:r>
            <w:r w:rsidRPr="00E01769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F387968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963784" w14:textId="7532B998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1769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="00622273">
              <w:rPr>
                <w:rFonts w:asciiTheme="majorBidi" w:hAnsiTheme="majorBidi" w:cstheme="majorBidi"/>
                <w:b/>
                <w:bCs/>
                <w:szCs w:val="22"/>
              </w:rPr>
              <w:t>3,497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1DC874A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EEE89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1769">
              <w:rPr>
                <w:rFonts w:asciiTheme="majorBidi" w:hAnsiTheme="majorBidi" w:cstheme="majorBidi"/>
                <w:b/>
                <w:bCs/>
                <w:szCs w:val="22"/>
              </w:rPr>
              <w:t>13,162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0D51D0A5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DF960" w14:textId="77777777" w:rsidR="002825FC" w:rsidRPr="009E6FDC" w:rsidRDefault="002825FC" w:rsidP="00344305">
            <w:pPr>
              <w:pStyle w:val="acctfourfigures"/>
              <w:tabs>
                <w:tab w:val="clear" w:pos="765"/>
                <w:tab w:val="left" w:pos="340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01769">
              <w:rPr>
                <w:rFonts w:asciiTheme="majorBidi" w:hAnsiTheme="majorBidi" w:cstheme="majorBidi"/>
                <w:szCs w:val="22"/>
              </w:rPr>
              <w:t xml:space="preserve">     </w:t>
            </w:r>
            <w:r w:rsidRPr="00E01769">
              <w:rPr>
                <w:rFonts w:asciiTheme="majorBidi" w:hAnsiTheme="majorBidi" w:cstheme="majorBidi"/>
                <w:b/>
                <w:bCs/>
                <w:szCs w:val="22"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 xml:space="preserve">   </w:t>
            </w:r>
            <w:r w:rsidRPr="00E01769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1148A88" w14:textId="77777777" w:rsidR="002825FC" w:rsidRPr="009E6FDC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32ECA" w14:textId="77777777" w:rsidR="002825FC" w:rsidRPr="009E6FDC" w:rsidRDefault="002825FC" w:rsidP="00344305">
            <w:pPr>
              <w:pStyle w:val="acctfourfigures"/>
              <w:tabs>
                <w:tab w:val="clear" w:pos="765"/>
                <w:tab w:val="left" w:pos="281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E01769">
              <w:rPr>
                <w:rFonts w:asciiTheme="majorBidi" w:hAnsiTheme="majorBidi" w:cstheme="majorBidi"/>
                <w:b/>
                <w:bCs/>
                <w:szCs w:val="22"/>
              </w:rPr>
              <w:t xml:space="preserve">       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 xml:space="preserve">   </w:t>
            </w:r>
            <w:r w:rsidRPr="00E01769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</w:tr>
      <w:bookmarkEnd w:id="3"/>
    </w:tbl>
    <w:p w14:paraId="2758D221" w14:textId="77777777" w:rsidR="002825FC" w:rsidRDefault="002825F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567C985" w14:textId="7CA62545" w:rsidR="00575C32" w:rsidRDefault="00575C3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50CB6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A87F49"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ส่วนงานดำเนินการและการจำแนกรายได้</w:t>
      </w:r>
    </w:p>
    <w:p w14:paraId="66A34A03" w14:textId="77777777" w:rsidR="00E027A2" w:rsidRPr="00575C32" w:rsidRDefault="00E027A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215B4928" w14:textId="77777777" w:rsidR="00E027A2" w:rsidRPr="00D45F21" w:rsidRDefault="00E027A2" w:rsidP="00344305">
      <w:pPr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5368D1">
        <w:rPr>
          <w:rFonts w:ascii="Angsana New" w:hAnsi="Angsana New"/>
          <w:sz w:val="30"/>
          <w:szCs w:val="30"/>
          <w:cs/>
        </w:rPr>
        <w:t>บริษัทจัดโครงสร้างองค์กรเป็นหน่วยธุรกิจตามช่องทางการจัดจำหน่ายและการบริการให้สินเชื่อ โดยการนำเสนอข้อมูลทางการเงินจำแนกตามส่วนงานได้นำเสนอตามประเภทการขาย อย่างไรก็ตามไม่มีการนำข้อมูลทางการเงินจำแนกตามส่วนงานของการบริการให้สินเชื่อ เนื่องจากส่วนงานดังกล่าว มีรายได้และผลการดำเนินงานในจำนวนที่ไม่เป็น</w:t>
      </w:r>
      <w:r w:rsidRPr="00D45F21">
        <w:rPr>
          <w:rFonts w:ascii="Angsana New" w:hAnsi="Angsana New"/>
          <w:sz w:val="30"/>
          <w:szCs w:val="30"/>
          <w:cs/>
        </w:rPr>
        <w:t xml:space="preserve">สาระสำคัญ </w:t>
      </w:r>
    </w:p>
    <w:p w14:paraId="461244DE" w14:textId="77777777" w:rsidR="00E027A2" w:rsidRPr="00575C32" w:rsidRDefault="00E027A2" w:rsidP="00344305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45E8E179" w14:textId="77777777" w:rsidR="00E027A2" w:rsidRDefault="00E027A2" w:rsidP="0034430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45F21">
        <w:rPr>
          <w:rFonts w:ascii="Angsana New" w:hAnsi="Angsana New" w:hint="cs"/>
          <w:sz w:val="30"/>
          <w:szCs w:val="30"/>
          <w:cs/>
        </w:rPr>
        <w:t>กลุ่มบริษัทและบริษัทดำเนินธุรกิจในเขตภูมิศาสตร์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D45F21">
        <w:rPr>
          <w:rFonts w:ascii="Angsana New" w:hAnsi="Angsana New" w:hint="cs"/>
          <w:sz w:val="30"/>
          <w:szCs w:val="30"/>
          <w:cs/>
        </w:rPr>
        <w:t xml:space="preserve"> คือ 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D45F21">
        <w:rPr>
          <w:rFonts w:ascii="Angsana New" w:hAnsi="Angsana New" w:hint="cs"/>
          <w:sz w:val="30"/>
          <w:szCs w:val="30"/>
          <w:cs/>
        </w:rPr>
        <w:t>จังหวะเวลาของการรับรู้รายได้จากการขายสด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D45F21">
        <w:rPr>
          <w:rFonts w:ascii="Angsana New" w:hAnsi="Angsana New" w:hint="cs"/>
          <w:sz w:val="30"/>
          <w:szCs w:val="30"/>
          <w:cs/>
        </w:rPr>
        <w:t>ขายเชื่อ</w:t>
      </w:r>
      <w:r>
        <w:rPr>
          <w:rFonts w:ascii="Angsana New" w:hAnsi="Angsana New" w:hint="cs"/>
          <w:sz w:val="30"/>
          <w:szCs w:val="30"/>
          <w:cs/>
        </w:rPr>
        <w:t xml:space="preserve"> และขายตามสัญญาเช่าซื้อส่วนใหญ่</w:t>
      </w:r>
      <w:r w:rsidRPr="00D45F21">
        <w:rPr>
          <w:rFonts w:ascii="Angsana New" w:hAnsi="Angsana New" w:hint="cs"/>
          <w:sz w:val="30"/>
          <w:szCs w:val="30"/>
          <w:cs/>
        </w:rPr>
        <w:t xml:space="preserve"> เป็นรายได้ที่รับรู้ ณ เวลาใดเวลาหนึ่ง</w:t>
      </w:r>
    </w:p>
    <w:p w14:paraId="113D153E" w14:textId="77777777" w:rsidR="00E027A2" w:rsidRPr="00575C32" w:rsidRDefault="00E027A2" w:rsidP="00344305">
      <w:pPr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562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270"/>
        <w:gridCol w:w="1080"/>
        <w:gridCol w:w="270"/>
        <w:gridCol w:w="990"/>
        <w:gridCol w:w="56"/>
        <w:gridCol w:w="214"/>
        <w:gridCol w:w="56"/>
        <w:gridCol w:w="1080"/>
        <w:gridCol w:w="34"/>
        <w:gridCol w:w="236"/>
        <w:gridCol w:w="34"/>
        <w:gridCol w:w="990"/>
      </w:tblGrid>
      <w:tr w:rsidR="00E027A2" w:rsidRPr="0079496B" w14:paraId="5B077508" w14:textId="77777777" w:rsidTr="00390D9E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F64AD75" w14:textId="77777777" w:rsidR="00E027A2" w:rsidRPr="0079496B" w:rsidRDefault="00E027A2" w:rsidP="00344305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br w:type="page"/>
            </w: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79496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639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5F6738" w14:textId="77777777" w:rsidR="00E027A2" w:rsidRPr="0079496B" w:rsidRDefault="00E027A2" w:rsidP="00344305">
            <w:pPr>
              <w:autoSpaceDE w:val="0"/>
              <w:autoSpaceDN w:val="0"/>
              <w:ind w:left="-29" w:right="-7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27A2" w:rsidRPr="0079496B" w14:paraId="5F4DBBC2" w14:textId="77777777" w:rsidTr="00390D9E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8219BC2" w14:textId="77777777" w:rsidR="00E027A2" w:rsidRPr="0079496B" w:rsidRDefault="00E027A2" w:rsidP="00344305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C6131E0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C33464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6BDCE40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ขายสด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9E32A2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2095256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AA86CC8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A620FB2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F0104BE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51FC822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027A2" w:rsidRPr="0079496B" w14:paraId="6094037F" w14:textId="77777777" w:rsidTr="00390D9E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428E19C" w14:textId="77777777" w:rsidR="00E027A2" w:rsidRPr="0079496B" w:rsidRDefault="00E027A2" w:rsidP="00344305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F63F93B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95D4B49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B1E1D4A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และขายเชื่อ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567DB2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A20D906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932A055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63DBEF6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9D3B44B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9B85B50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027A2" w:rsidRPr="0079496B" w14:paraId="2CD1F135" w14:textId="77777777" w:rsidTr="00390D9E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29570D82" w14:textId="77777777" w:rsidR="00E027A2" w:rsidRPr="0079496B" w:rsidRDefault="00E027A2" w:rsidP="00344305">
            <w:pPr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13"/>
            <w:tcBorders>
              <w:top w:val="nil"/>
              <w:left w:val="nil"/>
              <w:right w:val="nil"/>
            </w:tcBorders>
          </w:tcPr>
          <w:p w14:paraId="0BADFD0F" w14:textId="77777777" w:rsidR="00E027A2" w:rsidRPr="0079496B" w:rsidRDefault="00E027A2" w:rsidP="00344305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79496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E027A2" w:rsidRPr="0079496B" w14:paraId="02E8ABE9" w14:textId="77777777" w:rsidTr="00390D9E">
        <w:trPr>
          <w:cantSplit/>
        </w:trPr>
        <w:tc>
          <w:tcPr>
            <w:tcW w:w="9090" w:type="dxa"/>
            <w:gridSpan w:val="14"/>
            <w:tcBorders>
              <w:top w:val="nil"/>
              <w:left w:val="nil"/>
              <w:right w:val="nil"/>
            </w:tcBorders>
          </w:tcPr>
          <w:p w14:paraId="0D1F400B" w14:textId="77777777" w:rsidR="00E027A2" w:rsidRPr="0079496B" w:rsidRDefault="00E027A2" w:rsidP="00344305">
            <w:pPr>
              <w:ind w:left="-108" w:right="-72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7949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7949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7949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2562</w:t>
            </w:r>
          </w:p>
        </w:tc>
      </w:tr>
      <w:tr w:rsidR="00E027A2" w:rsidRPr="0079496B" w14:paraId="0558A4D3" w14:textId="77777777" w:rsidTr="00390D9E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7A8D1" w14:textId="77777777" w:rsidR="00E027A2" w:rsidRPr="0079496B" w:rsidRDefault="00E027A2" w:rsidP="0034430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DB422FC" w14:textId="34EA1FAE" w:rsidR="00E027A2" w:rsidRPr="0079496B" w:rsidRDefault="00E027A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8" w:right="90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AEEBD8" w14:textId="77777777" w:rsidR="00E027A2" w:rsidRPr="0079496B" w:rsidRDefault="00E027A2" w:rsidP="00344305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B9AB68E" w14:textId="77777777" w:rsidR="00E027A2" w:rsidRPr="0079496B" w:rsidRDefault="00E027A2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95A2D71" w14:textId="77777777" w:rsidR="00E027A2" w:rsidRPr="0079496B" w:rsidRDefault="00E027A2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8E294F" w14:textId="77777777" w:rsidR="00E027A2" w:rsidRPr="0079496B" w:rsidRDefault="00E027A2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FD38CB3" w14:textId="77777777" w:rsidR="00E027A2" w:rsidRPr="0079496B" w:rsidRDefault="00E027A2" w:rsidP="00344305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1C97011" w14:textId="77777777" w:rsidR="00E027A2" w:rsidRPr="0079496B" w:rsidRDefault="00E027A2" w:rsidP="00344305">
            <w:pPr>
              <w:ind w:left="-82"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D0920" w14:textId="77777777" w:rsidR="00E027A2" w:rsidRPr="0079496B" w:rsidRDefault="00E027A2" w:rsidP="00344305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B3FF5F" w14:textId="77777777" w:rsidR="00E027A2" w:rsidRPr="0079496B" w:rsidRDefault="00E027A2" w:rsidP="00344305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086210" w:rsidRPr="0079496B" w14:paraId="152E8C52" w14:textId="77777777" w:rsidTr="00390D9E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7E6CE" w14:textId="77777777" w:rsidR="00086210" w:rsidRPr="0079496B" w:rsidRDefault="00086210" w:rsidP="00344305">
            <w:pPr>
              <w:pStyle w:val="ListParagraph"/>
              <w:numPr>
                <w:ilvl w:val="0"/>
                <w:numId w:val="13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1E3080" w14:textId="0B2F7CCF" w:rsidR="00086210" w:rsidRPr="00484837" w:rsidRDefault="00086210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1,240,</w:t>
            </w:r>
            <w:r w:rsidR="0022708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3752CD" w14:textId="77777777" w:rsidR="00086210" w:rsidRPr="00484837" w:rsidRDefault="00086210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705411" w14:textId="34B2E5D4" w:rsidR="00086210" w:rsidRPr="00484837" w:rsidRDefault="00086210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216,15</w:t>
            </w:r>
            <w:r w:rsidR="0060355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5608F6" w14:textId="77777777" w:rsidR="00086210" w:rsidRPr="00484837" w:rsidRDefault="00086210" w:rsidP="00344305">
            <w:pPr>
              <w:ind w:right="100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A297B7" w14:textId="5740898B" w:rsidR="00086210" w:rsidRPr="00484837" w:rsidRDefault="00086210" w:rsidP="00344305">
            <w:pPr>
              <w:tabs>
                <w:tab w:val="decimal" w:pos="52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    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A312DB" w14:textId="77777777" w:rsidR="00086210" w:rsidRPr="00484837" w:rsidRDefault="00086210" w:rsidP="00344305">
            <w:pPr>
              <w:tabs>
                <w:tab w:val="decimal" w:pos="504"/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7516B" w14:textId="1A253BB3" w:rsidR="00086210" w:rsidRPr="00484837" w:rsidRDefault="00086210" w:rsidP="00344305">
            <w:pPr>
              <w:tabs>
                <w:tab w:val="decimal" w:pos="55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    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B9B6B70" w14:textId="77777777" w:rsidR="00086210" w:rsidRPr="00484837" w:rsidRDefault="00086210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755AF1" w14:textId="0E7C51C9" w:rsidR="00086210" w:rsidRPr="00484837" w:rsidRDefault="00086210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1,456,</w:t>
            </w:r>
            <w:r w:rsidR="0060355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364</w:t>
            </w:r>
          </w:p>
        </w:tc>
      </w:tr>
      <w:tr w:rsidR="00086210" w:rsidRPr="0079496B" w14:paraId="2A1F2BB6" w14:textId="77777777" w:rsidTr="00390D9E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9E52E" w14:textId="77777777" w:rsidR="00086210" w:rsidRPr="0079496B" w:rsidRDefault="00086210" w:rsidP="00344305">
            <w:pPr>
              <w:pStyle w:val="ListParagraph"/>
              <w:numPr>
                <w:ilvl w:val="0"/>
                <w:numId w:val="13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69E2D1" w14:textId="27D6458D" w:rsidR="00086210" w:rsidRPr="00484837" w:rsidRDefault="005E23FA" w:rsidP="005E23FA">
            <w:pPr>
              <w:tabs>
                <w:tab w:val="decimal" w:pos="61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    </w:t>
            </w:r>
            <w:r w:rsidR="00B136E1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2F1BE2" w14:textId="77777777" w:rsidR="00086210" w:rsidRPr="00484837" w:rsidRDefault="00086210" w:rsidP="00344305">
            <w:pPr>
              <w:tabs>
                <w:tab w:val="decimal" w:pos="615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4D6A2B" w14:textId="13355E44" w:rsidR="00086210" w:rsidRPr="00484837" w:rsidRDefault="00086210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21</w:t>
            </w:r>
            <w:r w:rsidR="00B136E1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</w:t>
            </w: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,9</w:t>
            </w:r>
            <w:r w:rsidR="00B136E1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</w:t>
            </w: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ECEE4" w14:textId="77777777" w:rsidR="00086210" w:rsidRPr="00484837" w:rsidRDefault="00086210" w:rsidP="00344305">
            <w:pPr>
              <w:tabs>
                <w:tab w:val="decimal" w:pos="615"/>
              </w:tabs>
              <w:ind w:right="100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83AE16" w14:textId="1FF76291" w:rsidR="00086210" w:rsidRPr="00484837" w:rsidRDefault="00086210" w:rsidP="00344305">
            <w:pPr>
              <w:tabs>
                <w:tab w:val="decimal" w:pos="52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    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A50BD" w14:textId="77777777" w:rsidR="00086210" w:rsidRPr="00484837" w:rsidRDefault="00086210" w:rsidP="00344305">
            <w:pPr>
              <w:tabs>
                <w:tab w:val="decimal" w:pos="504"/>
                <w:tab w:val="decimal" w:pos="615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B85F30" w14:textId="1FAC8F7E" w:rsidR="00086210" w:rsidRPr="00484837" w:rsidRDefault="00086210" w:rsidP="00344305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(2</w:t>
            </w:r>
            <w:r w:rsidR="0060355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</w:t>
            </w: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3,</w:t>
            </w:r>
            <w:r w:rsidR="0060355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961</w:t>
            </w: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C28B071" w14:textId="77777777" w:rsidR="00086210" w:rsidRPr="00484837" w:rsidRDefault="00086210" w:rsidP="00344305">
            <w:pPr>
              <w:tabs>
                <w:tab w:val="clear" w:pos="907"/>
                <w:tab w:val="decimal" w:pos="615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05D091" w14:textId="42CA538A" w:rsidR="00086210" w:rsidRPr="00484837" w:rsidRDefault="00086210" w:rsidP="00344305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       -</w:t>
            </w:r>
          </w:p>
        </w:tc>
      </w:tr>
      <w:tr w:rsidR="00E027A2" w:rsidRPr="0079496B" w14:paraId="697A7DE4" w14:textId="77777777" w:rsidTr="00390D9E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08DCA14A" w14:textId="77777777" w:rsidR="00E027A2" w:rsidRPr="0079496B" w:rsidRDefault="00E027A2" w:rsidP="0034430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2441E4" w14:textId="77777777" w:rsidR="00E027A2" w:rsidRPr="00484837" w:rsidRDefault="00E027A2" w:rsidP="00344305">
            <w:pPr>
              <w:tabs>
                <w:tab w:val="decimal" w:pos="805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08F88" w14:textId="77777777" w:rsidR="00E027A2" w:rsidRPr="00484837" w:rsidRDefault="00E027A2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8F4E17" w14:textId="77777777" w:rsidR="00E027A2" w:rsidRPr="00484837" w:rsidRDefault="00E027A2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3A198" w14:textId="77777777" w:rsidR="00E027A2" w:rsidRPr="00484837" w:rsidRDefault="00E027A2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B2ADF" w14:textId="1119772D" w:rsidR="00E027A2" w:rsidRPr="00484837" w:rsidRDefault="00E027A2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88101" w14:textId="77777777" w:rsidR="00E027A2" w:rsidRPr="00484837" w:rsidRDefault="00E027A2" w:rsidP="00344305">
            <w:pPr>
              <w:tabs>
                <w:tab w:val="decimal" w:pos="504"/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E39F4F4" w14:textId="77777777" w:rsidR="00E027A2" w:rsidRPr="00484837" w:rsidRDefault="00E027A2" w:rsidP="00344305">
            <w:pPr>
              <w:tabs>
                <w:tab w:val="decimal" w:pos="646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0771C92" w14:textId="77777777" w:rsidR="00E027A2" w:rsidRPr="00484837" w:rsidRDefault="00E027A2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8FBE0C" w14:textId="77777777" w:rsidR="00E027A2" w:rsidRPr="00484837" w:rsidRDefault="00E027A2" w:rsidP="00344305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E027A2" w:rsidRPr="0079496B" w14:paraId="09D6CC3D" w14:textId="77777777" w:rsidTr="00390D9E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B3C8220" w14:textId="77777777" w:rsidR="00E027A2" w:rsidRPr="0079496B" w:rsidRDefault="00E027A2" w:rsidP="00344305">
            <w:pPr>
              <w:pStyle w:val="ListParagraph"/>
              <w:numPr>
                <w:ilvl w:val="0"/>
                <w:numId w:val="13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8C77C" w14:textId="1FD8B615" w:rsidR="00E027A2" w:rsidRPr="00484837" w:rsidRDefault="00661655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179,88</w:t>
            </w:r>
            <w:r w:rsidR="0060355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9D34A" w14:textId="77777777" w:rsidR="00E027A2" w:rsidRPr="00484837" w:rsidRDefault="00E027A2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5B7F73" w14:textId="2DFD83A5" w:rsidR="00E027A2" w:rsidRPr="00484837" w:rsidRDefault="00086210" w:rsidP="00344305">
            <w:pPr>
              <w:tabs>
                <w:tab w:val="decimal" w:pos="589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   </w:t>
            </w:r>
            <w:r w:rsidR="00661655"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50FC8" w14:textId="77777777" w:rsidR="00E027A2" w:rsidRPr="00484837" w:rsidRDefault="00E027A2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AB3D8D" w14:textId="217F02B0" w:rsidR="00E027A2" w:rsidRPr="00484837" w:rsidRDefault="00603552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</w:t>
            </w:r>
            <w:r w:rsidR="00661655"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0,52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6546E7" w14:textId="77777777" w:rsidR="00E027A2" w:rsidRPr="00484837" w:rsidRDefault="00E027A2" w:rsidP="00344305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DEF5A" w14:textId="5C1329DF" w:rsidR="00E027A2" w:rsidRPr="00484837" w:rsidRDefault="00086210" w:rsidP="00344305">
            <w:pPr>
              <w:tabs>
                <w:tab w:val="decimal" w:pos="646"/>
              </w:tabs>
              <w:ind w:right="38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       </w:t>
            </w:r>
            <w:r w:rsidR="00661655"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B404AC" w14:textId="77777777" w:rsidR="00E027A2" w:rsidRPr="00484837" w:rsidRDefault="00E027A2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23FE13" w14:textId="55C84EE4" w:rsidR="00E027A2" w:rsidRPr="00484837" w:rsidRDefault="00603552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220</w:t>
            </w:r>
            <w:r w:rsidR="00661655"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,4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12</w:t>
            </w:r>
          </w:p>
        </w:tc>
      </w:tr>
      <w:tr w:rsidR="00E027A2" w:rsidRPr="0079496B" w14:paraId="1E77D26E" w14:textId="77777777" w:rsidTr="00390D9E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065EF85" w14:textId="77777777" w:rsidR="00E027A2" w:rsidRPr="0079496B" w:rsidRDefault="00E027A2" w:rsidP="00344305">
            <w:pPr>
              <w:pStyle w:val="ListParagraph"/>
              <w:numPr>
                <w:ilvl w:val="0"/>
                <w:numId w:val="13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26D00" w14:textId="365834E1" w:rsidR="00E027A2" w:rsidRPr="00484837" w:rsidRDefault="00086210" w:rsidP="00344305">
            <w:pPr>
              <w:tabs>
                <w:tab w:val="decimal" w:pos="61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    </w:t>
            </w:r>
            <w:r w:rsidR="00661655"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C6EDE" w14:textId="77777777" w:rsidR="00E027A2" w:rsidRPr="00484837" w:rsidRDefault="00E027A2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61AA3" w14:textId="281D91E1" w:rsidR="00E027A2" w:rsidRPr="00484837" w:rsidRDefault="00086210" w:rsidP="00603552">
            <w:pPr>
              <w:tabs>
                <w:tab w:val="decimal" w:pos="589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   </w:t>
            </w:r>
            <w:r w:rsidR="0060355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8867B" w14:textId="77777777" w:rsidR="00E027A2" w:rsidRPr="00484837" w:rsidRDefault="00E027A2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7BD70D" w14:textId="6A0A2F63" w:rsidR="00E027A2" w:rsidRPr="00484837" w:rsidRDefault="00603552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6,583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5FAAC" w14:textId="77777777" w:rsidR="00E027A2" w:rsidRPr="00484837" w:rsidRDefault="00E027A2" w:rsidP="00344305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9E5001" w14:textId="0958F0D8" w:rsidR="00E027A2" w:rsidRPr="00484837" w:rsidRDefault="00661655" w:rsidP="00344305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</w:t>
            </w:r>
            <w:r w:rsidR="0060355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6,583</w:t>
            </w: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0270D" w14:textId="77777777" w:rsidR="00E027A2" w:rsidRPr="00484837" w:rsidRDefault="00E027A2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7251F" w14:textId="33781178" w:rsidR="00E027A2" w:rsidRPr="00484837" w:rsidRDefault="00086210" w:rsidP="00344305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       </w:t>
            </w:r>
            <w:r w:rsidR="00661655"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E027A2" w:rsidRPr="0079496B" w14:paraId="5AD15F16" w14:textId="77777777" w:rsidTr="00390D9E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75D09A54" w14:textId="77777777" w:rsidR="00E027A2" w:rsidRPr="0079496B" w:rsidRDefault="00E027A2" w:rsidP="00344305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BD8216" w14:textId="27B64605" w:rsidR="00E027A2" w:rsidRPr="00484837" w:rsidRDefault="00661655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1,4</w:t>
            </w:r>
            <w:r w:rsidR="0060355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</w:t>
            </w:r>
            <w:r w:rsidR="00B136E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0</w:t>
            </w: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60355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0</w:t>
            </w:r>
            <w:r w:rsidR="00B136E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</w:t>
            </w:r>
            <w:r w:rsidR="0060355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46813" w14:textId="77777777" w:rsidR="00E027A2" w:rsidRPr="00484837" w:rsidRDefault="00E027A2" w:rsidP="00344305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8971D4" w14:textId="70773DCD" w:rsidR="00E027A2" w:rsidRPr="00484837" w:rsidRDefault="00661655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</w:t>
            </w:r>
            <w:r w:rsidR="00B136E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30</w:t>
            </w: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,1</w:t>
            </w:r>
            <w:r w:rsidR="00B136E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</w:t>
            </w:r>
            <w:r w:rsidR="0060355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08C16" w14:textId="77777777" w:rsidR="00E027A2" w:rsidRPr="00484837" w:rsidRDefault="00E027A2" w:rsidP="00344305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6AF910" w14:textId="0A4BD7C0" w:rsidR="00E027A2" w:rsidRPr="00484837" w:rsidRDefault="00661655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47,10</w:t>
            </w:r>
            <w:r w:rsidR="0060355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1C92E" w14:textId="77777777" w:rsidR="00E027A2" w:rsidRPr="00484837" w:rsidRDefault="00E027A2" w:rsidP="00344305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EFD8E7" w14:textId="121C584D" w:rsidR="00E027A2" w:rsidRPr="00484837" w:rsidRDefault="00661655" w:rsidP="00344305">
            <w:pPr>
              <w:ind w:right="75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</w:t>
            </w:r>
            <w:r w:rsidR="0060355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220,544</w:t>
            </w: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10509" w14:textId="77777777" w:rsidR="00E027A2" w:rsidRPr="00484837" w:rsidRDefault="00E027A2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0B1280" w14:textId="77AA8C09" w:rsidR="00E027A2" w:rsidRPr="00484837" w:rsidRDefault="00661655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1,6</w:t>
            </w:r>
            <w:r w:rsidR="0060355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</w:t>
            </w: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6,</w:t>
            </w:r>
            <w:r w:rsidR="0060355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</w:t>
            </w: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</w:t>
            </w:r>
            <w:r w:rsidR="00D30C42"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</w:t>
            </w:r>
          </w:p>
        </w:tc>
      </w:tr>
      <w:tr w:rsidR="00E027A2" w:rsidRPr="0079496B" w14:paraId="5F8FEFDD" w14:textId="77777777" w:rsidTr="00390D9E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D39BDBD" w14:textId="77777777" w:rsidR="00E027A2" w:rsidRPr="0079496B" w:rsidRDefault="00E027A2" w:rsidP="00344305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30D7F9" w14:textId="77777777" w:rsidR="00E027A2" w:rsidRPr="00484837" w:rsidRDefault="00E027A2" w:rsidP="00344305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A3CE8" w14:textId="77777777" w:rsidR="00E027A2" w:rsidRPr="00484837" w:rsidRDefault="00E027A2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5F54C4" w14:textId="77777777" w:rsidR="00E027A2" w:rsidRPr="00484837" w:rsidRDefault="00E027A2" w:rsidP="00344305">
            <w:pPr>
              <w:tabs>
                <w:tab w:val="decimal" w:pos="805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3BDCA" w14:textId="77777777" w:rsidR="00E027A2" w:rsidRPr="00484837" w:rsidRDefault="00E027A2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D4DF60" w14:textId="77777777" w:rsidR="00E027A2" w:rsidRPr="00484837" w:rsidRDefault="00E027A2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8A3C6A" w14:textId="77777777" w:rsidR="00E027A2" w:rsidRPr="00484837" w:rsidRDefault="00E027A2" w:rsidP="00344305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3CA6D8" w14:textId="77777777" w:rsidR="00E027A2" w:rsidRPr="00484837" w:rsidRDefault="00E027A2" w:rsidP="00344305">
            <w:pPr>
              <w:tabs>
                <w:tab w:val="decimal" w:pos="646"/>
              </w:tabs>
              <w:ind w:right="38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D97B5F" w14:textId="77777777" w:rsidR="00E027A2" w:rsidRPr="00484837" w:rsidRDefault="00E027A2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5EA941" w14:textId="77777777" w:rsidR="00E027A2" w:rsidRPr="00484837" w:rsidRDefault="00E027A2" w:rsidP="00344305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E027A2" w:rsidRPr="0079496B" w14:paraId="4E804ED1" w14:textId="77777777" w:rsidTr="00390D9E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FF1D58A" w14:textId="77777777" w:rsidR="00E027A2" w:rsidRPr="0079496B" w:rsidRDefault="00E027A2" w:rsidP="0034430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9EA51" w14:textId="4F197E82" w:rsidR="00E027A2" w:rsidRPr="00484837" w:rsidRDefault="00661655" w:rsidP="00344305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</w:t>
            </w:r>
            <w:r w:rsidR="0060355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425,058</w:t>
            </w: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F27CE" w14:textId="77777777" w:rsidR="00E027A2" w:rsidRPr="00484837" w:rsidRDefault="00E027A2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6BF68" w14:textId="731FF0EB" w:rsidR="00E027A2" w:rsidRPr="00484837" w:rsidRDefault="00661655" w:rsidP="00344305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(201,39</w:t>
            </w:r>
            <w:r w:rsidR="0060355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</w:t>
            </w: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9F41E" w14:textId="77777777" w:rsidR="00E027A2" w:rsidRPr="00484837" w:rsidRDefault="00E027A2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6D5A0" w14:textId="3A671C5F" w:rsidR="00E027A2" w:rsidRPr="00484837" w:rsidRDefault="00086210" w:rsidP="00344305">
            <w:pPr>
              <w:tabs>
                <w:tab w:val="decimal" w:pos="52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   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E33D7" w14:textId="77777777" w:rsidR="00E027A2" w:rsidRPr="00484837" w:rsidRDefault="00E027A2" w:rsidP="00344305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79B57" w14:textId="68D5E631" w:rsidR="00E027A2" w:rsidRPr="00484837" w:rsidRDefault="00E226A7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</w:t>
            </w:r>
            <w:r w:rsidR="0060355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17,327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F4972" w14:textId="77777777" w:rsidR="00E027A2" w:rsidRPr="00484837" w:rsidRDefault="00E027A2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18962" w14:textId="75100AE3" w:rsidR="00E027A2" w:rsidRPr="00484837" w:rsidRDefault="00E226A7" w:rsidP="00344305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</w:t>
            </w:r>
            <w:r w:rsidR="0060355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409,123</w:t>
            </w: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</w:tr>
      <w:tr w:rsidR="00E027A2" w:rsidRPr="0079496B" w14:paraId="39DA3324" w14:textId="77777777" w:rsidTr="00390D9E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B5C7614" w14:textId="77777777" w:rsidR="00E027A2" w:rsidRPr="0079496B" w:rsidRDefault="00E027A2" w:rsidP="00344305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2AA20E" w14:textId="721A69E6" w:rsidR="00E027A2" w:rsidRPr="00484837" w:rsidRDefault="00E226A7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99</w:t>
            </w:r>
            <w:r w:rsidR="00B136E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</w:t>
            </w: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,0</w:t>
            </w:r>
            <w:r w:rsidR="00B136E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</w:t>
            </w:r>
            <w:r w:rsidR="0060355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79CD3" w14:textId="77777777" w:rsidR="00E027A2" w:rsidRPr="00484837" w:rsidRDefault="00E027A2" w:rsidP="00344305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6804CD" w14:textId="76037485" w:rsidR="00E027A2" w:rsidRPr="00484837" w:rsidRDefault="00E226A7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22</w:t>
            </w:r>
            <w:r w:rsidR="00B136E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8</w:t>
            </w: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,7</w:t>
            </w:r>
            <w:r w:rsidR="00B136E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</w:t>
            </w:r>
            <w:r w:rsidR="00AB1F60"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CDE27" w14:textId="77777777" w:rsidR="00E027A2" w:rsidRPr="00484837" w:rsidRDefault="00E027A2" w:rsidP="00344305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33420D" w14:textId="5C0D6D99" w:rsidR="00E027A2" w:rsidRPr="00484837" w:rsidRDefault="00E226A7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47,10</w:t>
            </w:r>
            <w:r w:rsidR="0060355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9DC4B" w14:textId="77777777" w:rsidR="00E027A2" w:rsidRPr="00484837" w:rsidRDefault="00E027A2" w:rsidP="00344305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04EE7A" w14:textId="632DEEB1" w:rsidR="00E027A2" w:rsidRPr="00484837" w:rsidRDefault="00E226A7" w:rsidP="00344305">
            <w:pPr>
              <w:ind w:right="75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</w:t>
            </w:r>
            <w:r w:rsidR="0060355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3,217</w:t>
            </w: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DB83B" w14:textId="77777777" w:rsidR="00E027A2" w:rsidRPr="00484837" w:rsidRDefault="00E027A2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D17749" w14:textId="47702C91" w:rsidR="00E027A2" w:rsidRPr="00484837" w:rsidRDefault="00E226A7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1,267,</w:t>
            </w:r>
            <w:r w:rsidR="0060355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653</w:t>
            </w:r>
          </w:p>
        </w:tc>
      </w:tr>
      <w:tr w:rsidR="00E027A2" w:rsidRPr="0079496B" w14:paraId="431053A5" w14:textId="77777777" w:rsidTr="00390D9E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02E8BD3B" w14:textId="77777777" w:rsidR="00E027A2" w:rsidRPr="0079496B" w:rsidRDefault="00E027A2" w:rsidP="00344305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0290C" w14:textId="77777777" w:rsidR="00E027A2" w:rsidRPr="00484837" w:rsidRDefault="00E027A2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37612" w14:textId="77777777" w:rsidR="00E027A2" w:rsidRPr="00484837" w:rsidRDefault="00E027A2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570AC" w14:textId="77777777" w:rsidR="00E027A2" w:rsidRPr="00484837" w:rsidRDefault="00E027A2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0520B" w14:textId="77777777" w:rsidR="00E027A2" w:rsidRPr="00484837" w:rsidRDefault="00E027A2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86EDA" w14:textId="77777777" w:rsidR="00E027A2" w:rsidRPr="00484837" w:rsidRDefault="00E027A2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16887" w14:textId="77777777" w:rsidR="00E027A2" w:rsidRPr="00484837" w:rsidRDefault="00E027A2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3D9E2" w14:textId="77777777" w:rsidR="00E027A2" w:rsidRPr="00484837" w:rsidRDefault="00E027A2" w:rsidP="00344305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AA0F3" w14:textId="77777777" w:rsidR="00E027A2" w:rsidRPr="00484837" w:rsidRDefault="00E027A2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D48D7" w14:textId="77777777" w:rsidR="00E027A2" w:rsidRPr="00484837" w:rsidRDefault="00E027A2" w:rsidP="00344305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047FF3" w:rsidRPr="0079496B" w14:paraId="530C4F08" w14:textId="77777777" w:rsidTr="00390D9E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6465BE60" w14:textId="77777777" w:rsidR="00047FF3" w:rsidRPr="0079496B" w:rsidRDefault="00047FF3" w:rsidP="0034430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5561F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5B6A8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D2B3D" w14:textId="77777777" w:rsidR="00047FF3" w:rsidRPr="00484837" w:rsidRDefault="00047FF3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0A5B1" w14:textId="77777777" w:rsidR="00047FF3" w:rsidRPr="00484837" w:rsidRDefault="00047FF3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14BAB" w14:textId="77777777" w:rsidR="00047FF3" w:rsidRPr="00484837" w:rsidRDefault="00047FF3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0CD31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CA41E" w14:textId="77777777" w:rsidR="00047FF3" w:rsidRPr="00484837" w:rsidRDefault="00047FF3" w:rsidP="00344305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11281" w14:textId="77777777" w:rsidR="00047FF3" w:rsidRPr="00484837" w:rsidRDefault="00047FF3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F9F39" w14:textId="71111772" w:rsidR="00047FF3" w:rsidRPr="00484837" w:rsidRDefault="00047FF3" w:rsidP="00344305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(593,669)</w:t>
            </w:r>
          </w:p>
        </w:tc>
      </w:tr>
      <w:tr w:rsidR="00047FF3" w:rsidRPr="0079496B" w14:paraId="669006F2" w14:textId="77777777" w:rsidTr="00390D9E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A40D387" w14:textId="77777777" w:rsidR="00047FF3" w:rsidRPr="0079496B" w:rsidRDefault="00047FF3" w:rsidP="0034430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FB1EB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94FF9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DE7DC" w14:textId="77777777" w:rsidR="00047FF3" w:rsidRPr="00484837" w:rsidRDefault="00047FF3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4CC0C" w14:textId="77777777" w:rsidR="00047FF3" w:rsidRPr="00484837" w:rsidRDefault="00047FF3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4BC21" w14:textId="77777777" w:rsidR="00047FF3" w:rsidRPr="00484837" w:rsidRDefault="00047FF3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21AAD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62CC6" w14:textId="77777777" w:rsidR="00047FF3" w:rsidRPr="00484837" w:rsidRDefault="00047FF3" w:rsidP="00344305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07E2B" w14:textId="77777777" w:rsidR="00047FF3" w:rsidRPr="00484837" w:rsidRDefault="00047FF3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53A71" w14:textId="5B8ED5EC" w:rsidR="00047FF3" w:rsidRPr="00484837" w:rsidRDefault="00047FF3" w:rsidP="00344305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</w:t>
            </w:r>
            <w:r w:rsidR="0060355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401,864</w:t>
            </w: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</w:tr>
      <w:tr w:rsidR="00047FF3" w:rsidRPr="0079496B" w14:paraId="12C10D05" w14:textId="77777777" w:rsidTr="00390D9E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3E676288" w14:textId="77777777" w:rsidR="00047FF3" w:rsidRPr="0079496B" w:rsidRDefault="00047FF3" w:rsidP="0034430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หนี้สูญและหนี้สงสัยจะสูญ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3BD579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9432B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2BC03" w14:textId="77777777" w:rsidR="00047FF3" w:rsidRPr="00484837" w:rsidRDefault="00047FF3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38E70" w14:textId="77777777" w:rsidR="00047FF3" w:rsidRPr="00484837" w:rsidRDefault="00047FF3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C463C" w14:textId="77777777" w:rsidR="00047FF3" w:rsidRPr="00484837" w:rsidRDefault="00047FF3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F6D34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D0BAD" w14:textId="77777777" w:rsidR="00047FF3" w:rsidRPr="00484837" w:rsidRDefault="00047FF3" w:rsidP="00344305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5D6FF" w14:textId="77777777" w:rsidR="00047FF3" w:rsidRPr="00484837" w:rsidRDefault="00047FF3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5D034" w14:textId="0E86804D" w:rsidR="00047FF3" w:rsidRPr="00484837" w:rsidRDefault="00047FF3" w:rsidP="00344305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(134,200)</w:t>
            </w:r>
          </w:p>
        </w:tc>
      </w:tr>
      <w:tr w:rsidR="00047FF3" w:rsidRPr="0079496B" w14:paraId="509B331E" w14:textId="77777777" w:rsidTr="00390D9E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31D4027" w14:textId="77777777" w:rsidR="00047FF3" w:rsidRPr="0079496B" w:rsidRDefault="00047FF3" w:rsidP="0034430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2C8A5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84FCA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9B6CC" w14:textId="77777777" w:rsidR="00047FF3" w:rsidRPr="00484837" w:rsidRDefault="00047FF3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695B7" w14:textId="77777777" w:rsidR="00047FF3" w:rsidRPr="00484837" w:rsidRDefault="00047FF3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A4CA6" w14:textId="77777777" w:rsidR="00047FF3" w:rsidRPr="00484837" w:rsidRDefault="00047FF3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B3480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9F52E" w14:textId="77777777" w:rsidR="00047FF3" w:rsidRPr="00484837" w:rsidRDefault="00047FF3" w:rsidP="00344305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FC818" w14:textId="77777777" w:rsidR="00047FF3" w:rsidRPr="00484837" w:rsidRDefault="00047FF3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C0727" w14:textId="4725D9CF" w:rsidR="00047FF3" w:rsidRPr="00484837" w:rsidRDefault="00047FF3" w:rsidP="00344305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(1,0</w:t>
            </w:r>
            <w:r w:rsidR="0060355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22</w:t>
            </w: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</w:tr>
      <w:tr w:rsidR="00047FF3" w:rsidRPr="0079496B" w14:paraId="36CBEFE3" w14:textId="77777777" w:rsidTr="00390D9E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6D04D878" w14:textId="77777777" w:rsidR="00047FF3" w:rsidRPr="0079496B" w:rsidRDefault="00047FF3" w:rsidP="0034430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153E0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2BA1F3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0BE92" w14:textId="77777777" w:rsidR="00047FF3" w:rsidRPr="00484837" w:rsidRDefault="00047FF3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CBB1F8" w14:textId="77777777" w:rsidR="00047FF3" w:rsidRPr="00484837" w:rsidRDefault="00047FF3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774325" w14:textId="77777777" w:rsidR="00047FF3" w:rsidRPr="00484837" w:rsidRDefault="00047FF3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57CA4C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86FCB" w14:textId="77777777" w:rsidR="00047FF3" w:rsidRPr="00484837" w:rsidRDefault="00047FF3" w:rsidP="00344305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5A2B3" w14:textId="77777777" w:rsidR="00047FF3" w:rsidRPr="00484837" w:rsidRDefault="00047FF3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F92B4" w14:textId="2E3167DE" w:rsidR="00047FF3" w:rsidRPr="00484837" w:rsidRDefault="00047FF3" w:rsidP="00344305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047FF3" w:rsidRPr="0079496B" w14:paraId="7711D606" w14:textId="77777777" w:rsidTr="00390D9E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48BEB1E7" w14:textId="77777777" w:rsidR="00047FF3" w:rsidRPr="0079496B" w:rsidRDefault="00047FF3" w:rsidP="0034430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ในการร่วมค้า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BCDF9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9A83D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823BF" w14:textId="77777777" w:rsidR="00047FF3" w:rsidRPr="00484837" w:rsidRDefault="00047FF3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02C55" w14:textId="77777777" w:rsidR="00047FF3" w:rsidRPr="00484837" w:rsidRDefault="00047FF3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17977" w14:textId="77777777" w:rsidR="00047FF3" w:rsidRPr="00484837" w:rsidRDefault="00047FF3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DBA19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93231" w14:textId="77777777" w:rsidR="00047FF3" w:rsidRPr="00484837" w:rsidRDefault="00047FF3" w:rsidP="00344305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744DC" w14:textId="77777777" w:rsidR="00047FF3" w:rsidRPr="00484837" w:rsidRDefault="00047FF3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99B92" w14:textId="1177AEE3" w:rsidR="00047FF3" w:rsidRPr="00484837" w:rsidRDefault="00047FF3" w:rsidP="00344305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(351)</w:t>
            </w:r>
          </w:p>
        </w:tc>
      </w:tr>
      <w:tr w:rsidR="00047FF3" w:rsidRPr="0079496B" w14:paraId="10F77625" w14:textId="77777777" w:rsidTr="00390D9E">
        <w:trPr>
          <w:cantSplit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24CA7E9" w14:textId="77777777" w:rsidR="00047FF3" w:rsidRPr="0079496B" w:rsidRDefault="00047FF3" w:rsidP="00344305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24646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EC0DB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93860" w14:textId="77777777" w:rsidR="00047FF3" w:rsidRPr="00484837" w:rsidRDefault="00047FF3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1471CB" w14:textId="77777777" w:rsidR="00047FF3" w:rsidRPr="00484837" w:rsidRDefault="00047FF3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5E7E6B" w14:textId="77777777" w:rsidR="00047FF3" w:rsidRPr="00484837" w:rsidRDefault="00047FF3" w:rsidP="00344305">
            <w:pPr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4AA82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AE1CAF" w14:textId="77777777" w:rsidR="00047FF3" w:rsidRPr="00484837" w:rsidRDefault="00047FF3" w:rsidP="00344305">
            <w:pPr>
              <w:tabs>
                <w:tab w:val="decimal" w:pos="522"/>
              </w:tabs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98F4F26" w14:textId="77777777" w:rsidR="00047FF3" w:rsidRPr="00484837" w:rsidRDefault="00047FF3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DC3C05" w14:textId="26A52D12" w:rsidR="00047FF3" w:rsidRPr="00484837" w:rsidRDefault="00047FF3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</w:t>
            </w:r>
            <w:r w:rsidR="0060355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36,547</w:t>
            </w:r>
          </w:p>
        </w:tc>
      </w:tr>
    </w:tbl>
    <w:p w14:paraId="007C1355" w14:textId="77777777" w:rsidR="00E027A2" w:rsidRPr="0079496B" w:rsidRDefault="00E027A2" w:rsidP="00344305">
      <w:pPr>
        <w:ind w:left="547"/>
        <w:jc w:val="thaiDistribute"/>
        <w:rPr>
          <w:rFonts w:ascii="Angsana New" w:hAnsi="Angsana New"/>
          <w:sz w:val="26"/>
          <w:szCs w:val="26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08"/>
        <w:gridCol w:w="1080"/>
        <w:gridCol w:w="270"/>
        <w:gridCol w:w="1080"/>
        <w:gridCol w:w="270"/>
        <w:gridCol w:w="990"/>
        <w:gridCol w:w="56"/>
        <w:gridCol w:w="214"/>
        <w:gridCol w:w="56"/>
        <w:gridCol w:w="1080"/>
        <w:gridCol w:w="34"/>
        <w:gridCol w:w="236"/>
        <w:gridCol w:w="34"/>
        <w:gridCol w:w="990"/>
      </w:tblGrid>
      <w:tr w:rsidR="00E027A2" w:rsidRPr="0079496B" w14:paraId="2EDAF0CE" w14:textId="77777777" w:rsidTr="000C5111"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1EFBCDE7" w14:textId="77777777" w:rsidR="00E027A2" w:rsidRPr="0079496B" w:rsidRDefault="00E027A2" w:rsidP="00344305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79496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639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6CD9E" w14:textId="77777777" w:rsidR="00E027A2" w:rsidRPr="0079496B" w:rsidRDefault="00E027A2" w:rsidP="00344305">
            <w:pPr>
              <w:autoSpaceDE w:val="0"/>
              <w:autoSpaceDN w:val="0"/>
              <w:ind w:left="-29" w:right="-7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27A2" w:rsidRPr="0079496B" w14:paraId="3101D507" w14:textId="77777777" w:rsidTr="000C5111"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2054D07A" w14:textId="77777777" w:rsidR="00E027A2" w:rsidRPr="0079496B" w:rsidRDefault="00E027A2" w:rsidP="00344305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0CE904A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825B06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6EABDA4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ขายสด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79E27D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CF2D22B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A757FBB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8B2070C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0C5103C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30C7C1B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027A2" w:rsidRPr="0079496B" w14:paraId="36F565A6" w14:textId="77777777" w:rsidTr="000C5111"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2E563BE2" w14:textId="77777777" w:rsidR="00E027A2" w:rsidRPr="0079496B" w:rsidRDefault="00E027A2" w:rsidP="00344305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D441020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72B7499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925195A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และขายเชื่อ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F4A70A0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5CFAFA5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B924127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4DA6ACE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A404192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E20449E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027A2" w:rsidRPr="0079496B" w14:paraId="6785C872" w14:textId="77777777" w:rsidTr="000C5111">
        <w:trPr>
          <w:cantSplit/>
        </w:trPr>
        <w:tc>
          <w:tcPr>
            <w:tcW w:w="2808" w:type="dxa"/>
            <w:tcBorders>
              <w:top w:val="nil"/>
              <w:left w:val="nil"/>
              <w:right w:val="nil"/>
            </w:tcBorders>
          </w:tcPr>
          <w:p w14:paraId="7F495BB4" w14:textId="77777777" w:rsidR="00E027A2" w:rsidRPr="0079496B" w:rsidRDefault="00E027A2" w:rsidP="00344305">
            <w:pPr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13"/>
            <w:tcBorders>
              <w:top w:val="nil"/>
              <w:left w:val="nil"/>
              <w:right w:val="nil"/>
            </w:tcBorders>
          </w:tcPr>
          <w:p w14:paraId="3C5016C1" w14:textId="77777777" w:rsidR="00E027A2" w:rsidRPr="0079496B" w:rsidRDefault="00E027A2" w:rsidP="00344305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79496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E027A2" w:rsidRPr="0079496B" w14:paraId="2F135CE5" w14:textId="77777777" w:rsidTr="000C5111">
        <w:trPr>
          <w:cantSplit/>
        </w:trPr>
        <w:tc>
          <w:tcPr>
            <w:tcW w:w="9198" w:type="dxa"/>
            <w:gridSpan w:val="14"/>
            <w:tcBorders>
              <w:top w:val="nil"/>
              <w:left w:val="nil"/>
              <w:right w:val="nil"/>
            </w:tcBorders>
          </w:tcPr>
          <w:p w14:paraId="1267B18E" w14:textId="77777777" w:rsidR="00E027A2" w:rsidRPr="0079496B" w:rsidRDefault="00E027A2" w:rsidP="00344305">
            <w:pPr>
              <w:ind w:left="-108" w:right="-72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7949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7949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7949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2561</w:t>
            </w:r>
          </w:p>
        </w:tc>
      </w:tr>
      <w:tr w:rsidR="00E027A2" w:rsidRPr="0079496B" w14:paraId="5AD83BDD" w14:textId="77777777" w:rsidTr="000C5111"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F7B89" w14:textId="77777777" w:rsidR="00E027A2" w:rsidRPr="0079496B" w:rsidRDefault="00E027A2" w:rsidP="0034430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92EF0A" w14:textId="77777777" w:rsidR="00E027A2" w:rsidRPr="0079496B" w:rsidRDefault="00E027A2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93C49" w14:textId="77777777" w:rsidR="00E027A2" w:rsidRPr="0079496B" w:rsidRDefault="00E027A2" w:rsidP="00344305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BA7458" w14:textId="77777777" w:rsidR="00E027A2" w:rsidRPr="0079496B" w:rsidRDefault="00E027A2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0E13CF" w14:textId="77777777" w:rsidR="00E027A2" w:rsidRPr="0079496B" w:rsidRDefault="00E027A2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1ABCBF" w14:textId="77777777" w:rsidR="00E027A2" w:rsidRPr="0079496B" w:rsidRDefault="00E027A2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4C7CF57" w14:textId="77777777" w:rsidR="00E027A2" w:rsidRPr="0079496B" w:rsidRDefault="00E027A2" w:rsidP="00344305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A2249" w14:textId="77777777" w:rsidR="00E027A2" w:rsidRPr="0079496B" w:rsidRDefault="00E027A2" w:rsidP="00344305">
            <w:pPr>
              <w:ind w:left="-82"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210A7" w14:textId="77777777" w:rsidR="00E027A2" w:rsidRPr="0079496B" w:rsidRDefault="00E027A2" w:rsidP="00344305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35B11B" w14:textId="77777777" w:rsidR="00E027A2" w:rsidRPr="0079496B" w:rsidRDefault="00E027A2" w:rsidP="00344305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825FF6" w:rsidRPr="0079496B" w14:paraId="14C5A377" w14:textId="77777777" w:rsidTr="000C5111"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D6C12" w14:textId="77777777" w:rsidR="00825FF6" w:rsidRPr="0079496B" w:rsidRDefault="00825FF6" w:rsidP="00344305">
            <w:pPr>
              <w:pStyle w:val="ListParagraph"/>
              <w:numPr>
                <w:ilvl w:val="0"/>
                <w:numId w:val="13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A7BFC3" w14:textId="12685558" w:rsidR="00825FF6" w:rsidRPr="0079496B" w:rsidRDefault="00825FF6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9496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1,163,694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7471C9" w14:textId="77777777" w:rsidR="00825FF6" w:rsidRPr="0079496B" w:rsidRDefault="00825FF6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3DEC9C" w14:textId="4585D32E" w:rsidR="00825FF6" w:rsidRPr="0079496B" w:rsidRDefault="00825FF6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214,804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AAE62E" w14:textId="77777777" w:rsidR="00825FF6" w:rsidRPr="0079496B" w:rsidRDefault="00825FF6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4D2D74" w14:textId="23E29299" w:rsidR="00825FF6" w:rsidRPr="0079496B" w:rsidRDefault="0014795B" w:rsidP="00344305">
            <w:pPr>
              <w:tabs>
                <w:tab w:val="decimal" w:pos="61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   </w:t>
            </w:r>
            <w:r w:rsidR="00825FF6" w:rsidRPr="0079496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D5A490" w14:textId="77777777" w:rsidR="00825FF6" w:rsidRPr="0079496B" w:rsidRDefault="00825FF6" w:rsidP="00344305">
            <w:pPr>
              <w:tabs>
                <w:tab w:val="decimal" w:pos="504"/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171807" w14:textId="67ED7FF7" w:rsidR="00825FF6" w:rsidRPr="0079496B" w:rsidRDefault="0014795B" w:rsidP="00344305">
            <w:pPr>
              <w:tabs>
                <w:tab w:val="decimal" w:pos="61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   </w:t>
            </w:r>
            <w:r w:rsidR="00825FF6" w:rsidRPr="0079496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201BE27" w14:textId="77777777" w:rsidR="00825FF6" w:rsidRPr="0079496B" w:rsidRDefault="00825FF6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8B070" w14:textId="1618DBCF" w:rsidR="00825FF6" w:rsidRPr="0079496B" w:rsidRDefault="00343C0C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1,3</w:t>
            </w:r>
            <w:r w:rsidR="00F9144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78,498</w:t>
            </w:r>
          </w:p>
        </w:tc>
      </w:tr>
      <w:tr w:rsidR="00F91446" w:rsidRPr="0079496B" w14:paraId="1095C55E" w14:textId="77777777" w:rsidTr="000C5111"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CB97C" w14:textId="77777777" w:rsidR="00F91446" w:rsidRPr="0079496B" w:rsidRDefault="00F91446" w:rsidP="00344305">
            <w:pPr>
              <w:pStyle w:val="ListParagraph"/>
              <w:numPr>
                <w:ilvl w:val="0"/>
                <w:numId w:val="13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04BF29" w14:textId="7D38EC39" w:rsidR="00F91446" w:rsidRPr="0079496B" w:rsidRDefault="00F91446" w:rsidP="00344305">
            <w:pPr>
              <w:tabs>
                <w:tab w:val="decimal" w:pos="61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9496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   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265E24" w14:textId="77777777" w:rsidR="00F91446" w:rsidRPr="0079496B" w:rsidRDefault="00F91446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F6412E" w14:textId="05225555" w:rsidR="00F91446" w:rsidRPr="0079496B" w:rsidRDefault="00F91446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   200,299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F3ABB" w14:textId="77777777" w:rsidR="00F91446" w:rsidRPr="0079496B" w:rsidRDefault="00F91446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ECFA8B" w14:textId="65D1285D" w:rsidR="00F91446" w:rsidRPr="0079496B" w:rsidRDefault="0014795B" w:rsidP="00344305">
            <w:pPr>
              <w:tabs>
                <w:tab w:val="decimal" w:pos="61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   </w:t>
            </w:r>
            <w:r w:rsidR="00F91446" w:rsidRPr="0079496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545B79" w14:textId="77777777" w:rsidR="00F91446" w:rsidRPr="0079496B" w:rsidRDefault="00F91446" w:rsidP="00344305">
            <w:pPr>
              <w:tabs>
                <w:tab w:val="decimal" w:pos="504"/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45F48B" w14:textId="0C3C52B0" w:rsidR="00F91446" w:rsidRPr="0079496B" w:rsidRDefault="00F91446" w:rsidP="00344305">
            <w:pPr>
              <w:tabs>
                <w:tab w:val="decimal" w:pos="646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(200,299)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4C34C32" w14:textId="77777777" w:rsidR="00F91446" w:rsidRPr="0079496B" w:rsidRDefault="00F91446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EC985" w14:textId="28BC82D7" w:rsidR="00F91446" w:rsidRPr="0079496B" w:rsidRDefault="00F91446" w:rsidP="00344305">
            <w:pPr>
              <w:tabs>
                <w:tab w:val="decimal" w:pos="61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9496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F91446" w:rsidRPr="0079496B" w14:paraId="51EBC688" w14:textId="77777777" w:rsidTr="000C5111">
        <w:trPr>
          <w:cantSplit/>
        </w:trPr>
        <w:tc>
          <w:tcPr>
            <w:tcW w:w="2808" w:type="dxa"/>
            <w:tcBorders>
              <w:top w:val="nil"/>
              <w:left w:val="nil"/>
              <w:right w:val="nil"/>
            </w:tcBorders>
            <w:vAlign w:val="bottom"/>
          </w:tcPr>
          <w:p w14:paraId="5CC156A7" w14:textId="77777777" w:rsidR="00F91446" w:rsidRPr="0079496B" w:rsidRDefault="00F91446" w:rsidP="0034430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2624A8" w14:textId="77777777" w:rsidR="00F91446" w:rsidRPr="0079496B" w:rsidRDefault="00F91446" w:rsidP="00344305">
            <w:pPr>
              <w:tabs>
                <w:tab w:val="clear" w:pos="907"/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58E84B" w14:textId="77777777" w:rsidR="00F91446" w:rsidRPr="0079496B" w:rsidRDefault="00F91446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D465FB" w14:textId="77777777" w:rsidR="00F91446" w:rsidRPr="0079496B" w:rsidRDefault="00F91446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92326" w14:textId="77777777" w:rsidR="00F91446" w:rsidRPr="0079496B" w:rsidRDefault="00F91446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A66841" w14:textId="77777777" w:rsidR="00F91446" w:rsidRPr="0079496B" w:rsidRDefault="00F91446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A84B2" w14:textId="77777777" w:rsidR="00F91446" w:rsidRPr="0079496B" w:rsidRDefault="00F91446" w:rsidP="00344305">
            <w:pPr>
              <w:tabs>
                <w:tab w:val="decimal" w:pos="504"/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FC15689" w14:textId="77777777" w:rsidR="00F91446" w:rsidRPr="0079496B" w:rsidRDefault="00F91446" w:rsidP="00344305">
            <w:pPr>
              <w:tabs>
                <w:tab w:val="decimal" w:pos="646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721B69D" w14:textId="77777777" w:rsidR="00F91446" w:rsidRPr="0079496B" w:rsidRDefault="00F91446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676DCB" w14:textId="77777777" w:rsidR="00F91446" w:rsidRPr="0079496B" w:rsidRDefault="00F91446" w:rsidP="00344305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7055C8" w:rsidRPr="0079496B" w14:paraId="30A96A0F" w14:textId="77777777" w:rsidTr="000C5111">
        <w:trPr>
          <w:cantSplit/>
        </w:trPr>
        <w:tc>
          <w:tcPr>
            <w:tcW w:w="2808" w:type="dxa"/>
            <w:tcBorders>
              <w:left w:val="nil"/>
              <w:bottom w:val="nil"/>
              <w:right w:val="nil"/>
            </w:tcBorders>
            <w:vAlign w:val="bottom"/>
          </w:tcPr>
          <w:p w14:paraId="5D2C3BAD" w14:textId="77777777" w:rsidR="007055C8" w:rsidRPr="0079496B" w:rsidRDefault="007055C8" w:rsidP="00344305">
            <w:pPr>
              <w:pStyle w:val="ListParagraph"/>
              <w:numPr>
                <w:ilvl w:val="0"/>
                <w:numId w:val="13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A47C0" w14:textId="054E7515" w:rsidR="007055C8" w:rsidRPr="0079496B" w:rsidRDefault="007055C8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196,397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9F3372" w14:textId="77777777" w:rsidR="007055C8" w:rsidRPr="0079496B" w:rsidRDefault="007055C8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8553B6" w14:textId="0412DB23" w:rsidR="007055C8" w:rsidRPr="0079496B" w:rsidRDefault="00E4574F" w:rsidP="00344305">
            <w:pPr>
              <w:tabs>
                <w:tab w:val="decimal" w:pos="61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   </w:t>
            </w:r>
            <w:r w:rsidR="007055C8" w:rsidRPr="0079496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E948E9" w14:textId="77777777" w:rsidR="007055C8" w:rsidRPr="0079496B" w:rsidRDefault="007055C8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9EB351" w14:textId="24F084E1" w:rsidR="007055C8" w:rsidRPr="0079496B" w:rsidRDefault="007055C8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38,192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1E566" w14:textId="77777777" w:rsidR="007055C8" w:rsidRPr="0079496B" w:rsidRDefault="007055C8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A2BA7" w14:textId="4ADEF475" w:rsidR="007055C8" w:rsidRPr="0079496B" w:rsidRDefault="0014795B" w:rsidP="00344305">
            <w:pPr>
              <w:tabs>
                <w:tab w:val="decimal" w:pos="61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   </w:t>
            </w:r>
            <w:r w:rsidR="007055C8" w:rsidRPr="0079496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C9AF50" w14:textId="77777777" w:rsidR="007055C8" w:rsidRPr="0079496B" w:rsidRDefault="007055C8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575D77" w14:textId="7EB9D189" w:rsidR="007055C8" w:rsidRPr="0079496B" w:rsidRDefault="007055C8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234,589</w:t>
            </w:r>
          </w:p>
        </w:tc>
      </w:tr>
      <w:tr w:rsidR="008E250B" w:rsidRPr="0079496B" w14:paraId="502C4C20" w14:textId="77777777" w:rsidTr="000C5111">
        <w:trPr>
          <w:cantSplit/>
        </w:trPr>
        <w:tc>
          <w:tcPr>
            <w:tcW w:w="2808" w:type="dxa"/>
            <w:tcBorders>
              <w:left w:val="nil"/>
              <w:bottom w:val="nil"/>
              <w:right w:val="nil"/>
            </w:tcBorders>
            <w:vAlign w:val="bottom"/>
          </w:tcPr>
          <w:p w14:paraId="6E569464" w14:textId="77777777" w:rsidR="008E250B" w:rsidRPr="0079496B" w:rsidRDefault="008E250B" w:rsidP="00344305">
            <w:pPr>
              <w:pStyle w:val="ListParagraph"/>
              <w:numPr>
                <w:ilvl w:val="0"/>
                <w:numId w:val="13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7C375" w14:textId="5FA9DDCF" w:rsidR="008E250B" w:rsidRPr="0079496B" w:rsidRDefault="00E4574F" w:rsidP="00344305">
            <w:pPr>
              <w:tabs>
                <w:tab w:val="decimal" w:pos="61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   </w:t>
            </w:r>
            <w:r w:rsidR="008E250B" w:rsidRPr="0079496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20E30" w14:textId="77777777" w:rsidR="008E250B" w:rsidRPr="0079496B" w:rsidRDefault="008E250B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C70121" w14:textId="7A4A5A3F" w:rsidR="008E250B" w:rsidRPr="0079496B" w:rsidRDefault="00E4574F" w:rsidP="00344305">
            <w:pPr>
              <w:tabs>
                <w:tab w:val="decimal" w:pos="61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   </w:t>
            </w:r>
            <w:r w:rsidR="008E250B" w:rsidRPr="0079496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349F3" w14:textId="77777777" w:rsidR="008E250B" w:rsidRPr="0079496B" w:rsidRDefault="008E250B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8A599" w14:textId="3F3EDFD7" w:rsidR="008E250B" w:rsidRPr="0079496B" w:rsidRDefault="008E250B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3,883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5D2DF" w14:textId="77777777" w:rsidR="008E250B" w:rsidRPr="0079496B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78B42" w14:textId="53797997" w:rsidR="008E250B" w:rsidRPr="0079496B" w:rsidRDefault="008E250B" w:rsidP="00344305">
            <w:pPr>
              <w:tabs>
                <w:tab w:val="decimal" w:pos="646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(3,883)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61914" w14:textId="77777777" w:rsidR="008E250B" w:rsidRPr="0079496B" w:rsidRDefault="008E250B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CCD49" w14:textId="020D7AD5" w:rsidR="008E250B" w:rsidRPr="0079496B" w:rsidRDefault="008E250B" w:rsidP="00344305">
            <w:pPr>
              <w:tabs>
                <w:tab w:val="decimal" w:pos="61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9496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8E250B" w:rsidRPr="0079496B" w14:paraId="09E60DC6" w14:textId="77777777" w:rsidTr="000C5111">
        <w:trPr>
          <w:cantSplit/>
        </w:trPr>
        <w:tc>
          <w:tcPr>
            <w:tcW w:w="2808" w:type="dxa"/>
            <w:tcBorders>
              <w:left w:val="nil"/>
              <w:bottom w:val="nil"/>
              <w:right w:val="nil"/>
            </w:tcBorders>
            <w:vAlign w:val="bottom"/>
          </w:tcPr>
          <w:p w14:paraId="4E7142F6" w14:textId="77777777" w:rsidR="008E250B" w:rsidRPr="0079496B" w:rsidRDefault="008E250B" w:rsidP="00344305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22C150" w14:textId="5E5F0FF4" w:rsidR="008E250B" w:rsidRPr="00C752A7" w:rsidRDefault="008E250B" w:rsidP="00344305">
            <w:pPr>
              <w:tabs>
                <w:tab w:val="clear" w:pos="907"/>
                <w:tab w:val="decimal" w:pos="590"/>
              </w:tabs>
              <w:ind w:left="-82" w:right="9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1,360,091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F141F" w14:textId="77777777" w:rsidR="008E250B" w:rsidRPr="00C752A7" w:rsidRDefault="008E250B" w:rsidP="00344305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93BEFB" w14:textId="20B493C4" w:rsidR="008E250B" w:rsidRPr="00C752A7" w:rsidRDefault="008E250B" w:rsidP="00344305">
            <w:pPr>
              <w:tabs>
                <w:tab w:val="clear" w:pos="907"/>
                <w:tab w:val="decimal" w:pos="805"/>
              </w:tabs>
              <w:ind w:left="-82" w:right="9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415,103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2753B" w14:textId="77777777" w:rsidR="008E250B" w:rsidRPr="00C752A7" w:rsidRDefault="008E250B" w:rsidP="00344305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282E4E" w14:textId="3945C9DB" w:rsidR="008E250B" w:rsidRPr="0014795B" w:rsidRDefault="008E250B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14795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42,075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51FF5" w14:textId="77777777" w:rsidR="008E250B" w:rsidRPr="00C752A7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27C7A1" w14:textId="51C4EF57" w:rsidR="008E250B" w:rsidRPr="00C752A7" w:rsidRDefault="008E250B" w:rsidP="00344305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(204,182)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24C38" w14:textId="77777777" w:rsidR="008E250B" w:rsidRPr="00C752A7" w:rsidRDefault="008E250B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D2ED49" w14:textId="637D07F8" w:rsidR="008E250B" w:rsidRPr="00C752A7" w:rsidRDefault="008E250B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1,613,087</w:t>
            </w:r>
          </w:p>
        </w:tc>
      </w:tr>
      <w:tr w:rsidR="008E250B" w:rsidRPr="0079496B" w14:paraId="32F919E1" w14:textId="77777777" w:rsidTr="000C5111">
        <w:trPr>
          <w:cantSplit/>
        </w:trPr>
        <w:tc>
          <w:tcPr>
            <w:tcW w:w="2808" w:type="dxa"/>
            <w:tcBorders>
              <w:left w:val="nil"/>
              <w:bottom w:val="nil"/>
              <w:right w:val="nil"/>
            </w:tcBorders>
            <w:vAlign w:val="bottom"/>
          </w:tcPr>
          <w:p w14:paraId="59AB08F8" w14:textId="77777777" w:rsidR="008E250B" w:rsidRPr="0079496B" w:rsidRDefault="008E250B" w:rsidP="00344305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83FA19" w14:textId="77777777" w:rsidR="008E250B" w:rsidRPr="0079496B" w:rsidRDefault="008E250B" w:rsidP="00344305">
            <w:pPr>
              <w:tabs>
                <w:tab w:val="clear" w:pos="907"/>
                <w:tab w:val="decimal" w:pos="792"/>
              </w:tabs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E490F" w14:textId="77777777" w:rsidR="008E250B" w:rsidRPr="0079496B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E56BDD" w14:textId="77777777" w:rsidR="008E250B" w:rsidRPr="0079496B" w:rsidRDefault="008E250B" w:rsidP="00344305">
            <w:pPr>
              <w:tabs>
                <w:tab w:val="decimal" w:pos="805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67C597" w14:textId="77777777" w:rsidR="008E250B" w:rsidRPr="0079496B" w:rsidRDefault="008E250B" w:rsidP="00344305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14168F" w14:textId="77777777" w:rsidR="008E250B" w:rsidRPr="0079496B" w:rsidRDefault="008E250B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24A95" w14:textId="77777777" w:rsidR="008E250B" w:rsidRPr="0079496B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E41FC6" w14:textId="77777777" w:rsidR="008E250B" w:rsidRPr="0079496B" w:rsidRDefault="008E250B" w:rsidP="00344305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A3F3A1" w14:textId="77777777" w:rsidR="008E250B" w:rsidRPr="0079496B" w:rsidRDefault="008E250B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C63557" w14:textId="77777777" w:rsidR="008E250B" w:rsidRPr="0079496B" w:rsidRDefault="008E250B" w:rsidP="00344305">
            <w:pPr>
              <w:ind w:right="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8E250B" w:rsidRPr="0079496B" w14:paraId="31351104" w14:textId="77777777" w:rsidTr="000C5111">
        <w:trPr>
          <w:cantSplit/>
        </w:trPr>
        <w:tc>
          <w:tcPr>
            <w:tcW w:w="2808" w:type="dxa"/>
            <w:tcBorders>
              <w:left w:val="nil"/>
              <w:bottom w:val="nil"/>
              <w:right w:val="nil"/>
            </w:tcBorders>
            <w:vAlign w:val="bottom"/>
          </w:tcPr>
          <w:p w14:paraId="1962AD53" w14:textId="77777777" w:rsidR="008E250B" w:rsidRPr="0079496B" w:rsidRDefault="008E250B" w:rsidP="0034430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001CC" w14:textId="27F1E654" w:rsidR="008E250B" w:rsidRPr="0079496B" w:rsidRDefault="008E250B" w:rsidP="00344305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(421,395)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1D53E" w14:textId="77777777" w:rsidR="008E250B" w:rsidRPr="0079496B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E4ED0" w14:textId="50E15229" w:rsidR="008E250B" w:rsidRPr="0079496B" w:rsidRDefault="00C23D30" w:rsidP="00344305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 xml:space="preserve"> </w:t>
            </w:r>
            <w:r w:rsidR="008E250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(169,759)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2709B" w14:textId="77777777" w:rsidR="008E250B" w:rsidRPr="0079496B" w:rsidRDefault="008E250B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6CB7D" w14:textId="5CB0F900" w:rsidR="008E250B" w:rsidRPr="0079496B" w:rsidRDefault="008E250B" w:rsidP="00344305">
            <w:pPr>
              <w:tabs>
                <w:tab w:val="decimal" w:pos="61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9496B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96ACE" w14:textId="77777777" w:rsidR="008E250B" w:rsidRPr="0079496B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325FF" w14:textId="4383D5DA" w:rsidR="008E250B" w:rsidRPr="0079496B" w:rsidRDefault="008E250B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202,635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57436" w14:textId="77777777" w:rsidR="008E250B" w:rsidRPr="0079496B" w:rsidRDefault="008E250B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82DE2" w14:textId="4DDC8B94" w:rsidR="008E250B" w:rsidRPr="0079496B" w:rsidRDefault="008E250B" w:rsidP="00344305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(388,519)</w:t>
            </w:r>
          </w:p>
        </w:tc>
      </w:tr>
      <w:tr w:rsidR="008E250B" w:rsidRPr="0079496B" w14:paraId="30D8576D" w14:textId="77777777" w:rsidTr="000C5111">
        <w:trPr>
          <w:cantSplit/>
        </w:trPr>
        <w:tc>
          <w:tcPr>
            <w:tcW w:w="2808" w:type="dxa"/>
            <w:tcBorders>
              <w:left w:val="nil"/>
              <w:bottom w:val="nil"/>
              <w:right w:val="nil"/>
            </w:tcBorders>
            <w:vAlign w:val="bottom"/>
          </w:tcPr>
          <w:p w14:paraId="5BDA9F18" w14:textId="77777777" w:rsidR="008E250B" w:rsidRPr="0079496B" w:rsidRDefault="008E250B" w:rsidP="00344305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1630FC" w14:textId="5B2EAF93" w:rsidR="008E250B" w:rsidRPr="00C752A7" w:rsidRDefault="008E250B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938,696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22884" w14:textId="77777777" w:rsidR="008E250B" w:rsidRPr="00C752A7" w:rsidRDefault="008E250B" w:rsidP="00344305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B8F1E5" w14:textId="0F6C5C07" w:rsidR="008E250B" w:rsidRPr="00C752A7" w:rsidRDefault="008E250B" w:rsidP="00344305">
            <w:pPr>
              <w:tabs>
                <w:tab w:val="clear" w:pos="907"/>
                <w:tab w:val="left" w:pos="770"/>
                <w:tab w:val="decimal" w:pos="805"/>
              </w:tabs>
              <w:ind w:left="-82" w:right="9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245,344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4C2E5" w14:textId="77777777" w:rsidR="008E250B" w:rsidRPr="00C752A7" w:rsidRDefault="008E250B" w:rsidP="00344305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55A9D3" w14:textId="70BD200D" w:rsidR="008E250B" w:rsidRPr="00C752A7" w:rsidRDefault="008E250B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42,075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0ED4E" w14:textId="77777777" w:rsidR="008E250B" w:rsidRPr="00C752A7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7C8128" w14:textId="4AB81397" w:rsidR="008E250B" w:rsidRPr="00C752A7" w:rsidRDefault="008E250B" w:rsidP="00344305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(1,547)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3C1BC" w14:textId="77777777" w:rsidR="008E250B" w:rsidRPr="00C752A7" w:rsidRDefault="008E250B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DC19D8" w14:textId="34B9866B" w:rsidR="008E250B" w:rsidRPr="00C752A7" w:rsidRDefault="008E250B" w:rsidP="00344305">
            <w:pPr>
              <w:tabs>
                <w:tab w:val="clear" w:pos="907"/>
                <w:tab w:val="left" w:pos="770"/>
                <w:tab w:val="decimal" w:pos="805"/>
              </w:tabs>
              <w:ind w:left="-82" w:right="9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1,224,568</w:t>
            </w:r>
          </w:p>
        </w:tc>
      </w:tr>
      <w:tr w:rsidR="008E250B" w:rsidRPr="0079496B" w14:paraId="4197EEC8" w14:textId="77777777" w:rsidTr="000C5111">
        <w:trPr>
          <w:cantSplit/>
        </w:trPr>
        <w:tc>
          <w:tcPr>
            <w:tcW w:w="2808" w:type="dxa"/>
            <w:tcBorders>
              <w:left w:val="nil"/>
              <w:bottom w:val="nil"/>
              <w:right w:val="nil"/>
            </w:tcBorders>
            <w:vAlign w:val="bottom"/>
          </w:tcPr>
          <w:p w14:paraId="769EAFE9" w14:textId="77777777" w:rsidR="008E250B" w:rsidRPr="0079496B" w:rsidRDefault="008E250B" w:rsidP="00344305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F6A24" w14:textId="77777777" w:rsidR="008E250B" w:rsidRPr="0079496B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7C184" w14:textId="77777777" w:rsidR="008E250B" w:rsidRPr="0079496B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7C802" w14:textId="77777777" w:rsidR="008E250B" w:rsidRPr="0079496B" w:rsidRDefault="008E250B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0D3A9" w14:textId="77777777" w:rsidR="008E250B" w:rsidRPr="0079496B" w:rsidRDefault="008E250B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4D98E" w14:textId="77777777" w:rsidR="008E250B" w:rsidRPr="0079496B" w:rsidRDefault="008E250B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AEA49" w14:textId="77777777" w:rsidR="008E250B" w:rsidRPr="0079496B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ADA38" w14:textId="77777777" w:rsidR="008E250B" w:rsidRPr="0079496B" w:rsidRDefault="008E250B" w:rsidP="00344305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27F2B" w14:textId="77777777" w:rsidR="008E250B" w:rsidRPr="0079496B" w:rsidRDefault="008E250B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572F4" w14:textId="77777777" w:rsidR="008E250B" w:rsidRPr="0079496B" w:rsidRDefault="008E250B" w:rsidP="00344305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8E250B" w:rsidRPr="0079496B" w14:paraId="3807B080" w14:textId="77777777" w:rsidTr="000C5111">
        <w:trPr>
          <w:cantSplit/>
        </w:trPr>
        <w:tc>
          <w:tcPr>
            <w:tcW w:w="2808" w:type="dxa"/>
            <w:tcBorders>
              <w:left w:val="nil"/>
              <w:bottom w:val="nil"/>
              <w:right w:val="nil"/>
            </w:tcBorders>
            <w:vAlign w:val="bottom"/>
          </w:tcPr>
          <w:p w14:paraId="7CB036F5" w14:textId="77777777" w:rsidR="008E250B" w:rsidRPr="0079496B" w:rsidRDefault="008E250B" w:rsidP="0034430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96013" w14:textId="77777777" w:rsidR="008E250B" w:rsidRPr="0079496B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7712D" w14:textId="77777777" w:rsidR="008E250B" w:rsidRPr="0079496B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D8EA2" w14:textId="77777777" w:rsidR="008E250B" w:rsidRPr="0079496B" w:rsidRDefault="008E250B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5BB0A" w14:textId="77777777" w:rsidR="008E250B" w:rsidRPr="0079496B" w:rsidRDefault="008E250B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52E79" w14:textId="77777777" w:rsidR="008E250B" w:rsidRPr="0079496B" w:rsidRDefault="008E250B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4A881" w14:textId="77777777" w:rsidR="008E250B" w:rsidRPr="0079496B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157D1" w14:textId="77777777" w:rsidR="008E250B" w:rsidRPr="0079496B" w:rsidRDefault="008E250B" w:rsidP="00344305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2EFF9" w14:textId="77777777" w:rsidR="008E250B" w:rsidRPr="0079496B" w:rsidRDefault="008E250B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D17D1" w14:textId="770A893F" w:rsidR="008E250B" w:rsidRPr="0079496B" w:rsidRDefault="008E250B" w:rsidP="00344305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(537,184)</w:t>
            </w:r>
          </w:p>
        </w:tc>
      </w:tr>
      <w:tr w:rsidR="008E250B" w:rsidRPr="0079496B" w14:paraId="51E90A4E" w14:textId="77777777" w:rsidTr="000C5111">
        <w:trPr>
          <w:cantSplit/>
        </w:trPr>
        <w:tc>
          <w:tcPr>
            <w:tcW w:w="2808" w:type="dxa"/>
            <w:tcBorders>
              <w:left w:val="nil"/>
              <w:bottom w:val="nil"/>
              <w:right w:val="nil"/>
            </w:tcBorders>
            <w:vAlign w:val="bottom"/>
          </w:tcPr>
          <w:p w14:paraId="1A0AF6D8" w14:textId="77777777" w:rsidR="008E250B" w:rsidRPr="0079496B" w:rsidRDefault="008E250B" w:rsidP="0034430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C75DD" w14:textId="77777777" w:rsidR="008E250B" w:rsidRPr="0079496B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27E5F" w14:textId="77777777" w:rsidR="008E250B" w:rsidRPr="0079496B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6C93E" w14:textId="77777777" w:rsidR="008E250B" w:rsidRPr="0079496B" w:rsidRDefault="008E250B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33B59" w14:textId="77777777" w:rsidR="008E250B" w:rsidRPr="0079496B" w:rsidRDefault="008E250B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8877E" w14:textId="77777777" w:rsidR="008E250B" w:rsidRPr="0079496B" w:rsidRDefault="008E250B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2D586" w14:textId="77777777" w:rsidR="008E250B" w:rsidRPr="0079496B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64CFA" w14:textId="77777777" w:rsidR="008E250B" w:rsidRPr="0079496B" w:rsidRDefault="008E250B" w:rsidP="00344305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3B764" w14:textId="77777777" w:rsidR="008E250B" w:rsidRPr="0079496B" w:rsidRDefault="008E250B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F1D04" w14:textId="3BA0B2C6" w:rsidR="008E250B" w:rsidRPr="0079496B" w:rsidRDefault="008E250B" w:rsidP="00344305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(387,294)</w:t>
            </w:r>
          </w:p>
        </w:tc>
      </w:tr>
      <w:tr w:rsidR="008E250B" w:rsidRPr="0079496B" w14:paraId="10C8A2EA" w14:textId="77777777" w:rsidTr="000C5111">
        <w:trPr>
          <w:cantSplit/>
        </w:trPr>
        <w:tc>
          <w:tcPr>
            <w:tcW w:w="2808" w:type="dxa"/>
            <w:tcBorders>
              <w:left w:val="nil"/>
              <w:bottom w:val="nil"/>
              <w:right w:val="nil"/>
            </w:tcBorders>
            <w:vAlign w:val="bottom"/>
          </w:tcPr>
          <w:p w14:paraId="743D22E2" w14:textId="77777777" w:rsidR="008E250B" w:rsidRPr="0079496B" w:rsidRDefault="008E250B" w:rsidP="0034430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หนี้สูญและหนี้สงสัยจะสูญ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701C0E" w14:textId="77777777" w:rsidR="008E250B" w:rsidRPr="0079496B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12AEA" w14:textId="77777777" w:rsidR="008E250B" w:rsidRPr="0079496B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82714" w14:textId="77777777" w:rsidR="008E250B" w:rsidRPr="0079496B" w:rsidRDefault="008E250B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FFC77" w14:textId="77777777" w:rsidR="008E250B" w:rsidRPr="0079496B" w:rsidRDefault="008E250B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51EAC" w14:textId="77777777" w:rsidR="008E250B" w:rsidRPr="0079496B" w:rsidRDefault="008E250B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68439" w14:textId="77777777" w:rsidR="008E250B" w:rsidRPr="0079496B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B7372" w14:textId="77777777" w:rsidR="008E250B" w:rsidRPr="0079496B" w:rsidRDefault="008E250B" w:rsidP="00344305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8B641" w14:textId="77777777" w:rsidR="008E250B" w:rsidRPr="0079496B" w:rsidRDefault="008E250B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4AD4A" w14:textId="3F0C10F6" w:rsidR="008E250B" w:rsidRPr="0079496B" w:rsidRDefault="008E250B" w:rsidP="00344305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(168,521)</w:t>
            </w:r>
          </w:p>
        </w:tc>
      </w:tr>
      <w:tr w:rsidR="008E250B" w:rsidRPr="0079496B" w14:paraId="6F8AE169" w14:textId="77777777" w:rsidTr="000C5111">
        <w:trPr>
          <w:cantSplit/>
        </w:trPr>
        <w:tc>
          <w:tcPr>
            <w:tcW w:w="2808" w:type="dxa"/>
            <w:tcBorders>
              <w:left w:val="nil"/>
              <w:bottom w:val="nil"/>
              <w:right w:val="nil"/>
            </w:tcBorders>
            <w:vAlign w:val="bottom"/>
          </w:tcPr>
          <w:p w14:paraId="7C1E92DE" w14:textId="77777777" w:rsidR="008E250B" w:rsidRPr="0079496B" w:rsidRDefault="008E250B" w:rsidP="0034430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540C4" w14:textId="77777777" w:rsidR="008E250B" w:rsidRPr="0079496B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26B41" w14:textId="77777777" w:rsidR="008E250B" w:rsidRPr="0079496B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98477" w14:textId="77777777" w:rsidR="008E250B" w:rsidRPr="0079496B" w:rsidRDefault="008E250B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B99A0" w14:textId="77777777" w:rsidR="008E250B" w:rsidRPr="0079496B" w:rsidRDefault="008E250B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18B82" w14:textId="77777777" w:rsidR="008E250B" w:rsidRPr="0079496B" w:rsidRDefault="008E250B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1C1C8" w14:textId="77777777" w:rsidR="008E250B" w:rsidRPr="0079496B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40167" w14:textId="77777777" w:rsidR="008E250B" w:rsidRPr="0079496B" w:rsidRDefault="008E250B" w:rsidP="00344305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6ADE7" w14:textId="77777777" w:rsidR="008E250B" w:rsidRPr="0079496B" w:rsidRDefault="008E250B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A3688" w14:textId="4C00AA22" w:rsidR="008E250B" w:rsidRPr="0079496B" w:rsidRDefault="008E250B" w:rsidP="00344305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(5,605)</w:t>
            </w:r>
          </w:p>
        </w:tc>
      </w:tr>
      <w:tr w:rsidR="008E250B" w:rsidRPr="0079496B" w14:paraId="1518A297" w14:textId="77777777" w:rsidTr="000C5111">
        <w:trPr>
          <w:cantSplit/>
        </w:trPr>
        <w:tc>
          <w:tcPr>
            <w:tcW w:w="2808" w:type="dxa"/>
            <w:tcBorders>
              <w:left w:val="nil"/>
              <w:bottom w:val="nil"/>
              <w:right w:val="nil"/>
            </w:tcBorders>
            <w:vAlign w:val="bottom"/>
          </w:tcPr>
          <w:p w14:paraId="3DF66976" w14:textId="77777777" w:rsidR="008E250B" w:rsidRPr="0079496B" w:rsidRDefault="008E250B" w:rsidP="0034430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8B87F" w14:textId="77777777" w:rsidR="008E250B" w:rsidRPr="0079496B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0AB7CD" w14:textId="77777777" w:rsidR="008E250B" w:rsidRPr="0079496B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A213D" w14:textId="77777777" w:rsidR="008E250B" w:rsidRPr="0079496B" w:rsidRDefault="008E250B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1A2556" w14:textId="77777777" w:rsidR="008E250B" w:rsidRPr="0079496B" w:rsidRDefault="008E250B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7179A" w14:textId="77777777" w:rsidR="008E250B" w:rsidRPr="0079496B" w:rsidRDefault="008E250B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15419" w14:textId="77777777" w:rsidR="008E250B" w:rsidRPr="0079496B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4252A" w14:textId="77777777" w:rsidR="008E250B" w:rsidRPr="0079496B" w:rsidRDefault="008E250B" w:rsidP="00344305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28D2D" w14:textId="77777777" w:rsidR="008E250B" w:rsidRPr="0079496B" w:rsidRDefault="008E250B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6EFE25" w14:textId="5CD9A509" w:rsidR="008E250B" w:rsidRPr="0079496B" w:rsidRDefault="008E250B" w:rsidP="00344305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8E250B" w:rsidRPr="0079496B" w14:paraId="221479C1" w14:textId="77777777" w:rsidTr="000C5111">
        <w:trPr>
          <w:cantSplit/>
        </w:trPr>
        <w:tc>
          <w:tcPr>
            <w:tcW w:w="2808" w:type="dxa"/>
            <w:tcBorders>
              <w:left w:val="nil"/>
              <w:bottom w:val="nil"/>
              <w:right w:val="nil"/>
            </w:tcBorders>
            <w:vAlign w:val="bottom"/>
          </w:tcPr>
          <w:p w14:paraId="6D2249D4" w14:textId="77777777" w:rsidR="008E250B" w:rsidRPr="0079496B" w:rsidRDefault="008E250B" w:rsidP="0034430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ในการร่วมค้า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73516" w14:textId="77777777" w:rsidR="008E250B" w:rsidRPr="0079496B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C7C90" w14:textId="77777777" w:rsidR="008E250B" w:rsidRPr="0079496B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3658D" w14:textId="77777777" w:rsidR="008E250B" w:rsidRPr="0079496B" w:rsidRDefault="008E250B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B7F67" w14:textId="77777777" w:rsidR="008E250B" w:rsidRPr="0079496B" w:rsidRDefault="008E250B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38090" w14:textId="77777777" w:rsidR="008E250B" w:rsidRPr="0079496B" w:rsidRDefault="008E250B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7EE99" w14:textId="77777777" w:rsidR="008E250B" w:rsidRPr="0079496B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95F11" w14:textId="77777777" w:rsidR="008E250B" w:rsidRPr="0079496B" w:rsidRDefault="008E250B" w:rsidP="00344305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0CFD7" w14:textId="77777777" w:rsidR="008E250B" w:rsidRPr="0079496B" w:rsidRDefault="008E250B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23B95" w14:textId="3972CCA8" w:rsidR="008E250B" w:rsidRPr="0079496B" w:rsidRDefault="008E250B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1,291</w:t>
            </w:r>
          </w:p>
        </w:tc>
      </w:tr>
      <w:tr w:rsidR="008E250B" w:rsidRPr="0079496B" w14:paraId="268C407C" w14:textId="77777777" w:rsidTr="000C5111">
        <w:trPr>
          <w:cantSplit/>
        </w:trPr>
        <w:tc>
          <w:tcPr>
            <w:tcW w:w="2808" w:type="dxa"/>
            <w:tcBorders>
              <w:left w:val="nil"/>
              <w:right w:val="nil"/>
            </w:tcBorders>
            <w:vAlign w:val="bottom"/>
          </w:tcPr>
          <w:p w14:paraId="068FA48D" w14:textId="77777777" w:rsidR="008E250B" w:rsidRPr="0079496B" w:rsidRDefault="008E250B" w:rsidP="00344305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87AFB" w14:textId="77777777" w:rsidR="008E250B" w:rsidRPr="0079496B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2CD26" w14:textId="77777777" w:rsidR="008E250B" w:rsidRPr="0079496B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4D5BC" w14:textId="77777777" w:rsidR="008E250B" w:rsidRPr="0079496B" w:rsidRDefault="008E250B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89092" w14:textId="77777777" w:rsidR="008E250B" w:rsidRPr="0079496B" w:rsidRDefault="008E250B" w:rsidP="00344305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1F13DE" w14:textId="77777777" w:rsidR="008E250B" w:rsidRPr="0079496B" w:rsidRDefault="008E250B" w:rsidP="00344305">
            <w:pPr>
              <w:ind w:right="38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A1BE4" w14:textId="77777777" w:rsidR="008E250B" w:rsidRPr="0079496B" w:rsidRDefault="008E250B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CD791" w14:textId="77777777" w:rsidR="008E250B" w:rsidRPr="0079496B" w:rsidRDefault="008E250B" w:rsidP="00344305">
            <w:pPr>
              <w:tabs>
                <w:tab w:val="decimal" w:pos="522"/>
              </w:tabs>
              <w:ind w:left="-82" w:right="154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A869211" w14:textId="77777777" w:rsidR="008E250B" w:rsidRPr="0079496B" w:rsidRDefault="008E250B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9E7F73" w14:textId="404ABD2A" w:rsidR="008E250B" w:rsidRPr="00E4574F" w:rsidRDefault="008E250B" w:rsidP="00344305">
            <w:pPr>
              <w:tabs>
                <w:tab w:val="clear" w:pos="907"/>
                <w:tab w:val="left" w:pos="770"/>
                <w:tab w:val="decimal" w:pos="805"/>
              </w:tabs>
              <w:ind w:left="-82" w:right="9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4574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127,255</w:t>
            </w:r>
          </w:p>
        </w:tc>
      </w:tr>
    </w:tbl>
    <w:p w14:paraId="099045E7" w14:textId="77777777" w:rsidR="00724DB3" w:rsidRPr="00726000" w:rsidRDefault="00724DB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4"/>
          <w:szCs w:val="24"/>
        </w:rPr>
      </w:pPr>
    </w:p>
    <w:p w14:paraId="53A30F99" w14:textId="77777777" w:rsidR="00726000" w:rsidRDefault="0072600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E7D1573" w14:textId="1C787166" w:rsidR="00F063C0" w:rsidRDefault="007711E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50CB6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DC34F3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B50CB6">
        <w:rPr>
          <w:rFonts w:asciiTheme="majorBidi" w:hAnsiTheme="majorBidi" w:cstheme="majorBidi"/>
          <w:b/>
          <w:bCs/>
          <w:sz w:val="30"/>
          <w:szCs w:val="30"/>
          <w:cs/>
        </w:rPr>
        <w:tab/>
        <w:t>กำไรต่อหุ้น</w:t>
      </w:r>
    </w:p>
    <w:p w14:paraId="0FACAC21" w14:textId="77777777" w:rsidR="006B1BE8" w:rsidRPr="00726000" w:rsidRDefault="006B1BE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6E542F2C" w14:textId="77777777" w:rsidR="006B1BE8" w:rsidRPr="006B1BE8" w:rsidRDefault="006B1BE8" w:rsidP="00344305">
      <w:pPr>
        <w:tabs>
          <w:tab w:val="left" w:pos="720"/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6B1BE8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กำไรต่อหุ้นขั้นพื้นฐานคำนวณโดยหารกำไรสำหรับปีที่เป็นของผู้ถือหุ้นของบริษัทฯ </w:t>
      </w:r>
      <w:r w:rsidRPr="006B1BE8">
        <w:rPr>
          <w:rFonts w:ascii="Angsana New" w:hAnsi="Angsana New"/>
          <w:sz w:val="30"/>
          <w:szCs w:val="30"/>
        </w:rPr>
        <w:t>(</w:t>
      </w:r>
      <w:r w:rsidRPr="006B1BE8">
        <w:rPr>
          <w:rFonts w:ascii="Angsana New" w:hAnsi="Angsana New"/>
          <w:sz w:val="30"/>
          <w:szCs w:val="30"/>
          <w:cs/>
        </w:rPr>
        <w:t>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2EA2AC3D" w14:textId="77777777" w:rsidR="006B1BE8" w:rsidRDefault="006B1BE8" w:rsidP="00344305">
      <w:pPr>
        <w:tabs>
          <w:tab w:val="left" w:pos="720"/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6B1BE8">
        <w:rPr>
          <w:rFonts w:ascii="Angsana New" w:hAnsi="Angsana New"/>
          <w:sz w:val="30"/>
          <w:szCs w:val="30"/>
        </w:rPr>
        <w:tab/>
      </w:r>
      <w:r w:rsidRPr="006B1BE8">
        <w:rPr>
          <w:rFonts w:ascii="Angsana New" w:hAnsi="Angsana New"/>
          <w:sz w:val="30"/>
          <w:szCs w:val="30"/>
        </w:rPr>
        <w:tab/>
      </w:r>
      <w:r w:rsidRPr="006B1BE8">
        <w:rPr>
          <w:rFonts w:ascii="Angsana New" w:hAnsi="Angsana New"/>
          <w:sz w:val="30"/>
          <w:szCs w:val="30"/>
          <w:cs/>
        </w:rPr>
        <w:tab/>
        <w:t>กำไรต่อหุ้นปรับลดคำนวณโดยหารกำไรสำหรับปีที่เป็นของผู้ถือหุ้นของบริษัทฯ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ถัวเฉลี่ยถ่วงน้ำหนักของหุ้นสามัญที่บริษัทฯอาจออกเพื่อแปลงหุ้นสามัญเทียบเท่าปรับลดทั้งสิ้นให้เป็นหุ้นสามัญ</w:t>
      </w:r>
      <w:r w:rsidRPr="006B1BE8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6B1BE8">
        <w:rPr>
          <w:rFonts w:ascii="Angsana New" w:hAnsi="Angsana New"/>
          <w:sz w:val="30"/>
          <w:szCs w:val="30"/>
          <w:cs/>
        </w:rPr>
        <w:t>โดยสมมติว่าได้มีการแปลงเป็นหุ้นสามัญ</w:t>
      </w:r>
      <w:r w:rsidRPr="006B1BE8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6B1BE8">
        <w:rPr>
          <w:rFonts w:ascii="Angsana New" w:hAnsi="Angsana New"/>
          <w:sz w:val="30"/>
          <w:szCs w:val="30"/>
          <w:cs/>
        </w:rPr>
        <w:t>ณ</w:t>
      </w:r>
      <w:r w:rsidRPr="006B1BE8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6B1BE8">
        <w:rPr>
          <w:rFonts w:ascii="Angsana New" w:hAnsi="Angsana New"/>
          <w:sz w:val="30"/>
          <w:szCs w:val="30"/>
          <w:cs/>
        </w:rPr>
        <w:t>วันต้นปีหรือ</w:t>
      </w:r>
      <w:r w:rsidRPr="006B1BE8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6B1BE8">
        <w:rPr>
          <w:rFonts w:ascii="Angsana New" w:hAnsi="Angsana New"/>
          <w:sz w:val="30"/>
          <w:szCs w:val="30"/>
          <w:cs/>
        </w:rPr>
        <w:t>ณ</w:t>
      </w:r>
      <w:r w:rsidRPr="006B1BE8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6B1BE8">
        <w:rPr>
          <w:rFonts w:ascii="Angsana New" w:hAnsi="Angsana New"/>
          <w:sz w:val="30"/>
          <w:szCs w:val="30"/>
          <w:cs/>
        </w:rPr>
        <w:t>วันออกหุ้นสามัญเทียบเท่า</w:t>
      </w:r>
    </w:p>
    <w:p w14:paraId="563B229C" w14:textId="77777777" w:rsidR="002B1056" w:rsidRPr="00CF1FF6" w:rsidRDefault="002B1056" w:rsidP="00344305">
      <w:pPr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4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080"/>
        <w:gridCol w:w="1080"/>
        <w:gridCol w:w="1080"/>
        <w:gridCol w:w="1080"/>
        <w:gridCol w:w="900"/>
        <w:gridCol w:w="990"/>
      </w:tblGrid>
      <w:tr w:rsidR="00F063C0" w:rsidRPr="004D5F6C" w14:paraId="06843081" w14:textId="77777777" w:rsidTr="003F316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AE044" w14:textId="77777777" w:rsidR="00F063C0" w:rsidRPr="004D5F6C" w:rsidRDefault="00F063C0" w:rsidP="00344305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A7842" w14:textId="77777777" w:rsidR="00F063C0" w:rsidRPr="004D5F6C" w:rsidRDefault="00F063C0" w:rsidP="0034430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5F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63C0" w:rsidRPr="004D5F6C" w14:paraId="769D2BB4" w14:textId="77777777" w:rsidTr="003F316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58501" w14:textId="77777777" w:rsidR="00F063C0" w:rsidRPr="004D5F6C" w:rsidRDefault="00F063C0" w:rsidP="00344305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C3D6C" w14:textId="77777777" w:rsidR="00F063C0" w:rsidRPr="004D5F6C" w:rsidRDefault="00F063C0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F6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E027A2" w:rsidRPr="004D5F6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D5F6C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สิ้นสุดวันที่ 3</w:t>
            </w:r>
            <w:r w:rsidR="00E027A2" w:rsidRPr="004D5F6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E027A2" w:rsidRPr="004D5F6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063C0" w:rsidRPr="004D5F6C" w14:paraId="07B34C9C" w14:textId="77777777" w:rsidTr="003F316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27F92" w14:textId="77777777" w:rsidR="00F063C0" w:rsidRPr="004D5F6C" w:rsidRDefault="00F063C0" w:rsidP="00344305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4BC2A" w14:textId="77777777" w:rsidR="00F063C0" w:rsidRPr="004D5F6C" w:rsidRDefault="00F063C0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</w:t>
            </w:r>
          </w:p>
        </w:tc>
      </w:tr>
      <w:tr w:rsidR="00F063C0" w:rsidRPr="004D5F6C" w14:paraId="43019D95" w14:textId="77777777" w:rsidTr="003F316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EBCBD" w14:textId="77777777" w:rsidR="00F063C0" w:rsidRPr="004D5F6C" w:rsidRDefault="00F063C0" w:rsidP="00344305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B5DBF" w14:textId="76494A3E" w:rsidR="00F063C0" w:rsidRPr="004D5F6C" w:rsidRDefault="00F063C0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F6C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</w:t>
            </w:r>
            <w:r w:rsidR="002014F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86657" w14:textId="77777777" w:rsidR="00F063C0" w:rsidRPr="004D5F6C" w:rsidRDefault="00F063C0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sz w:val="30"/>
                <w:szCs w:val="30"/>
                <w:cs/>
              </w:rPr>
              <w:t>ถ่วงน้ำหนัก</w:t>
            </w:r>
          </w:p>
        </w:tc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AFE7C" w14:textId="77777777" w:rsidR="00F063C0" w:rsidRPr="004D5F6C" w:rsidRDefault="00F063C0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</w:t>
            </w:r>
          </w:p>
        </w:tc>
      </w:tr>
      <w:tr w:rsidR="00F063C0" w:rsidRPr="004D5F6C" w14:paraId="49CCE423" w14:textId="77777777" w:rsidTr="003F316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7425C" w14:textId="77777777" w:rsidR="00F063C0" w:rsidRPr="004D5F6C" w:rsidRDefault="00F063C0" w:rsidP="00344305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9861C" w14:textId="77777777" w:rsidR="00F063C0" w:rsidRPr="004D5F6C" w:rsidRDefault="00F063C0" w:rsidP="00344305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AACF9" w14:textId="77777777" w:rsidR="00F063C0" w:rsidRPr="004D5F6C" w:rsidRDefault="00F063C0" w:rsidP="00344305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AAD44" w14:textId="77777777" w:rsidR="00F063C0" w:rsidRPr="004D5F6C" w:rsidRDefault="00F063C0" w:rsidP="00344305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5D741" w14:textId="77777777" w:rsidR="00F063C0" w:rsidRPr="004D5F6C" w:rsidRDefault="00F063C0" w:rsidP="00344305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FB260" w14:textId="77777777" w:rsidR="00F063C0" w:rsidRPr="004D5F6C" w:rsidRDefault="00F063C0" w:rsidP="00344305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AFDF0" w14:textId="77777777" w:rsidR="00F063C0" w:rsidRPr="004D5F6C" w:rsidRDefault="00F063C0" w:rsidP="00344305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F063C0" w:rsidRPr="004D5F6C" w14:paraId="3765EA25" w14:textId="77777777" w:rsidTr="003F316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8E79C" w14:textId="77777777" w:rsidR="00F063C0" w:rsidRPr="004D5F6C" w:rsidRDefault="00F063C0" w:rsidP="00344305">
            <w:pPr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A1DCA" w14:textId="77777777" w:rsidR="00F063C0" w:rsidRPr="004D5F6C" w:rsidRDefault="00F063C0" w:rsidP="00344305">
            <w:pPr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D5F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D5F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5D196" w14:textId="77777777" w:rsidR="00F063C0" w:rsidRPr="004D5F6C" w:rsidRDefault="00F063C0" w:rsidP="00344305">
            <w:pPr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D5F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Pr="004D5F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61D11" w14:textId="77777777" w:rsidR="00F063C0" w:rsidRPr="004D5F6C" w:rsidRDefault="00F063C0" w:rsidP="00344305">
            <w:pPr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D5F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4D5F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063C0" w:rsidRPr="004D5F6C" w14:paraId="0ECCC862" w14:textId="77777777" w:rsidTr="003F316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46688" w14:textId="77777777" w:rsidR="00F063C0" w:rsidRPr="004D5F6C" w:rsidRDefault="00F063C0" w:rsidP="00344305">
            <w:pPr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E481E" w14:textId="77777777" w:rsidR="00F063C0" w:rsidRPr="004D5F6C" w:rsidRDefault="00F063C0" w:rsidP="00344305">
            <w:pPr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1A97F" w14:textId="77777777" w:rsidR="00F063C0" w:rsidRPr="004D5F6C" w:rsidRDefault="00F063C0" w:rsidP="00344305">
            <w:pPr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05E0D" w14:textId="77777777" w:rsidR="00F063C0" w:rsidRPr="004D5F6C" w:rsidRDefault="00F063C0" w:rsidP="00344305">
            <w:pPr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50EAA" w14:textId="77777777" w:rsidR="00F063C0" w:rsidRPr="004D5F6C" w:rsidRDefault="00F063C0" w:rsidP="00344305">
            <w:pPr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03FA2" w14:textId="77777777" w:rsidR="00F063C0" w:rsidRPr="004D5F6C" w:rsidRDefault="00F063C0" w:rsidP="00344305">
            <w:pPr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62CAC" w14:textId="77777777" w:rsidR="00F063C0" w:rsidRPr="004D5F6C" w:rsidRDefault="00F063C0" w:rsidP="00344305">
            <w:pPr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F063C0" w:rsidRPr="004D5F6C" w14:paraId="06EF5A6A" w14:textId="77777777" w:rsidTr="003F316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021DB" w14:textId="77777777" w:rsidR="00F063C0" w:rsidRPr="004D5F6C" w:rsidRDefault="00F063C0" w:rsidP="00344305">
            <w:pPr>
              <w:ind w:left="16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กำไรที่เป็นของผู้ถือหุ้นของบริษัท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FA8A0" w14:textId="482C2D21" w:rsidR="00F063C0" w:rsidRPr="004D5F6C" w:rsidRDefault="00FD6E84" w:rsidP="00344305">
            <w:pPr>
              <w:tabs>
                <w:tab w:val="clear" w:pos="680"/>
                <w:tab w:val="decimal" w:pos="70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C348DF">
              <w:rPr>
                <w:rFonts w:asciiTheme="majorBidi" w:eastAsia="Calibri" w:hAnsiTheme="majorBidi" w:cstheme="majorBidi"/>
                <w:sz w:val="30"/>
                <w:szCs w:val="30"/>
              </w:rPr>
              <w:t>09,628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4C257" w14:textId="567DEF36" w:rsidR="00F063C0" w:rsidRPr="004D5F6C" w:rsidRDefault="003D46DA" w:rsidP="00344305">
            <w:pPr>
              <w:tabs>
                <w:tab w:val="clear" w:pos="680"/>
                <w:tab w:val="decimal" w:pos="70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106,79</w:t>
            </w:r>
            <w:r w:rsidR="008E6766">
              <w:rPr>
                <w:rFonts w:asciiTheme="majorBidi" w:eastAsia="Calibr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050A2" w14:textId="40838999" w:rsidR="00F063C0" w:rsidRPr="004D5F6C" w:rsidRDefault="003D46DA" w:rsidP="00344305">
            <w:pPr>
              <w:tabs>
                <w:tab w:val="clear" w:pos="680"/>
                <w:tab w:val="decimal" w:pos="70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549,682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22633" w14:textId="52AD8503" w:rsidR="00F063C0" w:rsidRPr="004D5F6C" w:rsidRDefault="00CD7BE7" w:rsidP="00344305">
            <w:pPr>
              <w:tabs>
                <w:tab w:val="clear" w:pos="680"/>
                <w:tab w:val="decimal" w:pos="70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520,589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05A14" w14:textId="5CDA5621" w:rsidR="00F063C0" w:rsidRPr="004D5F6C" w:rsidRDefault="003D46DA" w:rsidP="00344305">
            <w:pPr>
              <w:tabs>
                <w:tab w:val="clear" w:pos="680"/>
                <w:tab w:val="decimal" w:pos="70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0.</w:t>
            </w:r>
            <w:r w:rsidR="00C348DF">
              <w:rPr>
                <w:rFonts w:asciiTheme="majorBidi" w:eastAsia="Calibr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C8C4F" w14:textId="21F4AC1F" w:rsidR="00F063C0" w:rsidRPr="004D5F6C" w:rsidRDefault="00CD7BE7" w:rsidP="00344305">
            <w:pPr>
              <w:tabs>
                <w:tab w:val="clear" w:pos="680"/>
                <w:tab w:val="decimal" w:pos="70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0.205</w:t>
            </w:r>
          </w:p>
        </w:tc>
      </w:tr>
      <w:tr w:rsidR="00F063C0" w:rsidRPr="004D5F6C" w14:paraId="4917FF7D" w14:textId="77777777" w:rsidTr="003F316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C5253" w14:textId="77777777" w:rsidR="00F063C0" w:rsidRPr="004D5F6C" w:rsidRDefault="00F063C0" w:rsidP="00344305">
            <w:pPr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F0E60" w14:textId="77777777" w:rsidR="00F063C0" w:rsidRPr="004D5F6C" w:rsidRDefault="00F063C0" w:rsidP="00344305">
            <w:pPr>
              <w:tabs>
                <w:tab w:val="clear" w:pos="680"/>
                <w:tab w:val="decimal" w:pos="702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732A5" w14:textId="77777777" w:rsidR="00F063C0" w:rsidRPr="004D5F6C" w:rsidRDefault="00F063C0" w:rsidP="00344305">
            <w:pPr>
              <w:tabs>
                <w:tab w:val="clear" w:pos="680"/>
                <w:tab w:val="decimal" w:pos="702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EBF82" w14:textId="77777777" w:rsidR="00F063C0" w:rsidRPr="004D5F6C" w:rsidRDefault="00F063C0" w:rsidP="00344305">
            <w:pPr>
              <w:tabs>
                <w:tab w:val="clear" w:pos="680"/>
                <w:tab w:val="decimal" w:pos="702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59BD2" w14:textId="77777777" w:rsidR="00F063C0" w:rsidRPr="004D5F6C" w:rsidRDefault="00F063C0" w:rsidP="00344305">
            <w:pPr>
              <w:tabs>
                <w:tab w:val="clear" w:pos="680"/>
                <w:tab w:val="decimal" w:pos="702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7869A" w14:textId="77777777" w:rsidR="00F063C0" w:rsidRPr="004D5F6C" w:rsidRDefault="00F063C0" w:rsidP="00344305">
            <w:pPr>
              <w:tabs>
                <w:tab w:val="clear" w:pos="680"/>
                <w:tab w:val="decimal" w:pos="702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3AE70" w14:textId="77777777" w:rsidR="00F063C0" w:rsidRPr="004D5F6C" w:rsidRDefault="00F063C0" w:rsidP="00344305">
            <w:pPr>
              <w:tabs>
                <w:tab w:val="clear" w:pos="680"/>
                <w:tab w:val="decimal" w:pos="702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F063C0" w:rsidRPr="004D5F6C" w14:paraId="60F17B5E" w14:textId="77777777" w:rsidTr="003F316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1418B" w14:textId="77777777" w:rsidR="00F063C0" w:rsidRPr="004D5F6C" w:rsidRDefault="00F063C0" w:rsidP="00344305">
            <w:pPr>
              <w:ind w:left="342" w:right="-108" w:hanging="19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sz w:val="30"/>
                <w:szCs w:val="30"/>
                <w:cs/>
              </w:rPr>
              <w:t>ใบสำคัญแสดงสิทธิที่จะซื้อหุ้นสามัญที่ออกให้กับผู้ถือหุ้นเดิม</w:t>
            </w:r>
            <w:r w:rsidRPr="004D5F6C">
              <w:rPr>
                <w:rFonts w:asciiTheme="majorBidi" w:hAnsiTheme="majorBidi" w:cstheme="majorBidi"/>
                <w:sz w:val="30"/>
                <w:szCs w:val="30"/>
              </w:rPr>
              <w:t xml:space="preserve"> (TSR-W1)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2C30E4" w14:textId="55A427C8" w:rsidR="00F063C0" w:rsidRPr="004D5F6C" w:rsidRDefault="003D46DA" w:rsidP="00344305">
            <w:pPr>
              <w:tabs>
                <w:tab w:val="decimal" w:pos="525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      -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5C4191" w14:textId="53168F53" w:rsidR="00F063C0" w:rsidRPr="004D5F6C" w:rsidRDefault="003D46DA" w:rsidP="00344305">
            <w:pPr>
              <w:tabs>
                <w:tab w:val="decimal" w:pos="525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      -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C2DFF" w14:textId="1C212960" w:rsidR="00F063C0" w:rsidRPr="004D5F6C" w:rsidRDefault="003D46DA" w:rsidP="00344305">
            <w:pPr>
              <w:tabs>
                <w:tab w:val="decimal" w:pos="525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      -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D63B6" w14:textId="7E278C39" w:rsidR="00F063C0" w:rsidRPr="004D5F6C" w:rsidRDefault="003D46DA" w:rsidP="00344305">
            <w:pPr>
              <w:tabs>
                <w:tab w:val="clear" w:pos="680"/>
                <w:tab w:val="decimal" w:pos="702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      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6E8F4" w14:textId="1D74967B" w:rsidR="00F063C0" w:rsidRPr="004D5F6C" w:rsidRDefault="003D46DA" w:rsidP="00344305">
            <w:pPr>
              <w:tabs>
                <w:tab w:val="decimal" w:pos="525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939615" w14:textId="1FC294A4" w:rsidR="00F063C0" w:rsidRPr="004D5F6C" w:rsidRDefault="003D46DA" w:rsidP="00344305">
            <w:pPr>
              <w:tabs>
                <w:tab w:val="decimal" w:pos="525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  -</w:t>
            </w:r>
          </w:p>
        </w:tc>
      </w:tr>
      <w:tr w:rsidR="00F063C0" w:rsidRPr="004D5F6C" w14:paraId="2456CA8E" w14:textId="77777777" w:rsidTr="003F316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6B9E3" w14:textId="77777777" w:rsidR="00F063C0" w:rsidRPr="004D5F6C" w:rsidRDefault="00F063C0" w:rsidP="00344305">
            <w:pPr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กำไรต่อหุ้นปรับลด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61328" w14:textId="77777777" w:rsidR="00F063C0" w:rsidRPr="004D5F6C" w:rsidRDefault="00F063C0" w:rsidP="00344305">
            <w:pPr>
              <w:tabs>
                <w:tab w:val="clear" w:pos="680"/>
                <w:tab w:val="decimal" w:pos="702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9A945" w14:textId="77777777" w:rsidR="00F063C0" w:rsidRPr="004D5F6C" w:rsidRDefault="00F063C0" w:rsidP="00344305">
            <w:pPr>
              <w:tabs>
                <w:tab w:val="clear" w:pos="680"/>
                <w:tab w:val="decimal" w:pos="702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F7755" w14:textId="77777777" w:rsidR="00F063C0" w:rsidRPr="004D5F6C" w:rsidRDefault="00F063C0" w:rsidP="00344305">
            <w:pPr>
              <w:tabs>
                <w:tab w:val="clear" w:pos="680"/>
                <w:tab w:val="decimal" w:pos="702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1EBB8" w14:textId="77777777" w:rsidR="00F063C0" w:rsidRPr="004D5F6C" w:rsidRDefault="00F063C0" w:rsidP="00344305">
            <w:pPr>
              <w:tabs>
                <w:tab w:val="clear" w:pos="680"/>
                <w:tab w:val="decimal" w:pos="702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CC4A4" w14:textId="77777777" w:rsidR="00F063C0" w:rsidRPr="004D5F6C" w:rsidRDefault="00F063C0" w:rsidP="00344305">
            <w:pPr>
              <w:tabs>
                <w:tab w:val="clear" w:pos="680"/>
                <w:tab w:val="decimal" w:pos="702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09668" w14:textId="77777777" w:rsidR="00F063C0" w:rsidRPr="004D5F6C" w:rsidRDefault="00F063C0" w:rsidP="00344305">
            <w:pPr>
              <w:tabs>
                <w:tab w:val="clear" w:pos="680"/>
                <w:tab w:val="decimal" w:pos="702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726000" w:rsidRPr="004D5F6C" w14:paraId="74A74409" w14:textId="77777777" w:rsidTr="003F316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57AF6" w14:textId="77777777" w:rsidR="00726000" w:rsidRPr="004D5F6C" w:rsidRDefault="00726000" w:rsidP="00344305">
            <w:pPr>
              <w:ind w:left="342" w:right="-108" w:hanging="19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6AECE2" w14:textId="404D25C0" w:rsidR="00726000" w:rsidRPr="004D5F6C" w:rsidRDefault="00726000" w:rsidP="00344305">
            <w:pPr>
              <w:tabs>
                <w:tab w:val="decimal" w:pos="525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      -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E78D0" w14:textId="4046B483" w:rsidR="00726000" w:rsidRPr="004D5F6C" w:rsidRDefault="00726000" w:rsidP="00344305">
            <w:pPr>
              <w:tabs>
                <w:tab w:val="clear" w:pos="680"/>
                <w:tab w:val="decimal" w:pos="70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106,79</w:t>
            </w:r>
            <w:r w:rsidR="008E6766">
              <w:rPr>
                <w:rFonts w:asciiTheme="majorBidi" w:eastAsia="Calibr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D8DD2" w14:textId="624687F6" w:rsidR="00726000" w:rsidRPr="004D5F6C" w:rsidRDefault="00726000" w:rsidP="00344305">
            <w:pPr>
              <w:tabs>
                <w:tab w:val="decimal" w:pos="525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      -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664FD" w14:textId="2A735159" w:rsidR="00726000" w:rsidRPr="004D5F6C" w:rsidRDefault="00726000" w:rsidP="00344305">
            <w:pPr>
              <w:tabs>
                <w:tab w:val="clear" w:pos="680"/>
                <w:tab w:val="decimal" w:pos="70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520,589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D247C" w14:textId="19A4510F" w:rsidR="00726000" w:rsidRPr="004D5F6C" w:rsidRDefault="00726000" w:rsidP="00344305">
            <w:pPr>
              <w:tabs>
                <w:tab w:val="decimal" w:pos="525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D9C70" w14:textId="2562110F" w:rsidR="00726000" w:rsidRPr="004D5F6C" w:rsidRDefault="00726000" w:rsidP="00344305">
            <w:pPr>
              <w:tabs>
                <w:tab w:val="clear" w:pos="680"/>
                <w:tab w:val="decimal" w:pos="70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0.205</w:t>
            </w:r>
          </w:p>
        </w:tc>
      </w:tr>
      <w:tr w:rsidR="003D46DA" w:rsidRPr="004D5F6C" w14:paraId="3ECFE3F1" w14:textId="77777777" w:rsidTr="003F316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9F4D2" w14:textId="77777777" w:rsidR="003D46DA" w:rsidRPr="004D5F6C" w:rsidRDefault="003D46DA" w:rsidP="00344305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61F753" w14:textId="77777777" w:rsidR="003D46DA" w:rsidRPr="004D5F6C" w:rsidRDefault="003D46DA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A1F98" w14:textId="77777777" w:rsidR="003D46DA" w:rsidRPr="004D5F6C" w:rsidRDefault="003D46DA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7AC809" w14:textId="77777777" w:rsidR="003D46DA" w:rsidRPr="004D5F6C" w:rsidRDefault="003D46DA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8D57D" w14:textId="77777777" w:rsidR="003D46DA" w:rsidRPr="004D5F6C" w:rsidRDefault="003D46DA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02FC8C" w14:textId="77777777" w:rsidR="003D46DA" w:rsidRPr="004D5F6C" w:rsidRDefault="003D46DA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F3C0E" w14:textId="77777777" w:rsidR="003D46DA" w:rsidRPr="004D5F6C" w:rsidRDefault="003D46DA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3D46DA" w:rsidRPr="004D5F6C" w14:paraId="13C6CC1C" w14:textId="77777777" w:rsidTr="003F316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8EC9F" w14:textId="77777777" w:rsidR="003D46DA" w:rsidRPr="004D5F6C" w:rsidRDefault="003D46DA" w:rsidP="00344305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FA63C2" w14:textId="77777777" w:rsidR="003D46DA" w:rsidRPr="004D5F6C" w:rsidRDefault="003D46DA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D1D4B4" w14:textId="77777777" w:rsidR="003D46DA" w:rsidRPr="004D5F6C" w:rsidRDefault="003D46DA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D9E550" w14:textId="77777777" w:rsidR="003D46DA" w:rsidRPr="004D5F6C" w:rsidRDefault="003D46DA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F2BCA" w14:textId="77777777" w:rsidR="003D46DA" w:rsidRPr="004D5F6C" w:rsidRDefault="003D46DA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FDCA5" w14:textId="77777777" w:rsidR="003D46DA" w:rsidRPr="004D5F6C" w:rsidRDefault="003D46DA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06DF4" w14:textId="77777777" w:rsidR="003D46DA" w:rsidRPr="004D5F6C" w:rsidRDefault="003D46DA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3D46DA" w:rsidRPr="004D5F6C" w14:paraId="06ABC988" w14:textId="77777777" w:rsidTr="003F316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F176D" w14:textId="77777777" w:rsidR="003D46DA" w:rsidRPr="004D5F6C" w:rsidRDefault="003D46DA" w:rsidP="00344305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127934" w14:textId="77777777" w:rsidR="003D46DA" w:rsidRPr="004D5F6C" w:rsidRDefault="003D46DA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09A1B" w14:textId="77777777" w:rsidR="003D46DA" w:rsidRPr="004D5F6C" w:rsidRDefault="003D46DA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4CBF5" w14:textId="77777777" w:rsidR="003D46DA" w:rsidRPr="004D5F6C" w:rsidRDefault="003D46DA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716126" w14:textId="77777777" w:rsidR="003D46DA" w:rsidRPr="004D5F6C" w:rsidRDefault="003D46DA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A8E544" w14:textId="77777777" w:rsidR="003D46DA" w:rsidRPr="004D5F6C" w:rsidRDefault="003D46DA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704249" w14:textId="77777777" w:rsidR="003D46DA" w:rsidRPr="004D5F6C" w:rsidRDefault="003D46DA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3D46DA" w:rsidRPr="004D5F6C" w14:paraId="06C4D256" w14:textId="77777777" w:rsidTr="003F316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2FF7F" w14:textId="77777777" w:rsidR="003D46DA" w:rsidRDefault="003D46DA" w:rsidP="0034430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5F262D" w14:textId="4A5BF215" w:rsidR="003D46DA" w:rsidRPr="004D5F6C" w:rsidRDefault="003D46DA" w:rsidP="00344305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82F90" w14:textId="77777777" w:rsidR="003D46DA" w:rsidRPr="004D5F6C" w:rsidRDefault="003D46DA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558F64" w14:textId="77777777" w:rsidR="003D46DA" w:rsidRPr="004D5F6C" w:rsidRDefault="003D46DA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6AAE44" w14:textId="77777777" w:rsidR="003D46DA" w:rsidRPr="004D5F6C" w:rsidRDefault="003D46DA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C56BA" w14:textId="77777777" w:rsidR="003D46DA" w:rsidRPr="004D5F6C" w:rsidRDefault="003D46DA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7BFE3" w14:textId="77777777" w:rsidR="003D46DA" w:rsidRPr="004D5F6C" w:rsidRDefault="003D46DA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D948A6" w14:textId="77777777" w:rsidR="003D46DA" w:rsidRPr="004D5F6C" w:rsidRDefault="003D46DA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3D46DA" w:rsidRPr="004D5F6C" w14:paraId="22454C4A" w14:textId="77777777" w:rsidTr="003F316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85BF5" w14:textId="77777777" w:rsidR="003D46DA" w:rsidRPr="004D5F6C" w:rsidRDefault="003D46DA" w:rsidP="00344305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21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CA3D0" w14:textId="77777777" w:rsidR="003D46DA" w:rsidRPr="004D5F6C" w:rsidRDefault="003D46DA" w:rsidP="0034430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5F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46DA" w:rsidRPr="004D5F6C" w14:paraId="70CF4C98" w14:textId="77777777" w:rsidTr="003F316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C71AC" w14:textId="77777777" w:rsidR="003D46DA" w:rsidRPr="004D5F6C" w:rsidRDefault="003D46DA" w:rsidP="00344305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1B591" w14:textId="77777777" w:rsidR="003D46DA" w:rsidRPr="004D5F6C" w:rsidRDefault="003D46DA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F6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สำหรับปีสิ้นสุดวันที่ 3</w:t>
            </w:r>
            <w:r w:rsidRPr="004D5F6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D5F6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D46DA" w:rsidRPr="004D5F6C" w14:paraId="285E9EEC" w14:textId="77777777" w:rsidTr="003F316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A6A03" w14:textId="77777777" w:rsidR="003D46DA" w:rsidRPr="004D5F6C" w:rsidRDefault="003D46DA" w:rsidP="00344305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1EC9A" w14:textId="77777777" w:rsidR="003D46DA" w:rsidRPr="004D5F6C" w:rsidRDefault="003D46DA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</w:t>
            </w:r>
          </w:p>
        </w:tc>
      </w:tr>
      <w:tr w:rsidR="003D46DA" w:rsidRPr="004D5F6C" w14:paraId="2F60DAA7" w14:textId="77777777" w:rsidTr="003F316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38871" w14:textId="77777777" w:rsidR="003D46DA" w:rsidRPr="004D5F6C" w:rsidRDefault="003D46DA" w:rsidP="00344305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6468C" w14:textId="6E95D720" w:rsidR="003D46DA" w:rsidRPr="004D5F6C" w:rsidRDefault="003D46DA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</w:t>
            </w:r>
            <w:r w:rsidR="00A3000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D2721" w14:textId="77777777" w:rsidR="003D46DA" w:rsidRPr="004D5F6C" w:rsidRDefault="003D46DA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sz w:val="30"/>
                <w:szCs w:val="30"/>
                <w:cs/>
              </w:rPr>
              <w:t>ถ่วงน้ำหนัก</w:t>
            </w:r>
          </w:p>
        </w:tc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2CE4A" w14:textId="77777777" w:rsidR="003D46DA" w:rsidRPr="004D5F6C" w:rsidRDefault="003D46DA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</w:t>
            </w:r>
          </w:p>
        </w:tc>
      </w:tr>
      <w:tr w:rsidR="003D46DA" w:rsidRPr="004D5F6C" w14:paraId="3CAD4BBC" w14:textId="77777777" w:rsidTr="003F316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1167B" w14:textId="77777777" w:rsidR="003D46DA" w:rsidRPr="004D5F6C" w:rsidRDefault="003D46DA" w:rsidP="00344305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8300B" w14:textId="77777777" w:rsidR="003D46DA" w:rsidRPr="004D5F6C" w:rsidRDefault="003D46DA" w:rsidP="00344305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7FB26" w14:textId="77777777" w:rsidR="003D46DA" w:rsidRPr="004D5F6C" w:rsidRDefault="003D46DA" w:rsidP="00344305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AC30A" w14:textId="77777777" w:rsidR="003D46DA" w:rsidRPr="004D5F6C" w:rsidRDefault="003D46DA" w:rsidP="00344305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90F22" w14:textId="77777777" w:rsidR="003D46DA" w:rsidRPr="004D5F6C" w:rsidRDefault="003D46DA" w:rsidP="00344305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63D2E" w14:textId="77777777" w:rsidR="003D46DA" w:rsidRPr="004D5F6C" w:rsidRDefault="003D46DA" w:rsidP="00344305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5DF89" w14:textId="77777777" w:rsidR="003D46DA" w:rsidRPr="004D5F6C" w:rsidRDefault="003D46DA" w:rsidP="00344305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D46DA" w:rsidRPr="004D5F6C" w14:paraId="792DE48F" w14:textId="77777777" w:rsidTr="003F316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F3147" w14:textId="77777777" w:rsidR="003D46DA" w:rsidRPr="004D5F6C" w:rsidRDefault="003D46DA" w:rsidP="00344305">
            <w:pPr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263A9" w14:textId="77777777" w:rsidR="003D46DA" w:rsidRPr="004D5F6C" w:rsidRDefault="003D46DA" w:rsidP="00344305">
            <w:pPr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D5F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D5F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60F53" w14:textId="77777777" w:rsidR="003D46DA" w:rsidRPr="004D5F6C" w:rsidRDefault="003D46DA" w:rsidP="00344305">
            <w:pPr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D5F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Pr="004D5F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6E78D" w14:textId="77777777" w:rsidR="003D46DA" w:rsidRPr="004D5F6C" w:rsidRDefault="003D46DA" w:rsidP="00344305">
            <w:pPr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D5F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4D5F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D46DA" w:rsidRPr="004D5F6C" w14:paraId="20E3C3BF" w14:textId="77777777" w:rsidTr="003F316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64811" w14:textId="77777777" w:rsidR="003D46DA" w:rsidRPr="004D5F6C" w:rsidRDefault="003D46DA" w:rsidP="00344305">
            <w:pPr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7B9C6" w14:textId="77777777" w:rsidR="003D46DA" w:rsidRPr="004D5F6C" w:rsidRDefault="003D46DA" w:rsidP="00344305">
            <w:pPr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EB5AD" w14:textId="77777777" w:rsidR="003D46DA" w:rsidRPr="004D5F6C" w:rsidRDefault="003D46DA" w:rsidP="00344305">
            <w:pPr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C7209" w14:textId="77777777" w:rsidR="003D46DA" w:rsidRPr="004D5F6C" w:rsidRDefault="003D46DA" w:rsidP="00344305">
            <w:pPr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F81FB" w14:textId="77777777" w:rsidR="003D46DA" w:rsidRPr="004D5F6C" w:rsidRDefault="003D46DA" w:rsidP="00344305">
            <w:pPr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A7BAA" w14:textId="77777777" w:rsidR="003D46DA" w:rsidRPr="004D5F6C" w:rsidRDefault="003D46DA" w:rsidP="00344305">
            <w:pPr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6D770" w14:textId="77777777" w:rsidR="003D46DA" w:rsidRPr="004D5F6C" w:rsidRDefault="003D46DA" w:rsidP="00344305">
            <w:pPr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3D46DA" w:rsidRPr="004D5F6C" w14:paraId="26AD5BFB" w14:textId="77777777" w:rsidTr="003F316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94AFB" w14:textId="77777777" w:rsidR="003D46DA" w:rsidRPr="004D5F6C" w:rsidRDefault="003D46DA" w:rsidP="00344305">
            <w:pPr>
              <w:ind w:left="16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กำไรที่เป็นของผู้ถือหุ้นของบริษัท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E5BCC" w14:textId="6E3E3909" w:rsidR="003D46DA" w:rsidRPr="004D5F6C" w:rsidRDefault="00153ACB" w:rsidP="00344305">
            <w:pPr>
              <w:tabs>
                <w:tab w:val="clear" w:pos="680"/>
                <w:tab w:val="decimal" w:pos="70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  <w:r w:rsidR="00C348DF">
              <w:rPr>
                <w:rFonts w:asciiTheme="majorBidi" w:eastAsia="Calibri" w:hAnsiTheme="majorBidi" w:cstheme="majorBidi"/>
                <w:sz w:val="30"/>
                <w:szCs w:val="30"/>
              </w:rPr>
              <w:t>1,070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46812" w14:textId="7AE82086" w:rsidR="003D46DA" w:rsidRPr="004D5F6C" w:rsidRDefault="00153ACB" w:rsidP="00344305">
            <w:pPr>
              <w:tabs>
                <w:tab w:val="clear" w:pos="680"/>
                <w:tab w:val="decimal" w:pos="70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  <w:r w:rsidR="00415724">
              <w:rPr>
                <w:rFonts w:asciiTheme="majorBidi" w:eastAsia="Calibri" w:hAnsiTheme="majorBidi" w:cstheme="majorBidi"/>
                <w:sz w:val="30"/>
                <w:szCs w:val="30"/>
              </w:rPr>
              <w:t>3,838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92E8A" w14:textId="23C09539" w:rsidR="003D46DA" w:rsidRPr="004D5F6C" w:rsidRDefault="00415724" w:rsidP="00344305">
            <w:pPr>
              <w:tabs>
                <w:tab w:val="clear" w:pos="680"/>
                <w:tab w:val="decimal" w:pos="70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549,682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B4039" w14:textId="1644FD42" w:rsidR="003D46DA" w:rsidRPr="004D5F6C" w:rsidRDefault="00415724" w:rsidP="00344305">
            <w:pPr>
              <w:tabs>
                <w:tab w:val="clear" w:pos="680"/>
                <w:tab w:val="decimal" w:pos="70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520,589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B9E40" w14:textId="6E9AC588" w:rsidR="003D46DA" w:rsidRPr="004D5F6C" w:rsidRDefault="00415724" w:rsidP="00344305">
            <w:pPr>
              <w:tabs>
                <w:tab w:val="clear" w:pos="680"/>
                <w:tab w:val="decimal" w:pos="70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0.</w:t>
            </w:r>
            <w:r w:rsidR="00C348DF">
              <w:rPr>
                <w:rFonts w:asciiTheme="majorBidi" w:eastAsia="Calibr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2EB66" w14:textId="7A48EA9C" w:rsidR="003D46DA" w:rsidRPr="004D5F6C" w:rsidRDefault="00415724" w:rsidP="00344305">
            <w:pPr>
              <w:tabs>
                <w:tab w:val="clear" w:pos="680"/>
                <w:tab w:val="decimal" w:pos="70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0.180</w:t>
            </w:r>
          </w:p>
        </w:tc>
      </w:tr>
      <w:tr w:rsidR="003D46DA" w:rsidRPr="004D5F6C" w14:paraId="660DC7F1" w14:textId="77777777" w:rsidTr="003F316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E814D" w14:textId="77777777" w:rsidR="003D46DA" w:rsidRPr="004D5F6C" w:rsidRDefault="003D46DA" w:rsidP="00344305">
            <w:pPr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34E00" w14:textId="77777777" w:rsidR="003D46DA" w:rsidRPr="004D5F6C" w:rsidRDefault="003D46DA" w:rsidP="00344305">
            <w:pPr>
              <w:tabs>
                <w:tab w:val="clear" w:pos="680"/>
                <w:tab w:val="decimal" w:pos="702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42678" w14:textId="77777777" w:rsidR="003D46DA" w:rsidRPr="004D5F6C" w:rsidRDefault="003D46DA" w:rsidP="00344305">
            <w:pPr>
              <w:tabs>
                <w:tab w:val="clear" w:pos="680"/>
                <w:tab w:val="decimal" w:pos="702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4CCF2" w14:textId="77777777" w:rsidR="003D46DA" w:rsidRPr="004D5F6C" w:rsidRDefault="003D46DA" w:rsidP="00344305">
            <w:pPr>
              <w:tabs>
                <w:tab w:val="clear" w:pos="680"/>
                <w:tab w:val="decimal" w:pos="702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7236C" w14:textId="77777777" w:rsidR="003D46DA" w:rsidRPr="004D5F6C" w:rsidRDefault="003D46DA" w:rsidP="00344305">
            <w:pPr>
              <w:tabs>
                <w:tab w:val="clear" w:pos="680"/>
                <w:tab w:val="decimal" w:pos="702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6D954" w14:textId="77777777" w:rsidR="003D46DA" w:rsidRPr="004D5F6C" w:rsidRDefault="003D46DA" w:rsidP="00344305">
            <w:pPr>
              <w:tabs>
                <w:tab w:val="clear" w:pos="680"/>
                <w:tab w:val="decimal" w:pos="702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C1EFE" w14:textId="77777777" w:rsidR="003D46DA" w:rsidRPr="004D5F6C" w:rsidRDefault="003D46DA" w:rsidP="00344305">
            <w:pPr>
              <w:tabs>
                <w:tab w:val="clear" w:pos="680"/>
                <w:tab w:val="decimal" w:pos="702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3D46DA" w:rsidRPr="004D5F6C" w14:paraId="30239076" w14:textId="77777777" w:rsidTr="003F316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C684E" w14:textId="77777777" w:rsidR="003D46DA" w:rsidRPr="004D5F6C" w:rsidRDefault="003D46DA" w:rsidP="00344305">
            <w:pPr>
              <w:ind w:left="342" w:right="-108" w:hanging="19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sz w:val="30"/>
                <w:szCs w:val="30"/>
                <w:cs/>
              </w:rPr>
              <w:t>ใบสำคัญแสดงสิทธิที่จะซื้อหุ้นสามัญที่ออกให้กับผู้ถือหุ้นเดิม</w:t>
            </w:r>
            <w:r w:rsidRPr="004D5F6C">
              <w:rPr>
                <w:rFonts w:asciiTheme="majorBidi" w:hAnsiTheme="majorBidi" w:cstheme="majorBidi"/>
                <w:sz w:val="30"/>
                <w:szCs w:val="30"/>
              </w:rPr>
              <w:t xml:space="preserve"> (TSR-W1)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A4691" w14:textId="2C616D0F" w:rsidR="003D46DA" w:rsidRPr="004D5F6C" w:rsidRDefault="00CD7BE7" w:rsidP="00344305">
            <w:pPr>
              <w:tabs>
                <w:tab w:val="decimal" w:pos="525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     </w:t>
            </w:r>
            <w:r w:rsidR="00415724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1CE11" w14:textId="60CF5B8E" w:rsidR="003D46DA" w:rsidRPr="004D5F6C" w:rsidRDefault="00CD7BE7" w:rsidP="00344305">
            <w:pPr>
              <w:tabs>
                <w:tab w:val="decimal" w:pos="525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     </w:t>
            </w:r>
            <w:r w:rsidR="00415724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FB2E26" w14:textId="5A07C2BD" w:rsidR="003D46DA" w:rsidRPr="004D5F6C" w:rsidRDefault="00CD7BE7" w:rsidP="00344305">
            <w:pPr>
              <w:tabs>
                <w:tab w:val="decimal" w:pos="525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     </w:t>
            </w:r>
            <w:r w:rsidR="00415724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266F0C" w14:textId="66DF26F7" w:rsidR="003D46DA" w:rsidRPr="004D5F6C" w:rsidRDefault="00CD7BE7" w:rsidP="00344305">
            <w:pPr>
              <w:tabs>
                <w:tab w:val="clear" w:pos="680"/>
                <w:tab w:val="decimal" w:pos="702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     </w:t>
            </w:r>
            <w:r w:rsidR="00415724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7F1A51" w14:textId="06885F3F" w:rsidR="003D46DA" w:rsidRPr="004D5F6C" w:rsidRDefault="00CD7BE7" w:rsidP="00344305">
            <w:pPr>
              <w:tabs>
                <w:tab w:val="decimal" w:pos="525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 </w:t>
            </w:r>
            <w:r w:rsidR="00415724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21721D" w14:textId="5310D4DD" w:rsidR="003D46DA" w:rsidRPr="004D5F6C" w:rsidRDefault="00CD7BE7" w:rsidP="00344305">
            <w:pPr>
              <w:tabs>
                <w:tab w:val="decimal" w:pos="525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   </w:t>
            </w:r>
            <w:r w:rsidR="00415724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3D46DA" w:rsidRPr="004D5F6C" w14:paraId="25FB8A85" w14:textId="77777777" w:rsidTr="003F316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9D51C" w14:textId="77777777" w:rsidR="003D46DA" w:rsidRPr="004D5F6C" w:rsidRDefault="003D46DA" w:rsidP="00344305">
            <w:pPr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กำไรต่อหุ้นปรับลด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16FA1" w14:textId="77777777" w:rsidR="003D46DA" w:rsidRPr="004D5F6C" w:rsidRDefault="003D46DA" w:rsidP="00344305">
            <w:pPr>
              <w:tabs>
                <w:tab w:val="clear" w:pos="680"/>
                <w:tab w:val="decimal" w:pos="702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4793C" w14:textId="77777777" w:rsidR="003D46DA" w:rsidRPr="004D5F6C" w:rsidRDefault="003D46DA" w:rsidP="00344305">
            <w:pPr>
              <w:tabs>
                <w:tab w:val="clear" w:pos="680"/>
                <w:tab w:val="decimal" w:pos="702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BD57A" w14:textId="77777777" w:rsidR="003D46DA" w:rsidRPr="004D5F6C" w:rsidRDefault="003D46DA" w:rsidP="00344305">
            <w:pPr>
              <w:tabs>
                <w:tab w:val="clear" w:pos="680"/>
                <w:tab w:val="decimal" w:pos="702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98BB3" w14:textId="77777777" w:rsidR="003D46DA" w:rsidRPr="004D5F6C" w:rsidRDefault="003D46DA" w:rsidP="00344305">
            <w:pPr>
              <w:tabs>
                <w:tab w:val="clear" w:pos="680"/>
                <w:tab w:val="decimal" w:pos="702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13ED4" w14:textId="77777777" w:rsidR="003D46DA" w:rsidRPr="004D5F6C" w:rsidRDefault="003D46DA" w:rsidP="00344305">
            <w:pPr>
              <w:tabs>
                <w:tab w:val="clear" w:pos="680"/>
                <w:tab w:val="decimal" w:pos="702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3F49A" w14:textId="77777777" w:rsidR="003D46DA" w:rsidRPr="004D5F6C" w:rsidRDefault="003D46DA" w:rsidP="00344305">
            <w:pPr>
              <w:tabs>
                <w:tab w:val="clear" w:pos="680"/>
                <w:tab w:val="decimal" w:pos="702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726000" w:rsidRPr="004D5F6C" w14:paraId="658F5997" w14:textId="77777777" w:rsidTr="003F316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DCA3D" w14:textId="77777777" w:rsidR="00726000" w:rsidRPr="004D5F6C" w:rsidRDefault="00726000" w:rsidP="00344305">
            <w:pPr>
              <w:ind w:left="342" w:right="-108" w:hanging="19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D5F6C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4494C" w14:textId="61E9E787" w:rsidR="00726000" w:rsidRPr="004D5F6C" w:rsidRDefault="00726000" w:rsidP="00344305">
            <w:pPr>
              <w:tabs>
                <w:tab w:val="decimal" w:pos="525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BCB8DB" w14:textId="45F8D3B8" w:rsidR="00726000" w:rsidRPr="004D5F6C" w:rsidRDefault="00726000" w:rsidP="00344305">
            <w:pPr>
              <w:tabs>
                <w:tab w:val="clear" w:pos="680"/>
                <w:tab w:val="decimal" w:pos="70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93,838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0C9801" w14:textId="5783C28D" w:rsidR="00726000" w:rsidRPr="004D5F6C" w:rsidRDefault="00726000" w:rsidP="00344305">
            <w:pPr>
              <w:tabs>
                <w:tab w:val="decimal" w:pos="525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02E4F" w14:textId="08C9FAA8" w:rsidR="00726000" w:rsidRPr="004D5F6C" w:rsidRDefault="00726000" w:rsidP="00344305">
            <w:pPr>
              <w:tabs>
                <w:tab w:val="clear" w:pos="680"/>
                <w:tab w:val="decimal" w:pos="70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520,589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6D85A3" w14:textId="2B490F5D" w:rsidR="00726000" w:rsidRPr="004D5F6C" w:rsidRDefault="00726000" w:rsidP="00344305">
            <w:pPr>
              <w:tabs>
                <w:tab w:val="decimal" w:pos="525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AC7849" w14:textId="003767CF" w:rsidR="00726000" w:rsidRPr="004D5F6C" w:rsidRDefault="00726000" w:rsidP="00344305">
            <w:pPr>
              <w:tabs>
                <w:tab w:val="clear" w:pos="680"/>
                <w:tab w:val="decimal" w:pos="70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0.180</w:t>
            </w:r>
          </w:p>
        </w:tc>
      </w:tr>
      <w:tr w:rsidR="00415724" w:rsidRPr="004D5F6C" w14:paraId="76129478" w14:textId="77777777" w:rsidTr="003F316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CE43A" w14:textId="77777777" w:rsidR="00415724" w:rsidRPr="004D5F6C" w:rsidRDefault="00415724" w:rsidP="00344305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21001F" w14:textId="77777777" w:rsidR="00415724" w:rsidRPr="004D5F6C" w:rsidRDefault="00415724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E9129" w14:textId="77777777" w:rsidR="00415724" w:rsidRPr="004D5F6C" w:rsidRDefault="00415724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E39AF4" w14:textId="77777777" w:rsidR="00415724" w:rsidRPr="004D5F6C" w:rsidRDefault="00415724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C39EF" w14:textId="77777777" w:rsidR="00415724" w:rsidRPr="004D5F6C" w:rsidRDefault="00415724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787F9" w14:textId="77777777" w:rsidR="00415724" w:rsidRPr="004D5F6C" w:rsidRDefault="00415724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848ED" w14:textId="77777777" w:rsidR="00415724" w:rsidRPr="004D5F6C" w:rsidRDefault="00415724" w:rsidP="0034430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</w:tbl>
    <w:p w14:paraId="41D6C0C5" w14:textId="3346D221" w:rsidR="00C01851" w:rsidRDefault="003C004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3EF80A37" w14:textId="77777777" w:rsidR="00C01851" w:rsidRDefault="00C01851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176E190" w14:textId="20587061" w:rsidR="003F3167" w:rsidRPr="00B50CB6" w:rsidRDefault="003F3167" w:rsidP="003F3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50CB6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B50CB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26912F18" w14:textId="2A5E579C" w:rsidR="00A054F4" w:rsidRPr="000C5111" w:rsidRDefault="00A054F4" w:rsidP="000C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>
        <w:tab/>
      </w:r>
      <w:r w:rsidR="000C5111">
        <w:rPr>
          <w:rFonts w:asciiTheme="majorBidi" w:hAnsiTheme="majorBidi" w:cstheme="majorBidi"/>
          <w:sz w:val="24"/>
          <w:szCs w:val="24"/>
        </w:rPr>
        <w:br/>
      </w:r>
      <w:r w:rsidRPr="00A054F4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2AC87D78" w14:textId="77777777" w:rsidR="00A054F4" w:rsidRPr="00C01851" w:rsidRDefault="00A054F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  <w:cs/>
        </w:rPr>
      </w:pPr>
    </w:p>
    <w:tbl>
      <w:tblPr>
        <w:tblW w:w="8766" w:type="dxa"/>
        <w:tblInd w:w="317" w:type="dxa"/>
        <w:tblLook w:val="04A0" w:firstRow="1" w:lastRow="0" w:firstColumn="1" w:lastColumn="0" w:noHBand="0" w:noVBand="1"/>
      </w:tblPr>
      <w:tblGrid>
        <w:gridCol w:w="3168"/>
        <w:gridCol w:w="1440"/>
        <w:gridCol w:w="1350"/>
        <w:gridCol w:w="1278"/>
        <w:gridCol w:w="236"/>
        <w:gridCol w:w="1294"/>
      </w:tblGrid>
      <w:tr w:rsidR="00A054F4" w:rsidRPr="00070776" w14:paraId="7F5D7930" w14:textId="77777777" w:rsidTr="000C5111">
        <w:tc>
          <w:tcPr>
            <w:tcW w:w="3168" w:type="dxa"/>
            <w:shd w:val="clear" w:color="auto" w:fill="auto"/>
            <w:vAlign w:val="bottom"/>
          </w:tcPr>
          <w:p w14:paraId="68821E96" w14:textId="77777777" w:rsidR="00A054F4" w:rsidRPr="00070776" w:rsidRDefault="00A054F4" w:rsidP="00344305">
            <w:pPr>
              <w:ind w:left="119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DC50F5" w14:textId="77777777" w:rsidR="00A054F4" w:rsidRPr="00070776" w:rsidRDefault="00A054F4" w:rsidP="00344305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1AB97F" w14:textId="77777777" w:rsidR="00A054F4" w:rsidRPr="00070776" w:rsidRDefault="00A054F4" w:rsidP="0034430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514B0597" w14:textId="77777777" w:rsidR="00A054F4" w:rsidRPr="00070776" w:rsidRDefault="00A054F4" w:rsidP="0034430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622647F" w14:textId="77777777" w:rsidR="00A054F4" w:rsidRPr="00070776" w:rsidRDefault="00A054F4" w:rsidP="0034430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30763288" w14:textId="77777777" w:rsidR="00A054F4" w:rsidRPr="00070776" w:rsidRDefault="00A054F4" w:rsidP="00344305">
            <w:pPr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17D4F71" w14:textId="77777777" w:rsidR="00A054F4" w:rsidRPr="00070776" w:rsidDel="00D43E7A" w:rsidRDefault="00A054F4" w:rsidP="00344305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054F4" w:rsidRPr="00070776" w14:paraId="1E6EE7B1" w14:textId="77777777" w:rsidTr="000C5111">
        <w:tc>
          <w:tcPr>
            <w:tcW w:w="3168" w:type="dxa"/>
            <w:shd w:val="clear" w:color="auto" w:fill="auto"/>
          </w:tcPr>
          <w:p w14:paraId="3FFF3028" w14:textId="77777777" w:rsidR="00A054F4" w:rsidRPr="00070776" w:rsidRDefault="00A054F4" w:rsidP="00344305">
            <w:pPr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BE742FA" w14:textId="77777777" w:rsidR="00A054F4" w:rsidRPr="00070776" w:rsidRDefault="00A054F4" w:rsidP="00344305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2013F7F" w14:textId="77777777" w:rsidR="00A054F4" w:rsidRPr="00070776" w:rsidRDefault="00A054F4" w:rsidP="00344305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74EDBA55" w14:textId="77777777" w:rsidR="00A054F4" w:rsidRPr="00070776" w:rsidRDefault="00A054F4" w:rsidP="00344305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5F124EDB" w14:textId="77777777" w:rsidR="00A054F4" w:rsidRPr="00070776" w:rsidRDefault="00A054F4" w:rsidP="00344305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5C680AB0" w14:textId="77777777" w:rsidR="00A054F4" w:rsidRPr="00070776" w:rsidRDefault="00A054F4" w:rsidP="00344305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70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054F4" w:rsidRPr="00070776" w14:paraId="736354B4" w14:textId="77777777" w:rsidTr="000C5111">
        <w:tc>
          <w:tcPr>
            <w:tcW w:w="3168" w:type="dxa"/>
            <w:shd w:val="clear" w:color="auto" w:fill="auto"/>
          </w:tcPr>
          <w:p w14:paraId="1FBB3E67" w14:textId="77777777" w:rsidR="00A054F4" w:rsidRPr="00DA4FD9" w:rsidRDefault="00A054F4" w:rsidP="000C5111">
            <w:pPr>
              <w:tabs>
                <w:tab w:val="clear" w:pos="227"/>
                <w:tab w:val="left" w:pos="140"/>
              </w:tabs>
              <w:ind w:right="-52" w:firstLine="119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6D55CBBC" w14:textId="77777777" w:rsidR="00A054F4" w:rsidRPr="00DA4FD9" w:rsidRDefault="00A054F4" w:rsidP="00344305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5B7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0707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5B78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0F75CEBB" w14:textId="77777777" w:rsidR="00A054F4" w:rsidRPr="00DA4FD9" w:rsidRDefault="00A054F4" w:rsidP="00344305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8" w:type="dxa"/>
            <w:shd w:val="clear" w:color="auto" w:fill="auto"/>
          </w:tcPr>
          <w:p w14:paraId="358890E9" w14:textId="77777777" w:rsidR="00A054F4" w:rsidRPr="00DA4FD9" w:rsidRDefault="00A054F4" w:rsidP="00344305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0.06</w:t>
            </w:r>
          </w:p>
        </w:tc>
        <w:tc>
          <w:tcPr>
            <w:tcW w:w="236" w:type="dxa"/>
            <w:shd w:val="clear" w:color="auto" w:fill="auto"/>
          </w:tcPr>
          <w:p w14:paraId="532BFE3B" w14:textId="77777777" w:rsidR="00A054F4" w:rsidRPr="00DA4FD9" w:rsidRDefault="00A054F4" w:rsidP="00344305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59C4F121" w14:textId="77777777" w:rsidR="00A054F4" w:rsidRPr="00DA4FD9" w:rsidRDefault="00A054F4" w:rsidP="00344305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1305">
              <w:rPr>
                <w:rFonts w:ascii="Angsana New" w:hAnsi="Angsana New"/>
                <w:sz w:val="30"/>
                <w:szCs w:val="30"/>
                <w:cs/>
              </w:rPr>
              <w:t>32</w:t>
            </w:r>
            <w:r w:rsidRPr="00181305">
              <w:rPr>
                <w:rFonts w:ascii="Angsana New" w:hAnsi="Angsana New"/>
                <w:sz w:val="30"/>
                <w:szCs w:val="30"/>
              </w:rPr>
              <w:t>,</w:t>
            </w:r>
            <w:r w:rsidRPr="00181305">
              <w:rPr>
                <w:rFonts w:ascii="Angsana New" w:hAnsi="Angsana New"/>
                <w:sz w:val="30"/>
                <w:szCs w:val="30"/>
                <w:cs/>
              </w:rPr>
              <w:t>98</w:t>
            </w:r>
            <w:r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</w:tr>
      <w:tr w:rsidR="00A054F4" w:rsidRPr="00070776" w14:paraId="1EC07D30" w14:textId="77777777" w:rsidTr="000C5111">
        <w:tc>
          <w:tcPr>
            <w:tcW w:w="3168" w:type="dxa"/>
            <w:shd w:val="clear" w:color="auto" w:fill="auto"/>
          </w:tcPr>
          <w:p w14:paraId="44B575CD" w14:textId="77777777" w:rsidR="00A054F4" w:rsidRPr="00070776" w:rsidRDefault="00A054F4" w:rsidP="00344305">
            <w:pPr>
              <w:ind w:right="-52" w:firstLine="119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440" w:type="dxa"/>
            <w:shd w:val="clear" w:color="auto" w:fill="auto"/>
          </w:tcPr>
          <w:p w14:paraId="00750F6B" w14:textId="77777777" w:rsidR="00A054F4" w:rsidRPr="00070776" w:rsidRDefault="00A054F4" w:rsidP="00344305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/>
                <w:sz w:val="30"/>
                <w:szCs w:val="30"/>
              </w:rPr>
              <w:t>2</w:t>
            </w:r>
            <w:r w:rsidRPr="00A15B78">
              <w:rPr>
                <w:rFonts w:ascii="Angsana New" w:hAnsi="Angsana New"/>
                <w:sz w:val="30"/>
                <w:szCs w:val="30"/>
              </w:rPr>
              <w:t>6</w:t>
            </w:r>
            <w:r w:rsidRPr="000707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256</w:t>
            </w:r>
            <w:r w:rsidRPr="00A15B7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25DD3C76" w14:textId="77777777" w:rsidR="00A054F4" w:rsidRPr="00070776" w:rsidRDefault="00A054F4" w:rsidP="00344305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256</w:t>
            </w:r>
            <w:r w:rsidRPr="00A15B7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8" w:type="dxa"/>
            <w:shd w:val="clear" w:color="auto" w:fill="auto"/>
          </w:tcPr>
          <w:p w14:paraId="33654460" w14:textId="77777777" w:rsidR="00A054F4" w:rsidRPr="00070776" w:rsidRDefault="00A054F4" w:rsidP="00344305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/>
                <w:sz w:val="30"/>
                <w:szCs w:val="30"/>
              </w:rPr>
              <w:t>0.</w:t>
            </w:r>
            <w:r w:rsidRPr="00A15B78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4EFCDD1F" w14:textId="77777777" w:rsidR="00A054F4" w:rsidRPr="00070776" w:rsidRDefault="00A054F4" w:rsidP="00344305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5BBBFF8" w14:textId="77777777" w:rsidR="00A054F4" w:rsidRPr="00070776" w:rsidRDefault="00A054F4" w:rsidP="00344305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5B78">
              <w:rPr>
                <w:rFonts w:ascii="Angsana New" w:hAnsi="Angsana New"/>
                <w:sz w:val="30"/>
                <w:szCs w:val="30"/>
              </w:rPr>
              <w:t>85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5B78">
              <w:rPr>
                <w:rFonts w:ascii="Angsana New" w:hAnsi="Angsana New"/>
                <w:sz w:val="30"/>
                <w:szCs w:val="30"/>
              </w:rPr>
              <w:t>72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054F4" w:rsidRPr="00070776" w14:paraId="16784E61" w14:textId="77777777" w:rsidTr="000C5111">
        <w:tc>
          <w:tcPr>
            <w:tcW w:w="3168" w:type="dxa"/>
            <w:shd w:val="clear" w:color="auto" w:fill="auto"/>
          </w:tcPr>
          <w:p w14:paraId="598F6A16" w14:textId="77777777" w:rsidR="00A054F4" w:rsidRPr="002A1947" w:rsidRDefault="00A054F4" w:rsidP="00344305">
            <w:pPr>
              <w:ind w:right="-52" w:firstLine="119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6DE5AB0D" w14:textId="77777777" w:rsidR="00A054F4" w:rsidRPr="00070776" w:rsidRDefault="00A054F4" w:rsidP="00344305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5B78">
              <w:rPr>
                <w:rFonts w:ascii="Angsana New" w:hAnsi="Angsana New"/>
                <w:sz w:val="30"/>
                <w:szCs w:val="30"/>
              </w:rPr>
              <w:t>14</w:t>
            </w:r>
            <w:r w:rsidRPr="000707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5B78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14:paraId="1EE0027E" w14:textId="77777777" w:rsidR="00A054F4" w:rsidRPr="00070776" w:rsidRDefault="00A054F4" w:rsidP="0034430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256</w:t>
            </w:r>
            <w:r w:rsidRPr="00A15B7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2CC5D7D" w14:textId="77777777" w:rsidR="00A054F4" w:rsidRPr="00070776" w:rsidRDefault="00A054F4" w:rsidP="0034430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5B78">
              <w:rPr>
                <w:rFonts w:ascii="Angsana New" w:hAnsi="Angsana New"/>
                <w:sz w:val="30"/>
                <w:szCs w:val="30"/>
              </w:rPr>
              <w:t>(</w:t>
            </w:r>
            <w:r w:rsidRPr="00070776">
              <w:rPr>
                <w:rFonts w:ascii="Angsana New" w:hAnsi="Angsana New"/>
                <w:sz w:val="30"/>
                <w:szCs w:val="30"/>
              </w:rPr>
              <w:t>0.0</w:t>
            </w:r>
            <w:r w:rsidRPr="00A15B78">
              <w:rPr>
                <w:rFonts w:ascii="Angsana New" w:hAnsi="Angsana New"/>
                <w:sz w:val="30"/>
                <w:szCs w:val="30"/>
              </w:rPr>
              <w:t>8)</w:t>
            </w:r>
          </w:p>
        </w:tc>
        <w:tc>
          <w:tcPr>
            <w:tcW w:w="236" w:type="dxa"/>
            <w:shd w:val="clear" w:color="auto" w:fill="auto"/>
          </w:tcPr>
          <w:p w14:paraId="452B435A" w14:textId="77777777" w:rsidR="00A054F4" w:rsidRPr="00070776" w:rsidRDefault="00A054F4" w:rsidP="00344305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27C39D5A" w14:textId="77777777" w:rsidR="00A054F4" w:rsidRPr="00070776" w:rsidRDefault="00A054F4" w:rsidP="00344305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5B78">
              <w:rPr>
                <w:rFonts w:ascii="Angsana New" w:hAnsi="Angsana New"/>
                <w:sz w:val="30"/>
                <w:szCs w:val="30"/>
              </w:rPr>
              <w:t>(4</w:t>
            </w:r>
            <w:r w:rsidRPr="0007077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5B7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48</w:t>
            </w:r>
            <w:r w:rsidRPr="00A15B7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54F4" w:rsidRPr="00070776" w14:paraId="67C59B40" w14:textId="77777777" w:rsidTr="000C5111">
        <w:tc>
          <w:tcPr>
            <w:tcW w:w="3168" w:type="dxa"/>
            <w:shd w:val="clear" w:color="auto" w:fill="auto"/>
          </w:tcPr>
          <w:p w14:paraId="20639A0F" w14:textId="77777777" w:rsidR="00A054F4" w:rsidRPr="00E34A55" w:rsidRDefault="00A054F4" w:rsidP="00344305">
            <w:pPr>
              <w:ind w:right="-52" w:firstLine="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ในปี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2819FB7B" w14:textId="77777777" w:rsidR="00A054F4" w:rsidRPr="00070776" w:rsidRDefault="00A054F4" w:rsidP="00344305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7D162D9" w14:textId="77777777" w:rsidR="00A054F4" w:rsidRPr="00070776" w:rsidRDefault="00A054F4" w:rsidP="0034430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9C50D" w14:textId="77777777" w:rsidR="00A054F4" w:rsidRPr="007D37EC" w:rsidRDefault="00A054F4" w:rsidP="0034430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37EC">
              <w:rPr>
                <w:rFonts w:ascii="Angsana New" w:hAnsi="Angsana New"/>
                <w:b/>
                <w:bCs/>
                <w:sz w:val="30"/>
                <w:szCs w:val="30"/>
              </w:rPr>
              <w:t>0.14</w:t>
            </w:r>
          </w:p>
        </w:tc>
        <w:tc>
          <w:tcPr>
            <w:tcW w:w="236" w:type="dxa"/>
            <w:shd w:val="clear" w:color="auto" w:fill="auto"/>
          </w:tcPr>
          <w:p w14:paraId="05992944" w14:textId="77777777" w:rsidR="00A054F4" w:rsidRPr="007D37EC" w:rsidRDefault="00A054F4" w:rsidP="00344305">
            <w:pPr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0C941" w14:textId="77777777" w:rsidR="00A054F4" w:rsidRPr="007D37EC" w:rsidRDefault="00A054F4" w:rsidP="00344305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37EC">
              <w:rPr>
                <w:rFonts w:ascii="Angsana New" w:hAnsi="Angsana New"/>
                <w:b/>
                <w:bCs/>
                <w:sz w:val="30"/>
                <w:szCs w:val="30"/>
              </w:rPr>
              <w:t>76,955</w:t>
            </w:r>
          </w:p>
        </w:tc>
      </w:tr>
    </w:tbl>
    <w:p w14:paraId="22E1E1E2" w14:textId="77777777" w:rsidR="00A054F4" w:rsidRDefault="00A054F4" w:rsidP="0034430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8766" w:type="dxa"/>
        <w:tblInd w:w="317" w:type="dxa"/>
        <w:tblLook w:val="04A0" w:firstRow="1" w:lastRow="0" w:firstColumn="1" w:lastColumn="0" w:noHBand="0" w:noVBand="1"/>
      </w:tblPr>
      <w:tblGrid>
        <w:gridCol w:w="3168"/>
        <w:gridCol w:w="1440"/>
        <w:gridCol w:w="1350"/>
        <w:gridCol w:w="1278"/>
        <w:gridCol w:w="236"/>
        <w:gridCol w:w="1294"/>
      </w:tblGrid>
      <w:tr w:rsidR="00A054F4" w:rsidRPr="00070776" w14:paraId="5B25FCD0" w14:textId="77777777" w:rsidTr="000C5111">
        <w:tc>
          <w:tcPr>
            <w:tcW w:w="3168" w:type="dxa"/>
            <w:shd w:val="clear" w:color="auto" w:fill="auto"/>
          </w:tcPr>
          <w:p w14:paraId="4EA369B3" w14:textId="77777777" w:rsidR="00A054F4" w:rsidRPr="002A1947" w:rsidRDefault="00A054F4" w:rsidP="00344305">
            <w:pPr>
              <w:ind w:right="-52" w:firstLine="119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6E1AE69E" w14:textId="77777777" w:rsidR="00A054F4" w:rsidRPr="00070776" w:rsidRDefault="00A054F4" w:rsidP="00344305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5B78">
              <w:rPr>
                <w:rFonts w:ascii="Angsana New" w:hAnsi="Angsana New"/>
                <w:sz w:val="30"/>
                <w:szCs w:val="30"/>
              </w:rPr>
              <w:t>14</w:t>
            </w:r>
            <w:r w:rsidRPr="000707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5B78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14:paraId="190E3F80" w14:textId="77777777" w:rsidR="00A054F4" w:rsidRPr="00070776" w:rsidRDefault="00A054F4" w:rsidP="0034430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256</w:t>
            </w:r>
            <w:r w:rsidRPr="00A15B7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78" w:type="dxa"/>
            <w:shd w:val="clear" w:color="auto" w:fill="auto"/>
          </w:tcPr>
          <w:p w14:paraId="52A6CDF7" w14:textId="77777777" w:rsidR="00A054F4" w:rsidRPr="00070776" w:rsidRDefault="00A054F4" w:rsidP="0034430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/>
                <w:sz w:val="30"/>
                <w:szCs w:val="30"/>
              </w:rPr>
              <w:t>0.0</w:t>
            </w:r>
            <w:r w:rsidRPr="00A15B7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64386CF9" w14:textId="77777777" w:rsidR="00A054F4" w:rsidRPr="00070776" w:rsidRDefault="00A054F4" w:rsidP="00344305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3B96A0A" w14:textId="77777777" w:rsidR="00A054F4" w:rsidRPr="00070776" w:rsidRDefault="00A054F4" w:rsidP="00344305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5B78">
              <w:rPr>
                <w:rFonts w:ascii="Angsana New" w:hAnsi="Angsana New"/>
                <w:sz w:val="30"/>
                <w:szCs w:val="30"/>
              </w:rPr>
              <w:t>4</w:t>
            </w:r>
            <w:r w:rsidRPr="0007077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5B7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A054F4" w:rsidRPr="00070776" w14:paraId="1A851C1D" w14:textId="77777777" w:rsidTr="000C5111">
        <w:tc>
          <w:tcPr>
            <w:tcW w:w="3168" w:type="dxa"/>
            <w:shd w:val="clear" w:color="auto" w:fill="auto"/>
          </w:tcPr>
          <w:p w14:paraId="5B60A914" w14:textId="77777777" w:rsidR="00A054F4" w:rsidRPr="00070776" w:rsidRDefault="00A054F4" w:rsidP="00344305">
            <w:pPr>
              <w:ind w:right="-52" w:firstLine="119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1440" w:type="dxa"/>
            <w:shd w:val="clear" w:color="auto" w:fill="auto"/>
          </w:tcPr>
          <w:p w14:paraId="2643453A" w14:textId="77777777" w:rsidR="00A054F4" w:rsidRPr="00070776" w:rsidRDefault="00A054F4" w:rsidP="00344305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0707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7DC37731" w14:textId="77777777" w:rsidR="00A054F4" w:rsidRPr="00070776" w:rsidRDefault="00A054F4" w:rsidP="00344305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78" w:type="dxa"/>
            <w:shd w:val="clear" w:color="auto" w:fill="auto"/>
          </w:tcPr>
          <w:p w14:paraId="4EC08AAF" w14:textId="77777777" w:rsidR="00A054F4" w:rsidRPr="00070776" w:rsidRDefault="00A054F4" w:rsidP="00344305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/>
                <w:sz w:val="30"/>
                <w:szCs w:val="30"/>
              </w:rPr>
              <w:t>0.</w:t>
            </w:r>
            <w:r w:rsidRPr="00A15B7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B954D64" w14:textId="77777777" w:rsidR="00A054F4" w:rsidRPr="00070776" w:rsidRDefault="00A054F4" w:rsidP="00344305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9C6CBCC" w14:textId="77777777" w:rsidR="00A054F4" w:rsidRPr="00070776" w:rsidRDefault="00A054F4" w:rsidP="00344305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72,342</w:t>
            </w:r>
          </w:p>
        </w:tc>
      </w:tr>
      <w:tr w:rsidR="00A054F4" w:rsidRPr="00070776" w14:paraId="7F6B1922" w14:textId="77777777" w:rsidTr="000C5111">
        <w:tc>
          <w:tcPr>
            <w:tcW w:w="3168" w:type="dxa"/>
            <w:shd w:val="clear" w:color="auto" w:fill="auto"/>
          </w:tcPr>
          <w:p w14:paraId="7F94578D" w14:textId="77777777" w:rsidR="00A054F4" w:rsidRPr="002A1947" w:rsidRDefault="00A054F4" w:rsidP="00344305">
            <w:pPr>
              <w:ind w:right="-52" w:firstLine="119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78EFC650" w14:textId="77777777" w:rsidR="00A054F4" w:rsidRPr="00070776" w:rsidRDefault="00A054F4" w:rsidP="00344305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5B7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0707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5B78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14:paraId="2197E247" w14:textId="77777777" w:rsidR="00A054F4" w:rsidRPr="00070776" w:rsidRDefault="00A054F4" w:rsidP="0034430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AD070F8" w14:textId="77777777" w:rsidR="00A054F4" w:rsidRPr="00070776" w:rsidRDefault="00A054F4" w:rsidP="0034430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5B78">
              <w:rPr>
                <w:rFonts w:ascii="Angsana New" w:hAnsi="Angsana New"/>
                <w:sz w:val="30"/>
                <w:szCs w:val="30"/>
              </w:rPr>
              <w:t>(</w:t>
            </w:r>
            <w:r w:rsidRPr="00070776">
              <w:rPr>
                <w:rFonts w:ascii="Angsana New" w:hAnsi="Angsana New"/>
                <w:sz w:val="30"/>
                <w:szCs w:val="30"/>
              </w:rPr>
              <w:t>0.0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A15B7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98AB642" w14:textId="77777777" w:rsidR="00A054F4" w:rsidRPr="00070776" w:rsidRDefault="00A054F4" w:rsidP="00344305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297EC57D" w14:textId="77777777" w:rsidR="00A054F4" w:rsidRPr="00070776" w:rsidRDefault="00A054F4" w:rsidP="00344305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5B7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07077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,004</w:t>
            </w:r>
            <w:r w:rsidRPr="00A15B7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54F4" w:rsidRPr="00070776" w14:paraId="37371E05" w14:textId="77777777" w:rsidTr="000C5111">
        <w:tc>
          <w:tcPr>
            <w:tcW w:w="3168" w:type="dxa"/>
            <w:shd w:val="clear" w:color="auto" w:fill="auto"/>
          </w:tcPr>
          <w:p w14:paraId="4AB02D8E" w14:textId="77777777" w:rsidR="00A054F4" w:rsidRPr="00E34A55" w:rsidRDefault="00A054F4" w:rsidP="00344305">
            <w:pPr>
              <w:ind w:right="-52" w:firstLine="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ในปี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63D07255" w14:textId="77777777" w:rsidR="00A054F4" w:rsidRPr="00070776" w:rsidRDefault="00A054F4" w:rsidP="00344305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EBF073C" w14:textId="77777777" w:rsidR="00A054F4" w:rsidRPr="00070776" w:rsidRDefault="00A054F4" w:rsidP="0034430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57944" w14:textId="77777777" w:rsidR="00A054F4" w:rsidRPr="00070776" w:rsidRDefault="00A054F4" w:rsidP="0034430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776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4889F1D4" w14:textId="77777777" w:rsidR="00A054F4" w:rsidRPr="00070776" w:rsidRDefault="00A054F4" w:rsidP="00344305">
            <w:pPr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F40D5" w14:textId="77777777" w:rsidR="00A054F4" w:rsidRPr="00070776" w:rsidRDefault="00A054F4" w:rsidP="00344305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83,086</w:t>
            </w:r>
          </w:p>
        </w:tc>
      </w:tr>
    </w:tbl>
    <w:p w14:paraId="58877C5B" w14:textId="77777777" w:rsidR="003C004A" w:rsidRDefault="003C004A" w:rsidP="00344305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543A81B" w14:textId="261F2B02" w:rsidR="007D37EC" w:rsidRDefault="004409A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1072F76" w14:textId="5AC40695" w:rsidR="007711E0" w:rsidRPr="00B50CB6" w:rsidRDefault="007711E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50CB6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C01851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B50CB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DE2B54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DE2B54" w:rsidRPr="00DA27CC">
        <w:rPr>
          <w:rFonts w:ascii="Angsana New" w:hAnsi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7BB49E40" w14:textId="77777777" w:rsidR="003C004A" w:rsidRPr="00726000" w:rsidRDefault="003C004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03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DE2B54" w:rsidRPr="002E0BD6" w14:paraId="6D83EA63" w14:textId="77777777" w:rsidTr="000C5111">
        <w:trPr>
          <w:trHeight w:val="353"/>
          <w:tblHeader/>
        </w:trPr>
        <w:tc>
          <w:tcPr>
            <w:tcW w:w="3870" w:type="dxa"/>
          </w:tcPr>
          <w:p w14:paraId="5B27FC07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27FC7F45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CAB5508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73E9DB03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2B54" w:rsidRPr="002E0BD6" w14:paraId="24A99CB9" w14:textId="77777777" w:rsidTr="000C5111">
        <w:trPr>
          <w:tblHeader/>
        </w:trPr>
        <w:tc>
          <w:tcPr>
            <w:tcW w:w="3870" w:type="dxa"/>
          </w:tcPr>
          <w:p w14:paraId="78C3D22B" w14:textId="77777777" w:rsidR="00DE2B54" w:rsidRPr="002E0BD6" w:rsidRDefault="00DE2B54" w:rsidP="00344305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0B62C5B8" w14:textId="77777777" w:rsidR="00DE2B54" w:rsidRPr="002E0BD6" w:rsidRDefault="00DE2B54" w:rsidP="0034430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747CE53" w14:textId="77777777" w:rsidR="00DE2B54" w:rsidRPr="002E0BD6" w:rsidRDefault="00DE2B54" w:rsidP="00344305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vAlign w:val="bottom"/>
          </w:tcPr>
          <w:p w14:paraId="48C345FB" w14:textId="77777777" w:rsidR="00DE2B54" w:rsidRPr="002E0BD6" w:rsidRDefault="00DE2B54" w:rsidP="0034430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Pr="006067C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6608362" w14:textId="77777777" w:rsidR="00DE2B54" w:rsidRPr="002E0BD6" w:rsidRDefault="00DE2B54" w:rsidP="0034430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3F9CE7DF" w14:textId="77777777" w:rsidR="00DE2B54" w:rsidRPr="002E0BD6" w:rsidRDefault="00DE2B54" w:rsidP="0034430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0178225E" w14:textId="77777777" w:rsidR="00DE2B54" w:rsidRPr="002E0BD6" w:rsidRDefault="00DE2B54" w:rsidP="00344305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78CB2725" w14:textId="77777777" w:rsidR="00DE2B54" w:rsidRPr="002E0BD6" w:rsidRDefault="00DE2B54" w:rsidP="0034430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Pr="006067C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E2B54" w:rsidRPr="002E0BD6" w14:paraId="39AB6BB8" w14:textId="77777777" w:rsidTr="000C5111">
        <w:trPr>
          <w:trHeight w:val="389"/>
        </w:trPr>
        <w:tc>
          <w:tcPr>
            <w:tcW w:w="3870" w:type="dxa"/>
          </w:tcPr>
          <w:p w14:paraId="19EE21FA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</w:tcPr>
          <w:p w14:paraId="5F9A3335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2B54" w:rsidRPr="002E0BD6" w14:paraId="6B7DDD19" w14:textId="77777777" w:rsidTr="000C5111">
        <w:tc>
          <w:tcPr>
            <w:tcW w:w="3870" w:type="dxa"/>
          </w:tcPr>
          <w:p w14:paraId="0050482A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166" w:type="dxa"/>
          </w:tcPr>
          <w:p w14:paraId="22ED3054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63BB6C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D19C2E1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55DE66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941BACC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A80734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E292503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E2B54" w:rsidRPr="002E0BD6" w14:paraId="36956B65" w14:textId="77777777" w:rsidTr="000C5111">
        <w:tc>
          <w:tcPr>
            <w:tcW w:w="3870" w:type="dxa"/>
          </w:tcPr>
          <w:p w14:paraId="5697EF55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407F0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ที่ยังไม่รับรู้</w:t>
            </w:r>
          </w:p>
        </w:tc>
        <w:tc>
          <w:tcPr>
            <w:tcW w:w="1166" w:type="dxa"/>
          </w:tcPr>
          <w:p w14:paraId="1DC57569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5F557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011ED4A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C8EBD3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90BE37B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22B9D5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73FD32F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7F2E" w:rsidRPr="002E0BD6" w14:paraId="3F2085A3" w14:textId="77777777" w:rsidTr="000C5111">
        <w:tc>
          <w:tcPr>
            <w:tcW w:w="3870" w:type="dxa"/>
          </w:tcPr>
          <w:p w14:paraId="1D45D9CF" w14:textId="77777777" w:rsidR="00597F2E" w:rsidRPr="008D288D" w:rsidRDefault="00597F2E" w:rsidP="0034430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เครื่องมือเครื่องใช้และอุปกรณ์สำนักงาน</w:t>
            </w:r>
          </w:p>
        </w:tc>
        <w:tc>
          <w:tcPr>
            <w:tcW w:w="1166" w:type="dxa"/>
            <w:shd w:val="clear" w:color="auto" w:fill="auto"/>
          </w:tcPr>
          <w:p w14:paraId="1BC1A50E" w14:textId="278DFEFE" w:rsidR="00597F2E" w:rsidRPr="002E0BD6" w:rsidRDefault="00597F2E" w:rsidP="00344305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2,335</w:t>
            </w:r>
          </w:p>
        </w:tc>
        <w:tc>
          <w:tcPr>
            <w:tcW w:w="270" w:type="dxa"/>
            <w:shd w:val="clear" w:color="auto" w:fill="auto"/>
          </w:tcPr>
          <w:p w14:paraId="6EE5CF2B" w14:textId="77777777" w:rsidR="00597F2E" w:rsidRPr="002E0BD6" w:rsidRDefault="00597F2E" w:rsidP="00344305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01499099" w14:textId="6ADC78EE" w:rsidR="00597F2E" w:rsidRDefault="00597F2E" w:rsidP="00344305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36" w:type="dxa"/>
            <w:shd w:val="clear" w:color="auto" w:fill="auto"/>
          </w:tcPr>
          <w:p w14:paraId="7E3CE750" w14:textId="77777777" w:rsidR="00597F2E" w:rsidRPr="002E0BD6" w:rsidRDefault="00597F2E" w:rsidP="0034430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0182EEF0" w14:textId="27181FAC" w:rsidR="00597F2E" w:rsidRPr="002E0BD6" w:rsidRDefault="00597F2E" w:rsidP="00344305">
            <w:pPr>
              <w:tabs>
                <w:tab w:val="clear" w:pos="907"/>
                <w:tab w:val="decimal" w:pos="921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2,335</w:t>
            </w:r>
          </w:p>
        </w:tc>
        <w:tc>
          <w:tcPr>
            <w:tcW w:w="270" w:type="dxa"/>
            <w:shd w:val="clear" w:color="auto" w:fill="auto"/>
          </w:tcPr>
          <w:p w14:paraId="17152A68" w14:textId="77777777" w:rsidR="00597F2E" w:rsidRPr="002E0BD6" w:rsidRDefault="00597F2E" w:rsidP="00344305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2089A9F" w14:textId="557B3B69" w:rsidR="00597F2E" w:rsidRDefault="00597F2E" w:rsidP="00344305">
            <w:pPr>
              <w:tabs>
                <w:tab w:val="clear" w:pos="907"/>
                <w:tab w:val="decimal" w:pos="921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</w:tr>
      <w:tr w:rsidR="00597F2E" w:rsidRPr="002E0BD6" w14:paraId="0A6599AF" w14:textId="77777777" w:rsidTr="000C5111">
        <w:tc>
          <w:tcPr>
            <w:tcW w:w="3870" w:type="dxa"/>
          </w:tcPr>
          <w:p w14:paraId="5DB3A56D" w14:textId="77777777" w:rsidR="00597F2E" w:rsidRPr="00084A80" w:rsidRDefault="00597F2E" w:rsidP="0034430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166" w:type="dxa"/>
            <w:shd w:val="clear" w:color="auto" w:fill="auto"/>
          </w:tcPr>
          <w:p w14:paraId="4FDE3BA3" w14:textId="73A30A3A" w:rsidR="00597F2E" w:rsidRPr="002E0BD6" w:rsidRDefault="00597F2E" w:rsidP="00344305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472</w:t>
            </w:r>
          </w:p>
        </w:tc>
        <w:tc>
          <w:tcPr>
            <w:tcW w:w="270" w:type="dxa"/>
            <w:shd w:val="clear" w:color="auto" w:fill="auto"/>
          </w:tcPr>
          <w:p w14:paraId="1BA2AB6B" w14:textId="77777777" w:rsidR="00597F2E" w:rsidRPr="002E0BD6" w:rsidRDefault="00597F2E" w:rsidP="00344305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4A96DB1F" w14:textId="46C67714" w:rsidR="00597F2E" w:rsidRPr="002E0BD6" w:rsidRDefault="00597F2E" w:rsidP="00344305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36" w:type="dxa"/>
            <w:shd w:val="clear" w:color="auto" w:fill="auto"/>
          </w:tcPr>
          <w:p w14:paraId="18611765" w14:textId="77777777" w:rsidR="00597F2E" w:rsidRPr="002E0BD6" w:rsidRDefault="00597F2E" w:rsidP="0034430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shd w:val="clear" w:color="auto" w:fill="auto"/>
          </w:tcPr>
          <w:p w14:paraId="5FCB3D14" w14:textId="46D322B7" w:rsidR="00597F2E" w:rsidRPr="00084A80" w:rsidRDefault="00597F2E" w:rsidP="00344305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472</w:t>
            </w:r>
          </w:p>
        </w:tc>
        <w:tc>
          <w:tcPr>
            <w:tcW w:w="270" w:type="dxa"/>
            <w:shd w:val="clear" w:color="auto" w:fill="auto"/>
          </w:tcPr>
          <w:p w14:paraId="12F31BBC" w14:textId="77777777" w:rsidR="00597F2E" w:rsidRPr="002E0BD6" w:rsidRDefault="00597F2E" w:rsidP="00344305">
            <w:pPr>
              <w:tabs>
                <w:tab w:val="left" w:pos="540"/>
                <w:tab w:val="decimal" w:pos="963"/>
              </w:tabs>
              <w:spacing w:line="240" w:lineRule="atLeast"/>
              <w:ind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137BAB41" w14:textId="4E2EEDC0" w:rsidR="00597F2E" w:rsidRPr="002E0BD6" w:rsidRDefault="00597F2E" w:rsidP="00344305">
            <w:pPr>
              <w:tabs>
                <w:tab w:val="clear" w:pos="907"/>
                <w:tab w:val="decimal" w:pos="921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597F2E" w:rsidRPr="002E0BD6" w14:paraId="2FD9E7F3" w14:textId="77777777" w:rsidTr="000C5111">
        <w:tc>
          <w:tcPr>
            <w:tcW w:w="3870" w:type="dxa"/>
          </w:tcPr>
          <w:p w14:paraId="76C58378" w14:textId="77777777" w:rsidR="00597F2E" w:rsidRPr="002E0BD6" w:rsidRDefault="00597F2E" w:rsidP="0034430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12519BF1" w14:textId="7963CFAA" w:rsidR="00597F2E" w:rsidRPr="005839EF" w:rsidRDefault="00597F2E" w:rsidP="00344305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70" w:type="dxa"/>
            <w:shd w:val="clear" w:color="auto" w:fill="auto"/>
          </w:tcPr>
          <w:p w14:paraId="5FD81E14" w14:textId="77777777" w:rsidR="00597F2E" w:rsidRPr="005839EF" w:rsidRDefault="00597F2E" w:rsidP="00344305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0106C195" w14:textId="1CC85CE9" w:rsidR="00597F2E" w:rsidRPr="00B13E3E" w:rsidRDefault="00597F2E" w:rsidP="00344305">
            <w:pPr>
              <w:tabs>
                <w:tab w:val="clear" w:pos="907"/>
              </w:tabs>
              <w:spacing w:line="240" w:lineRule="atLeast"/>
              <w:ind w:left="-108" w:right="2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3E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3D1C36" w14:textId="77777777" w:rsidR="00597F2E" w:rsidRPr="008A2277" w:rsidRDefault="00597F2E" w:rsidP="0034430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72702E77" w14:textId="4DA10CBE" w:rsidR="00597F2E" w:rsidRPr="005839EF" w:rsidRDefault="00597F2E" w:rsidP="00344305">
            <w:pPr>
              <w:tabs>
                <w:tab w:val="clear" w:pos="907"/>
              </w:tabs>
              <w:spacing w:line="240" w:lineRule="atLeast"/>
              <w:ind w:left="-108" w:right="2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B3715B" w14:textId="77777777" w:rsidR="00597F2E" w:rsidRPr="005839EF" w:rsidRDefault="00597F2E" w:rsidP="00344305">
            <w:pPr>
              <w:tabs>
                <w:tab w:val="left" w:pos="540"/>
                <w:tab w:val="decimal" w:pos="963"/>
              </w:tabs>
              <w:spacing w:line="240" w:lineRule="atLeast"/>
              <w:ind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0310A015" w14:textId="697FDC62" w:rsidR="00597F2E" w:rsidRPr="00B13E3E" w:rsidRDefault="00597F2E" w:rsidP="00344305">
            <w:pPr>
              <w:tabs>
                <w:tab w:val="clear" w:pos="907"/>
              </w:tabs>
              <w:spacing w:line="240" w:lineRule="atLeast"/>
              <w:ind w:left="-108" w:right="2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3E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7F2E" w:rsidRPr="002E0BD6" w14:paraId="730C7561" w14:textId="77777777" w:rsidTr="000C5111">
        <w:tc>
          <w:tcPr>
            <w:tcW w:w="3870" w:type="dxa"/>
          </w:tcPr>
          <w:p w14:paraId="55A41019" w14:textId="77777777" w:rsidR="00597F2E" w:rsidRPr="002E0BD6" w:rsidRDefault="00597F2E" w:rsidP="0034430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0A701E" w14:textId="69369D4D" w:rsidR="00597F2E" w:rsidRPr="002E0BD6" w:rsidRDefault="00597F2E" w:rsidP="00344305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2,995</w:t>
            </w:r>
          </w:p>
        </w:tc>
        <w:tc>
          <w:tcPr>
            <w:tcW w:w="270" w:type="dxa"/>
            <w:shd w:val="clear" w:color="auto" w:fill="auto"/>
          </w:tcPr>
          <w:p w14:paraId="357BEAFE" w14:textId="77777777" w:rsidR="00597F2E" w:rsidRPr="002E0BD6" w:rsidRDefault="00597F2E" w:rsidP="00344305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2DFAC" w14:textId="69C8E0C0" w:rsidR="00597F2E" w:rsidRPr="00B13E3E" w:rsidRDefault="00463395" w:rsidP="00344305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448</w:t>
            </w:r>
          </w:p>
        </w:tc>
        <w:tc>
          <w:tcPr>
            <w:tcW w:w="236" w:type="dxa"/>
            <w:shd w:val="clear" w:color="auto" w:fill="auto"/>
          </w:tcPr>
          <w:p w14:paraId="197BBBAE" w14:textId="77777777" w:rsidR="00597F2E" w:rsidRPr="00B13E3E" w:rsidRDefault="00597F2E" w:rsidP="0034430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BAECB" w14:textId="62B77AC1" w:rsidR="00597F2E" w:rsidRPr="00B13E3E" w:rsidRDefault="00597F2E" w:rsidP="00344305">
            <w:pPr>
              <w:tabs>
                <w:tab w:val="clear" w:pos="907"/>
                <w:tab w:val="decimal" w:pos="921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2,807</w:t>
            </w:r>
          </w:p>
        </w:tc>
        <w:tc>
          <w:tcPr>
            <w:tcW w:w="270" w:type="dxa"/>
            <w:shd w:val="clear" w:color="auto" w:fill="auto"/>
          </w:tcPr>
          <w:p w14:paraId="18CD7E83" w14:textId="77777777" w:rsidR="00597F2E" w:rsidRPr="00B13E3E" w:rsidRDefault="00597F2E" w:rsidP="00344305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7B161F" w14:textId="299D1EBD" w:rsidR="00597F2E" w:rsidRPr="00B13E3E" w:rsidRDefault="00597F2E" w:rsidP="00344305">
            <w:pPr>
              <w:tabs>
                <w:tab w:val="clear" w:pos="907"/>
                <w:tab w:val="decimal" w:pos="921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3E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35</w:t>
            </w:r>
            <w:r w:rsidRPr="00B13E3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597F2E" w:rsidRPr="002E0BD6" w14:paraId="20BD4267" w14:textId="77777777" w:rsidTr="000C5111">
        <w:tc>
          <w:tcPr>
            <w:tcW w:w="3870" w:type="dxa"/>
          </w:tcPr>
          <w:p w14:paraId="40000D70" w14:textId="77777777" w:rsidR="00597F2E" w:rsidRPr="002E0BD6" w:rsidRDefault="00597F2E" w:rsidP="0034430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</w:tcPr>
          <w:p w14:paraId="5D105DA0" w14:textId="77777777" w:rsidR="00597F2E" w:rsidRDefault="00597F2E" w:rsidP="00344305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E49818" w14:textId="77777777" w:rsidR="00597F2E" w:rsidRPr="002E0BD6" w:rsidRDefault="00597F2E" w:rsidP="00344305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</w:tcPr>
          <w:p w14:paraId="77ABA9CE" w14:textId="77777777" w:rsidR="00597F2E" w:rsidRPr="00B13E3E" w:rsidRDefault="00597F2E" w:rsidP="00344305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F9E42EB" w14:textId="77777777" w:rsidR="00597F2E" w:rsidRPr="002E0BD6" w:rsidRDefault="00597F2E" w:rsidP="0034430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</w:tcPr>
          <w:p w14:paraId="4579E73F" w14:textId="77777777" w:rsidR="00597F2E" w:rsidRPr="00B13E3E" w:rsidRDefault="00597F2E" w:rsidP="00344305">
            <w:pPr>
              <w:tabs>
                <w:tab w:val="clear" w:pos="907"/>
                <w:tab w:val="decimal" w:pos="921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A9265D" w14:textId="77777777" w:rsidR="00597F2E" w:rsidRPr="002E0BD6" w:rsidRDefault="00597F2E" w:rsidP="00344305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</w:tcPr>
          <w:p w14:paraId="2431ACC2" w14:textId="77777777" w:rsidR="00597F2E" w:rsidRPr="00B13E3E" w:rsidRDefault="00597F2E" w:rsidP="00344305">
            <w:pPr>
              <w:tabs>
                <w:tab w:val="clear" w:pos="907"/>
                <w:tab w:val="decimal" w:pos="921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7F2E" w:rsidRPr="002E0BD6" w14:paraId="015333AC" w14:textId="77777777" w:rsidTr="000C5111">
        <w:tc>
          <w:tcPr>
            <w:tcW w:w="3870" w:type="dxa"/>
          </w:tcPr>
          <w:p w14:paraId="17A93E8A" w14:textId="77777777" w:rsidR="00597F2E" w:rsidRPr="002E0BD6" w:rsidRDefault="00597F2E" w:rsidP="00344305">
            <w:pPr>
              <w:tabs>
                <w:tab w:val="left" w:pos="540"/>
              </w:tabs>
              <w:spacing w:line="240" w:lineRule="atLeast"/>
              <w:ind w:left="166" w:hanging="16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   ภายใต้สัญญาเช่า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ดำเนินงานที่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1166" w:type="dxa"/>
            <w:shd w:val="clear" w:color="auto" w:fill="auto"/>
          </w:tcPr>
          <w:p w14:paraId="52D0F4CC" w14:textId="77777777" w:rsidR="00597F2E" w:rsidRPr="002E0BD6" w:rsidRDefault="00597F2E" w:rsidP="00344305">
            <w:pPr>
              <w:tabs>
                <w:tab w:val="left" w:pos="540"/>
              </w:tabs>
              <w:spacing w:line="240" w:lineRule="atLeast"/>
              <w:ind w:right="89" w:firstLine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4C0695" w14:textId="77777777" w:rsidR="00597F2E" w:rsidRPr="002E0BD6" w:rsidRDefault="00597F2E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40A55F1D" w14:textId="77777777" w:rsidR="00597F2E" w:rsidRPr="002E0BD6" w:rsidRDefault="00597F2E" w:rsidP="00344305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3EC556" w14:textId="77777777" w:rsidR="00597F2E" w:rsidRPr="002E0BD6" w:rsidRDefault="00597F2E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3A253A00" w14:textId="77777777" w:rsidR="00597F2E" w:rsidRPr="002E0BD6" w:rsidRDefault="00597F2E" w:rsidP="00344305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2EEFF6" w14:textId="77777777" w:rsidR="00597F2E" w:rsidRPr="002E0BD6" w:rsidRDefault="00597F2E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40B881AA" w14:textId="77777777" w:rsidR="00597F2E" w:rsidRPr="002E0BD6" w:rsidRDefault="00597F2E" w:rsidP="00344305">
            <w:pPr>
              <w:tabs>
                <w:tab w:val="clear" w:pos="907"/>
                <w:tab w:val="decimal" w:pos="921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95938" w:rsidRPr="002E0BD6" w14:paraId="0D2CF8C2" w14:textId="77777777" w:rsidTr="000C5111">
        <w:tc>
          <w:tcPr>
            <w:tcW w:w="3870" w:type="dxa"/>
          </w:tcPr>
          <w:p w14:paraId="6FF209F3" w14:textId="77777777" w:rsidR="00795938" w:rsidRPr="002E0BD6" w:rsidRDefault="00795938" w:rsidP="0034430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66" w:type="dxa"/>
            <w:shd w:val="clear" w:color="auto" w:fill="auto"/>
          </w:tcPr>
          <w:p w14:paraId="33749F86" w14:textId="1D74791B" w:rsidR="00795938" w:rsidRPr="002E0BD6" w:rsidRDefault="00795938" w:rsidP="00344305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11,246</w:t>
            </w:r>
          </w:p>
        </w:tc>
        <w:tc>
          <w:tcPr>
            <w:tcW w:w="270" w:type="dxa"/>
            <w:shd w:val="clear" w:color="auto" w:fill="auto"/>
          </w:tcPr>
          <w:p w14:paraId="1C189A71" w14:textId="77777777" w:rsidR="00795938" w:rsidRPr="002E0BD6" w:rsidRDefault="00795938" w:rsidP="00344305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6E9B4D1" w14:textId="52465B12" w:rsidR="00795938" w:rsidRPr="002E0BD6" w:rsidRDefault="00795938" w:rsidP="00344305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 w:hint="cs"/>
                <w:sz w:val="30"/>
                <w:szCs w:val="30"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,4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ECAB8F9" w14:textId="77777777" w:rsidR="00795938" w:rsidRPr="002E0BD6" w:rsidRDefault="00795938" w:rsidP="0034430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shd w:val="clear" w:color="auto" w:fill="auto"/>
          </w:tcPr>
          <w:p w14:paraId="42271CD2" w14:textId="2C85BA77" w:rsidR="00795938" w:rsidRPr="002E0BD6" w:rsidRDefault="00795938" w:rsidP="00344305">
            <w:pPr>
              <w:tabs>
                <w:tab w:val="clear" w:pos="907"/>
                <w:tab w:val="decimal" w:pos="921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0,889</w:t>
            </w:r>
          </w:p>
        </w:tc>
        <w:tc>
          <w:tcPr>
            <w:tcW w:w="270" w:type="dxa"/>
            <w:shd w:val="clear" w:color="auto" w:fill="auto"/>
          </w:tcPr>
          <w:p w14:paraId="71898192" w14:textId="77777777" w:rsidR="00795938" w:rsidRPr="002E0BD6" w:rsidRDefault="00795938" w:rsidP="00344305">
            <w:pPr>
              <w:tabs>
                <w:tab w:val="left" w:pos="540"/>
                <w:tab w:val="decimal" w:pos="963"/>
              </w:tabs>
              <w:spacing w:line="240" w:lineRule="atLeast"/>
              <w:ind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433CC3B6" w14:textId="7704B247" w:rsidR="00795938" w:rsidRPr="002E0BD6" w:rsidRDefault="00795938" w:rsidP="00344305">
            <w:pPr>
              <w:tabs>
                <w:tab w:val="clear" w:pos="907"/>
                <w:tab w:val="decimal" w:pos="921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 w:hint="cs"/>
                <w:sz w:val="30"/>
                <w:szCs w:val="30"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6067C2">
              <w:rPr>
                <w:rFonts w:ascii="Angsana New" w:hAnsi="Angsana New" w:hint="cs"/>
                <w:sz w:val="30"/>
                <w:szCs w:val="30"/>
              </w:rPr>
              <w:t>01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795938" w:rsidRPr="002E0BD6" w14:paraId="7BDCF79A" w14:textId="77777777" w:rsidTr="000C5111">
        <w:tc>
          <w:tcPr>
            <w:tcW w:w="3870" w:type="dxa"/>
          </w:tcPr>
          <w:p w14:paraId="114FE393" w14:textId="77777777" w:rsidR="00795938" w:rsidRPr="002E0BD6" w:rsidRDefault="00795938" w:rsidP="0034430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40DA419D" w14:textId="2E0C3643" w:rsidR="00795938" w:rsidRPr="002E0BD6" w:rsidRDefault="00795938" w:rsidP="00344305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7,327</w:t>
            </w:r>
          </w:p>
        </w:tc>
        <w:tc>
          <w:tcPr>
            <w:tcW w:w="270" w:type="dxa"/>
            <w:shd w:val="clear" w:color="auto" w:fill="auto"/>
          </w:tcPr>
          <w:p w14:paraId="1013FB41" w14:textId="77777777" w:rsidR="00795938" w:rsidRPr="002E0BD6" w:rsidRDefault="00795938" w:rsidP="00344305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699AB092" w14:textId="4D4C54E9" w:rsidR="00795938" w:rsidRPr="002E0BD6" w:rsidRDefault="00795938" w:rsidP="00344305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5,965</w:t>
            </w:r>
          </w:p>
        </w:tc>
        <w:tc>
          <w:tcPr>
            <w:tcW w:w="236" w:type="dxa"/>
            <w:shd w:val="clear" w:color="auto" w:fill="auto"/>
          </w:tcPr>
          <w:p w14:paraId="6E74C793" w14:textId="77777777" w:rsidR="00795938" w:rsidRPr="002E0BD6" w:rsidRDefault="00795938" w:rsidP="00344305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111939E2" w14:textId="4810BF67" w:rsidR="00795938" w:rsidRPr="002E0BD6" w:rsidRDefault="00795938" w:rsidP="00344305">
            <w:pPr>
              <w:tabs>
                <w:tab w:val="clear" w:pos="907"/>
                <w:tab w:val="decimal" w:pos="921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7,</w:t>
            </w:r>
            <w:r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270" w:type="dxa"/>
            <w:shd w:val="clear" w:color="auto" w:fill="auto"/>
          </w:tcPr>
          <w:p w14:paraId="0FCE40BC" w14:textId="77777777" w:rsidR="00795938" w:rsidRPr="002E0BD6" w:rsidRDefault="00795938" w:rsidP="00344305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76963786" w14:textId="19791BDE" w:rsidR="00795938" w:rsidRPr="002E0BD6" w:rsidRDefault="00795938" w:rsidP="00344305">
            <w:pPr>
              <w:tabs>
                <w:tab w:val="clear" w:pos="907"/>
                <w:tab w:val="decimal" w:pos="921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5,864</w:t>
            </w:r>
          </w:p>
        </w:tc>
      </w:tr>
      <w:tr w:rsidR="00795938" w:rsidRPr="002E0BD6" w14:paraId="5503FE6B" w14:textId="77777777" w:rsidTr="000C5111">
        <w:tc>
          <w:tcPr>
            <w:tcW w:w="3870" w:type="dxa"/>
          </w:tcPr>
          <w:p w14:paraId="6713CCBF" w14:textId="77777777" w:rsidR="00795938" w:rsidRPr="002E0BD6" w:rsidRDefault="00795938" w:rsidP="0034430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2BAB0" w14:textId="5E5468DE" w:rsidR="00795938" w:rsidRPr="008D6096" w:rsidRDefault="00795938" w:rsidP="00344305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18,573</w:t>
            </w:r>
          </w:p>
        </w:tc>
        <w:tc>
          <w:tcPr>
            <w:tcW w:w="270" w:type="dxa"/>
            <w:shd w:val="clear" w:color="auto" w:fill="auto"/>
          </w:tcPr>
          <w:p w14:paraId="66E0E314" w14:textId="77777777" w:rsidR="00795938" w:rsidRPr="002E0BD6" w:rsidRDefault="00795938" w:rsidP="00344305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745AE5" w14:textId="5178407F" w:rsidR="00795938" w:rsidRPr="00B13E3E" w:rsidRDefault="00795938" w:rsidP="00344305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3E3E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B13E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8,369</w:t>
            </w:r>
          </w:p>
        </w:tc>
        <w:tc>
          <w:tcPr>
            <w:tcW w:w="236" w:type="dxa"/>
            <w:shd w:val="clear" w:color="auto" w:fill="auto"/>
          </w:tcPr>
          <w:p w14:paraId="76CFDADB" w14:textId="77777777" w:rsidR="00795938" w:rsidRPr="00B13E3E" w:rsidRDefault="00795938" w:rsidP="00344305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BF155" w14:textId="31B74FE5" w:rsidR="00795938" w:rsidRPr="00B13E3E" w:rsidRDefault="00795938" w:rsidP="00344305">
            <w:pPr>
              <w:tabs>
                <w:tab w:val="clear" w:pos="907"/>
                <w:tab w:val="decimal" w:pos="921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8,187</w:t>
            </w:r>
          </w:p>
        </w:tc>
        <w:tc>
          <w:tcPr>
            <w:tcW w:w="270" w:type="dxa"/>
            <w:shd w:val="clear" w:color="auto" w:fill="auto"/>
          </w:tcPr>
          <w:p w14:paraId="28360167" w14:textId="77777777" w:rsidR="00795938" w:rsidRPr="00B13E3E" w:rsidRDefault="00795938" w:rsidP="00344305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096BF" w14:textId="4B1A8758" w:rsidR="00795938" w:rsidRPr="00B13E3E" w:rsidRDefault="00795938" w:rsidP="00344305">
            <w:pPr>
              <w:tabs>
                <w:tab w:val="clear" w:pos="907"/>
                <w:tab w:val="decimal" w:pos="921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3E3E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B13E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7,88</w:t>
            </w:r>
            <w:r w:rsidRPr="00B13E3E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</w:p>
        </w:tc>
      </w:tr>
    </w:tbl>
    <w:p w14:paraId="15443154" w14:textId="77777777" w:rsidR="00DE2B54" w:rsidRPr="00726000" w:rsidRDefault="00DE2B54" w:rsidP="00344305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42530EA" w14:textId="77777777" w:rsidR="00DE2B54" w:rsidRDefault="00DE2B54" w:rsidP="0034430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กลุ่มบริษัทมีภาระผูกพันเกี่ยวกับสัญญาเช่าอาคารสำนักงาน อาคารร้านสาขา คลังสินค้า ยานพาหนะ และอุปกรณ์สำนักงาน ซึ่งค่าเช่า อายุการเช่าและเงื่อนไขเป็นไปตามที่ระบุไว้ในสัญญา</w:t>
      </w:r>
    </w:p>
    <w:p w14:paraId="51D27333" w14:textId="77777777" w:rsidR="00DE2B54" w:rsidRDefault="00DE2B54" w:rsidP="00344305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3" w:type="dxa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DE2B54" w:rsidRPr="002E0BD6" w14:paraId="5A225C7E" w14:textId="77777777" w:rsidTr="000C5111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19A3E7A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B84B7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FF5BBE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6F33C9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2B54" w:rsidRPr="002E0BD6" w14:paraId="6EE2398B" w14:textId="77777777" w:rsidTr="000C511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34340A3" w14:textId="77777777" w:rsidR="00DE2B54" w:rsidRPr="002E0BD6" w:rsidRDefault="00DE2B54" w:rsidP="00344305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9882" w14:textId="77777777" w:rsidR="00DE2B54" w:rsidRPr="002E0BD6" w:rsidRDefault="00DE2B54" w:rsidP="0034430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EB79F" w14:textId="77777777" w:rsidR="00DE2B54" w:rsidRPr="002E0BD6" w:rsidRDefault="00DE2B54" w:rsidP="00344305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74D77" w14:textId="77777777" w:rsidR="00DE2B54" w:rsidRPr="002E0BD6" w:rsidRDefault="00DE2B54" w:rsidP="0034430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Pr="006067C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13ADFD" w14:textId="77777777" w:rsidR="00DE2B54" w:rsidRPr="002E0BD6" w:rsidRDefault="00DE2B54" w:rsidP="0034430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6A1FF" w14:textId="77777777" w:rsidR="00DE2B54" w:rsidRPr="002E0BD6" w:rsidRDefault="00DE2B54" w:rsidP="0034430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17A5E" w14:textId="77777777" w:rsidR="00DE2B54" w:rsidRPr="002E0BD6" w:rsidRDefault="00DE2B54" w:rsidP="00344305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053F8" w14:textId="77777777" w:rsidR="00DE2B54" w:rsidRPr="002E0BD6" w:rsidRDefault="00DE2B54" w:rsidP="0034430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7C2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Pr="006067C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E2B54" w:rsidRPr="002E0BD6" w14:paraId="28D09589" w14:textId="77777777" w:rsidTr="000C511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7C66B6D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141E06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2B54" w:rsidRPr="002E0BD6" w14:paraId="773E44EE" w14:textId="77777777" w:rsidTr="000C511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5057BF0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E7097DB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7E7516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E5EC699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F5D437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5DB2CE8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567B79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4CBBDD3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C4085" w:rsidRPr="00F81141" w14:paraId="62B462E1" w14:textId="77777777" w:rsidTr="000C511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AE75347" w14:textId="77777777" w:rsidR="005C4085" w:rsidRPr="002E0BD6" w:rsidRDefault="005C4085" w:rsidP="0034430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2852A" w14:textId="1EA11557" w:rsidR="005C4085" w:rsidRPr="00F81141" w:rsidRDefault="005C4085" w:rsidP="00344305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B62D7" w14:textId="77777777" w:rsidR="005C4085" w:rsidRPr="00B13E3E" w:rsidRDefault="005C4085" w:rsidP="00344305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BAFFD" w14:textId="6A805124" w:rsidR="005C4085" w:rsidRPr="00F81141" w:rsidRDefault="005C4085" w:rsidP="00344305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141">
              <w:rPr>
                <w:rFonts w:ascii="Angsana New" w:hAnsi="Angsana New"/>
                <w:sz w:val="30"/>
                <w:szCs w:val="30"/>
              </w:rPr>
              <w:t>5,544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B6D9A" w14:textId="77777777" w:rsidR="005C4085" w:rsidRPr="00B13E3E" w:rsidRDefault="005C4085" w:rsidP="00344305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88DFB" w14:textId="57B5CE15" w:rsidR="005C4085" w:rsidRPr="00F81141" w:rsidRDefault="005C4085" w:rsidP="00344305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B925A" w14:textId="77777777" w:rsidR="005C4085" w:rsidRPr="00B13E3E" w:rsidRDefault="005C4085" w:rsidP="00344305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A5B11" w14:textId="1C26A588" w:rsidR="005C4085" w:rsidRPr="00F81141" w:rsidRDefault="005C4085" w:rsidP="00344305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141">
              <w:rPr>
                <w:rFonts w:ascii="Angsana New" w:hAnsi="Angsana New"/>
                <w:sz w:val="30"/>
                <w:szCs w:val="30"/>
              </w:rPr>
              <w:t>5,544</w:t>
            </w:r>
          </w:p>
        </w:tc>
      </w:tr>
    </w:tbl>
    <w:p w14:paraId="3D424B6C" w14:textId="77777777" w:rsidR="007413E4" w:rsidRPr="00726000" w:rsidRDefault="007413E4" w:rsidP="00344305">
      <w:pPr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3C968EB0" w14:textId="14C1A0C7" w:rsidR="007D37EC" w:rsidRDefault="004409A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346D39C" w14:textId="255D1203" w:rsidR="0030398F" w:rsidRDefault="006B1BE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44305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C01851" w:rsidRPr="00344305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30398F" w:rsidRPr="0034430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7711E0" w:rsidRPr="00344305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F30DBAB" w14:textId="77777777" w:rsidR="0030398F" w:rsidRPr="00451671" w:rsidRDefault="0030398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6067FA59" w14:textId="77777777" w:rsidR="0030398F" w:rsidRPr="00623946" w:rsidRDefault="0030398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62394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FFC1043" w14:textId="77777777" w:rsidR="0030398F" w:rsidRPr="00D771EC" w:rsidRDefault="0030398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088B58" w14:textId="77777777" w:rsidR="00B7190D" w:rsidRDefault="0030398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5939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</w:t>
      </w:r>
      <w:r w:rsidRPr="00623946">
        <w:rPr>
          <w:rFonts w:asciiTheme="majorBidi" w:hAnsiTheme="majorBidi" w:cstheme="majorBidi"/>
          <w:sz w:val="30"/>
          <w:szCs w:val="30"/>
          <w:cs/>
        </w:rPr>
        <w:t>การถือหรือออกตราสารอนุพันธ์ เพื่อการเก็งกำไรหรือการค้า</w:t>
      </w:r>
    </w:p>
    <w:p w14:paraId="66D680DD" w14:textId="77777777" w:rsidR="004324EB" w:rsidRPr="00451671" w:rsidRDefault="004324E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E1A8C94" w14:textId="77777777" w:rsidR="0030398F" w:rsidRPr="00623946" w:rsidRDefault="0030398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6B8FF1FD" w14:textId="77777777" w:rsidR="0030398F" w:rsidRPr="00623946" w:rsidRDefault="0030398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C2F0F15" w14:textId="2999E9A2" w:rsidR="000B66D2" w:rsidRPr="000B66D2" w:rsidRDefault="000B66D2" w:rsidP="000B6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66D2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</w:t>
      </w:r>
      <w:r w:rsidR="00A30003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A30003">
        <w:rPr>
          <w:rFonts w:asciiTheme="majorBidi" w:hAnsiTheme="majorBidi" w:cstheme="majorBidi"/>
          <w:sz w:val="30"/>
          <w:szCs w:val="30"/>
        </w:rPr>
        <w:t xml:space="preserve">2561 </w:t>
      </w:r>
      <w:r w:rsidRPr="000B66D2">
        <w:rPr>
          <w:rFonts w:asciiTheme="majorBidi" w:hAnsiTheme="majorBidi" w:cstheme="majorBidi"/>
          <w:sz w:val="30"/>
          <w:szCs w:val="30"/>
          <w:cs/>
        </w:rPr>
        <w:t>ดอกเบี้ยของเงินกู้ยืมส่วนใหญ่มีอัตราดอกเบี้ยคงที่จาก</w:t>
      </w:r>
      <w:r w:rsidRPr="000B66D2">
        <w:rPr>
          <w:rFonts w:asciiTheme="majorBidi" w:hAnsiTheme="majorBidi" w:cstheme="majorBidi" w:hint="cs"/>
          <w:sz w:val="30"/>
          <w:szCs w:val="30"/>
          <w:cs/>
        </w:rPr>
        <w:t xml:space="preserve">เงินกู้ยืมระยะสั้น </w:t>
      </w:r>
      <w:r w:rsidRPr="000B66D2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Pr="000B66D2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4</w:t>
      </w:r>
      <w:r w:rsidRPr="000B66D2">
        <w:rPr>
          <w:rFonts w:asciiTheme="majorBidi" w:hAnsiTheme="majorBidi" w:cstheme="majorBidi"/>
          <w:sz w:val="30"/>
          <w:szCs w:val="30"/>
        </w:rPr>
        <w:t>)</w:t>
      </w:r>
    </w:p>
    <w:p w14:paraId="2B74FB89" w14:textId="77777777" w:rsidR="00726000" w:rsidRPr="000B66D2" w:rsidRDefault="0072600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30CC379" w14:textId="48234A58" w:rsidR="00726000" w:rsidRDefault="0072600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0CE7DF60" w14:textId="36710B57" w:rsidR="00E470FD" w:rsidRDefault="00E470F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29CCDB8E" w14:textId="330F8CFC" w:rsidR="00E470FD" w:rsidRDefault="00E470F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76A07470" w14:textId="049FE52D" w:rsidR="00E470FD" w:rsidRDefault="00E470F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0527A5D3" w14:textId="5D114526" w:rsidR="00E470FD" w:rsidRDefault="00E470F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7A96B72A" w14:textId="02FDC9D6" w:rsidR="00E470FD" w:rsidRDefault="00E470F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5D34C8B8" w14:textId="4D051A9B" w:rsidR="00E470FD" w:rsidRDefault="00E470F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57DA7C08" w14:textId="73D522EF" w:rsidR="00E470FD" w:rsidRDefault="00E470F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52AA1778" w14:textId="62533F1E" w:rsidR="00E470FD" w:rsidRDefault="00E470F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2EA94AA6" w14:textId="2FA19999" w:rsidR="00E470FD" w:rsidRDefault="00E470F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658E4D82" w14:textId="1F4066A5" w:rsidR="00E470FD" w:rsidRDefault="00E470F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04AE896F" w14:textId="36DB115C" w:rsidR="00E470FD" w:rsidRDefault="00E470F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0D35CC71" w14:textId="63F0D29B" w:rsidR="00E470FD" w:rsidRDefault="00E470F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28CC700F" w14:textId="45F3AA91" w:rsidR="00E470FD" w:rsidRDefault="00E470F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2FE36294" w14:textId="4149A2CE" w:rsidR="00E470FD" w:rsidRDefault="00E470F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40F786E9" w14:textId="72FF7CD2" w:rsidR="00E470FD" w:rsidRDefault="00E470F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4E647EDF" w14:textId="00641126" w:rsidR="00E470FD" w:rsidRDefault="00E470F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19F29402" w14:textId="0A24C2DC" w:rsidR="00E470FD" w:rsidRDefault="00E470F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3F542142" w14:textId="198CBAE0" w:rsidR="00E470FD" w:rsidRDefault="00E470F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46E9DD85" w14:textId="14E40F5C" w:rsidR="00E470FD" w:rsidRDefault="00E470F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0C2E004F" w14:textId="5BCE9FE7" w:rsidR="00E470FD" w:rsidRDefault="00E470F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20D94C84" w14:textId="4B59377F" w:rsidR="00E470FD" w:rsidRDefault="00E470F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38B2F148" w14:textId="43DF3172" w:rsidR="00E470FD" w:rsidRDefault="00E470F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6478B788" w14:textId="0625C370" w:rsidR="00E470FD" w:rsidRDefault="00E470F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562D4B68" w14:textId="6237BD92" w:rsidR="00E470FD" w:rsidRDefault="00E470FD" w:rsidP="00801927">
      <w:pPr>
        <w:tabs>
          <w:tab w:val="clear" w:pos="454"/>
          <w:tab w:val="clear" w:pos="680"/>
          <w:tab w:val="left" w:pos="180"/>
        </w:tabs>
        <w:ind w:left="90"/>
        <w:jc w:val="thaiDistribute"/>
        <w:rPr>
          <w:rFonts w:ascii="Angsana New" w:hAnsi="Angsana New"/>
          <w:sz w:val="30"/>
          <w:szCs w:val="30"/>
        </w:rPr>
      </w:pPr>
      <w:r w:rsidRPr="00E91901">
        <w:rPr>
          <w:rFonts w:ascii="Angsana New" w:hAnsi="Angsana New" w:hint="cs"/>
          <w:sz w:val="30"/>
          <w:szCs w:val="30"/>
          <w:cs/>
        </w:rPr>
        <w:t xml:space="preserve">สินทรัพย์และหนี้สินทางการเงิน ณ วันที่ </w:t>
      </w:r>
      <w:r w:rsidRPr="00E91901">
        <w:rPr>
          <w:rFonts w:ascii="Angsana New" w:hAnsi="Angsana New" w:hint="cs"/>
          <w:sz w:val="30"/>
          <w:szCs w:val="30"/>
        </w:rPr>
        <w:t xml:space="preserve">31 </w:t>
      </w:r>
      <w:r w:rsidRPr="00E9190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91901">
        <w:rPr>
          <w:rFonts w:ascii="Angsana New" w:hAnsi="Angsana New" w:hint="cs"/>
          <w:sz w:val="30"/>
          <w:szCs w:val="30"/>
        </w:rPr>
        <w:t xml:space="preserve">2562 </w:t>
      </w:r>
      <w:r w:rsidRPr="00E91901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91901">
        <w:rPr>
          <w:rFonts w:ascii="Angsana New" w:hAnsi="Angsana New" w:hint="cs"/>
          <w:sz w:val="30"/>
          <w:szCs w:val="30"/>
        </w:rPr>
        <w:t xml:space="preserve">2561 </w:t>
      </w:r>
      <w:r w:rsidRPr="00E91901">
        <w:rPr>
          <w:rFonts w:ascii="Angsana New" w:hAnsi="Angsana New" w:hint="cs"/>
          <w:sz w:val="30"/>
          <w:szCs w:val="30"/>
          <w:cs/>
        </w:rPr>
        <w:t>วิเคราะห์ตามระยะเวลาครบกำหนดของเปลี่ยนแปลงอัตราดอกเบี้ยจำแนกได้ดังนี้</w:t>
      </w:r>
    </w:p>
    <w:p w14:paraId="52825AC1" w14:textId="77777777" w:rsidR="00E470FD" w:rsidRDefault="00E470F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114"/>
        <w:gridCol w:w="236"/>
        <w:gridCol w:w="1204"/>
        <w:gridCol w:w="236"/>
        <w:gridCol w:w="1114"/>
        <w:gridCol w:w="236"/>
        <w:gridCol w:w="1017"/>
        <w:gridCol w:w="7"/>
      </w:tblGrid>
      <w:tr w:rsidR="00B46040" w:rsidRPr="004D5F6C" w14:paraId="7F77E9C8" w14:textId="77777777" w:rsidTr="000D6967">
        <w:trPr>
          <w:gridAfter w:val="1"/>
          <w:wAfter w:w="7" w:type="dxa"/>
          <w:tblHeader/>
        </w:trPr>
        <w:tc>
          <w:tcPr>
            <w:tcW w:w="3420" w:type="dxa"/>
          </w:tcPr>
          <w:p w14:paraId="704A6881" w14:textId="77777777" w:rsidR="00B46040" w:rsidRPr="00C01851" w:rsidRDefault="00B4604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3" w:type="dxa"/>
            <w:gridSpan w:val="9"/>
          </w:tcPr>
          <w:p w14:paraId="476EC492" w14:textId="2F3024AA" w:rsidR="00B46040" w:rsidRPr="00C01851" w:rsidRDefault="00B4604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18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</w:tr>
      <w:tr w:rsidR="00B46040" w:rsidRPr="004D5F6C" w14:paraId="7BC459D3" w14:textId="77777777" w:rsidTr="00B46040">
        <w:trPr>
          <w:gridAfter w:val="1"/>
          <w:wAfter w:w="7" w:type="dxa"/>
          <w:tblHeader/>
        </w:trPr>
        <w:tc>
          <w:tcPr>
            <w:tcW w:w="3420" w:type="dxa"/>
          </w:tcPr>
          <w:p w14:paraId="3659D921" w14:textId="77777777" w:rsidR="00B46040" w:rsidRPr="00C01851" w:rsidRDefault="00B4604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firstLine="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EBA480" w14:textId="77777777" w:rsidR="00B46040" w:rsidRPr="00C01851" w:rsidRDefault="00B4604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129059" w14:textId="77777777" w:rsidR="00B46040" w:rsidRPr="00C01851" w:rsidRDefault="00B4604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57" w:type="dxa"/>
            <w:gridSpan w:val="7"/>
            <w:tcBorders>
              <w:bottom w:val="single" w:sz="4" w:space="0" w:color="auto"/>
            </w:tcBorders>
            <w:vAlign w:val="bottom"/>
          </w:tcPr>
          <w:p w14:paraId="29389BF9" w14:textId="475675A3" w:rsidR="00B46040" w:rsidRPr="00B46040" w:rsidRDefault="00B4604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040">
              <w:rPr>
                <w:rFonts w:asciiTheme="majorBidi" w:hAnsiTheme="majorBidi"/>
                <w:sz w:val="28"/>
                <w:szCs w:val="28"/>
                <w:cs/>
              </w:rPr>
              <w:t>ระยะเวลาที่ครบกำหนดชำระ</w:t>
            </w:r>
          </w:p>
        </w:tc>
      </w:tr>
      <w:tr w:rsidR="0030398F" w:rsidRPr="004D5F6C" w14:paraId="31852DC0" w14:textId="77777777" w:rsidTr="006D5014">
        <w:trPr>
          <w:tblHeader/>
        </w:trPr>
        <w:tc>
          <w:tcPr>
            <w:tcW w:w="3420" w:type="dxa"/>
            <w:vAlign w:val="bottom"/>
          </w:tcPr>
          <w:p w14:paraId="36508835" w14:textId="61A17B7D" w:rsidR="005605F6" w:rsidRPr="00C01851" w:rsidRDefault="005605F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18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018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018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4A86181E" w14:textId="77777777" w:rsidR="0030398F" w:rsidRPr="00C01851" w:rsidRDefault="0030398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18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อัตราดอกเบี้ย</w:t>
            </w:r>
            <w:r w:rsidRPr="00C018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018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236" w:type="dxa"/>
            <w:vAlign w:val="bottom"/>
          </w:tcPr>
          <w:p w14:paraId="15581FF3" w14:textId="77777777" w:rsidR="0030398F" w:rsidRPr="00C01851" w:rsidRDefault="0030398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0CE7A14" w14:textId="77777777" w:rsidR="0030398F" w:rsidRPr="00C01851" w:rsidRDefault="0030398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18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C0185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0185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C2E3213" w14:textId="77777777" w:rsidR="0030398F" w:rsidRPr="00C01851" w:rsidRDefault="0030398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343D074" w14:textId="77777777" w:rsidR="0030398F" w:rsidRPr="00C01851" w:rsidRDefault="0030398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1851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C01851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C0185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6BA0CBE7" w14:textId="77777777" w:rsidR="0030398F" w:rsidRPr="00C01851" w:rsidRDefault="0030398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18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แต่ภายใน </w:t>
            </w:r>
            <w:r w:rsidRPr="00C01851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0185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2BB4DFD" w14:textId="77777777" w:rsidR="0030398F" w:rsidRPr="00C01851" w:rsidRDefault="0030398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6AB9A22" w14:textId="77777777" w:rsidR="0030398F" w:rsidRPr="00C01851" w:rsidRDefault="0030398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18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</w:t>
            </w:r>
            <w:r w:rsidRPr="00C01851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0185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044DF2B" w14:textId="77777777" w:rsidR="0030398F" w:rsidRPr="00C01851" w:rsidRDefault="0030398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D326624" w14:textId="77777777" w:rsidR="0030398F" w:rsidRPr="00C01851" w:rsidRDefault="0030398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18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0398F" w:rsidRPr="004D5F6C" w14:paraId="66CE058F" w14:textId="77777777" w:rsidTr="006D5014">
        <w:trPr>
          <w:gridAfter w:val="1"/>
          <w:wAfter w:w="7" w:type="dxa"/>
          <w:tblHeader/>
        </w:trPr>
        <w:tc>
          <w:tcPr>
            <w:tcW w:w="3420" w:type="dxa"/>
          </w:tcPr>
          <w:p w14:paraId="5D38DAD7" w14:textId="77777777" w:rsidR="0030398F" w:rsidRPr="00C01851" w:rsidRDefault="0030398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9305DDE" w14:textId="77777777" w:rsidR="0030398F" w:rsidRPr="00C01851" w:rsidRDefault="0030398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0185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C0185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ร้อยละต่อปี</w:t>
            </w:r>
            <w:r w:rsidRPr="00C0185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7F8DFFD6" w14:textId="77777777" w:rsidR="0030398F" w:rsidRPr="00C01851" w:rsidRDefault="0030398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57" w:type="dxa"/>
            <w:gridSpan w:val="7"/>
            <w:vAlign w:val="center"/>
          </w:tcPr>
          <w:p w14:paraId="059CAE0E" w14:textId="77777777" w:rsidR="0030398F" w:rsidRPr="00C01851" w:rsidRDefault="0030398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018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AD671E" w:rsidRPr="00C018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C018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0398F" w:rsidRPr="004D5F6C" w14:paraId="76A86E38" w14:textId="77777777" w:rsidTr="002C68CC">
        <w:tc>
          <w:tcPr>
            <w:tcW w:w="3420" w:type="dxa"/>
          </w:tcPr>
          <w:p w14:paraId="08B81AD1" w14:textId="77777777" w:rsidR="0030398F" w:rsidRPr="00C01851" w:rsidRDefault="0030398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18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19E96B91" w14:textId="77777777" w:rsidR="0030398F" w:rsidRPr="00C01851" w:rsidRDefault="0030398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AD05086" w14:textId="77777777" w:rsidR="0030398F" w:rsidRPr="00C01851" w:rsidRDefault="0030398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center"/>
          </w:tcPr>
          <w:p w14:paraId="14ADFD06" w14:textId="77777777" w:rsidR="0030398F" w:rsidRPr="00C01851" w:rsidRDefault="0030398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center"/>
          </w:tcPr>
          <w:p w14:paraId="71D08892" w14:textId="77777777" w:rsidR="0030398F" w:rsidRPr="00C01851" w:rsidRDefault="0030398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center"/>
          </w:tcPr>
          <w:p w14:paraId="68144E7C" w14:textId="77777777" w:rsidR="0030398F" w:rsidRPr="00C01851" w:rsidRDefault="0030398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center"/>
          </w:tcPr>
          <w:p w14:paraId="6E13D837" w14:textId="77777777" w:rsidR="0030398F" w:rsidRPr="00C01851" w:rsidRDefault="0030398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center"/>
          </w:tcPr>
          <w:p w14:paraId="0A5AA8C6" w14:textId="77777777" w:rsidR="0030398F" w:rsidRPr="00C01851" w:rsidRDefault="0030398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center"/>
          </w:tcPr>
          <w:p w14:paraId="530971E5" w14:textId="77777777" w:rsidR="0030398F" w:rsidRPr="00C01851" w:rsidRDefault="0030398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center"/>
          </w:tcPr>
          <w:p w14:paraId="2C634059" w14:textId="77777777" w:rsidR="0030398F" w:rsidRPr="00C01851" w:rsidRDefault="0030398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0398F" w:rsidRPr="004D5F6C" w14:paraId="37551801" w14:textId="77777777" w:rsidTr="002C68CC">
        <w:tc>
          <w:tcPr>
            <w:tcW w:w="3420" w:type="dxa"/>
            <w:vAlign w:val="center"/>
          </w:tcPr>
          <w:p w14:paraId="36995D05" w14:textId="085A32AE" w:rsidR="0030398F" w:rsidRPr="00C01851" w:rsidRDefault="00685F4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18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center"/>
          </w:tcPr>
          <w:p w14:paraId="34925A44" w14:textId="77777777" w:rsidR="0030398F" w:rsidRPr="00C01851" w:rsidRDefault="0030398F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D9DA72F" w14:textId="77777777" w:rsidR="0030398F" w:rsidRPr="00C01851" w:rsidRDefault="0030398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center"/>
          </w:tcPr>
          <w:p w14:paraId="5423B706" w14:textId="77777777" w:rsidR="0030398F" w:rsidRPr="00C01851" w:rsidRDefault="0030398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center"/>
          </w:tcPr>
          <w:p w14:paraId="7931523E" w14:textId="77777777" w:rsidR="0030398F" w:rsidRPr="00C01851" w:rsidRDefault="0030398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center"/>
          </w:tcPr>
          <w:p w14:paraId="742D1865" w14:textId="77777777" w:rsidR="0030398F" w:rsidRPr="00C01851" w:rsidRDefault="0030398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center"/>
          </w:tcPr>
          <w:p w14:paraId="010DCEE9" w14:textId="77777777" w:rsidR="0030398F" w:rsidRPr="00C01851" w:rsidRDefault="0030398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center"/>
          </w:tcPr>
          <w:p w14:paraId="09C769A2" w14:textId="77777777" w:rsidR="0030398F" w:rsidRPr="00C01851" w:rsidRDefault="0030398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center"/>
          </w:tcPr>
          <w:p w14:paraId="422C2D0A" w14:textId="77777777" w:rsidR="0030398F" w:rsidRPr="00C01851" w:rsidRDefault="0030398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center"/>
          </w:tcPr>
          <w:p w14:paraId="33C8BF06" w14:textId="77777777" w:rsidR="0030398F" w:rsidRPr="00C01851" w:rsidRDefault="0030398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63395" w:rsidRPr="004D5F6C" w14:paraId="4E85B6CB" w14:textId="77777777" w:rsidTr="002C68CC">
        <w:tc>
          <w:tcPr>
            <w:tcW w:w="3420" w:type="dxa"/>
            <w:vAlign w:val="center"/>
          </w:tcPr>
          <w:p w14:paraId="05604015" w14:textId="77777777" w:rsidR="00463395" w:rsidRPr="00C01851" w:rsidRDefault="0046339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185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8871F66" w14:textId="65A528F7" w:rsidR="00463395" w:rsidRPr="00C01851" w:rsidRDefault="00463395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85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4.05 </w:t>
            </w:r>
            <w:r w:rsidR="00C0185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  <w:r w:rsidRPr="00C0185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4.09</w:t>
            </w:r>
          </w:p>
        </w:tc>
        <w:tc>
          <w:tcPr>
            <w:tcW w:w="236" w:type="dxa"/>
            <w:shd w:val="clear" w:color="auto" w:fill="auto"/>
          </w:tcPr>
          <w:p w14:paraId="52CC679E" w14:textId="77777777" w:rsidR="00463395" w:rsidRPr="00C01851" w:rsidRDefault="0046339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06AFF0E4" w14:textId="7785C68F" w:rsidR="00463395" w:rsidRPr="00C01851" w:rsidRDefault="00463395" w:rsidP="00344305">
            <w:pPr>
              <w:tabs>
                <w:tab w:val="clear" w:pos="680"/>
                <w:tab w:val="clear" w:pos="907"/>
              </w:tabs>
              <w:spacing w:line="240" w:lineRule="auto"/>
              <w:ind w:left="-175" w:right="1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18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B92229" w14:textId="77777777" w:rsidR="00463395" w:rsidRPr="00C01851" w:rsidRDefault="0046339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276055BD" w14:textId="621F5AA7" w:rsidR="00463395" w:rsidRPr="00C01851" w:rsidRDefault="0046339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1851">
              <w:rPr>
                <w:rFonts w:asciiTheme="majorBidi" w:hAnsiTheme="majorBidi" w:cstheme="majorBidi"/>
                <w:sz w:val="26"/>
                <w:szCs w:val="26"/>
              </w:rPr>
              <w:t>171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C5FB25" w14:textId="77777777" w:rsidR="00463395" w:rsidRPr="00C01851" w:rsidRDefault="0046339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074078DC" w14:textId="67E59880" w:rsidR="00463395" w:rsidRPr="00C01851" w:rsidRDefault="00463395" w:rsidP="00344305">
            <w:pPr>
              <w:tabs>
                <w:tab w:val="clear" w:pos="680"/>
                <w:tab w:val="clear" w:pos="907"/>
              </w:tabs>
              <w:spacing w:line="240" w:lineRule="auto"/>
              <w:ind w:left="-175" w:right="1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18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694F29" w14:textId="77777777" w:rsidR="00463395" w:rsidRPr="00C01851" w:rsidRDefault="0046339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center"/>
          </w:tcPr>
          <w:p w14:paraId="160EBD6D" w14:textId="6E184C8D" w:rsidR="00463395" w:rsidRPr="00C01851" w:rsidRDefault="0046339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1851">
              <w:rPr>
                <w:rFonts w:asciiTheme="majorBidi" w:hAnsiTheme="majorBidi" w:cstheme="majorBidi"/>
                <w:sz w:val="26"/>
                <w:szCs w:val="26"/>
              </w:rPr>
              <w:t>171</w:t>
            </w:r>
          </w:p>
        </w:tc>
      </w:tr>
      <w:tr w:rsidR="006E602B" w:rsidRPr="004D5F6C" w14:paraId="3D1D8537" w14:textId="77777777" w:rsidTr="000B0708">
        <w:tc>
          <w:tcPr>
            <w:tcW w:w="3420" w:type="dxa"/>
            <w:vAlign w:val="center"/>
          </w:tcPr>
          <w:p w14:paraId="0E3D63E8" w14:textId="77777777" w:rsidR="006E602B" w:rsidRPr="00C01851" w:rsidRDefault="006E602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18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42E67F0" w14:textId="77777777" w:rsidR="006E602B" w:rsidRPr="00C01851" w:rsidRDefault="006E602B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35645EA" w14:textId="77777777" w:rsidR="006E602B" w:rsidRPr="00C01851" w:rsidRDefault="006E602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C51924" w14:textId="5BF6B74E" w:rsidR="006E602B" w:rsidRPr="009B6F2E" w:rsidRDefault="009B6F2E" w:rsidP="009B6F2E">
            <w:pPr>
              <w:tabs>
                <w:tab w:val="clear" w:pos="680"/>
                <w:tab w:val="clear" w:pos="907"/>
              </w:tabs>
              <w:spacing w:line="240" w:lineRule="auto"/>
              <w:ind w:left="-175" w:right="1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6F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6272F0" w14:textId="77777777" w:rsidR="006E602B" w:rsidRPr="00C01851" w:rsidRDefault="006E602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E03A94" w14:textId="49501BEE" w:rsidR="006E602B" w:rsidRPr="00C01851" w:rsidRDefault="009B6F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340DFF" w14:textId="77777777" w:rsidR="006E602B" w:rsidRPr="00C01851" w:rsidRDefault="006E602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099506" w14:textId="24396639" w:rsidR="006E602B" w:rsidRPr="00C01851" w:rsidRDefault="006E602B" w:rsidP="00344305">
            <w:pPr>
              <w:tabs>
                <w:tab w:val="clear" w:pos="680"/>
                <w:tab w:val="clear" w:pos="907"/>
              </w:tabs>
              <w:spacing w:line="240" w:lineRule="auto"/>
              <w:ind w:left="-175" w:right="1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18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A6F986" w14:textId="77777777" w:rsidR="006E602B" w:rsidRPr="00C01851" w:rsidRDefault="006E602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BF5B46" w14:textId="10D76631" w:rsidR="006E602B" w:rsidRPr="00C01851" w:rsidRDefault="009B6F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171</w:t>
            </w:r>
          </w:p>
        </w:tc>
      </w:tr>
    </w:tbl>
    <w:p w14:paraId="2EC58916" w14:textId="088FA472" w:rsidR="0030398F" w:rsidRDefault="0030398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114"/>
        <w:gridCol w:w="236"/>
        <w:gridCol w:w="1204"/>
        <w:gridCol w:w="236"/>
        <w:gridCol w:w="1114"/>
        <w:gridCol w:w="236"/>
        <w:gridCol w:w="1017"/>
        <w:gridCol w:w="7"/>
      </w:tblGrid>
      <w:tr w:rsidR="00B46040" w:rsidRPr="004D5F6C" w14:paraId="76BEFA4F" w14:textId="77777777" w:rsidTr="000D6967">
        <w:trPr>
          <w:gridAfter w:val="1"/>
          <w:wAfter w:w="7" w:type="dxa"/>
          <w:tblHeader/>
        </w:trPr>
        <w:tc>
          <w:tcPr>
            <w:tcW w:w="3420" w:type="dxa"/>
          </w:tcPr>
          <w:p w14:paraId="2073D337" w14:textId="77777777" w:rsidR="00B46040" w:rsidRPr="00C01851" w:rsidRDefault="00B4604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3" w:type="dxa"/>
            <w:gridSpan w:val="9"/>
            <w:vAlign w:val="bottom"/>
          </w:tcPr>
          <w:p w14:paraId="45FC2FB5" w14:textId="18BFCCEA" w:rsidR="00B46040" w:rsidRPr="00C01851" w:rsidRDefault="00B4604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18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</w:tr>
      <w:tr w:rsidR="00B46040" w:rsidRPr="004D5F6C" w14:paraId="7F532C82" w14:textId="77777777" w:rsidTr="00B46040">
        <w:trPr>
          <w:gridAfter w:val="1"/>
          <w:wAfter w:w="7" w:type="dxa"/>
          <w:tblHeader/>
        </w:trPr>
        <w:tc>
          <w:tcPr>
            <w:tcW w:w="3420" w:type="dxa"/>
          </w:tcPr>
          <w:p w14:paraId="4ECA89E4" w14:textId="77777777" w:rsidR="00B46040" w:rsidRPr="00C01851" w:rsidRDefault="00B4604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firstLine="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18DE92" w14:textId="77777777" w:rsidR="00B46040" w:rsidRPr="00C01851" w:rsidRDefault="00B4604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1F72B7" w14:textId="77777777" w:rsidR="00B46040" w:rsidRPr="00C01851" w:rsidRDefault="00B4604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57" w:type="dxa"/>
            <w:gridSpan w:val="7"/>
            <w:tcBorders>
              <w:bottom w:val="single" w:sz="4" w:space="0" w:color="auto"/>
            </w:tcBorders>
            <w:vAlign w:val="bottom"/>
          </w:tcPr>
          <w:p w14:paraId="15808AA2" w14:textId="5293D4C7" w:rsidR="00B46040" w:rsidRPr="00C01851" w:rsidRDefault="00B4604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6040">
              <w:rPr>
                <w:rFonts w:asciiTheme="majorBidi" w:hAnsiTheme="majorBidi"/>
                <w:sz w:val="28"/>
                <w:szCs w:val="28"/>
                <w:cs/>
              </w:rPr>
              <w:t>ระยะเวลาที่ครบกำหนดชำระ</w:t>
            </w:r>
          </w:p>
        </w:tc>
      </w:tr>
      <w:tr w:rsidR="004E62EB" w:rsidRPr="004D5F6C" w14:paraId="787F87D0" w14:textId="77777777" w:rsidTr="006D5014">
        <w:trPr>
          <w:tblHeader/>
        </w:trPr>
        <w:tc>
          <w:tcPr>
            <w:tcW w:w="3420" w:type="dxa"/>
            <w:vAlign w:val="bottom"/>
          </w:tcPr>
          <w:p w14:paraId="606CBB0B" w14:textId="77777777" w:rsidR="004E62EB" w:rsidRPr="00C01851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18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018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018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465088D6" w14:textId="77777777" w:rsidR="004E62EB" w:rsidRPr="00C01851" w:rsidRDefault="004E62EB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18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อัตราดอกเบี้ย</w:t>
            </w:r>
            <w:r w:rsidRPr="00C018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018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236" w:type="dxa"/>
            <w:vAlign w:val="bottom"/>
          </w:tcPr>
          <w:p w14:paraId="1A9E4C8A" w14:textId="77777777" w:rsidR="004E62EB" w:rsidRPr="00C01851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5EB18F5" w14:textId="77777777" w:rsidR="004E62EB" w:rsidRPr="00C01851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18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C0185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0185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7294C23" w14:textId="77777777" w:rsidR="004E62EB" w:rsidRPr="00C01851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65AD273" w14:textId="77777777" w:rsidR="004E62EB" w:rsidRPr="00C01851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1851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C01851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C0185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554869A8" w14:textId="77777777" w:rsidR="004E62EB" w:rsidRPr="00C01851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18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แต่ภายใน </w:t>
            </w:r>
            <w:r w:rsidRPr="00C01851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0185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60A30BD" w14:textId="77777777" w:rsidR="004E62EB" w:rsidRPr="00C01851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FFCB347" w14:textId="77777777" w:rsidR="004E62EB" w:rsidRPr="00C01851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18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</w:t>
            </w:r>
            <w:r w:rsidRPr="00C01851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0185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C7684DA" w14:textId="77777777" w:rsidR="004E62EB" w:rsidRPr="00C01851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9D3AC22" w14:textId="77777777" w:rsidR="004E62EB" w:rsidRPr="00C01851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18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E62EB" w:rsidRPr="004D5F6C" w14:paraId="0F2C5660" w14:textId="77777777" w:rsidTr="006D5014">
        <w:trPr>
          <w:gridAfter w:val="1"/>
          <w:wAfter w:w="7" w:type="dxa"/>
          <w:tblHeader/>
        </w:trPr>
        <w:tc>
          <w:tcPr>
            <w:tcW w:w="3420" w:type="dxa"/>
          </w:tcPr>
          <w:p w14:paraId="4F8A333E" w14:textId="77777777" w:rsidR="004E62EB" w:rsidRPr="00C01851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3DCB4F5" w14:textId="77777777" w:rsidR="004E62EB" w:rsidRPr="00C01851" w:rsidRDefault="004E62EB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0185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C0185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ร้อยละต่อปี</w:t>
            </w:r>
            <w:r w:rsidRPr="00C0185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4516CFE7" w14:textId="77777777" w:rsidR="004E62EB" w:rsidRPr="00C01851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57" w:type="dxa"/>
            <w:gridSpan w:val="7"/>
            <w:vAlign w:val="center"/>
          </w:tcPr>
          <w:p w14:paraId="1732B3E7" w14:textId="77777777" w:rsidR="004E62EB" w:rsidRPr="00C01851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018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E62EB" w:rsidRPr="004D5F6C" w14:paraId="1EC87562" w14:textId="77777777" w:rsidTr="002C68CC">
        <w:tc>
          <w:tcPr>
            <w:tcW w:w="3420" w:type="dxa"/>
            <w:vAlign w:val="center"/>
          </w:tcPr>
          <w:p w14:paraId="32FA4FDB" w14:textId="68133340" w:rsidR="004E62EB" w:rsidRPr="00C01851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18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14:paraId="47D65A20" w14:textId="77777777" w:rsidR="004E62EB" w:rsidRPr="004D5F6C" w:rsidRDefault="004E62EB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54C681A" w14:textId="77777777" w:rsidR="004E62EB" w:rsidRPr="004D5F6C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5F426531" w14:textId="77777777" w:rsidR="004E62EB" w:rsidRPr="004D5F6C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1130E80A" w14:textId="77777777" w:rsidR="004E62EB" w:rsidRPr="004D5F6C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1C4275F1" w14:textId="77777777" w:rsidR="004E62EB" w:rsidRPr="004D5F6C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3CB35BC5" w14:textId="77777777" w:rsidR="004E62EB" w:rsidRPr="004D5F6C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47D45767" w14:textId="77777777" w:rsidR="004E62EB" w:rsidRPr="004D5F6C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3829E528" w14:textId="77777777" w:rsidR="004E62EB" w:rsidRPr="004D5F6C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center"/>
          </w:tcPr>
          <w:p w14:paraId="3A490819" w14:textId="77777777" w:rsidR="004E62EB" w:rsidRPr="004D5F6C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E62EB" w:rsidRPr="004D5F6C" w14:paraId="2F4738CE" w14:textId="77777777" w:rsidTr="002C68CC">
        <w:tc>
          <w:tcPr>
            <w:tcW w:w="3420" w:type="dxa"/>
            <w:vAlign w:val="center"/>
          </w:tcPr>
          <w:p w14:paraId="0B4C0353" w14:textId="77777777" w:rsidR="004E62EB" w:rsidRPr="00C01851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18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center"/>
          </w:tcPr>
          <w:p w14:paraId="7E284F01" w14:textId="77777777" w:rsidR="004E62EB" w:rsidRPr="004D5F6C" w:rsidRDefault="004E62EB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B6BE0FB" w14:textId="77777777" w:rsidR="004E62EB" w:rsidRPr="004D5F6C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24A2F4B2" w14:textId="77777777" w:rsidR="004E62EB" w:rsidRPr="004D5F6C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1A921FB7" w14:textId="77777777" w:rsidR="004E62EB" w:rsidRPr="004D5F6C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72D77B28" w14:textId="77777777" w:rsidR="004E62EB" w:rsidRPr="004D5F6C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4F9C98E7" w14:textId="77777777" w:rsidR="004E62EB" w:rsidRPr="004D5F6C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45A2BAFF" w14:textId="77777777" w:rsidR="004E62EB" w:rsidRPr="004D5F6C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0EECA3C1" w14:textId="77777777" w:rsidR="004E62EB" w:rsidRPr="004D5F6C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center"/>
          </w:tcPr>
          <w:p w14:paraId="2752D1CC" w14:textId="77777777" w:rsidR="004E62EB" w:rsidRPr="004D5F6C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E62EB" w:rsidRPr="004D5F6C" w14:paraId="6AD95E22" w14:textId="77777777" w:rsidTr="002C68CC">
        <w:tc>
          <w:tcPr>
            <w:tcW w:w="3420" w:type="dxa"/>
            <w:vAlign w:val="center"/>
          </w:tcPr>
          <w:p w14:paraId="00D6E691" w14:textId="77777777" w:rsidR="004E62EB" w:rsidRPr="00C01851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185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F580059" w14:textId="234C1C34" w:rsidR="004E62EB" w:rsidRPr="00AB57B6" w:rsidRDefault="00C4067E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B57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0.40</w:t>
            </w:r>
          </w:p>
        </w:tc>
        <w:tc>
          <w:tcPr>
            <w:tcW w:w="236" w:type="dxa"/>
            <w:shd w:val="clear" w:color="auto" w:fill="auto"/>
          </w:tcPr>
          <w:p w14:paraId="7E122E98" w14:textId="77777777" w:rsidR="004E62EB" w:rsidRPr="00C4067E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287D7" w14:textId="39616F1C" w:rsidR="004E62EB" w:rsidRPr="00BC5E4D" w:rsidRDefault="00C4067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5E4D">
              <w:rPr>
                <w:rFonts w:asciiTheme="majorBidi" w:hAnsiTheme="majorBidi" w:cstheme="majorBidi"/>
                <w:sz w:val="26"/>
                <w:szCs w:val="26"/>
              </w:rPr>
              <w:t>1,073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71F815" w14:textId="77777777" w:rsidR="004E62EB" w:rsidRPr="00BC5E4D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70136" w14:textId="52A99A58" w:rsidR="004E62EB" w:rsidRPr="00BC5E4D" w:rsidRDefault="00C4067E" w:rsidP="00344305">
            <w:pPr>
              <w:tabs>
                <w:tab w:val="clear" w:pos="680"/>
                <w:tab w:val="clear" w:pos="907"/>
              </w:tabs>
              <w:spacing w:line="240" w:lineRule="auto"/>
              <w:ind w:left="-175" w:right="1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5E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066EAD" w14:textId="77777777" w:rsidR="004E62EB" w:rsidRPr="00BC5E4D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0CF91" w14:textId="4F9307F2" w:rsidR="004E62EB" w:rsidRPr="00BC5E4D" w:rsidRDefault="00C4067E" w:rsidP="00344305">
            <w:pPr>
              <w:tabs>
                <w:tab w:val="clear" w:pos="680"/>
                <w:tab w:val="clear" w:pos="907"/>
              </w:tabs>
              <w:ind w:left="-175" w:right="1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5E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B7DD06" w14:textId="77777777" w:rsidR="004E62EB" w:rsidRPr="00BC5E4D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6DF83" w14:textId="7FC36E7B" w:rsidR="004E62EB" w:rsidRPr="00BC5E4D" w:rsidRDefault="00C4067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5E4D">
              <w:rPr>
                <w:rFonts w:asciiTheme="majorBidi" w:hAnsiTheme="majorBidi" w:cstheme="majorBidi"/>
                <w:sz w:val="26"/>
                <w:szCs w:val="26"/>
              </w:rPr>
              <w:t>1,073</w:t>
            </w:r>
          </w:p>
        </w:tc>
      </w:tr>
      <w:tr w:rsidR="004E62EB" w:rsidRPr="004D5F6C" w14:paraId="7CE91971" w14:textId="77777777" w:rsidTr="000B0708">
        <w:tc>
          <w:tcPr>
            <w:tcW w:w="3420" w:type="dxa"/>
            <w:vAlign w:val="center"/>
          </w:tcPr>
          <w:p w14:paraId="2FFD2B60" w14:textId="77777777" w:rsidR="004E62EB" w:rsidRPr="00C01851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18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E75C071" w14:textId="77777777" w:rsidR="004E62EB" w:rsidRPr="00AB57B6" w:rsidRDefault="004E62EB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6647C3B" w14:textId="77777777" w:rsidR="004E62EB" w:rsidRPr="00C4067E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FE9A5A" w14:textId="633FB1A4" w:rsidR="004E62EB" w:rsidRPr="00BC5E4D" w:rsidRDefault="009B6F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74745D" w14:textId="77777777" w:rsidR="004E62EB" w:rsidRPr="00BC5E4D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A115C8" w14:textId="09FF509D" w:rsidR="004E62EB" w:rsidRPr="00BC5E4D" w:rsidRDefault="009B6F2E" w:rsidP="009B6F2E">
            <w:pPr>
              <w:tabs>
                <w:tab w:val="clear" w:pos="680"/>
                <w:tab w:val="clear" w:pos="907"/>
              </w:tabs>
              <w:spacing w:line="240" w:lineRule="auto"/>
              <w:ind w:left="-175" w:right="1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CD9F8D" w14:textId="77777777" w:rsidR="004E62EB" w:rsidRPr="00BC5E4D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6ED4D7" w14:textId="0ECD454D" w:rsidR="004E62EB" w:rsidRPr="006D5014" w:rsidRDefault="00C4067E" w:rsidP="00344305">
            <w:pPr>
              <w:tabs>
                <w:tab w:val="clear" w:pos="680"/>
                <w:tab w:val="clear" w:pos="907"/>
              </w:tabs>
              <w:spacing w:line="240" w:lineRule="auto"/>
              <w:ind w:left="-175" w:right="1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50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E8163F" w14:textId="77777777" w:rsidR="004E62EB" w:rsidRPr="00BC5E4D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AA3611" w14:textId="7FE66492" w:rsidR="004E62EB" w:rsidRPr="00BC5E4D" w:rsidRDefault="009B6F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1,073</w:t>
            </w:r>
          </w:p>
        </w:tc>
      </w:tr>
      <w:tr w:rsidR="004E62EB" w:rsidRPr="004D5F6C" w14:paraId="5DBEF6E5" w14:textId="77777777" w:rsidTr="000B0708">
        <w:tc>
          <w:tcPr>
            <w:tcW w:w="3420" w:type="dxa"/>
            <w:vAlign w:val="center"/>
          </w:tcPr>
          <w:p w14:paraId="1581FA24" w14:textId="77777777" w:rsidR="004E62EB" w:rsidRPr="00C01851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665F4BF" w14:textId="77777777" w:rsidR="004E62EB" w:rsidRPr="00AB57B6" w:rsidRDefault="004E62EB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6B09AC" w14:textId="77777777" w:rsidR="004E62EB" w:rsidRPr="004D5F6C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55ECD80" w14:textId="77777777" w:rsidR="004E62EB" w:rsidRPr="00BC5E4D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0FE5BF4" w14:textId="77777777" w:rsidR="004E62EB" w:rsidRPr="00BC5E4D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91A644F" w14:textId="77777777" w:rsidR="004E62EB" w:rsidRPr="00BC5E4D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48729EE" w14:textId="77777777" w:rsidR="004E62EB" w:rsidRPr="00BC5E4D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060536C" w14:textId="77777777" w:rsidR="004E62EB" w:rsidRPr="00BC5E4D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A6D2669" w14:textId="77777777" w:rsidR="004E62EB" w:rsidRPr="00BC5E4D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8674B41" w14:textId="77777777" w:rsidR="004E62EB" w:rsidRPr="00BC5E4D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E62EB" w:rsidRPr="004D5F6C" w14:paraId="3A6B2F42" w14:textId="77777777" w:rsidTr="002C68CC">
        <w:tc>
          <w:tcPr>
            <w:tcW w:w="3420" w:type="dxa"/>
            <w:vAlign w:val="center"/>
          </w:tcPr>
          <w:p w14:paraId="021299D2" w14:textId="77777777" w:rsidR="004E62EB" w:rsidRPr="00C01851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18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EA3AC9D" w14:textId="77777777" w:rsidR="004E62EB" w:rsidRPr="00AB57B6" w:rsidRDefault="004E62EB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821B3AB" w14:textId="77777777" w:rsidR="004E62EB" w:rsidRPr="004D5F6C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0FF66D2F" w14:textId="77777777" w:rsidR="004E62EB" w:rsidRPr="00BC5E4D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BC7512D" w14:textId="77777777" w:rsidR="004E62EB" w:rsidRPr="00BC5E4D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288238E4" w14:textId="77777777" w:rsidR="004E62EB" w:rsidRPr="00BC5E4D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6CD3AF4" w14:textId="77777777" w:rsidR="004E62EB" w:rsidRPr="00BC5E4D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2A5B57FE" w14:textId="77777777" w:rsidR="004E62EB" w:rsidRPr="00BC5E4D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D4B6B57" w14:textId="77777777" w:rsidR="004E62EB" w:rsidRPr="00BC5E4D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center"/>
          </w:tcPr>
          <w:p w14:paraId="2161A7B3" w14:textId="77777777" w:rsidR="004E62EB" w:rsidRPr="00BC5E4D" w:rsidRDefault="004E62E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07F04" w:rsidRPr="004D5F6C" w14:paraId="2248767B" w14:textId="77777777" w:rsidTr="002C68CC">
        <w:tc>
          <w:tcPr>
            <w:tcW w:w="3420" w:type="dxa"/>
            <w:vAlign w:val="center"/>
          </w:tcPr>
          <w:p w14:paraId="3D00B76A" w14:textId="646028D2" w:rsidR="00607F04" w:rsidRPr="00C01851" w:rsidRDefault="00607F0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185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F893F70" w14:textId="5B479DFE" w:rsidR="00607F04" w:rsidRPr="00AB57B6" w:rsidRDefault="00607F0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F53950A" w14:textId="77777777" w:rsidR="00607F04" w:rsidRPr="004D5F6C" w:rsidRDefault="00607F0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348962F2" w14:textId="68B3F840" w:rsidR="00607F04" w:rsidRPr="00BC5E4D" w:rsidRDefault="00607F0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5A5AE3D" w14:textId="77777777" w:rsidR="00607F04" w:rsidRPr="00BC5E4D" w:rsidRDefault="00607F0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101A2936" w14:textId="270AE9B1" w:rsidR="00607F04" w:rsidRPr="00BC5E4D" w:rsidRDefault="00607F04" w:rsidP="00344305">
            <w:pPr>
              <w:tabs>
                <w:tab w:val="clear" w:pos="680"/>
                <w:tab w:val="clear" w:pos="907"/>
              </w:tabs>
              <w:spacing w:line="240" w:lineRule="auto"/>
              <w:ind w:left="-175" w:right="1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6ABC84B" w14:textId="77777777" w:rsidR="00607F04" w:rsidRPr="00BC5E4D" w:rsidRDefault="00607F0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172FD09F" w14:textId="431C12D2" w:rsidR="00607F04" w:rsidRPr="00BC5E4D" w:rsidRDefault="00607F04" w:rsidP="00344305">
            <w:pPr>
              <w:tabs>
                <w:tab w:val="clear" w:pos="680"/>
                <w:tab w:val="clear" w:pos="907"/>
              </w:tabs>
              <w:spacing w:line="240" w:lineRule="auto"/>
              <w:ind w:left="-175" w:right="1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0632267" w14:textId="77777777" w:rsidR="00607F04" w:rsidRPr="00BC5E4D" w:rsidRDefault="00607F0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center"/>
          </w:tcPr>
          <w:p w14:paraId="162B9D91" w14:textId="57751E66" w:rsidR="00607F04" w:rsidRPr="00BC5E4D" w:rsidRDefault="00607F0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55B14" w:rsidRPr="004D5F6C" w14:paraId="0BCF9E1C" w14:textId="77777777" w:rsidTr="002C68CC">
        <w:tc>
          <w:tcPr>
            <w:tcW w:w="3420" w:type="dxa"/>
            <w:vAlign w:val="center"/>
          </w:tcPr>
          <w:p w14:paraId="2D018BE0" w14:textId="1B5EA101" w:rsidR="00255B14" w:rsidRPr="00C01851" w:rsidRDefault="00255B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2C68C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01851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F5FCE91" w14:textId="29AE010F" w:rsidR="00255B14" w:rsidRPr="00AB57B6" w:rsidRDefault="00255B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B57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3.45 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  <w:r w:rsidRPr="00AB57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4.07</w:t>
            </w:r>
          </w:p>
        </w:tc>
        <w:tc>
          <w:tcPr>
            <w:tcW w:w="236" w:type="dxa"/>
            <w:shd w:val="clear" w:color="auto" w:fill="auto"/>
          </w:tcPr>
          <w:p w14:paraId="09846161" w14:textId="77777777" w:rsidR="00255B14" w:rsidRPr="004D5F6C" w:rsidRDefault="00255B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36986B67" w14:textId="136B7445" w:rsidR="00255B14" w:rsidRPr="00BC5E4D" w:rsidRDefault="00255B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5E4D">
              <w:rPr>
                <w:rFonts w:asciiTheme="majorBidi" w:hAnsiTheme="majorBidi" w:cstheme="majorBidi"/>
                <w:sz w:val="26"/>
                <w:szCs w:val="26"/>
              </w:rPr>
              <w:t>29,500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5D2BDB" w14:textId="77777777" w:rsidR="00255B14" w:rsidRPr="00BC5E4D" w:rsidRDefault="00255B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61683770" w14:textId="1C58410D" w:rsidR="00255B14" w:rsidRPr="00BC5E4D" w:rsidRDefault="00255B14" w:rsidP="00344305">
            <w:pPr>
              <w:tabs>
                <w:tab w:val="clear" w:pos="680"/>
                <w:tab w:val="clear" w:pos="907"/>
              </w:tabs>
              <w:ind w:left="-175" w:right="1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5E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23BD71" w14:textId="77777777" w:rsidR="00255B14" w:rsidRPr="00BC5E4D" w:rsidRDefault="00255B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54279E9F" w14:textId="00C45C3B" w:rsidR="00255B14" w:rsidRPr="00BC5E4D" w:rsidRDefault="00255B14" w:rsidP="00344305">
            <w:pPr>
              <w:tabs>
                <w:tab w:val="clear" w:pos="680"/>
                <w:tab w:val="clear" w:pos="907"/>
              </w:tabs>
              <w:ind w:left="-175" w:right="1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5E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FD1C4C" w14:textId="77777777" w:rsidR="00255B14" w:rsidRPr="00BC5E4D" w:rsidRDefault="00255B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center"/>
          </w:tcPr>
          <w:p w14:paraId="1F333D9E" w14:textId="0812E202" w:rsidR="00255B14" w:rsidRPr="00BC5E4D" w:rsidRDefault="00255B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5E4D">
              <w:rPr>
                <w:rFonts w:asciiTheme="majorBidi" w:hAnsiTheme="majorBidi" w:cstheme="majorBidi"/>
                <w:sz w:val="26"/>
                <w:szCs w:val="26"/>
              </w:rPr>
              <w:t>29,500</w:t>
            </w:r>
          </w:p>
        </w:tc>
      </w:tr>
      <w:tr w:rsidR="00FF49AB" w:rsidRPr="004D5F6C" w14:paraId="727EA938" w14:textId="77777777" w:rsidTr="002C68CC">
        <w:tc>
          <w:tcPr>
            <w:tcW w:w="3420" w:type="dxa"/>
            <w:vAlign w:val="center"/>
          </w:tcPr>
          <w:p w14:paraId="6CEF7E91" w14:textId="77777777" w:rsidR="00FF49AB" w:rsidRPr="00C01851" w:rsidRDefault="00FF49AB" w:rsidP="00F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185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AD762C2" w14:textId="298ED41D" w:rsidR="00FF49AB" w:rsidRPr="00AB57B6" w:rsidRDefault="00FF49AB" w:rsidP="00FF49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B57B6">
              <w:rPr>
                <w:rFonts w:asciiTheme="majorBidi" w:hAnsiTheme="majorBidi" w:cstheme="majorBidi"/>
                <w:sz w:val="26"/>
                <w:szCs w:val="26"/>
              </w:rPr>
              <w:t>1.38</w:t>
            </w:r>
          </w:p>
        </w:tc>
        <w:tc>
          <w:tcPr>
            <w:tcW w:w="236" w:type="dxa"/>
            <w:shd w:val="clear" w:color="auto" w:fill="auto"/>
          </w:tcPr>
          <w:p w14:paraId="73F47D79" w14:textId="77777777" w:rsidR="00FF49AB" w:rsidRPr="004D5F6C" w:rsidRDefault="00FF49AB" w:rsidP="00F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E725D" w14:textId="34063F6E" w:rsidR="00FF49AB" w:rsidRPr="00BC5E4D" w:rsidRDefault="00FF49AB" w:rsidP="00F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6,371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F6005F" w14:textId="77777777" w:rsidR="00FF49AB" w:rsidRPr="00BC5E4D" w:rsidRDefault="00FF49AB" w:rsidP="00F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792B42" w14:textId="4609E013" w:rsidR="00FF49AB" w:rsidRPr="00BC5E4D" w:rsidRDefault="00FF49AB" w:rsidP="00F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BC5E4D">
              <w:rPr>
                <w:rFonts w:ascii="Angsana New" w:hAnsi="Angsana New"/>
                <w:sz w:val="26"/>
                <w:szCs w:val="26"/>
              </w:rPr>
              <w:t>,3</w:t>
            </w: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97D4849" w14:textId="77777777" w:rsidR="00FF49AB" w:rsidRPr="00BC5E4D" w:rsidRDefault="00FF49AB" w:rsidP="00F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4AF308" w14:textId="33D0E601" w:rsidR="00FF49AB" w:rsidRPr="00BC5E4D" w:rsidRDefault="00FF49AB" w:rsidP="00FF49AB">
            <w:pPr>
              <w:tabs>
                <w:tab w:val="clear" w:pos="680"/>
                <w:tab w:val="clear" w:pos="907"/>
              </w:tabs>
              <w:spacing w:line="240" w:lineRule="auto"/>
              <w:ind w:left="-175" w:right="1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5E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5A63EE" w14:textId="77777777" w:rsidR="00FF49AB" w:rsidRPr="00BC5E4D" w:rsidRDefault="00FF49AB" w:rsidP="00F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B87C1F" w14:textId="0475A81D" w:rsidR="00FF49AB" w:rsidRPr="00BC5E4D" w:rsidRDefault="00FF49AB" w:rsidP="00F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5E4D">
              <w:rPr>
                <w:rFonts w:asciiTheme="majorBidi" w:hAnsiTheme="majorBidi" w:cstheme="majorBidi"/>
                <w:sz w:val="26"/>
                <w:szCs w:val="26"/>
              </w:rPr>
              <w:t>9,698</w:t>
            </w:r>
          </w:p>
        </w:tc>
      </w:tr>
      <w:tr w:rsidR="00255B14" w:rsidRPr="004D5F6C" w14:paraId="3641BEFD" w14:textId="77777777" w:rsidTr="00866CBD">
        <w:tc>
          <w:tcPr>
            <w:tcW w:w="3420" w:type="dxa"/>
            <w:vAlign w:val="center"/>
          </w:tcPr>
          <w:p w14:paraId="002EC222" w14:textId="77777777" w:rsidR="00255B14" w:rsidRPr="00C01851" w:rsidRDefault="00255B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18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center"/>
          </w:tcPr>
          <w:p w14:paraId="1CDA3E56" w14:textId="77777777" w:rsidR="00255B14" w:rsidRPr="004D5F6C" w:rsidRDefault="00255B1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96349E" w14:textId="77777777" w:rsidR="00255B14" w:rsidRPr="004D5F6C" w:rsidRDefault="00255B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6D95A5" w14:textId="0D6E6361" w:rsidR="00255B14" w:rsidRPr="00866CBD" w:rsidRDefault="009B6F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35,871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12CBB6" w14:textId="77777777" w:rsidR="00255B14" w:rsidRPr="00866CBD" w:rsidRDefault="00255B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1DC6C2" w14:textId="34D80575" w:rsidR="00255B14" w:rsidRPr="00866CBD" w:rsidRDefault="009B6F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3,327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5EB873" w14:textId="77777777" w:rsidR="00255B14" w:rsidRPr="00866CBD" w:rsidRDefault="00255B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D6E18D" w14:textId="76B14AE0" w:rsidR="00255B14" w:rsidRPr="00866CBD" w:rsidRDefault="00255B14" w:rsidP="00344305">
            <w:pPr>
              <w:tabs>
                <w:tab w:val="clear" w:pos="680"/>
                <w:tab w:val="clear" w:pos="907"/>
              </w:tabs>
              <w:spacing w:line="240" w:lineRule="auto"/>
              <w:ind w:left="-175" w:right="1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6C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297CCE4" w14:textId="77777777" w:rsidR="00255B14" w:rsidRPr="00866CBD" w:rsidRDefault="00255B1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9C2B9B" w14:textId="250AAD54" w:rsidR="00255B14" w:rsidRPr="00866CBD" w:rsidRDefault="009B6F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39,198</w:t>
            </w:r>
          </w:p>
        </w:tc>
      </w:tr>
    </w:tbl>
    <w:p w14:paraId="38BE7349" w14:textId="3D1820FD" w:rsidR="008E5993" w:rsidRDefault="008E599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61B65C68" w14:textId="77777777" w:rsidR="008E5993" w:rsidRDefault="008E599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Style w:val="TableGrid"/>
        <w:tblW w:w="9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114"/>
        <w:gridCol w:w="236"/>
        <w:gridCol w:w="1204"/>
        <w:gridCol w:w="236"/>
        <w:gridCol w:w="1114"/>
        <w:gridCol w:w="236"/>
        <w:gridCol w:w="1027"/>
      </w:tblGrid>
      <w:tr w:rsidR="00B46040" w:rsidRPr="004D5F6C" w14:paraId="17EF2B35" w14:textId="77777777" w:rsidTr="000D6967">
        <w:trPr>
          <w:tblHeader/>
        </w:trPr>
        <w:tc>
          <w:tcPr>
            <w:tcW w:w="3420" w:type="dxa"/>
          </w:tcPr>
          <w:p w14:paraId="471897A5" w14:textId="77777777" w:rsidR="00B46040" w:rsidRPr="004D5F6C" w:rsidRDefault="00B4604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3" w:type="dxa"/>
            <w:gridSpan w:val="9"/>
            <w:vAlign w:val="bottom"/>
          </w:tcPr>
          <w:p w14:paraId="34897235" w14:textId="0C832BA1" w:rsidR="00B46040" w:rsidRPr="008E5993" w:rsidRDefault="00B4604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9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</w:tr>
      <w:tr w:rsidR="00B46040" w:rsidRPr="004D5F6C" w14:paraId="467A2626" w14:textId="77777777" w:rsidTr="00B46040">
        <w:trPr>
          <w:tblHeader/>
        </w:trPr>
        <w:tc>
          <w:tcPr>
            <w:tcW w:w="3420" w:type="dxa"/>
          </w:tcPr>
          <w:p w14:paraId="31504CCB" w14:textId="77777777" w:rsidR="00B46040" w:rsidRPr="004D5F6C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9EDCA3" w14:textId="77777777" w:rsidR="00B46040" w:rsidRPr="008E5993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8351B4" w14:textId="77777777" w:rsidR="00B46040" w:rsidRPr="008E5993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67" w:type="dxa"/>
            <w:gridSpan w:val="7"/>
            <w:tcBorders>
              <w:bottom w:val="single" w:sz="4" w:space="0" w:color="auto"/>
            </w:tcBorders>
            <w:vAlign w:val="bottom"/>
          </w:tcPr>
          <w:p w14:paraId="5DE21CDD" w14:textId="2AC3894A" w:rsidR="00B46040" w:rsidRPr="008E5993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6040">
              <w:rPr>
                <w:rFonts w:asciiTheme="majorBidi" w:hAnsiTheme="majorBidi"/>
                <w:sz w:val="28"/>
                <w:szCs w:val="28"/>
                <w:cs/>
              </w:rPr>
              <w:t>ระยะเวลาที่ครบกำหนดชำระ</w:t>
            </w:r>
          </w:p>
        </w:tc>
      </w:tr>
      <w:tr w:rsidR="00B46040" w:rsidRPr="004D5F6C" w14:paraId="19683EEA" w14:textId="77777777" w:rsidTr="00B46040">
        <w:trPr>
          <w:tblHeader/>
        </w:trPr>
        <w:tc>
          <w:tcPr>
            <w:tcW w:w="3420" w:type="dxa"/>
            <w:vAlign w:val="bottom"/>
          </w:tcPr>
          <w:p w14:paraId="4D593C76" w14:textId="4A2E2AB1" w:rsidR="00B46040" w:rsidRPr="008E5993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9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E59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E59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73715B26" w14:textId="77777777" w:rsidR="00B46040" w:rsidRPr="008E5993" w:rsidRDefault="00B46040" w:rsidP="00B46040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9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อัตราดอกเบี้ย</w:t>
            </w:r>
            <w:r w:rsidRPr="008E599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8E59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236" w:type="dxa"/>
            <w:vAlign w:val="bottom"/>
          </w:tcPr>
          <w:p w14:paraId="5EC2AA4D" w14:textId="77777777" w:rsidR="00B46040" w:rsidRPr="008E5993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6D0C4295" w14:textId="77777777" w:rsidR="00B46040" w:rsidRPr="008E5993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9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8E599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E599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A633C94" w14:textId="77777777" w:rsidR="00B46040" w:rsidRPr="008E5993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C17A35A" w14:textId="77777777" w:rsidR="00B46040" w:rsidRPr="008E5993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993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8E5993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E599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51E28644" w14:textId="77777777" w:rsidR="00B46040" w:rsidRPr="008E5993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9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แต่ภายใน </w:t>
            </w:r>
            <w:r w:rsidRPr="008E5993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8E599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A45BEFC" w14:textId="77777777" w:rsidR="00B46040" w:rsidRPr="008E5993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60BCB30B" w14:textId="77777777" w:rsidR="00B46040" w:rsidRPr="008E5993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9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</w:t>
            </w:r>
            <w:r w:rsidRPr="008E5993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8E599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22DA39C" w14:textId="77777777" w:rsidR="00B46040" w:rsidRPr="008E5993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6BEA5FC0" w14:textId="77777777" w:rsidR="00B46040" w:rsidRPr="008E5993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99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46040" w:rsidRPr="004D5F6C" w14:paraId="236C80CE" w14:textId="77777777" w:rsidTr="002C68CC">
        <w:trPr>
          <w:tblHeader/>
        </w:trPr>
        <w:tc>
          <w:tcPr>
            <w:tcW w:w="3420" w:type="dxa"/>
          </w:tcPr>
          <w:p w14:paraId="4F425BB7" w14:textId="77777777" w:rsidR="00B46040" w:rsidRPr="008E5993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FC56AF9" w14:textId="77777777" w:rsidR="00B46040" w:rsidRPr="008E5993" w:rsidRDefault="00B46040" w:rsidP="00B460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E599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8E599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ร้อยละต่อปี</w:t>
            </w:r>
            <w:r w:rsidRPr="008E599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13A5B717" w14:textId="77777777" w:rsidR="00B46040" w:rsidRPr="008E5993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67" w:type="dxa"/>
            <w:gridSpan w:val="7"/>
            <w:vAlign w:val="center"/>
          </w:tcPr>
          <w:p w14:paraId="576D9EA8" w14:textId="77777777" w:rsidR="00B46040" w:rsidRPr="008E5993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E59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46040" w:rsidRPr="004D5F6C" w14:paraId="61967141" w14:textId="77777777" w:rsidTr="000F55E5">
        <w:tc>
          <w:tcPr>
            <w:tcW w:w="3420" w:type="dxa"/>
            <w:vAlign w:val="center"/>
          </w:tcPr>
          <w:p w14:paraId="14961649" w14:textId="4511430A" w:rsidR="00B46040" w:rsidRPr="008E5993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9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center"/>
          </w:tcPr>
          <w:p w14:paraId="5CE1B1E1" w14:textId="77777777" w:rsidR="00B46040" w:rsidRPr="00451671" w:rsidRDefault="00B46040" w:rsidP="00B460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971E9E4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center"/>
          </w:tcPr>
          <w:p w14:paraId="0226B1EA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center"/>
          </w:tcPr>
          <w:p w14:paraId="21840892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center"/>
          </w:tcPr>
          <w:p w14:paraId="6149831C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center"/>
          </w:tcPr>
          <w:p w14:paraId="5C37B13F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center"/>
          </w:tcPr>
          <w:p w14:paraId="5F97A330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center"/>
          </w:tcPr>
          <w:p w14:paraId="575C5874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vAlign w:val="center"/>
          </w:tcPr>
          <w:p w14:paraId="0CBA4930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46040" w:rsidRPr="004D5F6C" w14:paraId="3941EB28" w14:textId="77777777" w:rsidTr="000F55E5">
        <w:tc>
          <w:tcPr>
            <w:tcW w:w="3420" w:type="dxa"/>
            <w:vAlign w:val="center"/>
          </w:tcPr>
          <w:p w14:paraId="6383BB01" w14:textId="798DB47F" w:rsidR="00B46040" w:rsidRPr="008E5993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9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center"/>
          </w:tcPr>
          <w:p w14:paraId="4FAA00E2" w14:textId="77777777" w:rsidR="00B46040" w:rsidRPr="00451671" w:rsidRDefault="00B46040" w:rsidP="00B460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47F0D10B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center"/>
          </w:tcPr>
          <w:p w14:paraId="7C905EE5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center"/>
          </w:tcPr>
          <w:p w14:paraId="49957778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center"/>
          </w:tcPr>
          <w:p w14:paraId="06150F3D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center"/>
          </w:tcPr>
          <w:p w14:paraId="70F64610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center"/>
          </w:tcPr>
          <w:p w14:paraId="32EAC8C7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center"/>
          </w:tcPr>
          <w:p w14:paraId="74254299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vAlign w:val="center"/>
          </w:tcPr>
          <w:p w14:paraId="5478CC49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46040" w:rsidRPr="004D5F6C" w14:paraId="71EC042C" w14:textId="77777777" w:rsidTr="000F55E5">
        <w:tc>
          <w:tcPr>
            <w:tcW w:w="3420" w:type="dxa"/>
            <w:vAlign w:val="center"/>
          </w:tcPr>
          <w:p w14:paraId="5164722F" w14:textId="56E2595B" w:rsidR="00B46040" w:rsidRPr="008E5993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99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57D50F0" w14:textId="0A3B2754" w:rsidR="00B46040" w:rsidRPr="00451671" w:rsidRDefault="00B46040" w:rsidP="00B460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1671">
              <w:rPr>
                <w:rFonts w:asciiTheme="majorBidi" w:hAnsiTheme="majorBidi" w:cstheme="majorBidi"/>
                <w:sz w:val="26"/>
                <w:szCs w:val="26"/>
              </w:rPr>
              <w:t>3.55 - 3.73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96D531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4C7D6FA6" w14:textId="7BCB70F2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1671">
              <w:rPr>
                <w:rFonts w:asciiTheme="majorBidi" w:hAnsiTheme="majorBidi" w:cstheme="majorBidi"/>
                <w:sz w:val="26"/>
                <w:szCs w:val="26"/>
              </w:rPr>
              <w:t>13,000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310BA6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0B9898B4" w14:textId="46B8E069" w:rsidR="00B46040" w:rsidRPr="00451671" w:rsidRDefault="00B46040" w:rsidP="00B46040">
            <w:pPr>
              <w:tabs>
                <w:tab w:val="clear" w:pos="680"/>
                <w:tab w:val="clear" w:pos="907"/>
              </w:tabs>
              <w:spacing w:line="240" w:lineRule="auto"/>
              <w:ind w:left="-175" w:right="1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16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26EA1C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07F03844" w14:textId="3D85F695" w:rsidR="00B46040" w:rsidRPr="00451671" w:rsidRDefault="00B46040" w:rsidP="00B46040">
            <w:pPr>
              <w:tabs>
                <w:tab w:val="clear" w:pos="680"/>
                <w:tab w:val="clear" w:pos="907"/>
              </w:tabs>
              <w:spacing w:line="240" w:lineRule="auto"/>
              <w:ind w:left="-175" w:right="1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16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AB35E3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343F0D3F" w14:textId="7A56CF16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1671">
              <w:rPr>
                <w:rFonts w:asciiTheme="majorBidi" w:hAnsiTheme="majorBidi" w:cstheme="majorBidi"/>
                <w:sz w:val="26"/>
                <w:szCs w:val="26"/>
              </w:rPr>
              <w:t>13,000</w:t>
            </w:r>
          </w:p>
        </w:tc>
      </w:tr>
      <w:tr w:rsidR="00B46040" w:rsidRPr="004D5F6C" w14:paraId="2876DDB9" w14:textId="77777777" w:rsidTr="000B0708">
        <w:tc>
          <w:tcPr>
            <w:tcW w:w="3420" w:type="dxa"/>
            <w:vAlign w:val="center"/>
          </w:tcPr>
          <w:p w14:paraId="1C7F8AF8" w14:textId="342D06AC" w:rsidR="00B46040" w:rsidRPr="008E5993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9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402FC32" w14:textId="77777777" w:rsidR="00B46040" w:rsidRPr="00451671" w:rsidRDefault="00B46040" w:rsidP="00B460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191FB87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6B636D" w14:textId="72777B60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D23055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94D74A" w14:textId="5D36F353" w:rsidR="00B46040" w:rsidRPr="00451671" w:rsidRDefault="00B46040" w:rsidP="00B46040">
            <w:pPr>
              <w:tabs>
                <w:tab w:val="clear" w:pos="680"/>
                <w:tab w:val="clear" w:pos="907"/>
              </w:tabs>
              <w:spacing w:line="240" w:lineRule="auto"/>
              <w:ind w:left="-175" w:right="1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140461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F8D68D" w14:textId="7CDDA200" w:rsidR="00B46040" w:rsidRPr="00451671" w:rsidRDefault="00B46040" w:rsidP="00B46040">
            <w:pPr>
              <w:tabs>
                <w:tab w:val="clear" w:pos="680"/>
                <w:tab w:val="clear" w:pos="907"/>
              </w:tabs>
              <w:spacing w:line="240" w:lineRule="auto"/>
              <w:ind w:left="-175" w:right="1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16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44BCCD7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FE4A58" w14:textId="341BAE1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13,000</w:t>
            </w:r>
          </w:p>
        </w:tc>
      </w:tr>
      <w:tr w:rsidR="00B46040" w:rsidRPr="004D5F6C" w14:paraId="5B68C653" w14:textId="77777777" w:rsidTr="000B0708">
        <w:tc>
          <w:tcPr>
            <w:tcW w:w="3420" w:type="dxa"/>
            <w:vAlign w:val="center"/>
          </w:tcPr>
          <w:p w14:paraId="7324CE2E" w14:textId="77777777" w:rsidR="00B46040" w:rsidRPr="008E5993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606C1F4" w14:textId="77777777" w:rsidR="00B46040" w:rsidRPr="00451671" w:rsidRDefault="00B46040" w:rsidP="00B460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C4BA899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D8FD231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17F8F1F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5A272B3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4172015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636A46B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94E47BB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B22A6E0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46040" w:rsidRPr="004D5F6C" w14:paraId="7567E1DD" w14:textId="77777777" w:rsidTr="000D6967">
        <w:trPr>
          <w:tblHeader/>
        </w:trPr>
        <w:tc>
          <w:tcPr>
            <w:tcW w:w="3420" w:type="dxa"/>
          </w:tcPr>
          <w:p w14:paraId="6F798A27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3" w:type="dxa"/>
            <w:gridSpan w:val="9"/>
            <w:vAlign w:val="bottom"/>
          </w:tcPr>
          <w:p w14:paraId="77899D63" w14:textId="78D50B0F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16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</w:tr>
      <w:tr w:rsidR="00B46040" w:rsidRPr="004D5F6C" w14:paraId="32E10674" w14:textId="77777777" w:rsidTr="00B46040">
        <w:trPr>
          <w:tblHeader/>
        </w:trPr>
        <w:tc>
          <w:tcPr>
            <w:tcW w:w="3420" w:type="dxa"/>
          </w:tcPr>
          <w:p w14:paraId="6042FDEA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13D99F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590538B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67" w:type="dxa"/>
            <w:gridSpan w:val="7"/>
            <w:tcBorders>
              <w:bottom w:val="single" w:sz="4" w:space="0" w:color="auto"/>
            </w:tcBorders>
            <w:vAlign w:val="bottom"/>
          </w:tcPr>
          <w:p w14:paraId="6CE1F0D5" w14:textId="7A0B366F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6040">
              <w:rPr>
                <w:rFonts w:asciiTheme="majorBidi" w:hAnsiTheme="majorBidi"/>
                <w:sz w:val="28"/>
                <w:szCs w:val="28"/>
                <w:cs/>
              </w:rPr>
              <w:t>ระยะเวลาที่ครบกำหนดชำระ</w:t>
            </w:r>
          </w:p>
        </w:tc>
      </w:tr>
      <w:tr w:rsidR="00B46040" w:rsidRPr="004D5F6C" w14:paraId="0ECD0F42" w14:textId="77777777" w:rsidTr="00B46040">
        <w:trPr>
          <w:tblHeader/>
        </w:trPr>
        <w:tc>
          <w:tcPr>
            <w:tcW w:w="3420" w:type="dxa"/>
            <w:vAlign w:val="bottom"/>
          </w:tcPr>
          <w:p w14:paraId="0E2448A6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516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516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516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2103C081" w14:textId="77777777" w:rsidR="00B46040" w:rsidRPr="00451671" w:rsidRDefault="00B46040" w:rsidP="00B46040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16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อัตราดอกเบี้ย</w:t>
            </w:r>
            <w:r w:rsidRPr="004516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4516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236" w:type="dxa"/>
            <w:vAlign w:val="bottom"/>
          </w:tcPr>
          <w:p w14:paraId="27FCD12F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8F1B405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16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45167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5167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B93E348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5383153A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1671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451671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5167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66D22444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16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แต่ภายใน </w:t>
            </w:r>
            <w:r w:rsidRPr="00451671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5167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6C62882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B0CDAF8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16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</w:t>
            </w:r>
            <w:r w:rsidRPr="00451671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5167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7392A78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471F1748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167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46040" w:rsidRPr="004D5F6C" w14:paraId="67F4EC8F" w14:textId="77777777" w:rsidTr="002C68CC">
        <w:trPr>
          <w:tblHeader/>
        </w:trPr>
        <w:tc>
          <w:tcPr>
            <w:tcW w:w="3420" w:type="dxa"/>
          </w:tcPr>
          <w:p w14:paraId="6BCF123E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1FBC85E" w14:textId="77777777" w:rsidR="00B46040" w:rsidRPr="00451671" w:rsidRDefault="00B46040" w:rsidP="00B460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5167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45167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ร้อยละต่อปี</w:t>
            </w:r>
            <w:r w:rsidRPr="0045167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33426ABB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67" w:type="dxa"/>
            <w:gridSpan w:val="7"/>
            <w:vAlign w:val="center"/>
          </w:tcPr>
          <w:p w14:paraId="160564B3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5167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46040" w:rsidRPr="004D5F6C" w14:paraId="280208A9" w14:textId="77777777" w:rsidTr="002C68CC">
        <w:tc>
          <w:tcPr>
            <w:tcW w:w="3420" w:type="dxa"/>
            <w:vAlign w:val="center"/>
          </w:tcPr>
          <w:p w14:paraId="3A24195E" w14:textId="7534FD0C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516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center"/>
          </w:tcPr>
          <w:p w14:paraId="15EE08D0" w14:textId="77777777" w:rsidR="00B46040" w:rsidRPr="004D5F6C" w:rsidRDefault="00B46040" w:rsidP="00B460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7D4C8FC" w14:textId="77777777" w:rsidR="00B46040" w:rsidRPr="004D5F6C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692F58F1" w14:textId="77777777" w:rsidR="00B46040" w:rsidRPr="004D5F6C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5873F6E2" w14:textId="77777777" w:rsidR="00B46040" w:rsidRPr="004D5F6C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73D31411" w14:textId="77777777" w:rsidR="00B46040" w:rsidRPr="004D5F6C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03B5B376" w14:textId="77777777" w:rsidR="00B46040" w:rsidRPr="004D5F6C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6CB25CE7" w14:textId="77777777" w:rsidR="00B46040" w:rsidRPr="004D5F6C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11A2FC1D" w14:textId="77777777" w:rsidR="00B46040" w:rsidRPr="004D5F6C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center"/>
          </w:tcPr>
          <w:p w14:paraId="34AE911E" w14:textId="77777777" w:rsidR="00B46040" w:rsidRPr="004D5F6C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46040" w:rsidRPr="004D5F6C" w14:paraId="076844F3" w14:textId="77777777" w:rsidTr="00344305">
        <w:tc>
          <w:tcPr>
            <w:tcW w:w="3420" w:type="dxa"/>
            <w:vAlign w:val="center"/>
          </w:tcPr>
          <w:p w14:paraId="71131049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516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364B902" w14:textId="77777777" w:rsidR="00B46040" w:rsidRPr="004D5F6C" w:rsidRDefault="00B46040" w:rsidP="00B460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A1A3833" w14:textId="77777777" w:rsidR="00B46040" w:rsidRPr="004D5F6C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6AEAD863" w14:textId="77777777" w:rsidR="00B46040" w:rsidRPr="004D5F6C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E7C4254" w14:textId="77777777" w:rsidR="00B46040" w:rsidRPr="004D5F6C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10096DCE" w14:textId="77777777" w:rsidR="00B46040" w:rsidRPr="004D5F6C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4C630C8" w14:textId="77777777" w:rsidR="00B46040" w:rsidRPr="004D5F6C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524A444B" w14:textId="77777777" w:rsidR="00B46040" w:rsidRPr="004D5F6C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62AD0B5" w14:textId="77777777" w:rsidR="00B46040" w:rsidRPr="004D5F6C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339572F7" w14:textId="77777777" w:rsidR="00B46040" w:rsidRPr="004D5F6C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46040" w:rsidRPr="004D5F6C" w14:paraId="0AFAB88F" w14:textId="77777777" w:rsidTr="00CF1FF6">
        <w:tc>
          <w:tcPr>
            <w:tcW w:w="3420" w:type="dxa"/>
            <w:vAlign w:val="center"/>
          </w:tcPr>
          <w:p w14:paraId="744B666B" w14:textId="562A12C0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99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BA50E89" w14:textId="3E57B01D" w:rsidR="00B46040" w:rsidRPr="00B155B5" w:rsidRDefault="00B46040" w:rsidP="00B460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5.00</w:t>
            </w:r>
          </w:p>
        </w:tc>
        <w:tc>
          <w:tcPr>
            <w:tcW w:w="236" w:type="dxa"/>
            <w:shd w:val="clear" w:color="auto" w:fill="auto"/>
          </w:tcPr>
          <w:p w14:paraId="562B5464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16A20" w14:textId="61A4F7FD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6139BF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13259" w14:textId="77777777" w:rsidR="00B46040" w:rsidRPr="00BC5E4D" w:rsidRDefault="00B46040" w:rsidP="00B46040">
            <w:pPr>
              <w:tabs>
                <w:tab w:val="clear" w:pos="680"/>
                <w:tab w:val="clear" w:pos="907"/>
              </w:tabs>
              <w:spacing w:line="240" w:lineRule="auto"/>
              <w:ind w:left="-175" w:right="1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5E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2551A1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96A67" w14:textId="77777777" w:rsidR="00B46040" w:rsidRPr="00BC5E4D" w:rsidRDefault="00B46040" w:rsidP="00B46040">
            <w:pPr>
              <w:tabs>
                <w:tab w:val="clear" w:pos="680"/>
                <w:tab w:val="clear" w:pos="907"/>
              </w:tabs>
              <w:spacing w:line="240" w:lineRule="auto"/>
              <w:ind w:left="-175" w:right="1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5E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33ADE2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2A758" w14:textId="0297CBC9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1,200</w:t>
            </w:r>
          </w:p>
        </w:tc>
      </w:tr>
      <w:tr w:rsidR="00B46040" w:rsidRPr="004D5F6C" w14:paraId="5B09C421" w14:textId="77777777" w:rsidTr="000B0708">
        <w:tc>
          <w:tcPr>
            <w:tcW w:w="3420" w:type="dxa"/>
            <w:vAlign w:val="center"/>
          </w:tcPr>
          <w:p w14:paraId="4F86F467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6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75B04F0" w14:textId="77777777" w:rsidR="00B46040" w:rsidRPr="00BC5E4D" w:rsidRDefault="00B46040" w:rsidP="00B460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9D925C8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8B4525" w14:textId="0D11B41E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E86DF7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CF682F" w14:textId="213CEAC3" w:rsidR="00B46040" w:rsidRPr="00BC5E4D" w:rsidRDefault="00B46040" w:rsidP="00B46040">
            <w:pPr>
              <w:tabs>
                <w:tab w:val="clear" w:pos="680"/>
                <w:tab w:val="clear" w:pos="907"/>
              </w:tabs>
              <w:spacing w:line="240" w:lineRule="auto"/>
              <w:ind w:left="-175" w:right="1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5DCA98A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610481" w14:textId="77777777" w:rsidR="00B46040" w:rsidRPr="00BC5E4D" w:rsidRDefault="00B46040" w:rsidP="00B46040">
            <w:pPr>
              <w:tabs>
                <w:tab w:val="clear" w:pos="680"/>
                <w:tab w:val="clear" w:pos="907"/>
              </w:tabs>
              <w:spacing w:line="240" w:lineRule="auto"/>
              <w:ind w:left="-175" w:right="1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5E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F67585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07530C" w14:textId="0D39A833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1,200</w:t>
            </w:r>
          </w:p>
        </w:tc>
      </w:tr>
      <w:tr w:rsidR="00B46040" w:rsidRPr="004D5F6C" w14:paraId="600C4534" w14:textId="77777777" w:rsidTr="000B0708">
        <w:tc>
          <w:tcPr>
            <w:tcW w:w="3420" w:type="dxa"/>
            <w:vAlign w:val="center"/>
          </w:tcPr>
          <w:p w14:paraId="20B61EDA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5CA4427" w14:textId="77777777" w:rsidR="00B46040" w:rsidRPr="00BC5E4D" w:rsidRDefault="00B46040" w:rsidP="00B460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BA52D10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ABE8EB0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B74C18B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931AF8A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2803E5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42A3BF5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34B290E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572CC16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46040" w:rsidRPr="004D5F6C" w14:paraId="06930AC6" w14:textId="77777777" w:rsidTr="002C68CC">
        <w:tc>
          <w:tcPr>
            <w:tcW w:w="3420" w:type="dxa"/>
            <w:vAlign w:val="center"/>
          </w:tcPr>
          <w:p w14:paraId="51C7B43B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16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55A1B30" w14:textId="77777777" w:rsidR="00B46040" w:rsidRPr="00BC5E4D" w:rsidRDefault="00B46040" w:rsidP="00B460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CD205E3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40389C46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6CFF5DB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0317B6E4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FD0049F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2A4E1FA8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2213CFC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202D57EE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46040" w:rsidRPr="004D5F6C" w14:paraId="60525ADD" w14:textId="77777777" w:rsidTr="00CF1FF6">
        <w:tc>
          <w:tcPr>
            <w:tcW w:w="3420" w:type="dxa"/>
            <w:vAlign w:val="center"/>
          </w:tcPr>
          <w:p w14:paraId="3B6D599A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67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D132FE6" w14:textId="77777777" w:rsidR="00B46040" w:rsidRPr="00BC5E4D" w:rsidRDefault="00B46040" w:rsidP="00B460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C5E4D">
              <w:rPr>
                <w:rFonts w:asciiTheme="majorBidi" w:hAnsiTheme="majorBidi" w:cstheme="majorBidi"/>
                <w:sz w:val="26"/>
                <w:szCs w:val="26"/>
              </w:rPr>
              <w:t>1.38</w:t>
            </w:r>
          </w:p>
        </w:tc>
        <w:tc>
          <w:tcPr>
            <w:tcW w:w="236" w:type="dxa"/>
            <w:shd w:val="clear" w:color="auto" w:fill="auto"/>
          </w:tcPr>
          <w:p w14:paraId="14218B49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92564" w14:textId="57E85542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6,371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4C5E2C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58697" w14:textId="15A03E71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BC5E4D">
              <w:rPr>
                <w:rFonts w:ascii="Angsana New" w:hAnsi="Angsana New"/>
                <w:sz w:val="26"/>
                <w:szCs w:val="26"/>
              </w:rPr>
              <w:t>,3</w:t>
            </w: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CC92912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965B1" w14:textId="77777777" w:rsidR="00B46040" w:rsidRPr="00BC5E4D" w:rsidRDefault="00B46040" w:rsidP="00B46040">
            <w:pPr>
              <w:tabs>
                <w:tab w:val="clear" w:pos="680"/>
                <w:tab w:val="clear" w:pos="907"/>
              </w:tabs>
              <w:spacing w:line="240" w:lineRule="auto"/>
              <w:ind w:left="-175" w:right="1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5E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FEFC17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9A817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5E4D">
              <w:rPr>
                <w:rFonts w:ascii="Angsana New" w:hAnsi="Angsana New"/>
                <w:sz w:val="26"/>
                <w:szCs w:val="26"/>
              </w:rPr>
              <w:t>9,698</w:t>
            </w:r>
          </w:p>
        </w:tc>
      </w:tr>
      <w:tr w:rsidR="00B46040" w:rsidRPr="004D5F6C" w14:paraId="7E1FB5A4" w14:textId="77777777" w:rsidTr="000B0708">
        <w:tc>
          <w:tcPr>
            <w:tcW w:w="3420" w:type="dxa"/>
            <w:vAlign w:val="center"/>
          </w:tcPr>
          <w:p w14:paraId="5274B3CA" w14:textId="77777777" w:rsidR="00B46040" w:rsidRPr="00451671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6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2222E9D" w14:textId="77777777" w:rsidR="00B46040" w:rsidRPr="00BC5E4D" w:rsidRDefault="00B46040" w:rsidP="00B460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4631BE5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31F861" w14:textId="0C6140B1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6,371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12996D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94AB90" w14:textId="6BAE9941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3,327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B86794B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E8251D" w14:textId="1FC9982A" w:rsidR="00B46040" w:rsidRPr="00BC5E4D" w:rsidRDefault="00B46040" w:rsidP="00B46040">
            <w:pPr>
              <w:tabs>
                <w:tab w:val="clear" w:pos="680"/>
                <w:tab w:val="clear" w:pos="907"/>
              </w:tabs>
              <w:spacing w:line="240" w:lineRule="auto"/>
              <w:ind w:left="-175" w:right="1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5E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E48E8C" w14:textId="77777777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3D4F80" w14:textId="2A35DBFE" w:rsidR="00B46040" w:rsidRPr="00BC5E4D" w:rsidRDefault="00B46040" w:rsidP="00B4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9,698</w:t>
            </w:r>
          </w:p>
        </w:tc>
      </w:tr>
    </w:tbl>
    <w:p w14:paraId="47740BD7" w14:textId="20F332DA" w:rsidR="0053195F" w:rsidRDefault="0053195F" w:rsidP="00344305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CF2AB70" w14:textId="77777777" w:rsidR="0053195F" w:rsidRDefault="00531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74D9316E" w14:textId="785B22C1" w:rsidR="00881802" w:rsidRPr="00881802" w:rsidRDefault="00881802" w:rsidP="00801927">
      <w:pPr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81802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ความเสี่ยงด้านการให้สินเชื่อ</w:t>
      </w:r>
      <w:r w:rsidRPr="00881802">
        <w:rPr>
          <w:rFonts w:ascii="Angsana New" w:hAnsi="Angsana New" w:hint="cs"/>
          <w:b/>
          <w:bCs/>
          <w:i/>
          <w:iCs/>
          <w:sz w:val="30"/>
          <w:szCs w:val="30"/>
        </w:rPr>
        <w:t>  </w:t>
      </w:r>
      <w:r w:rsidRPr="00881802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4B4A3083" w14:textId="77777777" w:rsidR="00881802" w:rsidRDefault="00881802" w:rsidP="00881802">
      <w:pPr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833ECA0" w14:textId="511F3942" w:rsidR="00881802" w:rsidRPr="00881802" w:rsidRDefault="00801927" w:rsidP="00881802">
      <w:pPr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81802" w:rsidRPr="00881802">
        <w:rPr>
          <w:rFonts w:ascii="Angsana New" w:hAnsi="Angsana New"/>
          <w:sz w:val="30"/>
          <w:szCs w:val="30"/>
          <w:cs/>
        </w:rPr>
        <w:t>มีความเสี่ยงด้านการให้สินเชื่อที่เกี่ยวเนื่องกับลูกหนี้การค้าและลูกหนี้อื่น ลูกหนี้ตามสัญญาเช่าซื้อ ลูกหนี้เงินให้สินเชื่อ และลูกหนี้ตามสัญญาโอนสิทธิ ฝ่ายบริหารควบคุมความเสี่ยงนี้โดยการ</w:t>
      </w:r>
      <w:r w:rsidR="00881802" w:rsidRPr="00881802">
        <w:rPr>
          <w:rFonts w:ascii="Angsana New" w:hAnsi="Angsana New"/>
          <w:spacing w:val="-4"/>
          <w:sz w:val="30"/>
          <w:szCs w:val="30"/>
          <w:cs/>
        </w:rPr>
        <w:t>กำหนดให้มีนโยบายและวิธีการในการควบคุมสินเชื่อที่เหมาะสม นอกจากนี้ การให้สินเชื่อของ</w:t>
      </w:r>
      <w:r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="00881802" w:rsidRPr="00881802">
        <w:rPr>
          <w:rFonts w:ascii="Angsana New" w:hAnsi="Angsana New"/>
          <w:sz w:val="30"/>
          <w:szCs w:val="30"/>
          <w:cs/>
        </w:rPr>
        <w:t>ไม่มีการกระจุกตัว เนื่องจาก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81802" w:rsidRPr="00881802">
        <w:rPr>
          <w:rFonts w:ascii="Angsana New" w:hAnsi="Angsana New"/>
          <w:sz w:val="30"/>
          <w:szCs w:val="30"/>
          <w:cs/>
        </w:rPr>
        <w:t>มีฐานของลูกค้าที่หลากหลาย และมีอยู่จำนวนมากราย จำนวนเงินสูงสุดที่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81802" w:rsidRPr="00881802">
        <w:rPr>
          <w:rFonts w:ascii="Angsana New" w:hAnsi="Angsana New"/>
          <w:sz w:val="30"/>
          <w:szCs w:val="30"/>
          <w:cs/>
        </w:rPr>
        <w:t>อาจต้องสูญเสียจากการให้สินเชื่อคือมูลค่าตามบัญชีของลูกหนี้ ที่แสดงอยู่ในงบแสดงฐานะการเงิน</w:t>
      </w:r>
    </w:p>
    <w:p w14:paraId="64BAFF18" w14:textId="77777777" w:rsidR="00881802" w:rsidRDefault="00881802" w:rsidP="00344305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241F92B" w14:textId="5B514A23" w:rsidR="00E32D5E" w:rsidRDefault="00E32D5E" w:rsidP="00801927">
      <w:pPr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มูลค่ายุติธรรมของสินทรัพย์และหนี้สินทางการเงิน</w:t>
      </w:r>
      <w:r>
        <w:rPr>
          <w:rFonts w:ascii="Angsana New" w:hAnsi="Angsana New" w:hint="cs"/>
          <w:b/>
          <w:bCs/>
          <w:i/>
          <w:iCs/>
          <w:sz w:val="30"/>
          <w:szCs w:val="30"/>
        </w:rPr>
        <w:t>  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1C2DE631" w14:textId="77777777" w:rsidR="00E32D5E" w:rsidRDefault="00E32D5E" w:rsidP="00E32D5E">
      <w:pPr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08AFCA" w14:textId="77777777" w:rsidR="00E32D5E" w:rsidRDefault="00E32D5E" w:rsidP="00E32D5E">
      <w:pPr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ราคาที่บันทึกในบัญชี เนื่องจากเครื่องมือทางการเงินเหล่านี้จะครบกำหนดในระยะเวลาอันสั้น</w:t>
      </w:r>
    </w:p>
    <w:p w14:paraId="08F2B2BF" w14:textId="61BFEFD3" w:rsidR="00881802" w:rsidRDefault="00881802" w:rsidP="00344305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4D4390C" w14:textId="1A175B15" w:rsidR="007711E0" w:rsidRPr="00070F1F" w:rsidRDefault="006B1BE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70F1F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451671" w:rsidRPr="00070F1F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7711E0" w:rsidRPr="00070F1F">
        <w:rPr>
          <w:rFonts w:asciiTheme="majorBidi" w:hAnsiTheme="majorBidi" w:cstheme="majorBidi"/>
          <w:b/>
          <w:bCs/>
          <w:sz w:val="30"/>
          <w:szCs w:val="30"/>
          <w:cs/>
        </w:rPr>
        <w:tab/>
        <w:t>เหตุการณ์ภายหลังรอบระยะเวลารายงาน</w:t>
      </w:r>
    </w:p>
    <w:p w14:paraId="4C9D4AB7" w14:textId="77777777" w:rsidR="00405923" w:rsidRPr="00070F1F" w:rsidRDefault="00405923" w:rsidP="00344305">
      <w:pPr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CB9717C" w14:textId="10A4B822" w:rsidR="0053195F" w:rsidRPr="00070F1F" w:rsidRDefault="007711E0" w:rsidP="00422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070F1F">
        <w:rPr>
          <w:rFonts w:asciiTheme="majorBidi" w:hAnsiTheme="majorBidi" w:cstheme="majorBidi"/>
          <w:sz w:val="30"/>
          <w:szCs w:val="30"/>
        </w:rPr>
        <w:tab/>
      </w:r>
      <w:r w:rsidR="00070F1F" w:rsidRPr="00070F1F">
        <w:rPr>
          <w:rFonts w:asciiTheme="majorBidi" w:hAnsiTheme="majorBidi"/>
          <w:sz w:val="30"/>
          <w:szCs w:val="30"/>
          <w:cs/>
        </w:rPr>
        <w:t>เมื่อวันที่ 26 กุมภาพันธ์ 2563 ที่ประชุมคณะกรรมการบริษัทได้มีมติเห็นชอบให้เสนอต่อที่ประชุมผู้ถือหุ้นซึ่งจะจัดขึ้นในเดือนเมษายน 2563 ให้พิจารณาและอนุมัติในเรื่องการจ่ายเงินปันผลให้ผู้ถือหุ้นจากกำไรของปี 2562 ในอัตราหุ้นละ 0.08 บาท รวมเป็นเงินทั้งสิ้น 43.97 ล้านบาทโดยเงินปันผลนี้จะจ่ายและบันทึกภายหลังจากได้รับการอนุมัติจากที่ประชุมสามัญประจำปีผู้ถือหุ้นแล้ว</w:t>
      </w:r>
    </w:p>
    <w:p w14:paraId="765C5234" w14:textId="77777777" w:rsidR="0053195F" w:rsidRDefault="00531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pacing w:val="-4"/>
          <w:sz w:val="30"/>
          <w:szCs w:val="30"/>
          <w:highlight w:val="yellow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highlight w:val="yellow"/>
          <w:cs/>
        </w:rPr>
        <w:br w:type="page"/>
      </w:r>
    </w:p>
    <w:p w14:paraId="5725FC2E" w14:textId="1F7FDFE2" w:rsidR="0030398F" w:rsidRPr="004268D5" w:rsidRDefault="006B1BE8" w:rsidP="0034430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451671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30398F">
        <w:rPr>
          <w:rFonts w:asciiTheme="majorBidi" w:hAnsiTheme="majorBidi" w:cstheme="majorBidi"/>
          <w:b/>
          <w:bCs/>
          <w:sz w:val="30"/>
          <w:szCs w:val="30"/>
        </w:rPr>
        <w:tab/>
      </w:r>
      <w:r w:rsidR="00405923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30398F" w:rsidRPr="004268D5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</w:t>
      </w:r>
      <w:r w:rsidR="0030398F" w:rsidRPr="004268D5">
        <w:rPr>
          <w:rFonts w:ascii="Angsana New" w:hAnsi="Angsana New"/>
          <w:b/>
          <w:bCs/>
          <w:sz w:val="30"/>
          <w:szCs w:val="30"/>
          <w:cs/>
        </w:rPr>
        <w:t xml:space="preserve">ที่ยังไม่ได้ใช้    </w:t>
      </w:r>
    </w:p>
    <w:p w14:paraId="6748435B" w14:textId="77777777" w:rsidR="0030398F" w:rsidRPr="005C1A8A" w:rsidRDefault="0030398F" w:rsidP="00344305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5A4CE14F" w14:textId="77777777" w:rsidR="0030398F" w:rsidRPr="00997687" w:rsidRDefault="0030398F" w:rsidP="0034430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  <w:r w:rsidRPr="00997687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997687">
        <w:rPr>
          <w:rFonts w:ascii="Angsana New" w:hAnsi="Angsana New" w:hint="cs"/>
          <w:sz w:val="30"/>
          <w:szCs w:val="30"/>
          <w:cs/>
          <w:lang w:bidi="th-TH"/>
        </w:rPr>
        <w:t>ที่ออก</w:t>
      </w:r>
      <w:r w:rsidRPr="004713D0">
        <w:rPr>
          <w:rFonts w:ascii="Angsana New" w:hAnsi="Angsana New" w:hint="cs"/>
          <w:sz w:val="30"/>
          <w:szCs w:val="30"/>
          <w:cs/>
          <w:lang w:bidi="th-TH"/>
        </w:rPr>
        <w:t>และปรับปรุงใหม่</w:t>
      </w:r>
      <w:r>
        <w:rPr>
          <w:rFonts w:ascii="Angsana New" w:hAnsi="Angsana New" w:hint="cs"/>
          <w:sz w:val="30"/>
          <w:szCs w:val="30"/>
          <w:cs/>
          <w:lang w:bidi="th-TH"/>
        </w:rPr>
        <w:t>ซึ่ง</w:t>
      </w:r>
      <w:r w:rsidRPr="004713D0">
        <w:rPr>
          <w:rFonts w:ascii="Angsana New" w:hAnsi="Angsana New" w:hint="cs"/>
          <w:sz w:val="30"/>
          <w:szCs w:val="30"/>
          <w:cs/>
          <w:lang w:bidi="th-TH"/>
        </w:rPr>
        <w:t>เกี่ยวกับการดำเนินงานของ</w:t>
      </w:r>
      <w:r w:rsidRPr="004713D0">
        <w:rPr>
          <w:rFonts w:ascii="Angsana New" w:hAnsi="Angsana New"/>
          <w:sz w:val="30"/>
          <w:szCs w:val="30"/>
          <w:cs/>
          <w:lang w:bidi="th-TH"/>
        </w:rPr>
        <w:t>กลุ่มบริษัท</w:t>
      </w:r>
      <w:r w:rsidRPr="0099768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997687">
        <w:rPr>
          <w:rFonts w:ascii="Angsana New" w:hAnsi="Angsana New" w:hint="cs"/>
          <w:sz w:val="30"/>
          <w:szCs w:val="30"/>
          <w:cs/>
          <w:lang w:bidi="th-TH"/>
        </w:rPr>
        <w:t>คาดว่าจะมีผลกระทบที่มีสาระสำคัญต่อ</w:t>
      </w:r>
      <w:r w:rsidRPr="00997687">
        <w:rPr>
          <w:rFonts w:ascii="Angsana New" w:hAnsi="Angsana New" w:hint="cs"/>
          <w:sz w:val="30"/>
          <w:szCs w:val="30"/>
          <w:cs/>
          <w:lang w:val="en-US" w:bidi="th-TH"/>
        </w:rPr>
        <w:t>งบการเงินรวมและงบการเงินเฉพาะกิจการของบริษัท</w:t>
      </w:r>
      <w:r w:rsidRPr="0099768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997687">
        <w:rPr>
          <w:rFonts w:ascii="Angsana New" w:hAnsi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997687">
        <w:rPr>
          <w:rFonts w:ascii="Angsana New" w:hAnsi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Pr="00997687">
        <w:rPr>
          <w:rFonts w:ascii="Angsana New" w:hAnsi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997687">
        <w:rPr>
          <w:rFonts w:ascii="Angsana New" w:hAnsi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997687">
        <w:rPr>
          <w:rFonts w:ascii="Angsana New" w:hAnsi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99768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6067C2">
        <w:rPr>
          <w:rFonts w:ascii="Angsana New" w:hAnsi="Angsana New"/>
          <w:sz w:val="30"/>
          <w:szCs w:val="30"/>
          <w:lang w:val="en-US"/>
        </w:rPr>
        <w:t>1</w:t>
      </w:r>
      <w:r w:rsidRPr="00997687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6067C2">
        <w:rPr>
          <w:rFonts w:ascii="Angsana New" w:hAnsi="Angsana New"/>
          <w:sz w:val="30"/>
          <w:szCs w:val="30"/>
          <w:lang w:val="en-US" w:bidi="th-TH"/>
        </w:rPr>
        <w:t>2</w:t>
      </w:r>
      <w:r>
        <w:rPr>
          <w:rFonts w:ascii="Angsana New" w:hAnsi="Angsana New"/>
          <w:sz w:val="30"/>
          <w:szCs w:val="30"/>
          <w:lang w:val="en-US" w:bidi="th-TH"/>
        </w:rPr>
        <w:t>563</w:t>
      </w:r>
      <w:r w:rsidRPr="00997687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997687">
        <w:rPr>
          <w:rFonts w:ascii="Angsana New" w:hAnsi="Angsana New" w:hint="cs"/>
          <w:sz w:val="30"/>
          <w:szCs w:val="30"/>
          <w:cs/>
          <w:lang w:val="en-US" w:bidi="th-TH"/>
        </w:rPr>
        <w:t>มี</w:t>
      </w:r>
      <w:r w:rsidRPr="00997687">
        <w:rPr>
          <w:rFonts w:ascii="Angsana New" w:hAnsi="Angsana New" w:hint="cs"/>
          <w:sz w:val="30"/>
          <w:szCs w:val="30"/>
          <w:cs/>
          <w:lang w:bidi="th-TH"/>
        </w:rPr>
        <w:t>ดังต่อไปนี้</w:t>
      </w:r>
    </w:p>
    <w:p w14:paraId="526C7914" w14:textId="77777777" w:rsidR="0030398F" w:rsidRPr="00997687" w:rsidRDefault="0030398F" w:rsidP="0034430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tbl>
      <w:tblPr>
        <w:tblW w:w="8915" w:type="dxa"/>
        <w:tblInd w:w="450" w:type="dxa"/>
        <w:tblLook w:val="04A0" w:firstRow="1" w:lastRow="0" w:firstColumn="1" w:lastColumn="0" w:noHBand="0" w:noVBand="1"/>
      </w:tblPr>
      <w:tblGrid>
        <w:gridCol w:w="3960"/>
        <w:gridCol w:w="4955"/>
      </w:tblGrid>
      <w:tr w:rsidR="0030398F" w:rsidRPr="00997687" w14:paraId="64856E85" w14:textId="77777777" w:rsidTr="00D2012B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266DC4E4" w14:textId="77777777" w:rsidR="0030398F" w:rsidRPr="00997687" w:rsidRDefault="0030398F" w:rsidP="00344305">
            <w:pPr>
              <w:ind w:left="90"/>
              <w:jc w:val="center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997687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14:paraId="5C272363" w14:textId="77777777" w:rsidR="0030398F" w:rsidRPr="00997687" w:rsidRDefault="0030398F" w:rsidP="00344305">
            <w:pPr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97687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30398F" w:rsidRPr="00997687" w14:paraId="3C977282" w14:textId="77777777" w:rsidTr="00D2012B">
        <w:tc>
          <w:tcPr>
            <w:tcW w:w="3960" w:type="dxa"/>
            <w:shd w:val="clear" w:color="auto" w:fill="auto"/>
          </w:tcPr>
          <w:p w14:paraId="6DEDD12F" w14:textId="77777777" w:rsidR="0030398F" w:rsidRPr="00997687" w:rsidRDefault="0030398F" w:rsidP="00344305">
            <w:pPr>
              <w:ind w:left="270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99768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Pr="00997687"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14:paraId="577EF55A" w14:textId="77777777" w:rsidR="0030398F" w:rsidRPr="00997687" w:rsidRDefault="0030398F" w:rsidP="00344305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97687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30398F" w:rsidRPr="00997687" w14:paraId="76C0C245" w14:textId="77777777" w:rsidTr="00D2012B">
        <w:tc>
          <w:tcPr>
            <w:tcW w:w="3960" w:type="dxa"/>
            <w:shd w:val="clear" w:color="auto" w:fill="auto"/>
          </w:tcPr>
          <w:p w14:paraId="1910C5E3" w14:textId="77777777" w:rsidR="0030398F" w:rsidRPr="00997687" w:rsidRDefault="0030398F" w:rsidP="00344305">
            <w:pPr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97687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997687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14:paraId="33845514" w14:textId="77777777" w:rsidR="0030398F" w:rsidRPr="00997687" w:rsidRDefault="0030398F" w:rsidP="00344305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97687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0398F" w:rsidRPr="00997687" w14:paraId="4917FC19" w14:textId="77777777" w:rsidTr="00D2012B">
        <w:tc>
          <w:tcPr>
            <w:tcW w:w="3960" w:type="dxa"/>
            <w:shd w:val="clear" w:color="auto" w:fill="auto"/>
          </w:tcPr>
          <w:p w14:paraId="5BE9C162" w14:textId="77777777" w:rsidR="0030398F" w:rsidRPr="00997687" w:rsidRDefault="0030398F" w:rsidP="00344305">
            <w:pPr>
              <w:ind w:left="270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99768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067C2">
              <w:rPr>
                <w:rFonts w:ascii="Angsana New" w:eastAsia="Calibri" w:hAnsi="Angsana New"/>
                <w:sz w:val="30"/>
                <w:szCs w:val="30"/>
              </w:rPr>
              <w:t>1</w:t>
            </w:r>
            <w:r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  <w:tc>
          <w:tcPr>
            <w:tcW w:w="4955" w:type="dxa"/>
            <w:shd w:val="clear" w:color="auto" w:fill="auto"/>
          </w:tcPr>
          <w:p w14:paraId="31ACB13B" w14:textId="77777777" w:rsidR="0030398F" w:rsidRPr="00997687" w:rsidRDefault="0030398F" w:rsidP="00344305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97687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997687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30398F" w:rsidRPr="00997687" w14:paraId="7E58CD15" w14:textId="77777777" w:rsidTr="00D2012B">
        <w:tc>
          <w:tcPr>
            <w:tcW w:w="3960" w:type="dxa"/>
            <w:shd w:val="clear" w:color="auto" w:fill="auto"/>
          </w:tcPr>
          <w:p w14:paraId="382F38DA" w14:textId="77777777" w:rsidR="0030398F" w:rsidRPr="00997687" w:rsidRDefault="0030398F" w:rsidP="00344305">
            <w:pPr>
              <w:ind w:left="270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997687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997687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997687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 w:rsidRPr="00997687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14:paraId="06A4E102" w14:textId="77777777" w:rsidR="0030398F" w:rsidRPr="00997687" w:rsidRDefault="0030398F" w:rsidP="00344305">
            <w:pPr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997687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30398F" w:rsidRPr="00997687" w14:paraId="4162782F" w14:textId="77777777" w:rsidTr="00D2012B">
        <w:tc>
          <w:tcPr>
            <w:tcW w:w="3960" w:type="dxa"/>
            <w:shd w:val="clear" w:color="auto" w:fill="auto"/>
          </w:tcPr>
          <w:p w14:paraId="7525E028" w14:textId="77777777" w:rsidR="0030398F" w:rsidRPr="00997687" w:rsidRDefault="0030398F" w:rsidP="00344305">
            <w:pPr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7687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067C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997687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14:paraId="491556B7" w14:textId="77777777" w:rsidR="0030398F" w:rsidRPr="00997687" w:rsidRDefault="0030398F" w:rsidP="0034430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2AC91CE" w14:textId="77777777" w:rsidR="0030398F" w:rsidRPr="00997687" w:rsidRDefault="0030398F" w:rsidP="0034430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7687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9A96F93" w14:textId="77777777" w:rsidR="0030398F" w:rsidRPr="00997687" w:rsidRDefault="0030398F" w:rsidP="00344305">
      <w:pPr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742A45B2" w14:textId="0878489A" w:rsidR="0030398F" w:rsidRDefault="0030398F" w:rsidP="0034430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97687">
        <w:rPr>
          <w:rFonts w:ascii="Angsana New" w:hAnsi="Angsana New"/>
          <w:i/>
          <w:iCs/>
          <w:sz w:val="30"/>
          <w:szCs w:val="30"/>
        </w:rPr>
        <w:t xml:space="preserve">* </w:t>
      </w:r>
      <w:r w:rsidRPr="00997687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997687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14:paraId="0985EB4E" w14:textId="2AA356BF" w:rsidR="004409AE" w:rsidRDefault="004409AE" w:rsidP="0034430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F38562E" w14:textId="77777777" w:rsidR="00885670" w:rsidRPr="00722913" w:rsidRDefault="00885670" w:rsidP="00344305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2291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0F4F0FCF" w14:textId="77777777" w:rsidR="00885670" w:rsidRPr="00722913" w:rsidRDefault="00885670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7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71E3DA8" w14:textId="77777777" w:rsidR="00885670" w:rsidRPr="00722913" w:rsidRDefault="00885670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22913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722913">
        <w:rPr>
          <w:rFonts w:asciiTheme="majorBidi" w:hAnsiTheme="majorBidi" w:cstheme="majorBidi"/>
          <w:sz w:val="30"/>
          <w:szCs w:val="30"/>
        </w:rPr>
        <w:t xml:space="preserve"> </w:t>
      </w:r>
      <w:r w:rsidRPr="00722913">
        <w:rPr>
          <w:rFonts w:asciiTheme="majorBidi" w:hAnsiTheme="majorBidi" w:cstheme="majorBidi"/>
          <w:sz w:val="30"/>
          <w:szCs w:val="30"/>
          <w:cs/>
        </w:rPr>
        <w:t>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 โดย</w:t>
      </w:r>
      <w:r w:rsidRPr="00722913">
        <w:rPr>
          <w:rFonts w:asciiTheme="majorBidi" w:hAnsiTheme="majorBidi" w:cstheme="majorBidi"/>
          <w:sz w:val="30"/>
          <w:szCs w:val="30"/>
          <w:cs/>
          <w:lang w:val="en-GB"/>
        </w:rPr>
        <w:t>ผลกระทบ</w:t>
      </w:r>
      <w:r w:rsidRPr="00722913">
        <w:rPr>
          <w:rFonts w:asciiTheme="majorBidi" w:hAnsiTheme="majorBidi" w:cstheme="majorBidi"/>
          <w:color w:val="000000"/>
          <w:sz w:val="30"/>
          <w:szCs w:val="30"/>
          <w:cs/>
        </w:rPr>
        <w:t>จากการ</w:t>
      </w:r>
      <w:r w:rsidRPr="00722913">
        <w:rPr>
          <w:rFonts w:asciiTheme="majorBidi" w:hAnsiTheme="majorBidi" w:cstheme="majorBidi"/>
          <w:sz w:val="30"/>
          <w:szCs w:val="30"/>
          <w:cs/>
        </w:rPr>
        <w:t>ถือปฏิบัติตามมาตรฐานการรายงานทางการเงินที่เกี่ยวข้องกับเครื่องมือทางการเงิน มีดังนี้</w:t>
      </w:r>
    </w:p>
    <w:p w14:paraId="55144F90" w14:textId="1BBB588B" w:rsidR="00885670" w:rsidRPr="00451671" w:rsidRDefault="004D5F6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  <w:highlight w:val="cyan"/>
        </w:rPr>
      </w:pPr>
      <w:r>
        <w:rPr>
          <w:rFonts w:asciiTheme="majorBidi" w:hAnsiTheme="majorBidi" w:cstheme="majorBidi"/>
          <w:sz w:val="24"/>
          <w:szCs w:val="24"/>
          <w:highlight w:val="cyan"/>
        </w:rPr>
        <w:br w:type="page"/>
      </w:r>
    </w:p>
    <w:p w14:paraId="3489C2F4" w14:textId="77777777" w:rsidR="001925E6" w:rsidRPr="00735762" w:rsidRDefault="001925E6" w:rsidP="001925E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"/>
        </w:tabs>
        <w:autoSpaceDE w:val="0"/>
        <w:autoSpaceDN w:val="0"/>
        <w:adjustRightInd w:val="0"/>
        <w:ind w:left="1017" w:firstLine="0"/>
        <w:jc w:val="thaiDistribute"/>
        <w:rPr>
          <w:rFonts w:ascii="Angsana New" w:hAnsi="Angsana New"/>
          <w:sz w:val="30"/>
          <w:szCs w:val="30"/>
        </w:rPr>
      </w:pPr>
      <w:r w:rsidRPr="00735762">
        <w:rPr>
          <w:rFonts w:ascii="Angsana New" w:hAnsi="Angsana New"/>
          <w:sz w:val="30"/>
          <w:szCs w:val="30"/>
          <w:cs/>
        </w:rPr>
        <w:t>การจัดประเภทรายการของสินทรัพย์ทางการเงิน</w:t>
      </w:r>
    </w:p>
    <w:p w14:paraId="2408ECB9" w14:textId="77777777" w:rsidR="001925E6" w:rsidRPr="00A53485" w:rsidRDefault="001925E6" w:rsidP="001925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"/>
        </w:tabs>
        <w:autoSpaceDE w:val="0"/>
        <w:autoSpaceDN w:val="0"/>
        <w:adjustRightInd w:val="0"/>
        <w:ind w:left="1017" w:hanging="477"/>
        <w:jc w:val="thaiDistribute"/>
        <w:rPr>
          <w:rFonts w:ascii="Angsana New" w:hAnsi="Angsana New"/>
          <w:sz w:val="20"/>
          <w:szCs w:val="20"/>
        </w:rPr>
      </w:pPr>
    </w:p>
    <w:p w14:paraId="056E4622" w14:textId="77777777" w:rsidR="001925E6" w:rsidRDefault="001925E6" w:rsidP="001925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"/>
        </w:tabs>
        <w:autoSpaceDE w:val="0"/>
        <w:autoSpaceDN w:val="0"/>
        <w:adjustRightInd w:val="0"/>
        <w:ind w:left="1458" w:hanging="918"/>
        <w:jc w:val="thaiDistribute"/>
        <w:rPr>
          <w:rFonts w:ascii="Angsana New" w:hAnsi="Angsana New"/>
          <w:sz w:val="30"/>
          <w:szCs w:val="30"/>
        </w:rPr>
      </w:pPr>
      <w:r w:rsidRPr="00735762">
        <w:rPr>
          <w:rFonts w:ascii="Angsana New" w:hAnsi="Angsana New"/>
          <w:sz w:val="30"/>
          <w:szCs w:val="30"/>
          <w:cs/>
        </w:rPr>
        <w:tab/>
      </w:r>
      <w:r w:rsidRPr="00735762">
        <w:rPr>
          <w:rFonts w:ascii="Angsana New" w:hAnsi="Angsana New"/>
          <w:sz w:val="30"/>
          <w:szCs w:val="30"/>
          <w:cs/>
        </w:rPr>
        <w:tab/>
        <w:t xml:space="preserve">มาตรฐานการรายงานทางการเงิน ฉบับที่ </w:t>
      </w:r>
      <w:r w:rsidRPr="00735762">
        <w:rPr>
          <w:rFonts w:ascii="Angsana New" w:hAnsi="Angsana New"/>
          <w:sz w:val="30"/>
          <w:szCs w:val="30"/>
        </w:rPr>
        <w:t xml:space="preserve">9 (“TFRS 9”) </w:t>
      </w:r>
      <w:r w:rsidRPr="00735762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735762">
        <w:rPr>
          <w:rFonts w:ascii="Angsana New" w:hAnsi="Angsana New"/>
          <w:sz w:val="30"/>
          <w:szCs w:val="30"/>
        </w:rPr>
        <w:t xml:space="preserve">3 </w:t>
      </w:r>
      <w:r w:rsidRPr="00735762">
        <w:rPr>
          <w:rFonts w:ascii="Angsana New" w:hAnsi="Angsana New"/>
          <w:sz w:val="30"/>
          <w:szCs w:val="30"/>
          <w:cs/>
        </w:rPr>
        <w:t>ประเภท ได้แก่</w:t>
      </w:r>
      <w:r w:rsidRPr="00735762">
        <w:rPr>
          <w:rFonts w:ascii="Angsana New" w:hAnsi="Angsana New"/>
          <w:sz w:val="30"/>
          <w:szCs w:val="30"/>
        </w:rPr>
        <w:t xml:space="preserve"> </w:t>
      </w:r>
      <w:r w:rsidRPr="00735762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</w:t>
      </w:r>
      <w:r w:rsidRPr="00735762">
        <w:rPr>
          <w:rFonts w:ascii="Angsana New" w:hAnsi="Angsana New"/>
          <w:sz w:val="30"/>
          <w:szCs w:val="30"/>
        </w:rPr>
        <w:t xml:space="preserve"> </w:t>
      </w:r>
      <w:r w:rsidRPr="00735762">
        <w:rPr>
          <w:rFonts w:ascii="Angsana New" w:hAnsi="Angsana New"/>
          <w:sz w:val="30"/>
          <w:szCs w:val="30"/>
          <w:cs/>
        </w:rPr>
        <w:t xml:space="preserve">ทั้งนี้ มาตรฐานการรายงานทางการเงินฉบับนี้จะยกเลิกการจัดประเภทตราสารหนี้ที่จะถือจนครบกำหนด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735762">
        <w:rPr>
          <w:rFonts w:ascii="Angsana New" w:hAnsi="Angsana New"/>
          <w:sz w:val="30"/>
          <w:szCs w:val="30"/>
        </w:rPr>
        <w:t>105</w:t>
      </w:r>
      <w:r w:rsidRPr="00735762">
        <w:rPr>
          <w:rFonts w:ascii="Angsana New" w:hAnsi="Angsana New"/>
          <w:sz w:val="30"/>
          <w:szCs w:val="30"/>
          <w:cs/>
        </w:rPr>
        <w:t xml:space="preserve"> โดยการจัดประเภทตาม </w:t>
      </w:r>
      <w:r w:rsidRPr="00735762">
        <w:rPr>
          <w:rFonts w:ascii="Angsana New" w:hAnsi="Angsana New"/>
          <w:sz w:val="30"/>
          <w:szCs w:val="30"/>
        </w:rPr>
        <w:t xml:space="preserve">TFRS 9 </w:t>
      </w:r>
      <w:r w:rsidRPr="00735762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</w:p>
    <w:p w14:paraId="7285406B" w14:textId="77777777" w:rsidR="001925E6" w:rsidRPr="00A53485" w:rsidRDefault="001925E6" w:rsidP="001925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"/>
        </w:tabs>
        <w:autoSpaceDE w:val="0"/>
        <w:autoSpaceDN w:val="0"/>
        <w:adjustRightInd w:val="0"/>
        <w:ind w:left="1458" w:hanging="918"/>
        <w:jc w:val="thaiDistribute"/>
        <w:rPr>
          <w:rFonts w:ascii="Angsana New" w:hAnsi="Angsana New"/>
          <w:sz w:val="20"/>
          <w:szCs w:val="20"/>
        </w:rPr>
      </w:pPr>
    </w:p>
    <w:p w14:paraId="7D05404E" w14:textId="77777777" w:rsidR="001925E6" w:rsidRPr="00735762" w:rsidRDefault="001925E6" w:rsidP="001925E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458" w:hanging="432"/>
        <w:jc w:val="thaiDistribute"/>
        <w:rPr>
          <w:rFonts w:ascii="Angsana New" w:hAnsi="Angsana New"/>
          <w:sz w:val="30"/>
          <w:szCs w:val="30"/>
        </w:rPr>
      </w:pPr>
      <w:r w:rsidRPr="00735762">
        <w:rPr>
          <w:rFonts w:ascii="Angsana New" w:hAnsi="Angsana New"/>
          <w:sz w:val="30"/>
          <w:szCs w:val="30"/>
          <w:cs/>
        </w:rPr>
        <w:t xml:space="preserve">การวัดมูลค่าด้วยวิธีราคาทุนตัดจำหน่าย </w:t>
      </w:r>
    </w:p>
    <w:p w14:paraId="4D80DEDB" w14:textId="77777777" w:rsidR="001925E6" w:rsidRPr="00A53485" w:rsidRDefault="001925E6" w:rsidP="001925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458" w:hanging="432"/>
        <w:jc w:val="thaiDistribute"/>
        <w:rPr>
          <w:rFonts w:ascii="Angsana New" w:hAnsi="Angsana New"/>
          <w:sz w:val="20"/>
          <w:szCs w:val="20"/>
        </w:rPr>
      </w:pPr>
    </w:p>
    <w:p w14:paraId="63F24E66" w14:textId="77777777" w:rsidR="001925E6" w:rsidRPr="00735762" w:rsidRDefault="001925E6" w:rsidP="001925E6">
      <w:pPr>
        <w:pStyle w:val="ListParagraph"/>
        <w:tabs>
          <w:tab w:val="clear" w:pos="907"/>
        </w:tabs>
        <w:autoSpaceDE w:val="0"/>
        <w:autoSpaceDN w:val="0"/>
        <w:adjustRightInd w:val="0"/>
        <w:ind w:left="1458" w:hanging="432"/>
        <w:jc w:val="thaiDistribute"/>
        <w:rPr>
          <w:rFonts w:ascii="Angsana New" w:hAnsi="Angsana New"/>
          <w:sz w:val="30"/>
          <w:szCs w:val="30"/>
        </w:rPr>
      </w:pPr>
      <w:r w:rsidRPr="00735762">
        <w:rPr>
          <w:rFonts w:ascii="Angsana New" w:hAnsi="Angsana New"/>
          <w:sz w:val="30"/>
          <w:szCs w:val="30"/>
          <w:cs/>
        </w:rPr>
        <w:tab/>
        <w:t>ตาม</w:t>
      </w:r>
      <w:r w:rsidRPr="00735762">
        <w:rPr>
          <w:rFonts w:ascii="Angsana New" w:hAnsi="Angsana New"/>
          <w:sz w:val="30"/>
          <w:szCs w:val="30"/>
        </w:rPr>
        <w:t xml:space="preserve"> TFRS 9 </w:t>
      </w:r>
      <w:r w:rsidRPr="00735762">
        <w:rPr>
          <w:rFonts w:ascii="Angsana New" w:hAnsi="Angsana New"/>
          <w:sz w:val="30"/>
          <w:szCs w:val="30"/>
          <w:cs/>
        </w:rPr>
        <w:t xml:space="preserve"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</w:t>
      </w:r>
      <w:r w:rsidRPr="00735762">
        <w:rPr>
          <w:rFonts w:ascii="Angsana New" w:hAnsi="Angsana New"/>
          <w:sz w:val="30"/>
          <w:szCs w:val="30"/>
        </w:rPr>
        <w:t>TFRS 9</w:t>
      </w:r>
      <w:r w:rsidRPr="00735762">
        <w:rPr>
          <w:rFonts w:ascii="Angsana New" w:hAnsi="Angsana New"/>
          <w:sz w:val="30"/>
          <w:szCs w:val="30"/>
          <w:cs/>
        </w:rPr>
        <w:t xml:space="preserve"> จะนำมาใช้แทนนโยบายการบัญชีของ</w:t>
      </w:r>
      <w:r w:rsidRPr="00735762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735762">
        <w:rPr>
          <w:rFonts w:ascii="Angsana New" w:hAnsi="Angsana New"/>
          <w:sz w:val="30"/>
          <w:szCs w:val="30"/>
          <w:cs/>
        </w:rPr>
        <w:t>ในปัจจุบันที่รับรู้ดอกเบี้ยรับและดอกเบี้ยจ่ายด้วยอัตราดอกเบี้ยตามสัญญา</w:t>
      </w:r>
    </w:p>
    <w:p w14:paraId="61B68CE6" w14:textId="77777777" w:rsidR="001925E6" w:rsidRPr="00A30003" w:rsidRDefault="001925E6" w:rsidP="001925E6">
      <w:pPr>
        <w:pStyle w:val="ListParagraph"/>
        <w:tabs>
          <w:tab w:val="clear" w:pos="907"/>
        </w:tabs>
        <w:autoSpaceDE w:val="0"/>
        <w:autoSpaceDN w:val="0"/>
        <w:adjustRightInd w:val="0"/>
        <w:ind w:left="1458" w:hanging="432"/>
        <w:jc w:val="thaiDistribute"/>
        <w:rPr>
          <w:rFonts w:ascii="Angsana New" w:hAnsi="Angsana New"/>
          <w:sz w:val="24"/>
          <w:szCs w:val="24"/>
          <w:cs/>
        </w:rPr>
      </w:pPr>
    </w:p>
    <w:p w14:paraId="33483856" w14:textId="77777777" w:rsidR="001925E6" w:rsidRPr="00735762" w:rsidRDefault="001925E6" w:rsidP="001925E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458" w:hanging="432"/>
        <w:jc w:val="thaiDistribute"/>
        <w:rPr>
          <w:rFonts w:ascii="Angsana New" w:hAnsi="Angsana New"/>
          <w:sz w:val="30"/>
          <w:szCs w:val="30"/>
        </w:rPr>
      </w:pPr>
      <w:r w:rsidRPr="00735762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</w:t>
      </w:r>
    </w:p>
    <w:p w14:paraId="74A5FA7B" w14:textId="77777777" w:rsidR="001925E6" w:rsidRPr="00A53485" w:rsidRDefault="001925E6" w:rsidP="001925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458" w:hanging="432"/>
        <w:jc w:val="thaiDistribute"/>
        <w:rPr>
          <w:rFonts w:ascii="Angsana New" w:hAnsi="Angsana New"/>
          <w:sz w:val="20"/>
          <w:szCs w:val="20"/>
        </w:rPr>
      </w:pPr>
    </w:p>
    <w:p w14:paraId="1E872637" w14:textId="77777777" w:rsidR="001925E6" w:rsidRPr="00B42293" w:rsidRDefault="001925E6" w:rsidP="001925E6">
      <w:pPr>
        <w:pStyle w:val="ListParagraph"/>
        <w:tabs>
          <w:tab w:val="clear" w:pos="907"/>
        </w:tabs>
        <w:autoSpaceDE w:val="0"/>
        <w:autoSpaceDN w:val="0"/>
        <w:adjustRightInd w:val="0"/>
        <w:ind w:left="1458" w:hanging="432"/>
        <w:jc w:val="thaiDistribute"/>
        <w:rPr>
          <w:rFonts w:ascii="Angsana New" w:hAnsi="Angsana New"/>
          <w:sz w:val="30"/>
          <w:szCs w:val="30"/>
        </w:rPr>
      </w:pPr>
      <w:r w:rsidRPr="00735762">
        <w:rPr>
          <w:rFonts w:ascii="Angsana New" w:hAnsi="Angsana New"/>
          <w:sz w:val="30"/>
          <w:szCs w:val="30"/>
          <w:cs/>
        </w:rPr>
        <w:tab/>
      </w:r>
      <w:r w:rsidRPr="00735762">
        <w:rPr>
          <w:rFonts w:ascii="Angsana New" w:hAnsi="Angsana New"/>
          <w:sz w:val="30"/>
          <w:szCs w:val="30"/>
        </w:rPr>
        <w:t xml:space="preserve">TFRS 9 </w:t>
      </w:r>
      <w:r w:rsidRPr="00735762">
        <w:rPr>
          <w:rFonts w:ascii="Angsana New" w:hAnsi="Angsana New"/>
          <w:sz w:val="30"/>
          <w:szCs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ในขณะที่ปัจจุบันกลุ่มบริษัท 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735762">
        <w:rPr>
          <w:rFonts w:ascii="Angsana New" w:hAnsi="Angsana New"/>
          <w:sz w:val="30"/>
          <w:szCs w:val="30"/>
        </w:rPr>
        <w:t xml:space="preserve">TFRS 9 </w:t>
      </w:r>
      <w:r w:rsidRPr="00735762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</w:t>
      </w:r>
    </w:p>
    <w:p w14:paraId="41D1C440" w14:textId="77777777" w:rsidR="001925E6" w:rsidRPr="00A53485" w:rsidRDefault="001925E6" w:rsidP="001925E6">
      <w:pPr>
        <w:pStyle w:val="ListParagraph"/>
        <w:tabs>
          <w:tab w:val="clear" w:pos="907"/>
        </w:tabs>
        <w:autoSpaceDE w:val="0"/>
        <w:autoSpaceDN w:val="0"/>
        <w:adjustRightInd w:val="0"/>
        <w:ind w:left="1458" w:hanging="432"/>
        <w:jc w:val="thaiDistribute"/>
        <w:rPr>
          <w:rFonts w:ascii="Angsana New" w:hAnsi="Angsana New"/>
          <w:sz w:val="20"/>
          <w:szCs w:val="20"/>
        </w:rPr>
      </w:pPr>
    </w:p>
    <w:p w14:paraId="2762B4E7" w14:textId="77777777" w:rsidR="001925E6" w:rsidRPr="00735762" w:rsidRDefault="001925E6" w:rsidP="001925E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458" w:hanging="432"/>
        <w:jc w:val="thaiDistribute"/>
        <w:rPr>
          <w:rFonts w:ascii="Angsana New" w:hAnsi="Angsana New"/>
          <w:sz w:val="30"/>
          <w:szCs w:val="30"/>
        </w:rPr>
      </w:pPr>
      <w:r w:rsidRPr="00735762">
        <w:rPr>
          <w:rFonts w:ascii="Angsana New" w:hAnsi="Angsana New"/>
          <w:sz w:val="30"/>
          <w:szCs w:val="30"/>
          <w:cs/>
        </w:rPr>
        <w:t>การจัดประเภทรายการหนี้สินทางการเงิน</w:t>
      </w:r>
    </w:p>
    <w:p w14:paraId="10C2B9BE" w14:textId="77777777" w:rsidR="001925E6" w:rsidRPr="00A53485" w:rsidRDefault="001925E6" w:rsidP="001925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458" w:hanging="432"/>
        <w:jc w:val="thaiDistribute"/>
        <w:rPr>
          <w:rFonts w:ascii="Angsana New" w:hAnsi="Angsana New"/>
          <w:sz w:val="20"/>
          <w:szCs w:val="20"/>
        </w:rPr>
      </w:pPr>
    </w:p>
    <w:p w14:paraId="195C6DDD" w14:textId="77777777" w:rsidR="001925E6" w:rsidRPr="00735762" w:rsidRDefault="001925E6" w:rsidP="001925E6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ind w:left="1458" w:hanging="432"/>
        <w:jc w:val="thaiDistribute"/>
        <w:rPr>
          <w:rFonts w:ascii="Angsana New" w:hAnsi="Angsana New"/>
          <w:sz w:val="30"/>
          <w:szCs w:val="30"/>
        </w:rPr>
      </w:pPr>
      <w:r w:rsidRPr="00735762">
        <w:rPr>
          <w:rFonts w:ascii="Angsana New" w:hAnsi="Angsana New"/>
          <w:sz w:val="30"/>
          <w:szCs w:val="30"/>
          <w:cs/>
        </w:rPr>
        <w:tab/>
      </w:r>
      <w:r w:rsidRPr="00735762">
        <w:rPr>
          <w:rFonts w:ascii="Angsana New" w:hAnsi="Angsana New"/>
          <w:sz w:val="30"/>
          <w:szCs w:val="30"/>
          <w:cs/>
        </w:rPr>
        <w:tab/>
      </w:r>
      <w:r w:rsidRPr="00735762">
        <w:rPr>
          <w:rFonts w:ascii="Angsana New" w:hAnsi="Angsana New"/>
          <w:sz w:val="30"/>
          <w:szCs w:val="30"/>
        </w:rPr>
        <w:t xml:space="preserve">TFRS 9 </w:t>
      </w:r>
      <w:r w:rsidRPr="00735762">
        <w:rPr>
          <w:rFonts w:ascii="Angsana New" w:hAnsi="Angsana New"/>
          <w:sz w:val="30"/>
          <w:szCs w:val="30"/>
          <w:cs/>
        </w:rPr>
        <w:t xml:space="preserve">แนะนำวิธีการจัดประเภทและการวัดมูลค่าหนี้สินทางการเงินใหม่ โดยจัดประเภทหนี้สินทางการเงินเป็น </w:t>
      </w:r>
      <w:r w:rsidRPr="00735762">
        <w:rPr>
          <w:rFonts w:ascii="Angsana New" w:hAnsi="Angsana New"/>
          <w:sz w:val="30"/>
          <w:szCs w:val="30"/>
        </w:rPr>
        <w:t>2</w:t>
      </w:r>
      <w:r w:rsidRPr="00735762">
        <w:rPr>
          <w:rFonts w:ascii="Angsana New" w:hAnsi="Angsana New"/>
          <w:sz w:val="30"/>
          <w:szCs w:val="30"/>
          <w:cs/>
        </w:rPr>
        <w:t xml:space="preserve">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จะจัดประเภทเป็นหนี้สินทางการเงินที่วัดมูลค่าด้วยมูลค่ายุติธรรมผ่านกำไรหรือขาดทุนได้ก็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14:paraId="3A7586DA" w14:textId="7A55DB0B" w:rsidR="00A30003" w:rsidRDefault="00A30003" w:rsidP="00A53485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ind w:left="1458" w:hanging="432"/>
        <w:jc w:val="thaiDistribute"/>
        <w:rPr>
          <w:rFonts w:ascii="Angsana New" w:hAnsi="Angsana New"/>
          <w:sz w:val="20"/>
          <w:szCs w:val="20"/>
        </w:rPr>
      </w:pPr>
    </w:p>
    <w:p w14:paraId="4AC13473" w14:textId="7105F891" w:rsidR="00161431" w:rsidRDefault="00161431" w:rsidP="00A53485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ind w:left="1458" w:hanging="432"/>
        <w:jc w:val="thaiDistribute"/>
        <w:rPr>
          <w:rFonts w:ascii="Angsana New" w:hAnsi="Angsana New"/>
          <w:sz w:val="20"/>
          <w:szCs w:val="20"/>
        </w:rPr>
      </w:pPr>
    </w:p>
    <w:p w14:paraId="0D1DB5E2" w14:textId="47D76576" w:rsidR="00161431" w:rsidRDefault="00161431" w:rsidP="00A53485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ind w:left="1458" w:hanging="432"/>
        <w:jc w:val="thaiDistribute"/>
        <w:rPr>
          <w:rFonts w:ascii="Angsana New" w:hAnsi="Angsana New"/>
          <w:sz w:val="20"/>
          <w:szCs w:val="20"/>
        </w:rPr>
      </w:pPr>
    </w:p>
    <w:p w14:paraId="2D5C28D9" w14:textId="4397E386" w:rsidR="00161431" w:rsidRDefault="00161431" w:rsidP="00A53485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ind w:left="1458" w:hanging="432"/>
        <w:jc w:val="thaiDistribute"/>
        <w:rPr>
          <w:rFonts w:ascii="Angsana New" w:hAnsi="Angsana New"/>
          <w:sz w:val="20"/>
          <w:szCs w:val="20"/>
        </w:rPr>
      </w:pPr>
    </w:p>
    <w:p w14:paraId="35006B97" w14:textId="6C2C4683" w:rsidR="00161431" w:rsidRDefault="00161431" w:rsidP="00A53485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ind w:left="1458" w:hanging="432"/>
        <w:jc w:val="thaiDistribute"/>
        <w:rPr>
          <w:rFonts w:ascii="Angsana New" w:hAnsi="Angsana New"/>
          <w:sz w:val="20"/>
          <w:szCs w:val="20"/>
        </w:rPr>
      </w:pPr>
    </w:p>
    <w:p w14:paraId="7999F471" w14:textId="77777777" w:rsidR="00161431" w:rsidRPr="00A53485" w:rsidRDefault="00161431" w:rsidP="00A53485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ind w:left="1458" w:hanging="432"/>
        <w:jc w:val="thaiDistribute"/>
        <w:rPr>
          <w:rFonts w:ascii="Angsana New" w:hAnsi="Angsana New"/>
          <w:sz w:val="20"/>
          <w:szCs w:val="20"/>
        </w:rPr>
      </w:pPr>
    </w:p>
    <w:p w14:paraId="453ADA55" w14:textId="77777777" w:rsidR="001925E6" w:rsidRPr="00735762" w:rsidRDefault="001925E6" w:rsidP="001925E6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ind w:left="1458" w:hanging="43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735762">
        <w:rPr>
          <w:rFonts w:ascii="Angsana New" w:hAnsi="Angsana New"/>
          <w:sz w:val="30"/>
          <w:szCs w:val="30"/>
          <w:cs/>
        </w:rPr>
        <w:t>ตาม</w:t>
      </w:r>
      <w:r w:rsidRPr="00735762">
        <w:rPr>
          <w:rFonts w:ascii="Angsana New" w:hAnsi="Angsana New"/>
          <w:sz w:val="30"/>
          <w:szCs w:val="30"/>
        </w:rPr>
        <w:t xml:space="preserve"> TFRS 9 </w:t>
      </w:r>
      <w:r w:rsidRPr="00735762">
        <w:rPr>
          <w:rFonts w:ascii="Angsana New" w:hAnsi="Angsana New"/>
          <w:sz w:val="30"/>
          <w:szCs w:val="30"/>
          <w:cs/>
        </w:rPr>
        <w:t xml:space="preserve">การเปลี่ยนแปลงของมูลค่ายุติธรรมของหนี้สินทางการเงินที่จัดประเภทเป็นหนี้สินทางการเงินที่วัดมูลค่าด้วยมูลค่ายุติธรรมผ่านกำไรหรือขาดทุนต้องแสดงรายการดังนี้ </w:t>
      </w:r>
    </w:p>
    <w:p w14:paraId="7DD6D48E" w14:textId="77777777" w:rsidR="001925E6" w:rsidRPr="00735762" w:rsidRDefault="001925E6" w:rsidP="001925E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160"/>
        <w:ind w:left="1791" w:hanging="315"/>
        <w:jc w:val="thaiDistribute"/>
        <w:rPr>
          <w:rFonts w:ascii="Angsana New" w:hAnsi="Angsana New"/>
          <w:sz w:val="30"/>
          <w:szCs w:val="30"/>
        </w:rPr>
      </w:pPr>
      <w:r w:rsidRPr="00735762">
        <w:rPr>
          <w:rFonts w:ascii="Angsana New" w:hAnsi="Angsana New"/>
          <w:sz w:val="30"/>
          <w:szCs w:val="30"/>
          <w:cs/>
        </w:rPr>
        <w:t>จำนวนเงินของมูลค่ายุติธรรมที่เปลี่ยนแปลงเนื่องจากการเปลี่ยนแปลงความเสี่ยงด้านเครดิตของหนี้สินจะแสดงในกำไรขาดทุนเบ็ดเสร็จอื่น และ</w:t>
      </w:r>
    </w:p>
    <w:p w14:paraId="35A53815" w14:textId="77777777" w:rsidR="001925E6" w:rsidRPr="00735762" w:rsidRDefault="001925E6" w:rsidP="00F978A9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ind w:left="1791" w:hanging="315"/>
        <w:jc w:val="thaiDistribute"/>
        <w:rPr>
          <w:rFonts w:ascii="Angsana New" w:hAnsi="Angsana New"/>
          <w:sz w:val="30"/>
          <w:szCs w:val="30"/>
          <w:cs/>
        </w:rPr>
      </w:pPr>
      <w:r w:rsidRPr="00735762">
        <w:rPr>
          <w:rFonts w:ascii="Angsana New" w:hAnsi="Angsana New"/>
          <w:sz w:val="30"/>
          <w:szCs w:val="30"/>
          <w:cs/>
        </w:rPr>
        <w:t>จำนวนเงินของมูลค่ายุติธรรมที่เปลี่ยนแปลงส่วนที่เหลือจะแสดงในกำไรหรือขาดทุน</w:t>
      </w:r>
    </w:p>
    <w:p w14:paraId="2B024933" w14:textId="77777777" w:rsidR="00C405DA" w:rsidRDefault="00C405DA" w:rsidP="00C405DA">
      <w:pPr>
        <w:tabs>
          <w:tab w:val="clear" w:pos="680"/>
          <w:tab w:val="clear" w:pos="907"/>
          <w:tab w:val="left" w:pos="990"/>
        </w:tabs>
        <w:autoSpaceDE w:val="0"/>
        <w:autoSpaceDN w:val="0"/>
        <w:adjustRightInd w:val="0"/>
        <w:ind w:left="540" w:firstLine="3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การปฏิบัติในช่วงเปลี่ยนแปลง</w:t>
      </w:r>
    </w:p>
    <w:p w14:paraId="11BEF668" w14:textId="77777777" w:rsidR="00C405DA" w:rsidRPr="00A53485" w:rsidRDefault="00C405DA" w:rsidP="00C405DA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FF"/>
          <w:sz w:val="24"/>
          <w:szCs w:val="24"/>
          <w:shd w:val="clear" w:color="auto" w:fill="E0E0E0"/>
        </w:rPr>
      </w:pPr>
    </w:p>
    <w:p w14:paraId="65FFB531" w14:textId="77777777" w:rsidR="00C405DA" w:rsidRPr="00C405DA" w:rsidRDefault="00C405DA" w:rsidP="00C405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405DA">
        <w:rPr>
          <w:rFonts w:asciiTheme="majorBidi" w:hAnsiTheme="majorBidi" w:cstheme="majorBidi" w:hint="cs"/>
          <w:sz w:val="30"/>
          <w:szCs w:val="30"/>
          <w:cs/>
        </w:rPr>
        <w:t>กลุ่มบริษัทคาดว่าจะถือปฏิบัติตามมาตรฐานการรายงานทางการเงินกลุ่มนี้เป็นครั้งแรกโดยปรับปรุงผลกระทบกับกำไรสะสม หรือองค์ประกอบอื่นในส่วนของผู้ถือหุ้น ณ วันที่</w:t>
      </w:r>
      <w:r w:rsidRPr="00C405DA">
        <w:rPr>
          <w:rFonts w:asciiTheme="majorBidi" w:hAnsiTheme="majorBidi" w:cstheme="majorBidi" w:hint="cs"/>
          <w:sz w:val="30"/>
          <w:szCs w:val="30"/>
        </w:rPr>
        <w:t xml:space="preserve"> 1 </w:t>
      </w:r>
      <w:r w:rsidRPr="00C405DA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C405DA">
        <w:rPr>
          <w:rFonts w:asciiTheme="majorBidi" w:hAnsiTheme="majorBidi" w:cstheme="majorBidi" w:hint="cs"/>
          <w:sz w:val="30"/>
          <w:szCs w:val="30"/>
        </w:rPr>
        <w:t xml:space="preserve">2563 </w:t>
      </w:r>
      <w:r w:rsidRPr="00C405DA">
        <w:rPr>
          <w:rFonts w:asciiTheme="majorBidi" w:hAnsiTheme="majorBidi" w:cstheme="majorBidi" w:hint="cs"/>
          <w:sz w:val="30"/>
          <w:szCs w:val="30"/>
          <w:cs/>
        </w:rPr>
        <w:t xml:space="preserve">ส่งผลให้กลุ่มบริษัทจะไม่นำข้อกำหนดของมาตรฐานการรายงานทางการเงินกลุ่มนี้มาถือปฏิบัติกับข้อมูลที่แสดงเปรียบเทียบ </w:t>
      </w:r>
    </w:p>
    <w:p w14:paraId="1DD70899" w14:textId="77777777" w:rsidR="00C405DA" w:rsidRPr="00A53485" w:rsidRDefault="00C405DA" w:rsidP="00C405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5D71895B" w14:textId="4745940F" w:rsidR="00C405DA" w:rsidRPr="00C405DA" w:rsidRDefault="00C405DA" w:rsidP="00C405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405DA">
        <w:rPr>
          <w:rFonts w:asciiTheme="majorBidi" w:hAnsiTheme="majorBidi" w:cstheme="majorBidi" w:hint="cs"/>
          <w:sz w:val="30"/>
          <w:szCs w:val="30"/>
          <w:cs/>
        </w:rPr>
        <w:t xml:space="preserve">การประเมินผลกระทบเบื้องต้นของการถือปฏิบัติตามมาตรฐานการรายงานทางการเงินที่เกี่ยวข้องกับเครื่องมือทางการเงินเป็นครั้งแรกต่องบการเงิน ซึ่งผลกระทบส่วนใหญ่เกิดจากผลขาดทุนด้านเครดิตที่คาดว่าจะเกิดขึ้นของบริษัทย่อย กลุ่มบริษัทได้ประเมินผลกระทบที่อาจเกิดขึ้นซึ่งคาดว่าจะเกิดผลกระทบต่อกำไรสะสมลดลงประมาณร้อยละ </w:t>
      </w:r>
      <w:r w:rsidRPr="00C405DA">
        <w:rPr>
          <w:rFonts w:asciiTheme="majorBidi" w:hAnsiTheme="majorBidi" w:cstheme="majorBidi" w:hint="cs"/>
          <w:sz w:val="30"/>
          <w:szCs w:val="30"/>
        </w:rPr>
        <w:t xml:space="preserve">2 </w:t>
      </w:r>
      <w:r w:rsidRPr="00C405DA">
        <w:rPr>
          <w:rFonts w:asciiTheme="majorBidi" w:hAnsiTheme="majorBidi" w:cstheme="majorBidi" w:hint="cs"/>
          <w:sz w:val="30"/>
          <w:szCs w:val="30"/>
          <w:cs/>
        </w:rPr>
        <w:t xml:space="preserve">สำหรับงบการเงินรวม </w:t>
      </w:r>
    </w:p>
    <w:p w14:paraId="67AF559A" w14:textId="77777777" w:rsidR="00C405DA" w:rsidRPr="00A53485" w:rsidRDefault="00C405DA" w:rsidP="00C405D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24"/>
          <w:szCs w:val="24"/>
          <w:cs/>
        </w:rPr>
      </w:pPr>
    </w:p>
    <w:p w14:paraId="4C73E437" w14:textId="77777777" w:rsidR="00C405DA" w:rsidRPr="00C405DA" w:rsidRDefault="00C405DA" w:rsidP="00C405DA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864"/>
          <w:tab w:val="clear" w:pos="907"/>
          <w:tab w:val="num" w:pos="504"/>
          <w:tab w:val="left" w:pos="99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405DA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C405DA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</w:rPr>
        <w:t>16</w:t>
      </w:r>
      <w:r w:rsidRPr="00C405DA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1506E1B5" w14:textId="77777777" w:rsidR="00C405DA" w:rsidRPr="00A53485" w:rsidRDefault="00C405DA" w:rsidP="00C405DA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14:paraId="32F7720B" w14:textId="6C170E2B" w:rsidR="00C56C8E" w:rsidRPr="00920FF3" w:rsidRDefault="00C56C8E" w:rsidP="00920F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24577">
        <w:rPr>
          <w:rFonts w:asciiTheme="majorBidi" w:hAnsiTheme="majorBidi"/>
          <w:color w:val="000000"/>
          <w:sz w:val="30"/>
          <w:szCs w:val="30"/>
          <w:cs/>
        </w:rPr>
        <w:t>มาตรฐานการรายงานทางการเงิน ฉบับที่ 16 ได้นำเสนอวิธีการบัญชีเดียวสำหรับผู้เช่า โดยผู้เช่าต้องรับรู้สินทรัพย์</w:t>
      </w:r>
      <w:r w:rsidRPr="00920FF3">
        <w:rPr>
          <w:rFonts w:asciiTheme="majorBidi" w:hAnsiTheme="majorBidi"/>
          <w:color w:val="000000"/>
          <w:sz w:val="30"/>
          <w:szCs w:val="30"/>
          <w:cs/>
        </w:rPr>
        <w:t xml:space="preserve">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ส่งผลให้กลุ่มบริษัทจะรับรู้สินทรัพย์และหนี้สินสำหรับสัญญาเช่าดำเนินงาน ทั้งนี้ ณ วันที่ 31 ธันวาคม 2562 จำนวนเงินขั้นต่ำที่ต้องจ่ายในอนาคตทั้งสิ้นภายใต้สัญญาเช่าดำเนินงานที่บอกเลิกไม่ได้ซึ่งไม่ได้คิดลดเป็นมูลค่าปัจจุบันของกลุ่มบริษัทและบริษัทมีจำนวน </w:t>
      </w:r>
      <w:r w:rsidRPr="00920FF3">
        <w:rPr>
          <w:rFonts w:asciiTheme="majorBidi" w:hAnsiTheme="majorBidi"/>
          <w:color w:val="000000"/>
          <w:sz w:val="30"/>
          <w:szCs w:val="30"/>
        </w:rPr>
        <w:t xml:space="preserve">14.4 </w:t>
      </w:r>
      <w:r w:rsidRPr="00920FF3">
        <w:rPr>
          <w:rFonts w:asciiTheme="majorBidi" w:hAnsiTheme="majorBidi" w:hint="cs"/>
          <w:color w:val="000000"/>
          <w:sz w:val="30"/>
          <w:szCs w:val="30"/>
          <w:cs/>
        </w:rPr>
        <w:t>ล้าน</w:t>
      </w:r>
      <w:r w:rsidRPr="00920FF3">
        <w:rPr>
          <w:rFonts w:asciiTheme="majorBidi" w:hAnsiTheme="majorBidi"/>
          <w:color w:val="000000"/>
          <w:sz w:val="30"/>
          <w:szCs w:val="30"/>
          <w:cs/>
        </w:rPr>
        <w:t xml:space="preserve">บาทและ </w:t>
      </w:r>
      <w:r w:rsidRPr="00920FF3">
        <w:rPr>
          <w:rFonts w:asciiTheme="majorBidi" w:hAnsiTheme="majorBidi"/>
          <w:color w:val="000000"/>
          <w:sz w:val="30"/>
          <w:szCs w:val="30"/>
        </w:rPr>
        <w:t>14.3</w:t>
      </w:r>
      <w:r w:rsidRPr="00920FF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20FF3">
        <w:rPr>
          <w:rFonts w:asciiTheme="majorBidi" w:hAnsiTheme="majorBidi" w:cstheme="majorBidi" w:hint="cs"/>
          <w:color w:val="000000"/>
          <w:sz w:val="30"/>
          <w:szCs w:val="30"/>
          <w:cs/>
        </w:rPr>
        <w:t>ล้าน</w:t>
      </w:r>
      <w:r w:rsidRPr="00920FF3">
        <w:rPr>
          <w:rFonts w:asciiTheme="majorBidi" w:hAnsiTheme="majorBidi"/>
          <w:color w:val="000000"/>
          <w:sz w:val="30"/>
          <w:szCs w:val="30"/>
          <w:cs/>
        </w:rPr>
        <w:t>บาทตามลำดับ</w:t>
      </w:r>
      <w:r w:rsidRPr="00920FF3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920FF3">
        <w:rPr>
          <w:rFonts w:asciiTheme="majorBidi" w:hAnsiTheme="majorBidi"/>
          <w:color w:val="000000"/>
          <w:sz w:val="30"/>
          <w:szCs w:val="30"/>
          <w:cs/>
        </w:rPr>
        <w:t>ส่วนการบัญชีสำหรับผู้ให้เช่าไม่แตกต่างจากมาตรฐานการบัญชีที่มีผลบังคับใช้ในปัจจุบัน กล่าวคือ ผู้ให้เช่ายังคงต้องจัดประเภทสัญญาเช่าเป็นสัญญาเช่าเงินทุนหรือสัญญาเช่าดำเนินงาน 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59DEEE08" w14:textId="77777777" w:rsidR="00C56C8E" w:rsidRDefault="00C56C8E" w:rsidP="00920F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Theme="majorBidi" w:eastAsia="Calibri" w:hAnsiTheme="majorBidi" w:cstheme="majorBidi"/>
          <w:sz w:val="24"/>
          <w:szCs w:val="24"/>
          <w:highlight w:val="cyan"/>
        </w:rPr>
      </w:pPr>
    </w:p>
    <w:p w14:paraId="585E812C" w14:textId="77777777" w:rsidR="00C56C8E" w:rsidRPr="008A522F" w:rsidRDefault="00C56C8E" w:rsidP="00920F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Theme="majorBidi" w:eastAsia="Calibri" w:hAnsiTheme="majorBidi" w:cstheme="majorBidi"/>
          <w:sz w:val="30"/>
          <w:szCs w:val="30"/>
          <w:highlight w:val="cyan"/>
        </w:rPr>
      </w:pPr>
      <w:r w:rsidRPr="008A522F">
        <w:rPr>
          <w:rFonts w:asciiTheme="majorBidi" w:eastAsia="Calibri" w:hAnsiTheme="majorBidi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14:paraId="1C9E78C5" w14:textId="3CCB4593" w:rsidR="00FD1EF7" w:rsidRDefault="00FD1EF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>
        <w:rPr>
          <w:rFonts w:asciiTheme="majorBidi" w:hAnsiTheme="majorBidi" w:cstheme="majorBidi"/>
          <w:i/>
          <w:iCs/>
          <w:color w:val="000000"/>
          <w:sz w:val="30"/>
          <w:szCs w:val="30"/>
        </w:rPr>
        <w:br w:type="page"/>
      </w:r>
    </w:p>
    <w:p w14:paraId="1BF8A8F0" w14:textId="58AFBCAE" w:rsidR="0030398F" w:rsidRPr="00032A59" w:rsidRDefault="00030EEB" w:rsidP="0034430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451671">
        <w:rPr>
          <w:rFonts w:ascii="Angsana New" w:hAnsi="Angsana New"/>
          <w:b/>
          <w:bCs/>
          <w:sz w:val="30"/>
          <w:szCs w:val="30"/>
        </w:rPr>
        <w:t>9</w:t>
      </w:r>
      <w:r w:rsidR="0030398F">
        <w:rPr>
          <w:rFonts w:ascii="Angsana New" w:hAnsi="Angsana New"/>
          <w:b/>
          <w:bCs/>
          <w:sz w:val="30"/>
          <w:szCs w:val="30"/>
        </w:rPr>
        <w:tab/>
      </w:r>
      <w:r w:rsidR="0030398F">
        <w:rPr>
          <w:rFonts w:ascii="Angsana New" w:hAnsi="Angsana New"/>
          <w:b/>
          <w:bCs/>
          <w:sz w:val="30"/>
          <w:szCs w:val="30"/>
        </w:rPr>
        <w:tab/>
      </w:r>
      <w:r w:rsidR="0030398F">
        <w:rPr>
          <w:rFonts w:ascii="Angsana New" w:hAnsi="Angsana New"/>
          <w:b/>
          <w:bCs/>
          <w:sz w:val="30"/>
          <w:szCs w:val="30"/>
        </w:rPr>
        <w:tab/>
      </w:r>
      <w:r w:rsidR="0030398F" w:rsidRPr="00032A59">
        <w:rPr>
          <w:rFonts w:ascii="Angsana New" w:hAnsi="Angsana New"/>
          <w:b/>
          <w:bCs/>
          <w:sz w:val="30"/>
          <w:szCs w:val="30"/>
          <w:cs/>
        </w:rPr>
        <w:t xml:space="preserve">การจัดประเภทรายการใหม่   </w:t>
      </w:r>
    </w:p>
    <w:p w14:paraId="2D75D030" w14:textId="77777777" w:rsidR="0030398F" w:rsidRPr="00451671" w:rsidRDefault="0030398F" w:rsidP="00344305">
      <w:pPr>
        <w:rPr>
          <w:rFonts w:ascii="Angsana New" w:hAnsi="Angsana New"/>
          <w:sz w:val="24"/>
          <w:szCs w:val="24"/>
          <w:cs/>
          <w:lang w:val="th-TH"/>
        </w:rPr>
      </w:pPr>
    </w:p>
    <w:p w14:paraId="1BC0827A" w14:textId="77777777" w:rsidR="0030398F" w:rsidRPr="00032A59" w:rsidRDefault="0030398F" w:rsidP="0034430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32A59">
        <w:rPr>
          <w:rFonts w:ascii="Angsana New" w:hAnsi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Pr="00032A59">
        <w:rPr>
          <w:rFonts w:ascii="Angsana New" w:hAnsi="Angsana New"/>
          <w:sz w:val="30"/>
          <w:szCs w:val="30"/>
        </w:rPr>
        <w:t xml:space="preserve">31 </w:t>
      </w:r>
      <w:r w:rsidRPr="00032A5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32A5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Pr="00032A59">
        <w:rPr>
          <w:rFonts w:ascii="Angsana New" w:hAnsi="Angsana New"/>
          <w:sz w:val="30"/>
          <w:szCs w:val="30"/>
        </w:rPr>
        <w:t xml:space="preserve"> </w:t>
      </w:r>
      <w:r w:rsidRPr="00032A59">
        <w:rPr>
          <w:rFonts w:ascii="Angsana New" w:hAnsi="Angsana New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ได้มีการจัดประเภทรายการใหม่เพื่อให้สอดคล้องกับการนำเสนอในงบการเงินปี </w:t>
      </w:r>
      <w:r w:rsidRPr="00032A5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032A59">
        <w:rPr>
          <w:rFonts w:ascii="Angsana New" w:hAnsi="Angsana New"/>
          <w:sz w:val="30"/>
          <w:szCs w:val="30"/>
        </w:rPr>
        <w:t xml:space="preserve"> </w:t>
      </w:r>
      <w:r w:rsidRPr="00032A59">
        <w:rPr>
          <w:rFonts w:ascii="Angsana New" w:hAnsi="Angsana New"/>
          <w:sz w:val="30"/>
          <w:szCs w:val="30"/>
          <w:cs/>
        </w:rPr>
        <w:t>ดังนี้</w:t>
      </w:r>
    </w:p>
    <w:p w14:paraId="435A4F46" w14:textId="77777777" w:rsidR="0030398F" w:rsidRPr="00451671" w:rsidRDefault="0030398F" w:rsidP="00344305">
      <w:pPr>
        <w:rPr>
          <w:rFonts w:asciiTheme="majorBidi" w:hAnsiTheme="majorBidi" w:cstheme="majorBidi"/>
          <w:sz w:val="24"/>
          <w:szCs w:val="24"/>
          <w:cs/>
          <w:lang w:val="th-TH"/>
        </w:rPr>
      </w:pPr>
    </w:p>
    <w:tbl>
      <w:tblPr>
        <w:tblW w:w="9192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270"/>
        <w:gridCol w:w="891"/>
        <w:gridCol w:w="268"/>
        <w:gridCol w:w="821"/>
        <w:gridCol w:w="268"/>
        <w:gridCol w:w="849"/>
        <w:gridCol w:w="335"/>
        <w:gridCol w:w="977"/>
        <w:gridCol w:w="268"/>
        <w:gridCol w:w="825"/>
      </w:tblGrid>
      <w:tr w:rsidR="0030398F" w:rsidRPr="001D4264" w14:paraId="69762D99" w14:textId="77777777" w:rsidTr="00865D54">
        <w:trPr>
          <w:tblHeader/>
        </w:trPr>
        <w:tc>
          <w:tcPr>
            <w:tcW w:w="2520" w:type="dxa"/>
          </w:tcPr>
          <w:p w14:paraId="7A9FF8CF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2" w:type="dxa"/>
            <w:gridSpan w:val="11"/>
          </w:tcPr>
          <w:p w14:paraId="661908DF" w14:textId="77777777" w:rsidR="0030398F" w:rsidRPr="001D4264" w:rsidRDefault="0030398F" w:rsidP="00344305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D4264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</w:tr>
      <w:tr w:rsidR="0030398F" w:rsidRPr="001D4264" w14:paraId="612499C7" w14:textId="77777777" w:rsidTr="00865D54">
        <w:trPr>
          <w:tblHeader/>
        </w:trPr>
        <w:tc>
          <w:tcPr>
            <w:tcW w:w="2520" w:type="dxa"/>
          </w:tcPr>
          <w:p w14:paraId="75C03792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14:paraId="6A20D8F1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092F8DF7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54" w:type="dxa"/>
            <w:gridSpan w:val="5"/>
            <w:tcBorders>
              <w:bottom w:val="single" w:sz="4" w:space="0" w:color="auto"/>
            </w:tcBorders>
          </w:tcPr>
          <w:p w14:paraId="0065EC3D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398F" w:rsidRPr="001D4264" w14:paraId="5AEE9B2F" w14:textId="77777777" w:rsidTr="00865D54">
        <w:trPr>
          <w:tblHeader/>
        </w:trPr>
        <w:tc>
          <w:tcPr>
            <w:tcW w:w="2520" w:type="dxa"/>
            <w:shd w:val="clear" w:color="auto" w:fill="auto"/>
          </w:tcPr>
          <w:p w14:paraId="542C5B48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B6C846" w14:textId="77777777" w:rsidR="0030398F" w:rsidRPr="001D4264" w:rsidRDefault="0030398F" w:rsidP="00344305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264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332E0D95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8CBD30A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E6BEC2B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5D4FF6AD" w14:textId="77777777" w:rsidR="0030398F" w:rsidRPr="001D4264" w:rsidRDefault="0030398F" w:rsidP="00344305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FB72882" w14:textId="77777777" w:rsidR="0030398F" w:rsidRPr="001D4264" w:rsidRDefault="0030398F" w:rsidP="00344305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264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1099DF04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A0D637B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EAE6D60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34A6FA48" w14:textId="77777777" w:rsidR="0030398F" w:rsidRPr="001D4264" w:rsidRDefault="0030398F" w:rsidP="00344305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264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68" w:type="dxa"/>
          </w:tcPr>
          <w:p w14:paraId="04DC601F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5602F13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5FAAD04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1CCC4660" w14:textId="77777777" w:rsidR="0030398F" w:rsidRPr="001D4264" w:rsidRDefault="0030398F" w:rsidP="00344305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264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35" w:type="dxa"/>
          </w:tcPr>
          <w:p w14:paraId="63B49522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1CA2566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309910B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010E4EC8" w14:textId="77777777" w:rsidR="0030398F" w:rsidRPr="001D4264" w:rsidRDefault="0030398F" w:rsidP="00344305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CF104D5" w14:textId="77777777" w:rsidR="0030398F" w:rsidRPr="001D4264" w:rsidRDefault="0030398F" w:rsidP="00344305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264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65531F5E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0E74323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30759C1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14:paraId="4C0AF1E4" w14:textId="77777777" w:rsidR="0030398F" w:rsidRPr="001D4264" w:rsidRDefault="0030398F" w:rsidP="00344305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264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30398F" w:rsidRPr="001D4264" w14:paraId="73E1721F" w14:textId="77777777" w:rsidTr="00865D54">
        <w:trPr>
          <w:tblHeader/>
        </w:trPr>
        <w:tc>
          <w:tcPr>
            <w:tcW w:w="2520" w:type="dxa"/>
          </w:tcPr>
          <w:p w14:paraId="0EC44560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2" w:type="dxa"/>
            <w:gridSpan w:val="11"/>
          </w:tcPr>
          <w:p w14:paraId="1AA62B8D" w14:textId="77777777" w:rsidR="0030398F" w:rsidRPr="001D4264" w:rsidRDefault="0030398F" w:rsidP="00344305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42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D426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D42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0398F" w:rsidRPr="001D4264" w14:paraId="1371E4C8" w14:textId="77777777" w:rsidTr="00865D54">
        <w:tc>
          <w:tcPr>
            <w:tcW w:w="2520" w:type="dxa"/>
          </w:tcPr>
          <w:p w14:paraId="2AE40E6B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42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14:paraId="0A09DBCB" w14:textId="77777777" w:rsidR="0030398F" w:rsidRPr="001D4264" w:rsidRDefault="0030398F" w:rsidP="0034430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41A1B6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6BE587F9" w14:textId="77777777" w:rsidR="0030398F" w:rsidRPr="001D4264" w:rsidRDefault="0030398F" w:rsidP="0034430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F9E58E3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58C4D900" w14:textId="77777777" w:rsidR="0030398F" w:rsidRPr="001D4264" w:rsidRDefault="0030398F" w:rsidP="0034430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12C5BB5B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46B14A2E" w14:textId="77777777" w:rsidR="0030398F" w:rsidRPr="001D4264" w:rsidRDefault="0030398F" w:rsidP="0034430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</w:tcPr>
          <w:p w14:paraId="1A77A26D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7A9EEFA8" w14:textId="77777777" w:rsidR="0030398F" w:rsidRPr="001D4264" w:rsidRDefault="0030398F" w:rsidP="0034430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E5D0BD9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14:paraId="129C5B93" w14:textId="77777777" w:rsidR="0030398F" w:rsidRPr="001D4264" w:rsidRDefault="0030398F" w:rsidP="0034430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98F" w:rsidRPr="001D4264" w14:paraId="23FF5611" w14:textId="77777777" w:rsidTr="00865D54">
        <w:tc>
          <w:tcPr>
            <w:tcW w:w="2520" w:type="dxa"/>
          </w:tcPr>
          <w:p w14:paraId="13627FFC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42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31 ธันวาคม 256</w:t>
            </w:r>
            <w:r w:rsidRPr="001D42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900" w:type="dxa"/>
          </w:tcPr>
          <w:p w14:paraId="44D4AA48" w14:textId="77777777" w:rsidR="0030398F" w:rsidRPr="001D4264" w:rsidRDefault="0030398F" w:rsidP="0034430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956DCA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58A1ABDC" w14:textId="77777777" w:rsidR="0030398F" w:rsidRPr="001D4264" w:rsidRDefault="0030398F" w:rsidP="0034430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4D4AE9B8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4DF506AB" w14:textId="77777777" w:rsidR="0030398F" w:rsidRPr="001D4264" w:rsidRDefault="0030398F" w:rsidP="0034430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4C0DAB42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436FD459" w14:textId="77777777" w:rsidR="0030398F" w:rsidRPr="001D4264" w:rsidRDefault="0030398F" w:rsidP="0034430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</w:tcPr>
          <w:p w14:paraId="34323E36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06897C55" w14:textId="77777777" w:rsidR="0030398F" w:rsidRPr="001D4264" w:rsidRDefault="0030398F" w:rsidP="0034430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3736CC5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14:paraId="5E209BA1" w14:textId="77777777" w:rsidR="0030398F" w:rsidRPr="001D4264" w:rsidRDefault="0030398F" w:rsidP="0034430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98F" w:rsidRPr="001D4264" w14:paraId="171B6BDB" w14:textId="77777777" w:rsidTr="00865D54">
        <w:tc>
          <w:tcPr>
            <w:tcW w:w="2520" w:type="dxa"/>
          </w:tcPr>
          <w:p w14:paraId="15959734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4264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</w:t>
            </w:r>
          </w:p>
        </w:tc>
        <w:tc>
          <w:tcPr>
            <w:tcW w:w="900" w:type="dxa"/>
          </w:tcPr>
          <w:p w14:paraId="26D6753E" w14:textId="77777777" w:rsidR="0030398F" w:rsidRPr="001D4264" w:rsidRDefault="0030398F" w:rsidP="00344305">
            <w:pPr>
              <w:pStyle w:val="BodyText"/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5C8CB7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558EFD01" w14:textId="77777777" w:rsidR="0030398F" w:rsidRPr="001D4264" w:rsidRDefault="0030398F" w:rsidP="00344305">
            <w:pPr>
              <w:pStyle w:val="BodyText"/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98CF5DD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5FC10BB4" w14:textId="77777777" w:rsidR="0030398F" w:rsidRPr="001D4264" w:rsidRDefault="0030398F" w:rsidP="00344305">
            <w:pPr>
              <w:pStyle w:val="BodyText"/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BEAF23A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4F5B5BE2" w14:textId="77777777" w:rsidR="0030398F" w:rsidRPr="001D4264" w:rsidRDefault="0030398F" w:rsidP="00344305">
            <w:pPr>
              <w:pStyle w:val="BodyText"/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</w:tcPr>
          <w:p w14:paraId="7EE0CB82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10EC3556" w14:textId="77777777" w:rsidR="0030398F" w:rsidRPr="001D4264" w:rsidRDefault="0030398F" w:rsidP="00344305">
            <w:pPr>
              <w:pStyle w:val="BodyText"/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0C6E880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14:paraId="79D2628B" w14:textId="77777777" w:rsidR="0030398F" w:rsidRPr="001D4264" w:rsidRDefault="0030398F" w:rsidP="00344305">
            <w:pPr>
              <w:pStyle w:val="BodyText"/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98F" w:rsidRPr="001D4264" w14:paraId="350F81D0" w14:textId="77777777" w:rsidTr="00865D54">
        <w:tc>
          <w:tcPr>
            <w:tcW w:w="2520" w:type="dxa"/>
          </w:tcPr>
          <w:p w14:paraId="12055FB1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426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D4264">
              <w:rPr>
                <w:rFonts w:ascii="Angsana New" w:hAnsi="Angsana New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900" w:type="dxa"/>
          </w:tcPr>
          <w:p w14:paraId="7334C671" w14:textId="77777777" w:rsidR="0030398F" w:rsidRPr="00185798" w:rsidRDefault="0030398F" w:rsidP="00344305">
            <w:pPr>
              <w:tabs>
                <w:tab w:val="clear" w:pos="454"/>
                <w:tab w:val="clear" w:pos="680"/>
                <w:tab w:val="left" w:pos="-108"/>
                <w:tab w:val="left" w:pos="-33"/>
                <w:tab w:val="decimal" w:pos="57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5798">
              <w:rPr>
                <w:rFonts w:ascii="Angsana New" w:hAnsi="Angsana New"/>
                <w:sz w:val="30"/>
                <w:szCs w:val="30"/>
              </w:rPr>
              <w:t>20,736</w:t>
            </w:r>
          </w:p>
        </w:tc>
        <w:tc>
          <w:tcPr>
            <w:tcW w:w="270" w:type="dxa"/>
          </w:tcPr>
          <w:p w14:paraId="4AADBF48" w14:textId="77777777" w:rsidR="0030398F" w:rsidRPr="00185798" w:rsidRDefault="0030398F" w:rsidP="00344305">
            <w:pPr>
              <w:tabs>
                <w:tab w:val="decimal" w:pos="63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06900C18" w14:textId="77777777" w:rsidR="0030398F" w:rsidRPr="00185798" w:rsidRDefault="0030398F" w:rsidP="00344305">
            <w:pPr>
              <w:tabs>
                <w:tab w:val="decimal" w:pos="636"/>
              </w:tabs>
              <w:spacing w:line="240" w:lineRule="atLeast"/>
              <w:ind w:left="-108" w:right="-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5798">
              <w:rPr>
                <w:rFonts w:ascii="Angsana New" w:hAnsi="Angsana New"/>
                <w:sz w:val="30"/>
                <w:szCs w:val="30"/>
              </w:rPr>
              <w:t>(5,201)</w:t>
            </w:r>
          </w:p>
        </w:tc>
        <w:tc>
          <w:tcPr>
            <w:tcW w:w="268" w:type="dxa"/>
          </w:tcPr>
          <w:p w14:paraId="5F2CAD83" w14:textId="77777777" w:rsidR="0030398F" w:rsidRPr="00185798" w:rsidRDefault="0030398F" w:rsidP="00344305">
            <w:pPr>
              <w:tabs>
                <w:tab w:val="decimal" w:pos="63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50096EA7" w14:textId="77777777" w:rsidR="0030398F" w:rsidRPr="00185798" w:rsidRDefault="0030398F" w:rsidP="00344305">
            <w:pPr>
              <w:tabs>
                <w:tab w:val="clear" w:pos="454"/>
                <w:tab w:val="clear" w:pos="680"/>
                <w:tab w:val="left" w:pos="-108"/>
                <w:tab w:val="left" w:pos="-33"/>
                <w:tab w:val="decimal" w:pos="57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5798">
              <w:rPr>
                <w:rFonts w:ascii="Angsana New" w:hAnsi="Angsana New"/>
                <w:sz w:val="30"/>
                <w:szCs w:val="30"/>
              </w:rPr>
              <w:t>15,535</w:t>
            </w:r>
          </w:p>
        </w:tc>
        <w:tc>
          <w:tcPr>
            <w:tcW w:w="268" w:type="dxa"/>
          </w:tcPr>
          <w:p w14:paraId="14E6E45F" w14:textId="77777777" w:rsidR="0030398F" w:rsidRPr="00185798" w:rsidRDefault="0030398F" w:rsidP="00344305">
            <w:pPr>
              <w:tabs>
                <w:tab w:val="decimal" w:pos="63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78D3D2F8" w14:textId="77777777" w:rsidR="0030398F" w:rsidRPr="00185798" w:rsidRDefault="0030398F" w:rsidP="00344305">
            <w:pPr>
              <w:tabs>
                <w:tab w:val="decimal" w:pos="636"/>
              </w:tabs>
              <w:spacing w:line="240" w:lineRule="atLeast"/>
              <w:ind w:left="-108" w:right="-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5798">
              <w:rPr>
                <w:rFonts w:ascii="Angsana New" w:hAnsi="Angsana New"/>
                <w:sz w:val="30"/>
                <w:szCs w:val="30"/>
              </w:rPr>
              <w:t>18,363</w:t>
            </w:r>
          </w:p>
        </w:tc>
        <w:tc>
          <w:tcPr>
            <w:tcW w:w="335" w:type="dxa"/>
          </w:tcPr>
          <w:p w14:paraId="715178B7" w14:textId="77777777" w:rsidR="0030398F" w:rsidRPr="00185798" w:rsidRDefault="0030398F" w:rsidP="00344305">
            <w:pPr>
              <w:tabs>
                <w:tab w:val="decimal" w:pos="63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5D90F1CD" w14:textId="77777777" w:rsidR="0030398F" w:rsidRPr="00185798" w:rsidRDefault="0030398F" w:rsidP="00344305">
            <w:pPr>
              <w:tabs>
                <w:tab w:val="decimal" w:pos="636"/>
              </w:tabs>
              <w:spacing w:line="240" w:lineRule="atLeast"/>
              <w:ind w:left="-108" w:right="-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5798">
              <w:rPr>
                <w:rFonts w:ascii="Angsana New" w:hAnsi="Angsana New"/>
                <w:sz w:val="30"/>
                <w:szCs w:val="30"/>
              </w:rPr>
              <w:t>(5,201)</w:t>
            </w:r>
          </w:p>
        </w:tc>
        <w:tc>
          <w:tcPr>
            <w:tcW w:w="268" w:type="dxa"/>
          </w:tcPr>
          <w:p w14:paraId="1C991FEA" w14:textId="77777777" w:rsidR="0030398F" w:rsidRPr="00185798" w:rsidRDefault="0030398F" w:rsidP="00344305">
            <w:pPr>
              <w:tabs>
                <w:tab w:val="decimal" w:pos="63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14:paraId="396A10B3" w14:textId="77777777" w:rsidR="0030398F" w:rsidRPr="00185798" w:rsidRDefault="0030398F" w:rsidP="00344305">
            <w:pPr>
              <w:tabs>
                <w:tab w:val="clear" w:pos="454"/>
                <w:tab w:val="clear" w:pos="680"/>
                <w:tab w:val="left" w:pos="-108"/>
                <w:tab w:val="left" w:pos="-33"/>
                <w:tab w:val="decimal" w:pos="57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5798">
              <w:rPr>
                <w:rFonts w:ascii="Angsana New" w:hAnsi="Angsana New"/>
                <w:sz w:val="30"/>
                <w:szCs w:val="30"/>
              </w:rPr>
              <w:t>13,162</w:t>
            </w:r>
          </w:p>
        </w:tc>
      </w:tr>
      <w:tr w:rsidR="0030398F" w:rsidRPr="001D4264" w14:paraId="223233C3" w14:textId="77777777" w:rsidTr="00865D54">
        <w:tc>
          <w:tcPr>
            <w:tcW w:w="2520" w:type="dxa"/>
          </w:tcPr>
          <w:p w14:paraId="2EF3D9C9" w14:textId="77777777" w:rsidR="0030398F" w:rsidRPr="001D4264" w:rsidRDefault="0030398F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4264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</w:t>
            </w:r>
          </w:p>
        </w:tc>
        <w:tc>
          <w:tcPr>
            <w:tcW w:w="900" w:type="dxa"/>
          </w:tcPr>
          <w:p w14:paraId="5BF6C9F6" w14:textId="77777777" w:rsidR="0030398F" w:rsidRPr="00185798" w:rsidRDefault="0030398F" w:rsidP="00344305">
            <w:pPr>
              <w:pStyle w:val="BodyText"/>
              <w:spacing w:after="0" w:line="340" w:lineRule="exact"/>
              <w:ind w:right="-2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AEC952" w14:textId="77777777" w:rsidR="0030398F" w:rsidRPr="00185798" w:rsidRDefault="0030398F" w:rsidP="00344305">
            <w:pPr>
              <w:pStyle w:val="BodyText"/>
              <w:spacing w:after="0" w:line="340" w:lineRule="exact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3D6E184B" w14:textId="77777777" w:rsidR="0030398F" w:rsidRPr="00185798" w:rsidRDefault="0030398F" w:rsidP="00344305">
            <w:pPr>
              <w:pStyle w:val="BodyText"/>
              <w:spacing w:after="0" w:line="340" w:lineRule="exact"/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43A6D65A" w14:textId="77777777" w:rsidR="0030398F" w:rsidRPr="00185798" w:rsidRDefault="0030398F" w:rsidP="00344305">
            <w:pPr>
              <w:pStyle w:val="BodyText"/>
              <w:spacing w:after="0" w:line="340" w:lineRule="exact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727A241E" w14:textId="77777777" w:rsidR="0030398F" w:rsidRPr="00185798" w:rsidRDefault="0030398F" w:rsidP="00344305">
            <w:pPr>
              <w:tabs>
                <w:tab w:val="decimal" w:pos="636"/>
              </w:tabs>
              <w:spacing w:line="240" w:lineRule="atLeast"/>
              <w:ind w:left="-108" w:right="-2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2C8828A" w14:textId="77777777" w:rsidR="0030398F" w:rsidRPr="00185798" w:rsidRDefault="0030398F" w:rsidP="00344305">
            <w:pPr>
              <w:pStyle w:val="BodyText"/>
              <w:spacing w:after="0" w:line="340" w:lineRule="exact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7144DAD8" w14:textId="77777777" w:rsidR="0030398F" w:rsidRPr="00185798" w:rsidRDefault="0030398F" w:rsidP="00344305">
            <w:pPr>
              <w:tabs>
                <w:tab w:val="decimal" w:pos="636"/>
              </w:tabs>
              <w:spacing w:line="240" w:lineRule="atLeast"/>
              <w:ind w:left="-108" w:right="-2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</w:tcPr>
          <w:p w14:paraId="798C9431" w14:textId="77777777" w:rsidR="0030398F" w:rsidRPr="00185798" w:rsidRDefault="0030398F" w:rsidP="00344305">
            <w:pPr>
              <w:pStyle w:val="BodyText"/>
              <w:spacing w:after="0" w:line="340" w:lineRule="exact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211E023B" w14:textId="77777777" w:rsidR="0030398F" w:rsidRPr="00185798" w:rsidRDefault="0030398F" w:rsidP="00344305">
            <w:pPr>
              <w:tabs>
                <w:tab w:val="decimal" w:pos="636"/>
              </w:tabs>
              <w:spacing w:line="240" w:lineRule="atLeast"/>
              <w:ind w:left="-108" w:right="-2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1748509A" w14:textId="77777777" w:rsidR="0030398F" w:rsidRPr="00185798" w:rsidRDefault="0030398F" w:rsidP="00344305">
            <w:pPr>
              <w:pStyle w:val="BodyText"/>
              <w:spacing w:after="0" w:line="340" w:lineRule="exact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14:paraId="4C48DC24" w14:textId="77777777" w:rsidR="0030398F" w:rsidRPr="00185798" w:rsidRDefault="0030398F" w:rsidP="00344305">
            <w:pPr>
              <w:tabs>
                <w:tab w:val="decimal" w:pos="636"/>
              </w:tabs>
              <w:spacing w:line="240" w:lineRule="atLeast"/>
              <w:ind w:left="-108" w:right="-2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31F4" w:rsidRPr="001D4264" w14:paraId="56A9A5AB" w14:textId="77777777" w:rsidTr="00865D54">
        <w:tc>
          <w:tcPr>
            <w:tcW w:w="2520" w:type="dxa"/>
          </w:tcPr>
          <w:p w14:paraId="7AF87BC7" w14:textId="77777777" w:rsidR="00D931F4" w:rsidRPr="001D4264" w:rsidRDefault="00D931F4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426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D4264">
              <w:rPr>
                <w:rFonts w:ascii="Angsana New" w:hAnsi="Angsana New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900" w:type="dxa"/>
          </w:tcPr>
          <w:p w14:paraId="29B18D7C" w14:textId="77777777" w:rsidR="00D931F4" w:rsidRPr="00185798" w:rsidRDefault="00D931F4" w:rsidP="00344305">
            <w:pPr>
              <w:tabs>
                <w:tab w:val="decimal" w:pos="636"/>
              </w:tabs>
              <w:spacing w:line="240" w:lineRule="atLeast"/>
              <w:ind w:left="-108" w:right="-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5798">
              <w:rPr>
                <w:rFonts w:ascii="Angsana New" w:hAnsi="Angsana New"/>
                <w:sz w:val="30"/>
                <w:szCs w:val="30"/>
              </w:rPr>
              <w:t>(5,201)</w:t>
            </w:r>
          </w:p>
        </w:tc>
        <w:tc>
          <w:tcPr>
            <w:tcW w:w="270" w:type="dxa"/>
          </w:tcPr>
          <w:p w14:paraId="1B8DA232" w14:textId="77777777" w:rsidR="00D931F4" w:rsidRPr="00185798" w:rsidRDefault="00D931F4" w:rsidP="00344305">
            <w:pPr>
              <w:tabs>
                <w:tab w:val="decimal" w:pos="63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23940AF8" w14:textId="77777777" w:rsidR="00D931F4" w:rsidRPr="00185798" w:rsidRDefault="00D931F4" w:rsidP="00344305">
            <w:pPr>
              <w:tabs>
                <w:tab w:val="clear" w:pos="454"/>
                <w:tab w:val="clear" w:pos="680"/>
                <w:tab w:val="left" w:pos="-108"/>
                <w:tab w:val="left" w:pos="-33"/>
                <w:tab w:val="decimal" w:pos="57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5798">
              <w:rPr>
                <w:rFonts w:ascii="Angsana New" w:hAnsi="Angsana New"/>
                <w:sz w:val="30"/>
                <w:szCs w:val="30"/>
              </w:rPr>
              <w:t>5,201</w:t>
            </w:r>
          </w:p>
        </w:tc>
        <w:tc>
          <w:tcPr>
            <w:tcW w:w="268" w:type="dxa"/>
          </w:tcPr>
          <w:p w14:paraId="0175856B" w14:textId="77777777" w:rsidR="00D931F4" w:rsidRPr="00185798" w:rsidRDefault="00D931F4" w:rsidP="00344305">
            <w:pPr>
              <w:tabs>
                <w:tab w:val="decimal" w:pos="63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148C0BA0" w14:textId="27FB211B" w:rsidR="00D931F4" w:rsidRPr="00185798" w:rsidRDefault="00185798" w:rsidP="00344305">
            <w:pPr>
              <w:tabs>
                <w:tab w:val="clear" w:pos="454"/>
                <w:tab w:val="decimal" w:pos="332"/>
              </w:tabs>
              <w:spacing w:line="240" w:lineRule="atLeast"/>
              <w:ind w:left="-108" w:right="-274"/>
              <w:rPr>
                <w:rFonts w:ascii="Angsana New" w:hAnsi="Angsana New"/>
                <w:sz w:val="30"/>
                <w:szCs w:val="30"/>
              </w:rPr>
            </w:pPr>
            <w:r w:rsidRPr="00185798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D931F4" w:rsidRPr="00185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BA6C3FA" w14:textId="77777777" w:rsidR="00D931F4" w:rsidRPr="00185798" w:rsidRDefault="00D931F4" w:rsidP="00344305">
            <w:pPr>
              <w:tabs>
                <w:tab w:val="decimal" w:pos="63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27B944C5" w14:textId="77777777" w:rsidR="00D931F4" w:rsidRPr="00185798" w:rsidRDefault="00D931F4" w:rsidP="00344305">
            <w:pPr>
              <w:tabs>
                <w:tab w:val="decimal" w:pos="636"/>
              </w:tabs>
              <w:spacing w:line="240" w:lineRule="atLeast"/>
              <w:ind w:left="-108" w:right="-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5798">
              <w:rPr>
                <w:rFonts w:ascii="Angsana New" w:hAnsi="Angsana New"/>
                <w:sz w:val="30"/>
                <w:szCs w:val="30"/>
              </w:rPr>
              <w:t>(5,201)</w:t>
            </w:r>
          </w:p>
        </w:tc>
        <w:tc>
          <w:tcPr>
            <w:tcW w:w="335" w:type="dxa"/>
          </w:tcPr>
          <w:p w14:paraId="09900DCA" w14:textId="77777777" w:rsidR="00D931F4" w:rsidRPr="00185798" w:rsidRDefault="00D931F4" w:rsidP="00344305">
            <w:pPr>
              <w:tabs>
                <w:tab w:val="decimal" w:pos="63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766DB826" w14:textId="77777777" w:rsidR="00D931F4" w:rsidRPr="00185798" w:rsidRDefault="00D931F4" w:rsidP="00344305">
            <w:pPr>
              <w:tabs>
                <w:tab w:val="clear" w:pos="454"/>
                <w:tab w:val="clear" w:pos="680"/>
                <w:tab w:val="left" w:pos="-108"/>
                <w:tab w:val="left" w:pos="-33"/>
                <w:tab w:val="decimal" w:pos="57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5798">
              <w:rPr>
                <w:rFonts w:ascii="Angsana New" w:hAnsi="Angsana New"/>
                <w:sz w:val="30"/>
                <w:szCs w:val="30"/>
              </w:rPr>
              <w:t>5,201</w:t>
            </w:r>
          </w:p>
        </w:tc>
        <w:tc>
          <w:tcPr>
            <w:tcW w:w="268" w:type="dxa"/>
          </w:tcPr>
          <w:p w14:paraId="6A3E8BBA" w14:textId="77777777" w:rsidR="00D931F4" w:rsidRPr="00185798" w:rsidRDefault="00D931F4" w:rsidP="00344305">
            <w:pPr>
              <w:tabs>
                <w:tab w:val="decimal" w:pos="63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14:paraId="7C835D92" w14:textId="4361439F" w:rsidR="00D931F4" w:rsidRPr="00185798" w:rsidRDefault="00185798" w:rsidP="00344305">
            <w:pPr>
              <w:tabs>
                <w:tab w:val="clear" w:pos="454"/>
                <w:tab w:val="decimal" w:pos="332"/>
              </w:tabs>
              <w:spacing w:line="240" w:lineRule="atLeast"/>
              <w:ind w:left="-108" w:right="-274"/>
              <w:rPr>
                <w:rFonts w:ascii="Angsana New" w:hAnsi="Angsana New"/>
                <w:sz w:val="30"/>
                <w:szCs w:val="30"/>
              </w:rPr>
            </w:pPr>
            <w:r w:rsidRPr="00185798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D931F4" w:rsidRPr="00185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31F4" w:rsidRPr="001D4264" w14:paraId="27FE6B69" w14:textId="77777777" w:rsidTr="00865D54">
        <w:tc>
          <w:tcPr>
            <w:tcW w:w="2520" w:type="dxa"/>
          </w:tcPr>
          <w:p w14:paraId="4545863C" w14:textId="77777777" w:rsidR="00D931F4" w:rsidRPr="001D4264" w:rsidRDefault="00D931F4" w:rsidP="0034430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3B81F8" w14:textId="77777777" w:rsidR="00D931F4" w:rsidRPr="00185798" w:rsidRDefault="00D931F4" w:rsidP="0034430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F5B639" w14:textId="77777777" w:rsidR="00D931F4" w:rsidRPr="00185798" w:rsidRDefault="00D931F4" w:rsidP="00344305">
            <w:pPr>
              <w:pStyle w:val="BodyText"/>
              <w:spacing w:after="0" w:line="340" w:lineRule="exact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4D5C8C36" w14:textId="44F492C4" w:rsidR="00D931F4" w:rsidRPr="00185798" w:rsidRDefault="00BC5E4D" w:rsidP="00344305">
            <w:pPr>
              <w:pStyle w:val="BodyText"/>
              <w:tabs>
                <w:tab w:val="clear" w:pos="454"/>
                <w:tab w:val="clear" w:pos="680"/>
                <w:tab w:val="clear" w:pos="907"/>
                <w:tab w:val="decimal" w:pos="90"/>
                <w:tab w:val="left" w:pos="147"/>
                <w:tab w:val="left" w:pos="507"/>
              </w:tabs>
              <w:spacing w:after="0" w:line="340" w:lineRule="exact"/>
              <w:ind w:right="-2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79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</w:t>
            </w:r>
            <w:r w:rsidR="00D931F4" w:rsidRPr="0018579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27BD5D8" w14:textId="77777777" w:rsidR="00D931F4" w:rsidRPr="00185798" w:rsidRDefault="00D931F4" w:rsidP="00344305">
            <w:pPr>
              <w:pStyle w:val="BodyText"/>
              <w:spacing w:after="0" w:line="340" w:lineRule="exact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13C7C4B2" w14:textId="77777777" w:rsidR="00D931F4" w:rsidRPr="00185798" w:rsidRDefault="00D931F4" w:rsidP="0034430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1D192A3" w14:textId="77777777" w:rsidR="00D931F4" w:rsidRPr="00185798" w:rsidRDefault="00D931F4" w:rsidP="00344305">
            <w:pPr>
              <w:pStyle w:val="BodyText"/>
              <w:spacing w:after="0" w:line="340" w:lineRule="exact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0FF37D57" w14:textId="77777777" w:rsidR="00D931F4" w:rsidRPr="00185798" w:rsidRDefault="00D931F4" w:rsidP="0034430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5" w:type="dxa"/>
          </w:tcPr>
          <w:p w14:paraId="0B1C2B7B" w14:textId="77777777" w:rsidR="00D931F4" w:rsidRPr="00185798" w:rsidRDefault="00D931F4" w:rsidP="00344305">
            <w:pPr>
              <w:pStyle w:val="BodyText"/>
              <w:spacing w:after="0" w:line="340" w:lineRule="exact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52BCBBFD" w14:textId="58BB2902" w:rsidR="00D931F4" w:rsidRPr="00185798" w:rsidRDefault="00BC5E4D" w:rsidP="00344305">
            <w:pPr>
              <w:pStyle w:val="BodyText"/>
              <w:tabs>
                <w:tab w:val="clear" w:pos="680"/>
                <w:tab w:val="decimal" w:pos="90"/>
              </w:tabs>
              <w:spacing w:after="0" w:line="340" w:lineRule="exact"/>
              <w:ind w:right="-2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79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</w:t>
            </w:r>
            <w:r w:rsidR="00D931F4" w:rsidRPr="0018579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D84BC7E" w14:textId="77777777" w:rsidR="00D931F4" w:rsidRPr="00185798" w:rsidRDefault="00D931F4" w:rsidP="00344305">
            <w:pPr>
              <w:pStyle w:val="BodyText"/>
              <w:spacing w:after="0" w:line="340" w:lineRule="exact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14:paraId="583FF09C" w14:textId="77777777" w:rsidR="00D931F4" w:rsidRPr="00185798" w:rsidRDefault="00D931F4" w:rsidP="0034430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4342DB6B" w14:textId="77777777" w:rsidR="00405923" w:rsidRPr="001B0D34" w:rsidRDefault="00405923" w:rsidP="00344305">
      <w:pPr>
        <w:jc w:val="thaiDistribute"/>
        <w:rPr>
          <w:rFonts w:asciiTheme="majorBidi" w:hAnsiTheme="majorBidi" w:cstheme="majorBidi"/>
          <w:sz w:val="24"/>
          <w:szCs w:val="24"/>
        </w:rPr>
      </w:pPr>
    </w:p>
    <w:sectPr w:rsidR="00405923" w:rsidRPr="001B0D34" w:rsidSect="005F7AD5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52C292" w14:textId="77777777" w:rsidR="00B43CAB" w:rsidRDefault="00B43CAB">
      <w:r>
        <w:separator/>
      </w:r>
    </w:p>
  </w:endnote>
  <w:endnote w:type="continuationSeparator" w:id="0">
    <w:p w14:paraId="520FEAC4" w14:textId="77777777" w:rsidR="00B43CAB" w:rsidRDefault="00B43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30682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3E7D9D2" w14:textId="12CF4091" w:rsidR="00482349" w:rsidRPr="00E240A5" w:rsidRDefault="0048234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240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240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240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B3FB1">
          <w:rPr>
            <w:rFonts w:asciiTheme="majorBidi" w:hAnsiTheme="majorBidi" w:cstheme="majorBidi"/>
            <w:noProof/>
            <w:sz w:val="30"/>
            <w:szCs w:val="30"/>
          </w:rPr>
          <w:t>16</w:t>
        </w:r>
        <w:r w:rsidRPr="00E240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E8A93D" w14:textId="77777777" w:rsidR="00482349" w:rsidRPr="00A530E1" w:rsidRDefault="00482349">
    <w:pPr>
      <w:pStyle w:val="Footer"/>
      <w:jc w:val="center"/>
      <w:rPr>
        <w:rFonts w:ascii="Angsana New" w:hAnsi="Angsana New"/>
        <w:sz w:val="30"/>
        <w:szCs w:val="30"/>
      </w:rPr>
    </w:pPr>
    <w:r w:rsidRPr="00A530E1">
      <w:rPr>
        <w:rFonts w:ascii="Angsana New" w:hAnsi="Angsana New"/>
        <w:sz w:val="30"/>
        <w:szCs w:val="30"/>
      </w:rPr>
      <w:fldChar w:fldCharType="begin"/>
    </w:r>
    <w:r w:rsidRPr="00A530E1">
      <w:rPr>
        <w:rFonts w:ascii="Angsana New" w:hAnsi="Angsana New"/>
        <w:sz w:val="30"/>
        <w:szCs w:val="30"/>
      </w:rPr>
      <w:instrText xml:space="preserve"> PAGE   \* MERGEFORMAT </w:instrText>
    </w:r>
    <w:r w:rsidRPr="00A530E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20</w:t>
    </w:r>
    <w:r w:rsidRPr="00A530E1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702460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DDF2A05" w14:textId="77777777" w:rsidR="00482349" w:rsidRDefault="00482349" w:rsidP="00CA2090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7626B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626B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626B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B3FB1">
          <w:rPr>
            <w:rFonts w:asciiTheme="majorBidi" w:hAnsiTheme="majorBidi" w:cstheme="majorBidi"/>
            <w:noProof/>
            <w:sz w:val="30"/>
            <w:szCs w:val="30"/>
          </w:rPr>
          <w:t>50</w:t>
        </w:r>
        <w:r w:rsidRPr="007626B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30"/>
        <w:szCs w:val="30"/>
      </w:rPr>
      <w:id w:val="-20291700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1FF5C7" w14:textId="77777777" w:rsidR="00482349" w:rsidRPr="000D1637" w:rsidRDefault="0048234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D163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D163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D163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8</w:t>
        </w:r>
        <w:r w:rsidRPr="000D163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135580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83FBBB7" w14:textId="77777777" w:rsidR="00482349" w:rsidRDefault="00482349" w:rsidP="00CA2090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7626B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626B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626B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B3FB1">
          <w:rPr>
            <w:rFonts w:asciiTheme="majorBidi" w:hAnsiTheme="majorBidi" w:cstheme="majorBidi"/>
            <w:noProof/>
            <w:sz w:val="30"/>
            <w:szCs w:val="30"/>
          </w:rPr>
          <w:t>62</w:t>
        </w:r>
        <w:r w:rsidRPr="007626B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6221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6101C9E" w14:textId="77777777" w:rsidR="00482349" w:rsidRPr="007626B2" w:rsidRDefault="0048234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626B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626B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626B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B3FB1">
          <w:rPr>
            <w:rFonts w:asciiTheme="majorBidi" w:hAnsiTheme="majorBidi" w:cstheme="majorBidi"/>
            <w:noProof/>
            <w:sz w:val="30"/>
            <w:szCs w:val="30"/>
          </w:rPr>
          <w:t>80</w:t>
        </w:r>
        <w:r w:rsidRPr="007626B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E57706" w14:textId="77777777" w:rsidR="00B43CAB" w:rsidRDefault="00B43CAB">
      <w:r>
        <w:separator/>
      </w:r>
    </w:p>
  </w:footnote>
  <w:footnote w:type="continuationSeparator" w:id="0">
    <w:p w14:paraId="233BAFE1" w14:textId="77777777" w:rsidR="00B43CAB" w:rsidRDefault="00B43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DC62B" w14:textId="77777777" w:rsidR="00482349" w:rsidRPr="003D3292" w:rsidRDefault="00482349" w:rsidP="000D18D5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14583C9C" w14:textId="77777777" w:rsidR="00482349" w:rsidRPr="003C763B" w:rsidRDefault="00482349" w:rsidP="00050DF3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1819F01C" w14:textId="77777777" w:rsidR="00482349" w:rsidRPr="003C763B" w:rsidRDefault="00482349" w:rsidP="00050DF3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31 ธันวาคม </w:t>
    </w:r>
    <w:r>
      <w:rPr>
        <w:rFonts w:ascii="Angsana New" w:hAnsi="Angsana New" w:hint="cs"/>
        <w:b/>
        <w:bCs/>
        <w:sz w:val="32"/>
        <w:szCs w:val="32"/>
        <w:cs/>
      </w:rPr>
      <w:t>25</w:t>
    </w:r>
    <w:r>
      <w:rPr>
        <w:rFonts w:ascii="Angsana New" w:hAnsi="Angsana New"/>
        <w:b/>
        <w:bCs/>
        <w:sz w:val="32"/>
        <w:szCs w:val="32"/>
      </w:rPr>
      <w:t>62</w:t>
    </w:r>
  </w:p>
  <w:p w14:paraId="361D27EE" w14:textId="77777777" w:rsidR="00482349" w:rsidRPr="00196944" w:rsidRDefault="00482349" w:rsidP="000D18D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720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60B41" w14:textId="77777777" w:rsidR="00482349" w:rsidRDefault="00482349" w:rsidP="002219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A84A92">
      <w:rPr>
        <w:rFonts w:ascii="Angsana New" w:hAnsi="Angsana New"/>
        <w:b/>
        <w:bCs/>
        <w:sz w:val="32"/>
        <w:szCs w:val="32"/>
        <w:cs/>
      </w:rPr>
      <w:t>บริษัท ทีโอเอ-พีพีไอเอช จำกัด</w:t>
    </w:r>
  </w:p>
  <w:p w14:paraId="307AACDB" w14:textId="77777777" w:rsidR="00482349" w:rsidRPr="00FA7747" w:rsidRDefault="00482349" w:rsidP="002219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D462B4B" w14:textId="77777777" w:rsidR="00482349" w:rsidRPr="00A84A92" w:rsidRDefault="00482349" w:rsidP="002219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A84A92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84A92">
      <w:rPr>
        <w:rFonts w:ascii="Angsana New" w:hAnsi="Angsana New"/>
        <w:b/>
        <w:bCs/>
        <w:sz w:val="32"/>
        <w:szCs w:val="32"/>
      </w:rPr>
      <w:t xml:space="preserve">31 </w:t>
    </w:r>
    <w:r w:rsidRPr="00A84A92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A84A92">
      <w:rPr>
        <w:rFonts w:ascii="Angsana New" w:hAnsi="Angsana New"/>
        <w:b/>
        <w:bCs/>
        <w:sz w:val="32"/>
        <w:szCs w:val="32"/>
      </w:rPr>
      <w:t>2560</w:t>
    </w:r>
  </w:p>
  <w:p w14:paraId="37F7BF01" w14:textId="77777777" w:rsidR="00482349" w:rsidRPr="002219CE" w:rsidRDefault="00482349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BBAE1" w14:textId="77777777" w:rsidR="00482349" w:rsidRPr="00B27912" w:rsidRDefault="00482349" w:rsidP="00AD17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756D15F0" w14:textId="77777777" w:rsidR="00482349" w:rsidRPr="003C763B" w:rsidRDefault="00482349" w:rsidP="004238F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>หมายเหตุประกอ</w:t>
    </w:r>
    <w:r>
      <w:rPr>
        <w:rFonts w:ascii="Angsana New" w:hAnsi="Angsana New"/>
        <w:b/>
        <w:bCs/>
        <w:sz w:val="32"/>
        <w:szCs w:val="32"/>
        <w:cs/>
      </w:rPr>
      <w:t>บ</w:t>
    </w:r>
    <w:r w:rsidRPr="003C763B">
      <w:rPr>
        <w:rFonts w:ascii="Angsana New" w:hAnsi="Angsana New"/>
        <w:b/>
        <w:bCs/>
        <w:sz w:val="32"/>
        <w:szCs w:val="32"/>
        <w:cs/>
      </w:rPr>
      <w:t>งบการเงิน</w:t>
    </w:r>
  </w:p>
  <w:p w14:paraId="74EF8DF9" w14:textId="77777777" w:rsidR="00482349" w:rsidRPr="009E7F0B" w:rsidRDefault="00482349" w:rsidP="004238F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557073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252677FA" w14:textId="77777777" w:rsidR="00482349" w:rsidRPr="004238F6" w:rsidRDefault="00482349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1E835" w14:textId="77777777" w:rsidR="00482349" w:rsidRDefault="00482349" w:rsidP="008F41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อาสา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3A45A7">
      <w:rPr>
        <w:rFonts w:ascii="Angsana New" w:hAnsi="Angsana New"/>
        <w:b/>
        <w:bCs/>
        <w:sz w:val="32"/>
        <w:szCs w:val="32"/>
        <w:cs/>
      </w:rPr>
      <w:t>เรียล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3A45A7">
      <w:rPr>
        <w:rFonts w:ascii="Angsana New" w:hAnsi="Angsana New"/>
        <w:b/>
        <w:bCs/>
        <w:sz w:val="32"/>
        <w:szCs w:val="32"/>
        <w:cs/>
      </w:rPr>
      <w:t>เอสเตท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/>
        <w:b/>
        <w:bCs/>
        <w:sz w:val="32"/>
        <w:szCs w:val="32"/>
        <w:cs/>
      </w:rPr>
      <w:t xml:space="preserve">จำกัด </w:t>
    </w:r>
  </w:p>
  <w:p w14:paraId="78B5F591" w14:textId="77777777" w:rsidR="00482349" w:rsidRPr="00FA7747" w:rsidRDefault="00482349" w:rsidP="00DA5E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79AC458" w14:textId="77777777" w:rsidR="00482349" w:rsidRPr="00A84A92" w:rsidRDefault="00482349" w:rsidP="00A84A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A84A92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84A92"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A84A9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84A92">
      <w:rPr>
        <w:rFonts w:ascii="Angsana New" w:hAnsi="Angsana New"/>
        <w:b/>
        <w:bCs/>
        <w:sz w:val="32"/>
        <w:szCs w:val="32"/>
      </w:rPr>
      <w:t>2560</w:t>
    </w:r>
  </w:p>
  <w:p w14:paraId="076B49CD" w14:textId="77777777" w:rsidR="00482349" w:rsidRPr="00DA5E1C" w:rsidRDefault="00482349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F2F8F1" w14:textId="77777777" w:rsidR="00482349" w:rsidRPr="00B27912" w:rsidRDefault="00482349" w:rsidP="00AD17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5544DA0A" w14:textId="77777777" w:rsidR="00482349" w:rsidRPr="003C763B" w:rsidRDefault="00482349" w:rsidP="004238F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>หมายเหตุประกอ</w:t>
    </w:r>
    <w:r>
      <w:rPr>
        <w:rFonts w:ascii="Angsana New" w:hAnsi="Angsana New"/>
        <w:b/>
        <w:bCs/>
        <w:sz w:val="32"/>
        <w:szCs w:val="32"/>
        <w:cs/>
      </w:rPr>
      <w:t>บ</w:t>
    </w:r>
    <w:r w:rsidRPr="003C763B">
      <w:rPr>
        <w:rFonts w:ascii="Angsana New" w:hAnsi="Angsana New"/>
        <w:b/>
        <w:bCs/>
        <w:sz w:val="32"/>
        <w:szCs w:val="32"/>
        <w:cs/>
      </w:rPr>
      <w:t>งบการเงิน</w:t>
    </w:r>
  </w:p>
  <w:p w14:paraId="4D6D9D14" w14:textId="77777777" w:rsidR="00482349" w:rsidRPr="009E7F0B" w:rsidRDefault="00482349" w:rsidP="004238F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557073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012FF43E" w14:textId="77777777" w:rsidR="00482349" w:rsidRPr="004238F6" w:rsidRDefault="00482349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2528FA00"/>
    <w:lvl w:ilvl="0">
      <w:start w:val="1"/>
      <w:numFmt w:val="decimal"/>
      <w:lvlText w:val="%1"/>
      <w:lvlJc w:val="left"/>
      <w:pPr>
        <w:tabs>
          <w:tab w:val="num" w:pos="3496"/>
        </w:tabs>
        <w:ind w:left="3496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3836"/>
        </w:tabs>
        <w:ind w:left="383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76"/>
        </w:tabs>
        <w:ind w:left="417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517"/>
        </w:tabs>
        <w:ind w:left="451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57"/>
        </w:tabs>
        <w:ind w:left="485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97"/>
        </w:tabs>
        <w:ind w:left="519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37"/>
        </w:tabs>
        <w:ind w:left="553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77"/>
        </w:tabs>
        <w:ind w:left="587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217"/>
        </w:tabs>
        <w:ind w:left="6217" w:hanging="340"/>
      </w:pPr>
      <w:rPr>
        <w:rFonts w:ascii="Symbol" w:hAnsi="Symbol" w:hint="default"/>
      </w:rPr>
    </w:lvl>
  </w:abstractNum>
  <w:abstractNum w:abstractNumId="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C3160"/>
    <w:multiLevelType w:val="multilevel"/>
    <w:tmpl w:val="0B70179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18C32024"/>
    <w:multiLevelType w:val="hybridMultilevel"/>
    <w:tmpl w:val="68644916"/>
    <w:lvl w:ilvl="0" w:tplc="1EFC1956">
      <w:start w:val="64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864"/>
        </w:tabs>
        <w:ind w:left="86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EFC5AB4"/>
    <w:multiLevelType w:val="multilevel"/>
    <w:tmpl w:val="55E82CF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9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3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E8A3165"/>
    <w:multiLevelType w:val="multilevel"/>
    <w:tmpl w:val="E676C13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E9F43D4"/>
    <w:multiLevelType w:val="multilevel"/>
    <w:tmpl w:val="F974A20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4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B641E57"/>
    <w:multiLevelType w:val="multilevel"/>
    <w:tmpl w:val="67A2313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24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3FB079A7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3FC94AA7"/>
    <w:multiLevelType w:val="hybridMultilevel"/>
    <w:tmpl w:val="8B7C9E0C"/>
    <w:lvl w:ilvl="0" w:tplc="DAE298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E70C49"/>
    <w:multiLevelType w:val="multilevel"/>
    <w:tmpl w:val="7E4219D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3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9480973"/>
    <w:multiLevelType w:val="multilevel"/>
    <w:tmpl w:val="7E1C63D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7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B3B4AE8"/>
    <w:multiLevelType w:val="hybridMultilevel"/>
    <w:tmpl w:val="CD64EE1A"/>
    <w:lvl w:ilvl="0" w:tplc="F78A2946">
      <w:start w:val="1"/>
      <w:numFmt w:val="thaiLetters"/>
      <w:pStyle w:val="AccPolicyHeading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046F45"/>
    <w:multiLevelType w:val="multilevel"/>
    <w:tmpl w:val="D336544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7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523505FC"/>
    <w:multiLevelType w:val="hybridMultilevel"/>
    <w:tmpl w:val="5B94A6E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8" w15:restartNumberingAfterBreak="0">
    <w:nsid w:val="5BC0276C"/>
    <w:multiLevelType w:val="hybridMultilevel"/>
    <w:tmpl w:val="C1DA4DFC"/>
    <w:lvl w:ilvl="0" w:tplc="43D0E64E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B7D6A2E"/>
    <w:multiLevelType w:val="multilevel"/>
    <w:tmpl w:val="599AC9F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8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74971DB8"/>
    <w:multiLevelType w:val="multilevel"/>
    <w:tmpl w:val="7E1C63D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7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7D527583"/>
    <w:multiLevelType w:val="hybridMultilevel"/>
    <w:tmpl w:val="D9CE4C0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904735"/>
    <w:multiLevelType w:val="multilevel"/>
    <w:tmpl w:val="599AC9F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8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7EB827E8"/>
    <w:multiLevelType w:val="multilevel"/>
    <w:tmpl w:val="D26C341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23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7"/>
  </w:num>
  <w:num w:numId="2">
    <w:abstractNumId w:val="2"/>
  </w:num>
  <w:num w:numId="3">
    <w:abstractNumId w:val="24"/>
  </w:num>
  <w:num w:numId="4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1"/>
  </w:num>
  <w:num w:numId="7">
    <w:abstractNumId w:val="20"/>
  </w:num>
  <w:num w:numId="8">
    <w:abstractNumId w:val="6"/>
  </w:num>
  <w:num w:numId="9">
    <w:abstractNumId w:val="19"/>
  </w:num>
  <w:num w:numId="10">
    <w:abstractNumId w:val="29"/>
  </w:num>
  <w:num w:numId="11">
    <w:abstractNumId w:val="3"/>
  </w:num>
  <w:num w:numId="12">
    <w:abstractNumId w:val="11"/>
  </w:num>
  <w:num w:numId="13">
    <w:abstractNumId w:val="27"/>
  </w:num>
  <w:num w:numId="14">
    <w:abstractNumId w:val="0"/>
  </w:num>
  <w:num w:numId="15">
    <w:abstractNumId w:val="33"/>
  </w:num>
  <w:num w:numId="16">
    <w:abstractNumId w:val="12"/>
  </w:num>
  <w:num w:numId="17">
    <w:abstractNumId w:val="14"/>
  </w:num>
  <w:num w:numId="18">
    <w:abstractNumId w:val="26"/>
  </w:num>
  <w:num w:numId="19">
    <w:abstractNumId w:val="13"/>
  </w:num>
  <w:num w:numId="20">
    <w:abstractNumId w:val="35"/>
  </w:num>
  <w:num w:numId="21">
    <w:abstractNumId w:val="32"/>
  </w:num>
  <w:num w:numId="22">
    <w:abstractNumId w:val="21"/>
  </w:num>
  <w:num w:numId="23">
    <w:abstractNumId w:val="25"/>
  </w:num>
  <w:num w:numId="24">
    <w:abstractNumId w:val="36"/>
  </w:num>
  <w:num w:numId="25">
    <w:abstractNumId w:val="22"/>
  </w:num>
  <w:num w:numId="26">
    <w:abstractNumId w:val="30"/>
  </w:num>
  <w:num w:numId="27">
    <w:abstractNumId w:val="15"/>
  </w:num>
  <w:num w:numId="28">
    <w:abstractNumId w:val="23"/>
  </w:num>
  <w:num w:numId="29">
    <w:abstractNumId w:val="10"/>
  </w:num>
  <w:num w:numId="30">
    <w:abstractNumId w:val="37"/>
  </w:num>
  <w:num w:numId="31">
    <w:abstractNumId w:val="18"/>
  </w:num>
  <w:num w:numId="32">
    <w:abstractNumId w:val="38"/>
  </w:num>
  <w:num w:numId="33">
    <w:abstractNumId w:val="8"/>
  </w:num>
  <w:num w:numId="34">
    <w:abstractNumId w:val="9"/>
  </w:num>
  <w:num w:numId="35">
    <w:abstractNumId w:val="34"/>
  </w:num>
  <w:num w:numId="36">
    <w:abstractNumId w:val="5"/>
  </w:num>
  <w:num w:numId="37">
    <w:abstractNumId w:val="4"/>
  </w:num>
  <w:num w:numId="38">
    <w:abstractNumId w:val="7"/>
  </w:num>
  <w:num w:numId="39">
    <w:abstractNumId w:val="16"/>
  </w:num>
  <w:num w:numId="40">
    <w:abstractNumId w:val="31"/>
  </w:num>
  <w:num w:numId="41">
    <w:abstractNumId w:val="9"/>
    <w:lvlOverride w:ilvl="0">
      <w:startOverride w:val="3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703"/>
    <w:rsid w:val="00001842"/>
    <w:rsid w:val="00001DDB"/>
    <w:rsid w:val="00002081"/>
    <w:rsid w:val="00002468"/>
    <w:rsid w:val="000028F3"/>
    <w:rsid w:val="000031A8"/>
    <w:rsid w:val="00003EB1"/>
    <w:rsid w:val="00003FC3"/>
    <w:rsid w:val="0000437B"/>
    <w:rsid w:val="000043A6"/>
    <w:rsid w:val="0000469B"/>
    <w:rsid w:val="000046C9"/>
    <w:rsid w:val="00004F0D"/>
    <w:rsid w:val="00005556"/>
    <w:rsid w:val="00005963"/>
    <w:rsid w:val="00005ACB"/>
    <w:rsid w:val="0000742F"/>
    <w:rsid w:val="0000745C"/>
    <w:rsid w:val="0000791D"/>
    <w:rsid w:val="00007B57"/>
    <w:rsid w:val="00007C1C"/>
    <w:rsid w:val="00007C6F"/>
    <w:rsid w:val="00007F21"/>
    <w:rsid w:val="000106F0"/>
    <w:rsid w:val="000108C5"/>
    <w:rsid w:val="000110F2"/>
    <w:rsid w:val="0001185B"/>
    <w:rsid w:val="00013450"/>
    <w:rsid w:val="000135FB"/>
    <w:rsid w:val="0001371F"/>
    <w:rsid w:val="00014B6D"/>
    <w:rsid w:val="00014BE5"/>
    <w:rsid w:val="00015A85"/>
    <w:rsid w:val="00015AAB"/>
    <w:rsid w:val="00015B12"/>
    <w:rsid w:val="00015BD5"/>
    <w:rsid w:val="00015C52"/>
    <w:rsid w:val="000161F0"/>
    <w:rsid w:val="000179AA"/>
    <w:rsid w:val="00017BDD"/>
    <w:rsid w:val="00017EFD"/>
    <w:rsid w:val="0002055E"/>
    <w:rsid w:val="000205CD"/>
    <w:rsid w:val="00020C89"/>
    <w:rsid w:val="00021874"/>
    <w:rsid w:val="00021A3E"/>
    <w:rsid w:val="00021FB0"/>
    <w:rsid w:val="000234A3"/>
    <w:rsid w:val="00023B44"/>
    <w:rsid w:val="00023CE6"/>
    <w:rsid w:val="00023DAC"/>
    <w:rsid w:val="0002467D"/>
    <w:rsid w:val="000249B7"/>
    <w:rsid w:val="0002570C"/>
    <w:rsid w:val="000257BE"/>
    <w:rsid w:val="00026433"/>
    <w:rsid w:val="00027349"/>
    <w:rsid w:val="000275CB"/>
    <w:rsid w:val="00027D2A"/>
    <w:rsid w:val="00030B27"/>
    <w:rsid w:val="00030D0A"/>
    <w:rsid w:val="00030EEB"/>
    <w:rsid w:val="00030EEF"/>
    <w:rsid w:val="0003249A"/>
    <w:rsid w:val="00032CEA"/>
    <w:rsid w:val="00032EF6"/>
    <w:rsid w:val="000330E5"/>
    <w:rsid w:val="000333D4"/>
    <w:rsid w:val="00033EFB"/>
    <w:rsid w:val="00033F41"/>
    <w:rsid w:val="000341D7"/>
    <w:rsid w:val="00034AA1"/>
    <w:rsid w:val="000356F0"/>
    <w:rsid w:val="000357BC"/>
    <w:rsid w:val="00035849"/>
    <w:rsid w:val="00035A15"/>
    <w:rsid w:val="00035E4A"/>
    <w:rsid w:val="00035F53"/>
    <w:rsid w:val="0003770C"/>
    <w:rsid w:val="000400B8"/>
    <w:rsid w:val="0004069A"/>
    <w:rsid w:val="00040803"/>
    <w:rsid w:val="00040CDB"/>
    <w:rsid w:val="00041029"/>
    <w:rsid w:val="0004159E"/>
    <w:rsid w:val="000416A0"/>
    <w:rsid w:val="00041779"/>
    <w:rsid w:val="00041E89"/>
    <w:rsid w:val="00041F9A"/>
    <w:rsid w:val="000428E6"/>
    <w:rsid w:val="00042C84"/>
    <w:rsid w:val="00042F74"/>
    <w:rsid w:val="000434F1"/>
    <w:rsid w:val="00043669"/>
    <w:rsid w:val="0004367D"/>
    <w:rsid w:val="00043C09"/>
    <w:rsid w:val="00045940"/>
    <w:rsid w:val="00045A5A"/>
    <w:rsid w:val="00045B36"/>
    <w:rsid w:val="00045DA8"/>
    <w:rsid w:val="00046413"/>
    <w:rsid w:val="000467B3"/>
    <w:rsid w:val="0004685F"/>
    <w:rsid w:val="00046EAC"/>
    <w:rsid w:val="00047359"/>
    <w:rsid w:val="00047FF3"/>
    <w:rsid w:val="000501D5"/>
    <w:rsid w:val="00050DF3"/>
    <w:rsid w:val="00050F9F"/>
    <w:rsid w:val="00051895"/>
    <w:rsid w:val="00051D3B"/>
    <w:rsid w:val="000525C4"/>
    <w:rsid w:val="000525D5"/>
    <w:rsid w:val="0005267A"/>
    <w:rsid w:val="000527ED"/>
    <w:rsid w:val="000531AF"/>
    <w:rsid w:val="000539E1"/>
    <w:rsid w:val="00053A15"/>
    <w:rsid w:val="00053DCF"/>
    <w:rsid w:val="00054433"/>
    <w:rsid w:val="000547A5"/>
    <w:rsid w:val="00054FC9"/>
    <w:rsid w:val="0005527B"/>
    <w:rsid w:val="0005542F"/>
    <w:rsid w:val="0005563F"/>
    <w:rsid w:val="00055766"/>
    <w:rsid w:val="000557F3"/>
    <w:rsid w:val="000558C4"/>
    <w:rsid w:val="00055D82"/>
    <w:rsid w:val="0005619A"/>
    <w:rsid w:val="0005658D"/>
    <w:rsid w:val="000571F6"/>
    <w:rsid w:val="000600B1"/>
    <w:rsid w:val="000605E0"/>
    <w:rsid w:val="000607C0"/>
    <w:rsid w:val="00060A00"/>
    <w:rsid w:val="000617E0"/>
    <w:rsid w:val="00061CE4"/>
    <w:rsid w:val="00061D74"/>
    <w:rsid w:val="00061D94"/>
    <w:rsid w:val="000626DD"/>
    <w:rsid w:val="0006276B"/>
    <w:rsid w:val="00062AEE"/>
    <w:rsid w:val="00063595"/>
    <w:rsid w:val="000637F5"/>
    <w:rsid w:val="00063B15"/>
    <w:rsid w:val="000645CB"/>
    <w:rsid w:val="00064712"/>
    <w:rsid w:val="000651F2"/>
    <w:rsid w:val="00065232"/>
    <w:rsid w:val="00065EB2"/>
    <w:rsid w:val="00066F12"/>
    <w:rsid w:val="000671A2"/>
    <w:rsid w:val="00067563"/>
    <w:rsid w:val="000675C1"/>
    <w:rsid w:val="00067D0A"/>
    <w:rsid w:val="00070D89"/>
    <w:rsid w:val="00070F1F"/>
    <w:rsid w:val="00071004"/>
    <w:rsid w:val="0007132A"/>
    <w:rsid w:val="000719BD"/>
    <w:rsid w:val="00071B83"/>
    <w:rsid w:val="00071E7A"/>
    <w:rsid w:val="00071E82"/>
    <w:rsid w:val="000723A0"/>
    <w:rsid w:val="0007251A"/>
    <w:rsid w:val="00072B70"/>
    <w:rsid w:val="00072D57"/>
    <w:rsid w:val="00073026"/>
    <w:rsid w:val="00073A3B"/>
    <w:rsid w:val="00073FE0"/>
    <w:rsid w:val="00074407"/>
    <w:rsid w:val="0007455A"/>
    <w:rsid w:val="00074AC1"/>
    <w:rsid w:val="00074DCE"/>
    <w:rsid w:val="000750F8"/>
    <w:rsid w:val="00075ABC"/>
    <w:rsid w:val="00075BF1"/>
    <w:rsid w:val="000763A8"/>
    <w:rsid w:val="0007683B"/>
    <w:rsid w:val="00077AE3"/>
    <w:rsid w:val="00077ED9"/>
    <w:rsid w:val="00077F0B"/>
    <w:rsid w:val="00077F8E"/>
    <w:rsid w:val="000804BB"/>
    <w:rsid w:val="00080D70"/>
    <w:rsid w:val="00080F24"/>
    <w:rsid w:val="00081345"/>
    <w:rsid w:val="00081A66"/>
    <w:rsid w:val="00081E54"/>
    <w:rsid w:val="00082375"/>
    <w:rsid w:val="0008276B"/>
    <w:rsid w:val="000828EE"/>
    <w:rsid w:val="00082C71"/>
    <w:rsid w:val="0008326B"/>
    <w:rsid w:val="000832B9"/>
    <w:rsid w:val="00084C47"/>
    <w:rsid w:val="00084C8E"/>
    <w:rsid w:val="00084FCC"/>
    <w:rsid w:val="00085423"/>
    <w:rsid w:val="00085EAB"/>
    <w:rsid w:val="00086210"/>
    <w:rsid w:val="00086363"/>
    <w:rsid w:val="00086E1C"/>
    <w:rsid w:val="00087778"/>
    <w:rsid w:val="00087C3A"/>
    <w:rsid w:val="00090192"/>
    <w:rsid w:val="00091D93"/>
    <w:rsid w:val="00091F5F"/>
    <w:rsid w:val="00092224"/>
    <w:rsid w:val="00092746"/>
    <w:rsid w:val="0009298D"/>
    <w:rsid w:val="000936CA"/>
    <w:rsid w:val="00093882"/>
    <w:rsid w:val="00093B2B"/>
    <w:rsid w:val="00093B68"/>
    <w:rsid w:val="0009417D"/>
    <w:rsid w:val="00094B9D"/>
    <w:rsid w:val="00094F1A"/>
    <w:rsid w:val="00094F26"/>
    <w:rsid w:val="00095134"/>
    <w:rsid w:val="00095300"/>
    <w:rsid w:val="000955EC"/>
    <w:rsid w:val="00095FD3"/>
    <w:rsid w:val="000963BA"/>
    <w:rsid w:val="000965F0"/>
    <w:rsid w:val="00096669"/>
    <w:rsid w:val="000971F0"/>
    <w:rsid w:val="00097903"/>
    <w:rsid w:val="00097A56"/>
    <w:rsid w:val="000A05E9"/>
    <w:rsid w:val="000A07B6"/>
    <w:rsid w:val="000A0FBB"/>
    <w:rsid w:val="000A12A1"/>
    <w:rsid w:val="000A171A"/>
    <w:rsid w:val="000A2651"/>
    <w:rsid w:val="000A2850"/>
    <w:rsid w:val="000A28E8"/>
    <w:rsid w:val="000A29E7"/>
    <w:rsid w:val="000A2A70"/>
    <w:rsid w:val="000A2E49"/>
    <w:rsid w:val="000A40D3"/>
    <w:rsid w:val="000A43D9"/>
    <w:rsid w:val="000A4E0A"/>
    <w:rsid w:val="000A5672"/>
    <w:rsid w:val="000A5A21"/>
    <w:rsid w:val="000A665A"/>
    <w:rsid w:val="000A6BD2"/>
    <w:rsid w:val="000A6C0B"/>
    <w:rsid w:val="000A6D4B"/>
    <w:rsid w:val="000A70DB"/>
    <w:rsid w:val="000A78E1"/>
    <w:rsid w:val="000A7A7A"/>
    <w:rsid w:val="000A7E85"/>
    <w:rsid w:val="000B041B"/>
    <w:rsid w:val="000B0708"/>
    <w:rsid w:val="000B0D9D"/>
    <w:rsid w:val="000B142E"/>
    <w:rsid w:val="000B24FB"/>
    <w:rsid w:val="000B2811"/>
    <w:rsid w:val="000B2854"/>
    <w:rsid w:val="000B2F61"/>
    <w:rsid w:val="000B33FE"/>
    <w:rsid w:val="000B355D"/>
    <w:rsid w:val="000B3939"/>
    <w:rsid w:val="000B393E"/>
    <w:rsid w:val="000B3C3D"/>
    <w:rsid w:val="000B4289"/>
    <w:rsid w:val="000B455F"/>
    <w:rsid w:val="000B4C3E"/>
    <w:rsid w:val="000B4D17"/>
    <w:rsid w:val="000B4F7A"/>
    <w:rsid w:val="000B5E28"/>
    <w:rsid w:val="000B66D2"/>
    <w:rsid w:val="000B6B7E"/>
    <w:rsid w:val="000B7339"/>
    <w:rsid w:val="000C00BB"/>
    <w:rsid w:val="000C046E"/>
    <w:rsid w:val="000C05AA"/>
    <w:rsid w:val="000C125D"/>
    <w:rsid w:val="000C1CB9"/>
    <w:rsid w:val="000C24C3"/>
    <w:rsid w:val="000C332F"/>
    <w:rsid w:val="000C3B59"/>
    <w:rsid w:val="000C45CA"/>
    <w:rsid w:val="000C4DF0"/>
    <w:rsid w:val="000C5111"/>
    <w:rsid w:val="000C5D7B"/>
    <w:rsid w:val="000C65D5"/>
    <w:rsid w:val="000C6B3B"/>
    <w:rsid w:val="000C6F7B"/>
    <w:rsid w:val="000D0630"/>
    <w:rsid w:val="000D06B5"/>
    <w:rsid w:val="000D0B17"/>
    <w:rsid w:val="000D0CD9"/>
    <w:rsid w:val="000D1637"/>
    <w:rsid w:val="000D1851"/>
    <w:rsid w:val="000D18D5"/>
    <w:rsid w:val="000D27CD"/>
    <w:rsid w:val="000D29E0"/>
    <w:rsid w:val="000D3672"/>
    <w:rsid w:val="000D4480"/>
    <w:rsid w:val="000D47B5"/>
    <w:rsid w:val="000D4AED"/>
    <w:rsid w:val="000D4BD7"/>
    <w:rsid w:val="000D5E59"/>
    <w:rsid w:val="000D681B"/>
    <w:rsid w:val="000D6967"/>
    <w:rsid w:val="000D6971"/>
    <w:rsid w:val="000D6DBB"/>
    <w:rsid w:val="000D7F6D"/>
    <w:rsid w:val="000E00B3"/>
    <w:rsid w:val="000E0AC7"/>
    <w:rsid w:val="000E1035"/>
    <w:rsid w:val="000E167E"/>
    <w:rsid w:val="000E2015"/>
    <w:rsid w:val="000E2524"/>
    <w:rsid w:val="000E2EAA"/>
    <w:rsid w:val="000E376B"/>
    <w:rsid w:val="000E38DF"/>
    <w:rsid w:val="000E3C48"/>
    <w:rsid w:val="000E40EE"/>
    <w:rsid w:val="000E4774"/>
    <w:rsid w:val="000E4D15"/>
    <w:rsid w:val="000E51C4"/>
    <w:rsid w:val="000E56F9"/>
    <w:rsid w:val="000E5B6B"/>
    <w:rsid w:val="000E5F52"/>
    <w:rsid w:val="000E6373"/>
    <w:rsid w:val="000E72A3"/>
    <w:rsid w:val="000E74EB"/>
    <w:rsid w:val="000E798A"/>
    <w:rsid w:val="000F05E0"/>
    <w:rsid w:val="000F0B38"/>
    <w:rsid w:val="000F0E62"/>
    <w:rsid w:val="000F18BB"/>
    <w:rsid w:val="000F1C8B"/>
    <w:rsid w:val="000F1D1B"/>
    <w:rsid w:val="000F2164"/>
    <w:rsid w:val="000F30AF"/>
    <w:rsid w:val="000F3640"/>
    <w:rsid w:val="000F3E6B"/>
    <w:rsid w:val="000F43DE"/>
    <w:rsid w:val="000F513C"/>
    <w:rsid w:val="000F559C"/>
    <w:rsid w:val="000F55E5"/>
    <w:rsid w:val="000F5757"/>
    <w:rsid w:val="000F5910"/>
    <w:rsid w:val="000F5BD6"/>
    <w:rsid w:val="000F5BEA"/>
    <w:rsid w:val="000F61B2"/>
    <w:rsid w:val="000F64B4"/>
    <w:rsid w:val="000F7240"/>
    <w:rsid w:val="000F7406"/>
    <w:rsid w:val="000F7C86"/>
    <w:rsid w:val="00100362"/>
    <w:rsid w:val="001003FF"/>
    <w:rsid w:val="001004EA"/>
    <w:rsid w:val="00100615"/>
    <w:rsid w:val="0010063B"/>
    <w:rsid w:val="00100958"/>
    <w:rsid w:val="00100C95"/>
    <w:rsid w:val="001011D4"/>
    <w:rsid w:val="0010165D"/>
    <w:rsid w:val="00101E1D"/>
    <w:rsid w:val="0010255B"/>
    <w:rsid w:val="001026AD"/>
    <w:rsid w:val="0010286E"/>
    <w:rsid w:val="00102EF4"/>
    <w:rsid w:val="00103B96"/>
    <w:rsid w:val="00103E33"/>
    <w:rsid w:val="00103E97"/>
    <w:rsid w:val="00104082"/>
    <w:rsid w:val="001042AF"/>
    <w:rsid w:val="00104DE4"/>
    <w:rsid w:val="001050CF"/>
    <w:rsid w:val="00105788"/>
    <w:rsid w:val="00105C4F"/>
    <w:rsid w:val="0010621D"/>
    <w:rsid w:val="0010664D"/>
    <w:rsid w:val="00106840"/>
    <w:rsid w:val="00106AF8"/>
    <w:rsid w:val="00106DD3"/>
    <w:rsid w:val="00107696"/>
    <w:rsid w:val="001078B5"/>
    <w:rsid w:val="00110117"/>
    <w:rsid w:val="00110316"/>
    <w:rsid w:val="00110AA7"/>
    <w:rsid w:val="00110FEA"/>
    <w:rsid w:val="001112E8"/>
    <w:rsid w:val="00111B5F"/>
    <w:rsid w:val="0011206C"/>
    <w:rsid w:val="001122CB"/>
    <w:rsid w:val="001126BB"/>
    <w:rsid w:val="001131CD"/>
    <w:rsid w:val="001138AC"/>
    <w:rsid w:val="00113EA9"/>
    <w:rsid w:val="00113F1C"/>
    <w:rsid w:val="00113FCD"/>
    <w:rsid w:val="00113FF0"/>
    <w:rsid w:val="00114084"/>
    <w:rsid w:val="0011461E"/>
    <w:rsid w:val="00114683"/>
    <w:rsid w:val="0011478B"/>
    <w:rsid w:val="00114807"/>
    <w:rsid w:val="00114BE4"/>
    <w:rsid w:val="00115291"/>
    <w:rsid w:val="00115858"/>
    <w:rsid w:val="00115882"/>
    <w:rsid w:val="00115CBF"/>
    <w:rsid w:val="00115EC9"/>
    <w:rsid w:val="001160FA"/>
    <w:rsid w:val="00116B50"/>
    <w:rsid w:val="00116E3D"/>
    <w:rsid w:val="00116EC2"/>
    <w:rsid w:val="00116F68"/>
    <w:rsid w:val="0011714C"/>
    <w:rsid w:val="00117692"/>
    <w:rsid w:val="001177F7"/>
    <w:rsid w:val="00117FD6"/>
    <w:rsid w:val="00120948"/>
    <w:rsid w:val="00120C4E"/>
    <w:rsid w:val="001212C7"/>
    <w:rsid w:val="0012147C"/>
    <w:rsid w:val="001214EC"/>
    <w:rsid w:val="00121944"/>
    <w:rsid w:val="00121F16"/>
    <w:rsid w:val="0012208D"/>
    <w:rsid w:val="001239AF"/>
    <w:rsid w:val="00124B9F"/>
    <w:rsid w:val="00124E7D"/>
    <w:rsid w:val="00125B0A"/>
    <w:rsid w:val="001262E4"/>
    <w:rsid w:val="00126C49"/>
    <w:rsid w:val="0012708B"/>
    <w:rsid w:val="00127763"/>
    <w:rsid w:val="00127937"/>
    <w:rsid w:val="0012797B"/>
    <w:rsid w:val="00127A11"/>
    <w:rsid w:val="00130337"/>
    <w:rsid w:val="00130434"/>
    <w:rsid w:val="00130FD9"/>
    <w:rsid w:val="001311D3"/>
    <w:rsid w:val="001311FC"/>
    <w:rsid w:val="0013152F"/>
    <w:rsid w:val="00131892"/>
    <w:rsid w:val="00132060"/>
    <w:rsid w:val="00132481"/>
    <w:rsid w:val="001325C4"/>
    <w:rsid w:val="0013281D"/>
    <w:rsid w:val="00132BFC"/>
    <w:rsid w:val="00132F57"/>
    <w:rsid w:val="001337A6"/>
    <w:rsid w:val="0013456E"/>
    <w:rsid w:val="00135143"/>
    <w:rsid w:val="00135CB8"/>
    <w:rsid w:val="00136EB3"/>
    <w:rsid w:val="00136F07"/>
    <w:rsid w:val="0013717D"/>
    <w:rsid w:val="0013721A"/>
    <w:rsid w:val="00137C1F"/>
    <w:rsid w:val="0014006F"/>
    <w:rsid w:val="00140334"/>
    <w:rsid w:val="0014068C"/>
    <w:rsid w:val="0014097B"/>
    <w:rsid w:val="00140CD8"/>
    <w:rsid w:val="00141296"/>
    <w:rsid w:val="00141490"/>
    <w:rsid w:val="00141762"/>
    <w:rsid w:val="001422FE"/>
    <w:rsid w:val="00143040"/>
    <w:rsid w:val="00143278"/>
    <w:rsid w:val="001434D8"/>
    <w:rsid w:val="0014377C"/>
    <w:rsid w:val="001439C1"/>
    <w:rsid w:val="00143CB5"/>
    <w:rsid w:val="00143CFA"/>
    <w:rsid w:val="0014444E"/>
    <w:rsid w:val="0014450B"/>
    <w:rsid w:val="0014457F"/>
    <w:rsid w:val="00144B20"/>
    <w:rsid w:val="00144FBE"/>
    <w:rsid w:val="001453EC"/>
    <w:rsid w:val="0014566C"/>
    <w:rsid w:val="00145B82"/>
    <w:rsid w:val="001471D5"/>
    <w:rsid w:val="001476EE"/>
    <w:rsid w:val="00147930"/>
    <w:rsid w:val="0014795B"/>
    <w:rsid w:val="00147D4D"/>
    <w:rsid w:val="00150523"/>
    <w:rsid w:val="001505C3"/>
    <w:rsid w:val="00151732"/>
    <w:rsid w:val="00151E0D"/>
    <w:rsid w:val="001525C0"/>
    <w:rsid w:val="00153554"/>
    <w:rsid w:val="00153ACB"/>
    <w:rsid w:val="00154102"/>
    <w:rsid w:val="001544BE"/>
    <w:rsid w:val="0015451C"/>
    <w:rsid w:val="00154A59"/>
    <w:rsid w:val="00155054"/>
    <w:rsid w:val="001552EF"/>
    <w:rsid w:val="0015534E"/>
    <w:rsid w:val="00155907"/>
    <w:rsid w:val="00155A16"/>
    <w:rsid w:val="001560A4"/>
    <w:rsid w:val="00156D0B"/>
    <w:rsid w:val="00156E60"/>
    <w:rsid w:val="001579BA"/>
    <w:rsid w:val="00157D1E"/>
    <w:rsid w:val="00157EF4"/>
    <w:rsid w:val="00160988"/>
    <w:rsid w:val="00160BC3"/>
    <w:rsid w:val="00161431"/>
    <w:rsid w:val="001617B6"/>
    <w:rsid w:val="001618EA"/>
    <w:rsid w:val="0016198C"/>
    <w:rsid w:val="001624A4"/>
    <w:rsid w:val="00162E95"/>
    <w:rsid w:val="0016375F"/>
    <w:rsid w:val="00163D68"/>
    <w:rsid w:val="001643BA"/>
    <w:rsid w:val="00164BAD"/>
    <w:rsid w:val="00165157"/>
    <w:rsid w:val="001655A8"/>
    <w:rsid w:val="00165E71"/>
    <w:rsid w:val="00166327"/>
    <w:rsid w:val="00166823"/>
    <w:rsid w:val="00166E80"/>
    <w:rsid w:val="0016710C"/>
    <w:rsid w:val="00167888"/>
    <w:rsid w:val="0017024B"/>
    <w:rsid w:val="00170EB5"/>
    <w:rsid w:val="0017141B"/>
    <w:rsid w:val="00171844"/>
    <w:rsid w:val="0017184A"/>
    <w:rsid w:val="0017275F"/>
    <w:rsid w:val="00172896"/>
    <w:rsid w:val="00172E53"/>
    <w:rsid w:val="00173198"/>
    <w:rsid w:val="001731D8"/>
    <w:rsid w:val="00174307"/>
    <w:rsid w:val="00174B0E"/>
    <w:rsid w:val="00174F22"/>
    <w:rsid w:val="00175215"/>
    <w:rsid w:val="00175F6A"/>
    <w:rsid w:val="0017687C"/>
    <w:rsid w:val="00176E4A"/>
    <w:rsid w:val="0017706A"/>
    <w:rsid w:val="001774D9"/>
    <w:rsid w:val="00177E50"/>
    <w:rsid w:val="00180B72"/>
    <w:rsid w:val="001811B4"/>
    <w:rsid w:val="001811C1"/>
    <w:rsid w:val="001815DD"/>
    <w:rsid w:val="001816E5"/>
    <w:rsid w:val="00181E86"/>
    <w:rsid w:val="001821CE"/>
    <w:rsid w:val="00182214"/>
    <w:rsid w:val="0018295C"/>
    <w:rsid w:val="00183540"/>
    <w:rsid w:val="00183973"/>
    <w:rsid w:val="001841D5"/>
    <w:rsid w:val="00184755"/>
    <w:rsid w:val="001850EC"/>
    <w:rsid w:val="00185171"/>
    <w:rsid w:val="00185798"/>
    <w:rsid w:val="00186E89"/>
    <w:rsid w:val="00186EB2"/>
    <w:rsid w:val="00187EA9"/>
    <w:rsid w:val="00187EF4"/>
    <w:rsid w:val="00187F70"/>
    <w:rsid w:val="001911A4"/>
    <w:rsid w:val="001913DE"/>
    <w:rsid w:val="00191B7A"/>
    <w:rsid w:val="0019207F"/>
    <w:rsid w:val="00192087"/>
    <w:rsid w:val="001925E6"/>
    <w:rsid w:val="00192798"/>
    <w:rsid w:val="0019395E"/>
    <w:rsid w:val="00193BFA"/>
    <w:rsid w:val="00193D3C"/>
    <w:rsid w:val="0019490C"/>
    <w:rsid w:val="00194946"/>
    <w:rsid w:val="001949CC"/>
    <w:rsid w:val="00194F9C"/>
    <w:rsid w:val="0019529B"/>
    <w:rsid w:val="00195304"/>
    <w:rsid w:val="0019631B"/>
    <w:rsid w:val="001966D8"/>
    <w:rsid w:val="00196777"/>
    <w:rsid w:val="00196DFF"/>
    <w:rsid w:val="001973F4"/>
    <w:rsid w:val="001974AF"/>
    <w:rsid w:val="00197760"/>
    <w:rsid w:val="00197FF7"/>
    <w:rsid w:val="001A00DB"/>
    <w:rsid w:val="001A0AF9"/>
    <w:rsid w:val="001A0B24"/>
    <w:rsid w:val="001A0FCF"/>
    <w:rsid w:val="001A11BC"/>
    <w:rsid w:val="001A12F6"/>
    <w:rsid w:val="001A1505"/>
    <w:rsid w:val="001A1FE8"/>
    <w:rsid w:val="001A22F1"/>
    <w:rsid w:val="001A2B72"/>
    <w:rsid w:val="001A3408"/>
    <w:rsid w:val="001A3E50"/>
    <w:rsid w:val="001A526F"/>
    <w:rsid w:val="001A53D0"/>
    <w:rsid w:val="001A5A38"/>
    <w:rsid w:val="001A5B5B"/>
    <w:rsid w:val="001A5C17"/>
    <w:rsid w:val="001A5CED"/>
    <w:rsid w:val="001A5DF2"/>
    <w:rsid w:val="001A638A"/>
    <w:rsid w:val="001A6A46"/>
    <w:rsid w:val="001A6EE1"/>
    <w:rsid w:val="001A7100"/>
    <w:rsid w:val="001A7101"/>
    <w:rsid w:val="001B0347"/>
    <w:rsid w:val="001B086F"/>
    <w:rsid w:val="001B0BC9"/>
    <w:rsid w:val="001B0D34"/>
    <w:rsid w:val="001B0D66"/>
    <w:rsid w:val="001B0D84"/>
    <w:rsid w:val="001B1C89"/>
    <w:rsid w:val="001B2105"/>
    <w:rsid w:val="001B2213"/>
    <w:rsid w:val="001B2937"/>
    <w:rsid w:val="001B2B5D"/>
    <w:rsid w:val="001B35F5"/>
    <w:rsid w:val="001B3E15"/>
    <w:rsid w:val="001B4392"/>
    <w:rsid w:val="001B46DF"/>
    <w:rsid w:val="001B4D0B"/>
    <w:rsid w:val="001B4ECC"/>
    <w:rsid w:val="001B662B"/>
    <w:rsid w:val="001B6904"/>
    <w:rsid w:val="001B7550"/>
    <w:rsid w:val="001C0318"/>
    <w:rsid w:val="001C04F8"/>
    <w:rsid w:val="001C069E"/>
    <w:rsid w:val="001C0DF8"/>
    <w:rsid w:val="001C1741"/>
    <w:rsid w:val="001C1909"/>
    <w:rsid w:val="001C1D4F"/>
    <w:rsid w:val="001C1E04"/>
    <w:rsid w:val="001C2C3A"/>
    <w:rsid w:val="001C3257"/>
    <w:rsid w:val="001C3E0F"/>
    <w:rsid w:val="001C4E77"/>
    <w:rsid w:val="001C51F6"/>
    <w:rsid w:val="001C524B"/>
    <w:rsid w:val="001C5507"/>
    <w:rsid w:val="001C6313"/>
    <w:rsid w:val="001C66BC"/>
    <w:rsid w:val="001C679B"/>
    <w:rsid w:val="001C6B2D"/>
    <w:rsid w:val="001C6C81"/>
    <w:rsid w:val="001C7369"/>
    <w:rsid w:val="001C76E3"/>
    <w:rsid w:val="001D0137"/>
    <w:rsid w:val="001D10D7"/>
    <w:rsid w:val="001D1889"/>
    <w:rsid w:val="001D19F7"/>
    <w:rsid w:val="001D1B7F"/>
    <w:rsid w:val="001D2DB0"/>
    <w:rsid w:val="001D317B"/>
    <w:rsid w:val="001D329E"/>
    <w:rsid w:val="001D512C"/>
    <w:rsid w:val="001D5487"/>
    <w:rsid w:val="001D590F"/>
    <w:rsid w:val="001D5D99"/>
    <w:rsid w:val="001D5E9D"/>
    <w:rsid w:val="001D632D"/>
    <w:rsid w:val="001D7685"/>
    <w:rsid w:val="001D7C23"/>
    <w:rsid w:val="001E0CE4"/>
    <w:rsid w:val="001E1155"/>
    <w:rsid w:val="001E1180"/>
    <w:rsid w:val="001E152F"/>
    <w:rsid w:val="001E19E7"/>
    <w:rsid w:val="001E1DF4"/>
    <w:rsid w:val="001E250F"/>
    <w:rsid w:val="001E2762"/>
    <w:rsid w:val="001E375C"/>
    <w:rsid w:val="001E3B11"/>
    <w:rsid w:val="001E4441"/>
    <w:rsid w:val="001E4548"/>
    <w:rsid w:val="001E4E90"/>
    <w:rsid w:val="001E5087"/>
    <w:rsid w:val="001E56F2"/>
    <w:rsid w:val="001E597B"/>
    <w:rsid w:val="001E59BE"/>
    <w:rsid w:val="001E647D"/>
    <w:rsid w:val="001E6666"/>
    <w:rsid w:val="001E681F"/>
    <w:rsid w:val="001E7077"/>
    <w:rsid w:val="001E7EF8"/>
    <w:rsid w:val="001F066E"/>
    <w:rsid w:val="001F08A7"/>
    <w:rsid w:val="001F0EF5"/>
    <w:rsid w:val="001F1203"/>
    <w:rsid w:val="001F132F"/>
    <w:rsid w:val="001F134A"/>
    <w:rsid w:val="001F147E"/>
    <w:rsid w:val="001F14EE"/>
    <w:rsid w:val="001F1571"/>
    <w:rsid w:val="001F1B49"/>
    <w:rsid w:val="001F1C27"/>
    <w:rsid w:val="001F1D08"/>
    <w:rsid w:val="001F22F0"/>
    <w:rsid w:val="001F2812"/>
    <w:rsid w:val="001F2AFC"/>
    <w:rsid w:val="001F2D86"/>
    <w:rsid w:val="001F3383"/>
    <w:rsid w:val="001F3E49"/>
    <w:rsid w:val="001F3EA6"/>
    <w:rsid w:val="001F4557"/>
    <w:rsid w:val="001F4F78"/>
    <w:rsid w:val="001F543A"/>
    <w:rsid w:val="001F568E"/>
    <w:rsid w:val="001F5735"/>
    <w:rsid w:val="001F5C3D"/>
    <w:rsid w:val="001F6137"/>
    <w:rsid w:val="001F67DE"/>
    <w:rsid w:val="001F72E7"/>
    <w:rsid w:val="001F774F"/>
    <w:rsid w:val="001F7C71"/>
    <w:rsid w:val="001F7F1D"/>
    <w:rsid w:val="00200439"/>
    <w:rsid w:val="0020064F"/>
    <w:rsid w:val="00200A78"/>
    <w:rsid w:val="00200DE2"/>
    <w:rsid w:val="002014FD"/>
    <w:rsid w:val="00201857"/>
    <w:rsid w:val="00201913"/>
    <w:rsid w:val="00201AE6"/>
    <w:rsid w:val="0020221B"/>
    <w:rsid w:val="00202CBE"/>
    <w:rsid w:val="00202F72"/>
    <w:rsid w:val="00203734"/>
    <w:rsid w:val="0020380E"/>
    <w:rsid w:val="00203B9F"/>
    <w:rsid w:val="00204F14"/>
    <w:rsid w:val="0020511E"/>
    <w:rsid w:val="0020664A"/>
    <w:rsid w:val="002066FA"/>
    <w:rsid w:val="00206796"/>
    <w:rsid w:val="0020690E"/>
    <w:rsid w:val="00206CBF"/>
    <w:rsid w:val="002073F2"/>
    <w:rsid w:val="00207CFE"/>
    <w:rsid w:val="00207EBD"/>
    <w:rsid w:val="0021038D"/>
    <w:rsid w:val="002105CA"/>
    <w:rsid w:val="00210A5D"/>
    <w:rsid w:val="00210C9A"/>
    <w:rsid w:val="00210ED5"/>
    <w:rsid w:val="00210F5D"/>
    <w:rsid w:val="0021116F"/>
    <w:rsid w:val="0021136D"/>
    <w:rsid w:val="0021188D"/>
    <w:rsid w:val="002125C3"/>
    <w:rsid w:val="0021287D"/>
    <w:rsid w:val="00212EDF"/>
    <w:rsid w:val="00213039"/>
    <w:rsid w:val="0021308C"/>
    <w:rsid w:val="0021327E"/>
    <w:rsid w:val="002134EA"/>
    <w:rsid w:val="00215113"/>
    <w:rsid w:val="002151EF"/>
    <w:rsid w:val="0021598D"/>
    <w:rsid w:val="00216168"/>
    <w:rsid w:val="00217449"/>
    <w:rsid w:val="00220235"/>
    <w:rsid w:val="00220457"/>
    <w:rsid w:val="00220D4B"/>
    <w:rsid w:val="00221341"/>
    <w:rsid w:val="002219CE"/>
    <w:rsid w:val="00221DBB"/>
    <w:rsid w:val="00221EB8"/>
    <w:rsid w:val="00221ECF"/>
    <w:rsid w:val="00221F24"/>
    <w:rsid w:val="0022219E"/>
    <w:rsid w:val="00222428"/>
    <w:rsid w:val="0022278D"/>
    <w:rsid w:val="00222A16"/>
    <w:rsid w:val="00223122"/>
    <w:rsid w:val="00223AD8"/>
    <w:rsid w:val="00223AEC"/>
    <w:rsid w:val="00223E03"/>
    <w:rsid w:val="00224BB2"/>
    <w:rsid w:val="00224E8A"/>
    <w:rsid w:val="002255E9"/>
    <w:rsid w:val="00225C44"/>
    <w:rsid w:val="00226323"/>
    <w:rsid w:val="00226AB6"/>
    <w:rsid w:val="00226D58"/>
    <w:rsid w:val="00226F5E"/>
    <w:rsid w:val="00227016"/>
    <w:rsid w:val="00227083"/>
    <w:rsid w:val="00227A54"/>
    <w:rsid w:val="00230DBD"/>
    <w:rsid w:val="00230F6C"/>
    <w:rsid w:val="002313F9"/>
    <w:rsid w:val="0023252B"/>
    <w:rsid w:val="00232628"/>
    <w:rsid w:val="002338AE"/>
    <w:rsid w:val="002349BE"/>
    <w:rsid w:val="00234BE0"/>
    <w:rsid w:val="00234DCD"/>
    <w:rsid w:val="002351CD"/>
    <w:rsid w:val="0023534C"/>
    <w:rsid w:val="00235433"/>
    <w:rsid w:val="0023550F"/>
    <w:rsid w:val="0023617F"/>
    <w:rsid w:val="00236C20"/>
    <w:rsid w:val="0023711E"/>
    <w:rsid w:val="00237401"/>
    <w:rsid w:val="00237C00"/>
    <w:rsid w:val="002401B1"/>
    <w:rsid w:val="002408A4"/>
    <w:rsid w:val="00240C1F"/>
    <w:rsid w:val="00240CC8"/>
    <w:rsid w:val="00240E94"/>
    <w:rsid w:val="00243233"/>
    <w:rsid w:val="00243549"/>
    <w:rsid w:val="00243565"/>
    <w:rsid w:val="0024388A"/>
    <w:rsid w:val="0024402E"/>
    <w:rsid w:val="00244863"/>
    <w:rsid w:val="00244E64"/>
    <w:rsid w:val="002455AB"/>
    <w:rsid w:val="00246066"/>
    <w:rsid w:val="002461BD"/>
    <w:rsid w:val="00246421"/>
    <w:rsid w:val="002473AF"/>
    <w:rsid w:val="0024747B"/>
    <w:rsid w:val="0024750C"/>
    <w:rsid w:val="00247D41"/>
    <w:rsid w:val="00247DB0"/>
    <w:rsid w:val="00247DBD"/>
    <w:rsid w:val="00250067"/>
    <w:rsid w:val="002500D0"/>
    <w:rsid w:val="00250423"/>
    <w:rsid w:val="00251422"/>
    <w:rsid w:val="0025156A"/>
    <w:rsid w:val="0025164D"/>
    <w:rsid w:val="00251C6C"/>
    <w:rsid w:val="00251C81"/>
    <w:rsid w:val="00252106"/>
    <w:rsid w:val="002521DD"/>
    <w:rsid w:val="00252647"/>
    <w:rsid w:val="00252B09"/>
    <w:rsid w:val="00252D98"/>
    <w:rsid w:val="0025304C"/>
    <w:rsid w:val="002532FD"/>
    <w:rsid w:val="00253411"/>
    <w:rsid w:val="002539C6"/>
    <w:rsid w:val="00253D20"/>
    <w:rsid w:val="00253F42"/>
    <w:rsid w:val="00254289"/>
    <w:rsid w:val="002546DD"/>
    <w:rsid w:val="002547D5"/>
    <w:rsid w:val="00255052"/>
    <w:rsid w:val="0025574E"/>
    <w:rsid w:val="0025588B"/>
    <w:rsid w:val="00255B14"/>
    <w:rsid w:val="00255C15"/>
    <w:rsid w:val="00255C1A"/>
    <w:rsid w:val="00256A9A"/>
    <w:rsid w:val="00256B06"/>
    <w:rsid w:val="00256C8E"/>
    <w:rsid w:val="00257142"/>
    <w:rsid w:val="0025792C"/>
    <w:rsid w:val="00257F58"/>
    <w:rsid w:val="00260E0B"/>
    <w:rsid w:val="0026180D"/>
    <w:rsid w:val="00261A1D"/>
    <w:rsid w:val="00261EB2"/>
    <w:rsid w:val="00261FEE"/>
    <w:rsid w:val="0026247A"/>
    <w:rsid w:val="0026283B"/>
    <w:rsid w:val="00262914"/>
    <w:rsid w:val="00263359"/>
    <w:rsid w:val="00263417"/>
    <w:rsid w:val="0026354C"/>
    <w:rsid w:val="0026384A"/>
    <w:rsid w:val="0026454E"/>
    <w:rsid w:val="00264C0A"/>
    <w:rsid w:val="00264C8C"/>
    <w:rsid w:val="00264E15"/>
    <w:rsid w:val="002650FF"/>
    <w:rsid w:val="0026592D"/>
    <w:rsid w:val="00265E10"/>
    <w:rsid w:val="002662D6"/>
    <w:rsid w:val="0026670B"/>
    <w:rsid w:val="00266AE3"/>
    <w:rsid w:val="00266B2A"/>
    <w:rsid w:val="00266CC7"/>
    <w:rsid w:val="00267E7B"/>
    <w:rsid w:val="00270330"/>
    <w:rsid w:val="00271C79"/>
    <w:rsid w:val="00272AEE"/>
    <w:rsid w:val="00272D23"/>
    <w:rsid w:val="00272D8C"/>
    <w:rsid w:val="00272DEB"/>
    <w:rsid w:val="00273062"/>
    <w:rsid w:val="0027358C"/>
    <w:rsid w:val="0027395A"/>
    <w:rsid w:val="00273B31"/>
    <w:rsid w:val="00273C4F"/>
    <w:rsid w:val="002745C5"/>
    <w:rsid w:val="002747C7"/>
    <w:rsid w:val="00274819"/>
    <w:rsid w:val="00274C0A"/>
    <w:rsid w:val="0027512A"/>
    <w:rsid w:val="002753F5"/>
    <w:rsid w:val="00275809"/>
    <w:rsid w:val="00276171"/>
    <w:rsid w:val="00276230"/>
    <w:rsid w:val="0027672C"/>
    <w:rsid w:val="00276883"/>
    <w:rsid w:val="00276C4B"/>
    <w:rsid w:val="00277813"/>
    <w:rsid w:val="00277C08"/>
    <w:rsid w:val="00280213"/>
    <w:rsid w:val="00280685"/>
    <w:rsid w:val="00281CC8"/>
    <w:rsid w:val="002825FC"/>
    <w:rsid w:val="0028298E"/>
    <w:rsid w:val="002829E8"/>
    <w:rsid w:val="00282E91"/>
    <w:rsid w:val="00283070"/>
    <w:rsid w:val="00283777"/>
    <w:rsid w:val="00283A76"/>
    <w:rsid w:val="002842F6"/>
    <w:rsid w:val="00284FE0"/>
    <w:rsid w:val="00285872"/>
    <w:rsid w:val="00285A33"/>
    <w:rsid w:val="00285AC0"/>
    <w:rsid w:val="00285FCE"/>
    <w:rsid w:val="00286617"/>
    <w:rsid w:val="00286671"/>
    <w:rsid w:val="00286A7E"/>
    <w:rsid w:val="00286C51"/>
    <w:rsid w:val="00286F7E"/>
    <w:rsid w:val="00287DCD"/>
    <w:rsid w:val="0029029E"/>
    <w:rsid w:val="0029090B"/>
    <w:rsid w:val="00290C4B"/>
    <w:rsid w:val="002912DE"/>
    <w:rsid w:val="00291EB0"/>
    <w:rsid w:val="00292187"/>
    <w:rsid w:val="00293041"/>
    <w:rsid w:val="002931B2"/>
    <w:rsid w:val="00294312"/>
    <w:rsid w:val="002943D0"/>
    <w:rsid w:val="00294959"/>
    <w:rsid w:val="00294C8E"/>
    <w:rsid w:val="00295794"/>
    <w:rsid w:val="00295B6D"/>
    <w:rsid w:val="00295D39"/>
    <w:rsid w:val="00296197"/>
    <w:rsid w:val="00296A39"/>
    <w:rsid w:val="00296C89"/>
    <w:rsid w:val="00296D08"/>
    <w:rsid w:val="0029712D"/>
    <w:rsid w:val="002975B1"/>
    <w:rsid w:val="002A0A55"/>
    <w:rsid w:val="002A0F25"/>
    <w:rsid w:val="002A1620"/>
    <w:rsid w:val="002A1AFC"/>
    <w:rsid w:val="002A2774"/>
    <w:rsid w:val="002A36D7"/>
    <w:rsid w:val="002A3871"/>
    <w:rsid w:val="002A3B13"/>
    <w:rsid w:val="002A3C21"/>
    <w:rsid w:val="002A447F"/>
    <w:rsid w:val="002A4795"/>
    <w:rsid w:val="002A52B9"/>
    <w:rsid w:val="002A540A"/>
    <w:rsid w:val="002A570C"/>
    <w:rsid w:val="002A59A4"/>
    <w:rsid w:val="002A6332"/>
    <w:rsid w:val="002A640F"/>
    <w:rsid w:val="002A661B"/>
    <w:rsid w:val="002A6930"/>
    <w:rsid w:val="002A6BC1"/>
    <w:rsid w:val="002A6C2E"/>
    <w:rsid w:val="002A7986"/>
    <w:rsid w:val="002B1056"/>
    <w:rsid w:val="002B12FF"/>
    <w:rsid w:val="002B171E"/>
    <w:rsid w:val="002B18F1"/>
    <w:rsid w:val="002B26E4"/>
    <w:rsid w:val="002B2B7C"/>
    <w:rsid w:val="002B2BA6"/>
    <w:rsid w:val="002B367D"/>
    <w:rsid w:val="002B36AC"/>
    <w:rsid w:val="002B3B70"/>
    <w:rsid w:val="002B4432"/>
    <w:rsid w:val="002B4675"/>
    <w:rsid w:val="002B5316"/>
    <w:rsid w:val="002B5914"/>
    <w:rsid w:val="002B6198"/>
    <w:rsid w:val="002B6469"/>
    <w:rsid w:val="002B6BC4"/>
    <w:rsid w:val="002B6FC6"/>
    <w:rsid w:val="002B7832"/>
    <w:rsid w:val="002B7E29"/>
    <w:rsid w:val="002C096E"/>
    <w:rsid w:val="002C0A2D"/>
    <w:rsid w:val="002C1A39"/>
    <w:rsid w:val="002C1BA4"/>
    <w:rsid w:val="002C1CBD"/>
    <w:rsid w:val="002C1D4A"/>
    <w:rsid w:val="002C20D8"/>
    <w:rsid w:val="002C2512"/>
    <w:rsid w:val="002C2968"/>
    <w:rsid w:val="002C2992"/>
    <w:rsid w:val="002C2E72"/>
    <w:rsid w:val="002C2E82"/>
    <w:rsid w:val="002C3101"/>
    <w:rsid w:val="002C32CB"/>
    <w:rsid w:val="002C36BD"/>
    <w:rsid w:val="002C396B"/>
    <w:rsid w:val="002C399E"/>
    <w:rsid w:val="002C3F7A"/>
    <w:rsid w:val="002C4A95"/>
    <w:rsid w:val="002C4C1F"/>
    <w:rsid w:val="002C4E27"/>
    <w:rsid w:val="002C63AD"/>
    <w:rsid w:val="002C6746"/>
    <w:rsid w:val="002C68CC"/>
    <w:rsid w:val="002C70A5"/>
    <w:rsid w:val="002C7B37"/>
    <w:rsid w:val="002C7C63"/>
    <w:rsid w:val="002D0102"/>
    <w:rsid w:val="002D07E9"/>
    <w:rsid w:val="002D0D96"/>
    <w:rsid w:val="002D116D"/>
    <w:rsid w:val="002D40B7"/>
    <w:rsid w:val="002D468E"/>
    <w:rsid w:val="002D4693"/>
    <w:rsid w:val="002D4858"/>
    <w:rsid w:val="002D4EBD"/>
    <w:rsid w:val="002D59ED"/>
    <w:rsid w:val="002D610D"/>
    <w:rsid w:val="002D614E"/>
    <w:rsid w:val="002D6527"/>
    <w:rsid w:val="002D729B"/>
    <w:rsid w:val="002D7384"/>
    <w:rsid w:val="002D77F2"/>
    <w:rsid w:val="002D7FA1"/>
    <w:rsid w:val="002E0534"/>
    <w:rsid w:val="002E0D4A"/>
    <w:rsid w:val="002E0E5C"/>
    <w:rsid w:val="002E1605"/>
    <w:rsid w:val="002E2783"/>
    <w:rsid w:val="002E36D2"/>
    <w:rsid w:val="002E4920"/>
    <w:rsid w:val="002E4C65"/>
    <w:rsid w:val="002E4C77"/>
    <w:rsid w:val="002E55EF"/>
    <w:rsid w:val="002E5D41"/>
    <w:rsid w:val="002E5ED1"/>
    <w:rsid w:val="002E5F87"/>
    <w:rsid w:val="002E6263"/>
    <w:rsid w:val="002E654A"/>
    <w:rsid w:val="002E697D"/>
    <w:rsid w:val="002E6B31"/>
    <w:rsid w:val="002E6B87"/>
    <w:rsid w:val="002E72F5"/>
    <w:rsid w:val="002E7808"/>
    <w:rsid w:val="002E78E5"/>
    <w:rsid w:val="002E7C5A"/>
    <w:rsid w:val="002E7F80"/>
    <w:rsid w:val="002F0066"/>
    <w:rsid w:val="002F0269"/>
    <w:rsid w:val="002F0311"/>
    <w:rsid w:val="002F0EA7"/>
    <w:rsid w:val="002F1108"/>
    <w:rsid w:val="002F182A"/>
    <w:rsid w:val="002F1CCE"/>
    <w:rsid w:val="002F1DD1"/>
    <w:rsid w:val="002F27DD"/>
    <w:rsid w:val="002F2D61"/>
    <w:rsid w:val="002F385D"/>
    <w:rsid w:val="002F38AE"/>
    <w:rsid w:val="002F4BC4"/>
    <w:rsid w:val="002F4BF9"/>
    <w:rsid w:val="002F4C75"/>
    <w:rsid w:val="002F4DCB"/>
    <w:rsid w:val="002F529F"/>
    <w:rsid w:val="002F54B6"/>
    <w:rsid w:val="002F5790"/>
    <w:rsid w:val="002F6148"/>
    <w:rsid w:val="002F68DB"/>
    <w:rsid w:val="002F7351"/>
    <w:rsid w:val="002F73A5"/>
    <w:rsid w:val="002F776D"/>
    <w:rsid w:val="002F792D"/>
    <w:rsid w:val="002F7A0B"/>
    <w:rsid w:val="002F7C0A"/>
    <w:rsid w:val="002F7D78"/>
    <w:rsid w:val="002F7F27"/>
    <w:rsid w:val="00300C84"/>
    <w:rsid w:val="00301762"/>
    <w:rsid w:val="00301BA3"/>
    <w:rsid w:val="00301C87"/>
    <w:rsid w:val="00301E0A"/>
    <w:rsid w:val="00301E4C"/>
    <w:rsid w:val="003021AC"/>
    <w:rsid w:val="003024F3"/>
    <w:rsid w:val="00302CAF"/>
    <w:rsid w:val="0030330D"/>
    <w:rsid w:val="003038CC"/>
    <w:rsid w:val="0030398F"/>
    <w:rsid w:val="0030470B"/>
    <w:rsid w:val="0030490B"/>
    <w:rsid w:val="00304D2A"/>
    <w:rsid w:val="00304E36"/>
    <w:rsid w:val="00305B63"/>
    <w:rsid w:val="00306250"/>
    <w:rsid w:val="003063D1"/>
    <w:rsid w:val="003067B3"/>
    <w:rsid w:val="00306A67"/>
    <w:rsid w:val="00306E56"/>
    <w:rsid w:val="00307A47"/>
    <w:rsid w:val="00310507"/>
    <w:rsid w:val="00310728"/>
    <w:rsid w:val="003109EC"/>
    <w:rsid w:val="00310D5C"/>
    <w:rsid w:val="00311106"/>
    <w:rsid w:val="0031124D"/>
    <w:rsid w:val="00311407"/>
    <w:rsid w:val="00311784"/>
    <w:rsid w:val="00311A0E"/>
    <w:rsid w:val="00312191"/>
    <w:rsid w:val="00312709"/>
    <w:rsid w:val="00313330"/>
    <w:rsid w:val="00313335"/>
    <w:rsid w:val="00313761"/>
    <w:rsid w:val="003137D5"/>
    <w:rsid w:val="00313971"/>
    <w:rsid w:val="0031435D"/>
    <w:rsid w:val="0031460B"/>
    <w:rsid w:val="00315098"/>
    <w:rsid w:val="00315388"/>
    <w:rsid w:val="003156AE"/>
    <w:rsid w:val="00315F02"/>
    <w:rsid w:val="003171BD"/>
    <w:rsid w:val="003173B7"/>
    <w:rsid w:val="003177CF"/>
    <w:rsid w:val="00317FB9"/>
    <w:rsid w:val="00320981"/>
    <w:rsid w:val="00320AEE"/>
    <w:rsid w:val="00320D0A"/>
    <w:rsid w:val="00321102"/>
    <w:rsid w:val="00322160"/>
    <w:rsid w:val="00322547"/>
    <w:rsid w:val="00322740"/>
    <w:rsid w:val="00322830"/>
    <w:rsid w:val="00323AC9"/>
    <w:rsid w:val="00323C8D"/>
    <w:rsid w:val="00324055"/>
    <w:rsid w:val="00324304"/>
    <w:rsid w:val="0032580F"/>
    <w:rsid w:val="00325845"/>
    <w:rsid w:val="00325C89"/>
    <w:rsid w:val="00325D12"/>
    <w:rsid w:val="00325DB5"/>
    <w:rsid w:val="00326682"/>
    <w:rsid w:val="00326F7B"/>
    <w:rsid w:val="00327DA3"/>
    <w:rsid w:val="00327FF5"/>
    <w:rsid w:val="00330274"/>
    <w:rsid w:val="0033052C"/>
    <w:rsid w:val="00330A8F"/>
    <w:rsid w:val="00331012"/>
    <w:rsid w:val="00331A2E"/>
    <w:rsid w:val="00331A5F"/>
    <w:rsid w:val="00331C41"/>
    <w:rsid w:val="00331FAF"/>
    <w:rsid w:val="00333453"/>
    <w:rsid w:val="00333EA8"/>
    <w:rsid w:val="00334089"/>
    <w:rsid w:val="00334E6E"/>
    <w:rsid w:val="0033538B"/>
    <w:rsid w:val="00335D19"/>
    <w:rsid w:val="00335EEA"/>
    <w:rsid w:val="003360F6"/>
    <w:rsid w:val="0033781D"/>
    <w:rsid w:val="00337A81"/>
    <w:rsid w:val="0034007D"/>
    <w:rsid w:val="00340488"/>
    <w:rsid w:val="00340808"/>
    <w:rsid w:val="00340B76"/>
    <w:rsid w:val="00340D8D"/>
    <w:rsid w:val="00340DA4"/>
    <w:rsid w:val="003410A4"/>
    <w:rsid w:val="0034149F"/>
    <w:rsid w:val="00341852"/>
    <w:rsid w:val="00341D90"/>
    <w:rsid w:val="0034246B"/>
    <w:rsid w:val="0034248D"/>
    <w:rsid w:val="00342598"/>
    <w:rsid w:val="00342B77"/>
    <w:rsid w:val="00342B8D"/>
    <w:rsid w:val="00342E13"/>
    <w:rsid w:val="00342EAA"/>
    <w:rsid w:val="00343062"/>
    <w:rsid w:val="00343C0C"/>
    <w:rsid w:val="00343D0A"/>
    <w:rsid w:val="00344305"/>
    <w:rsid w:val="003448A2"/>
    <w:rsid w:val="003449F6"/>
    <w:rsid w:val="00345725"/>
    <w:rsid w:val="003459FF"/>
    <w:rsid w:val="00345D1D"/>
    <w:rsid w:val="003463C0"/>
    <w:rsid w:val="0034663B"/>
    <w:rsid w:val="00346694"/>
    <w:rsid w:val="00346F6C"/>
    <w:rsid w:val="00347205"/>
    <w:rsid w:val="00347353"/>
    <w:rsid w:val="003473BD"/>
    <w:rsid w:val="003477B2"/>
    <w:rsid w:val="003478BD"/>
    <w:rsid w:val="0035018E"/>
    <w:rsid w:val="003501A3"/>
    <w:rsid w:val="00350981"/>
    <w:rsid w:val="0035167D"/>
    <w:rsid w:val="00351862"/>
    <w:rsid w:val="003521FE"/>
    <w:rsid w:val="003534D0"/>
    <w:rsid w:val="00353B95"/>
    <w:rsid w:val="003546FB"/>
    <w:rsid w:val="00354AE9"/>
    <w:rsid w:val="00355FF8"/>
    <w:rsid w:val="0035678F"/>
    <w:rsid w:val="003567E5"/>
    <w:rsid w:val="00357471"/>
    <w:rsid w:val="00360393"/>
    <w:rsid w:val="003604F2"/>
    <w:rsid w:val="00360C0A"/>
    <w:rsid w:val="00360C14"/>
    <w:rsid w:val="0036171F"/>
    <w:rsid w:val="0036176B"/>
    <w:rsid w:val="00361AED"/>
    <w:rsid w:val="003620E3"/>
    <w:rsid w:val="00362266"/>
    <w:rsid w:val="00362E21"/>
    <w:rsid w:val="0036364C"/>
    <w:rsid w:val="00363DF6"/>
    <w:rsid w:val="003642E0"/>
    <w:rsid w:val="00364BDB"/>
    <w:rsid w:val="00364D26"/>
    <w:rsid w:val="00364EC8"/>
    <w:rsid w:val="0036523A"/>
    <w:rsid w:val="0036539A"/>
    <w:rsid w:val="00365594"/>
    <w:rsid w:val="00365B9B"/>
    <w:rsid w:val="00366FA5"/>
    <w:rsid w:val="0036741D"/>
    <w:rsid w:val="003674F6"/>
    <w:rsid w:val="003679C8"/>
    <w:rsid w:val="00367ADF"/>
    <w:rsid w:val="00367BDD"/>
    <w:rsid w:val="00367D25"/>
    <w:rsid w:val="003701A1"/>
    <w:rsid w:val="00370478"/>
    <w:rsid w:val="00371599"/>
    <w:rsid w:val="00371B82"/>
    <w:rsid w:val="00371F51"/>
    <w:rsid w:val="0037205B"/>
    <w:rsid w:val="003723D4"/>
    <w:rsid w:val="0037248A"/>
    <w:rsid w:val="00372CAE"/>
    <w:rsid w:val="00373270"/>
    <w:rsid w:val="0037352F"/>
    <w:rsid w:val="0037358F"/>
    <w:rsid w:val="0037387E"/>
    <w:rsid w:val="00373C65"/>
    <w:rsid w:val="00373E51"/>
    <w:rsid w:val="0037411C"/>
    <w:rsid w:val="00374174"/>
    <w:rsid w:val="00374D82"/>
    <w:rsid w:val="003750A7"/>
    <w:rsid w:val="003750C2"/>
    <w:rsid w:val="00375267"/>
    <w:rsid w:val="00376427"/>
    <w:rsid w:val="00377060"/>
    <w:rsid w:val="00377C4D"/>
    <w:rsid w:val="00377CE9"/>
    <w:rsid w:val="00380715"/>
    <w:rsid w:val="00380BF2"/>
    <w:rsid w:val="00381003"/>
    <w:rsid w:val="00381C92"/>
    <w:rsid w:val="0038235C"/>
    <w:rsid w:val="00382499"/>
    <w:rsid w:val="0038260B"/>
    <w:rsid w:val="00382B33"/>
    <w:rsid w:val="003835B5"/>
    <w:rsid w:val="003845F6"/>
    <w:rsid w:val="00384DEB"/>
    <w:rsid w:val="0038515C"/>
    <w:rsid w:val="00385CFC"/>
    <w:rsid w:val="00385DBD"/>
    <w:rsid w:val="00385E66"/>
    <w:rsid w:val="00386174"/>
    <w:rsid w:val="003863D4"/>
    <w:rsid w:val="0038671B"/>
    <w:rsid w:val="00386B33"/>
    <w:rsid w:val="00386EA6"/>
    <w:rsid w:val="0038743C"/>
    <w:rsid w:val="003877B7"/>
    <w:rsid w:val="003877F6"/>
    <w:rsid w:val="00387A7D"/>
    <w:rsid w:val="0039000C"/>
    <w:rsid w:val="00390197"/>
    <w:rsid w:val="00390A43"/>
    <w:rsid w:val="00390D9E"/>
    <w:rsid w:val="00391486"/>
    <w:rsid w:val="003922EA"/>
    <w:rsid w:val="003927D2"/>
    <w:rsid w:val="00392C41"/>
    <w:rsid w:val="00393959"/>
    <w:rsid w:val="00393CEA"/>
    <w:rsid w:val="00394D2C"/>
    <w:rsid w:val="00394FCE"/>
    <w:rsid w:val="00395556"/>
    <w:rsid w:val="00395B26"/>
    <w:rsid w:val="003963D1"/>
    <w:rsid w:val="00396DDB"/>
    <w:rsid w:val="003970CE"/>
    <w:rsid w:val="0039718E"/>
    <w:rsid w:val="003971B3"/>
    <w:rsid w:val="003977F6"/>
    <w:rsid w:val="00397A13"/>
    <w:rsid w:val="003A00A6"/>
    <w:rsid w:val="003A02A5"/>
    <w:rsid w:val="003A20B0"/>
    <w:rsid w:val="003A2785"/>
    <w:rsid w:val="003A33E0"/>
    <w:rsid w:val="003A462A"/>
    <w:rsid w:val="003A4876"/>
    <w:rsid w:val="003A493D"/>
    <w:rsid w:val="003A49A8"/>
    <w:rsid w:val="003A5AAC"/>
    <w:rsid w:val="003A632B"/>
    <w:rsid w:val="003A65A8"/>
    <w:rsid w:val="003A699A"/>
    <w:rsid w:val="003A6A48"/>
    <w:rsid w:val="003A6D93"/>
    <w:rsid w:val="003A6DDF"/>
    <w:rsid w:val="003A6F8F"/>
    <w:rsid w:val="003A78BE"/>
    <w:rsid w:val="003A7FF2"/>
    <w:rsid w:val="003B0729"/>
    <w:rsid w:val="003B0BE2"/>
    <w:rsid w:val="003B0CA7"/>
    <w:rsid w:val="003B10A9"/>
    <w:rsid w:val="003B17E9"/>
    <w:rsid w:val="003B1A9E"/>
    <w:rsid w:val="003B1C87"/>
    <w:rsid w:val="003B26CA"/>
    <w:rsid w:val="003B27CA"/>
    <w:rsid w:val="003B2866"/>
    <w:rsid w:val="003B2C76"/>
    <w:rsid w:val="003B370F"/>
    <w:rsid w:val="003B3EC1"/>
    <w:rsid w:val="003B4116"/>
    <w:rsid w:val="003B4997"/>
    <w:rsid w:val="003B51CE"/>
    <w:rsid w:val="003B597A"/>
    <w:rsid w:val="003B5DC7"/>
    <w:rsid w:val="003B5F8D"/>
    <w:rsid w:val="003B60A6"/>
    <w:rsid w:val="003B6238"/>
    <w:rsid w:val="003B6C68"/>
    <w:rsid w:val="003B6EE1"/>
    <w:rsid w:val="003B752B"/>
    <w:rsid w:val="003B78FE"/>
    <w:rsid w:val="003C004A"/>
    <w:rsid w:val="003C1211"/>
    <w:rsid w:val="003C126B"/>
    <w:rsid w:val="003C1D05"/>
    <w:rsid w:val="003C1D20"/>
    <w:rsid w:val="003C30A8"/>
    <w:rsid w:val="003C30FC"/>
    <w:rsid w:val="003C3236"/>
    <w:rsid w:val="003C3F2D"/>
    <w:rsid w:val="003C44C4"/>
    <w:rsid w:val="003C4817"/>
    <w:rsid w:val="003C4F35"/>
    <w:rsid w:val="003C5423"/>
    <w:rsid w:val="003C5FD0"/>
    <w:rsid w:val="003C682D"/>
    <w:rsid w:val="003C6835"/>
    <w:rsid w:val="003C6B75"/>
    <w:rsid w:val="003C716F"/>
    <w:rsid w:val="003C743D"/>
    <w:rsid w:val="003C7BC1"/>
    <w:rsid w:val="003C7D27"/>
    <w:rsid w:val="003D0149"/>
    <w:rsid w:val="003D08E1"/>
    <w:rsid w:val="003D136F"/>
    <w:rsid w:val="003D14B9"/>
    <w:rsid w:val="003D2144"/>
    <w:rsid w:val="003D2171"/>
    <w:rsid w:val="003D27E5"/>
    <w:rsid w:val="003D291B"/>
    <w:rsid w:val="003D32AC"/>
    <w:rsid w:val="003D37A8"/>
    <w:rsid w:val="003D37FB"/>
    <w:rsid w:val="003D3A91"/>
    <w:rsid w:val="003D3D72"/>
    <w:rsid w:val="003D3D94"/>
    <w:rsid w:val="003D46DA"/>
    <w:rsid w:val="003D48CE"/>
    <w:rsid w:val="003D50A3"/>
    <w:rsid w:val="003D52CE"/>
    <w:rsid w:val="003D53A4"/>
    <w:rsid w:val="003D5E2C"/>
    <w:rsid w:val="003D6BA4"/>
    <w:rsid w:val="003D6E65"/>
    <w:rsid w:val="003D6F12"/>
    <w:rsid w:val="003D6F43"/>
    <w:rsid w:val="003D6F5E"/>
    <w:rsid w:val="003D7069"/>
    <w:rsid w:val="003D7524"/>
    <w:rsid w:val="003D7CB9"/>
    <w:rsid w:val="003E01E3"/>
    <w:rsid w:val="003E025E"/>
    <w:rsid w:val="003E03E8"/>
    <w:rsid w:val="003E0E7A"/>
    <w:rsid w:val="003E1D5C"/>
    <w:rsid w:val="003E2362"/>
    <w:rsid w:val="003E3303"/>
    <w:rsid w:val="003E484A"/>
    <w:rsid w:val="003E4927"/>
    <w:rsid w:val="003E49CD"/>
    <w:rsid w:val="003E49EC"/>
    <w:rsid w:val="003E4F1E"/>
    <w:rsid w:val="003E5617"/>
    <w:rsid w:val="003E5ABE"/>
    <w:rsid w:val="003E5BFB"/>
    <w:rsid w:val="003E5C8C"/>
    <w:rsid w:val="003E6B05"/>
    <w:rsid w:val="003E6CA0"/>
    <w:rsid w:val="003E70D1"/>
    <w:rsid w:val="003E70FA"/>
    <w:rsid w:val="003E7181"/>
    <w:rsid w:val="003E74DF"/>
    <w:rsid w:val="003F005D"/>
    <w:rsid w:val="003F06E0"/>
    <w:rsid w:val="003F0FDD"/>
    <w:rsid w:val="003F10B8"/>
    <w:rsid w:val="003F11B9"/>
    <w:rsid w:val="003F1A0C"/>
    <w:rsid w:val="003F20BC"/>
    <w:rsid w:val="003F2DC4"/>
    <w:rsid w:val="003F2DCB"/>
    <w:rsid w:val="003F2F2F"/>
    <w:rsid w:val="003F3167"/>
    <w:rsid w:val="003F3BD3"/>
    <w:rsid w:val="003F4D55"/>
    <w:rsid w:val="003F53A6"/>
    <w:rsid w:val="003F54B7"/>
    <w:rsid w:val="003F5829"/>
    <w:rsid w:val="003F5C75"/>
    <w:rsid w:val="003F5F25"/>
    <w:rsid w:val="003F6C4D"/>
    <w:rsid w:val="003F6D4E"/>
    <w:rsid w:val="003F6D5D"/>
    <w:rsid w:val="003F7057"/>
    <w:rsid w:val="003F763F"/>
    <w:rsid w:val="003F7658"/>
    <w:rsid w:val="003F782A"/>
    <w:rsid w:val="003F7E90"/>
    <w:rsid w:val="004000E5"/>
    <w:rsid w:val="00400240"/>
    <w:rsid w:val="00400782"/>
    <w:rsid w:val="00400949"/>
    <w:rsid w:val="00400C0D"/>
    <w:rsid w:val="00400D14"/>
    <w:rsid w:val="00401578"/>
    <w:rsid w:val="00402163"/>
    <w:rsid w:val="00402577"/>
    <w:rsid w:val="004028E4"/>
    <w:rsid w:val="00403023"/>
    <w:rsid w:val="00403214"/>
    <w:rsid w:val="00403580"/>
    <w:rsid w:val="004036DD"/>
    <w:rsid w:val="004036E4"/>
    <w:rsid w:val="00403F98"/>
    <w:rsid w:val="00404DF2"/>
    <w:rsid w:val="00404F96"/>
    <w:rsid w:val="0040591F"/>
    <w:rsid w:val="00405923"/>
    <w:rsid w:val="00406297"/>
    <w:rsid w:val="00406830"/>
    <w:rsid w:val="00406997"/>
    <w:rsid w:val="00407F94"/>
    <w:rsid w:val="00410678"/>
    <w:rsid w:val="00410D25"/>
    <w:rsid w:val="00410F3C"/>
    <w:rsid w:val="004121F7"/>
    <w:rsid w:val="0041362A"/>
    <w:rsid w:val="00413E9E"/>
    <w:rsid w:val="00414BA6"/>
    <w:rsid w:val="0041541C"/>
    <w:rsid w:val="00415724"/>
    <w:rsid w:val="00415BA7"/>
    <w:rsid w:val="00416234"/>
    <w:rsid w:val="00416513"/>
    <w:rsid w:val="0041666B"/>
    <w:rsid w:val="00416E2E"/>
    <w:rsid w:val="00416F88"/>
    <w:rsid w:val="004171CB"/>
    <w:rsid w:val="004179E1"/>
    <w:rsid w:val="00420CE5"/>
    <w:rsid w:val="004210F2"/>
    <w:rsid w:val="00421D4C"/>
    <w:rsid w:val="004229EE"/>
    <w:rsid w:val="004238F6"/>
    <w:rsid w:val="00423D0E"/>
    <w:rsid w:val="00424377"/>
    <w:rsid w:val="0042469A"/>
    <w:rsid w:val="00424840"/>
    <w:rsid w:val="00424CE4"/>
    <w:rsid w:val="0042521B"/>
    <w:rsid w:val="00425CE7"/>
    <w:rsid w:val="004261C4"/>
    <w:rsid w:val="00426817"/>
    <w:rsid w:val="00426E0E"/>
    <w:rsid w:val="00426F0E"/>
    <w:rsid w:val="00427C92"/>
    <w:rsid w:val="00427F7E"/>
    <w:rsid w:val="004308B8"/>
    <w:rsid w:val="00430F89"/>
    <w:rsid w:val="00431DA3"/>
    <w:rsid w:val="00432486"/>
    <w:rsid w:val="004324EB"/>
    <w:rsid w:val="00432B27"/>
    <w:rsid w:val="00432DC1"/>
    <w:rsid w:val="00433524"/>
    <w:rsid w:val="00433BE5"/>
    <w:rsid w:val="0043448B"/>
    <w:rsid w:val="00434586"/>
    <w:rsid w:val="00435986"/>
    <w:rsid w:val="00435E6F"/>
    <w:rsid w:val="00436220"/>
    <w:rsid w:val="00436814"/>
    <w:rsid w:val="00436832"/>
    <w:rsid w:val="00437230"/>
    <w:rsid w:val="0043728C"/>
    <w:rsid w:val="0043740F"/>
    <w:rsid w:val="00440222"/>
    <w:rsid w:val="00440228"/>
    <w:rsid w:val="004403C2"/>
    <w:rsid w:val="00440594"/>
    <w:rsid w:val="00440738"/>
    <w:rsid w:val="004409AE"/>
    <w:rsid w:val="0044126C"/>
    <w:rsid w:val="0044177C"/>
    <w:rsid w:val="004419AF"/>
    <w:rsid w:val="00441E8F"/>
    <w:rsid w:val="004422DB"/>
    <w:rsid w:val="004429D0"/>
    <w:rsid w:val="00443914"/>
    <w:rsid w:val="00444452"/>
    <w:rsid w:val="00444736"/>
    <w:rsid w:val="004447E8"/>
    <w:rsid w:val="00445A2A"/>
    <w:rsid w:val="00446270"/>
    <w:rsid w:val="00447812"/>
    <w:rsid w:val="00447887"/>
    <w:rsid w:val="00447C7A"/>
    <w:rsid w:val="00450041"/>
    <w:rsid w:val="00451375"/>
    <w:rsid w:val="00451671"/>
    <w:rsid w:val="00452A41"/>
    <w:rsid w:val="00452C39"/>
    <w:rsid w:val="00452FFE"/>
    <w:rsid w:val="00453962"/>
    <w:rsid w:val="00453A2E"/>
    <w:rsid w:val="00453D9F"/>
    <w:rsid w:val="00454470"/>
    <w:rsid w:val="00454AA6"/>
    <w:rsid w:val="004550BD"/>
    <w:rsid w:val="00455509"/>
    <w:rsid w:val="00456BC2"/>
    <w:rsid w:val="0045756A"/>
    <w:rsid w:val="004576A4"/>
    <w:rsid w:val="00457858"/>
    <w:rsid w:val="004579BE"/>
    <w:rsid w:val="00457C67"/>
    <w:rsid w:val="00457D10"/>
    <w:rsid w:val="00460309"/>
    <w:rsid w:val="0046089B"/>
    <w:rsid w:val="00460AFF"/>
    <w:rsid w:val="00460D19"/>
    <w:rsid w:val="00460FCB"/>
    <w:rsid w:val="00461509"/>
    <w:rsid w:val="00462206"/>
    <w:rsid w:val="00462473"/>
    <w:rsid w:val="00462489"/>
    <w:rsid w:val="004626B8"/>
    <w:rsid w:val="00463395"/>
    <w:rsid w:val="004636F0"/>
    <w:rsid w:val="00463934"/>
    <w:rsid w:val="00463D20"/>
    <w:rsid w:val="00463D34"/>
    <w:rsid w:val="00463DB2"/>
    <w:rsid w:val="00464228"/>
    <w:rsid w:val="0046444B"/>
    <w:rsid w:val="004647C8"/>
    <w:rsid w:val="00465125"/>
    <w:rsid w:val="004655B7"/>
    <w:rsid w:val="00465624"/>
    <w:rsid w:val="004656BE"/>
    <w:rsid w:val="00466957"/>
    <w:rsid w:val="00466C64"/>
    <w:rsid w:val="00467518"/>
    <w:rsid w:val="00467D5D"/>
    <w:rsid w:val="00467FB1"/>
    <w:rsid w:val="00470444"/>
    <w:rsid w:val="00470A66"/>
    <w:rsid w:val="00470AC8"/>
    <w:rsid w:val="00470E45"/>
    <w:rsid w:val="00470F85"/>
    <w:rsid w:val="00471211"/>
    <w:rsid w:val="0047181B"/>
    <w:rsid w:val="00471DC9"/>
    <w:rsid w:val="00472BB2"/>
    <w:rsid w:val="00472E82"/>
    <w:rsid w:val="00473371"/>
    <w:rsid w:val="004738F7"/>
    <w:rsid w:val="00473F6F"/>
    <w:rsid w:val="004741BE"/>
    <w:rsid w:val="004742CA"/>
    <w:rsid w:val="004745E7"/>
    <w:rsid w:val="00474EE2"/>
    <w:rsid w:val="004757D1"/>
    <w:rsid w:val="00475C8D"/>
    <w:rsid w:val="00475D4A"/>
    <w:rsid w:val="00475F9B"/>
    <w:rsid w:val="00476210"/>
    <w:rsid w:val="00476AD5"/>
    <w:rsid w:val="004771A8"/>
    <w:rsid w:val="0047725D"/>
    <w:rsid w:val="004772D9"/>
    <w:rsid w:val="004777DA"/>
    <w:rsid w:val="00477B86"/>
    <w:rsid w:val="004800B7"/>
    <w:rsid w:val="00480A11"/>
    <w:rsid w:val="00480FB2"/>
    <w:rsid w:val="00481078"/>
    <w:rsid w:val="004815DB"/>
    <w:rsid w:val="00481685"/>
    <w:rsid w:val="00481D7A"/>
    <w:rsid w:val="00481F0C"/>
    <w:rsid w:val="00482349"/>
    <w:rsid w:val="004827F1"/>
    <w:rsid w:val="00482BD5"/>
    <w:rsid w:val="00482F2D"/>
    <w:rsid w:val="00482F95"/>
    <w:rsid w:val="00483751"/>
    <w:rsid w:val="00483F04"/>
    <w:rsid w:val="00484837"/>
    <w:rsid w:val="00484F97"/>
    <w:rsid w:val="00485357"/>
    <w:rsid w:val="00485AA2"/>
    <w:rsid w:val="004860FD"/>
    <w:rsid w:val="004861A1"/>
    <w:rsid w:val="00487768"/>
    <w:rsid w:val="00487835"/>
    <w:rsid w:val="00487E7E"/>
    <w:rsid w:val="00487F31"/>
    <w:rsid w:val="00487F81"/>
    <w:rsid w:val="00490681"/>
    <w:rsid w:val="004906D0"/>
    <w:rsid w:val="0049113D"/>
    <w:rsid w:val="00491352"/>
    <w:rsid w:val="0049215E"/>
    <w:rsid w:val="0049228F"/>
    <w:rsid w:val="00492768"/>
    <w:rsid w:val="0049350F"/>
    <w:rsid w:val="00493D6A"/>
    <w:rsid w:val="004948C5"/>
    <w:rsid w:val="00494EAB"/>
    <w:rsid w:val="00495293"/>
    <w:rsid w:val="004953ED"/>
    <w:rsid w:val="00495440"/>
    <w:rsid w:val="004961BC"/>
    <w:rsid w:val="00496F65"/>
    <w:rsid w:val="0049719E"/>
    <w:rsid w:val="004973AE"/>
    <w:rsid w:val="00497CB9"/>
    <w:rsid w:val="00497F5C"/>
    <w:rsid w:val="004A03B5"/>
    <w:rsid w:val="004A0958"/>
    <w:rsid w:val="004A0FA8"/>
    <w:rsid w:val="004A161E"/>
    <w:rsid w:val="004A195A"/>
    <w:rsid w:val="004A1F37"/>
    <w:rsid w:val="004A2465"/>
    <w:rsid w:val="004A2516"/>
    <w:rsid w:val="004A3161"/>
    <w:rsid w:val="004A3731"/>
    <w:rsid w:val="004A397D"/>
    <w:rsid w:val="004A3AC2"/>
    <w:rsid w:val="004A3B3B"/>
    <w:rsid w:val="004A452C"/>
    <w:rsid w:val="004A47CD"/>
    <w:rsid w:val="004A4F1B"/>
    <w:rsid w:val="004A5676"/>
    <w:rsid w:val="004A6014"/>
    <w:rsid w:val="004A6953"/>
    <w:rsid w:val="004A7091"/>
    <w:rsid w:val="004A79A3"/>
    <w:rsid w:val="004B0001"/>
    <w:rsid w:val="004B02A0"/>
    <w:rsid w:val="004B05FA"/>
    <w:rsid w:val="004B1455"/>
    <w:rsid w:val="004B150F"/>
    <w:rsid w:val="004B24D0"/>
    <w:rsid w:val="004B30B9"/>
    <w:rsid w:val="004B3197"/>
    <w:rsid w:val="004B3807"/>
    <w:rsid w:val="004B3A57"/>
    <w:rsid w:val="004B3F66"/>
    <w:rsid w:val="004B47FE"/>
    <w:rsid w:val="004B5B8D"/>
    <w:rsid w:val="004B615B"/>
    <w:rsid w:val="004B6684"/>
    <w:rsid w:val="004B6883"/>
    <w:rsid w:val="004B6BB8"/>
    <w:rsid w:val="004B6DD6"/>
    <w:rsid w:val="004C01BA"/>
    <w:rsid w:val="004C07C1"/>
    <w:rsid w:val="004C08A1"/>
    <w:rsid w:val="004C0D0E"/>
    <w:rsid w:val="004C0DFB"/>
    <w:rsid w:val="004C1609"/>
    <w:rsid w:val="004C1873"/>
    <w:rsid w:val="004C1923"/>
    <w:rsid w:val="004C2083"/>
    <w:rsid w:val="004C2479"/>
    <w:rsid w:val="004C2ADF"/>
    <w:rsid w:val="004C2D83"/>
    <w:rsid w:val="004C2E71"/>
    <w:rsid w:val="004C331E"/>
    <w:rsid w:val="004C33FD"/>
    <w:rsid w:val="004C38E8"/>
    <w:rsid w:val="004C3F86"/>
    <w:rsid w:val="004C421E"/>
    <w:rsid w:val="004C4265"/>
    <w:rsid w:val="004C47A2"/>
    <w:rsid w:val="004C4C21"/>
    <w:rsid w:val="004C51B9"/>
    <w:rsid w:val="004C55E8"/>
    <w:rsid w:val="004C5B09"/>
    <w:rsid w:val="004C5B0E"/>
    <w:rsid w:val="004C613E"/>
    <w:rsid w:val="004C6150"/>
    <w:rsid w:val="004C6259"/>
    <w:rsid w:val="004C69D6"/>
    <w:rsid w:val="004C6F88"/>
    <w:rsid w:val="004C73F3"/>
    <w:rsid w:val="004C797D"/>
    <w:rsid w:val="004C7B76"/>
    <w:rsid w:val="004D089C"/>
    <w:rsid w:val="004D0EC9"/>
    <w:rsid w:val="004D1124"/>
    <w:rsid w:val="004D122D"/>
    <w:rsid w:val="004D1B22"/>
    <w:rsid w:val="004D2774"/>
    <w:rsid w:val="004D305D"/>
    <w:rsid w:val="004D3416"/>
    <w:rsid w:val="004D42C3"/>
    <w:rsid w:val="004D4A0C"/>
    <w:rsid w:val="004D4CDC"/>
    <w:rsid w:val="004D519F"/>
    <w:rsid w:val="004D53F5"/>
    <w:rsid w:val="004D55E2"/>
    <w:rsid w:val="004D5F6C"/>
    <w:rsid w:val="004D6B51"/>
    <w:rsid w:val="004D6EC7"/>
    <w:rsid w:val="004D70BC"/>
    <w:rsid w:val="004D72B2"/>
    <w:rsid w:val="004D7924"/>
    <w:rsid w:val="004D7F0A"/>
    <w:rsid w:val="004E00A3"/>
    <w:rsid w:val="004E0685"/>
    <w:rsid w:val="004E0AC0"/>
    <w:rsid w:val="004E117D"/>
    <w:rsid w:val="004E1436"/>
    <w:rsid w:val="004E2038"/>
    <w:rsid w:val="004E24A8"/>
    <w:rsid w:val="004E2B53"/>
    <w:rsid w:val="004E390B"/>
    <w:rsid w:val="004E3932"/>
    <w:rsid w:val="004E3EDC"/>
    <w:rsid w:val="004E448C"/>
    <w:rsid w:val="004E48C7"/>
    <w:rsid w:val="004E5294"/>
    <w:rsid w:val="004E561F"/>
    <w:rsid w:val="004E5BE7"/>
    <w:rsid w:val="004E5CE9"/>
    <w:rsid w:val="004E5EEB"/>
    <w:rsid w:val="004E62EB"/>
    <w:rsid w:val="004E70DA"/>
    <w:rsid w:val="004E7167"/>
    <w:rsid w:val="004E71B3"/>
    <w:rsid w:val="004E7964"/>
    <w:rsid w:val="004E7C71"/>
    <w:rsid w:val="004E7F2E"/>
    <w:rsid w:val="004E7F97"/>
    <w:rsid w:val="004F056F"/>
    <w:rsid w:val="004F0688"/>
    <w:rsid w:val="004F0A71"/>
    <w:rsid w:val="004F0BE0"/>
    <w:rsid w:val="004F1828"/>
    <w:rsid w:val="004F1D8C"/>
    <w:rsid w:val="004F1ED3"/>
    <w:rsid w:val="004F28C9"/>
    <w:rsid w:val="004F2C1A"/>
    <w:rsid w:val="004F36F9"/>
    <w:rsid w:val="004F3823"/>
    <w:rsid w:val="004F38DB"/>
    <w:rsid w:val="004F3EA6"/>
    <w:rsid w:val="004F5048"/>
    <w:rsid w:val="004F5096"/>
    <w:rsid w:val="004F5280"/>
    <w:rsid w:val="004F5553"/>
    <w:rsid w:val="004F5B81"/>
    <w:rsid w:val="004F5E9D"/>
    <w:rsid w:val="004F5F0F"/>
    <w:rsid w:val="004F67BE"/>
    <w:rsid w:val="004F6F65"/>
    <w:rsid w:val="004F77BE"/>
    <w:rsid w:val="004F79B5"/>
    <w:rsid w:val="004F7FB3"/>
    <w:rsid w:val="00500266"/>
    <w:rsid w:val="0050057B"/>
    <w:rsid w:val="00500A49"/>
    <w:rsid w:val="00501009"/>
    <w:rsid w:val="00501416"/>
    <w:rsid w:val="00501449"/>
    <w:rsid w:val="00501894"/>
    <w:rsid w:val="00501ED6"/>
    <w:rsid w:val="00502C15"/>
    <w:rsid w:val="00502D86"/>
    <w:rsid w:val="00502F74"/>
    <w:rsid w:val="005033B2"/>
    <w:rsid w:val="00503402"/>
    <w:rsid w:val="00503596"/>
    <w:rsid w:val="00503722"/>
    <w:rsid w:val="00504D5E"/>
    <w:rsid w:val="00505066"/>
    <w:rsid w:val="005055EF"/>
    <w:rsid w:val="00505B52"/>
    <w:rsid w:val="00505EBA"/>
    <w:rsid w:val="0050640E"/>
    <w:rsid w:val="00506BB9"/>
    <w:rsid w:val="00506BD9"/>
    <w:rsid w:val="00507003"/>
    <w:rsid w:val="00507904"/>
    <w:rsid w:val="005102C8"/>
    <w:rsid w:val="005103E5"/>
    <w:rsid w:val="005115AD"/>
    <w:rsid w:val="00511895"/>
    <w:rsid w:val="00512DE7"/>
    <w:rsid w:val="00513B90"/>
    <w:rsid w:val="00513FD5"/>
    <w:rsid w:val="0051492E"/>
    <w:rsid w:val="00515F00"/>
    <w:rsid w:val="00516059"/>
    <w:rsid w:val="00516B7D"/>
    <w:rsid w:val="0051770B"/>
    <w:rsid w:val="005178B6"/>
    <w:rsid w:val="00517B2D"/>
    <w:rsid w:val="005200AE"/>
    <w:rsid w:val="005212C6"/>
    <w:rsid w:val="0052131E"/>
    <w:rsid w:val="005213E6"/>
    <w:rsid w:val="00521933"/>
    <w:rsid w:val="00521947"/>
    <w:rsid w:val="00521F1B"/>
    <w:rsid w:val="005224F9"/>
    <w:rsid w:val="00522C25"/>
    <w:rsid w:val="005230BD"/>
    <w:rsid w:val="00524279"/>
    <w:rsid w:val="005248A7"/>
    <w:rsid w:val="00524A48"/>
    <w:rsid w:val="00524DEE"/>
    <w:rsid w:val="00525121"/>
    <w:rsid w:val="00525ADE"/>
    <w:rsid w:val="00525EA8"/>
    <w:rsid w:val="00526673"/>
    <w:rsid w:val="00526783"/>
    <w:rsid w:val="00526A96"/>
    <w:rsid w:val="00527DD7"/>
    <w:rsid w:val="005300D4"/>
    <w:rsid w:val="005302C2"/>
    <w:rsid w:val="0053030E"/>
    <w:rsid w:val="00530325"/>
    <w:rsid w:val="0053087F"/>
    <w:rsid w:val="0053097A"/>
    <w:rsid w:val="00530C9A"/>
    <w:rsid w:val="00530D36"/>
    <w:rsid w:val="00530EC5"/>
    <w:rsid w:val="00531344"/>
    <w:rsid w:val="005318F5"/>
    <w:rsid w:val="0053195F"/>
    <w:rsid w:val="005320E5"/>
    <w:rsid w:val="00532360"/>
    <w:rsid w:val="00532510"/>
    <w:rsid w:val="005326CF"/>
    <w:rsid w:val="00532A2A"/>
    <w:rsid w:val="00532A9E"/>
    <w:rsid w:val="005330D2"/>
    <w:rsid w:val="00533287"/>
    <w:rsid w:val="005333D3"/>
    <w:rsid w:val="0053352F"/>
    <w:rsid w:val="00533D71"/>
    <w:rsid w:val="00533D9A"/>
    <w:rsid w:val="00534143"/>
    <w:rsid w:val="00534BCA"/>
    <w:rsid w:val="00534DF8"/>
    <w:rsid w:val="005350CA"/>
    <w:rsid w:val="005351F1"/>
    <w:rsid w:val="005353EC"/>
    <w:rsid w:val="00535FFA"/>
    <w:rsid w:val="0053680E"/>
    <w:rsid w:val="005375B1"/>
    <w:rsid w:val="005376CB"/>
    <w:rsid w:val="0053777C"/>
    <w:rsid w:val="00537883"/>
    <w:rsid w:val="00537AEA"/>
    <w:rsid w:val="00537DAA"/>
    <w:rsid w:val="00540727"/>
    <w:rsid w:val="005407C3"/>
    <w:rsid w:val="0054080D"/>
    <w:rsid w:val="00540AF3"/>
    <w:rsid w:val="005415FD"/>
    <w:rsid w:val="005416C2"/>
    <w:rsid w:val="00541C2A"/>
    <w:rsid w:val="00542330"/>
    <w:rsid w:val="00542B7C"/>
    <w:rsid w:val="0054309F"/>
    <w:rsid w:val="00543252"/>
    <w:rsid w:val="005434C7"/>
    <w:rsid w:val="00543BCB"/>
    <w:rsid w:val="00543C4C"/>
    <w:rsid w:val="00543C9A"/>
    <w:rsid w:val="00544F2A"/>
    <w:rsid w:val="00544FCF"/>
    <w:rsid w:val="00544FD7"/>
    <w:rsid w:val="0054500C"/>
    <w:rsid w:val="005451A3"/>
    <w:rsid w:val="0054541D"/>
    <w:rsid w:val="00545A07"/>
    <w:rsid w:val="00545E6E"/>
    <w:rsid w:val="00545FE7"/>
    <w:rsid w:val="005460AF"/>
    <w:rsid w:val="00546198"/>
    <w:rsid w:val="00546546"/>
    <w:rsid w:val="00547341"/>
    <w:rsid w:val="005474AE"/>
    <w:rsid w:val="00547659"/>
    <w:rsid w:val="005477EA"/>
    <w:rsid w:val="0055014F"/>
    <w:rsid w:val="0055150B"/>
    <w:rsid w:val="00551DEA"/>
    <w:rsid w:val="005528DF"/>
    <w:rsid w:val="00552BFB"/>
    <w:rsid w:val="00552C6E"/>
    <w:rsid w:val="00552D46"/>
    <w:rsid w:val="0055395B"/>
    <w:rsid w:val="00553BFA"/>
    <w:rsid w:val="00554392"/>
    <w:rsid w:val="005543AF"/>
    <w:rsid w:val="005548C6"/>
    <w:rsid w:val="00555305"/>
    <w:rsid w:val="00555669"/>
    <w:rsid w:val="00555AA0"/>
    <w:rsid w:val="00555F2F"/>
    <w:rsid w:val="005567EE"/>
    <w:rsid w:val="00556F53"/>
    <w:rsid w:val="005578FE"/>
    <w:rsid w:val="00557E52"/>
    <w:rsid w:val="00557EC7"/>
    <w:rsid w:val="00560250"/>
    <w:rsid w:val="005605F6"/>
    <w:rsid w:val="00560E47"/>
    <w:rsid w:val="00561332"/>
    <w:rsid w:val="005614C6"/>
    <w:rsid w:val="00562032"/>
    <w:rsid w:val="005624F7"/>
    <w:rsid w:val="00562729"/>
    <w:rsid w:val="00563A96"/>
    <w:rsid w:val="005648AF"/>
    <w:rsid w:val="00564B9A"/>
    <w:rsid w:val="00565452"/>
    <w:rsid w:val="005656D9"/>
    <w:rsid w:val="00565FCF"/>
    <w:rsid w:val="0056636E"/>
    <w:rsid w:val="0056674D"/>
    <w:rsid w:val="005669D8"/>
    <w:rsid w:val="00566A31"/>
    <w:rsid w:val="00566B02"/>
    <w:rsid w:val="00566E46"/>
    <w:rsid w:val="00567023"/>
    <w:rsid w:val="00567C62"/>
    <w:rsid w:val="00567CC0"/>
    <w:rsid w:val="00570035"/>
    <w:rsid w:val="005704A8"/>
    <w:rsid w:val="005707EC"/>
    <w:rsid w:val="00570B21"/>
    <w:rsid w:val="0057210A"/>
    <w:rsid w:val="0057213F"/>
    <w:rsid w:val="005737C7"/>
    <w:rsid w:val="00573A46"/>
    <w:rsid w:val="00573C13"/>
    <w:rsid w:val="005740B1"/>
    <w:rsid w:val="005740D6"/>
    <w:rsid w:val="00574611"/>
    <w:rsid w:val="00574F3B"/>
    <w:rsid w:val="00574FA8"/>
    <w:rsid w:val="00575241"/>
    <w:rsid w:val="005754FE"/>
    <w:rsid w:val="00575557"/>
    <w:rsid w:val="00575B8B"/>
    <w:rsid w:val="00575C32"/>
    <w:rsid w:val="00575D11"/>
    <w:rsid w:val="00575E0F"/>
    <w:rsid w:val="0057620C"/>
    <w:rsid w:val="00576951"/>
    <w:rsid w:val="00576C1B"/>
    <w:rsid w:val="00577147"/>
    <w:rsid w:val="00577729"/>
    <w:rsid w:val="00577B93"/>
    <w:rsid w:val="0058049D"/>
    <w:rsid w:val="005804FD"/>
    <w:rsid w:val="005826E7"/>
    <w:rsid w:val="0058340B"/>
    <w:rsid w:val="005835E6"/>
    <w:rsid w:val="00583CFE"/>
    <w:rsid w:val="00584E08"/>
    <w:rsid w:val="0058510D"/>
    <w:rsid w:val="00585816"/>
    <w:rsid w:val="0058625F"/>
    <w:rsid w:val="00587847"/>
    <w:rsid w:val="00587EF8"/>
    <w:rsid w:val="0059088F"/>
    <w:rsid w:val="00590B97"/>
    <w:rsid w:val="00591D9E"/>
    <w:rsid w:val="0059241C"/>
    <w:rsid w:val="005926A7"/>
    <w:rsid w:val="005928CF"/>
    <w:rsid w:val="00592C11"/>
    <w:rsid w:val="00592D42"/>
    <w:rsid w:val="00593F3A"/>
    <w:rsid w:val="00593F94"/>
    <w:rsid w:val="00593FCC"/>
    <w:rsid w:val="005945CC"/>
    <w:rsid w:val="0059472E"/>
    <w:rsid w:val="00594794"/>
    <w:rsid w:val="00594CB2"/>
    <w:rsid w:val="0059504D"/>
    <w:rsid w:val="00595858"/>
    <w:rsid w:val="00595D79"/>
    <w:rsid w:val="005964A7"/>
    <w:rsid w:val="005964D9"/>
    <w:rsid w:val="00596934"/>
    <w:rsid w:val="00597778"/>
    <w:rsid w:val="00597F2E"/>
    <w:rsid w:val="00597F53"/>
    <w:rsid w:val="005A0256"/>
    <w:rsid w:val="005A0A94"/>
    <w:rsid w:val="005A1316"/>
    <w:rsid w:val="005A1437"/>
    <w:rsid w:val="005A17B4"/>
    <w:rsid w:val="005A1EC9"/>
    <w:rsid w:val="005A26CD"/>
    <w:rsid w:val="005A2EC6"/>
    <w:rsid w:val="005A2FD0"/>
    <w:rsid w:val="005A32B0"/>
    <w:rsid w:val="005A356F"/>
    <w:rsid w:val="005A3D42"/>
    <w:rsid w:val="005A3E47"/>
    <w:rsid w:val="005A3F43"/>
    <w:rsid w:val="005A4B77"/>
    <w:rsid w:val="005A559A"/>
    <w:rsid w:val="005A57F6"/>
    <w:rsid w:val="005A5ECC"/>
    <w:rsid w:val="005A62D7"/>
    <w:rsid w:val="005A7CA1"/>
    <w:rsid w:val="005B009B"/>
    <w:rsid w:val="005B04C9"/>
    <w:rsid w:val="005B0687"/>
    <w:rsid w:val="005B17A9"/>
    <w:rsid w:val="005B17D5"/>
    <w:rsid w:val="005B1AB7"/>
    <w:rsid w:val="005B2E4A"/>
    <w:rsid w:val="005B3366"/>
    <w:rsid w:val="005B3511"/>
    <w:rsid w:val="005B3B2F"/>
    <w:rsid w:val="005B419F"/>
    <w:rsid w:val="005B4286"/>
    <w:rsid w:val="005B42A3"/>
    <w:rsid w:val="005B4399"/>
    <w:rsid w:val="005B5095"/>
    <w:rsid w:val="005B54CD"/>
    <w:rsid w:val="005B60FD"/>
    <w:rsid w:val="005B6F5D"/>
    <w:rsid w:val="005B7FB7"/>
    <w:rsid w:val="005C0990"/>
    <w:rsid w:val="005C0B49"/>
    <w:rsid w:val="005C0D91"/>
    <w:rsid w:val="005C17BD"/>
    <w:rsid w:val="005C20D9"/>
    <w:rsid w:val="005C24A2"/>
    <w:rsid w:val="005C4085"/>
    <w:rsid w:val="005C4256"/>
    <w:rsid w:val="005C47B7"/>
    <w:rsid w:val="005C4C0C"/>
    <w:rsid w:val="005C71EC"/>
    <w:rsid w:val="005C75BA"/>
    <w:rsid w:val="005C78DD"/>
    <w:rsid w:val="005C7EB5"/>
    <w:rsid w:val="005D004D"/>
    <w:rsid w:val="005D0ADD"/>
    <w:rsid w:val="005D0C20"/>
    <w:rsid w:val="005D13E9"/>
    <w:rsid w:val="005D1409"/>
    <w:rsid w:val="005D1546"/>
    <w:rsid w:val="005D18F7"/>
    <w:rsid w:val="005D1F8C"/>
    <w:rsid w:val="005D3106"/>
    <w:rsid w:val="005D32F8"/>
    <w:rsid w:val="005D3710"/>
    <w:rsid w:val="005D4378"/>
    <w:rsid w:val="005D4411"/>
    <w:rsid w:val="005D4C14"/>
    <w:rsid w:val="005D5102"/>
    <w:rsid w:val="005D56B9"/>
    <w:rsid w:val="005D5A69"/>
    <w:rsid w:val="005D5E4C"/>
    <w:rsid w:val="005D5FD6"/>
    <w:rsid w:val="005D7BB6"/>
    <w:rsid w:val="005E04D4"/>
    <w:rsid w:val="005E05E0"/>
    <w:rsid w:val="005E08E2"/>
    <w:rsid w:val="005E095C"/>
    <w:rsid w:val="005E0C15"/>
    <w:rsid w:val="005E0EEA"/>
    <w:rsid w:val="005E1138"/>
    <w:rsid w:val="005E17B7"/>
    <w:rsid w:val="005E19AA"/>
    <w:rsid w:val="005E1E0E"/>
    <w:rsid w:val="005E23FA"/>
    <w:rsid w:val="005E2613"/>
    <w:rsid w:val="005E369C"/>
    <w:rsid w:val="005E3B15"/>
    <w:rsid w:val="005E425B"/>
    <w:rsid w:val="005E4E44"/>
    <w:rsid w:val="005E4F09"/>
    <w:rsid w:val="005E64EF"/>
    <w:rsid w:val="005E653E"/>
    <w:rsid w:val="005E6E8C"/>
    <w:rsid w:val="005E7506"/>
    <w:rsid w:val="005E7A62"/>
    <w:rsid w:val="005E7AE2"/>
    <w:rsid w:val="005E7B66"/>
    <w:rsid w:val="005E7E3D"/>
    <w:rsid w:val="005F14AA"/>
    <w:rsid w:val="005F17FF"/>
    <w:rsid w:val="005F252C"/>
    <w:rsid w:val="005F2DFD"/>
    <w:rsid w:val="005F2FB9"/>
    <w:rsid w:val="005F3094"/>
    <w:rsid w:val="005F32B9"/>
    <w:rsid w:val="005F3533"/>
    <w:rsid w:val="005F36F6"/>
    <w:rsid w:val="005F3AFE"/>
    <w:rsid w:val="005F3E86"/>
    <w:rsid w:val="005F462E"/>
    <w:rsid w:val="005F53E9"/>
    <w:rsid w:val="005F57B8"/>
    <w:rsid w:val="005F5B7C"/>
    <w:rsid w:val="005F5F00"/>
    <w:rsid w:val="005F66D1"/>
    <w:rsid w:val="005F6DA0"/>
    <w:rsid w:val="005F7AD5"/>
    <w:rsid w:val="005F7C81"/>
    <w:rsid w:val="005F7FC6"/>
    <w:rsid w:val="00600191"/>
    <w:rsid w:val="006002E0"/>
    <w:rsid w:val="00600BFA"/>
    <w:rsid w:val="006010C6"/>
    <w:rsid w:val="006023A0"/>
    <w:rsid w:val="006023A6"/>
    <w:rsid w:val="00602AFE"/>
    <w:rsid w:val="00602EB1"/>
    <w:rsid w:val="00603552"/>
    <w:rsid w:val="0060385B"/>
    <w:rsid w:val="0060404D"/>
    <w:rsid w:val="006040AC"/>
    <w:rsid w:val="00604188"/>
    <w:rsid w:val="00604494"/>
    <w:rsid w:val="006048C9"/>
    <w:rsid w:val="00604E27"/>
    <w:rsid w:val="006053F9"/>
    <w:rsid w:val="00605C49"/>
    <w:rsid w:val="00606403"/>
    <w:rsid w:val="00606412"/>
    <w:rsid w:val="006069DA"/>
    <w:rsid w:val="006072A7"/>
    <w:rsid w:val="00607360"/>
    <w:rsid w:val="006073E0"/>
    <w:rsid w:val="00607487"/>
    <w:rsid w:val="00607F04"/>
    <w:rsid w:val="00610247"/>
    <w:rsid w:val="0061053B"/>
    <w:rsid w:val="00610AE6"/>
    <w:rsid w:val="00610C8A"/>
    <w:rsid w:val="00610E1C"/>
    <w:rsid w:val="006118B5"/>
    <w:rsid w:val="00611F13"/>
    <w:rsid w:val="00611FB3"/>
    <w:rsid w:val="00612170"/>
    <w:rsid w:val="0061247F"/>
    <w:rsid w:val="006126A9"/>
    <w:rsid w:val="006128CB"/>
    <w:rsid w:val="00613DE0"/>
    <w:rsid w:val="006141B5"/>
    <w:rsid w:val="0061461C"/>
    <w:rsid w:val="00614665"/>
    <w:rsid w:val="006153FB"/>
    <w:rsid w:val="00615927"/>
    <w:rsid w:val="0061675B"/>
    <w:rsid w:val="00616F7B"/>
    <w:rsid w:val="00616FED"/>
    <w:rsid w:val="00620629"/>
    <w:rsid w:val="006208BB"/>
    <w:rsid w:val="00620955"/>
    <w:rsid w:val="00620CC0"/>
    <w:rsid w:val="00620DC2"/>
    <w:rsid w:val="0062108A"/>
    <w:rsid w:val="0062154B"/>
    <w:rsid w:val="006215E7"/>
    <w:rsid w:val="006216B0"/>
    <w:rsid w:val="00621AD0"/>
    <w:rsid w:val="00622273"/>
    <w:rsid w:val="00624D14"/>
    <w:rsid w:val="006259A7"/>
    <w:rsid w:val="0062608F"/>
    <w:rsid w:val="00626AD4"/>
    <w:rsid w:val="00627E26"/>
    <w:rsid w:val="006300CE"/>
    <w:rsid w:val="0063109E"/>
    <w:rsid w:val="0063153E"/>
    <w:rsid w:val="00631DBB"/>
    <w:rsid w:val="006322BC"/>
    <w:rsid w:val="00632789"/>
    <w:rsid w:val="00632958"/>
    <w:rsid w:val="00632968"/>
    <w:rsid w:val="00632C0D"/>
    <w:rsid w:val="00632E79"/>
    <w:rsid w:val="00632E9B"/>
    <w:rsid w:val="00633DC5"/>
    <w:rsid w:val="0063440D"/>
    <w:rsid w:val="00634AB6"/>
    <w:rsid w:val="00634F15"/>
    <w:rsid w:val="006352F8"/>
    <w:rsid w:val="00635658"/>
    <w:rsid w:val="00636027"/>
    <w:rsid w:val="00636448"/>
    <w:rsid w:val="00636DD8"/>
    <w:rsid w:val="006372E7"/>
    <w:rsid w:val="0063731C"/>
    <w:rsid w:val="006373C5"/>
    <w:rsid w:val="006378D3"/>
    <w:rsid w:val="00637C8B"/>
    <w:rsid w:val="00637DFB"/>
    <w:rsid w:val="00640CB9"/>
    <w:rsid w:val="00640EB7"/>
    <w:rsid w:val="00641693"/>
    <w:rsid w:val="00642338"/>
    <w:rsid w:val="0064264E"/>
    <w:rsid w:val="006432AD"/>
    <w:rsid w:val="0064399B"/>
    <w:rsid w:val="00643A4E"/>
    <w:rsid w:val="00643A5E"/>
    <w:rsid w:val="00643BDF"/>
    <w:rsid w:val="0064427D"/>
    <w:rsid w:val="00646688"/>
    <w:rsid w:val="006470D0"/>
    <w:rsid w:val="0064722C"/>
    <w:rsid w:val="00647BE1"/>
    <w:rsid w:val="00647E2D"/>
    <w:rsid w:val="00650A4C"/>
    <w:rsid w:val="00651488"/>
    <w:rsid w:val="00651DF8"/>
    <w:rsid w:val="00651E4F"/>
    <w:rsid w:val="006528B5"/>
    <w:rsid w:val="00652DDA"/>
    <w:rsid w:val="00652FB2"/>
    <w:rsid w:val="006532ED"/>
    <w:rsid w:val="006538B4"/>
    <w:rsid w:val="0065393C"/>
    <w:rsid w:val="00653D8A"/>
    <w:rsid w:val="00654A8B"/>
    <w:rsid w:val="00654C94"/>
    <w:rsid w:val="00654D3B"/>
    <w:rsid w:val="00654E72"/>
    <w:rsid w:val="00655106"/>
    <w:rsid w:val="006558CD"/>
    <w:rsid w:val="00655CB3"/>
    <w:rsid w:val="0065606E"/>
    <w:rsid w:val="006561FE"/>
    <w:rsid w:val="006566A9"/>
    <w:rsid w:val="00656FAB"/>
    <w:rsid w:val="006577EA"/>
    <w:rsid w:val="0065796D"/>
    <w:rsid w:val="00657F55"/>
    <w:rsid w:val="00660047"/>
    <w:rsid w:val="00660BD4"/>
    <w:rsid w:val="00661482"/>
    <w:rsid w:val="00661655"/>
    <w:rsid w:val="00662BB5"/>
    <w:rsid w:val="00662C31"/>
    <w:rsid w:val="00663085"/>
    <w:rsid w:val="006630BD"/>
    <w:rsid w:val="006634B2"/>
    <w:rsid w:val="006637B6"/>
    <w:rsid w:val="00663839"/>
    <w:rsid w:val="0066438C"/>
    <w:rsid w:val="00664481"/>
    <w:rsid w:val="00664C75"/>
    <w:rsid w:val="00664D2F"/>
    <w:rsid w:val="00664DCD"/>
    <w:rsid w:val="006653EF"/>
    <w:rsid w:val="00665B9E"/>
    <w:rsid w:val="00666A22"/>
    <w:rsid w:val="00666CC7"/>
    <w:rsid w:val="00666D74"/>
    <w:rsid w:val="00666D76"/>
    <w:rsid w:val="00666E26"/>
    <w:rsid w:val="00666F2F"/>
    <w:rsid w:val="00667728"/>
    <w:rsid w:val="00670FA3"/>
    <w:rsid w:val="006711A0"/>
    <w:rsid w:val="00671DE8"/>
    <w:rsid w:val="0067245E"/>
    <w:rsid w:val="00672AEA"/>
    <w:rsid w:val="00672E74"/>
    <w:rsid w:val="00672FD3"/>
    <w:rsid w:val="0067328C"/>
    <w:rsid w:val="006737C8"/>
    <w:rsid w:val="006737CD"/>
    <w:rsid w:val="006738E1"/>
    <w:rsid w:val="00674D15"/>
    <w:rsid w:val="00674D46"/>
    <w:rsid w:val="00674DF4"/>
    <w:rsid w:val="0067517D"/>
    <w:rsid w:val="00675770"/>
    <w:rsid w:val="00675FA1"/>
    <w:rsid w:val="00676071"/>
    <w:rsid w:val="00676101"/>
    <w:rsid w:val="0067649E"/>
    <w:rsid w:val="006765B5"/>
    <w:rsid w:val="00676D20"/>
    <w:rsid w:val="00677076"/>
    <w:rsid w:val="00677C3E"/>
    <w:rsid w:val="00677C9B"/>
    <w:rsid w:val="00677D33"/>
    <w:rsid w:val="00677EB3"/>
    <w:rsid w:val="006800C1"/>
    <w:rsid w:val="0068136E"/>
    <w:rsid w:val="006814C1"/>
    <w:rsid w:val="0068156D"/>
    <w:rsid w:val="00682E8E"/>
    <w:rsid w:val="006835C8"/>
    <w:rsid w:val="0068384B"/>
    <w:rsid w:val="00684802"/>
    <w:rsid w:val="00685034"/>
    <w:rsid w:val="006854AF"/>
    <w:rsid w:val="0068570F"/>
    <w:rsid w:val="00685F47"/>
    <w:rsid w:val="00686633"/>
    <w:rsid w:val="00686816"/>
    <w:rsid w:val="00687196"/>
    <w:rsid w:val="00687E0C"/>
    <w:rsid w:val="00690409"/>
    <w:rsid w:val="006905A4"/>
    <w:rsid w:val="006907B0"/>
    <w:rsid w:val="0069096E"/>
    <w:rsid w:val="00690AF3"/>
    <w:rsid w:val="00690C18"/>
    <w:rsid w:val="00690C1F"/>
    <w:rsid w:val="00691050"/>
    <w:rsid w:val="00691CA2"/>
    <w:rsid w:val="00692E95"/>
    <w:rsid w:val="00693673"/>
    <w:rsid w:val="00693884"/>
    <w:rsid w:val="006946FA"/>
    <w:rsid w:val="006947E0"/>
    <w:rsid w:val="00694DB5"/>
    <w:rsid w:val="006951F6"/>
    <w:rsid w:val="006959BD"/>
    <w:rsid w:val="00695A5F"/>
    <w:rsid w:val="00695D8A"/>
    <w:rsid w:val="0069650C"/>
    <w:rsid w:val="00696627"/>
    <w:rsid w:val="00696E4E"/>
    <w:rsid w:val="00697429"/>
    <w:rsid w:val="00697699"/>
    <w:rsid w:val="006A0094"/>
    <w:rsid w:val="006A05B2"/>
    <w:rsid w:val="006A0921"/>
    <w:rsid w:val="006A0A20"/>
    <w:rsid w:val="006A0DC5"/>
    <w:rsid w:val="006A1AE1"/>
    <w:rsid w:val="006A1B37"/>
    <w:rsid w:val="006A1E3B"/>
    <w:rsid w:val="006A2695"/>
    <w:rsid w:val="006A3D9C"/>
    <w:rsid w:val="006A436C"/>
    <w:rsid w:val="006A46ED"/>
    <w:rsid w:val="006A478D"/>
    <w:rsid w:val="006A5F57"/>
    <w:rsid w:val="006A5FD7"/>
    <w:rsid w:val="006A6380"/>
    <w:rsid w:val="006A66BF"/>
    <w:rsid w:val="006A6C5F"/>
    <w:rsid w:val="006A701F"/>
    <w:rsid w:val="006A708F"/>
    <w:rsid w:val="006A73D5"/>
    <w:rsid w:val="006A7604"/>
    <w:rsid w:val="006A7D7D"/>
    <w:rsid w:val="006B06D6"/>
    <w:rsid w:val="006B0D19"/>
    <w:rsid w:val="006B195C"/>
    <w:rsid w:val="006B1BE8"/>
    <w:rsid w:val="006B1F01"/>
    <w:rsid w:val="006B20B0"/>
    <w:rsid w:val="006B214F"/>
    <w:rsid w:val="006B305F"/>
    <w:rsid w:val="006B3673"/>
    <w:rsid w:val="006B3F12"/>
    <w:rsid w:val="006B4426"/>
    <w:rsid w:val="006B4525"/>
    <w:rsid w:val="006B4C0E"/>
    <w:rsid w:val="006B4D73"/>
    <w:rsid w:val="006B4DB5"/>
    <w:rsid w:val="006B5218"/>
    <w:rsid w:val="006B522C"/>
    <w:rsid w:val="006B5945"/>
    <w:rsid w:val="006B5EFD"/>
    <w:rsid w:val="006B605D"/>
    <w:rsid w:val="006B776C"/>
    <w:rsid w:val="006B7B0C"/>
    <w:rsid w:val="006B7B21"/>
    <w:rsid w:val="006B7C08"/>
    <w:rsid w:val="006B7E11"/>
    <w:rsid w:val="006C01F9"/>
    <w:rsid w:val="006C0EDD"/>
    <w:rsid w:val="006C19BE"/>
    <w:rsid w:val="006C1B3D"/>
    <w:rsid w:val="006C1C84"/>
    <w:rsid w:val="006C23CD"/>
    <w:rsid w:val="006C25F3"/>
    <w:rsid w:val="006C279B"/>
    <w:rsid w:val="006C2A15"/>
    <w:rsid w:val="006C2B6E"/>
    <w:rsid w:val="006C2F79"/>
    <w:rsid w:val="006C3638"/>
    <w:rsid w:val="006C3F5F"/>
    <w:rsid w:val="006C4082"/>
    <w:rsid w:val="006C4554"/>
    <w:rsid w:val="006C4905"/>
    <w:rsid w:val="006C4F56"/>
    <w:rsid w:val="006C57C9"/>
    <w:rsid w:val="006C5B8A"/>
    <w:rsid w:val="006C6684"/>
    <w:rsid w:val="006C690E"/>
    <w:rsid w:val="006C7AAE"/>
    <w:rsid w:val="006C7E4E"/>
    <w:rsid w:val="006C7F53"/>
    <w:rsid w:val="006C7FF2"/>
    <w:rsid w:val="006D026D"/>
    <w:rsid w:val="006D0C4B"/>
    <w:rsid w:val="006D1BD3"/>
    <w:rsid w:val="006D1DC4"/>
    <w:rsid w:val="006D1FD0"/>
    <w:rsid w:val="006D2F02"/>
    <w:rsid w:val="006D315A"/>
    <w:rsid w:val="006D39AE"/>
    <w:rsid w:val="006D3C6C"/>
    <w:rsid w:val="006D48AA"/>
    <w:rsid w:val="006D5014"/>
    <w:rsid w:val="006D506B"/>
    <w:rsid w:val="006D5C2A"/>
    <w:rsid w:val="006D6161"/>
    <w:rsid w:val="006D6A3B"/>
    <w:rsid w:val="006D71B5"/>
    <w:rsid w:val="006D73D8"/>
    <w:rsid w:val="006E0361"/>
    <w:rsid w:val="006E0758"/>
    <w:rsid w:val="006E077C"/>
    <w:rsid w:val="006E08A0"/>
    <w:rsid w:val="006E0BC3"/>
    <w:rsid w:val="006E23AD"/>
    <w:rsid w:val="006E2657"/>
    <w:rsid w:val="006E27FD"/>
    <w:rsid w:val="006E2837"/>
    <w:rsid w:val="006E2BF1"/>
    <w:rsid w:val="006E2CFC"/>
    <w:rsid w:val="006E2F32"/>
    <w:rsid w:val="006E3E3C"/>
    <w:rsid w:val="006E4B85"/>
    <w:rsid w:val="006E565B"/>
    <w:rsid w:val="006E5C1C"/>
    <w:rsid w:val="006E5E32"/>
    <w:rsid w:val="006E5E51"/>
    <w:rsid w:val="006E602B"/>
    <w:rsid w:val="006E6243"/>
    <w:rsid w:val="006E6F0F"/>
    <w:rsid w:val="006E730F"/>
    <w:rsid w:val="006E7406"/>
    <w:rsid w:val="006E7828"/>
    <w:rsid w:val="006E7CE4"/>
    <w:rsid w:val="006F0363"/>
    <w:rsid w:val="006F04B2"/>
    <w:rsid w:val="006F0FC4"/>
    <w:rsid w:val="006F1549"/>
    <w:rsid w:val="006F1B61"/>
    <w:rsid w:val="006F206D"/>
    <w:rsid w:val="006F2B84"/>
    <w:rsid w:val="006F30BF"/>
    <w:rsid w:val="006F32DB"/>
    <w:rsid w:val="006F3F9A"/>
    <w:rsid w:val="006F4A2A"/>
    <w:rsid w:val="006F4B34"/>
    <w:rsid w:val="006F4D9F"/>
    <w:rsid w:val="006F4DAE"/>
    <w:rsid w:val="006F4E18"/>
    <w:rsid w:val="006F4F1A"/>
    <w:rsid w:val="006F5155"/>
    <w:rsid w:val="006F5506"/>
    <w:rsid w:val="006F5683"/>
    <w:rsid w:val="006F56AC"/>
    <w:rsid w:val="006F580A"/>
    <w:rsid w:val="006F5992"/>
    <w:rsid w:val="006F5E39"/>
    <w:rsid w:val="006F66B2"/>
    <w:rsid w:val="006F6D7C"/>
    <w:rsid w:val="006F704A"/>
    <w:rsid w:val="006F7460"/>
    <w:rsid w:val="0070004D"/>
    <w:rsid w:val="00700B6F"/>
    <w:rsid w:val="00700E13"/>
    <w:rsid w:val="007014A8"/>
    <w:rsid w:val="007014B7"/>
    <w:rsid w:val="00701505"/>
    <w:rsid w:val="007019C7"/>
    <w:rsid w:val="00701BBE"/>
    <w:rsid w:val="00701C6F"/>
    <w:rsid w:val="007022BE"/>
    <w:rsid w:val="00702A9F"/>
    <w:rsid w:val="00702BE1"/>
    <w:rsid w:val="00702DB8"/>
    <w:rsid w:val="00703195"/>
    <w:rsid w:val="00703541"/>
    <w:rsid w:val="0070372D"/>
    <w:rsid w:val="0070380A"/>
    <w:rsid w:val="007038A4"/>
    <w:rsid w:val="007038B8"/>
    <w:rsid w:val="00703B3F"/>
    <w:rsid w:val="00704570"/>
    <w:rsid w:val="00704983"/>
    <w:rsid w:val="007051DE"/>
    <w:rsid w:val="0070527A"/>
    <w:rsid w:val="007053B9"/>
    <w:rsid w:val="007053D2"/>
    <w:rsid w:val="007055C8"/>
    <w:rsid w:val="00705684"/>
    <w:rsid w:val="00705EBD"/>
    <w:rsid w:val="00706A22"/>
    <w:rsid w:val="00706C30"/>
    <w:rsid w:val="007073FE"/>
    <w:rsid w:val="007076C3"/>
    <w:rsid w:val="007077B5"/>
    <w:rsid w:val="007078FA"/>
    <w:rsid w:val="00710134"/>
    <w:rsid w:val="007102EF"/>
    <w:rsid w:val="007106E0"/>
    <w:rsid w:val="00710AA6"/>
    <w:rsid w:val="0071119A"/>
    <w:rsid w:val="00711D61"/>
    <w:rsid w:val="007123F1"/>
    <w:rsid w:val="0071293B"/>
    <w:rsid w:val="00713638"/>
    <w:rsid w:val="007139BC"/>
    <w:rsid w:val="00713D63"/>
    <w:rsid w:val="00714577"/>
    <w:rsid w:val="00714E7C"/>
    <w:rsid w:val="00715D75"/>
    <w:rsid w:val="00715E51"/>
    <w:rsid w:val="0071646C"/>
    <w:rsid w:val="00716707"/>
    <w:rsid w:val="007167B4"/>
    <w:rsid w:val="007169D7"/>
    <w:rsid w:val="00716F9B"/>
    <w:rsid w:val="007176C3"/>
    <w:rsid w:val="00717886"/>
    <w:rsid w:val="00717A82"/>
    <w:rsid w:val="00717E4A"/>
    <w:rsid w:val="00720596"/>
    <w:rsid w:val="00720725"/>
    <w:rsid w:val="00720B0C"/>
    <w:rsid w:val="00721867"/>
    <w:rsid w:val="00721B5F"/>
    <w:rsid w:val="0072260F"/>
    <w:rsid w:val="00722913"/>
    <w:rsid w:val="00722AB4"/>
    <w:rsid w:val="007239F3"/>
    <w:rsid w:val="00723DA6"/>
    <w:rsid w:val="00724106"/>
    <w:rsid w:val="00724577"/>
    <w:rsid w:val="00724DB3"/>
    <w:rsid w:val="00724F57"/>
    <w:rsid w:val="007254F3"/>
    <w:rsid w:val="00725720"/>
    <w:rsid w:val="00725775"/>
    <w:rsid w:val="00725A30"/>
    <w:rsid w:val="00725B76"/>
    <w:rsid w:val="00725B82"/>
    <w:rsid w:val="00725FD0"/>
    <w:rsid w:val="00726000"/>
    <w:rsid w:val="0072631F"/>
    <w:rsid w:val="00726885"/>
    <w:rsid w:val="0072723D"/>
    <w:rsid w:val="00727D8B"/>
    <w:rsid w:val="00730B4D"/>
    <w:rsid w:val="00730CED"/>
    <w:rsid w:val="00731E6A"/>
    <w:rsid w:val="00732268"/>
    <w:rsid w:val="00733304"/>
    <w:rsid w:val="00733E14"/>
    <w:rsid w:val="00733FF6"/>
    <w:rsid w:val="007341C6"/>
    <w:rsid w:val="00734393"/>
    <w:rsid w:val="00734636"/>
    <w:rsid w:val="0073477F"/>
    <w:rsid w:val="0073492C"/>
    <w:rsid w:val="00736041"/>
    <w:rsid w:val="00736452"/>
    <w:rsid w:val="00736F65"/>
    <w:rsid w:val="00737E5D"/>
    <w:rsid w:val="00740F42"/>
    <w:rsid w:val="007412A9"/>
    <w:rsid w:val="007413E4"/>
    <w:rsid w:val="00741486"/>
    <w:rsid w:val="00741653"/>
    <w:rsid w:val="0074189A"/>
    <w:rsid w:val="007418E8"/>
    <w:rsid w:val="00741E61"/>
    <w:rsid w:val="007426C8"/>
    <w:rsid w:val="00742989"/>
    <w:rsid w:val="00742CF2"/>
    <w:rsid w:val="007430DB"/>
    <w:rsid w:val="0074440F"/>
    <w:rsid w:val="0074490E"/>
    <w:rsid w:val="00744B46"/>
    <w:rsid w:val="00744D1E"/>
    <w:rsid w:val="00744F2E"/>
    <w:rsid w:val="007450BE"/>
    <w:rsid w:val="007454DF"/>
    <w:rsid w:val="0074558D"/>
    <w:rsid w:val="00745844"/>
    <w:rsid w:val="007459AF"/>
    <w:rsid w:val="0074606F"/>
    <w:rsid w:val="00747354"/>
    <w:rsid w:val="007501BE"/>
    <w:rsid w:val="007508BE"/>
    <w:rsid w:val="00750EC8"/>
    <w:rsid w:val="0075183A"/>
    <w:rsid w:val="00751963"/>
    <w:rsid w:val="00751BB0"/>
    <w:rsid w:val="00751D06"/>
    <w:rsid w:val="00751FD7"/>
    <w:rsid w:val="0075244D"/>
    <w:rsid w:val="00752892"/>
    <w:rsid w:val="007528AC"/>
    <w:rsid w:val="0075312D"/>
    <w:rsid w:val="00753A13"/>
    <w:rsid w:val="0075408C"/>
    <w:rsid w:val="00754420"/>
    <w:rsid w:val="00754434"/>
    <w:rsid w:val="00754987"/>
    <w:rsid w:val="00754E17"/>
    <w:rsid w:val="0075584B"/>
    <w:rsid w:val="007565E7"/>
    <w:rsid w:val="00756A15"/>
    <w:rsid w:val="00756D2A"/>
    <w:rsid w:val="00757032"/>
    <w:rsid w:val="007601A2"/>
    <w:rsid w:val="00760287"/>
    <w:rsid w:val="0076046D"/>
    <w:rsid w:val="007607CE"/>
    <w:rsid w:val="00761BCC"/>
    <w:rsid w:val="00761BF5"/>
    <w:rsid w:val="00761F80"/>
    <w:rsid w:val="007625C2"/>
    <w:rsid w:val="007626B2"/>
    <w:rsid w:val="00763952"/>
    <w:rsid w:val="007643C3"/>
    <w:rsid w:val="00764AB8"/>
    <w:rsid w:val="00764C11"/>
    <w:rsid w:val="00764FCB"/>
    <w:rsid w:val="007653E5"/>
    <w:rsid w:val="007657A2"/>
    <w:rsid w:val="0076582D"/>
    <w:rsid w:val="00765CE0"/>
    <w:rsid w:val="00765DC7"/>
    <w:rsid w:val="00765F35"/>
    <w:rsid w:val="00766BAC"/>
    <w:rsid w:val="00766CB4"/>
    <w:rsid w:val="0076753E"/>
    <w:rsid w:val="00767C6B"/>
    <w:rsid w:val="0077027E"/>
    <w:rsid w:val="007707A8"/>
    <w:rsid w:val="00770CB5"/>
    <w:rsid w:val="00771100"/>
    <w:rsid w:val="007711D7"/>
    <w:rsid w:val="007711E0"/>
    <w:rsid w:val="0077137A"/>
    <w:rsid w:val="0077226F"/>
    <w:rsid w:val="00772EA7"/>
    <w:rsid w:val="00772F93"/>
    <w:rsid w:val="007737A4"/>
    <w:rsid w:val="00774DDD"/>
    <w:rsid w:val="00774E27"/>
    <w:rsid w:val="007754AB"/>
    <w:rsid w:val="00775A54"/>
    <w:rsid w:val="00776AED"/>
    <w:rsid w:val="00776AFF"/>
    <w:rsid w:val="00776B9C"/>
    <w:rsid w:val="00776C4E"/>
    <w:rsid w:val="007773EC"/>
    <w:rsid w:val="00777955"/>
    <w:rsid w:val="00777D19"/>
    <w:rsid w:val="00780301"/>
    <w:rsid w:val="0078040D"/>
    <w:rsid w:val="007805DA"/>
    <w:rsid w:val="00780779"/>
    <w:rsid w:val="00780E62"/>
    <w:rsid w:val="00781DFF"/>
    <w:rsid w:val="0078249A"/>
    <w:rsid w:val="007824DD"/>
    <w:rsid w:val="007826CB"/>
    <w:rsid w:val="00782871"/>
    <w:rsid w:val="007829AD"/>
    <w:rsid w:val="007836C4"/>
    <w:rsid w:val="007836CE"/>
    <w:rsid w:val="0078447B"/>
    <w:rsid w:val="0078450E"/>
    <w:rsid w:val="00784B23"/>
    <w:rsid w:val="00784F2F"/>
    <w:rsid w:val="007852C1"/>
    <w:rsid w:val="0078544D"/>
    <w:rsid w:val="0078584D"/>
    <w:rsid w:val="007859BC"/>
    <w:rsid w:val="00785E9A"/>
    <w:rsid w:val="007860DD"/>
    <w:rsid w:val="0078614E"/>
    <w:rsid w:val="0078637D"/>
    <w:rsid w:val="00786392"/>
    <w:rsid w:val="00787819"/>
    <w:rsid w:val="00787C6A"/>
    <w:rsid w:val="00787D08"/>
    <w:rsid w:val="00787E90"/>
    <w:rsid w:val="00790349"/>
    <w:rsid w:val="007919D0"/>
    <w:rsid w:val="00791D94"/>
    <w:rsid w:val="007922F6"/>
    <w:rsid w:val="0079260B"/>
    <w:rsid w:val="007928C1"/>
    <w:rsid w:val="00792A9C"/>
    <w:rsid w:val="007930A6"/>
    <w:rsid w:val="007931DA"/>
    <w:rsid w:val="007936B5"/>
    <w:rsid w:val="00793A0C"/>
    <w:rsid w:val="00793CE5"/>
    <w:rsid w:val="0079496B"/>
    <w:rsid w:val="00794F41"/>
    <w:rsid w:val="00795022"/>
    <w:rsid w:val="0079527A"/>
    <w:rsid w:val="00795938"/>
    <w:rsid w:val="00795967"/>
    <w:rsid w:val="00796A45"/>
    <w:rsid w:val="007972B7"/>
    <w:rsid w:val="007972E0"/>
    <w:rsid w:val="007976D4"/>
    <w:rsid w:val="007A03BA"/>
    <w:rsid w:val="007A0B52"/>
    <w:rsid w:val="007A0D8F"/>
    <w:rsid w:val="007A0FCE"/>
    <w:rsid w:val="007A12C4"/>
    <w:rsid w:val="007A1391"/>
    <w:rsid w:val="007A1400"/>
    <w:rsid w:val="007A1561"/>
    <w:rsid w:val="007A1669"/>
    <w:rsid w:val="007A1984"/>
    <w:rsid w:val="007A1D93"/>
    <w:rsid w:val="007A1DA3"/>
    <w:rsid w:val="007A2630"/>
    <w:rsid w:val="007A315A"/>
    <w:rsid w:val="007A3476"/>
    <w:rsid w:val="007A3926"/>
    <w:rsid w:val="007A3BA2"/>
    <w:rsid w:val="007A497B"/>
    <w:rsid w:val="007A586F"/>
    <w:rsid w:val="007A58A3"/>
    <w:rsid w:val="007A5AF2"/>
    <w:rsid w:val="007A6262"/>
    <w:rsid w:val="007A66FD"/>
    <w:rsid w:val="007A6A2D"/>
    <w:rsid w:val="007A6EDE"/>
    <w:rsid w:val="007A73B0"/>
    <w:rsid w:val="007A74B0"/>
    <w:rsid w:val="007A795F"/>
    <w:rsid w:val="007A7980"/>
    <w:rsid w:val="007A7AFF"/>
    <w:rsid w:val="007B00CF"/>
    <w:rsid w:val="007B0503"/>
    <w:rsid w:val="007B0828"/>
    <w:rsid w:val="007B10FB"/>
    <w:rsid w:val="007B1771"/>
    <w:rsid w:val="007B1C13"/>
    <w:rsid w:val="007B1C3D"/>
    <w:rsid w:val="007B200F"/>
    <w:rsid w:val="007B20A7"/>
    <w:rsid w:val="007B2290"/>
    <w:rsid w:val="007B2681"/>
    <w:rsid w:val="007B27FC"/>
    <w:rsid w:val="007B2BF0"/>
    <w:rsid w:val="007B2FDC"/>
    <w:rsid w:val="007B3289"/>
    <w:rsid w:val="007B398B"/>
    <w:rsid w:val="007B3C99"/>
    <w:rsid w:val="007B4584"/>
    <w:rsid w:val="007B5E89"/>
    <w:rsid w:val="007B67F1"/>
    <w:rsid w:val="007B689F"/>
    <w:rsid w:val="007B68CD"/>
    <w:rsid w:val="007B69E5"/>
    <w:rsid w:val="007B6D5B"/>
    <w:rsid w:val="007B702B"/>
    <w:rsid w:val="007B7AB8"/>
    <w:rsid w:val="007B7E0A"/>
    <w:rsid w:val="007B7EF5"/>
    <w:rsid w:val="007C0215"/>
    <w:rsid w:val="007C031C"/>
    <w:rsid w:val="007C0542"/>
    <w:rsid w:val="007C0DFE"/>
    <w:rsid w:val="007C10AD"/>
    <w:rsid w:val="007C11E7"/>
    <w:rsid w:val="007C11EE"/>
    <w:rsid w:val="007C18C3"/>
    <w:rsid w:val="007C1C7B"/>
    <w:rsid w:val="007C22CB"/>
    <w:rsid w:val="007C2A17"/>
    <w:rsid w:val="007C2B96"/>
    <w:rsid w:val="007C3D66"/>
    <w:rsid w:val="007C44FC"/>
    <w:rsid w:val="007C4766"/>
    <w:rsid w:val="007C4D1D"/>
    <w:rsid w:val="007C5B30"/>
    <w:rsid w:val="007C6062"/>
    <w:rsid w:val="007C610A"/>
    <w:rsid w:val="007C63C1"/>
    <w:rsid w:val="007C6C66"/>
    <w:rsid w:val="007C7974"/>
    <w:rsid w:val="007C7C42"/>
    <w:rsid w:val="007C7E0A"/>
    <w:rsid w:val="007D07BA"/>
    <w:rsid w:val="007D07CF"/>
    <w:rsid w:val="007D07F0"/>
    <w:rsid w:val="007D1479"/>
    <w:rsid w:val="007D320C"/>
    <w:rsid w:val="007D37EC"/>
    <w:rsid w:val="007D3C2B"/>
    <w:rsid w:val="007D40B6"/>
    <w:rsid w:val="007D4155"/>
    <w:rsid w:val="007D4AD6"/>
    <w:rsid w:val="007D59BB"/>
    <w:rsid w:val="007D641E"/>
    <w:rsid w:val="007D6605"/>
    <w:rsid w:val="007D691B"/>
    <w:rsid w:val="007D6984"/>
    <w:rsid w:val="007D738B"/>
    <w:rsid w:val="007D73AB"/>
    <w:rsid w:val="007E0427"/>
    <w:rsid w:val="007E0D52"/>
    <w:rsid w:val="007E124E"/>
    <w:rsid w:val="007E1A0C"/>
    <w:rsid w:val="007E1CDB"/>
    <w:rsid w:val="007E1D77"/>
    <w:rsid w:val="007E1E96"/>
    <w:rsid w:val="007E2A74"/>
    <w:rsid w:val="007E2A97"/>
    <w:rsid w:val="007E2B4B"/>
    <w:rsid w:val="007E314F"/>
    <w:rsid w:val="007E4518"/>
    <w:rsid w:val="007E4880"/>
    <w:rsid w:val="007E579B"/>
    <w:rsid w:val="007E5D6C"/>
    <w:rsid w:val="007E63AD"/>
    <w:rsid w:val="007E663B"/>
    <w:rsid w:val="007E67D0"/>
    <w:rsid w:val="007E6BE7"/>
    <w:rsid w:val="007E6F26"/>
    <w:rsid w:val="007E74BC"/>
    <w:rsid w:val="007E7559"/>
    <w:rsid w:val="007E77B9"/>
    <w:rsid w:val="007E7807"/>
    <w:rsid w:val="007E7842"/>
    <w:rsid w:val="007E7DD0"/>
    <w:rsid w:val="007F0343"/>
    <w:rsid w:val="007F12A3"/>
    <w:rsid w:val="007F1C06"/>
    <w:rsid w:val="007F1F72"/>
    <w:rsid w:val="007F2FE3"/>
    <w:rsid w:val="007F30A1"/>
    <w:rsid w:val="007F33D8"/>
    <w:rsid w:val="007F3892"/>
    <w:rsid w:val="007F40E2"/>
    <w:rsid w:val="007F43C2"/>
    <w:rsid w:val="007F476A"/>
    <w:rsid w:val="007F47F5"/>
    <w:rsid w:val="007F50EC"/>
    <w:rsid w:val="007F562F"/>
    <w:rsid w:val="007F5640"/>
    <w:rsid w:val="007F622B"/>
    <w:rsid w:val="007F6239"/>
    <w:rsid w:val="007F633C"/>
    <w:rsid w:val="007F737E"/>
    <w:rsid w:val="007F7AAF"/>
    <w:rsid w:val="007F7EA4"/>
    <w:rsid w:val="007F7F1D"/>
    <w:rsid w:val="00800125"/>
    <w:rsid w:val="008009ED"/>
    <w:rsid w:val="00801125"/>
    <w:rsid w:val="0080113B"/>
    <w:rsid w:val="00801927"/>
    <w:rsid w:val="0080231E"/>
    <w:rsid w:val="00802524"/>
    <w:rsid w:val="00802D01"/>
    <w:rsid w:val="008032FC"/>
    <w:rsid w:val="008035AC"/>
    <w:rsid w:val="00803633"/>
    <w:rsid w:val="0080391A"/>
    <w:rsid w:val="00803A47"/>
    <w:rsid w:val="00803BAF"/>
    <w:rsid w:val="008047C5"/>
    <w:rsid w:val="008049F8"/>
    <w:rsid w:val="00804AAC"/>
    <w:rsid w:val="00804D60"/>
    <w:rsid w:val="008056E2"/>
    <w:rsid w:val="00805892"/>
    <w:rsid w:val="0080624F"/>
    <w:rsid w:val="00806F81"/>
    <w:rsid w:val="0080788F"/>
    <w:rsid w:val="00807A7B"/>
    <w:rsid w:val="00807AE1"/>
    <w:rsid w:val="00807B5A"/>
    <w:rsid w:val="00810682"/>
    <w:rsid w:val="00811887"/>
    <w:rsid w:val="008124A9"/>
    <w:rsid w:val="00812996"/>
    <w:rsid w:val="00812A98"/>
    <w:rsid w:val="0081334A"/>
    <w:rsid w:val="00813BAF"/>
    <w:rsid w:val="0081424C"/>
    <w:rsid w:val="008144AC"/>
    <w:rsid w:val="0081474F"/>
    <w:rsid w:val="00814CF1"/>
    <w:rsid w:val="00815005"/>
    <w:rsid w:val="0081533E"/>
    <w:rsid w:val="008153D3"/>
    <w:rsid w:val="0081545B"/>
    <w:rsid w:val="00815886"/>
    <w:rsid w:val="00815BE1"/>
    <w:rsid w:val="00816839"/>
    <w:rsid w:val="00816C87"/>
    <w:rsid w:val="008170B9"/>
    <w:rsid w:val="008173D6"/>
    <w:rsid w:val="00817D70"/>
    <w:rsid w:val="008201E1"/>
    <w:rsid w:val="00820311"/>
    <w:rsid w:val="00820553"/>
    <w:rsid w:val="00820F58"/>
    <w:rsid w:val="00821005"/>
    <w:rsid w:val="00821307"/>
    <w:rsid w:val="0082143C"/>
    <w:rsid w:val="00821C72"/>
    <w:rsid w:val="0082226E"/>
    <w:rsid w:val="008226B2"/>
    <w:rsid w:val="0082379E"/>
    <w:rsid w:val="00823847"/>
    <w:rsid w:val="00823AED"/>
    <w:rsid w:val="00824D50"/>
    <w:rsid w:val="0082552C"/>
    <w:rsid w:val="008258AC"/>
    <w:rsid w:val="008259F8"/>
    <w:rsid w:val="00825FF6"/>
    <w:rsid w:val="008261E4"/>
    <w:rsid w:val="008262A0"/>
    <w:rsid w:val="008267D3"/>
    <w:rsid w:val="00826AC8"/>
    <w:rsid w:val="0082726B"/>
    <w:rsid w:val="00830014"/>
    <w:rsid w:val="0083013B"/>
    <w:rsid w:val="00830236"/>
    <w:rsid w:val="00830247"/>
    <w:rsid w:val="008309D1"/>
    <w:rsid w:val="00830BCD"/>
    <w:rsid w:val="008314C8"/>
    <w:rsid w:val="0083159F"/>
    <w:rsid w:val="008317E0"/>
    <w:rsid w:val="00831B6E"/>
    <w:rsid w:val="00831E85"/>
    <w:rsid w:val="00832149"/>
    <w:rsid w:val="00832356"/>
    <w:rsid w:val="008326F5"/>
    <w:rsid w:val="00832D45"/>
    <w:rsid w:val="00833CE6"/>
    <w:rsid w:val="00834432"/>
    <w:rsid w:val="008350B1"/>
    <w:rsid w:val="00835971"/>
    <w:rsid w:val="00836375"/>
    <w:rsid w:val="00836522"/>
    <w:rsid w:val="00836F7F"/>
    <w:rsid w:val="00837931"/>
    <w:rsid w:val="00837B12"/>
    <w:rsid w:val="008406DD"/>
    <w:rsid w:val="00840C99"/>
    <w:rsid w:val="008426EE"/>
    <w:rsid w:val="008427EF"/>
    <w:rsid w:val="00842E60"/>
    <w:rsid w:val="00843A0E"/>
    <w:rsid w:val="00843E53"/>
    <w:rsid w:val="00844665"/>
    <w:rsid w:val="00844CF4"/>
    <w:rsid w:val="00844F1B"/>
    <w:rsid w:val="00845688"/>
    <w:rsid w:val="008459EE"/>
    <w:rsid w:val="00845EBD"/>
    <w:rsid w:val="008463E6"/>
    <w:rsid w:val="00846506"/>
    <w:rsid w:val="00846675"/>
    <w:rsid w:val="00846F69"/>
    <w:rsid w:val="00847836"/>
    <w:rsid w:val="008479CC"/>
    <w:rsid w:val="008500C1"/>
    <w:rsid w:val="00850CC7"/>
    <w:rsid w:val="00851632"/>
    <w:rsid w:val="008516FE"/>
    <w:rsid w:val="00852791"/>
    <w:rsid w:val="00852BEC"/>
    <w:rsid w:val="008533C5"/>
    <w:rsid w:val="008539EC"/>
    <w:rsid w:val="00853A19"/>
    <w:rsid w:val="00853AD8"/>
    <w:rsid w:val="008545EE"/>
    <w:rsid w:val="008547C2"/>
    <w:rsid w:val="008552EA"/>
    <w:rsid w:val="00855446"/>
    <w:rsid w:val="008561C2"/>
    <w:rsid w:val="0085643B"/>
    <w:rsid w:val="0085663D"/>
    <w:rsid w:val="008569F2"/>
    <w:rsid w:val="00856DC5"/>
    <w:rsid w:val="008571D5"/>
    <w:rsid w:val="008576B0"/>
    <w:rsid w:val="0086017A"/>
    <w:rsid w:val="0086023B"/>
    <w:rsid w:val="008606D9"/>
    <w:rsid w:val="00860C50"/>
    <w:rsid w:val="00860CB6"/>
    <w:rsid w:val="00860D62"/>
    <w:rsid w:val="008618F9"/>
    <w:rsid w:val="008620A9"/>
    <w:rsid w:val="0086236B"/>
    <w:rsid w:val="008624BF"/>
    <w:rsid w:val="00862A8A"/>
    <w:rsid w:val="00862B0F"/>
    <w:rsid w:val="00862DF5"/>
    <w:rsid w:val="00863365"/>
    <w:rsid w:val="00863D03"/>
    <w:rsid w:val="00863E54"/>
    <w:rsid w:val="00864E53"/>
    <w:rsid w:val="00864FDC"/>
    <w:rsid w:val="00864FEB"/>
    <w:rsid w:val="00865778"/>
    <w:rsid w:val="008659BC"/>
    <w:rsid w:val="00865D54"/>
    <w:rsid w:val="00865E7B"/>
    <w:rsid w:val="008667ED"/>
    <w:rsid w:val="00866CBD"/>
    <w:rsid w:val="0086778C"/>
    <w:rsid w:val="00867C07"/>
    <w:rsid w:val="00870906"/>
    <w:rsid w:val="00870EF9"/>
    <w:rsid w:val="008710E6"/>
    <w:rsid w:val="008713EA"/>
    <w:rsid w:val="00871646"/>
    <w:rsid w:val="008719F2"/>
    <w:rsid w:val="00872A9C"/>
    <w:rsid w:val="00873353"/>
    <w:rsid w:val="008741B1"/>
    <w:rsid w:val="00874430"/>
    <w:rsid w:val="00874ABE"/>
    <w:rsid w:val="00874AF7"/>
    <w:rsid w:val="00874BA4"/>
    <w:rsid w:val="00874CB4"/>
    <w:rsid w:val="008751DE"/>
    <w:rsid w:val="008756D6"/>
    <w:rsid w:val="00875B9B"/>
    <w:rsid w:val="00875EFA"/>
    <w:rsid w:val="008766CA"/>
    <w:rsid w:val="0087678D"/>
    <w:rsid w:val="00880207"/>
    <w:rsid w:val="00880B1A"/>
    <w:rsid w:val="00880E46"/>
    <w:rsid w:val="00881802"/>
    <w:rsid w:val="008822F9"/>
    <w:rsid w:val="008832E2"/>
    <w:rsid w:val="00883346"/>
    <w:rsid w:val="008833FD"/>
    <w:rsid w:val="008845AE"/>
    <w:rsid w:val="00884BC6"/>
    <w:rsid w:val="0088508C"/>
    <w:rsid w:val="00885670"/>
    <w:rsid w:val="00885AFE"/>
    <w:rsid w:val="00885B42"/>
    <w:rsid w:val="00885C8B"/>
    <w:rsid w:val="00886191"/>
    <w:rsid w:val="00886760"/>
    <w:rsid w:val="00886C03"/>
    <w:rsid w:val="00887AB0"/>
    <w:rsid w:val="00887DFD"/>
    <w:rsid w:val="008902C8"/>
    <w:rsid w:val="00890514"/>
    <w:rsid w:val="00890ABC"/>
    <w:rsid w:val="00890ECB"/>
    <w:rsid w:val="0089104D"/>
    <w:rsid w:val="00891509"/>
    <w:rsid w:val="00891ACC"/>
    <w:rsid w:val="00891DFD"/>
    <w:rsid w:val="00891E8B"/>
    <w:rsid w:val="00892DE0"/>
    <w:rsid w:val="008930F4"/>
    <w:rsid w:val="008937EB"/>
    <w:rsid w:val="00893BA4"/>
    <w:rsid w:val="00894683"/>
    <w:rsid w:val="008947D4"/>
    <w:rsid w:val="00895218"/>
    <w:rsid w:val="00895713"/>
    <w:rsid w:val="008958BA"/>
    <w:rsid w:val="00896465"/>
    <w:rsid w:val="008966F5"/>
    <w:rsid w:val="00896D7F"/>
    <w:rsid w:val="00896E0E"/>
    <w:rsid w:val="0089743E"/>
    <w:rsid w:val="00897B63"/>
    <w:rsid w:val="00897BC4"/>
    <w:rsid w:val="008A0A0A"/>
    <w:rsid w:val="008A1A68"/>
    <w:rsid w:val="008A1D10"/>
    <w:rsid w:val="008A2BC7"/>
    <w:rsid w:val="008A2D64"/>
    <w:rsid w:val="008A2DF9"/>
    <w:rsid w:val="008A3316"/>
    <w:rsid w:val="008A378E"/>
    <w:rsid w:val="008A3F84"/>
    <w:rsid w:val="008A4B85"/>
    <w:rsid w:val="008A4FF7"/>
    <w:rsid w:val="008A522F"/>
    <w:rsid w:val="008A5BCD"/>
    <w:rsid w:val="008A6134"/>
    <w:rsid w:val="008A6169"/>
    <w:rsid w:val="008A6227"/>
    <w:rsid w:val="008A6612"/>
    <w:rsid w:val="008A681A"/>
    <w:rsid w:val="008A7036"/>
    <w:rsid w:val="008A766F"/>
    <w:rsid w:val="008A7BCB"/>
    <w:rsid w:val="008B01AB"/>
    <w:rsid w:val="008B02C5"/>
    <w:rsid w:val="008B0607"/>
    <w:rsid w:val="008B0988"/>
    <w:rsid w:val="008B0BB4"/>
    <w:rsid w:val="008B0F80"/>
    <w:rsid w:val="008B10F1"/>
    <w:rsid w:val="008B1594"/>
    <w:rsid w:val="008B175B"/>
    <w:rsid w:val="008B1A93"/>
    <w:rsid w:val="008B1FFD"/>
    <w:rsid w:val="008B24BC"/>
    <w:rsid w:val="008B2687"/>
    <w:rsid w:val="008B379C"/>
    <w:rsid w:val="008B3A33"/>
    <w:rsid w:val="008B4AD2"/>
    <w:rsid w:val="008B4EC3"/>
    <w:rsid w:val="008B585E"/>
    <w:rsid w:val="008B5CE1"/>
    <w:rsid w:val="008B62E7"/>
    <w:rsid w:val="008B6E96"/>
    <w:rsid w:val="008B70DE"/>
    <w:rsid w:val="008B727A"/>
    <w:rsid w:val="008B7F84"/>
    <w:rsid w:val="008C020F"/>
    <w:rsid w:val="008C0B24"/>
    <w:rsid w:val="008C0C17"/>
    <w:rsid w:val="008C1334"/>
    <w:rsid w:val="008C1410"/>
    <w:rsid w:val="008C34BD"/>
    <w:rsid w:val="008C3B74"/>
    <w:rsid w:val="008C3DC0"/>
    <w:rsid w:val="008C4561"/>
    <w:rsid w:val="008C488A"/>
    <w:rsid w:val="008C4BEF"/>
    <w:rsid w:val="008C5A24"/>
    <w:rsid w:val="008C5BF3"/>
    <w:rsid w:val="008C5E7A"/>
    <w:rsid w:val="008C6999"/>
    <w:rsid w:val="008C7EAF"/>
    <w:rsid w:val="008D0232"/>
    <w:rsid w:val="008D10DE"/>
    <w:rsid w:val="008D1163"/>
    <w:rsid w:val="008D11D8"/>
    <w:rsid w:val="008D160A"/>
    <w:rsid w:val="008D1883"/>
    <w:rsid w:val="008D18B8"/>
    <w:rsid w:val="008D1F95"/>
    <w:rsid w:val="008D2443"/>
    <w:rsid w:val="008D320A"/>
    <w:rsid w:val="008D354B"/>
    <w:rsid w:val="008D3B1A"/>
    <w:rsid w:val="008D3E0F"/>
    <w:rsid w:val="008D4A1B"/>
    <w:rsid w:val="008D4C9D"/>
    <w:rsid w:val="008D5056"/>
    <w:rsid w:val="008D5776"/>
    <w:rsid w:val="008D5DA1"/>
    <w:rsid w:val="008D5ECB"/>
    <w:rsid w:val="008D63E6"/>
    <w:rsid w:val="008D63E8"/>
    <w:rsid w:val="008D7063"/>
    <w:rsid w:val="008D7097"/>
    <w:rsid w:val="008D7E1E"/>
    <w:rsid w:val="008D7FCB"/>
    <w:rsid w:val="008E0BBD"/>
    <w:rsid w:val="008E1048"/>
    <w:rsid w:val="008E179B"/>
    <w:rsid w:val="008E1E2D"/>
    <w:rsid w:val="008E250B"/>
    <w:rsid w:val="008E2D16"/>
    <w:rsid w:val="008E329D"/>
    <w:rsid w:val="008E3890"/>
    <w:rsid w:val="008E3C1A"/>
    <w:rsid w:val="008E43F9"/>
    <w:rsid w:val="008E465C"/>
    <w:rsid w:val="008E49DE"/>
    <w:rsid w:val="008E4D77"/>
    <w:rsid w:val="008E52D1"/>
    <w:rsid w:val="008E5939"/>
    <w:rsid w:val="008E5993"/>
    <w:rsid w:val="008E5B10"/>
    <w:rsid w:val="008E6766"/>
    <w:rsid w:val="008E69B4"/>
    <w:rsid w:val="008E6E0F"/>
    <w:rsid w:val="008E7007"/>
    <w:rsid w:val="008E755F"/>
    <w:rsid w:val="008E78FA"/>
    <w:rsid w:val="008E7AC7"/>
    <w:rsid w:val="008E7AE2"/>
    <w:rsid w:val="008E7B3D"/>
    <w:rsid w:val="008E7B8B"/>
    <w:rsid w:val="008E7F02"/>
    <w:rsid w:val="008F07A2"/>
    <w:rsid w:val="008F0B59"/>
    <w:rsid w:val="008F0ED8"/>
    <w:rsid w:val="008F1562"/>
    <w:rsid w:val="008F1E5F"/>
    <w:rsid w:val="008F257F"/>
    <w:rsid w:val="008F2695"/>
    <w:rsid w:val="008F26A3"/>
    <w:rsid w:val="008F2CCA"/>
    <w:rsid w:val="008F2DF9"/>
    <w:rsid w:val="008F2ED3"/>
    <w:rsid w:val="008F2F13"/>
    <w:rsid w:val="008F35F7"/>
    <w:rsid w:val="008F3F10"/>
    <w:rsid w:val="008F3F48"/>
    <w:rsid w:val="008F4117"/>
    <w:rsid w:val="008F42B3"/>
    <w:rsid w:val="008F4570"/>
    <w:rsid w:val="008F4B59"/>
    <w:rsid w:val="008F4D62"/>
    <w:rsid w:val="008F5904"/>
    <w:rsid w:val="008F5945"/>
    <w:rsid w:val="008F5F51"/>
    <w:rsid w:val="008F65BC"/>
    <w:rsid w:val="008F7463"/>
    <w:rsid w:val="008F74DD"/>
    <w:rsid w:val="008F7597"/>
    <w:rsid w:val="008F76DD"/>
    <w:rsid w:val="008F7D4D"/>
    <w:rsid w:val="009009EF"/>
    <w:rsid w:val="00900D48"/>
    <w:rsid w:val="00900F8E"/>
    <w:rsid w:val="00901560"/>
    <w:rsid w:val="009015F4"/>
    <w:rsid w:val="009017B9"/>
    <w:rsid w:val="00901E88"/>
    <w:rsid w:val="009025FD"/>
    <w:rsid w:val="00902801"/>
    <w:rsid w:val="00902878"/>
    <w:rsid w:val="00902E2B"/>
    <w:rsid w:val="00903001"/>
    <w:rsid w:val="00903564"/>
    <w:rsid w:val="00904BB4"/>
    <w:rsid w:val="009055EF"/>
    <w:rsid w:val="009058AE"/>
    <w:rsid w:val="00905B6C"/>
    <w:rsid w:val="009065C3"/>
    <w:rsid w:val="00907678"/>
    <w:rsid w:val="009078BA"/>
    <w:rsid w:val="009079E5"/>
    <w:rsid w:val="00907BF6"/>
    <w:rsid w:val="00907DD2"/>
    <w:rsid w:val="00910F47"/>
    <w:rsid w:val="009111DD"/>
    <w:rsid w:val="00911699"/>
    <w:rsid w:val="009116CF"/>
    <w:rsid w:val="0091179C"/>
    <w:rsid w:val="00911EC9"/>
    <w:rsid w:val="00912808"/>
    <w:rsid w:val="00912EC6"/>
    <w:rsid w:val="00913470"/>
    <w:rsid w:val="00913597"/>
    <w:rsid w:val="00913C75"/>
    <w:rsid w:val="009144FD"/>
    <w:rsid w:val="009151E0"/>
    <w:rsid w:val="0091533C"/>
    <w:rsid w:val="00915626"/>
    <w:rsid w:val="00915907"/>
    <w:rsid w:val="009159B1"/>
    <w:rsid w:val="00915C71"/>
    <w:rsid w:val="00916085"/>
    <w:rsid w:val="00916109"/>
    <w:rsid w:val="0091626D"/>
    <w:rsid w:val="00916A21"/>
    <w:rsid w:val="00916B48"/>
    <w:rsid w:val="00917393"/>
    <w:rsid w:val="00917566"/>
    <w:rsid w:val="00917866"/>
    <w:rsid w:val="00917900"/>
    <w:rsid w:val="00920D15"/>
    <w:rsid w:val="00920EE1"/>
    <w:rsid w:val="00920FF3"/>
    <w:rsid w:val="00921253"/>
    <w:rsid w:val="009214CE"/>
    <w:rsid w:val="00922A28"/>
    <w:rsid w:val="00922E11"/>
    <w:rsid w:val="00922E23"/>
    <w:rsid w:val="0092325D"/>
    <w:rsid w:val="00923C5B"/>
    <w:rsid w:val="00924365"/>
    <w:rsid w:val="009253A0"/>
    <w:rsid w:val="009253AA"/>
    <w:rsid w:val="009254EB"/>
    <w:rsid w:val="009256B4"/>
    <w:rsid w:val="00925AFE"/>
    <w:rsid w:val="00925C76"/>
    <w:rsid w:val="00926BA9"/>
    <w:rsid w:val="00926C56"/>
    <w:rsid w:val="00927236"/>
    <w:rsid w:val="009275B7"/>
    <w:rsid w:val="00927690"/>
    <w:rsid w:val="00927EF8"/>
    <w:rsid w:val="00930EDB"/>
    <w:rsid w:val="0093186C"/>
    <w:rsid w:val="00931938"/>
    <w:rsid w:val="009323A0"/>
    <w:rsid w:val="009324DF"/>
    <w:rsid w:val="009326ED"/>
    <w:rsid w:val="00932A0E"/>
    <w:rsid w:val="00933D51"/>
    <w:rsid w:val="009348E2"/>
    <w:rsid w:val="00934FD4"/>
    <w:rsid w:val="0093597A"/>
    <w:rsid w:val="00935D1B"/>
    <w:rsid w:val="00935D52"/>
    <w:rsid w:val="0093651C"/>
    <w:rsid w:val="00936619"/>
    <w:rsid w:val="009369D4"/>
    <w:rsid w:val="00936F90"/>
    <w:rsid w:val="0093700E"/>
    <w:rsid w:val="00937566"/>
    <w:rsid w:val="009376DF"/>
    <w:rsid w:val="00937C88"/>
    <w:rsid w:val="00937DBF"/>
    <w:rsid w:val="00940433"/>
    <w:rsid w:val="00940677"/>
    <w:rsid w:val="00941628"/>
    <w:rsid w:val="00941F2F"/>
    <w:rsid w:val="009424D8"/>
    <w:rsid w:val="009424EB"/>
    <w:rsid w:val="009430FE"/>
    <w:rsid w:val="00944477"/>
    <w:rsid w:val="009444BA"/>
    <w:rsid w:val="00944A9F"/>
    <w:rsid w:val="00944E1C"/>
    <w:rsid w:val="00945482"/>
    <w:rsid w:val="00945A7E"/>
    <w:rsid w:val="0094659A"/>
    <w:rsid w:val="00946CC7"/>
    <w:rsid w:val="009479CA"/>
    <w:rsid w:val="00947AB0"/>
    <w:rsid w:val="00947D96"/>
    <w:rsid w:val="00947DEC"/>
    <w:rsid w:val="009502E0"/>
    <w:rsid w:val="00950585"/>
    <w:rsid w:val="00950B4A"/>
    <w:rsid w:val="00951095"/>
    <w:rsid w:val="00951236"/>
    <w:rsid w:val="009513AD"/>
    <w:rsid w:val="00951F7D"/>
    <w:rsid w:val="0095265E"/>
    <w:rsid w:val="00952941"/>
    <w:rsid w:val="00952A7A"/>
    <w:rsid w:val="00952D51"/>
    <w:rsid w:val="009531C2"/>
    <w:rsid w:val="00953D13"/>
    <w:rsid w:val="009546CB"/>
    <w:rsid w:val="009553B2"/>
    <w:rsid w:val="00955631"/>
    <w:rsid w:val="00956243"/>
    <w:rsid w:val="009562B6"/>
    <w:rsid w:val="0095646A"/>
    <w:rsid w:val="00957FD2"/>
    <w:rsid w:val="0096084B"/>
    <w:rsid w:val="009609E0"/>
    <w:rsid w:val="00960A88"/>
    <w:rsid w:val="00960D53"/>
    <w:rsid w:val="009611CD"/>
    <w:rsid w:val="00961481"/>
    <w:rsid w:val="009616C4"/>
    <w:rsid w:val="00961717"/>
    <w:rsid w:val="009625E9"/>
    <w:rsid w:val="009628E4"/>
    <w:rsid w:val="009637BE"/>
    <w:rsid w:val="009637CD"/>
    <w:rsid w:val="00963941"/>
    <w:rsid w:val="00963B68"/>
    <w:rsid w:val="00963FAF"/>
    <w:rsid w:val="00965026"/>
    <w:rsid w:val="0096516F"/>
    <w:rsid w:val="0096518E"/>
    <w:rsid w:val="00965B49"/>
    <w:rsid w:val="00965D1C"/>
    <w:rsid w:val="00966442"/>
    <w:rsid w:val="00966A1F"/>
    <w:rsid w:val="00967192"/>
    <w:rsid w:val="00967476"/>
    <w:rsid w:val="00967B39"/>
    <w:rsid w:val="00967D5C"/>
    <w:rsid w:val="00967FC7"/>
    <w:rsid w:val="009700FE"/>
    <w:rsid w:val="0097053D"/>
    <w:rsid w:val="00970744"/>
    <w:rsid w:val="00970762"/>
    <w:rsid w:val="00970AE9"/>
    <w:rsid w:val="00971F48"/>
    <w:rsid w:val="009728B8"/>
    <w:rsid w:val="00972CA4"/>
    <w:rsid w:val="009732C2"/>
    <w:rsid w:val="009735B9"/>
    <w:rsid w:val="00973C4E"/>
    <w:rsid w:val="0097487D"/>
    <w:rsid w:val="009756F1"/>
    <w:rsid w:val="009762D3"/>
    <w:rsid w:val="0097644A"/>
    <w:rsid w:val="009768B4"/>
    <w:rsid w:val="00976AF5"/>
    <w:rsid w:val="00976B6F"/>
    <w:rsid w:val="00977A3D"/>
    <w:rsid w:val="00980216"/>
    <w:rsid w:val="00980861"/>
    <w:rsid w:val="009808DD"/>
    <w:rsid w:val="00980C9F"/>
    <w:rsid w:val="0098114E"/>
    <w:rsid w:val="009819A7"/>
    <w:rsid w:val="00981B9E"/>
    <w:rsid w:val="00981D60"/>
    <w:rsid w:val="00981DCC"/>
    <w:rsid w:val="00982385"/>
    <w:rsid w:val="00982421"/>
    <w:rsid w:val="009825BF"/>
    <w:rsid w:val="00982862"/>
    <w:rsid w:val="00984269"/>
    <w:rsid w:val="00984995"/>
    <w:rsid w:val="00985122"/>
    <w:rsid w:val="009869A2"/>
    <w:rsid w:val="009869D7"/>
    <w:rsid w:val="00986D27"/>
    <w:rsid w:val="00986EC9"/>
    <w:rsid w:val="00987507"/>
    <w:rsid w:val="00987835"/>
    <w:rsid w:val="00987B92"/>
    <w:rsid w:val="009900A3"/>
    <w:rsid w:val="009900DE"/>
    <w:rsid w:val="00990C2F"/>
    <w:rsid w:val="00990CB2"/>
    <w:rsid w:val="00990F74"/>
    <w:rsid w:val="00991104"/>
    <w:rsid w:val="009912EF"/>
    <w:rsid w:val="00991E7B"/>
    <w:rsid w:val="00992544"/>
    <w:rsid w:val="00992FCA"/>
    <w:rsid w:val="009937C5"/>
    <w:rsid w:val="00993A27"/>
    <w:rsid w:val="0099436A"/>
    <w:rsid w:val="0099444C"/>
    <w:rsid w:val="00994783"/>
    <w:rsid w:val="00994D22"/>
    <w:rsid w:val="00994EFA"/>
    <w:rsid w:val="009953CB"/>
    <w:rsid w:val="00995A8A"/>
    <w:rsid w:val="00995F07"/>
    <w:rsid w:val="009964E9"/>
    <w:rsid w:val="00997365"/>
    <w:rsid w:val="0099744A"/>
    <w:rsid w:val="00997564"/>
    <w:rsid w:val="00997756"/>
    <w:rsid w:val="00997FD8"/>
    <w:rsid w:val="009A02E3"/>
    <w:rsid w:val="009A0E1E"/>
    <w:rsid w:val="009A1CF9"/>
    <w:rsid w:val="009A27D0"/>
    <w:rsid w:val="009A2C8E"/>
    <w:rsid w:val="009A2E82"/>
    <w:rsid w:val="009A3943"/>
    <w:rsid w:val="009A3B8B"/>
    <w:rsid w:val="009A4113"/>
    <w:rsid w:val="009A4EA6"/>
    <w:rsid w:val="009A50BF"/>
    <w:rsid w:val="009A5525"/>
    <w:rsid w:val="009A72AB"/>
    <w:rsid w:val="009A799B"/>
    <w:rsid w:val="009A7AEB"/>
    <w:rsid w:val="009A7EF8"/>
    <w:rsid w:val="009B0351"/>
    <w:rsid w:val="009B097B"/>
    <w:rsid w:val="009B1413"/>
    <w:rsid w:val="009B17B3"/>
    <w:rsid w:val="009B196F"/>
    <w:rsid w:val="009B1FCD"/>
    <w:rsid w:val="009B276E"/>
    <w:rsid w:val="009B3325"/>
    <w:rsid w:val="009B377E"/>
    <w:rsid w:val="009B3FAA"/>
    <w:rsid w:val="009B4212"/>
    <w:rsid w:val="009B46F4"/>
    <w:rsid w:val="009B4C2C"/>
    <w:rsid w:val="009B50AA"/>
    <w:rsid w:val="009B55A0"/>
    <w:rsid w:val="009B5646"/>
    <w:rsid w:val="009B610E"/>
    <w:rsid w:val="009B6F2E"/>
    <w:rsid w:val="009B6F84"/>
    <w:rsid w:val="009B6FA5"/>
    <w:rsid w:val="009B737E"/>
    <w:rsid w:val="009B7B5B"/>
    <w:rsid w:val="009C0573"/>
    <w:rsid w:val="009C0855"/>
    <w:rsid w:val="009C095F"/>
    <w:rsid w:val="009C0D3E"/>
    <w:rsid w:val="009C105D"/>
    <w:rsid w:val="009C12CF"/>
    <w:rsid w:val="009C13FA"/>
    <w:rsid w:val="009C1416"/>
    <w:rsid w:val="009C1A89"/>
    <w:rsid w:val="009C2401"/>
    <w:rsid w:val="009C3467"/>
    <w:rsid w:val="009C3705"/>
    <w:rsid w:val="009C3859"/>
    <w:rsid w:val="009C3E14"/>
    <w:rsid w:val="009C48BB"/>
    <w:rsid w:val="009C4E4A"/>
    <w:rsid w:val="009C5688"/>
    <w:rsid w:val="009C57AE"/>
    <w:rsid w:val="009C5862"/>
    <w:rsid w:val="009C6B25"/>
    <w:rsid w:val="009C77F9"/>
    <w:rsid w:val="009C7830"/>
    <w:rsid w:val="009C7C4A"/>
    <w:rsid w:val="009D0378"/>
    <w:rsid w:val="009D0677"/>
    <w:rsid w:val="009D06C2"/>
    <w:rsid w:val="009D07F9"/>
    <w:rsid w:val="009D161D"/>
    <w:rsid w:val="009D16A3"/>
    <w:rsid w:val="009D2335"/>
    <w:rsid w:val="009D32E4"/>
    <w:rsid w:val="009D33D4"/>
    <w:rsid w:val="009D3865"/>
    <w:rsid w:val="009D3E00"/>
    <w:rsid w:val="009D45F8"/>
    <w:rsid w:val="009D46EF"/>
    <w:rsid w:val="009D60E5"/>
    <w:rsid w:val="009D6BCD"/>
    <w:rsid w:val="009E00B2"/>
    <w:rsid w:val="009E0264"/>
    <w:rsid w:val="009E046D"/>
    <w:rsid w:val="009E0480"/>
    <w:rsid w:val="009E0B20"/>
    <w:rsid w:val="009E0CAF"/>
    <w:rsid w:val="009E0DD5"/>
    <w:rsid w:val="009E1E63"/>
    <w:rsid w:val="009E2068"/>
    <w:rsid w:val="009E213D"/>
    <w:rsid w:val="009E2CC1"/>
    <w:rsid w:val="009E2E5F"/>
    <w:rsid w:val="009E3074"/>
    <w:rsid w:val="009E30E4"/>
    <w:rsid w:val="009E378A"/>
    <w:rsid w:val="009E4008"/>
    <w:rsid w:val="009E4BF9"/>
    <w:rsid w:val="009E566D"/>
    <w:rsid w:val="009E5943"/>
    <w:rsid w:val="009E6433"/>
    <w:rsid w:val="009E6EF2"/>
    <w:rsid w:val="009E7B0E"/>
    <w:rsid w:val="009E7C68"/>
    <w:rsid w:val="009E7CEA"/>
    <w:rsid w:val="009F0A7A"/>
    <w:rsid w:val="009F1533"/>
    <w:rsid w:val="009F1971"/>
    <w:rsid w:val="009F1BDE"/>
    <w:rsid w:val="009F1E77"/>
    <w:rsid w:val="009F2803"/>
    <w:rsid w:val="009F308F"/>
    <w:rsid w:val="009F319C"/>
    <w:rsid w:val="009F3256"/>
    <w:rsid w:val="009F362E"/>
    <w:rsid w:val="009F364E"/>
    <w:rsid w:val="009F3CBE"/>
    <w:rsid w:val="009F4839"/>
    <w:rsid w:val="009F4DC5"/>
    <w:rsid w:val="009F4E35"/>
    <w:rsid w:val="009F52A7"/>
    <w:rsid w:val="009F5338"/>
    <w:rsid w:val="009F63F4"/>
    <w:rsid w:val="009F65BC"/>
    <w:rsid w:val="009F6763"/>
    <w:rsid w:val="009F708F"/>
    <w:rsid w:val="009F7533"/>
    <w:rsid w:val="009F7A98"/>
    <w:rsid w:val="00A00705"/>
    <w:rsid w:val="00A01351"/>
    <w:rsid w:val="00A01567"/>
    <w:rsid w:val="00A018F1"/>
    <w:rsid w:val="00A0249D"/>
    <w:rsid w:val="00A028A2"/>
    <w:rsid w:val="00A02A37"/>
    <w:rsid w:val="00A02F7F"/>
    <w:rsid w:val="00A03D05"/>
    <w:rsid w:val="00A04507"/>
    <w:rsid w:val="00A0457D"/>
    <w:rsid w:val="00A054F4"/>
    <w:rsid w:val="00A054FD"/>
    <w:rsid w:val="00A05519"/>
    <w:rsid w:val="00A056D7"/>
    <w:rsid w:val="00A05EBF"/>
    <w:rsid w:val="00A06560"/>
    <w:rsid w:val="00A06A0E"/>
    <w:rsid w:val="00A07416"/>
    <w:rsid w:val="00A07540"/>
    <w:rsid w:val="00A075D5"/>
    <w:rsid w:val="00A07695"/>
    <w:rsid w:val="00A0776C"/>
    <w:rsid w:val="00A07938"/>
    <w:rsid w:val="00A10B88"/>
    <w:rsid w:val="00A10C0E"/>
    <w:rsid w:val="00A11340"/>
    <w:rsid w:val="00A1179C"/>
    <w:rsid w:val="00A12226"/>
    <w:rsid w:val="00A124D4"/>
    <w:rsid w:val="00A12908"/>
    <w:rsid w:val="00A12C28"/>
    <w:rsid w:val="00A134CE"/>
    <w:rsid w:val="00A136F6"/>
    <w:rsid w:val="00A139AC"/>
    <w:rsid w:val="00A14440"/>
    <w:rsid w:val="00A14B3C"/>
    <w:rsid w:val="00A16C03"/>
    <w:rsid w:val="00A16DBB"/>
    <w:rsid w:val="00A17108"/>
    <w:rsid w:val="00A17338"/>
    <w:rsid w:val="00A175EA"/>
    <w:rsid w:val="00A17B07"/>
    <w:rsid w:val="00A2074D"/>
    <w:rsid w:val="00A20BE1"/>
    <w:rsid w:val="00A21649"/>
    <w:rsid w:val="00A218D3"/>
    <w:rsid w:val="00A21D4E"/>
    <w:rsid w:val="00A220A5"/>
    <w:rsid w:val="00A22430"/>
    <w:rsid w:val="00A22A20"/>
    <w:rsid w:val="00A2308B"/>
    <w:rsid w:val="00A234A1"/>
    <w:rsid w:val="00A234CD"/>
    <w:rsid w:val="00A246DB"/>
    <w:rsid w:val="00A2515B"/>
    <w:rsid w:val="00A256BB"/>
    <w:rsid w:val="00A25831"/>
    <w:rsid w:val="00A2589B"/>
    <w:rsid w:val="00A25941"/>
    <w:rsid w:val="00A25DD4"/>
    <w:rsid w:val="00A262CC"/>
    <w:rsid w:val="00A26360"/>
    <w:rsid w:val="00A26549"/>
    <w:rsid w:val="00A26A43"/>
    <w:rsid w:val="00A26ED0"/>
    <w:rsid w:val="00A2744F"/>
    <w:rsid w:val="00A27589"/>
    <w:rsid w:val="00A275FC"/>
    <w:rsid w:val="00A27FCE"/>
    <w:rsid w:val="00A30003"/>
    <w:rsid w:val="00A30408"/>
    <w:rsid w:val="00A308B0"/>
    <w:rsid w:val="00A3090F"/>
    <w:rsid w:val="00A309EE"/>
    <w:rsid w:val="00A30AA4"/>
    <w:rsid w:val="00A30F7B"/>
    <w:rsid w:val="00A30F89"/>
    <w:rsid w:val="00A31084"/>
    <w:rsid w:val="00A3117A"/>
    <w:rsid w:val="00A31842"/>
    <w:rsid w:val="00A31AC7"/>
    <w:rsid w:val="00A31F5B"/>
    <w:rsid w:val="00A31FAC"/>
    <w:rsid w:val="00A324F6"/>
    <w:rsid w:val="00A32EFD"/>
    <w:rsid w:val="00A33173"/>
    <w:rsid w:val="00A331CF"/>
    <w:rsid w:val="00A332E9"/>
    <w:rsid w:val="00A33E18"/>
    <w:rsid w:val="00A34019"/>
    <w:rsid w:val="00A34610"/>
    <w:rsid w:val="00A34632"/>
    <w:rsid w:val="00A34926"/>
    <w:rsid w:val="00A349AC"/>
    <w:rsid w:val="00A3522F"/>
    <w:rsid w:val="00A35790"/>
    <w:rsid w:val="00A35B3F"/>
    <w:rsid w:val="00A3630D"/>
    <w:rsid w:val="00A363D2"/>
    <w:rsid w:val="00A36542"/>
    <w:rsid w:val="00A37293"/>
    <w:rsid w:val="00A3764D"/>
    <w:rsid w:val="00A3778A"/>
    <w:rsid w:val="00A40405"/>
    <w:rsid w:val="00A40757"/>
    <w:rsid w:val="00A40D19"/>
    <w:rsid w:val="00A41159"/>
    <w:rsid w:val="00A415A7"/>
    <w:rsid w:val="00A41778"/>
    <w:rsid w:val="00A417F8"/>
    <w:rsid w:val="00A41A51"/>
    <w:rsid w:val="00A42E68"/>
    <w:rsid w:val="00A44536"/>
    <w:rsid w:val="00A44650"/>
    <w:rsid w:val="00A44AA2"/>
    <w:rsid w:val="00A44B79"/>
    <w:rsid w:val="00A45922"/>
    <w:rsid w:val="00A467D7"/>
    <w:rsid w:val="00A47ABA"/>
    <w:rsid w:val="00A47FA8"/>
    <w:rsid w:val="00A50001"/>
    <w:rsid w:val="00A5014C"/>
    <w:rsid w:val="00A50766"/>
    <w:rsid w:val="00A50F66"/>
    <w:rsid w:val="00A511F8"/>
    <w:rsid w:val="00A51EED"/>
    <w:rsid w:val="00A5201D"/>
    <w:rsid w:val="00A5221B"/>
    <w:rsid w:val="00A52873"/>
    <w:rsid w:val="00A528C8"/>
    <w:rsid w:val="00A52AB3"/>
    <w:rsid w:val="00A530E1"/>
    <w:rsid w:val="00A531FC"/>
    <w:rsid w:val="00A53485"/>
    <w:rsid w:val="00A53E25"/>
    <w:rsid w:val="00A53F20"/>
    <w:rsid w:val="00A545FC"/>
    <w:rsid w:val="00A54910"/>
    <w:rsid w:val="00A553C4"/>
    <w:rsid w:val="00A55C04"/>
    <w:rsid w:val="00A56066"/>
    <w:rsid w:val="00A560B3"/>
    <w:rsid w:val="00A56372"/>
    <w:rsid w:val="00A56566"/>
    <w:rsid w:val="00A56EAF"/>
    <w:rsid w:val="00A56F6B"/>
    <w:rsid w:val="00A5747F"/>
    <w:rsid w:val="00A578B1"/>
    <w:rsid w:val="00A57F35"/>
    <w:rsid w:val="00A60BB0"/>
    <w:rsid w:val="00A60FDE"/>
    <w:rsid w:val="00A62173"/>
    <w:rsid w:val="00A638B9"/>
    <w:rsid w:val="00A63E4E"/>
    <w:rsid w:val="00A640E3"/>
    <w:rsid w:val="00A644F5"/>
    <w:rsid w:val="00A647B3"/>
    <w:rsid w:val="00A64AB9"/>
    <w:rsid w:val="00A64F1E"/>
    <w:rsid w:val="00A64FEB"/>
    <w:rsid w:val="00A6502A"/>
    <w:rsid w:val="00A65415"/>
    <w:rsid w:val="00A65D5E"/>
    <w:rsid w:val="00A65D8C"/>
    <w:rsid w:val="00A65DCD"/>
    <w:rsid w:val="00A66143"/>
    <w:rsid w:val="00A66AEA"/>
    <w:rsid w:val="00A66BF6"/>
    <w:rsid w:val="00A66F03"/>
    <w:rsid w:val="00A67209"/>
    <w:rsid w:val="00A67656"/>
    <w:rsid w:val="00A67871"/>
    <w:rsid w:val="00A67992"/>
    <w:rsid w:val="00A67DD7"/>
    <w:rsid w:val="00A70295"/>
    <w:rsid w:val="00A705CB"/>
    <w:rsid w:val="00A70A73"/>
    <w:rsid w:val="00A71AEB"/>
    <w:rsid w:val="00A723F0"/>
    <w:rsid w:val="00A73063"/>
    <w:rsid w:val="00A73F90"/>
    <w:rsid w:val="00A74461"/>
    <w:rsid w:val="00A7460E"/>
    <w:rsid w:val="00A74BFA"/>
    <w:rsid w:val="00A758D9"/>
    <w:rsid w:val="00A75929"/>
    <w:rsid w:val="00A75D97"/>
    <w:rsid w:val="00A75F02"/>
    <w:rsid w:val="00A76BBC"/>
    <w:rsid w:val="00A7759A"/>
    <w:rsid w:val="00A778F6"/>
    <w:rsid w:val="00A77A10"/>
    <w:rsid w:val="00A809B5"/>
    <w:rsid w:val="00A81360"/>
    <w:rsid w:val="00A81995"/>
    <w:rsid w:val="00A81CF2"/>
    <w:rsid w:val="00A81DB9"/>
    <w:rsid w:val="00A81F33"/>
    <w:rsid w:val="00A82595"/>
    <w:rsid w:val="00A82A2C"/>
    <w:rsid w:val="00A82CE5"/>
    <w:rsid w:val="00A82FA1"/>
    <w:rsid w:val="00A8409E"/>
    <w:rsid w:val="00A84A92"/>
    <w:rsid w:val="00A8510F"/>
    <w:rsid w:val="00A85F4D"/>
    <w:rsid w:val="00A86265"/>
    <w:rsid w:val="00A86459"/>
    <w:rsid w:val="00A86733"/>
    <w:rsid w:val="00A867D9"/>
    <w:rsid w:val="00A86C1B"/>
    <w:rsid w:val="00A8721D"/>
    <w:rsid w:val="00A872CD"/>
    <w:rsid w:val="00A87826"/>
    <w:rsid w:val="00A879B3"/>
    <w:rsid w:val="00A87F49"/>
    <w:rsid w:val="00A90552"/>
    <w:rsid w:val="00A909C3"/>
    <w:rsid w:val="00A90B72"/>
    <w:rsid w:val="00A91347"/>
    <w:rsid w:val="00A919B3"/>
    <w:rsid w:val="00A92EA7"/>
    <w:rsid w:val="00A92F6E"/>
    <w:rsid w:val="00A936E4"/>
    <w:rsid w:val="00A938CA"/>
    <w:rsid w:val="00A93B63"/>
    <w:rsid w:val="00A941B7"/>
    <w:rsid w:val="00A944C1"/>
    <w:rsid w:val="00A95279"/>
    <w:rsid w:val="00A954BA"/>
    <w:rsid w:val="00A956BA"/>
    <w:rsid w:val="00A95EA4"/>
    <w:rsid w:val="00A95FBB"/>
    <w:rsid w:val="00A967E8"/>
    <w:rsid w:val="00A96F14"/>
    <w:rsid w:val="00A97054"/>
    <w:rsid w:val="00A9749A"/>
    <w:rsid w:val="00A979DE"/>
    <w:rsid w:val="00A97AE9"/>
    <w:rsid w:val="00A97BB3"/>
    <w:rsid w:val="00A97CAC"/>
    <w:rsid w:val="00A97CDC"/>
    <w:rsid w:val="00AA0068"/>
    <w:rsid w:val="00AA06ED"/>
    <w:rsid w:val="00AA0FD9"/>
    <w:rsid w:val="00AA106C"/>
    <w:rsid w:val="00AA1883"/>
    <w:rsid w:val="00AA18A0"/>
    <w:rsid w:val="00AA201E"/>
    <w:rsid w:val="00AA2408"/>
    <w:rsid w:val="00AA2A16"/>
    <w:rsid w:val="00AA2F61"/>
    <w:rsid w:val="00AA30B8"/>
    <w:rsid w:val="00AA4DE2"/>
    <w:rsid w:val="00AA5310"/>
    <w:rsid w:val="00AA53E8"/>
    <w:rsid w:val="00AA5B72"/>
    <w:rsid w:val="00AA5F8F"/>
    <w:rsid w:val="00AA5FDD"/>
    <w:rsid w:val="00AA6589"/>
    <w:rsid w:val="00AA6BF2"/>
    <w:rsid w:val="00AA6D4B"/>
    <w:rsid w:val="00AA6FD2"/>
    <w:rsid w:val="00AA7714"/>
    <w:rsid w:val="00AB0A5F"/>
    <w:rsid w:val="00AB0D70"/>
    <w:rsid w:val="00AB0F6C"/>
    <w:rsid w:val="00AB1291"/>
    <w:rsid w:val="00AB1325"/>
    <w:rsid w:val="00AB1C42"/>
    <w:rsid w:val="00AB1F60"/>
    <w:rsid w:val="00AB22D6"/>
    <w:rsid w:val="00AB253A"/>
    <w:rsid w:val="00AB26BB"/>
    <w:rsid w:val="00AB2E68"/>
    <w:rsid w:val="00AB3931"/>
    <w:rsid w:val="00AB4279"/>
    <w:rsid w:val="00AB4581"/>
    <w:rsid w:val="00AB57B6"/>
    <w:rsid w:val="00AB59C9"/>
    <w:rsid w:val="00AB6FC5"/>
    <w:rsid w:val="00AB6FDB"/>
    <w:rsid w:val="00AB70CA"/>
    <w:rsid w:val="00AB7483"/>
    <w:rsid w:val="00AB7AC3"/>
    <w:rsid w:val="00AB7DB7"/>
    <w:rsid w:val="00AC0092"/>
    <w:rsid w:val="00AC0561"/>
    <w:rsid w:val="00AC09E6"/>
    <w:rsid w:val="00AC0B86"/>
    <w:rsid w:val="00AC0CFA"/>
    <w:rsid w:val="00AC0DD3"/>
    <w:rsid w:val="00AC12C5"/>
    <w:rsid w:val="00AC17B9"/>
    <w:rsid w:val="00AC1AE0"/>
    <w:rsid w:val="00AC1D82"/>
    <w:rsid w:val="00AC1DD3"/>
    <w:rsid w:val="00AC2671"/>
    <w:rsid w:val="00AC282F"/>
    <w:rsid w:val="00AC347B"/>
    <w:rsid w:val="00AC368D"/>
    <w:rsid w:val="00AC3874"/>
    <w:rsid w:val="00AC43DE"/>
    <w:rsid w:val="00AC4CBF"/>
    <w:rsid w:val="00AC4F72"/>
    <w:rsid w:val="00AC5673"/>
    <w:rsid w:val="00AC5CB7"/>
    <w:rsid w:val="00AC5D73"/>
    <w:rsid w:val="00AC6D94"/>
    <w:rsid w:val="00AC71E8"/>
    <w:rsid w:val="00AC7221"/>
    <w:rsid w:val="00AD018C"/>
    <w:rsid w:val="00AD0364"/>
    <w:rsid w:val="00AD074C"/>
    <w:rsid w:val="00AD0BA9"/>
    <w:rsid w:val="00AD0C61"/>
    <w:rsid w:val="00AD158A"/>
    <w:rsid w:val="00AD171B"/>
    <w:rsid w:val="00AD1A1A"/>
    <w:rsid w:val="00AD1AF3"/>
    <w:rsid w:val="00AD1B0C"/>
    <w:rsid w:val="00AD1C46"/>
    <w:rsid w:val="00AD1E30"/>
    <w:rsid w:val="00AD2E33"/>
    <w:rsid w:val="00AD3382"/>
    <w:rsid w:val="00AD35A5"/>
    <w:rsid w:val="00AD37C7"/>
    <w:rsid w:val="00AD436C"/>
    <w:rsid w:val="00AD4796"/>
    <w:rsid w:val="00AD4C93"/>
    <w:rsid w:val="00AD5606"/>
    <w:rsid w:val="00AD573E"/>
    <w:rsid w:val="00AD5F7D"/>
    <w:rsid w:val="00AD65E3"/>
    <w:rsid w:val="00AD66C0"/>
    <w:rsid w:val="00AD671E"/>
    <w:rsid w:val="00AD70CC"/>
    <w:rsid w:val="00AE083E"/>
    <w:rsid w:val="00AE127C"/>
    <w:rsid w:val="00AE12C0"/>
    <w:rsid w:val="00AE3258"/>
    <w:rsid w:val="00AE34E0"/>
    <w:rsid w:val="00AE35E9"/>
    <w:rsid w:val="00AE3873"/>
    <w:rsid w:val="00AE3AAA"/>
    <w:rsid w:val="00AE3D35"/>
    <w:rsid w:val="00AE3E37"/>
    <w:rsid w:val="00AE4279"/>
    <w:rsid w:val="00AE4AC5"/>
    <w:rsid w:val="00AE5830"/>
    <w:rsid w:val="00AE5B12"/>
    <w:rsid w:val="00AE6456"/>
    <w:rsid w:val="00AE75DE"/>
    <w:rsid w:val="00AE7A80"/>
    <w:rsid w:val="00AF0047"/>
    <w:rsid w:val="00AF0237"/>
    <w:rsid w:val="00AF0260"/>
    <w:rsid w:val="00AF059B"/>
    <w:rsid w:val="00AF096B"/>
    <w:rsid w:val="00AF0C22"/>
    <w:rsid w:val="00AF0E2D"/>
    <w:rsid w:val="00AF11A8"/>
    <w:rsid w:val="00AF1C89"/>
    <w:rsid w:val="00AF1E0F"/>
    <w:rsid w:val="00AF1E99"/>
    <w:rsid w:val="00AF1FFD"/>
    <w:rsid w:val="00AF24DD"/>
    <w:rsid w:val="00AF256D"/>
    <w:rsid w:val="00AF2694"/>
    <w:rsid w:val="00AF2A47"/>
    <w:rsid w:val="00AF367B"/>
    <w:rsid w:val="00AF3E2C"/>
    <w:rsid w:val="00AF4253"/>
    <w:rsid w:val="00AF4BFB"/>
    <w:rsid w:val="00AF5253"/>
    <w:rsid w:val="00AF611D"/>
    <w:rsid w:val="00AF6A7F"/>
    <w:rsid w:val="00AF7D14"/>
    <w:rsid w:val="00B00667"/>
    <w:rsid w:val="00B012DC"/>
    <w:rsid w:val="00B01F80"/>
    <w:rsid w:val="00B02B1A"/>
    <w:rsid w:val="00B02E25"/>
    <w:rsid w:val="00B0340B"/>
    <w:rsid w:val="00B03544"/>
    <w:rsid w:val="00B03C03"/>
    <w:rsid w:val="00B03CF2"/>
    <w:rsid w:val="00B048AC"/>
    <w:rsid w:val="00B0514E"/>
    <w:rsid w:val="00B0548B"/>
    <w:rsid w:val="00B05F51"/>
    <w:rsid w:val="00B068D2"/>
    <w:rsid w:val="00B06DB1"/>
    <w:rsid w:val="00B071FE"/>
    <w:rsid w:val="00B0720A"/>
    <w:rsid w:val="00B0722D"/>
    <w:rsid w:val="00B0752C"/>
    <w:rsid w:val="00B102FA"/>
    <w:rsid w:val="00B10395"/>
    <w:rsid w:val="00B106A8"/>
    <w:rsid w:val="00B10F4D"/>
    <w:rsid w:val="00B11203"/>
    <w:rsid w:val="00B112BA"/>
    <w:rsid w:val="00B11493"/>
    <w:rsid w:val="00B11617"/>
    <w:rsid w:val="00B117B9"/>
    <w:rsid w:val="00B1199B"/>
    <w:rsid w:val="00B11AB0"/>
    <w:rsid w:val="00B11B34"/>
    <w:rsid w:val="00B11EA6"/>
    <w:rsid w:val="00B121B5"/>
    <w:rsid w:val="00B12319"/>
    <w:rsid w:val="00B12F04"/>
    <w:rsid w:val="00B136E1"/>
    <w:rsid w:val="00B138FC"/>
    <w:rsid w:val="00B13B43"/>
    <w:rsid w:val="00B13D58"/>
    <w:rsid w:val="00B13E3E"/>
    <w:rsid w:val="00B13EBB"/>
    <w:rsid w:val="00B1465C"/>
    <w:rsid w:val="00B151AE"/>
    <w:rsid w:val="00B15420"/>
    <w:rsid w:val="00B155B5"/>
    <w:rsid w:val="00B15620"/>
    <w:rsid w:val="00B16410"/>
    <w:rsid w:val="00B16B3A"/>
    <w:rsid w:val="00B16E24"/>
    <w:rsid w:val="00B173A0"/>
    <w:rsid w:val="00B178BA"/>
    <w:rsid w:val="00B179F9"/>
    <w:rsid w:val="00B17CAB"/>
    <w:rsid w:val="00B20575"/>
    <w:rsid w:val="00B205A6"/>
    <w:rsid w:val="00B20615"/>
    <w:rsid w:val="00B2096C"/>
    <w:rsid w:val="00B20B83"/>
    <w:rsid w:val="00B22201"/>
    <w:rsid w:val="00B22226"/>
    <w:rsid w:val="00B2280C"/>
    <w:rsid w:val="00B2361C"/>
    <w:rsid w:val="00B23748"/>
    <w:rsid w:val="00B23A5D"/>
    <w:rsid w:val="00B2408A"/>
    <w:rsid w:val="00B244BD"/>
    <w:rsid w:val="00B24745"/>
    <w:rsid w:val="00B24DE3"/>
    <w:rsid w:val="00B254B4"/>
    <w:rsid w:val="00B2590B"/>
    <w:rsid w:val="00B25D8C"/>
    <w:rsid w:val="00B260FC"/>
    <w:rsid w:val="00B2625D"/>
    <w:rsid w:val="00B2663C"/>
    <w:rsid w:val="00B26652"/>
    <w:rsid w:val="00B27533"/>
    <w:rsid w:val="00B275C2"/>
    <w:rsid w:val="00B276BE"/>
    <w:rsid w:val="00B27912"/>
    <w:rsid w:val="00B27FA1"/>
    <w:rsid w:val="00B30060"/>
    <w:rsid w:val="00B30603"/>
    <w:rsid w:val="00B30924"/>
    <w:rsid w:val="00B30D18"/>
    <w:rsid w:val="00B30DE6"/>
    <w:rsid w:val="00B31570"/>
    <w:rsid w:val="00B317D8"/>
    <w:rsid w:val="00B328B1"/>
    <w:rsid w:val="00B328E9"/>
    <w:rsid w:val="00B32DB1"/>
    <w:rsid w:val="00B334AC"/>
    <w:rsid w:val="00B33809"/>
    <w:rsid w:val="00B338C7"/>
    <w:rsid w:val="00B349CD"/>
    <w:rsid w:val="00B34F8C"/>
    <w:rsid w:val="00B35943"/>
    <w:rsid w:val="00B368DD"/>
    <w:rsid w:val="00B36AD2"/>
    <w:rsid w:val="00B36ADA"/>
    <w:rsid w:val="00B36BC5"/>
    <w:rsid w:val="00B36E1E"/>
    <w:rsid w:val="00B37550"/>
    <w:rsid w:val="00B37BD0"/>
    <w:rsid w:val="00B40601"/>
    <w:rsid w:val="00B40A97"/>
    <w:rsid w:val="00B40E41"/>
    <w:rsid w:val="00B41526"/>
    <w:rsid w:val="00B41D7B"/>
    <w:rsid w:val="00B41FB0"/>
    <w:rsid w:val="00B42ACD"/>
    <w:rsid w:val="00B4331F"/>
    <w:rsid w:val="00B4355F"/>
    <w:rsid w:val="00B43C7F"/>
    <w:rsid w:val="00B43CAB"/>
    <w:rsid w:val="00B43E90"/>
    <w:rsid w:val="00B448B1"/>
    <w:rsid w:val="00B44FBF"/>
    <w:rsid w:val="00B4504A"/>
    <w:rsid w:val="00B45062"/>
    <w:rsid w:val="00B45440"/>
    <w:rsid w:val="00B46040"/>
    <w:rsid w:val="00B46153"/>
    <w:rsid w:val="00B46C5C"/>
    <w:rsid w:val="00B47137"/>
    <w:rsid w:val="00B47187"/>
    <w:rsid w:val="00B50B64"/>
    <w:rsid w:val="00B50CB6"/>
    <w:rsid w:val="00B50D2D"/>
    <w:rsid w:val="00B50D7D"/>
    <w:rsid w:val="00B53311"/>
    <w:rsid w:val="00B53F4A"/>
    <w:rsid w:val="00B546AB"/>
    <w:rsid w:val="00B54805"/>
    <w:rsid w:val="00B549BE"/>
    <w:rsid w:val="00B54B0D"/>
    <w:rsid w:val="00B54B5D"/>
    <w:rsid w:val="00B54F86"/>
    <w:rsid w:val="00B55B1E"/>
    <w:rsid w:val="00B56454"/>
    <w:rsid w:val="00B565CD"/>
    <w:rsid w:val="00B57E8C"/>
    <w:rsid w:val="00B602F0"/>
    <w:rsid w:val="00B60E50"/>
    <w:rsid w:val="00B6166D"/>
    <w:rsid w:val="00B6183C"/>
    <w:rsid w:val="00B6291E"/>
    <w:rsid w:val="00B62D1D"/>
    <w:rsid w:val="00B634BF"/>
    <w:rsid w:val="00B634FC"/>
    <w:rsid w:val="00B64332"/>
    <w:rsid w:val="00B64E90"/>
    <w:rsid w:val="00B65159"/>
    <w:rsid w:val="00B664D8"/>
    <w:rsid w:val="00B66BBE"/>
    <w:rsid w:val="00B67293"/>
    <w:rsid w:val="00B711D6"/>
    <w:rsid w:val="00B71394"/>
    <w:rsid w:val="00B7142B"/>
    <w:rsid w:val="00B715AA"/>
    <w:rsid w:val="00B71774"/>
    <w:rsid w:val="00B7190D"/>
    <w:rsid w:val="00B72254"/>
    <w:rsid w:val="00B728E5"/>
    <w:rsid w:val="00B72CE6"/>
    <w:rsid w:val="00B7324F"/>
    <w:rsid w:val="00B73770"/>
    <w:rsid w:val="00B7380D"/>
    <w:rsid w:val="00B73908"/>
    <w:rsid w:val="00B73ABE"/>
    <w:rsid w:val="00B73E45"/>
    <w:rsid w:val="00B73FF6"/>
    <w:rsid w:val="00B7440C"/>
    <w:rsid w:val="00B7492B"/>
    <w:rsid w:val="00B74F42"/>
    <w:rsid w:val="00B75C28"/>
    <w:rsid w:val="00B76316"/>
    <w:rsid w:val="00B767DF"/>
    <w:rsid w:val="00B768C5"/>
    <w:rsid w:val="00B76B6D"/>
    <w:rsid w:val="00B76DA2"/>
    <w:rsid w:val="00B77775"/>
    <w:rsid w:val="00B779F4"/>
    <w:rsid w:val="00B77ADC"/>
    <w:rsid w:val="00B77D0C"/>
    <w:rsid w:val="00B77D5B"/>
    <w:rsid w:val="00B80D83"/>
    <w:rsid w:val="00B81410"/>
    <w:rsid w:val="00B81459"/>
    <w:rsid w:val="00B82195"/>
    <w:rsid w:val="00B83514"/>
    <w:rsid w:val="00B83782"/>
    <w:rsid w:val="00B83BF4"/>
    <w:rsid w:val="00B83F8E"/>
    <w:rsid w:val="00B84960"/>
    <w:rsid w:val="00B84E05"/>
    <w:rsid w:val="00B8509D"/>
    <w:rsid w:val="00B8583D"/>
    <w:rsid w:val="00B85BE2"/>
    <w:rsid w:val="00B861A7"/>
    <w:rsid w:val="00B872C3"/>
    <w:rsid w:val="00B872FA"/>
    <w:rsid w:val="00B8767E"/>
    <w:rsid w:val="00B87E2B"/>
    <w:rsid w:val="00B9059C"/>
    <w:rsid w:val="00B912CD"/>
    <w:rsid w:val="00B9134C"/>
    <w:rsid w:val="00B91667"/>
    <w:rsid w:val="00B91FDD"/>
    <w:rsid w:val="00B92935"/>
    <w:rsid w:val="00B9310A"/>
    <w:rsid w:val="00B93685"/>
    <w:rsid w:val="00B9369E"/>
    <w:rsid w:val="00B938BC"/>
    <w:rsid w:val="00B94856"/>
    <w:rsid w:val="00B94C55"/>
    <w:rsid w:val="00B94E2E"/>
    <w:rsid w:val="00B95295"/>
    <w:rsid w:val="00B9571F"/>
    <w:rsid w:val="00B95E63"/>
    <w:rsid w:val="00B96511"/>
    <w:rsid w:val="00B96A29"/>
    <w:rsid w:val="00B97417"/>
    <w:rsid w:val="00B97FE8"/>
    <w:rsid w:val="00BA0615"/>
    <w:rsid w:val="00BA067F"/>
    <w:rsid w:val="00BA0F4F"/>
    <w:rsid w:val="00BA0FF9"/>
    <w:rsid w:val="00BA150F"/>
    <w:rsid w:val="00BA1876"/>
    <w:rsid w:val="00BA18E7"/>
    <w:rsid w:val="00BA2298"/>
    <w:rsid w:val="00BA2D00"/>
    <w:rsid w:val="00BA2F4D"/>
    <w:rsid w:val="00BA35BB"/>
    <w:rsid w:val="00BA3744"/>
    <w:rsid w:val="00BA3C3F"/>
    <w:rsid w:val="00BA4780"/>
    <w:rsid w:val="00BA4E2D"/>
    <w:rsid w:val="00BA5FB9"/>
    <w:rsid w:val="00BA63BC"/>
    <w:rsid w:val="00BA6A7D"/>
    <w:rsid w:val="00BA6B31"/>
    <w:rsid w:val="00BA7226"/>
    <w:rsid w:val="00BA793A"/>
    <w:rsid w:val="00BA7E26"/>
    <w:rsid w:val="00BA7E73"/>
    <w:rsid w:val="00BB07D5"/>
    <w:rsid w:val="00BB0A00"/>
    <w:rsid w:val="00BB14AA"/>
    <w:rsid w:val="00BB19D7"/>
    <w:rsid w:val="00BB24B2"/>
    <w:rsid w:val="00BB2A64"/>
    <w:rsid w:val="00BB316A"/>
    <w:rsid w:val="00BB32E1"/>
    <w:rsid w:val="00BB34AC"/>
    <w:rsid w:val="00BB35E0"/>
    <w:rsid w:val="00BB3A0C"/>
    <w:rsid w:val="00BB3AE7"/>
    <w:rsid w:val="00BB3BDE"/>
    <w:rsid w:val="00BB3CA0"/>
    <w:rsid w:val="00BB4FA5"/>
    <w:rsid w:val="00BB61EB"/>
    <w:rsid w:val="00BB664F"/>
    <w:rsid w:val="00BB6791"/>
    <w:rsid w:val="00BB6CA2"/>
    <w:rsid w:val="00BB72EC"/>
    <w:rsid w:val="00BB7DA9"/>
    <w:rsid w:val="00BB7ED2"/>
    <w:rsid w:val="00BB7FC5"/>
    <w:rsid w:val="00BC1419"/>
    <w:rsid w:val="00BC150A"/>
    <w:rsid w:val="00BC1552"/>
    <w:rsid w:val="00BC1790"/>
    <w:rsid w:val="00BC1ADC"/>
    <w:rsid w:val="00BC1F13"/>
    <w:rsid w:val="00BC2013"/>
    <w:rsid w:val="00BC2113"/>
    <w:rsid w:val="00BC265E"/>
    <w:rsid w:val="00BC2665"/>
    <w:rsid w:val="00BC28A4"/>
    <w:rsid w:val="00BC2C16"/>
    <w:rsid w:val="00BC31A7"/>
    <w:rsid w:val="00BC33F8"/>
    <w:rsid w:val="00BC3B12"/>
    <w:rsid w:val="00BC4068"/>
    <w:rsid w:val="00BC4D88"/>
    <w:rsid w:val="00BC585A"/>
    <w:rsid w:val="00BC5C2C"/>
    <w:rsid w:val="00BC5E4D"/>
    <w:rsid w:val="00BC6234"/>
    <w:rsid w:val="00BC69E1"/>
    <w:rsid w:val="00BC6D78"/>
    <w:rsid w:val="00BC6E43"/>
    <w:rsid w:val="00BC7151"/>
    <w:rsid w:val="00BC7DAD"/>
    <w:rsid w:val="00BD0C33"/>
    <w:rsid w:val="00BD0E0E"/>
    <w:rsid w:val="00BD1294"/>
    <w:rsid w:val="00BD1427"/>
    <w:rsid w:val="00BD1478"/>
    <w:rsid w:val="00BD15E9"/>
    <w:rsid w:val="00BD19E5"/>
    <w:rsid w:val="00BD2341"/>
    <w:rsid w:val="00BD2479"/>
    <w:rsid w:val="00BD249B"/>
    <w:rsid w:val="00BD2538"/>
    <w:rsid w:val="00BD2CCD"/>
    <w:rsid w:val="00BD2FBA"/>
    <w:rsid w:val="00BD30BE"/>
    <w:rsid w:val="00BD3166"/>
    <w:rsid w:val="00BD33DC"/>
    <w:rsid w:val="00BD408E"/>
    <w:rsid w:val="00BD40CC"/>
    <w:rsid w:val="00BD4AC8"/>
    <w:rsid w:val="00BD62BA"/>
    <w:rsid w:val="00BD64DF"/>
    <w:rsid w:val="00BD68DF"/>
    <w:rsid w:val="00BD6C68"/>
    <w:rsid w:val="00BD73F4"/>
    <w:rsid w:val="00BD778C"/>
    <w:rsid w:val="00BD78F7"/>
    <w:rsid w:val="00BD7A94"/>
    <w:rsid w:val="00BD7B76"/>
    <w:rsid w:val="00BD7CC4"/>
    <w:rsid w:val="00BE0A43"/>
    <w:rsid w:val="00BE0FB5"/>
    <w:rsid w:val="00BE1098"/>
    <w:rsid w:val="00BE1BFD"/>
    <w:rsid w:val="00BE1FC9"/>
    <w:rsid w:val="00BE2A73"/>
    <w:rsid w:val="00BE2AC1"/>
    <w:rsid w:val="00BE2EFE"/>
    <w:rsid w:val="00BE30BB"/>
    <w:rsid w:val="00BE3216"/>
    <w:rsid w:val="00BE3A5E"/>
    <w:rsid w:val="00BE3EE0"/>
    <w:rsid w:val="00BE3F78"/>
    <w:rsid w:val="00BE3FEF"/>
    <w:rsid w:val="00BE480E"/>
    <w:rsid w:val="00BE4AC5"/>
    <w:rsid w:val="00BE5A1F"/>
    <w:rsid w:val="00BE5C37"/>
    <w:rsid w:val="00BE5E69"/>
    <w:rsid w:val="00BE67B8"/>
    <w:rsid w:val="00BE6926"/>
    <w:rsid w:val="00BE6E9C"/>
    <w:rsid w:val="00BE6F69"/>
    <w:rsid w:val="00BE6FBD"/>
    <w:rsid w:val="00BE7695"/>
    <w:rsid w:val="00BE7D6D"/>
    <w:rsid w:val="00BE7E3B"/>
    <w:rsid w:val="00BF004C"/>
    <w:rsid w:val="00BF0AE2"/>
    <w:rsid w:val="00BF0CF6"/>
    <w:rsid w:val="00BF1107"/>
    <w:rsid w:val="00BF1EF7"/>
    <w:rsid w:val="00BF2378"/>
    <w:rsid w:val="00BF2CC6"/>
    <w:rsid w:val="00BF2CE8"/>
    <w:rsid w:val="00BF350F"/>
    <w:rsid w:val="00BF402F"/>
    <w:rsid w:val="00BF42CE"/>
    <w:rsid w:val="00BF42FC"/>
    <w:rsid w:val="00BF4785"/>
    <w:rsid w:val="00BF5111"/>
    <w:rsid w:val="00BF5126"/>
    <w:rsid w:val="00BF58AB"/>
    <w:rsid w:val="00BF5F4A"/>
    <w:rsid w:val="00BF6CE3"/>
    <w:rsid w:val="00BF6F48"/>
    <w:rsid w:val="00BF734E"/>
    <w:rsid w:val="00BF78C8"/>
    <w:rsid w:val="00BF7994"/>
    <w:rsid w:val="00BF7B1A"/>
    <w:rsid w:val="00BF7F53"/>
    <w:rsid w:val="00C004C1"/>
    <w:rsid w:val="00C008C9"/>
    <w:rsid w:val="00C00A27"/>
    <w:rsid w:val="00C0179E"/>
    <w:rsid w:val="00C01851"/>
    <w:rsid w:val="00C01D5C"/>
    <w:rsid w:val="00C024D4"/>
    <w:rsid w:val="00C02881"/>
    <w:rsid w:val="00C033CF"/>
    <w:rsid w:val="00C03675"/>
    <w:rsid w:val="00C03A8E"/>
    <w:rsid w:val="00C03B3D"/>
    <w:rsid w:val="00C04468"/>
    <w:rsid w:val="00C04F77"/>
    <w:rsid w:val="00C059EB"/>
    <w:rsid w:val="00C05B35"/>
    <w:rsid w:val="00C061AA"/>
    <w:rsid w:val="00C06706"/>
    <w:rsid w:val="00C06D2D"/>
    <w:rsid w:val="00C0731B"/>
    <w:rsid w:val="00C078A8"/>
    <w:rsid w:val="00C106DE"/>
    <w:rsid w:val="00C11496"/>
    <w:rsid w:val="00C1170F"/>
    <w:rsid w:val="00C11EFB"/>
    <w:rsid w:val="00C12810"/>
    <w:rsid w:val="00C1296A"/>
    <w:rsid w:val="00C12D5C"/>
    <w:rsid w:val="00C13C26"/>
    <w:rsid w:val="00C1431A"/>
    <w:rsid w:val="00C1453F"/>
    <w:rsid w:val="00C14593"/>
    <w:rsid w:val="00C14DB2"/>
    <w:rsid w:val="00C150C0"/>
    <w:rsid w:val="00C15589"/>
    <w:rsid w:val="00C15723"/>
    <w:rsid w:val="00C15A55"/>
    <w:rsid w:val="00C15A6A"/>
    <w:rsid w:val="00C15B52"/>
    <w:rsid w:val="00C16F0F"/>
    <w:rsid w:val="00C170A5"/>
    <w:rsid w:val="00C17B23"/>
    <w:rsid w:val="00C210C9"/>
    <w:rsid w:val="00C211C4"/>
    <w:rsid w:val="00C211DE"/>
    <w:rsid w:val="00C21314"/>
    <w:rsid w:val="00C2133A"/>
    <w:rsid w:val="00C2189E"/>
    <w:rsid w:val="00C221EF"/>
    <w:rsid w:val="00C22677"/>
    <w:rsid w:val="00C23145"/>
    <w:rsid w:val="00C237B9"/>
    <w:rsid w:val="00C23D30"/>
    <w:rsid w:val="00C23DA1"/>
    <w:rsid w:val="00C23E8F"/>
    <w:rsid w:val="00C2406B"/>
    <w:rsid w:val="00C24A95"/>
    <w:rsid w:val="00C24C0C"/>
    <w:rsid w:val="00C24ED8"/>
    <w:rsid w:val="00C256EC"/>
    <w:rsid w:val="00C259E5"/>
    <w:rsid w:val="00C260A3"/>
    <w:rsid w:val="00C26180"/>
    <w:rsid w:val="00C2623C"/>
    <w:rsid w:val="00C27235"/>
    <w:rsid w:val="00C27859"/>
    <w:rsid w:val="00C2791E"/>
    <w:rsid w:val="00C27A76"/>
    <w:rsid w:val="00C302CC"/>
    <w:rsid w:val="00C303F9"/>
    <w:rsid w:val="00C3077C"/>
    <w:rsid w:val="00C310E3"/>
    <w:rsid w:val="00C31326"/>
    <w:rsid w:val="00C31BAD"/>
    <w:rsid w:val="00C328FE"/>
    <w:rsid w:val="00C32CA9"/>
    <w:rsid w:val="00C32EA3"/>
    <w:rsid w:val="00C33777"/>
    <w:rsid w:val="00C33799"/>
    <w:rsid w:val="00C34496"/>
    <w:rsid w:val="00C348DF"/>
    <w:rsid w:val="00C34B14"/>
    <w:rsid w:val="00C358E8"/>
    <w:rsid w:val="00C36121"/>
    <w:rsid w:val="00C36A50"/>
    <w:rsid w:val="00C37F8D"/>
    <w:rsid w:val="00C4002B"/>
    <w:rsid w:val="00C40165"/>
    <w:rsid w:val="00C405DA"/>
    <w:rsid w:val="00C4067E"/>
    <w:rsid w:val="00C40C86"/>
    <w:rsid w:val="00C41596"/>
    <w:rsid w:val="00C415BE"/>
    <w:rsid w:val="00C418CF"/>
    <w:rsid w:val="00C4195F"/>
    <w:rsid w:val="00C41F09"/>
    <w:rsid w:val="00C42081"/>
    <w:rsid w:val="00C42529"/>
    <w:rsid w:val="00C426EA"/>
    <w:rsid w:val="00C42A26"/>
    <w:rsid w:val="00C42C0A"/>
    <w:rsid w:val="00C432E7"/>
    <w:rsid w:val="00C432F7"/>
    <w:rsid w:val="00C44705"/>
    <w:rsid w:val="00C449C2"/>
    <w:rsid w:val="00C44AE1"/>
    <w:rsid w:val="00C45653"/>
    <w:rsid w:val="00C46116"/>
    <w:rsid w:val="00C46343"/>
    <w:rsid w:val="00C4661B"/>
    <w:rsid w:val="00C46AF5"/>
    <w:rsid w:val="00C46CBB"/>
    <w:rsid w:val="00C46F10"/>
    <w:rsid w:val="00C46FDF"/>
    <w:rsid w:val="00C47DFC"/>
    <w:rsid w:val="00C500D1"/>
    <w:rsid w:val="00C502BE"/>
    <w:rsid w:val="00C5169D"/>
    <w:rsid w:val="00C51CBA"/>
    <w:rsid w:val="00C52623"/>
    <w:rsid w:val="00C529E5"/>
    <w:rsid w:val="00C53056"/>
    <w:rsid w:val="00C5324C"/>
    <w:rsid w:val="00C53576"/>
    <w:rsid w:val="00C536DE"/>
    <w:rsid w:val="00C53F07"/>
    <w:rsid w:val="00C548A6"/>
    <w:rsid w:val="00C54B7D"/>
    <w:rsid w:val="00C54C9B"/>
    <w:rsid w:val="00C55A79"/>
    <w:rsid w:val="00C55AC3"/>
    <w:rsid w:val="00C55E00"/>
    <w:rsid w:val="00C56416"/>
    <w:rsid w:val="00C565FC"/>
    <w:rsid w:val="00C569B4"/>
    <w:rsid w:val="00C56C8E"/>
    <w:rsid w:val="00C57430"/>
    <w:rsid w:val="00C608A4"/>
    <w:rsid w:val="00C6091C"/>
    <w:rsid w:val="00C60CD0"/>
    <w:rsid w:val="00C619A7"/>
    <w:rsid w:val="00C61C43"/>
    <w:rsid w:val="00C61D1D"/>
    <w:rsid w:val="00C61E1D"/>
    <w:rsid w:val="00C61F79"/>
    <w:rsid w:val="00C6209E"/>
    <w:rsid w:val="00C62334"/>
    <w:rsid w:val="00C625A4"/>
    <w:rsid w:val="00C6276F"/>
    <w:rsid w:val="00C62BB8"/>
    <w:rsid w:val="00C6305B"/>
    <w:rsid w:val="00C64354"/>
    <w:rsid w:val="00C64705"/>
    <w:rsid w:val="00C64A6C"/>
    <w:rsid w:val="00C64F45"/>
    <w:rsid w:val="00C66350"/>
    <w:rsid w:val="00C66B03"/>
    <w:rsid w:val="00C66B2D"/>
    <w:rsid w:val="00C67FE9"/>
    <w:rsid w:val="00C70101"/>
    <w:rsid w:val="00C70247"/>
    <w:rsid w:val="00C704A3"/>
    <w:rsid w:val="00C71032"/>
    <w:rsid w:val="00C71AE5"/>
    <w:rsid w:val="00C729F3"/>
    <w:rsid w:val="00C72BC7"/>
    <w:rsid w:val="00C72CAC"/>
    <w:rsid w:val="00C72D69"/>
    <w:rsid w:val="00C72EC8"/>
    <w:rsid w:val="00C734BD"/>
    <w:rsid w:val="00C73E08"/>
    <w:rsid w:val="00C74600"/>
    <w:rsid w:val="00C747AD"/>
    <w:rsid w:val="00C74D0A"/>
    <w:rsid w:val="00C752A7"/>
    <w:rsid w:val="00C7644E"/>
    <w:rsid w:val="00C77395"/>
    <w:rsid w:val="00C77479"/>
    <w:rsid w:val="00C77D6C"/>
    <w:rsid w:val="00C77F27"/>
    <w:rsid w:val="00C80570"/>
    <w:rsid w:val="00C807C7"/>
    <w:rsid w:val="00C807FC"/>
    <w:rsid w:val="00C81489"/>
    <w:rsid w:val="00C81B6C"/>
    <w:rsid w:val="00C8236C"/>
    <w:rsid w:val="00C826CC"/>
    <w:rsid w:val="00C82CF7"/>
    <w:rsid w:val="00C83237"/>
    <w:rsid w:val="00C8324E"/>
    <w:rsid w:val="00C832D3"/>
    <w:rsid w:val="00C83731"/>
    <w:rsid w:val="00C83CFA"/>
    <w:rsid w:val="00C83DA3"/>
    <w:rsid w:val="00C841E5"/>
    <w:rsid w:val="00C84258"/>
    <w:rsid w:val="00C84471"/>
    <w:rsid w:val="00C84EB3"/>
    <w:rsid w:val="00C8550C"/>
    <w:rsid w:val="00C86E79"/>
    <w:rsid w:val="00C871BE"/>
    <w:rsid w:val="00C871D7"/>
    <w:rsid w:val="00C872FD"/>
    <w:rsid w:val="00C87957"/>
    <w:rsid w:val="00C87EBF"/>
    <w:rsid w:val="00C90313"/>
    <w:rsid w:val="00C90B11"/>
    <w:rsid w:val="00C9103F"/>
    <w:rsid w:val="00C91B29"/>
    <w:rsid w:val="00C91D51"/>
    <w:rsid w:val="00C9203C"/>
    <w:rsid w:val="00C92670"/>
    <w:rsid w:val="00C92D33"/>
    <w:rsid w:val="00C92E8E"/>
    <w:rsid w:val="00C93BB1"/>
    <w:rsid w:val="00C93BF3"/>
    <w:rsid w:val="00C940A1"/>
    <w:rsid w:val="00C940C0"/>
    <w:rsid w:val="00C94361"/>
    <w:rsid w:val="00C94486"/>
    <w:rsid w:val="00C945E6"/>
    <w:rsid w:val="00C950A5"/>
    <w:rsid w:val="00C95C2E"/>
    <w:rsid w:val="00C974BF"/>
    <w:rsid w:val="00C975C1"/>
    <w:rsid w:val="00CA00ED"/>
    <w:rsid w:val="00CA02AB"/>
    <w:rsid w:val="00CA06BB"/>
    <w:rsid w:val="00CA072A"/>
    <w:rsid w:val="00CA0D49"/>
    <w:rsid w:val="00CA1DB2"/>
    <w:rsid w:val="00CA1E6E"/>
    <w:rsid w:val="00CA1F21"/>
    <w:rsid w:val="00CA2062"/>
    <w:rsid w:val="00CA2090"/>
    <w:rsid w:val="00CA20F9"/>
    <w:rsid w:val="00CA3055"/>
    <w:rsid w:val="00CA4706"/>
    <w:rsid w:val="00CA49B4"/>
    <w:rsid w:val="00CA4C6A"/>
    <w:rsid w:val="00CA507F"/>
    <w:rsid w:val="00CA6AAF"/>
    <w:rsid w:val="00CA720F"/>
    <w:rsid w:val="00CB04E7"/>
    <w:rsid w:val="00CB0647"/>
    <w:rsid w:val="00CB06F3"/>
    <w:rsid w:val="00CB075E"/>
    <w:rsid w:val="00CB1057"/>
    <w:rsid w:val="00CB1594"/>
    <w:rsid w:val="00CB1C7E"/>
    <w:rsid w:val="00CB21CB"/>
    <w:rsid w:val="00CB28BB"/>
    <w:rsid w:val="00CB3297"/>
    <w:rsid w:val="00CB39F3"/>
    <w:rsid w:val="00CB3A15"/>
    <w:rsid w:val="00CB3ADE"/>
    <w:rsid w:val="00CB3D1B"/>
    <w:rsid w:val="00CB3FC6"/>
    <w:rsid w:val="00CB3FF2"/>
    <w:rsid w:val="00CB4276"/>
    <w:rsid w:val="00CB44D9"/>
    <w:rsid w:val="00CB4A8A"/>
    <w:rsid w:val="00CB4D17"/>
    <w:rsid w:val="00CB50EB"/>
    <w:rsid w:val="00CB5485"/>
    <w:rsid w:val="00CB5D5A"/>
    <w:rsid w:val="00CB61D9"/>
    <w:rsid w:val="00CB6B9F"/>
    <w:rsid w:val="00CB6BB1"/>
    <w:rsid w:val="00CB6EB3"/>
    <w:rsid w:val="00CB77B2"/>
    <w:rsid w:val="00CB77FC"/>
    <w:rsid w:val="00CB7AD7"/>
    <w:rsid w:val="00CB7C7E"/>
    <w:rsid w:val="00CC011F"/>
    <w:rsid w:val="00CC0598"/>
    <w:rsid w:val="00CC061F"/>
    <w:rsid w:val="00CC085B"/>
    <w:rsid w:val="00CC0955"/>
    <w:rsid w:val="00CC1095"/>
    <w:rsid w:val="00CC122E"/>
    <w:rsid w:val="00CC1E27"/>
    <w:rsid w:val="00CC22CF"/>
    <w:rsid w:val="00CC25B0"/>
    <w:rsid w:val="00CC2854"/>
    <w:rsid w:val="00CC28DF"/>
    <w:rsid w:val="00CC2B85"/>
    <w:rsid w:val="00CC3611"/>
    <w:rsid w:val="00CC3869"/>
    <w:rsid w:val="00CC4049"/>
    <w:rsid w:val="00CC4306"/>
    <w:rsid w:val="00CC4607"/>
    <w:rsid w:val="00CC4A4C"/>
    <w:rsid w:val="00CC5921"/>
    <w:rsid w:val="00CC596E"/>
    <w:rsid w:val="00CC5E8A"/>
    <w:rsid w:val="00CC6E38"/>
    <w:rsid w:val="00CC7195"/>
    <w:rsid w:val="00CC72EE"/>
    <w:rsid w:val="00CC77FE"/>
    <w:rsid w:val="00CD027A"/>
    <w:rsid w:val="00CD03FD"/>
    <w:rsid w:val="00CD0477"/>
    <w:rsid w:val="00CD05A2"/>
    <w:rsid w:val="00CD06F8"/>
    <w:rsid w:val="00CD0E96"/>
    <w:rsid w:val="00CD0F05"/>
    <w:rsid w:val="00CD122B"/>
    <w:rsid w:val="00CD141D"/>
    <w:rsid w:val="00CD171E"/>
    <w:rsid w:val="00CD1E43"/>
    <w:rsid w:val="00CD2131"/>
    <w:rsid w:val="00CD2FC9"/>
    <w:rsid w:val="00CD320F"/>
    <w:rsid w:val="00CD3F51"/>
    <w:rsid w:val="00CD42AC"/>
    <w:rsid w:val="00CD4550"/>
    <w:rsid w:val="00CD49DF"/>
    <w:rsid w:val="00CD5712"/>
    <w:rsid w:val="00CD5833"/>
    <w:rsid w:val="00CD5BAF"/>
    <w:rsid w:val="00CD5D38"/>
    <w:rsid w:val="00CD5E7E"/>
    <w:rsid w:val="00CD6029"/>
    <w:rsid w:val="00CD6E6C"/>
    <w:rsid w:val="00CD7293"/>
    <w:rsid w:val="00CD7340"/>
    <w:rsid w:val="00CD78E4"/>
    <w:rsid w:val="00CD7BE7"/>
    <w:rsid w:val="00CE0603"/>
    <w:rsid w:val="00CE08C3"/>
    <w:rsid w:val="00CE0B7C"/>
    <w:rsid w:val="00CE0D0F"/>
    <w:rsid w:val="00CE0F57"/>
    <w:rsid w:val="00CE1211"/>
    <w:rsid w:val="00CE14E3"/>
    <w:rsid w:val="00CE1CC5"/>
    <w:rsid w:val="00CE2190"/>
    <w:rsid w:val="00CE23B9"/>
    <w:rsid w:val="00CE2BD7"/>
    <w:rsid w:val="00CE322E"/>
    <w:rsid w:val="00CE3671"/>
    <w:rsid w:val="00CE376C"/>
    <w:rsid w:val="00CE3C2C"/>
    <w:rsid w:val="00CE3FF1"/>
    <w:rsid w:val="00CE4108"/>
    <w:rsid w:val="00CE4FC5"/>
    <w:rsid w:val="00CE51BC"/>
    <w:rsid w:val="00CE5A8A"/>
    <w:rsid w:val="00CE5DD4"/>
    <w:rsid w:val="00CE5E53"/>
    <w:rsid w:val="00CE7124"/>
    <w:rsid w:val="00CE759C"/>
    <w:rsid w:val="00CE7877"/>
    <w:rsid w:val="00CF09A2"/>
    <w:rsid w:val="00CF154D"/>
    <w:rsid w:val="00CF1664"/>
    <w:rsid w:val="00CF1FF6"/>
    <w:rsid w:val="00CF2233"/>
    <w:rsid w:val="00CF23F3"/>
    <w:rsid w:val="00CF2446"/>
    <w:rsid w:val="00CF2876"/>
    <w:rsid w:val="00CF2999"/>
    <w:rsid w:val="00CF2DC2"/>
    <w:rsid w:val="00CF2E26"/>
    <w:rsid w:val="00CF320A"/>
    <w:rsid w:val="00CF34C0"/>
    <w:rsid w:val="00CF376C"/>
    <w:rsid w:val="00CF37FF"/>
    <w:rsid w:val="00CF3879"/>
    <w:rsid w:val="00CF3A40"/>
    <w:rsid w:val="00CF3C3F"/>
    <w:rsid w:val="00CF419C"/>
    <w:rsid w:val="00CF4373"/>
    <w:rsid w:val="00CF50F2"/>
    <w:rsid w:val="00CF54C6"/>
    <w:rsid w:val="00CF71F3"/>
    <w:rsid w:val="00CF79AE"/>
    <w:rsid w:val="00CF7EC5"/>
    <w:rsid w:val="00CF7EE7"/>
    <w:rsid w:val="00D00569"/>
    <w:rsid w:val="00D0092F"/>
    <w:rsid w:val="00D00970"/>
    <w:rsid w:val="00D00DF9"/>
    <w:rsid w:val="00D01312"/>
    <w:rsid w:val="00D0179A"/>
    <w:rsid w:val="00D01880"/>
    <w:rsid w:val="00D018CE"/>
    <w:rsid w:val="00D01CA1"/>
    <w:rsid w:val="00D01F40"/>
    <w:rsid w:val="00D023E2"/>
    <w:rsid w:val="00D02970"/>
    <w:rsid w:val="00D02EA0"/>
    <w:rsid w:val="00D03103"/>
    <w:rsid w:val="00D037B9"/>
    <w:rsid w:val="00D03931"/>
    <w:rsid w:val="00D03A0A"/>
    <w:rsid w:val="00D03AAE"/>
    <w:rsid w:val="00D03C4D"/>
    <w:rsid w:val="00D04029"/>
    <w:rsid w:val="00D04056"/>
    <w:rsid w:val="00D0436C"/>
    <w:rsid w:val="00D0478B"/>
    <w:rsid w:val="00D048D0"/>
    <w:rsid w:val="00D04C9B"/>
    <w:rsid w:val="00D04D77"/>
    <w:rsid w:val="00D05727"/>
    <w:rsid w:val="00D05CB3"/>
    <w:rsid w:val="00D05DC8"/>
    <w:rsid w:val="00D06B06"/>
    <w:rsid w:val="00D072A8"/>
    <w:rsid w:val="00D074AB"/>
    <w:rsid w:val="00D076BF"/>
    <w:rsid w:val="00D07B6A"/>
    <w:rsid w:val="00D07D5D"/>
    <w:rsid w:val="00D07EB3"/>
    <w:rsid w:val="00D1055B"/>
    <w:rsid w:val="00D10B03"/>
    <w:rsid w:val="00D1181B"/>
    <w:rsid w:val="00D11BB8"/>
    <w:rsid w:val="00D11F40"/>
    <w:rsid w:val="00D12002"/>
    <w:rsid w:val="00D1204D"/>
    <w:rsid w:val="00D122D5"/>
    <w:rsid w:val="00D12AA7"/>
    <w:rsid w:val="00D12B05"/>
    <w:rsid w:val="00D12F7D"/>
    <w:rsid w:val="00D136A9"/>
    <w:rsid w:val="00D13808"/>
    <w:rsid w:val="00D13EEE"/>
    <w:rsid w:val="00D14103"/>
    <w:rsid w:val="00D143D3"/>
    <w:rsid w:val="00D14501"/>
    <w:rsid w:val="00D1478C"/>
    <w:rsid w:val="00D14F4A"/>
    <w:rsid w:val="00D1510E"/>
    <w:rsid w:val="00D1532A"/>
    <w:rsid w:val="00D15884"/>
    <w:rsid w:val="00D1592C"/>
    <w:rsid w:val="00D15D22"/>
    <w:rsid w:val="00D15F2D"/>
    <w:rsid w:val="00D15FE4"/>
    <w:rsid w:val="00D160D9"/>
    <w:rsid w:val="00D16219"/>
    <w:rsid w:val="00D16633"/>
    <w:rsid w:val="00D16729"/>
    <w:rsid w:val="00D16E08"/>
    <w:rsid w:val="00D16EC8"/>
    <w:rsid w:val="00D17045"/>
    <w:rsid w:val="00D1756A"/>
    <w:rsid w:val="00D17691"/>
    <w:rsid w:val="00D1788F"/>
    <w:rsid w:val="00D17A2C"/>
    <w:rsid w:val="00D17EE6"/>
    <w:rsid w:val="00D2000B"/>
    <w:rsid w:val="00D2012B"/>
    <w:rsid w:val="00D2025A"/>
    <w:rsid w:val="00D20D54"/>
    <w:rsid w:val="00D20FBE"/>
    <w:rsid w:val="00D21089"/>
    <w:rsid w:val="00D212CB"/>
    <w:rsid w:val="00D212D4"/>
    <w:rsid w:val="00D233F2"/>
    <w:rsid w:val="00D235D2"/>
    <w:rsid w:val="00D238DA"/>
    <w:rsid w:val="00D23EA8"/>
    <w:rsid w:val="00D23F6D"/>
    <w:rsid w:val="00D24058"/>
    <w:rsid w:val="00D24071"/>
    <w:rsid w:val="00D24255"/>
    <w:rsid w:val="00D24333"/>
    <w:rsid w:val="00D24432"/>
    <w:rsid w:val="00D24B39"/>
    <w:rsid w:val="00D24BA7"/>
    <w:rsid w:val="00D24C9C"/>
    <w:rsid w:val="00D25122"/>
    <w:rsid w:val="00D25145"/>
    <w:rsid w:val="00D2528D"/>
    <w:rsid w:val="00D25380"/>
    <w:rsid w:val="00D254E9"/>
    <w:rsid w:val="00D25C94"/>
    <w:rsid w:val="00D262A5"/>
    <w:rsid w:val="00D26F91"/>
    <w:rsid w:val="00D26F9B"/>
    <w:rsid w:val="00D2700D"/>
    <w:rsid w:val="00D272D9"/>
    <w:rsid w:val="00D272E6"/>
    <w:rsid w:val="00D27799"/>
    <w:rsid w:val="00D27A01"/>
    <w:rsid w:val="00D27CD4"/>
    <w:rsid w:val="00D27E54"/>
    <w:rsid w:val="00D30050"/>
    <w:rsid w:val="00D30993"/>
    <w:rsid w:val="00D30C42"/>
    <w:rsid w:val="00D30C90"/>
    <w:rsid w:val="00D31286"/>
    <w:rsid w:val="00D3128F"/>
    <w:rsid w:val="00D3185D"/>
    <w:rsid w:val="00D31A81"/>
    <w:rsid w:val="00D31C4E"/>
    <w:rsid w:val="00D31C8E"/>
    <w:rsid w:val="00D3261A"/>
    <w:rsid w:val="00D32EA5"/>
    <w:rsid w:val="00D331CA"/>
    <w:rsid w:val="00D333D5"/>
    <w:rsid w:val="00D336C0"/>
    <w:rsid w:val="00D33741"/>
    <w:rsid w:val="00D33B59"/>
    <w:rsid w:val="00D33CA2"/>
    <w:rsid w:val="00D33FC3"/>
    <w:rsid w:val="00D3429F"/>
    <w:rsid w:val="00D3456C"/>
    <w:rsid w:val="00D347D4"/>
    <w:rsid w:val="00D34BC1"/>
    <w:rsid w:val="00D360C9"/>
    <w:rsid w:val="00D36956"/>
    <w:rsid w:val="00D36A90"/>
    <w:rsid w:val="00D36B74"/>
    <w:rsid w:val="00D36F6D"/>
    <w:rsid w:val="00D37CFD"/>
    <w:rsid w:val="00D40DD4"/>
    <w:rsid w:val="00D41CCE"/>
    <w:rsid w:val="00D41E35"/>
    <w:rsid w:val="00D421F8"/>
    <w:rsid w:val="00D42851"/>
    <w:rsid w:val="00D4291F"/>
    <w:rsid w:val="00D42A5F"/>
    <w:rsid w:val="00D42F74"/>
    <w:rsid w:val="00D430A7"/>
    <w:rsid w:val="00D43148"/>
    <w:rsid w:val="00D440E9"/>
    <w:rsid w:val="00D4414A"/>
    <w:rsid w:val="00D4438E"/>
    <w:rsid w:val="00D443B1"/>
    <w:rsid w:val="00D445A4"/>
    <w:rsid w:val="00D449E9"/>
    <w:rsid w:val="00D44DB3"/>
    <w:rsid w:val="00D4505D"/>
    <w:rsid w:val="00D45577"/>
    <w:rsid w:val="00D45670"/>
    <w:rsid w:val="00D45B20"/>
    <w:rsid w:val="00D46367"/>
    <w:rsid w:val="00D46905"/>
    <w:rsid w:val="00D47150"/>
    <w:rsid w:val="00D47C75"/>
    <w:rsid w:val="00D500D8"/>
    <w:rsid w:val="00D507CA"/>
    <w:rsid w:val="00D50937"/>
    <w:rsid w:val="00D50C86"/>
    <w:rsid w:val="00D50CAE"/>
    <w:rsid w:val="00D50F2B"/>
    <w:rsid w:val="00D515DA"/>
    <w:rsid w:val="00D520EE"/>
    <w:rsid w:val="00D52165"/>
    <w:rsid w:val="00D523E1"/>
    <w:rsid w:val="00D525F1"/>
    <w:rsid w:val="00D53ACE"/>
    <w:rsid w:val="00D53C2C"/>
    <w:rsid w:val="00D53D86"/>
    <w:rsid w:val="00D53EA6"/>
    <w:rsid w:val="00D53FD0"/>
    <w:rsid w:val="00D5447D"/>
    <w:rsid w:val="00D56862"/>
    <w:rsid w:val="00D56A1A"/>
    <w:rsid w:val="00D56AEC"/>
    <w:rsid w:val="00D573CD"/>
    <w:rsid w:val="00D5745B"/>
    <w:rsid w:val="00D57A91"/>
    <w:rsid w:val="00D57CB5"/>
    <w:rsid w:val="00D60830"/>
    <w:rsid w:val="00D61406"/>
    <w:rsid w:val="00D614B8"/>
    <w:rsid w:val="00D6151C"/>
    <w:rsid w:val="00D619DD"/>
    <w:rsid w:val="00D624EF"/>
    <w:rsid w:val="00D62D5D"/>
    <w:rsid w:val="00D63421"/>
    <w:rsid w:val="00D63C42"/>
    <w:rsid w:val="00D63D41"/>
    <w:rsid w:val="00D63F07"/>
    <w:rsid w:val="00D6480E"/>
    <w:rsid w:val="00D64EB4"/>
    <w:rsid w:val="00D65083"/>
    <w:rsid w:val="00D666F9"/>
    <w:rsid w:val="00D66B6D"/>
    <w:rsid w:val="00D66D03"/>
    <w:rsid w:val="00D67841"/>
    <w:rsid w:val="00D70494"/>
    <w:rsid w:val="00D70720"/>
    <w:rsid w:val="00D70B43"/>
    <w:rsid w:val="00D715FF"/>
    <w:rsid w:val="00D72782"/>
    <w:rsid w:val="00D7337A"/>
    <w:rsid w:val="00D7345E"/>
    <w:rsid w:val="00D7366F"/>
    <w:rsid w:val="00D736B1"/>
    <w:rsid w:val="00D738F2"/>
    <w:rsid w:val="00D73C91"/>
    <w:rsid w:val="00D74311"/>
    <w:rsid w:val="00D7575B"/>
    <w:rsid w:val="00D75770"/>
    <w:rsid w:val="00D75CDF"/>
    <w:rsid w:val="00D75F6F"/>
    <w:rsid w:val="00D76076"/>
    <w:rsid w:val="00D766F0"/>
    <w:rsid w:val="00D76C5B"/>
    <w:rsid w:val="00D77103"/>
    <w:rsid w:val="00D771C8"/>
    <w:rsid w:val="00D7755E"/>
    <w:rsid w:val="00D777BE"/>
    <w:rsid w:val="00D77DBE"/>
    <w:rsid w:val="00D8087D"/>
    <w:rsid w:val="00D80AD4"/>
    <w:rsid w:val="00D80C31"/>
    <w:rsid w:val="00D81DB9"/>
    <w:rsid w:val="00D823FA"/>
    <w:rsid w:val="00D82552"/>
    <w:rsid w:val="00D82F1A"/>
    <w:rsid w:val="00D82F3B"/>
    <w:rsid w:val="00D8394C"/>
    <w:rsid w:val="00D83E23"/>
    <w:rsid w:val="00D83FF5"/>
    <w:rsid w:val="00D84067"/>
    <w:rsid w:val="00D84287"/>
    <w:rsid w:val="00D843C8"/>
    <w:rsid w:val="00D84422"/>
    <w:rsid w:val="00D84CDF"/>
    <w:rsid w:val="00D85992"/>
    <w:rsid w:val="00D864F8"/>
    <w:rsid w:val="00D86BBB"/>
    <w:rsid w:val="00D871D9"/>
    <w:rsid w:val="00D87D0F"/>
    <w:rsid w:val="00D902D3"/>
    <w:rsid w:val="00D9063F"/>
    <w:rsid w:val="00D90E4D"/>
    <w:rsid w:val="00D91A4C"/>
    <w:rsid w:val="00D91C31"/>
    <w:rsid w:val="00D91DC6"/>
    <w:rsid w:val="00D9292D"/>
    <w:rsid w:val="00D931F4"/>
    <w:rsid w:val="00D93269"/>
    <w:rsid w:val="00D933EB"/>
    <w:rsid w:val="00D93B9A"/>
    <w:rsid w:val="00D94095"/>
    <w:rsid w:val="00D946AF"/>
    <w:rsid w:val="00D94804"/>
    <w:rsid w:val="00D950A6"/>
    <w:rsid w:val="00D95D6D"/>
    <w:rsid w:val="00D95E29"/>
    <w:rsid w:val="00D96C56"/>
    <w:rsid w:val="00D96F6E"/>
    <w:rsid w:val="00D977EB"/>
    <w:rsid w:val="00DA00B4"/>
    <w:rsid w:val="00DA116D"/>
    <w:rsid w:val="00DA1613"/>
    <w:rsid w:val="00DA1AE4"/>
    <w:rsid w:val="00DA1B07"/>
    <w:rsid w:val="00DA1ECF"/>
    <w:rsid w:val="00DA25AA"/>
    <w:rsid w:val="00DA2F3E"/>
    <w:rsid w:val="00DA3FE8"/>
    <w:rsid w:val="00DA423D"/>
    <w:rsid w:val="00DA432B"/>
    <w:rsid w:val="00DA5E1C"/>
    <w:rsid w:val="00DA619A"/>
    <w:rsid w:val="00DA65EF"/>
    <w:rsid w:val="00DA6C91"/>
    <w:rsid w:val="00DA6CAC"/>
    <w:rsid w:val="00DB008F"/>
    <w:rsid w:val="00DB0120"/>
    <w:rsid w:val="00DB0E15"/>
    <w:rsid w:val="00DB0FFB"/>
    <w:rsid w:val="00DB115A"/>
    <w:rsid w:val="00DB11D2"/>
    <w:rsid w:val="00DB1301"/>
    <w:rsid w:val="00DB1368"/>
    <w:rsid w:val="00DB1B4D"/>
    <w:rsid w:val="00DB2227"/>
    <w:rsid w:val="00DB22D3"/>
    <w:rsid w:val="00DB2D1C"/>
    <w:rsid w:val="00DB300A"/>
    <w:rsid w:val="00DB30FF"/>
    <w:rsid w:val="00DB3B1A"/>
    <w:rsid w:val="00DB3C2C"/>
    <w:rsid w:val="00DB3E61"/>
    <w:rsid w:val="00DB3FB1"/>
    <w:rsid w:val="00DB47D5"/>
    <w:rsid w:val="00DB4988"/>
    <w:rsid w:val="00DB4B09"/>
    <w:rsid w:val="00DB4C5D"/>
    <w:rsid w:val="00DB4D3D"/>
    <w:rsid w:val="00DB4E54"/>
    <w:rsid w:val="00DB5081"/>
    <w:rsid w:val="00DB50E3"/>
    <w:rsid w:val="00DB50F1"/>
    <w:rsid w:val="00DB5660"/>
    <w:rsid w:val="00DB591A"/>
    <w:rsid w:val="00DB6378"/>
    <w:rsid w:val="00DB6A27"/>
    <w:rsid w:val="00DB6CFF"/>
    <w:rsid w:val="00DB6E49"/>
    <w:rsid w:val="00DB7403"/>
    <w:rsid w:val="00DB75B5"/>
    <w:rsid w:val="00DB75F4"/>
    <w:rsid w:val="00DB7A2E"/>
    <w:rsid w:val="00DB7E9B"/>
    <w:rsid w:val="00DC04CA"/>
    <w:rsid w:val="00DC0C40"/>
    <w:rsid w:val="00DC214B"/>
    <w:rsid w:val="00DC22EC"/>
    <w:rsid w:val="00DC34F3"/>
    <w:rsid w:val="00DC3EAB"/>
    <w:rsid w:val="00DC48D2"/>
    <w:rsid w:val="00DC535A"/>
    <w:rsid w:val="00DC5651"/>
    <w:rsid w:val="00DC5770"/>
    <w:rsid w:val="00DC58D8"/>
    <w:rsid w:val="00DC6351"/>
    <w:rsid w:val="00DC6BEE"/>
    <w:rsid w:val="00DC6BFC"/>
    <w:rsid w:val="00DC6DBE"/>
    <w:rsid w:val="00DC7053"/>
    <w:rsid w:val="00DC71B1"/>
    <w:rsid w:val="00DC753C"/>
    <w:rsid w:val="00DC7E1E"/>
    <w:rsid w:val="00DD03E9"/>
    <w:rsid w:val="00DD0467"/>
    <w:rsid w:val="00DD23D4"/>
    <w:rsid w:val="00DD2993"/>
    <w:rsid w:val="00DD4019"/>
    <w:rsid w:val="00DD4957"/>
    <w:rsid w:val="00DD58A8"/>
    <w:rsid w:val="00DD5C3B"/>
    <w:rsid w:val="00DD5CAE"/>
    <w:rsid w:val="00DD6EC8"/>
    <w:rsid w:val="00DD73C0"/>
    <w:rsid w:val="00DD73CB"/>
    <w:rsid w:val="00DD7670"/>
    <w:rsid w:val="00DD7865"/>
    <w:rsid w:val="00DE155B"/>
    <w:rsid w:val="00DE1975"/>
    <w:rsid w:val="00DE25B2"/>
    <w:rsid w:val="00DE2A9E"/>
    <w:rsid w:val="00DE2B54"/>
    <w:rsid w:val="00DE2BB3"/>
    <w:rsid w:val="00DE2E47"/>
    <w:rsid w:val="00DE34F5"/>
    <w:rsid w:val="00DE3C00"/>
    <w:rsid w:val="00DE3DAE"/>
    <w:rsid w:val="00DE3E6F"/>
    <w:rsid w:val="00DE40AD"/>
    <w:rsid w:val="00DE5143"/>
    <w:rsid w:val="00DE5276"/>
    <w:rsid w:val="00DE54C3"/>
    <w:rsid w:val="00DE56E1"/>
    <w:rsid w:val="00DE59A2"/>
    <w:rsid w:val="00DE5E01"/>
    <w:rsid w:val="00DE6545"/>
    <w:rsid w:val="00DE67E8"/>
    <w:rsid w:val="00DE67FC"/>
    <w:rsid w:val="00DE6D8B"/>
    <w:rsid w:val="00DE6F2F"/>
    <w:rsid w:val="00DE7070"/>
    <w:rsid w:val="00DE7688"/>
    <w:rsid w:val="00DE7D12"/>
    <w:rsid w:val="00DF0636"/>
    <w:rsid w:val="00DF082D"/>
    <w:rsid w:val="00DF099A"/>
    <w:rsid w:val="00DF126A"/>
    <w:rsid w:val="00DF2593"/>
    <w:rsid w:val="00DF268C"/>
    <w:rsid w:val="00DF26FD"/>
    <w:rsid w:val="00DF291C"/>
    <w:rsid w:val="00DF31C0"/>
    <w:rsid w:val="00DF34E7"/>
    <w:rsid w:val="00DF3801"/>
    <w:rsid w:val="00DF39EA"/>
    <w:rsid w:val="00DF3B36"/>
    <w:rsid w:val="00DF4388"/>
    <w:rsid w:val="00DF5349"/>
    <w:rsid w:val="00DF61F4"/>
    <w:rsid w:val="00DF65B7"/>
    <w:rsid w:val="00DF66DD"/>
    <w:rsid w:val="00DF6A0C"/>
    <w:rsid w:val="00DF6FB2"/>
    <w:rsid w:val="00DF77E7"/>
    <w:rsid w:val="00DF7A3C"/>
    <w:rsid w:val="00DF7F21"/>
    <w:rsid w:val="00DF7FBD"/>
    <w:rsid w:val="00E00112"/>
    <w:rsid w:val="00E00512"/>
    <w:rsid w:val="00E00570"/>
    <w:rsid w:val="00E01972"/>
    <w:rsid w:val="00E01CB6"/>
    <w:rsid w:val="00E01E29"/>
    <w:rsid w:val="00E01FBC"/>
    <w:rsid w:val="00E02432"/>
    <w:rsid w:val="00E027A2"/>
    <w:rsid w:val="00E03E36"/>
    <w:rsid w:val="00E0442B"/>
    <w:rsid w:val="00E04A3A"/>
    <w:rsid w:val="00E04DB3"/>
    <w:rsid w:val="00E04E78"/>
    <w:rsid w:val="00E04EE6"/>
    <w:rsid w:val="00E05399"/>
    <w:rsid w:val="00E055C8"/>
    <w:rsid w:val="00E05729"/>
    <w:rsid w:val="00E05F9F"/>
    <w:rsid w:val="00E067B0"/>
    <w:rsid w:val="00E068F7"/>
    <w:rsid w:val="00E069E6"/>
    <w:rsid w:val="00E06B23"/>
    <w:rsid w:val="00E06ECD"/>
    <w:rsid w:val="00E0741D"/>
    <w:rsid w:val="00E07D35"/>
    <w:rsid w:val="00E10370"/>
    <w:rsid w:val="00E10BF6"/>
    <w:rsid w:val="00E10D68"/>
    <w:rsid w:val="00E10D93"/>
    <w:rsid w:val="00E1166B"/>
    <w:rsid w:val="00E11C81"/>
    <w:rsid w:val="00E1206A"/>
    <w:rsid w:val="00E126CA"/>
    <w:rsid w:val="00E13148"/>
    <w:rsid w:val="00E1339A"/>
    <w:rsid w:val="00E13899"/>
    <w:rsid w:val="00E138F3"/>
    <w:rsid w:val="00E13D3A"/>
    <w:rsid w:val="00E14AA5"/>
    <w:rsid w:val="00E14C67"/>
    <w:rsid w:val="00E14D1C"/>
    <w:rsid w:val="00E14E5C"/>
    <w:rsid w:val="00E151C3"/>
    <w:rsid w:val="00E15277"/>
    <w:rsid w:val="00E16BDA"/>
    <w:rsid w:val="00E177F8"/>
    <w:rsid w:val="00E17D6A"/>
    <w:rsid w:val="00E207AC"/>
    <w:rsid w:val="00E20868"/>
    <w:rsid w:val="00E20D87"/>
    <w:rsid w:val="00E2145D"/>
    <w:rsid w:val="00E21FC2"/>
    <w:rsid w:val="00E22153"/>
    <w:rsid w:val="00E22472"/>
    <w:rsid w:val="00E226A7"/>
    <w:rsid w:val="00E22D1D"/>
    <w:rsid w:val="00E22F93"/>
    <w:rsid w:val="00E23A0B"/>
    <w:rsid w:val="00E240A5"/>
    <w:rsid w:val="00E244E8"/>
    <w:rsid w:val="00E252CA"/>
    <w:rsid w:val="00E257DB"/>
    <w:rsid w:val="00E2628B"/>
    <w:rsid w:val="00E26297"/>
    <w:rsid w:val="00E27B90"/>
    <w:rsid w:val="00E27ED4"/>
    <w:rsid w:val="00E30537"/>
    <w:rsid w:val="00E3055E"/>
    <w:rsid w:val="00E305AC"/>
    <w:rsid w:val="00E306A8"/>
    <w:rsid w:val="00E30A79"/>
    <w:rsid w:val="00E30AED"/>
    <w:rsid w:val="00E31D3B"/>
    <w:rsid w:val="00E327E4"/>
    <w:rsid w:val="00E32B49"/>
    <w:rsid w:val="00E32D5E"/>
    <w:rsid w:val="00E3304C"/>
    <w:rsid w:val="00E33BB3"/>
    <w:rsid w:val="00E33C85"/>
    <w:rsid w:val="00E349A0"/>
    <w:rsid w:val="00E35024"/>
    <w:rsid w:val="00E35280"/>
    <w:rsid w:val="00E35646"/>
    <w:rsid w:val="00E35B66"/>
    <w:rsid w:val="00E369D5"/>
    <w:rsid w:val="00E36EF7"/>
    <w:rsid w:val="00E374D7"/>
    <w:rsid w:val="00E378C2"/>
    <w:rsid w:val="00E37E08"/>
    <w:rsid w:val="00E40085"/>
    <w:rsid w:val="00E401CA"/>
    <w:rsid w:val="00E402B1"/>
    <w:rsid w:val="00E40340"/>
    <w:rsid w:val="00E406EE"/>
    <w:rsid w:val="00E40CAE"/>
    <w:rsid w:val="00E418AE"/>
    <w:rsid w:val="00E41AF1"/>
    <w:rsid w:val="00E41F99"/>
    <w:rsid w:val="00E43AB1"/>
    <w:rsid w:val="00E43B50"/>
    <w:rsid w:val="00E43D1F"/>
    <w:rsid w:val="00E44B06"/>
    <w:rsid w:val="00E44E6F"/>
    <w:rsid w:val="00E4574F"/>
    <w:rsid w:val="00E45796"/>
    <w:rsid w:val="00E45901"/>
    <w:rsid w:val="00E45E17"/>
    <w:rsid w:val="00E46F83"/>
    <w:rsid w:val="00E470E3"/>
    <w:rsid w:val="00E470FD"/>
    <w:rsid w:val="00E476ED"/>
    <w:rsid w:val="00E476EE"/>
    <w:rsid w:val="00E50196"/>
    <w:rsid w:val="00E50C0A"/>
    <w:rsid w:val="00E50DAC"/>
    <w:rsid w:val="00E51779"/>
    <w:rsid w:val="00E51BEC"/>
    <w:rsid w:val="00E52327"/>
    <w:rsid w:val="00E53403"/>
    <w:rsid w:val="00E5409F"/>
    <w:rsid w:val="00E5415E"/>
    <w:rsid w:val="00E55A78"/>
    <w:rsid w:val="00E563ED"/>
    <w:rsid w:val="00E566D2"/>
    <w:rsid w:val="00E56955"/>
    <w:rsid w:val="00E5760B"/>
    <w:rsid w:val="00E576D6"/>
    <w:rsid w:val="00E5797B"/>
    <w:rsid w:val="00E57C72"/>
    <w:rsid w:val="00E57EFC"/>
    <w:rsid w:val="00E60087"/>
    <w:rsid w:val="00E602B8"/>
    <w:rsid w:val="00E60D1F"/>
    <w:rsid w:val="00E625FC"/>
    <w:rsid w:val="00E626A1"/>
    <w:rsid w:val="00E627D2"/>
    <w:rsid w:val="00E63770"/>
    <w:rsid w:val="00E63809"/>
    <w:rsid w:val="00E6388F"/>
    <w:rsid w:val="00E63C35"/>
    <w:rsid w:val="00E64D34"/>
    <w:rsid w:val="00E65733"/>
    <w:rsid w:val="00E65BFC"/>
    <w:rsid w:val="00E65C5A"/>
    <w:rsid w:val="00E65C91"/>
    <w:rsid w:val="00E65E07"/>
    <w:rsid w:val="00E669BE"/>
    <w:rsid w:val="00E66C6B"/>
    <w:rsid w:val="00E66E48"/>
    <w:rsid w:val="00E700FE"/>
    <w:rsid w:val="00E704EA"/>
    <w:rsid w:val="00E7092A"/>
    <w:rsid w:val="00E72469"/>
    <w:rsid w:val="00E72718"/>
    <w:rsid w:val="00E73F6C"/>
    <w:rsid w:val="00E74137"/>
    <w:rsid w:val="00E7490A"/>
    <w:rsid w:val="00E749A5"/>
    <w:rsid w:val="00E74AF8"/>
    <w:rsid w:val="00E74D92"/>
    <w:rsid w:val="00E74E25"/>
    <w:rsid w:val="00E750E7"/>
    <w:rsid w:val="00E7549D"/>
    <w:rsid w:val="00E7569F"/>
    <w:rsid w:val="00E75C34"/>
    <w:rsid w:val="00E75E59"/>
    <w:rsid w:val="00E766D1"/>
    <w:rsid w:val="00E76959"/>
    <w:rsid w:val="00E76F05"/>
    <w:rsid w:val="00E77359"/>
    <w:rsid w:val="00E773A8"/>
    <w:rsid w:val="00E77F0A"/>
    <w:rsid w:val="00E80A61"/>
    <w:rsid w:val="00E80C3B"/>
    <w:rsid w:val="00E80D49"/>
    <w:rsid w:val="00E8180E"/>
    <w:rsid w:val="00E81BBE"/>
    <w:rsid w:val="00E820C0"/>
    <w:rsid w:val="00E829E8"/>
    <w:rsid w:val="00E82D9D"/>
    <w:rsid w:val="00E82F88"/>
    <w:rsid w:val="00E83D22"/>
    <w:rsid w:val="00E83FA7"/>
    <w:rsid w:val="00E84093"/>
    <w:rsid w:val="00E8440F"/>
    <w:rsid w:val="00E85D12"/>
    <w:rsid w:val="00E8652A"/>
    <w:rsid w:val="00E8673B"/>
    <w:rsid w:val="00E86863"/>
    <w:rsid w:val="00E86DD0"/>
    <w:rsid w:val="00E872EC"/>
    <w:rsid w:val="00E87342"/>
    <w:rsid w:val="00E90141"/>
    <w:rsid w:val="00E90337"/>
    <w:rsid w:val="00E90A66"/>
    <w:rsid w:val="00E90D78"/>
    <w:rsid w:val="00E91267"/>
    <w:rsid w:val="00E91E4A"/>
    <w:rsid w:val="00E91E54"/>
    <w:rsid w:val="00E9237E"/>
    <w:rsid w:val="00E92380"/>
    <w:rsid w:val="00E9279B"/>
    <w:rsid w:val="00E92803"/>
    <w:rsid w:val="00E92F4F"/>
    <w:rsid w:val="00E939A0"/>
    <w:rsid w:val="00E9497D"/>
    <w:rsid w:val="00E94C15"/>
    <w:rsid w:val="00E95361"/>
    <w:rsid w:val="00E95782"/>
    <w:rsid w:val="00E964F7"/>
    <w:rsid w:val="00E97B78"/>
    <w:rsid w:val="00E97DBB"/>
    <w:rsid w:val="00E97EC3"/>
    <w:rsid w:val="00EA0394"/>
    <w:rsid w:val="00EA0559"/>
    <w:rsid w:val="00EA06E5"/>
    <w:rsid w:val="00EA09F4"/>
    <w:rsid w:val="00EA0C4C"/>
    <w:rsid w:val="00EA1D45"/>
    <w:rsid w:val="00EA1DC9"/>
    <w:rsid w:val="00EA235B"/>
    <w:rsid w:val="00EA25B9"/>
    <w:rsid w:val="00EA2894"/>
    <w:rsid w:val="00EA2AA1"/>
    <w:rsid w:val="00EA2E8C"/>
    <w:rsid w:val="00EA3232"/>
    <w:rsid w:val="00EA32BD"/>
    <w:rsid w:val="00EA33D2"/>
    <w:rsid w:val="00EA33F8"/>
    <w:rsid w:val="00EA353E"/>
    <w:rsid w:val="00EA3A5A"/>
    <w:rsid w:val="00EA3CB3"/>
    <w:rsid w:val="00EA42F2"/>
    <w:rsid w:val="00EA43E1"/>
    <w:rsid w:val="00EA48CD"/>
    <w:rsid w:val="00EA4B05"/>
    <w:rsid w:val="00EA4FF3"/>
    <w:rsid w:val="00EA5148"/>
    <w:rsid w:val="00EA51E8"/>
    <w:rsid w:val="00EA5A4A"/>
    <w:rsid w:val="00EA673B"/>
    <w:rsid w:val="00EA6D29"/>
    <w:rsid w:val="00EA6DA0"/>
    <w:rsid w:val="00EA735B"/>
    <w:rsid w:val="00EA7501"/>
    <w:rsid w:val="00EA7A72"/>
    <w:rsid w:val="00EA7D20"/>
    <w:rsid w:val="00EB02F7"/>
    <w:rsid w:val="00EB0AE2"/>
    <w:rsid w:val="00EB0EDA"/>
    <w:rsid w:val="00EB1715"/>
    <w:rsid w:val="00EB21DE"/>
    <w:rsid w:val="00EB25E5"/>
    <w:rsid w:val="00EB288D"/>
    <w:rsid w:val="00EB2AB1"/>
    <w:rsid w:val="00EB2D2A"/>
    <w:rsid w:val="00EB2E50"/>
    <w:rsid w:val="00EB4B40"/>
    <w:rsid w:val="00EB4DE7"/>
    <w:rsid w:val="00EB5058"/>
    <w:rsid w:val="00EB5311"/>
    <w:rsid w:val="00EB53EF"/>
    <w:rsid w:val="00EB65C0"/>
    <w:rsid w:val="00EB701D"/>
    <w:rsid w:val="00EB70B2"/>
    <w:rsid w:val="00EB7703"/>
    <w:rsid w:val="00EB7968"/>
    <w:rsid w:val="00EB79B1"/>
    <w:rsid w:val="00EC0A66"/>
    <w:rsid w:val="00EC14F3"/>
    <w:rsid w:val="00EC161A"/>
    <w:rsid w:val="00EC2A87"/>
    <w:rsid w:val="00EC2A90"/>
    <w:rsid w:val="00EC2B69"/>
    <w:rsid w:val="00EC2DE5"/>
    <w:rsid w:val="00EC2FF0"/>
    <w:rsid w:val="00EC3235"/>
    <w:rsid w:val="00EC3371"/>
    <w:rsid w:val="00EC35BA"/>
    <w:rsid w:val="00EC3A0E"/>
    <w:rsid w:val="00EC3A54"/>
    <w:rsid w:val="00EC3BB1"/>
    <w:rsid w:val="00EC5183"/>
    <w:rsid w:val="00EC5591"/>
    <w:rsid w:val="00EC5921"/>
    <w:rsid w:val="00EC5ACE"/>
    <w:rsid w:val="00EC65A3"/>
    <w:rsid w:val="00EC672E"/>
    <w:rsid w:val="00EC6F42"/>
    <w:rsid w:val="00EC7E17"/>
    <w:rsid w:val="00ED0990"/>
    <w:rsid w:val="00ED0B96"/>
    <w:rsid w:val="00ED147B"/>
    <w:rsid w:val="00ED1F26"/>
    <w:rsid w:val="00ED210C"/>
    <w:rsid w:val="00ED2B9B"/>
    <w:rsid w:val="00ED31EF"/>
    <w:rsid w:val="00ED3412"/>
    <w:rsid w:val="00ED3776"/>
    <w:rsid w:val="00ED561F"/>
    <w:rsid w:val="00ED5C1F"/>
    <w:rsid w:val="00ED5CF2"/>
    <w:rsid w:val="00ED5D94"/>
    <w:rsid w:val="00ED6231"/>
    <w:rsid w:val="00ED6EA7"/>
    <w:rsid w:val="00ED750F"/>
    <w:rsid w:val="00ED7EAC"/>
    <w:rsid w:val="00EE0064"/>
    <w:rsid w:val="00EE011A"/>
    <w:rsid w:val="00EE0379"/>
    <w:rsid w:val="00EE056C"/>
    <w:rsid w:val="00EE0655"/>
    <w:rsid w:val="00EE0EFE"/>
    <w:rsid w:val="00EE1E68"/>
    <w:rsid w:val="00EE307B"/>
    <w:rsid w:val="00EE33F0"/>
    <w:rsid w:val="00EE35B3"/>
    <w:rsid w:val="00EE393B"/>
    <w:rsid w:val="00EE3C32"/>
    <w:rsid w:val="00EE3D29"/>
    <w:rsid w:val="00EE3E2D"/>
    <w:rsid w:val="00EE411B"/>
    <w:rsid w:val="00EE462B"/>
    <w:rsid w:val="00EE47FE"/>
    <w:rsid w:val="00EE5080"/>
    <w:rsid w:val="00EE63E5"/>
    <w:rsid w:val="00EE6AFB"/>
    <w:rsid w:val="00EE6E1B"/>
    <w:rsid w:val="00EE7409"/>
    <w:rsid w:val="00EE742B"/>
    <w:rsid w:val="00EE76B3"/>
    <w:rsid w:val="00EE7AEA"/>
    <w:rsid w:val="00EF0808"/>
    <w:rsid w:val="00EF0FF5"/>
    <w:rsid w:val="00EF114E"/>
    <w:rsid w:val="00EF1275"/>
    <w:rsid w:val="00EF177C"/>
    <w:rsid w:val="00EF1824"/>
    <w:rsid w:val="00EF190E"/>
    <w:rsid w:val="00EF1A75"/>
    <w:rsid w:val="00EF2012"/>
    <w:rsid w:val="00EF21EC"/>
    <w:rsid w:val="00EF2722"/>
    <w:rsid w:val="00EF28EB"/>
    <w:rsid w:val="00EF29F5"/>
    <w:rsid w:val="00EF30CD"/>
    <w:rsid w:val="00EF3109"/>
    <w:rsid w:val="00EF3AB7"/>
    <w:rsid w:val="00EF4CB6"/>
    <w:rsid w:val="00EF4D90"/>
    <w:rsid w:val="00EF57B5"/>
    <w:rsid w:val="00EF58AA"/>
    <w:rsid w:val="00EF6497"/>
    <w:rsid w:val="00EF6624"/>
    <w:rsid w:val="00EF6F99"/>
    <w:rsid w:val="00EF7347"/>
    <w:rsid w:val="00EF735C"/>
    <w:rsid w:val="00EF7DCC"/>
    <w:rsid w:val="00EF7E34"/>
    <w:rsid w:val="00EF7EEE"/>
    <w:rsid w:val="00F000CB"/>
    <w:rsid w:val="00F00260"/>
    <w:rsid w:val="00F00535"/>
    <w:rsid w:val="00F00A43"/>
    <w:rsid w:val="00F00CC3"/>
    <w:rsid w:val="00F01146"/>
    <w:rsid w:val="00F018C1"/>
    <w:rsid w:val="00F0192F"/>
    <w:rsid w:val="00F0194B"/>
    <w:rsid w:val="00F01FC4"/>
    <w:rsid w:val="00F0233B"/>
    <w:rsid w:val="00F02437"/>
    <w:rsid w:val="00F0244D"/>
    <w:rsid w:val="00F02CC7"/>
    <w:rsid w:val="00F03162"/>
    <w:rsid w:val="00F03231"/>
    <w:rsid w:val="00F032C2"/>
    <w:rsid w:val="00F038D5"/>
    <w:rsid w:val="00F03B1C"/>
    <w:rsid w:val="00F03EC7"/>
    <w:rsid w:val="00F04216"/>
    <w:rsid w:val="00F052A4"/>
    <w:rsid w:val="00F052F1"/>
    <w:rsid w:val="00F05423"/>
    <w:rsid w:val="00F059F6"/>
    <w:rsid w:val="00F062CC"/>
    <w:rsid w:val="00F063C0"/>
    <w:rsid w:val="00F067C7"/>
    <w:rsid w:val="00F06FB7"/>
    <w:rsid w:val="00F0762B"/>
    <w:rsid w:val="00F07F1A"/>
    <w:rsid w:val="00F102AA"/>
    <w:rsid w:val="00F10D43"/>
    <w:rsid w:val="00F112AC"/>
    <w:rsid w:val="00F11582"/>
    <w:rsid w:val="00F117E6"/>
    <w:rsid w:val="00F119B3"/>
    <w:rsid w:val="00F119DD"/>
    <w:rsid w:val="00F11CA9"/>
    <w:rsid w:val="00F1201E"/>
    <w:rsid w:val="00F120F7"/>
    <w:rsid w:val="00F125E9"/>
    <w:rsid w:val="00F12E0F"/>
    <w:rsid w:val="00F12EA0"/>
    <w:rsid w:val="00F13262"/>
    <w:rsid w:val="00F137A1"/>
    <w:rsid w:val="00F13FBE"/>
    <w:rsid w:val="00F143BC"/>
    <w:rsid w:val="00F15451"/>
    <w:rsid w:val="00F157C4"/>
    <w:rsid w:val="00F1657A"/>
    <w:rsid w:val="00F17336"/>
    <w:rsid w:val="00F17CBA"/>
    <w:rsid w:val="00F17CED"/>
    <w:rsid w:val="00F2070F"/>
    <w:rsid w:val="00F20B0B"/>
    <w:rsid w:val="00F21C74"/>
    <w:rsid w:val="00F22193"/>
    <w:rsid w:val="00F22828"/>
    <w:rsid w:val="00F22909"/>
    <w:rsid w:val="00F229C8"/>
    <w:rsid w:val="00F22A1E"/>
    <w:rsid w:val="00F2327A"/>
    <w:rsid w:val="00F238C1"/>
    <w:rsid w:val="00F23930"/>
    <w:rsid w:val="00F239CD"/>
    <w:rsid w:val="00F239EA"/>
    <w:rsid w:val="00F23A78"/>
    <w:rsid w:val="00F23B84"/>
    <w:rsid w:val="00F23EEC"/>
    <w:rsid w:val="00F25032"/>
    <w:rsid w:val="00F25123"/>
    <w:rsid w:val="00F256F9"/>
    <w:rsid w:val="00F258C9"/>
    <w:rsid w:val="00F25A84"/>
    <w:rsid w:val="00F25E5E"/>
    <w:rsid w:val="00F25EC4"/>
    <w:rsid w:val="00F27D13"/>
    <w:rsid w:val="00F27E29"/>
    <w:rsid w:val="00F30CBE"/>
    <w:rsid w:val="00F30DE9"/>
    <w:rsid w:val="00F30E54"/>
    <w:rsid w:val="00F310CB"/>
    <w:rsid w:val="00F31151"/>
    <w:rsid w:val="00F314FF"/>
    <w:rsid w:val="00F32038"/>
    <w:rsid w:val="00F32ED7"/>
    <w:rsid w:val="00F334CC"/>
    <w:rsid w:val="00F33EE3"/>
    <w:rsid w:val="00F33EEF"/>
    <w:rsid w:val="00F34050"/>
    <w:rsid w:val="00F34086"/>
    <w:rsid w:val="00F3468C"/>
    <w:rsid w:val="00F3490C"/>
    <w:rsid w:val="00F34BBF"/>
    <w:rsid w:val="00F34D07"/>
    <w:rsid w:val="00F34E7D"/>
    <w:rsid w:val="00F352D3"/>
    <w:rsid w:val="00F352EA"/>
    <w:rsid w:val="00F35331"/>
    <w:rsid w:val="00F35E6E"/>
    <w:rsid w:val="00F36494"/>
    <w:rsid w:val="00F36930"/>
    <w:rsid w:val="00F36B07"/>
    <w:rsid w:val="00F37161"/>
    <w:rsid w:val="00F37967"/>
    <w:rsid w:val="00F41810"/>
    <w:rsid w:val="00F42211"/>
    <w:rsid w:val="00F432AC"/>
    <w:rsid w:val="00F43F24"/>
    <w:rsid w:val="00F43F5A"/>
    <w:rsid w:val="00F442F8"/>
    <w:rsid w:val="00F443C5"/>
    <w:rsid w:val="00F4469F"/>
    <w:rsid w:val="00F446F1"/>
    <w:rsid w:val="00F4474D"/>
    <w:rsid w:val="00F45083"/>
    <w:rsid w:val="00F45E9B"/>
    <w:rsid w:val="00F45F43"/>
    <w:rsid w:val="00F46092"/>
    <w:rsid w:val="00F46D2F"/>
    <w:rsid w:val="00F475E4"/>
    <w:rsid w:val="00F478C1"/>
    <w:rsid w:val="00F50A10"/>
    <w:rsid w:val="00F5111B"/>
    <w:rsid w:val="00F5127C"/>
    <w:rsid w:val="00F529DC"/>
    <w:rsid w:val="00F52D55"/>
    <w:rsid w:val="00F53522"/>
    <w:rsid w:val="00F53E79"/>
    <w:rsid w:val="00F54592"/>
    <w:rsid w:val="00F5492B"/>
    <w:rsid w:val="00F55073"/>
    <w:rsid w:val="00F551D3"/>
    <w:rsid w:val="00F551FC"/>
    <w:rsid w:val="00F56052"/>
    <w:rsid w:val="00F56F5C"/>
    <w:rsid w:val="00F57304"/>
    <w:rsid w:val="00F579A3"/>
    <w:rsid w:val="00F57B48"/>
    <w:rsid w:val="00F57BB3"/>
    <w:rsid w:val="00F57CAF"/>
    <w:rsid w:val="00F600FB"/>
    <w:rsid w:val="00F60C2E"/>
    <w:rsid w:val="00F61BBA"/>
    <w:rsid w:val="00F6201A"/>
    <w:rsid w:val="00F62127"/>
    <w:rsid w:val="00F622DA"/>
    <w:rsid w:val="00F6291A"/>
    <w:rsid w:val="00F62A97"/>
    <w:rsid w:val="00F62DD0"/>
    <w:rsid w:val="00F63237"/>
    <w:rsid w:val="00F63D98"/>
    <w:rsid w:val="00F640B0"/>
    <w:rsid w:val="00F647BE"/>
    <w:rsid w:val="00F65837"/>
    <w:rsid w:val="00F65F91"/>
    <w:rsid w:val="00F65F9F"/>
    <w:rsid w:val="00F6606A"/>
    <w:rsid w:val="00F661C4"/>
    <w:rsid w:val="00F66355"/>
    <w:rsid w:val="00F663F6"/>
    <w:rsid w:val="00F6716E"/>
    <w:rsid w:val="00F676FB"/>
    <w:rsid w:val="00F67E1A"/>
    <w:rsid w:val="00F70221"/>
    <w:rsid w:val="00F707F5"/>
    <w:rsid w:val="00F70A04"/>
    <w:rsid w:val="00F70DC2"/>
    <w:rsid w:val="00F711EA"/>
    <w:rsid w:val="00F718AB"/>
    <w:rsid w:val="00F723C5"/>
    <w:rsid w:val="00F729D4"/>
    <w:rsid w:val="00F72A23"/>
    <w:rsid w:val="00F72A95"/>
    <w:rsid w:val="00F74198"/>
    <w:rsid w:val="00F74EF9"/>
    <w:rsid w:val="00F75482"/>
    <w:rsid w:val="00F75B29"/>
    <w:rsid w:val="00F7656A"/>
    <w:rsid w:val="00F766BB"/>
    <w:rsid w:val="00F76C3D"/>
    <w:rsid w:val="00F76E65"/>
    <w:rsid w:val="00F776B0"/>
    <w:rsid w:val="00F777C6"/>
    <w:rsid w:val="00F80CCA"/>
    <w:rsid w:val="00F815B7"/>
    <w:rsid w:val="00F81EDE"/>
    <w:rsid w:val="00F826A1"/>
    <w:rsid w:val="00F8282A"/>
    <w:rsid w:val="00F8307C"/>
    <w:rsid w:val="00F836AD"/>
    <w:rsid w:val="00F842C7"/>
    <w:rsid w:val="00F84963"/>
    <w:rsid w:val="00F849E6"/>
    <w:rsid w:val="00F84E40"/>
    <w:rsid w:val="00F84E71"/>
    <w:rsid w:val="00F8504A"/>
    <w:rsid w:val="00F8527B"/>
    <w:rsid w:val="00F853B9"/>
    <w:rsid w:val="00F8597B"/>
    <w:rsid w:val="00F85AA2"/>
    <w:rsid w:val="00F85B38"/>
    <w:rsid w:val="00F861DB"/>
    <w:rsid w:val="00F86368"/>
    <w:rsid w:val="00F865C2"/>
    <w:rsid w:val="00F86CDC"/>
    <w:rsid w:val="00F8772A"/>
    <w:rsid w:val="00F8787A"/>
    <w:rsid w:val="00F87A60"/>
    <w:rsid w:val="00F9010D"/>
    <w:rsid w:val="00F9054F"/>
    <w:rsid w:val="00F90571"/>
    <w:rsid w:val="00F90AF4"/>
    <w:rsid w:val="00F90CAC"/>
    <w:rsid w:val="00F90D7D"/>
    <w:rsid w:val="00F91446"/>
    <w:rsid w:val="00F915CD"/>
    <w:rsid w:val="00F91F12"/>
    <w:rsid w:val="00F92EF5"/>
    <w:rsid w:val="00F92F0C"/>
    <w:rsid w:val="00F931DD"/>
    <w:rsid w:val="00F93EA0"/>
    <w:rsid w:val="00F94268"/>
    <w:rsid w:val="00F948D3"/>
    <w:rsid w:val="00F94A58"/>
    <w:rsid w:val="00F95061"/>
    <w:rsid w:val="00F95126"/>
    <w:rsid w:val="00F96102"/>
    <w:rsid w:val="00F965B8"/>
    <w:rsid w:val="00F966D2"/>
    <w:rsid w:val="00F96790"/>
    <w:rsid w:val="00F96E32"/>
    <w:rsid w:val="00F96F30"/>
    <w:rsid w:val="00F978A9"/>
    <w:rsid w:val="00F97BE6"/>
    <w:rsid w:val="00F97DD8"/>
    <w:rsid w:val="00FA04EB"/>
    <w:rsid w:val="00FA0652"/>
    <w:rsid w:val="00FA0889"/>
    <w:rsid w:val="00FA1626"/>
    <w:rsid w:val="00FA1F11"/>
    <w:rsid w:val="00FA2156"/>
    <w:rsid w:val="00FA21EA"/>
    <w:rsid w:val="00FA2AA1"/>
    <w:rsid w:val="00FA2C56"/>
    <w:rsid w:val="00FA2D1B"/>
    <w:rsid w:val="00FA2E18"/>
    <w:rsid w:val="00FA3718"/>
    <w:rsid w:val="00FA3810"/>
    <w:rsid w:val="00FA3A4E"/>
    <w:rsid w:val="00FA3E43"/>
    <w:rsid w:val="00FA47D8"/>
    <w:rsid w:val="00FA58A1"/>
    <w:rsid w:val="00FA5995"/>
    <w:rsid w:val="00FA5D75"/>
    <w:rsid w:val="00FA6083"/>
    <w:rsid w:val="00FA612A"/>
    <w:rsid w:val="00FA68BE"/>
    <w:rsid w:val="00FA74E4"/>
    <w:rsid w:val="00FA76F6"/>
    <w:rsid w:val="00FA7747"/>
    <w:rsid w:val="00FA7D91"/>
    <w:rsid w:val="00FA7EC2"/>
    <w:rsid w:val="00FB0079"/>
    <w:rsid w:val="00FB017D"/>
    <w:rsid w:val="00FB1955"/>
    <w:rsid w:val="00FB2438"/>
    <w:rsid w:val="00FB2962"/>
    <w:rsid w:val="00FB2B22"/>
    <w:rsid w:val="00FB2D1F"/>
    <w:rsid w:val="00FB3388"/>
    <w:rsid w:val="00FB34EE"/>
    <w:rsid w:val="00FB37CF"/>
    <w:rsid w:val="00FB3831"/>
    <w:rsid w:val="00FB3921"/>
    <w:rsid w:val="00FB3F8A"/>
    <w:rsid w:val="00FB4403"/>
    <w:rsid w:val="00FB45B1"/>
    <w:rsid w:val="00FB4731"/>
    <w:rsid w:val="00FB4F66"/>
    <w:rsid w:val="00FB569C"/>
    <w:rsid w:val="00FB5AC2"/>
    <w:rsid w:val="00FB5CCA"/>
    <w:rsid w:val="00FB5CF5"/>
    <w:rsid w:val="00FB5D89"/>
    <w:rsid w:val="00FB5D90"/>
    <w:rsid w:val="00FB6C4E"/>
    <w:rsid w:val="00FB6E68"/>
    <w:rsid w:val="00FB6F08"/>
    <w:rsid w:val="00FB7161"/>
    <w:rsid w:val="00FB71D7"/>
    <w:rsid w:val="00FB72D6"/>
    <w:rsid w:val="00FB75AA"/>
    <w:rsid w:val="00FC0078"/>
    <w:rsid w:val="00FC00BA"/>
    <w:rsid w:val="00FC0B8E"/>
    <w:rsid w:val="00FC0EF5"/>
    <w:rsid w:val="00FC1027"/>
    <w:rsid w:val="00FC11C9"/>
    <w:rsid w:val="00FC152F"/>
    <w:rsid w:val="00FC1B4B"/>
    <w:rsid w:val="00FC1BB3"/>
    <w:rsid w:val="00FC1E25"/>
    <w:rsid w:val="00FC251B"/>
    <w:rsid w:val="00FC2A2E"/>
    <w:rsid w:val="00FC30BF"/>
    <w:rsid w:val="00FC3311"/>
    <w:rsid w:val="00FC3ACD"/>
    <w:rsid w:val="00FC3CA0"/>
    <w:rsid w:val="00FC4E21"/>
    <w:rsid w:val="00FC5284"/>
    <w:rsid w:val="00FC598E"/>
    <w:rsid w:val="00FC5A25"/>
    <w:rsid w:val="00FC60CD"/>
    <w:rsid w:val="00FC626E"/>
    <w:rsid w:val="00FC672C"/>
    <w:rsid w:val="00FC6FC7"/>
    <w:rsid w:val="00FC74EF"/>
    <w:rsid w:val="00FC7F59"/>
    <w:rsid w:val="00FD0190"/>
    <w:rsid w:val="00FD0408"/>
    <w:rsid w:val="00FD0A37"/>
    <w:rsid w:val="00FD0B55"/>
    <w:rsid w:val="00FD0C74"/>
    <w:rsid w:val="00FD0D0D"/>
    <w:rsid w:val="00FD0DAD"/>
    <w:rsid w:val="00FD1598"/>
    <w:rsid w:val="00FD15D9"/>
    <w:rsid w:val="00FD1DE9"/>
    <w:rsid w:val="00FD1EF7"/>
    <w:rsid w:val="00FD2340"/>
    <w:rsid w:val="00FD2344"/>
    <w:rsid w:val="00FD33C0"/>
    <w:rsid w:val="00FD3D35"/>
    <w:rsid w:val="00FD3D90"/>
    <w:rsid w:val="00FD4D3B"/>
    <w:rsid w:val="00FD519B"/>
    <w:rsid w:val="00FD598B"/>
    <w:rsid w:val="00FD5A2D"/>
    <w:rsid w:val="00FD5CCE"/>
    <w:rsid w:val="00FD5EA6"/>
    <w:rsid w:val="00FD6E84"/>
    <w:rsid w:val="00FD6FBF"/>
    <w:rsid w:val="00FD7248"/>
    <w:rsid w:val="00FD7B67"/>
    <w:rsid w:val="00FD7EE3"/>
    <w:rsid w:val="00FD7FE7"/>
    <w:rsid w:val="00FE0CE0"/>
    <w:rsid w:val="00FE0E2C"/>
    <w:rsid w:val="00FE3076"/>
    <w:rsid w:val="00FE3ED4"/>
    <w:rsid w:val="00FE3FD4"/>
    <w:rsid w:val="00FE4236"/>
    <w:rsid w:val="00FE43B8"/>
    <w:rsid w:val="00FE4B3B"/>
    <w:rsid w:val="00FE53D3"/>
    <w:rsid w:val="00FE5420"/>
    <w:rsid w:val="00FE54A4"/>
    <w:rsid w:val="00FE5F52"/>
    <w:rsid w:val="00FE6887"/>
    <w:rsid w:val="00FE6F63"/>
    <w:rsid w:val="00FE7D27"/>
    <w:rsid w:val="00FE7DDE"/>
    <w:rsid w:val="00FF0812"/>
    <w:rsid w:val="00FF09A5"/>
    <w:rsid w:val="00FF0B80"/>
    <w:rsid w:val="00FF1173"/>
    <w:rsid w:val="00FF18E4"/>
    <w:rsid w:val="00FF1CBF"/>
    <w:rsid w:val="00FF1D8F"/>
    <w:rsid w:val="00FF3100"/>
    <w:rsid w:val="00FF3AA2"/>
    <w:rsid w:val="00FF3EDE"/>
    <w:rsid w:val="00FF4055"/>
    <w:rsid w:val="00FF4195"/>
    <w:rsid w:val="00FF49AB"/>
    <w:rsid w:val="00FF4A76"/>
    <w:rsid w:val="00FF4F8F"/>
    <w:rsid w:val="00FF5A13"/>
    <w:rsid w:val="00FF5C79"/>
    <w:rsid w:val="00FF6411"/>
    <w:rsid w:val="00FF674C"/>
    <w:rsid w:val="00FF6C4F"/>
    <w:rsid w:val="00FF75E9"/>
    <w:rsid w:val="00FF7DDD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11CE080"/>
  <w15:docId w15:val="{54C5B637-2AA7-40E8-A380-39303C354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4E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C4F7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C4F7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C4F72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1"/>
    <w:link w:val="Heading2"/>
    <w:locked/>
    <w:rsid w:val="00AC4F7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AC4F72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AC4F72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416E2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AC4F72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AC4F72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AC4F72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51CBA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lockChar">
    <w:name w:val="block Char"/>
    <w:aliases w:val="b Char"/>
    <w:link w:val="block"/>
    <w:locked/>
    <w:rsid w:val="00AF2A47"/>
    <w:rPr>
      <w:rFonts w:cs="Angsana New"/>
      <w:sz w:val="22"/>
      <w:lang w:val="en-GB" w:eastAsia="en-US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styleId="BodyText">
    <w:name w:val="Body Text"/>
    <w:aliases w:val="bt,Body,body text"/>
    <w:basedOn w:val="Normal"/>
    <w:link w:val="BodyTextChar"/>
    <w:uiPriority w:val="99"/>
    <w:rsid w:val="00AC4F72"/>
    <w:pPr>
      <w:spacing w:after="120"/>
    </w:pPr>
    <w:rPr>
      <w:sz w:val="22"/>
      <w:szCs w:val="22"/>
    </w:rPr>
  </w:style>
  <w:style w:type="character" w:customStyle="1" w:styleId="BodyTextChar">
    <w:name w:val="Body Text Char"/>
    <w:aliases w:val="bt Char,Body Char,body text Char"/>
    <w:link w:val="BodyText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Header">
    <w:name w:val="header"/>
    <w:basedOn w:val="Normal"/>
    <w:link w:val="HeaderChar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locked/>
    <w:rsid w:val="00AC4F72"/>
    <w:rPr>
      <w:rFonts w:ascii="Arial" w:hAnsi="Arial" w:cs="Times New Roman"/>
      <w:sz w:val="22"/>
      <w:szCs w:val="22"/>
    </w:rPr>
  </w:style>
  <w:style w:type="character" w:customStyle="1" w:styleId="AAReference">
    <w:name w:val="AA Reference"/>
    <w:uiPriority w:val="99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AC4F72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AC4F72"/>
    <w:rPr>
      <w:rFonts w:cs="Times New Roman"/>
      <w:b/>
      <w:bCs/>
    </w:rPr>
  </w:style>
  <w:style w:type="paragraph" w:styleId="ListBullet">
    <w:name w:val="List Bullet"/>
    <w:basedOn w:val="Normal"/>
    <w:rsid w:val="00AC4F7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C4F7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C4F7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C4F7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C4F7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C4F7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uiPriority w:val="99"/>
    <w:rsid w:val="00AC4F72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uiPriority w:val="99"/>
    <w:rsid w:val="00AC4F7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C4F7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AC4F7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C4F7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AC4F7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AC4F72"/>
    <w:pPr>
      <w:ind w:left="851" w:hanging="284"/>
    </w:pPr>
  </w:style>
  <w:style w:type="paragraph" w:styleId="Index4">
    <w:name w:val="index 4"/>
    <w:basedOn w:val="Normal"/>
    <w:next w:val="Normal"/>
    <w:uiPriority w:val="99"/>
    <w:rsid w:val="00AC4F72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AC4F72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AC4F72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AC4F72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AC4F72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AC4F72"/>
    <w:pPr>
      <w:ind w:left="2552" w:hanging="284"/>
    </w:pPr>
  </w:style>
  <w:style w:type="paragraph" w:styleId="TOC2">
    <w:name w:val="toc 2"/>
    <w:basedOn w:val="Normal"/>
    <w:next w:val="Normal"/>
    <w:semiHidden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AC4F72"/>
    <w:pPr>
      <w:ind w:left="851"/>
    </w:pPr>
  </w:style>
  <w:style w:type="paragraph" w:styleId="TOC5">
    <w:name w:val="toc 5"/>
    <w:basedOn w:val="Normal"/>
    <w:next w:val="Normal"/>
    <w:uiPriority w:val="99"/>
    <w:rsid w:val="00AC4F72"/>
    <w:pPr>
      <w:ind w:left="1134"/>
    </w:pPr>
  </w:style>
  <w:style w:type="paragraph" w:styleId="TOC6">
    <w:name w:val="toc 6"/>
    <w:basedOn w:val="Normal"/>
    <w:next w:val="Normal"/>
    <w:uiPriority w:val="99"/>
    <w:rsid w:val="00AC4F72"/>
    <w:pPr>
      <w:ind w:left="1418"/>
    </w:pPr>
  </w:style>
  <w:style w:type="paragraph" w:styleId="TOC7">
    <w:name w:val="toc 7"/>
    <w:basedOn w:val="Normal"/>
    <w:next w:val="Normal"/>
    <w:uiPriority w:val="99"/>
    <w:rsid w:val="00AC4F7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C4F72"/>
    <w:pPr>
      <w:ind w:left="1985"/>
    </w:pPr>
  </w:style>
  <w:style w:type="paragraph" w:styleId="TOC9">
    <w:name w:val="toc 9"/>
    <w:basedOn w:val="Normal"/>
    <w:next w:val="Normal"/>
    <w:uiPriority w:val="99"/>
    <w:rsid w:val="00AC4F72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AC4F72"/>
    <w:pPr>
      <w:ind w:left="567" w:hanging="567"/>
    </w:pPr>
  </w:style>
  <w:style w:type="paragraph" w:styleId="ListBullet5">
    <w:name w:val="List Bullet 5"/>
    <w:basedOn w:val="Normal"/>
    <w:uiPriority w:val="99"/>
    <w:rsid w:val="00AC4F7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AC4F72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AC4F72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aliases w:val="i"/>
    <w:basedOn w:val="Normal"/>
    <w:link w:val="BodyTextIndentChar"/>
    <w:rsid w:val="00AC4F72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locked/>
    <w:rsid w:val="00AC4F72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C4F7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C4F72"/>
    <w:rPr>
      <w:rFonts w:ascii="Arial" w:hAnsi="Arial" w:cs="Times New Roman"/>
      <w:sz w:val="22"/>
      <w:szCs w:val="22"/>
    </w:rPr>
  </w:style>
  <w:style w:type="character" w:styleId="Strong">
    <w:name w:val="Strong"/>
    <w:uiPriority w:val="99"/>
    <w:qFormat/>
    <w:rsid w:val="00AC4F7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C4F7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C4F7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C4F7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C4F7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C4F7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C4F7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AC4F7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C4F7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C4F7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C4F7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C4F7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24B9F"/>
    <w:rPr>
      <w:rFonts w:ascii="Book Antiqua" w:hAnsi="Book Antiqua" w:cs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DD7865"/>
    <w:pPr>
      <w:ind w:left="720"/>
      <w:contextualSpacing/>
    </w:pPr>
    <w:rPr>
      <w:szCs w:val="22"/>
    </w:rPr>
  </w:style>
  <w:style w:type="paragraph" w:customStyle="1" w:styleId="a1">
    <w:name w:val="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sz w:val="20"/>
      <w:szCs w:val="20"/>
    </w:rPr>
  </w:style>
  <w:style w:type="character" w:customStyle="1" w:styleId="BodyText3Char">
    <w:name w:val="Body Text 3 Char"/>
    <w:link w:val="BodyText3"/>
    <w:locked/>
    <w:rsid w:val="00AC4F72"/>
    <w:rPr>
      <w:rFonts w:ascii="Arial" w:hAnsi="Arial" w:cs="Times New Roman"/>
      <w:sz w:val="20"/>
      <w:szCs w:val="20"/>
    </w:rPr>
  </w:style>
  <w:style w:type="character" w:styleId="PageNumber">
    <w:name w:val="page number"/>
    <w:rsid w:val="00AC4F72"/>
    <w:rPr>
      <w:rFonts w:cs="Times New Roman"/>
    </w:rPr>
  </w:style>
  <w:style w:type="paragraph" w:customStyle="1" w:styleId="ASSETS">
    <w:name w:val="ASSETS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sz w:val="22"/>
      <w:szCs w:val="22"/>
    </w:rPr>
  </w:style>
  <w:style w:type="character" w:customStyle="1" w:styleId="BodyTextIndent2Char">
    <w:name w:val="Body Text Indent 2 Char"/>
    <w:link w:val="BodyTextIndent2"/>
    <w:uiPriority w:val="99"/>
    <w:locked/>
    <w:rsid w:val="00AC4F72"/>
    <w:rPr>
      <w:rFonts w:ascii="Arial" w:hAnsi="Arial" w:cs="Times New Roman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AC4F72"/>
    <w:rPr>
      <w:rFonts w:ascii="Tahoma" w:hAnsi="Tahoma"/>
      <w:sz w:val="20"/>
      <w:szCs w:val="20"/>
    </w:rPr>
  </w:style>
  <w:style w:type="character" w:customStyle="1" w:styleId="BalloonTextChar">
    <w:name w:val="Balloon Text Char"/>
    <w:link w:val="BalloonText"/>
    <w:semiHidden/>
    <w:locked/>
    <w:rsid w:val="00AC4F72"/>
    <w:rPr>
      <w:rFonts w:ascii="Tahoma" w:hAnsi="Tahoma" w:cs="Times New Roman"/>
      <w:sz w:val="20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842E60"/>
    <w:pPr>
      <w:numPr>
        <w:numId w:val="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842E60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AC4F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AC4F72"/>
  </w:style>
  <w:style w:type="character" w:customStyle="1" w:styleId="SignatureChar">
    <w:name w:val="Signature Char"/>
    <w:link w:val="Signature"/>
    <w:locked/>
    <w:rsid w:val="00DA619A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locked/>
    <w:rsid w:val="00AC4F72"/>
    <w:rPr>
      <w:rFonts w:ascii="Arial" w:hAnsi="Arial" w:cs="Times New Roman"/>
      <w:sz w:val="25"/>
      <w:szCs w:val="25"/>
    </w:rPr>
  </w:style>
  <w:style w:type="paragraph" w:customStyle="1" w:styleId="Graphic">
    <w:name w:val="Graphic"/>
    <w:basedOn w:val="Signature"/>
    <w:rsid w:val="00AC4F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4F72"/>
    <w:pPr>
      <w:spacing w:after="0"/>
    </w:pPr>
  </w:style>
  <w:style w:type="paragraph" w:customStyle="1" w:styleId="acctdividends">
    <w:name w:val="acct dividends"/>
    <w:aliases w:val="a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4F72"/>
    <w:pPr>
      <w:spacing w:after="0"/>
    </w:pPr>
  </w:style>
  <w:style w:type="paragraph" w:customStyle="1" w:styleId="acctindent">
    <w:name w:val="acct indent"/>
    <w:aliases w:val="ai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4F7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4F7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C4F7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4F7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4F7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4F7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4F7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C4F7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4F72"/>
    <w:pPr>
      <w:spacing w:after="0"/>
    </w:pPr>
  </w:style>
  <w:style w:type="paragraph" w:customStyle="1" w:styleId="List1a">
    <w:name w:val="List 1a"/>
    <w:aliases w:val="1a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4F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AC4F72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AC4F7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4F72"/>
  </w:style>
  <w:style w:type="paragraph" w:customStyle="1" w:styleId="zreportaddinfo">
    <w:name w:val="zreport addinfo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4F7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4F7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C4F7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4F72"/>
    <w:rPr>
      <w:b/>
      <w:bCs/>
    </w:rPr>
  </w:style>
  <w:style w:type="paragraph" w:customStyle="1" w:styleId="nineptbodytext">
    <w:name w:val="nine pt body text"/>
    <w:aliases w:val="9bt"/>
    <w:basedOn w:val="nineptnormal"/>
    <w:rsid w:val="00AC4F72"/>
    <w:pPr>
      <w:spacing w:after="220"/>
    </w:pPr>
  </w:style>
  <w:style w:type="paragraph" w:customStyle="1" w:styleId="nineptnormal">
    <w:name w:val="nine pt normal"/>
    <w:aliases w:val="9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4F72"/>
    <w:pPr>
      <w:jc w:val="center"/>
    </w:pPr>
  </w:style>
  <w:style w:type="paragraph" w:customStyle="1" w:styleId="heading">
    <w:name w:val="heading"/>
    <w:aliases w:val="h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C4F7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4F72"/>
  </w:style>
  <w:style w:type="paragraph" w:customStyle="1" w:styleId="nineptheadingcentredbold">
    <w:name w:val="nine pt heading centred bold"/>
    <w:aliases w:val="9hc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4F7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4F7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4F72"/>
    <w:rPr>
      <w:b/>
    </w:rPr>
  </w:style>
  <w:style w:type="paragraph" w:customStyle="1" w:styleId="nineptcolumntab1">
    <w:name w:val="nine pt column tab1"/>
    <w:aliases w:val="a91"/>
    <w:basedOn w:val="nineptnormal"/>
    <w:rsid w:val="00AC4F7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4F7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4F72"/>
    <w:pPr>
      <w:jc w:val="center"/>
    </w:pPr>
  </w:style>
  <w:style w:type="paragraph" w:customStyle="1" w:styleId="Normalheading">
    <w:name w:val="Normal heading"/>
    <w:aliases w:val="n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4F7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4F7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4F7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4F72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4F72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4F7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styleId="IndexHeading">
    <w:name w:val="index heading"/>
    <w:aliases w:val="ixh,Index Heading1,index heading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C4F7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4F7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C4F7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4F7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C4F7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4F7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4F7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4F7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4F72"/>
    <w:pPr>
      <w:spacing w:after="0"/>
    </w:pPr>
  </w:style>
  <w:style w:type="paragraph" w:customStyle="1" w:styleId="smallreturn">
    <w:name w:val="small return"/>
    <w:aliases w:val="sr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4F72"/>
    <w:pPr>
      <w:spacing w:after="0"/>
    </w:pPr>
  </w:style>
  <w:style w:type="paragraph" w:customStyle="1" w:styleId="headingbolditalic">
    <w:name w:val="heading bold italic"/>
    <w:aliases w:val="hbi"/>
    <w:basedOn w:val="heading"/>
    <w:rsid w:val="00AC4F7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4F7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4F72"/>
    <w:pPr>
      <w:spacing w:after="0"/>
    </w:pPr>
  </w:style>
  <w:style w:type="paragraph" w:customStyle="1" w:styleId="blockbullet">
    <w:name w:val="block bullet"/>
    <w:aliases w:val="bb"/>
    <w:basedOn w:val="block"/>
    <w:rsid w:val="00AC4F7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4F7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4F72"/>
    <w:pPr>
      <w:spacing w:after="0"/>
    </w:pPr>
  </w:style>
  <w:style w:type="paragraph" w:customStyle="1" w:styleId="eightptnormal">
    <w:name w:val="eight pt normal"/>
    <w:aliases w:val="8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4F7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4F7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4F7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4F72"/>
    <w:rPr>
      <w:b/>
      <w:bCs/>
    </w:rPr>
  </w:style>
  <w:style w:type="paragraph" w:customStyle="1" w:styleId="eightptbodytext">
    <w:name w:val="eight pt body text"/>
    <w:aliases w:val="8bt"/>
    <w:basedOn w:val="eightptnormal"/>
    <w:rsid w:val="00AC4F7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4F7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4F7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4F7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4F72"/>
    <w:pPr>
      <w:spacing w:after="0"/>
    </w:pPr>
  </w:style>
  <w:style w:type="paragraph" w:customStyle="1" w:styleId="eightptblock">
    <w:name w:val="eight pt block"/>
    <w:aliases w:val="8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4F7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4F7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4F7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4F72"/>
    <w:pPr>
      <w:spacing w:after="0"/>
    </w:pPr>
  </w:style>
  <w:style w:type="paragraph" w:customStyle="1" w:styleId="blockindent">
    <w:name w:val="block indent"/>
    <w:aliases w:val="bi"/>
    <w:basedOn w:val="block"/>
    <w:rsid w:val="00AC4F7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4F72"/>
    <w:pPr>
      <w:jc w:val="center"/>
    </w:pPr>
  </w:style>
  <w:style w:type="paragraph" w:customStyle="1" w:styleId="nineptcol">
    <w:name w:val="nine pt %col"/>
    <w:aliases w:val="9%"/>
    <w:basedOn w:val="nineptnormal"/>
    <w:rsid w:val="00AC4F7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4F7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4F7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4F72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4F7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4F7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4F7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4F7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4F7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4F7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4F7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4F72"/>
    <w:pPr>
      <w:spacing w:after="20"/>
    </w:pPr>
  </w:style>
  <w:style w:type="paragraph" w:customStyle="1" w:styleId="blockbulletnospaceafter">
    <w:name w:val="block bullet no space after"/>
    <w:aliases w:val="bbn,block bullet no sp"/>
    <w:rsid w:val="00AC4F72"/>
    <w:pPr>
      <w:tabs>
        <w:tab w:val="num" w:pos="907"/>
      </w:tabs>
      <w:spacing w:line="260" w:lineRule="atLeast"/>
      <w:ind w:left="907" w:hanging="340"/>
    </w:pPr>
    <w:rPr>
      <w:rFonts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AC4F7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4F7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4F72"/>
    <w:pPr>
      <w:spacing w:after="80"/>
    </w:pPr>
  </w:style>
  <w:style w:type="paragraph" w:customStyle="1" w:styleId="nineptratecol">
    <w:name w:val="nine pt rate col"/>
    <w:aliases w:val="a9r"/>
    <w:basedOn w:val="nineptnormal"/>
    <w:rsid w:val="00AC4F7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4F7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4F7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4F7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4F7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4F7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4F7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4F7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4F7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4F7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4F7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4F72"/>
    <w:pPr>
      <w:ind w:left="907" w:hanging="340"/>
    </w:pPr>
  </w:style>
  <w:style w:type="paragraph" w:customStyle="1" w:styleId="List3i">
    <w:name w:val="List 3i"/>
    <w:aliases w:val="3i"/>
    <w:basedOn w:val="List2i"/>
    <w:rsid w:val="00AC4F7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4F7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4F7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4F7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4F7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4F7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4F7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4F72"/>
    <w:pPr>
      <w:spacing w:after="80"/>
    </w:pPr>
  </w:style>
  <w:style w:type="paragraph" w:customStyle="1" w:styleId="blockbullet2">
    <w:name w:val="block bullet 2"/>
    <w:aliases w:val="bb2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4F7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4F7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locked/>
    <w:rsid w:val="00AC4F72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E25"/>
    <w:pPr>
      <w:ind w:left="540"/>
    </w:pPr>
    <w:rPr>
      <w:rFonts w:cs="Angsana New"/>
    </w:rPr>
  </w:style>
  <w:style w:type="character" w:customStyle="1" w:styleId="AccPolicyalternativeChar">
    <w:name w:val="Acc Policy alternative Char"/>
    <w:link w:val="AccPolicyalternative"/>
    <w:locked/>
    <w:rsid w:val="00B02E25"/>
    <w:rPr>
      <w:rFonts w:cs="Angsana New"/>
      <w:bCs/>
      <w:i/>
      <w:iCs/>
      <w:sz w:val="22"/>
      <w:szCs w:val="22"/>
      <w:lang w:eastAsia="en-GB" w:bidi="th-TH"/>
    </w:rPr>
  </w:style>
  <w:style w:type="paragraph" w:customStyle="1" w:styleId="CoverTitle">
    <w:name w:val="Cover Tit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AC4F7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locked/>
    <w:rsid w:val="00AC4F72"/>
    <w:rPr>
      <w:rFonts w:ascii="Tahoma" w:hAnsi="Tahoma" w:cs="Times New Roman"/>
      <w:sz w:val="20"/>
      <w:szCs w:val="20"/>
    </w:rPr>
  </w:style>
  <w:style w:type="character" w:customStyle="1" w:styleId="AccPolicyHeadingCharChar">
    <w:name w:val="Acc Policy Heading Char Char"/>
    <w:rsid w:val="00AC4F72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rsid w:val="000F3E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rsid w:val="001279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nsolas" w:hAnsi="Consolas"/>
      <w:sz w:val="26"/>
      <w:szCs w:val="26"/>
    </w:rPr>
  </w:style>
  <w:style w:type="character" w:customStyle="1" w:styleId="PlainTextChar">
    <w:name w:val="Plain Text Char"/>
    <w:link w:val="PlainText"/>
    <w:uiPriority w:val="99"/>
    <w:locked/>
    <w:rsid w:val="0012797B"/>
    <w:rPr>
      <w:rFonts w:ascii="Consolas" w:hAnsi="Consolas" w:cs="Angsana New"/>
      <w:sz w:val="26"/>
      <w:szCs w:val="26"/>
    </w:rPr>
  </w:style>
  <w:style w:type="paragraph" w:customStyle="1" w:styleId="Default">
    <w:name w:val="Default"/>
    <w:rsid w:val="005614C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Char1,body text Char1"/>
    <w:uiPriority w:val="99"/>
    <w:rsid w:val="00511895"/>
    <w:rPr>
      <w:rFonts w:ascii="Arial" w:hAnsi="Arial" w:cs="Times New Roman"/>
      <w:sz w:val="22"/>
      <w:szCs w:val="22"/>
    </w:rPr>
  </w:style>
  <w:style w:type="character" w:customStyle="1" w:styleId="Heading1Char1">
    <w:name w:val="Heading 1 Char1"/>
    <w:uiPriority w:val="99"/>
    <w:locked/>
    <w:rsid w:val="002435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aliases w:val="h2 Char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NormalIndent1">
    <w:name w:val="Normal Indent1"/>
    <w:basedOn w:val="Normal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styleId="List">
    <w:name w:val="List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243549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43549"/>
    <w:rPr>
      <w:rFonts w:hAnsi="Tms Rmn" w:cs="Tms Rmn"/>
      <w:i/>
      <w:iCs/>
      <w:sz w:val="24"/>
      <w:szCs w:val="28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243549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43549"/>
    <w:rPr>
      <w:rFonts w:ascii="Arial" w:hAnsi="Arial" w:cs="Angsana New"/>
      <w:sz w:val="16"/>
      <w:szCs w:val="18"/>
      <w:lang w:val="en-GB" w:bidi="ar-SA"/>
    </w:rPr>
  </w:style>
  <w:style w:type="character" w:customStyle="1" w:styleId="CharChar22">
    <w:name w:val="Char Char22"/>
    <w:locked/>
    <w:rsid w:val="0024354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uiPriority w:val="99"/>
    <w:rsid w:val="0024354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549"/>
    <w:rPr>
      <w:rFonts w:cs="Times New Roman"/>
    </w:rPr>
  </w:style>
  <w:style w:type="character" w:customStyle="1" w:styleId="gt-icon-text1">
    <w:name w:val="gt-icon-text1"/>
    <w:uiPriority w:val="99"/>
    <w:rsid w:val="00243549"/>
    <w:rPr>
      <w:rFonts w:cs="Times New Roman"/>
    </w:rPr>
  </w:style>
  <w:style w:type="character" w:customStyle="1" w:styleId="shorttext">
    <w:name w:val="short_text"/>
    <w:uiPriority w:val="99"/>
    <w:rsid w:val="00243549"/>
    <w:rPr>
      <w:rFonts w:cs="Times New Roman"/>
    </w:rPr>
  </w:style>
  <w:style w:type="character" w:customStyle="1" w:styleId="longtext">
    <w:name w:val="long_text"/>
    <w:uiPriority w:val="99"/>
    <w:rsid w:val="00243549"/>
    <w:rPr>
      <w:rFonts w:cs="Times New Roman"/>
    </w:rPr>
  </w:style>
  <w:style w:type="character" w:styleId="CommentReference">
    <w:name w:val="annotation reference"/>
    <w:uiPriority w:val="99"/>
    <w:locked/>
    <w:rsid w:val="0024354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2435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3549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2435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43549"/>
    <w:rPr>
      <w:rFonts w:ascii="Arial" w:hAnsi="Arial" w:cs="Angsana New"/>
      <w:b/>
      <w:bCs/>
      <w:szCs w:val="25"/>
    </w:rPr>
  </w:style>
  <w:style w:type="paragraph" w:customStyle="1" w:styleId="KNormal">
    <w:name w:val="KNormal"/>
    <w:uiPriority w:val="99"/>
    <w:rsid w:val="00243549"/>
    <w:pPr>
      <w:spacing w:before="120" w:after="120"/>
    </w:pPr>
    <w:rPr>
      <w:rFonts w:ascii="Arial" w:hAnsi="Arial"/>
      <w:lang w:bidi="ar-SA"/>
    </w:rPr>
  </w:style>
  <w:style w:type="character" w:styleId="Emphasis">
    <w:name w:val="Emphasis"/>
    <w:uiPriority w:val="20"/>
    <w:qFormat/>
    <w:rsid w:val="00243549"/>
    <w:rPr>
      <w:rFonts w:cs="Times New Roman"/>
      <w:color w:val="auto"/>
    </w:rPr>
  </w:style>
  <w:style w:type="character" w:customStyle="1" w:styleId="st1">
    <w:name w:val="st1"/>
    <w:rsid w:val="00243549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3549"/>
    <w:rPr>
      <w:rFonts w:ascii="Tahoma" w:hAnsi="Tahoma" w:cs="Tahoma"/>
    </w:rPr>
  </w:style>
  <w:style w:type="character" w:customStyle="1" w:styleId="Heading8Char1">
    <w:name w:val="Heading 8 Char1"/>
    <w:rsid w:val="00243549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243549"/>
  </w:style>
  <w:style w:type="paragraph" w:customStyle="1" w:styleId="AccountingPolicy">
    <w:name w:val="Accounting Policy"/>
    <w:basedOn w:val="Normal"/>
    <w:link w:val="AccountingPolicyChar1"/>
    <w:rsid w:val="0024354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54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4Char1">
    <w:name w:val="Heading 4 Char1"/>
    <w:rsid w:val="002435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24354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24354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243549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24354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243549"/>
  </w:style>
  <w:style w:type="character" w:customStyle="1" w:styleId="alt-edited1">
    <w:name w:val="alt-edited1"/>
    <w:rsid w:val="00243549"/>
    <w:rPr>
      <w:color w:val="4D90F0"/>
    </w:rPr>
  </w:style>
  <w:style w:type="table" w:customStyle="1" w:styleId="TableGridLight1">
    <w:name w:val="Table Grid Light1"/>
    <w:basedOn w:val="TableNormal"/>
    <w:uiPriority w:val="40"/>
    <w:rsid w:val="002435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2435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243549"/>
    <w:pPr>
      <w:spacing w:line="151" w:lineRule="atLeast"/>
    </w:pPr>
    <w:rPr>
      <w:rFonts w:ascii="Tesco" w:hAnsi="Tesco" w:cs="Angsana New"/>
      <w:color w:val="auto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D10B03"/>
    <w:rPr>
      <w:rFonts w:cs="Angsana New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567C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basedOn w:val="DefaultParagraphFont"/>
    <w:uiPriority w:val="99"/>
    <w:unhideWhenUsed/>
    <w:locked/>
    <w:rsid w:val="002073F2"/>
    <w:rPr>
      <w:vertAlign w:val="superscript"/>
    </w:rPr>
  </w:style>
  <w:style w:type="paragraph" w:customStyle="1" w:styleId="CM2">
    <w:name w:val="CM2"/>
    <w:basedOn w:val="Normal"/>
    <w:next w:val="Normal"/>
    <w:uiPriority w:val="99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a6">
    <w:name w:val="เนื้อเรื่อง"/>
    <w:basedOn w:val="Normal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numbernegative">
    <w:name w:val="number negative"/>
    <w:basedOn w:val="Normal"/>
    <w:rsid w:val="007707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paragraph">
    <w:name w:val="paragraph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360" w:hanging="360"/>
      <w:jc w:val="both"/>
    </w:pPr>
    <w:rPr>
      <w:rFonts w:ascii="TimesNewRomanPS" w:eastAsia="MS Mincho" w:hAnsi="TimesNewRomanPS"/>
      <w:sz w:val="20"/>
      <w:szCs w:val="20"/>
      <w:lang w:val="en-GB"/>
    </w:rPr>
  </w:style>
  <w:style w:type="paragraph" w:customStyle="1" w:styleId="outline">
    <w:name w:val="outline"/>
    <w:rsid w:val="00EC3371"/>
    <w:pPr>
      <w:spacing w:after="120"/>
      <w:ind w:left="720" w:hanging="360"/>
      <w:jc w:val="both"/>
    </w:pPr>
    <w:rPr>
      <w:rFonts w:ascii="TimesNewRomanPS" w:eastAsia="MS Mincho" w:hAnsi="TimesNewRomanPS" w:cs="Angsana New"/>
      <w:lang w:val="en-GB"/>
    </w:rPr>
  </w:style>
  <w:style w:type="paragraph" w:customStyle="1" w:styleId="StandardParagraph">
    <w:name w:val="Standard Paragraph"/>
    <w:basedOn w:val="paragraph"/>
    <w:rsid w:val="00EC3371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EC3371"/>
    <w:rPr>
      <w:rFonts w:cs="Cordia New"/>
      <w:b/>
      <w:bCs/>
      <w:i/>
      <w:iCs/>
    </w:rPr>
  </w:style>
  <w:style w:type="paragraph" w:customStyle="1" w:styleId="zfaxdetails">
    <w:name w:val="zfax details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numbertablehead">
    <w:name w:val="number table head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b/>
      <w:bCs/>
      <w:sz w:val="20"/>
      <w:szCs w:val="20"/>
      <w:lang w:val="en-GB"/>
    </w:rPr>
  </w:style>
  <w:style w:type="paragraph" w:customStyle="1" w:styleId="numberpositive">
    <w:name w:val="number positiv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body1">
    <w:name w:val="body1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0"/>
      <w:jc w:val="both"/>
    </w:pPr>
    <w:rPr>
      <w:rFonts w:ascii="Helvetica" w:hAnsi="Helvetica"/>
      <w:sz w:val="20"/>
      <w:szCs w:val="20"/>
      <w:lang w:val="th-TH"/>
    </w:rPr>
  </w:style>
  <w:style w:type="paragraph" w:customStyle="1" w:styleId="E0">
    <w:name w:val="??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zDistnHeader">
    <w:name w:val="zDistnHeader"/>
    <w:basedOn w:val="Normal"/>
    <w:next w:val="Normal"/>
    <w:rsid w:val="00EC33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IndentedText">
    <w:name w:val="IndentedText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spacing w:after="260"/>
      <w:ind w:left="709"/>
      <w:jc w:val="both"/>
    </w:pPr>
    <w:rPr>
      <w:rFonts w:ascii="New York" w:eastAsia="MS Mincho" w:hAnsi="New York"/>
      <w:sz w:val="22"/>
      <w:szCs w:val="22"/>
    </w:rPr>
  </w:style>
  <w:style w:type="paragraph" w:customStyle="1" w:styleId="7I-7H-3">
    <w:name w:val="@7I-@#7H-3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S Mincho" w:cs="Cordia New"/>
      <w:sz w:val="24"/>
      <w:szCs w:val="24"/>
      <w:lang w:val="th-TH" w:eastAsia="th-TH"/>
    </w:rPr>
  </w:style>
  <w:style w:type="character" w:styleId="Hyperlink">
    <w:name w:val="Hyperlink"/>
    <w:unhideWhenUsed/>
    <w:locked/>
    <w:rsid w:val="00EC337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locked/>
    <w:rsid w:val="00EC3371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Revision">
    <w:name w:val="Revision"/>
    <w:hidden/>
    <w:uiPriority w:val="99"/>
    <w:semiHidden/>
    <w:rsid w:val="00C05B35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C05B35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C05B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05B3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05B3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05B3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05B3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05B3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05B3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05B3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05B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c.co.th/" TargetMode="Externa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icc.co.th/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3F002B-409E-4622-B5E9-053C6A26D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66</Pages>
  <Words>12171</Words>
  <Characters>69377</Characters>
  <Application>Microsoft Office Word</Application>
  <DocSecurity>0</DocSecurity>
  <Lines>578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Quater 1 listed - Word</vt:lpstr>
      <vt:lpstr>Quater 1 listed - Word</vt:lpstr>
    </vt:vector>
  </TitlesOfParts>
  <Company>KPMG</Company>
  <LinksUpToDate>false</LinksUpToDate>
  <CharactersWithSpaces>81386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Orathai, Nuchprasert</dc:creator>
  <cp:keywords/>
  <dc:description/>
  <cp:lastModifiedBy>ธนภร  มูลมั่งมี</cp:lastModifiedBy>
  <cp:revision>2</cp:revision>
  <cp:lastPrinted>2020-02-26T08:17:00Z</cp:lastPrinted>
  <dcterms:created xsi:type="dcterms:W3CDTF">2020-03-10T10:17:00Z</dcterms:created>
  <dcterms:modified xsi:type="dcterms:W3CDTF">2020-03-10T10:17:00Z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EngagementID">
    <vt:lpwstr>6dc74f8d-33b7-41b4-a860-fd3d81d8c6cf</vt:lpwstr>
  </property>
  <property fmtid="{D5CDD505-2E9C-101B-9397-08002B2CF9AE}" pid="6" name="LibraryID">
    <vt:lpwstr>Audit Files</vt:lpwstr>
  </property>
  <property fmtid="{D5CDD505-2E9C-101B-9397-08002B2CF9AE}" pid="7" name="DocumentID">
    <vt:lpwstr>C911AF86-426B-4FB8-9056-A605EB304762</vt:lpwstr>
  </property>
  <property fmtid="{D5CDD505-2E9C-101B-9397-08002B2CF9AE}" pid="8" name="ComponentID">
    <vt:lpwstr>DD12B08B-93B5-4153-ACBC-66180BB2C697</vt:lpwstr>
  </property>
  <property fmtid="{D5CDD505-2E9C-101B-9397-08002B2CF9AE}" pid="9" name="ComponentName">
    <vt:lpwstr>TOA-PPIH Co.,Ltd.</vt:lpwstr>
  </property>
  <property fmtid="{D5CDD505-2E9C-101B-9397-08002B2CF9AE}" pid="10" name="Locale">
    <vt:lpwstr>en</vt:lpwstr>
  </property>
  <property fmtid="{D5CDD505-2E9C-101B-9397-08002B2CF9AE}" pid="11" name="FilePath">
    <vt:lpwstr>C:\ProgramData\eAudIT\DM\6dc74f8d-33b7-41b4-a860-fd3d81d8c6cf\ReadOnlyDocs\\4.7.0040PPIH FS TH.docx</vt:lpwstr>
  </property>
  <property fmtid="{D5CDD505-2E9C-101B-9397-08002B2CF9AE}" pid="12" name="SiteType">
    <vt:lpwstr>Engagement2017</vt:lpwstr>
  </property>
  <property fmtid="{D5CDD505-2E9C-101B-9397-08002B2CF9AE}" pid="13" name="ResourceDBName">
    <vt:lpwstr>eAudITAppDB2017_SEV1</vt:lpwstr>
  </property>
  <property fmtid="{D5CDD505-2E9C-101B-9397-08002B2CF9AE}" pid="14" name="Product">
    <vt:lpwstr>eAudIT2017</vt:lpwstr>
  </property>
  <property fmtid="{D5CDD505-2E9C-101B-9397-08002B2CF9AE}" pid="15" name="Version">
    <vt:lpwstr>V1</vt:lpwstr>
  </property>
  <property fmtid="{D5CDD505-2E9C-101B-9397-08002B2CF9AE}" pid="16" name="IsMembershipServiceImplemented">
    <vt:lpwstr>False</vt:lpwstr>
  </property>
  <property fmtid="{D5CDD505-2E9C-101B-9397-08002B2CF9AE}" pid="17" name="OnLine">
    <vt:lpwstr>False</vt:lpwstr>
  </property>
  <property fmtid="{D5CDD505-2E9C-101B-9397-08002B2CF9AE}" pid="18" name="SiteSource">
    <vt:lpwstr>Workgroup</vt:lpwstr>
  </property>
  <property fmtid="{D5CDD505-2E9C-101B-9397-08002B2CF9AE}" pid="19" name="RestrictedRibbons">
    <vt:lpwstr>AI-T|CT-T</vt:lpwstr>
  </property>
</Properties>
</file>