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41333C" w14:textId="77777777" w:rsidR="006424C9" w:rsidRPr="00557086" w:rsidRDefault="006424C9" w:rsidP="008003E2">
      <w:pPr>
        <w:pStyle w:val="IndexHeading1"/>
        <w:spacing w:after="0" w:line="240" w:lineRule="atLeast"/>
        <w:ind w:left="1138" w:hanging="1138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3C763B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3C763B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3C763B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32578932" w14:textId="77777777" w:rsidR="006424C9" w:rsidRPr="00562748" w:rsidRDefault="006424C9" w:rsidP="000229D6">
      <w:pPr>
        <w:pStyle w:val="IndexHeading1"/>
        <w:spacing w:after="0" w:line="240" w:lineRule="atLeast"/>
        <w:ind w:left="1138" w:hanging="1138"/>
        <w:jc w:val="both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63371B81" w14:textId="77777777" w:rsidR="006424C9" w:rsidRPr="001B7AB7" w:rsidRDefault="006424C9" w:rsidP="000229D6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8" w:hanging="1138"/>
        <w:jc w:val="both"/>
        <w:rPr>
          <w:rFonts w:ascii="Angsana New" w:hAnsi="Angsana New" w:cs="Angsana New"/>
        </w:rPr>
      </w:pPr>
      <w:r w:rsidRPr="00D41FAF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D41FAF">
        <w:rPr>
          <w:rFonts w:ascii="Angsana New" w:hAnsi="Angsana New" w:cs="Angsana New"/>
          <w:sz w:val="30"/>
          <w:szCs w:val="30"/>
          <w:cs/>
          <w:lang w:bidi="th-TH"/>
        </w:rPr>
        <w:t>ทั่วไป</w:t>
      </w:r>
    </w:p>
    <w:p w14:paraId="5427039F" w14:textId="77777777" w:rsidR="001B7AB7" w:rsidRPr="00D41FAF" w:rsidRDefault="00FC4A58" w:rsidP="000229D6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8" w:hanging="1138"/>
        <w:jc w:val="both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การใช้เกณฑ์ในการดำเนินงานต่อเนื่อง</w:t>
      </w:r>
    </w:p>
    <w:p w14:paraId="77C2C9D8" w14:textId="77777777" w:rsidR="006424C9" w:rsidRPr="00FB7E58" w:rsidRDefault="006424C9" w:rsidP="000229D6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8" w:hanging="1138"/>
        <w:jc w:val="both"/>
        <w:rPr>
          <w:rFonts w:ascii="Angsana New" w:hAnsi="Angsana New" w:cs="Angsana New"/>
        </w:rPr>
      </w:pPr>
      <w:r w:rsidRPr="00D41FAF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</w:t>
      </w:r>
      <w:r w:rsidR="00D41FAF" w:rsidRPr="00D41FAF">
        <w:rPr>
          <w:rFonts w:ascii="Angsana New" w:hAnsi="Angsana New" w:cs="Angsana New"/>
          <w:sz w:val="30"/>
          <w:szCs w:val="30"/>
          <w:cs/>
          <w:lang w:bidi="th-TH"/>
        </w:rPr>
        <w:t>นระหว่างกาล</w:t>
      </w:r>
    </w:p>
    <w:p w14:paraId="06C65091" w14:textId="77777777" w:rsidR="006424C9" w:rsidRPr="00D41FAF" w:rsidRDefault="006424C9" w:rsidP="000229D6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8" w:hanging="1138"/>
        <w:rPr>
          <w:rFonts w:ascii="Angsana New" w:hAnsi="Angsana New" w:cs="Angsana New"/>
          <w:sz w:val="30"/>
          <w:szCs w:val="30"/>
          <w:lang w:bidi="th-TH"/>
        </w:rPr>
      </w:pPr>
      <w:r w:rsidRPr="00D41FAF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10D9023" w14:textId="77777777" w:rsidR="006424C9" w:rsidRPr="00D41FAF" w:rsidRDefault="000F6195" w:rsidP="000229D6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8" w:hanging="1138"/>
        <w:jc w:val="both"/>
        <w:rPr>
          <w:rFonts w:ascii="Angsana New" w:hAnsi="Angsana New" w:cs="Angsana New"/>
          <w:sz w:val="30"/>
          <w:szCs w:val="30"/>
        </w:rPr>
      </w:pPr>
      <w:r w:rsidRPr="00D41FAF">
        <w:rPr>
          <w:rFonts w:ascii="Angsana New" w:hAnsi="Angsana New" w:cs="Angsana New"/>
          <w:sz w:val="30"/>
          <w:szCs w:val="30"/>
          <w:cs/>
          <w:lang w:bidi="th-TH"/>
        </w:rPr>
        <w:t>เงินลงทุน</w:t>
      </w:r>
      <w:r w:rsidR="00DD0AA6" w:rsidRPr="00D41FAF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14:paraId="005F50CE" w14:textId="77777777" w:rsidR="006424C9" w:rsidRPr="00C72795" w:rsidRDefault="006424C9" w:rsidP="000229D6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8" w:hanging="1138"/>
        <w:jc w:val="both"/>
        <w:rPr>
          <w:rFonts w:ascii="Angsana New" w:hAnsi="Angsana New" w:cs="Angsana New"/>
        </w:rPr>
      </w:pPr>
      <w:r w:rsidRPr="00D41FAF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63ABAA41" w14:textId="77777777" w:rsidR="00C72795" w:rsidRPr="00C72795" w:rsidRDefault="00C72795" w:rsidP="00C72795">
      <w:pPr>
        <w:pStyle w:val="index"/>
        <w:numPr>
          <w:ilvl w:val="0"/>
          <w:numId w:val="16"/>
        </w:numPr>
        <w:tabs>
          <w:tab w:val="clear" w:pos="34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74634">
        <w:rPr>
          <w:rFonts w:ascii="Angsana New" w:hAnsi="Angsana New" w:cs="Angsana New"/>
          <w:sz w:val="30"/>
          <w:szCs w:val="30"/>
          <w:cs/>
          <w:lang w:bidi="th-TH"/>
        </w:rPr>
        <w:t>การดำเนินงานที่ยกเลิก</w:t>
      </w:r>
    </w:p>
    <w:p w14:paraId="4BAF6686" w14:textId="77777777" w:rsidR="006424C9" w:rsidRPr="00D41FAF" w:rsidRDefault="006424C9" w:rsidP="000229D6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8" w:hanging="1138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D41FAF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เงินลงทุนในบริษัทร่วม</w:t>
      </w:r>
    </w:p>
    <w:p w14:paraId="22FD0E21" w14:textId="77777777" w:rsidR="006424C9" w:rsidRDefault="006424C9" w:rsidP="000229D6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8" w:hanging="1138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D41FAF">
        <w:rPr>
          <w:rFonts w:ascii="Angsana New" w:hAnsi="Angsana New" w:cs="Angsana New"/>
          <w:sz w:val="30"/>
          <w:szCs w:val="30"/>
          <w:cs/>
          <w:lang w:bidi="th-TH"/>
        </w:rPr>
        <w:t>เงินลงทุน</w:t>
      </w:r>
      <w:r w:rsidRPr="00D41FAF">
        <w:rPr>
          <w:rFonts w:ascii="Angsana New" w:hAnsi="Angsana New" w:cs="Angsana New" w:hint="cs"/>
          <w:sz w:val="30"/>
          <w:szCs w:val="30"/>
          <w:cs/>
          <w:lang w:bidi="th-TH"/>
        </w:rPr>
        <w:t>ในบริษัทย่อย</w:t>
      </w:r>
    </w:p>
    <w:p w14:paraId="6113CD98" w14:textId="77777777" w:rsidR="00D610B4" w:rsidRPr="00D41FAF" w:rsidRDefault="00D610B4" w:rsidP="000229D6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8" w:hanging="1138"/>
        <w:jc w:val="both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4FC3369B" w14:textId="77777777" w:rsidR="000F6195" w:rsidRDefault="000F6195" w:rsidP="000229D6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8" w:hanging="1138"/>
        <w:jc w:val="both"/>
        <w:rPr>
          <w:rFonts w:ascii="Angsana New" w:hAnsi="Angsana New" w:cs="Angsana New"/>
          <w:sz w:val="30"/>
          <w:szCs w:val="30"/>
        </w:rPr>
      </w:pPr>
      <w:r w:rsidRPr="00D41FAF">
        <w:rPr>
          <w:rFonts w:ascii="Angsana New" w:hAnsi="Angsana New" w:cs="Angsana New" w:hint="cs"/>
          <w:sz w:val="30"/>
          <w:szCs w:val="30"/>
          <w:cs/>
          <w:lang w:bidi="th-TH"/>
        </w:rPr>
        <w:t>ใบอนุญาตให้ใช้คลื่นความถี่</w:t>
      </w:r>
      <w:r w:rsidR="00D15ECC" w:rsidRPr="00D41FAF">
        <w:rPr>
          <w:rFonts w:ascii="Angsana New" w:hAnsi="Angsana New" w:cs="Angsana New" w:hint="cs"/>
          <w:sz w:val="30"/>
          <w:szCs w:val="30"/>
          <w:cs/>
          <w:lang w:bidi="th-TH"/>
        </w:rPr>
        <w:t>และประกอบกิจการโทรทัศน์</w:t>
      </w:r>
    </w:p>
    <w:p w14:paraId="0F12B1DA" w14:textId="77777777" w:rsidR="007275F2" w:rsidRPr="007275F2" w:rsidRDefault="007275F2" w:rsidP="007275F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8" w:hanging="1138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485EE1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5B3DADFE" w14:textId="77777777" w:rsidR="006424C9" w:rsidRPr="006F60D8" w:rsidRDefault="008358B0" w:rsidP="000229D6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8" w:hanging="1138"/>
        <w:jc w:val="both"/>
        <w:rPr>
          <w:rFonts w:ascii="Angsana New" w:hAnsi="Angsana New" w:cs="Angsana New"/>
          <w:sz w:val="30"/>
          <w:szCs w:val="30"/>
        </w:rPr>
      </w:pPr>
      <w:r w:rsidRPr="006F60D8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="006F60D8" w:rsidRPr="006F60D8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และการจำแนกรายได้</w:t>
      </w:r>
    </w:p>
    <w:p w14:paraId="6848D325" w14:textId="77777777" w:rsidR="006424C9" w:rsidRPr="00D41FAF" w:rsidRDefault="006424C9" w:rsidP="000229D6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8" w:hanging="1138"/>
        <w:jc w:val="both"/>
        <w:rPr>
          <w:rFonts w:ascii="Angsana New" w:hAnsi="Angsana New" w:cs="Angsana New"/>
          <w:sz w:val="30"/>
          <w:szCs w:val="30"/>
        </w:rPr>
      </w:pPr>
      <w:r w:rsidRPr="00D41FAF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4CD92588" w14:textId="77777777" w:rsidR="006424C9" w:rsidRPr="00D41FAF" w:rsidRDefault="006424C9" w:rsidP="000229D6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8" w:hanging="1138"/>
        <w:jc w:val="both"/>
        <w:rPr>
          <w:rFonts w:ascii="Angsana New" w:hAnsi="Angsana New" w:cs="Angsana New"/>
          <w:sz w:val="30"/>
          <w:szCs w:val="30"/>
        </w:rPr>
      </w:pPr>
      <w:r w:rsidRPr="00D41FAF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</w:t>
      </w:r>
      <w:r w:rsidR="00D94F3D" w:rsidRPr="00D41FAF">
        <w:rPr>
          <w:rFonts w:ascii="Angsana New" w:hAnsi="Angsana New" w:cs="Angsana New" w:hint="cs"/>
          <w:sz w:val="30"/>
          <w:szCs w:val="30"/>
          <w:cs/>
          <w:lang w:bidi="th-TH"/>
        </w:rPr>
        <w:t>กับ</w:t>
      </w:r>
      <w:r w:rsidR="00280418">
        <w:rPr>
          <w:rFonts w:ascii="Angsana New" w:hAnsi="Angsana New" w:cs="Angsana New" w:hint="cs"/>
          <w:sz w:val="30"/>
          <w:szCs w:val="30"/>
          <w:cs/>
          <w:lang w:bidi="th-TH"/>
        </w:rPr>
        <w:t>กิจการที่ไม่เกี่ยวข้องกัน</w:t>
      </w:r>
    </w:p>
    <w:p w14:paraId="4181AC3F" w14:textId="77777777" w:rsidR="008D20B6" w:rsidRDefault="008D20B6" w:rsidP="008D20B6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8" w:hanging="1138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หนี้สินที่อาจเกิดขึ้น</w:t>
      </w:r>
    </w:p>
    <w:p w14:paraId="26B9BE8F" w14:textId="77777777" w:rsidR="007F108F" w:rsidRDefault="007F108F" w:rsidP="007F108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8" w:hanging="1138"/>
        <w:jc w:val="both"/>
        <w:rPr>
          <w:rFonts w:ascii="Angsana New" w:hAnsi="Angsana New" w:cs="Angsana New"/>
          <w:sz w:val="30"/>
          <w:szCs w:val="30"/>
        </w:rPr>
      </w:pPr>
      <w:r w:rsidRPr="00D41FAF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3ED04D57" w14:textId="77777777" w:rsidR="00BD6765" w:rsidRPr="00BD6765" w:rsidRDefault="00BD6765" w:rsidP="00BD6765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8" w:hanging="1138"/>
        <w:jc w:val="both"/>
        <w:rPr>
          <w:rFonts w:ascii="Angsana New" w:hAnsi="Angsana New" w:cs="Angsana New"/>
          <w:sz w:val="30"/>
          <w:szCs w:val="30"/>
        </w:rPr>
      </w:pPr>
      <w:r w:rsidRPr="00BD6765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5833D0D4" w14:textId="77777777" w:rsidR="00A12C66" w:rsidRPr="007F108F" w:rsidRDefault="00A12C66" w:rsidP="00A12C66">
      <w:pPr>
        <w:pStyle w:val="index"/>
        <w:tabs>
          <w:tab w:val="left" w:pos="1134"/>
        </w:tabs>
        <w:spacing w:after="0" w:line="240" w:lineRule="atLeast"/>
        <w:ind w:left="1138" w:firstLine="0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56DF4721" w14:textId="77777777" w:rsidR="000B221F" w:rsidRPr="00C51B5B" w:rsidRDefault="002371CF" w:rsidP="000B2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>
        <w:rPr>
          <w:b/>
          <w:bCs/>
        </w:rPr>
        <w:br w:type="page"/>
      </w:r>
      <w:r w:rsidR="000B221F" w:rsidRPr="000B221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0B221F" w:rsidRPr="00C51B5B">
        <w:rPr>
          <w:rFonts w:ascii="Angsana New" w:hAnsi="Angsana New"/>
          <w:sz w:val="30"/>
          <w:szCs w:val="30"/>
          <w:cs/>
        </w:rPr>
        <w:t>เป็นส่วนหนึ่งของ</w:t>
      </w:r>
      <w:r w:rsidR="000B221F">
        <w:rPr>
          <w:rFonts w:ascii="Angsana New" w:hAnsi="Angsana New" w:hint="cs"/>
          <w:sz w:val="30"/>
          <w:szCs w:val="30"/>
          <w:cs/>
        </w:rPr>
        <w:t>งบ</w:t>
      </w:r>
      <w:r w:rsidR="000B221F" w:rsidRPr="00C51B5B">
        <w:rPr>
          <w:rFonts w:ascii="Angsana New" w:hAnsi="Angsana New"/>
          <w:sz w:val="30"/>
          <w:szCs w:val="30"/>
          <w:cs/>
        </w:rPr>
        <w:t>การเงิน</w:t>
      </w:r>
      <w:r w:rsidR="000B221F" w:rsidRPr="000D165D">
        <w:rPr>
          <w:rFonts w:ascii="Angsana New" w:hAnsi="Angsana New"/>
          <w:sz w:val="30"/>
          <w:szCs w:val="30"/>
          <w:cs/>
        </w:rPr>
        <w:t>ระหว่างกาล</w:t>
      </w:r>
      <w:r w:rsidR="000B221F" w:rsidRPr="00C51B5B">
        <w:rPr>
          <w:rFonts w:ascii="Angsana New" w:hAnsi="Angsana New"/>
          <w:sz w:val="30"/>
          <w:szCs w:val="30"/>
          <w:cs/>
        </w:rPr>
        <w:t>นี้</w:t>
      </w:r>
    </w:p>
    <w:p w14:paraId="4EB8AF54" w14:textId="77777777" w:rsidR="0025275A" w:rsidRPr="00537579" w:rsidRDefault="0025275A" w:rsidP="00E33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1E2B0A66" w14:textId="6D5D0E15" w:rsidR="0025275A" w:rsidRPr="00537579" w:rsidRDefault="004B6B6A" w:rsidP="00707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537579">
        <w:rPr>
          <w:rFonts w:ascii="Angsana New" w:hAnsi="Angsana New"/>
          <w:sz w:val="30"/>
          <w:szCs w:val="30"/>
          <w:cs/>
        </w:rPr>
        <w:tab/>
      </w:r>
      <w:r w:rsidR="0025275A" w:rsidRPr="00537579">
        <w:rPr>
          <w:rFonts w:ascii="Angsana New" w:hAnsi="Angsana New"/>
          <w:sz w:val="30"/>
          <w:szCs w:val="30"/>
          <w:cs/>
        </w:rPr>
        <w:t>งบการเงิน</w:t>
      </w:r>
      <w:r w:rsidR="00F506F8">
        <w:rPr>
          <w:rFonts w:ascii="Angsana New" w:hAnsi="Angsana New" w:hint="cs"/>
          <w:sz w:val="30"/>
          <w:szCs w:val="30"/>
          <w:cs/>
        </w:rPr>
        <w:t>ระหว่างกาล</w:t>
      </w:r>
      <w:r w:rsidR="0049566A" w:rsidRPr="00537579">
        <w:rPr>
          <w:rFonts w:ascii="Angsana New" w:hAnsi="Angsana New"/>
          <w:sz w:val="30"/>
          <w:szCs w:val="30"/>
          <w:cs/>
        </w:rPr>
        <w:t>นี้</w:t>
      </w:r>
      <w:r w:rsidR="0025275A" w:rsidRPr="00537579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537579">
        <w:rPr>
          <w:rFonts w:ascii="Angsana New" w:hAnsi="Angsana New"/>
          <w:sz w:val="30"/>
          <w:szCs w:val="30"/>
          <w:cs/>
        </w:rPr>
        <w:t>ติ</w:t>
      </w:r>
      <w:r w:rsidR="00C67B97" w:rsidRPr="00537579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537579">
        <w:rPr>
          <w:rFonts w:ascii="Angsana New" w:hAnsi="Angsana New"/>
          <w:sz w:val="30"/>
          <w:szCs w:val="30"/>
          <w:cs/>
        </w:rPr>
        <w:t>จาก</w:t>
      </w:r>
      <w:r w:rsidR="003D3556" w:rsidRPr="00537579">
        <w:rPr>
          <w:rFonts w:ascii="Angsana New" w:hAnsi="Angsana New"/>
          <w:sz w:val="30"/>
          <w:szCs w:val="30"/>
          <w:cs/>
        </w:rPr>
        <w:t>คณะ</w:t>
      </w:r>
      <w:r w:rsidR="006322AD" w:rsidRPr="00537579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537579">
        <w:rPr>
          <w:rFonts w:ascii="Angsana New" w:hAnsi="Angsana New"/>
          <w:sz w:val="30"/>
          <w:szCs w:val="30"/>
          <w:cs/>
        </w:rPr>
        <w:t>วันที่</w:t>
      </w:r>
      <w:r w:rsidR="004630FF" w:rsidRPr="00537579">
        <w:rPr>
          <w:rFonts w:ascii="Angsana New" w:hAnsi="Angsana New"/>
          <w:sz w:val="30"/>
          <w:szCs w:val="30"/>
          <w:cs/>
        </w:rPr>
        <w:t xml:space="preserve"> </w:t>
      </w:r>
      <w:r w:rsidR="00413C7D">
        <w:rPr>
          <w:rFonts w:ascii="Angsana New" w:hAnsi="Angsana New"/>
          <w:sz w:val="30"/>
          <w:szCs w:val="30"/>
        </w:rPr>
        <w:t>24</w:t>
      </w:r>
      <w:r w:rsidR="0044332D">
        <w:rPr>
          <w:rFonts w:ascii="Angsana New" w:hAnsi="Angsana New" w:hint="cs"/>
          <w:sz w:val="30"/>
          <w:szCs w:val="30"/>
          <w:cs/>
        </w:rPr>
        <w:t xml:space="preserve"> </w:t>
      </w:r>
      <w:r w:rsidR="006F4451">
        <w:rPr>
          <w:rFonts w:ascii="Angsana New" w:hAnsi="Angsana New" w:hint="cs"/>
          <w:sz w:val="30"/>
          <w:szCs w:val="30"/>
          <w:cs/>
        </w:rPr>
        <w:t>มีนา</w:t>
      </w:r>
      <w:r w:rsidR="0054380B">
        <w:rPr>
          <w:rFonts w:ascii="Angsana New" w:hAnsi="Angsana New" w:hint="cs"/>
          <w:sz w:val="30"/>
          <w:szCs w:val="30"/>
          <w:cs/>
        </w:rPr>
        <w:t>คม</w:t>
      </w:r>
      <w:r w:rsidR="00D2384B">
        <w:rPr>
          <w:rFonts w:ascii="Angsana New" w:hAnsi="Angsana New" w:hint="cs"/>
          <w:sz w:val="30"/>
          <w:szCs w:val="30"/>
          <w:cs/>
        </w:rPr>
        <w:t xml:space="preserve"> </w:t>
      </w:r>
      <w:r w:rsidR="00B45AFE" w:rsidRPr="00B45AFE">
        <w:rPr>
          <w:rFonts w:ascii="Angsana New" w:hAnsi="Angsana New" w:hint="cs"/>
          <w:sz w:val="30"/>
          <w:szCs w:val="30"/>
        </w:rPr>
        <w:t>256</w:t>
      </w:r>
      <w:r w:rsidR="00B45AFE" w:rsidRPr="00B45AFE">
        <w:rPr>
          <w:rFonts w:ascii="Angsana New" w:hAnsi="Angsana New"/>
          <w:sz w:val="30"/>
          <w:szCs w:val="30"/>
        </w:rPr>
        <w:t>3</w:t>
      </w:r>
    </w:p>
    <w:p w14:paraId="743ABF92" w14:textId="77777777" w:rsidR="00E66B73" w:rsidRPr="00537579" w:rsidRDefault="00E66B73" w:rsidP="00707087">
      <w:pPr>
        <w:pStyle w:val="a1"/>
        <w:tabs>
          <w:tab w:val="clear" w:pos="360"/>
          <w:tab w:val="clear" w:pos="720"/>
          <w:tab w:val="clear" w:pos="1080"/>
          <w:tab w:val="left" w:pos="540"/>
          <w:tab w:val="left" w:pos="567"/>
        </w:tabs>
        <w:ind w:left="567" w:hanging="567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CD4400D" w14:textId="77777777" w:rsidR="00E66B73" w:rsidRPr="00537579" w:rsidRDefault="00A55A02" w:rsidP="001317B9">
      <w:pPr>
        <w:pStyle w:val="NFSTopic"/>
        <w:numPr>
          <w:ilvl w:val="0"/>
          <w:numId w:val="17"/>
        </w:numPr>
        <w:ind w:hanging="1440"/>
      </w:pPr>
      <w:r w:rsidRPr="00537579">
        <w:rPr>
          <w:cs/>
        </w:rPr>
        <w:t>ข้อมูล</w:t>
      </w:r>
      <w:r w:rsidR="00E66B73" w:rsidRPr="00537579">
        <w:rPr>
          <w:cs/>
        </w:rPr>
        <w:t>ทั่วไป</w:t>
      </w:r>
      <w:r w:rsidR="00B970BF" w:rsidRPr="00537579">
        <w:t xml:space="preserve"> </w:t>
      </w:r>
    </w:p>
    <w:p w14:paraId="45A9D783" w14:textId="77777777" w:rsidR="00BC1CEE" w:rsidRPr="00FC0876" w:rsidRDefault="00BC1CEE" w:rsidP="00766F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FBD9D8D" w14:textId="77777777" w:rsidR="0035032A" w:rsidRPr="00537579" w:rsidRDefault="00ED72B8" w:rsidP="00350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 w:rsidRPr="00FC0876">
        <w:rPr>
          <w:rFonts w:ascii="Angsana New" w:hAnsi="Angsana New"/>
          <w:sz w:val="30"/>
          <w:szCs w:val="30"/>
          <w:cs/>
        </w:rPr>
        <w:tab/>
      </w:r>
      <w:r w:rsidR="00C17293" w:rsidRPr="00FC0876">
        <w:rPr>
          <w:rFonts w:ascii="Angsana New" w:hAnsi="Angsana New"/>
          <w:spacing w:val="-4"/>
          <w:sz w:val="30"/>
          <w:szCs w:val="30"/>
          <w:cs/>
        </w:rPr>
        <w:t>บริษัทดำเนินธุรกิจหลักเกี่ยวกับการผลิตและจำหน่ายหนังสือพิมพ์</w:t>
      </w:r>
      <w:r w:rsidR="00857E2B" w:rsidRPr="00FC0876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234EAF" w:rsidRPr="00FC0876">
        <w:rPr>
          <w:rFonts w:ascii="Angsana New" w:hAnsi="Angsana New"/>
          <w:spacing w:val="-4"/>
          <w:sz w:val="30"/>
          <w:szCs w:val="30"/>
          <w:cs/>
        </w:rPr>
        <w:t xml:space="preserve">สิ่งพิมพ์ </w:t>
      </w:r>
      <w:r w:rsidR="00770912" w:rsidRPr="00FC0876">
        <w:rPr>
          <w:rFonts w:ascii="Angsana New" w:hAnsi="Angsana New"/>
          <w:spacing w:val="-4"/>
          <w:sz w:val="30"/>
          <w:szCs w:val="30"/>
          <w:cs/>
        </w:rPr>
        <w:t>ให้บริการโฆษณา</w:t>
      </w:r>
      <w:r w:rsidR="00234EAF" w:rsidRPr="00FC0876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6276DF" w:rsidRPr="00FC0876">
        <w:rPr>
          <w:rFonts w:ascii="Angsana New" w:hAnsi="Angsana New"/>
          <w:spacing w:val="-4"/>
          <w:sz w:val="30"/>
          <w:szCs w:val="30"/>
          <w:cs/>
        </w:rPr>
        <w:t>ข้อมูลข่าวสา</w:t>
      </w:r>
      <w:r w:rsidR="00F73C32" w:rsidRPr="00FC0876">
        <w:rPr>
          <w:rFonts w:ascii="Angsana New" w:hAnsi="Angsana New"/>
          <w:spacing w:val="-4"/>
          <w:sz w:val="30"/>
          <w:szCs w:val="30"/>
          <w:cs/>
        </w:rPr>
        <w:t>ร</w:t>
      </w:r>
      <w:r w:rsidR="00857E2B" w:rsidRPr="00FC0876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770912" w:rsidRPr="00FC0876">
        <w:rPr>
          <w:rFonts w:ascii="Angsana New" w:hAnsi="Angsana New" w:hint="cs"/>
          <w:spacing w:val="-6"/>
          <w:sz w:val="30"/>
          <w:szCs w:val="30"/>
          <w:cs/>
        </w:rPr>
        <w:t>และอื่นๆ</w:t>
      </w:r>
      <w:r w:rsidR="00F73C32" w:rsidRPr="00FC087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35032A">
        <w:rPr>
          <w:rFonts w:ascii="Angsana New" w:hAnsi="Angsana New" w:hint="cs"/>
          <w:spacing w:val="-6"/>
          <w:sz w:val="30"/>
          <w:szCs w:val="30"/>
          <w:cs/>
        </w:rPr>
        <w:t>กลุ่มบริษัทดำเนินธุรกิจหลักเกี่ยวกับ</w:t>
      </w:r>
      <w:r w:rsidR="0035032A" w:rsidRPr="00857E2B">
        <w:rPr>
          <w:rFonts w:ascii="Angsana New" w:hAnsi="Angsana New"/>
          <w:spacing w:val="-4"/>
          <w:sz w:val="30"/>
          <w:szCs w:val="30"/>
          <w:cs/>
        </w:rPr>
        <w:t>การผลิต</w:t>
      </w:r>
      <w:r w:rsidR="009A53E5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35032A" w:rsidRPr="00857E2B">
        <w:rPr>
          <w:rFonts w:ascii="Angsana New" w:hAnsi="Angsana New"/>
          <w:spacing w:val="-4"/>
          <w:sz w:val="30"/>
          <w:szCs w:val="30"/>
          <w:cs/>
        </w:rPr>
        <w:t>จำหน่ายหนังสือพิมพ์</w:t>
      </w:r>
      <w:r w:rsidR="0035032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5032A" w:rsidRPr="00857E2B">
        <w:rPr>
          <w:rFonts w:ascii="Angsana New" w:hAnsi="Angsana New"/>
          <w:spacing w:val="-4"/>
          <w:sz w:val="30"/>
          <w:szCs w:val="30"/>
          <w:cs/>
        </w:rPr>
        <w:t>สิ่งพิมพ์</w:t>
      </w:r>
      <w:r w:rsidR="0035032A">
        <w:rPr>
          <w:rFonts w:ascii="Angsana New" w:hAnsi="Angsana New" w:hint="cs"/>
          <w:spacing w:val="-4"/>
          <w:sz w:val="30"/>
          <w:szCs w:val="30"/>
          <w:cs/>
        </w:rPr>
        <w:t xml:space="preserve"> สิ่งพิมพ์ดิจิตอล และสื่อโฆษณา</w:t>
      </w:r>
      <w:r w:rsidR="0035032A">
        <w:rPr>
          <w:rFonts w:ascii="Angsana New" w:hAnsi="Angsana New"/>
          <w:spacing w:val="-4"/>
          <w:sz w:val="30"/>
          <w:szCs w:val="30"/>
        </w:rPr>
        <w:t xml:space="preserve"> </w:t>
      </w:r>
      <w:r w:rsidR="0035032A">
        <w:rPr>
          <w:rFonts w:ascii="Angsana New" w:hAnsi="Angsana New" w:hint="cs"/>
          <w:spacing w:val="-4"/>
          <w:sz w:val="30"/>
          <w:szCs w:val="30"/>
          <w:cs/>
        </w:rPr>
        <w:t xml:space="preserve">ผลิตรายการโทรทัศน์ </w:t>
      </w:r>
      <w:r w:rsidR="0035032A" w:rsidRPr="00857E2B">
        <w:rPr>
          <w:rFonts w:ascii="Angsana New" w:hAnsi="Angsana New"/>
          <w:spacing w:val="-4"/>
          <w:sz w:val="30"/>
          <w:szCs w:val="30"/>
          <w:cs/>
        </w:rPr>
        <w:t>ให้บริการโฆษณา</w:t>
      </w:r>
      <w:r w:rsidR="0035032A" w:rsidRPr="00857E2B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35032A" w:rsidRPr="00857E2B">
        <w:rPr>
          <w:rFonts w:ascii="Angsana New" w:hAnsi="Angsana New"/>
          <w:spacing w:val="-4"/>
          <w:sz w:val="30"/>
          <w:szCs w:val="30"/>
          <w:cs/>
        </w:rPr>
        <w:t>ข้อมูลข่าวสาร</w:t>
      </w:r>
      <w:r w:rsidR="0035032A">
        <w:rPr>
          <w:rFonts w:ascii="Angsana New" w:hAnsi="Angsana New" w:hint="cs"/>
          <w:spacing w:val="-4"/>
          <w:sz w:val="30"/>
          <w:szCs w:val="30"/>
          <w:cs/>
        </w:rPr>
        <w:t xml:space="preserve">ผ่านสื่อโทรทัศน์และอื่นๆ </w:t>
      </w:r>
    </w:p>
    <w:p w14:paraId="4851DF59" w14:textId="77777777" w:rsidR="001A0E1F" w:rsidRDefault="001A0E1F" w:rsidP="00350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7F22ADC" w14:textId="667A6E17" w:rsidR="001A0E1F" w:rsidRPr="00AA0720" w:rsidRDefault="00D610B4" w:rsidP="00D61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39" w:right="-45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="003138EF">
        <w:rPr>
          <w:rFonts w:ascii="Angsana New" w:hAnsi="Angsana New" w:hint="cs"/>
          <w:sz w:val="30"/>
          <w:szCs w:val="30"/>
          <w:cs/>
        </w:rPr>
        <w:t xml:space="preserve">เนชั่น ดิจิทัล คอนเทนท์ </w:t>
      </w:r>
      <w:r>
        <w:rPr>
          <w:rFonts w:ascii="Angsana New" w:hAnsi="Angsana New" w:hint="cs"/>
          <w:sz w:val="30"/>
          <w:szCs w:val="30"/>
          <w:cs/>
        </w:rPr>
        <w:t xml:space="preserve">จำกัด </w:t>
      </w:r>
      <w:r w:rsidRPr="00B14981">
        <w:rPr>
          <w:rFonts w:ascii="Angsana New" w:hAnsi="Angsana New" w:hint="cs"/>
          <w:i/>
          <w:iCs/>
          <w:sz w:val="30"/>
          <w:szCs w:val="30"/>
          <w:cs/>
        </w:rPr>
        <w:t xml:space="preserve">(เดิมชื่อ </w:t>
      </w:r>
      <w:r w:rsidRPr="00B14981">
        <w:rPr>
          <w:rFonts w:ascii="Angsana New" w:hAnsi="Angsana New"/>
          <w:i/>
          <w:iCs/>
          <w:sz w:val="30"/>
          <w:szCs w:val="30"/>
        </w:rPr>
        <w:t>“</w:t>
      </w:r>
      <w:r w:rsidR="001A0E1F" w:rsidRPr="00B14981">
        <w:rPr>
          <w:rFonts w:ascii="Angsana New" w:hAnsi="Angsana New"/>
          <w:i/>
          <w:iCs/>
          <w:sz w:val="30"/>
          <w:szCs w:val="30"/>
          <w:cs/>
        </w:rPr>
        <w:t xml:space="preserve">บริษัท </w:t>
      </w:r>
      <w:r w:rsidR="00C307BA" w:rsidRPr="00B14981">
        <w:rPr>
          <w:rFonts w:ascii="Angsana New" w:hAnsi="Angsana New" w:hint="cs"/>
          <w:i/>
          <w:iCs/>
          <w:sz w:val="30"/>
          <w:szCs w:val="30"/>
          <w:cs/>
        </w:rPr>
        <w:t xml:space="preserve">สปริง </w:t>
      </w:r>
      <w:r w:rsidR="00B45AFE" w:rsidRPr="00B14981">
        <w:rPr>
          <w:rFonts w:ascii="Angsana New" w:hAnsi="Angsana New"/>
          <w:i/>
          <w:iCs/>
          <w:sz w:val="30"/>
          <w:szCs w:val="30"/>
        </w:rPr>
        <w:t>26</w:t>
      </w:r>
      <w:r w:rsidR="001A0E1F" w:rsidRPr="00B14981">
        <w:rPr>
          <w:rFonts w:ascii="Angsana New" w:hAnsi="Angsana New"/>
          <w:i/>
          <w:iCs/>
          <w:sz w:val="30"/>
          <w:szCs w:val="30"/>
          <w:cs/>
        </w:rPr>
        <w:t xml:space="preserve"> จำกัด</w:t>
      </w:r>
      <w:r w:rsidRPr="00B14981">
        <w:rPr>
          <w:rFonts w:ascii="Angsana New" w:hAnsi="Angsana New"/>
          <w:i/>
          <w:iCs/>
          <w:sz w:val="30"/>
          <w:szCs w:val="30"/>
        </w:rPr>
        <w:t>”)</w:t>
      </w:r>
      <w:r w:rsidR="007143F3">
        <w:rPr>
          <w:rFonts w:ascii="Angsana New" w:hAnsi="Angsana New" w:hint="cs"/>
          <w:sz w:val="30"/>
          <w:szCs w:val="30"/>
          <w:cs/>
        </w:rPr>
        <w:t xml:space="preserve"> </w:t>
      </w:r>
      <w:r w:rsidR="005B1686">
        <w:rPr>
          <w:rFonts w:ascii="Angsana New" w:hAnsi="Angsana New" w:hint="cs"/>
          <w:sz w:val="30"/>
          <w:szCs w:val="30"/>
          <w:cs/>
        </w:rPr>
        <w:t>ซึ่งเป็นบริษัทย่อย</w:t>
      </w:r>
      <w:r w:rsidR="001A0E1F" w:rsidRPr="00316B46">
        <w:rPr>
          <w:rFonts w:ascii="Angsana New" w:hAnsi="Angsana New"/>
          <w:sz w:val="30"/>
          <w:szCs w:val="30"/>
          <w:cs/>
        </w:rPr>
        <w:t xml:space="preserve"> </w:t>
      </w:r>
      <w:r w:rsidR="001A0E1F">
        <w:rPr>
          <w:rFonts w:ascii="Angsana New" w:hAnsi="Angsana New" w:hint="cs"/>
          <w:sz w:val="30"/>
          <w:szCs w:val="30"/>
          <w:cs/>
        </w:rPr>
        <w:t>ได้รับใบอนุญาตให้ใช้</w:t>
      </w:r>
      <w:r w:rsidR="001A0E1F" w:rsidRPr="00316B46">
        <w:rPr>
          <w:rFonts w:ascii="Angsana New" w:hAnsi="Angsana New"/>
          <w:sz w:val="30"/>
          <w:szCs w:val="30"/>
          <w:cs/>
        </w:rPr>
        <w:t>คลื่นความถี่</w:t>
      </w:r>
      <w:r w:rsidR="001A0E1F">
        <w:rPr>
          <w:rFonts w:ascii="Angsana New" w:hAnsi="Angsana New" w:hint="cs"/>
          <w:sz w:val="30"/>
          <w:szCs w:val="30"/>
          <w:cs/>
        </w:rPr>
        <w:t xml:space="preserve">และประกอบกิจการโทรทัศน์ </w:t>
      </w:r>
      <w:r w:rsidR="001A0E1F" w:rsidRPr="00316B46">
        <w:rPr>
          <w:rFonts w:ascii="Angsana New" w:hAnsi="Angsana New"/>
          <w:sz w:val="30"/>
          <w:szCs w:val="30"/>
          <w:cs/>
        </w:rPr>
        <w:t>เพื่อให้บริกา</w:t>
      </w:r>
      <w:r w:rsidR="001A0E1F">
        <w:rPr>
          <w:rFonts w:ascii="Angsana New" w:hAnsi="Angsana New"/>
          <w:sz w:val="30"/>
          <w:szCs w:val="30"/>
          <w:cs/>
        </w:rPr>
        <w:t>รโทรทัศน์ภาคพื้นดินในระบบดิจิ</w:t>
      </w:r>
      <w:r w:rsidR="00D2384B">
        <w:rPr>
          <w:rFonts w:ascii="Angsana New" w:hAnsi="Angsana New" w:hint="cs"/>
          <w:sz w:val="30"/>
          <w:szCs w:val="30"/>
          <w:cs/>
        </w:rPr>
        <w:t>ตอล</w:t>
      </w:r>
      <w:r w:rsidR="001A0E1F" w:rsidRPr="00316B46">
        <w:rPr>
          <w:rFonts w:ascii="Angsana New" w:hAnsi="Angsana New"/>
          <w:sz w:val="30"/>
          <w:szCs w:val="30"/>
          <w:cs/>
        </w:rPr>
        <w:t xml:space="preserve"> ประเภทบริการทางธุรกิจระดับชาติ</w:t>
      </w:r>
      <w:r w:rsidR="001A0E1F">
        <w:rPr>
          <w:rFonts w:ascii="Angsana New" w:hAnsi="Angsana New" w:hint="cs"/>
          <w:sz w:val="30"/>
          <w:szCs w:val="30"/>
          <w:cs/>
        </w:rPr>
        <w:t xml:space="preserve"> </w:t>
      </w:r>
      <w:r w:rsidR="001A0E1F" w:rsidRPr="00316B46">
        <w:rPr>
          <w:rFonts w:ascii="Angsana New" w:hAnsi="Angsana New"/>
          <w:sz w:val="30"/>
          <w:szCs w:val="30"/>
          <w:cs/>
        </w:rPr>
        <w:t>ในหมวดหมู่</w:t>
      </w:r>
      <w:r w:rsidR="001A0E1F" w:rsidRPr="00316B46">
        <w:rPr>
          <w:rFonts w:ascii="Angsana New" w:hAnsi="Angsana New" w:hint="cs"/>
          <w:sz w:val="30"/>
          <w:szCs w:val="30"/>
          <w:cs/>
        </w:rPr>
        <w:t>ทั่วไป</w:t>
      </w:r>
      <w:r w:rsidR="001A0E1F">
        <w:rPr>
          <w:rFonts w:ascii="Angsana New" w:hAnsi="Angsana New" w:hint="cs"/>
          <w:sz w:val="30"/>
          <w:szCs w:val="30"/>
          <w:cs/>
        </w:rPr>
        <w:t xml:space="preserve"> </w:t>
      </w:r>
      <w:r w:rsidR="001A0E1F" w:rsidRPr="00316B46">
        <w:rPr>
          <w:rFonts w:ascii="Angsana New" w:hAnsi="Angsana New" w:hint="cs"/>
          <w:sz w:val="30"/>
          <w:szCs w:val="30"/>
          <w:cs/>
        </w:rPr>
        <w:t>แบบความคมชัดปกติ</w:t>
      </w:r>
      <w:r w:rsidR="00D2384B">
        <w:rPr>
          <w:rFonts w:ascii="Angsana New" w:hAnsi="Angsana New" w:hint="cs"/>
          <w:sz w:val="30"/>
          <w:szCs w:val="30"/>
          <w:cs/>
        </w:rPr>
        <w:t xml:space="preserve"> จากคณะกรรมการกิจการกระจายเสียง กิจการโทรทัศน์และกิจการโทรคมนาคมแห่งชาติ (“กสทช</w:t>
      </w:r>
      <w:r w:rsidR="0000218E">
        <w:rPr>
          <w:rFonts w:ascii="Angsana New" w:hAnsi="Angsana New"/>
          <w:sz w:val="30"/>
          <w:szCs w:val="30"/>
        </w:rPr>
        <w:t>.</w:t>
      </w:r>
      <w:r w:rsidR="00D2384B">
        <w:rPr>
          <w:rFonts w:ascii="Angsana New" w:hAnsi="Angsana New" w:hint="cs"/>
          <w:sz w:val="30"/>
          <w:szCs w:val="30"/>
          <w:cs/>
        </w:rPr>
        <w:t>”)</w:t>
      </w:r>
      <w:r w:rsidR="001A0E1F">
        <w:rPr>
          <w:rFonts w:ascii="Angsana New" w:hAnsi="Angsana New" w:hint="cs"/>
          <w:sz w:val="30"/>
          <w:szCs w:val="30"/>
          <w:cs/>
        </w:rPr>
        <w:t xml:space="preserve"> โดยมีระยะเวลา </w:t>
      </w:r>
      <w:r w:rsidR="00B45AFE" w:rsidRPr="00B45AFE">
        <w:rPr>
          <w:rFonts w:ascii="Angsana New" w:hAnsi="Angsana New" w:hint="cs"/>
          <w:sz w:val="30"/>
          <w:szCs w:val="30"/>
        </w:rPr>
        <w:t>15</w:t>
      </w:r>
      <w:r w:rsidR="001A0E1F">
        <w:rPr>
          <w:rFonts w:ascii="Angsana New" w:hAnsi="Angsana New" w:hint="cs"/>
          <w:sz w:val="30"/>
          <w:szCs w:val="30"/>
          <w:cs/>
        </w:rPr>
        <w:t xml:space="preserve"> ปี เริ่มตั้งแต่วันที่ </w:t>
      </w:r>
      <w:r w:rsidR="00B45AFE" w:rsidRPr="00B45AFE">
        <w:rPr>
          <w:rFonts w:ascii="Angsana New" w:hAnsi="Angsana New" w:hint="cs"/>
          <w:sz w:val="30"/>
          <w:szCs w:val="30"/>
        </w:rPr>
        <w:t>25</w:t>
      </w:r>
      <w:r w:rsidR="001A0E1F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B45AFE" w:rsidRPr="00B45AFE">
        <w:rPr>
          <w:rFonts w:ascii="Angsana New" w:hAnsi="Angsana New" w:hint="cs"/>
          <w:sz w:val="30"/>
          <w:szCs w:val="30"/>
        </w:rPr>
        <w:t>2557</w:t>
      </w:r>
      <w:r w:rsidR="001A0E1F">
        <w:rPr>
          <w:rFonts w:ascii="Angsana New" w:hAnsi="Angsana New" w:hint="cs"/>
          <w:sz w:val="30"/>
          <w:szCs w:val="30"/>
          <w:cs/>
        </w:rPr>
        <w:t xml:space="preserve"> ถึงวันที่ </w:t>
      </w:r>
      <w:r w:rsidR="00B45AFE" w:rsidRPr="00B45AFE">
        <w:rPr>
          <w:rFonts w:ascii="Angsana New" w:hAnsi="Angsana New" w:hint="cs"/>
          <w:sz w:val="30"/>
          <w:szCs w:val="30"/>
        </w:rPr>
        <w:t>24</w:t>
      </w:r>
      <w:r w:rsidR="001A0E1F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B45AFE" w:rsidRPr="00B45AFE">
        <w:rPr>
          <w:rFonts w:ascii="Angsana New" w:hAnsi="Angsana New" w:hint="cs"/>
          <w:sz w:val="30"/>
          <w:szCs w:val="30"/>
        </w:rPr>
        <w:t>2572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D610B4">
        <w:rPr>
          <w:rFonts w:ascii="Angsana New" w:hAnsi="Angsana New"/>
          <w:spacing w:val="-4"/>
          <w:sz w:val="30"/>
          <w:szCs w:val="30"/>
          <w:cs/>
        </w:rPr>
        <w:t xml:space="preserve">ตามที่กล่าวไว้ในหมายเหตุข้อ </w:t>
      </w:r>
      <w:r w:rsidR="00B45AFE" w:rsidRPr="00B45AFE">
        <w:rPr>
          <w:rFonts w:ascii="Angsana New" w:hAnsi="Angsana New"/>
          <w:spacing w:val="-4"/>
          <w:sz w:val="30"/>
          <w:szCs w:val="30"/>
        </w:rPr>
        <w:t>11</w:t>
      </w:r>
      <w:r w:rsidRPr="00D610B4">
        <w:rPr>
          <w:rFonts w:ascii="Angsana New" w:hAnsi="Angsana New"/>
          <w:spacing w:val="-4"/>
          <w:sz w:val="30"/>
          <w:szCs w:val="30"/>
          <w:cs/>
        </w:rPr>
        <w:t xml:space="preserve"> คณะรักษาความสงบแห่งชาติออกคำสั่งที่ </w:t>
      </w:r>
      <w:r w:rsidR="00B45AFE" w:rsidRPr="00B45AFE">
        <w:rPr>
          <w:rFonts w:ascii="Angsana New" w:hAnsi="Angsana New"/>
          <w:spacing w:val="-4"/>
          <w:sz w:val="30"/>
          <w:szCs w:val="30"/>
        </w:rPr>
        <w:t>4</w:t>
      </w:r>
      <w:r w:rsidRPr="00D610B4">
        <w:rPr>
          <w:rFonts w:ascii="Angsana New" w:hAnsi="Angsana New"/>
          <w:spacing w:val="-4"/>
          <w:sz w:val="30"/>
          <w:szCs w:val="30"/>
        </w:rPr>
        <w:t>/</w:t>
      </w:r>
      <w:r w:rsidR="00B45AFE" w:rsidRPr="00B45AFE">
        <w:rPr>
          <w:rFonts w:ascii="Angsana New" w:hAnsi="Angsana New"/>
          <w:spacing w:val="-4"/>
          <w:sz w:val="30"/>
          <w:szCs w:val="30"/>
        </w:rPr>
        <w:t>2562</w:t>
      </w:r>
      <w:r w:rsidRPr="00D610B4">
        <w:rPr>
          <w:rFonts w:ascii="Angsana New" w:hAnsi="Angsana New"/>
          <w:spacing w:val="-4"/>
          <w:sz w:val="30"/>
          <w:szCs w:val="30"/>
          <w:cs/>
        </w:rPr>
        <w:t xml:space="preserve"> เรื่อง มาตรการแก้ไขปัญหาการประกอบกิจการโทรทัศน์และกิจการโทรคมนาคม ในการนี้ บริษัท </w:t>
      </w:r>
      <w:r w:rsidR="00C307BA">
        <w:rPr>
          <w:rFonts w:ascii="Angsana New" w:hAnsi="Angsana New" w:hint="cs"/>
          <w:sz w:val="30"/>
          <w:szCs w:val="30"/>
          <w:cs/>
        </w:rPr>
        <w:t xml:space="preserve">เนชั่น ดิจิทัล คอนเทนท์ </w:t>
      </w:r>
      <w:r w:rsidRPr="00D610B4">
        <w:rPr>
          <w:rFonts w:ascii="Angsana New" w:hAnsi="Angsana New"/>
          <w:spacing w:val="-4"/>
          <w:sz w:val="30"/>
          <w:szCs w:val="30"/>
          <w:cs/>
        </w:rPr>
        <w:t>จำกัด ได้ยื่นความประสงค์ขอคืนใบอนุญาต</w:t>
      </w:r>
      <w:r w:rsidR="00B3349E">
        <w:rPr>
          <w:rFonts w:ascii="Angsana New" w:hAnsi="Angsana New" w:hint="cs"/>
          <w:spacing w:val="-4"/>
          <w:sz w:val="30"/>
          <w:szCs w:val="30"/>
          <w:cs/>
        </w:rPr>
        <w:t>ให้ใช้คลื่นความถี่เพื่อให้บริการโทรทัศน์ในระบบดิจิตอล</w:t>
      </w:r>
      <w:r w:rsidRPr="00D610B4">
        <w:rPr>
          <w:rFonts w:ascii="Angsana New" w:hAnsi="Angsana New"/>
          <w:spacing w:val="-4"/>
          <w:sz w:val="30"/>
          <w:szCs w:val="30"/>
          <w:cs/>
        </w:rPr>
        <w:t xml:space="preserve">แก่กสทช.และได้รับอนุมัติเห็นชอบการคืนช่องดังกล่าว ในวันที่ </w:t>
      </w:r>
      <w:r w:rsidR="00B45AFE" w:rsidRPr="00B45AFE">
        <w:rPr>
          <w:rFonts w:ascii="Angsana New" w:hAnsi="Angsana New"/>
          <w:spacing w:val="-4"/>
          <w:sz w:val="30"/>
          <w:szCs w:val="30"/>
        </w:rPr>
        <w:t>27</w:t>
      </w:r>
      <w:r w:rsidRPr="00D610B4">
        <w:rPr>
          <w:rFonts w:ascii="Angsana New" w:hAnsi="Angsana New"/>
          <w:spacing w:val="-4"/>
          <w:sz w:val="30"/>
          <w:szCs w:val="30"/>
        </w:rPr>
        <w:t xml:space="preserve"> </w:t>
      </w:r>
      <w:r w:rsidRPr="00D610B4">
        <w:rPr>
          <w:rFonts w:ascii="Angsana New" w:hAnsi="Angsana New"/>
          <w:spacing w:val="-4"/>
          <w:sz w:val="30"/>
          <w:szCs w:val="30"/>
          <w:cs/>
        </w:rPr>
        <w:t xml:space="preserve">มิถุนายน </w:t>
      </w:r>
      <w:r w:rsidR="00B45AFE" w:rsidRPr="00B45AFE">
        <w:rPr>
          <w:rFonts w:ascii="Angsana New" w:hAnsi="Angsana New"/>
          <w:spacing w:val="-4"/>
          <w:sz w:val="30"/>
          <w:szCs w:val="30"/>
        </w:rPr>
        <w:t>2562</w:t>
      </w:r>
    </w:p>
    <w:p w14:paraId="7062DF02" w14:textId="77777777" w:rsidR="001A0E1F" w:rsidRPr="00AF1FAF" w:rsidRDefault="001A0E1F" w:rsidP="001A0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C124C8F" w14:textId="09EAAE57" w:rsidR="00EC09C3" w:rsidRDefault="001A0E1F" w:rsidP="00D61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16B46">
        <w:rPr>
          <w:rFonts w:ascii="Angsana New" w:hAnsi="Angsana New"/>
          <w:sz w:val="30"/>
          <w:szCs w:val="30"/>
          <w:cs/>
        </w:rPr>
        <w:t>บริษัท เอ็นบีซี เน็กซ์ วิชั่น จำกัด</w:t>
      </w:r>
      <w:r w:rsidR="007143F3">
        <w:rPr>
          <w:rFonts w:ascii="Angsana New" w:hAnsi="Angsana New" w:hint="cs"/>
          <w:sz w:val="30"/>
          <w:szCs w:val="30"/>
          <w:cs/>
        </w:rPr>
        <w:t xml:space="preserve"> ซึ่ง</w:t>
      </w:r>
      <w:r w:rsidR="008F1399">
        <w:rPr>
          <w:rFonts w:ascii="Angsana New" w:hAnsi="Angsana New" w:hint="cs"/>
          <w:sz w:val="30"/>
          <w:szCs w:val="30"/>
          <w:cs/>
        </w:rPr>
        <w:t>เป็น</w:t>
      </w:r>
      <w:r w:rsidR="007143F3" w:rsidRPr="00316B46">
        <w:rPr>
          <w:rFonts w:ascii="Angsana New" w:hAnsi="Angsana New"/>
          <w:sz w:val="30"/>
          <w:szCs w:val="30"/>
          <w:cs/>
        </w:rPr>
        <w:t>บริษัทย่อย</w:t>
      </w:r>
      <w:r w:rsidR="007143F3" w:rsidRPr="00316B46">
        <w:rPr>
          <w:rFonts w:ascii="Angsana New" w:hAnsi="Angsana New" w:hint="cs"/>
          <w:sz w:val="30"/>
          <w:szCs w:val="30"/>
          <w:cs/>
        </w:rPr>
        <w:t>ทางอ้อม</w:t>
      </w:r>
      <w:r w:rsidR="007143F3" w:rsidRPr="00316B4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ได้รับใบอนุญาตให้ใช้</w:t>
      </w:r>
      <w:r w:rsidRPr="00316B46">
        <w:rPr>
          <w:rFonts w:ascii="Angsana New" w:hAnsi="Angsana New"/>
          <w:sz w:val="30"/>
          <w:szCs w:val="30"/>
          <w:cs/>
        </w:rPr>
        <w:t>คลื่นความถี่</w:t>
      </w:r>
      <w:r>
        <w:rPr>
          <w:rFonts w:ascii="Angsana New" w:hAnsi="Angsana New" w:hint="cs"/>
          <w:sz w:val="30"/>
          <w:szCs w:val="30"/>
          <w:cs/>
        </w:rPr>
        <w:t xml:space="preserve">และประกอบกิจการโทรทัศน์ </w:t>
      </w:r>
      <w:r w:rsidRPr="00316B46">
        <w:rPr>
          <w:rFonts w:ascii="Angsana New" w:hAnsi="Angsana New"/>
          <w:sz w:val="30"/>
          <w:szCs w:val="30"/>
          <w:cs/>
        </w:rPr>
        <w:t>เพื่อให้บริกา</w:t>
      </w:r>
      <w:r>
        <w:rPr>
          <w:rFonts w:ascii="Angsana New" w:hAnsi="Angsana New"/>
          <w:sz w:val="30"/>
          <w:szCs w:val="30"/>
          <w:cs/>
        </w:rPr>
        <w:t>รโทรทัศน์ภาคพื้นดินในระบบดิจิ</w:t>
      </w:r>
      <w:r w:rsidR="00D2384B">
        <w:rPr>
          <w:rFonts w:ascii="Angsana New" w:hAnsi="Angsana New" w:hint="cs"/>
          <w:sz w:val="30"/>
          <w:szCs w:val="30"/>
          <w:cs/>
        </w:rPr>
        <w:t>ตอล</w:t>
      </w:r>
      <w:r w:rsidRPr="00316B46">
        <w:rPr>
          <w:rFonts w:ascii="Angsana New" w:hAnsi="Angsana New"/>
          <w:sz w:val="30"/>
          <w:szCs w:val="30"/>
          <w:cs/>
        </w:rPr>
        <w:t xml:space="preserve"> ประเภทบริการทางธุรกิจระดับชาติ ในหมวดหมู่ข่าวสารและสาระ </w:t>
      </w:r>
      <w:r w:rsidRPr="00316B46">
        <w:rPr>
          <w:rFonts w:ascii="Angsana New" w:hAnsi="Angsana New" w:hint="cs"/>
          <w:sz w:val="30"/>
          <w:szCs w:val="30"/>
          <w:cs/>
        </w:rPr>
        <w:t>แบบความคมชัดปกติ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D2384B">
        <w:rPr>
          <w:rFonts w:ascii="Angsana New" w:hAnsi="Angsana New" w:hint="cs"/>
          <w:sz w:val="30"/>
          <w:szCs w:val="30"/>
          <w:cs/>
        </w:rPr>
        <w:t xml:space="preserve">จากคณะกรรมการกิจการกระจายเสียง กิจการโทรทัศน์และกิจการโทรคมนาคมแห่งชาติ </w:t>
      </w:r>
      <w:r>
        <w:rPr>
          <w:rFonts w:ascii="Angsana New" w:hAnsi="Angsana New" w:hint="cs"/>
          <w:sz w:val="30"/>
          <w:szCs w:val="30"/>
          <w:cs/>
        </w:rPr>
        <w:t xml:space="preserve">โดยมีระยะเวลา </w:t>
      </w:r>
      <w:r w:rsidR="00B45AFE" w:rsidRPr="00B45AFE">
        <w:rPr>
          <w:rFonts w:ascii="Angsana New" w:hAnsi="Angsana New" w:hint="cs"/>
          <w:sz w:val="30"/>
          <w:szCs w:val="30"/>
        </w:rPr>
        <w:t>15</w:t>
      </w:r>
      <w:r>
        <w:rPr>
          <w:rFonts w:ascii="Angsana New" w:hAnsi="Angsana New" w:hint="cs"/>
          <w:sz w:val="30"/>
          <w:szCs w:val="30"/>
          <w:cs/>
        </w:rPr>
        <w:t xml:space="preserve"> ปี เริ่มตั้งแต่วันที่ </w:t>
      </w:r>
      <w:r w:rsidR="00B45AFE" w:rsidRPr="00B45AFE">
        <w:rPr>
          <w:rFonts w:ascii="Angsana New" w:hAnsi="Angsana New" w:hint="cs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B45AFE" w:rsidRPr="00B45AFE">
        <w:rPr>
          <w:rFonts w:ascii="Angsana New" w:hAnsi="Angsana New" w:hint="cs"/>
          <w:sz w:val="30"/>
          <w:szCs w:val="30"/>
        </w:rPr>
        <w:t>2557</w:t>
      </w:r>
      <w:r>
        <w:rPr>
          <w:rFonts w:ascii="Angsana New" w:hAnsi="Angsana New" w:hint="cs"/>
          <w:sz w:val="30"/>
          <w:szCs w:val="30"/>
          <w:cs/>
        </w:rPr>
        <w:t xml:space="preserve"> ถึงวันที่ </w:t>
      </w:r>
      <w:r w:rsidR="00B45AFE" w:rsidRPr="00B45AFE">
        <w:rPr>
          <w:rFonts w:ascii="Angsana New" w:hAnsi="Angsana New" w:hint="cs"/>
          <w:sz w:val="30"/>
          <w:szCs w:val="30"/>
        </w:rPr>
        <w:t>24</w:t>
      </w:r>
      <w:r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B45AFE" w:rsidRPr="00B45AFE">
        <w:rPr>
          <w:rFonts w:ascii="Angsana New" w:hAnsi="Angsana New" w:hint="cs"/>
          <w:sz w:val="30"/>
          <w:szCs w:val="30"/>
        </w:rPr>
        <w:t>2572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D610B4" w:rsidRPr="00D610B4">
        <w:rPr>
          <w:rFonts w:ascii="Angsana New" w:hAnsi="Angsana New"/>
          <w:sz w:val="30"/>
          <w:szCs w:val="30"/>
          <w:cs/>
        </w:rPr>
        <w:t xml:space="preserve">ตามที่กล่าวไว้ในหมายเหตุข้อ </w:t>
      </w:r>
      <w:r w:rsidR="00B45AFE" w:rsidRPr="00B45AFE">
        <w:rPr>
          <w:rFonts w:ascii="Angsana New" w:hAnsi="Angsana New"/>
          <w:sz w:val="30"/>
          <w:szCs w:val="30"/>
        </w:rPr>
        <w:t>11</w:t>
      </w:r>
      <w:r w:rsidR="00D610B4" w:rsidRPr="00D610B4">
        <w:rPr>
          <w:rFonts w:ascii="Angsana New" w:hAnsi="Angsana New"/>
          <w:sz w:val="30"/>
          <w:szCs w:val="30"/>
          <w:cs/>
        </w:rPr>
        <w:t xml:space="preserve"> คณะรักษาความสงบแห่งชาติ ออกคำสั่งที่ </w:t>
      </w:r>
      <w:r w:rsidR="00B45AFE" w:rsidRPr="00B45AFE">
        <w:rPr>
          <w:rFonts w:ascii="Angsana New" w:hAnsi="Angsana New"/>
          <w:sz w:val="30"/>
          <w:szCs w:val="30"/>
        </w:rPr>
        <w:t>4</w:t>
      </w:r>
      <w:r w:rsidR="00D610B4" w:rsidRPr="00D610B4">
        <w:rPr>
          <w:rFonts w:ascii="Angsana New" w:hAnsi="Angsana New"/>
          <w:sz w:val="30"/>
          <w:szCs w:val="30"/>
        </w:rPr>
        <w:t>/</w:t>
      </w:r>
      <w:r w:rsidR="00B45AFE" w:rsidRPr="00B45AFE">
        <w:rPr>
          <w:rFonts w:ascii="Angsana New" w:hAnsi="Angsana New"/>
          <w:sz w:val="30"/>
          <w:szCs w:val="30"/>
        </w:rPr>
        <w:t>2562</w:t>
      </w:r>
      <w:r w:rsidR="00D610B4" w:rsidRPr="00D610B4">
        <w:rPr>
          <w:rFonts w:ascii="Angsana New" w:hAnsi="Angsana New"/>
          <w:sz w:val="30"/>
          <w:szCs w:val="30"/>
          <w:cs/>
        </w:rPr>
        <w:t xml:space="preserve"> เรื่อง มาตรการแก้ไขปัญหาการประกอบกิจการโทรทัศน์และกิจการโทรคมนาคม ในการนี้ บริษัท เอ็นบีซี เน็กซ์ วิชั่น จำกัด ไม่มีความประสงค์จะคืนใบอนุญาต ดังนั้นบริษัท เอ็นบีซี เน็กซ์ วิชั่น จำกัด จึงได้รับยกเว้นค่าธรรมเนียมใบอนุญาต</w:t>
      </w:r>
      <w:r w:rsidR="00B3349E">
        <w:rPr>
          <w:rFonts w:ascii="Angsana New" w:hAnsi="Angsana New" w:hint="cs"/>
          <w:sz w:val="30"/>
          <w:szCs w:val="30"/>
          <w:cs/>
        </w:rPr>
        <w:t xml:space="preserve">ให้ใช้คลื่นความถี่เพื่อให้บริการโทรทัศน์ในระบบดิจิตอล </w:t>
      </w:r>
      <w:r w:rsidR="00D610B4" w:rsidRPr="00D610B4">
        <w:rPr>
          <w:rFonts w:ascii="Angsana New" w:hAnsi="Angsana New"/>
          <w:sz w:val="30"/>
          <w:szCs w:val="30"/>
          <w:cs/>
        </w:rPr>
        <w:t>ตลอดจนการสนับสนุนค่าใช้จ่ายในการเช่าใช้โครงข่ายโทรทัศน์และประโยชน์อื่นๆ</w:t>
      </w:r>
    </w:p>
    <w:p w14:paraId="050FD51B" w14:textId="77777777" w:rsidR="00EC09C3" w:rsidRDefault="00EC09C3" w:rsidP="00EC09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B6F2767" w14:textId="77777777" w:rsidR="00B16784" w:rsidRPr="00537579" w:rsidRDefault="00B16DE3" w:rsidP="001317B9">
      <w:pPr>
        <w:pStyle w:val="NFSTopic"/>
        <w:numPr>
          <w:ilvl w:val="0"/>
          <w:numId w:val="17"/>
        </w:numPr>
        <w:ind w:hanging="1440"/>
        <w:rPr>
          <w:cs/>
        </w:rPr>
      </w:pPr>
      <w:r>
        <w:rPr>
          <w:cs/>
        </w:rPr>
        <w:br w:type="page"/>
      </w:r>
      <w:r w:rsidR="00FC4A58">
        <w:rPr>
          <w:rFonts w:hint="cs"/>
          <w:cs/>
        </w:rPr>
        <w:lastRenderedPageBreak/>
        <w:t>การใช้เกณฑ์ในการดำเนินงานต่อเนื่อง</w:t>
      </w:r>
    </w:p>
    <w:p w14:paraId="024775E9" w14:textId="77777777" w:rsidR="00B16784" w:rsidRPr="00F901FA" w:rsidRDefault="00B16784" w:rsidP="00F81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0A8316CF" w14:textId="123E90AE" w:rsidR="00890FD2" w:rsidRPr="00890FD2" w:rsidRDefault="006B7C01" w:rsidP="00E64C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85324E">
        <w:rPr>
          <w:rFonts w:ascii="Angsana New" w:eastAsia="Calibri" w:hAnsi="Angsana New"/>
          <w:color w:val="000000"/>
          <w:sz w:val="30"/>
          <w:szCs w:val="30"/>
          <w:cs/>
        </w:rPr>
        <w:t>สำหรับ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>งวดสามเดือนและเก้า</w:t>
      </w:r>
      <w:r w:rsidRPr="0085324E">
        <w:rPr>
          <w:rFonts w:ascii="Angsana New" w:eastAsia="Calibri" w:hAnsi="Angsana New" w:hint="cs"/>
          <w:color w:val="000000"/>
          <w:sz w:val="30"/>
          <w:szCs w:val="30"/>
          <w:cs/>
        </w:rPr>
        <w:t>เดือน</w:t>
      </w:r>
      <w:r w:rsidR="00A4357E" w:rsidRPr="00E772E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30</w:t>
      </w:r>
      <w:r w:rsidR="0044332D" w:rsidRPr="00E772E6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="002442E2" w:rsidRPr="00E772E6">
        <w:rPr>
          <w:rFonts w:ascii="Angsana New" w:hAnsi="Angsana New" w:hint="cs"/>
          <w:sz w:val="30"/>
          <w:szCs w:val="30"/>
          <w:cs/>
        </w:rPr>
        <w:t xml:space="preserve"> </w:t>
      </w:r>
      <w:r w:rsidR="00B45AFE" w:rsidRPr="00B45AFE">
        <w:rPr>
          <w:rFonts w:ascii="Angsana New" w:hAnsi="Angsana New"/>
          <w:sz w:val="30"/>
          <w:szCs w:val="30"/>
          <w:lang w:val="en-US"/>
        </w:rPr>
        <w:t>256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2</w:t>
      </w:r>
      <w:r w:rsidR="00CC0E9D">
        <w:rPr>
          <w:rFonts w:ascii="Angsana New" w:hAnsi="Angsana New" w:hint="cs"/>
          <w:sz w:val="30"/>
          <w:szCs w:val="30"/>
          <w:cs/>
        </w:rPr>
        <w:t xml:space="preserve"> </w:t>
      </w:r>
      <w:r w:rsidR="00CC0E9D" w:rsidRPr="0085324E">
        <w:rPr>
          <w:rFonts w:ascii="Angsana New" w:eastAsia="Calibri" w:hAnsi="Angsana New" w:hint="cs"/>
          <w:sz w:val="30"/>
          <w:szCs w:val="30"/>
          <w:cs/>
        </w:rPr>
        <w:t xml:space="preserve">กลุ่มบริษัทมีกำไรสุทธิจำนวน </w:t>
      </w:r>
      <w:r w:rsidR="00B45AFE" w:rsidRPr="00B45AFE">
        <w:rPr>
          <w:rFonts w:ascii="Angsana New" w:eastAsia="Calibri" w:hAnsi="Angsana New"/>
          <w:sz w:val="30"/>
          <w:szCs w:val="30"/>
          <w:lang w:val="en-US"/>
        </w:rPr>
        <w:t>74</w:t>
      </w:r>
      <w:r>
        <w:rPr>
          <w:rFonts w:ascii="Angsana New" w:eastAsia="Calibri" w:hAnsi="Angsana New"/>
          <w:sz w:val="30"/>
          <w:szCs w:val="30"/>
        </w:rPr>
        <w:t>.</w:t>
      </w:r>
      <w:r w:rsidR="00B45AFE" w:rsidRPr="00B45AFE">
        <w:rPr>
          <w:rFonts w:ascii="Angsana New" w:eastAsia="Calibri" w:hAnsi="Angsana New"/>
          <w:sz w:val="30"/>
          <w:szCs w:val="30"/>
          <w:lang w:val="en-US"/>
        </w:rPr>
        <w:t>96</w:t>
      </w:r>
      <w:r w:rsidRPr="0085324E">
        <w:rPr>
          <w:rFonts w:ascii="Angsana New" w:eastAsia="Calibri" w:hAnsi="Angsana New"/>
          <w:sz w:val="30"/>
          <w:szCs w:val="30"/>
        </w:rPr>
        <w:t xml:space="preserve"> </w:t>
      </w:r>
      <w:r w:rsidRPr="0085324E">
        <w:rPr>
          <w:rFonts w:ascii="Angsana New" w:eastAsia="Calibri" w:hAnsi="Angsana New" w:hint="cs"/>
          <w:sz w:val="30"/>
          <w:szCs w:val="30"/>
          <w:cs/>
        </w:rPr>
        <w:t xml:space="preserve">ล้านบาท </w:t>
      </w:r>
      <w:r>
        <w:rPr>
          <w:rFonts w:ascii="Angsana New" w:eastAsia="Calibri" w:hAnsi="Angsana New" w:hint="cs"/>
          <w:sz w:val="30"/>
          <w:szCs w:val="30"/>
          <w:cs/>
        </w:rPr>
        <w:t xml:space="preserve">และ </w:t>
      </w:r>
      <w:r w:rsidR="00B45AFE" w:rsidRPr="00B45AFE">
        <w:rPr>
          <w:rFonts w:ascii="Angsana New" w:eastAsia="Calibri" w:hAnsi="Angsana New" w:hint="cs"/>
          <w:sz w:val="30"/>
          <w:szCs w:val="30"/>
          <w:lang w:val="en-US"/>
        </w:rPr>
        <w:t>129</w:t>
      </w:r>
      <w:r>
        <w:rPr>
          <w:rFonts w:ascii="Angsana New" w:eastAsia="Calibri" w:hAnsi="Angsana New" w:hint="cs"/>
          <w:sz w:val="30"/>
          <w:szCs w:val="30"/>
          <w:cs/>
        </w:rPr>
        <w:t>.</w:t>
      </w:r>
      <w:r w:rsidR="00B45AFE" w:rsidRPr="00B45AFE">
        <w:rPr>
          <w:rFonts w:ascii="Angsana New" w:eastAsia="Calibri" w:hAnsi="Angsana New" w:hint="cs"/>
          <w:sz w:val="30"/>
          <w:szCs w:val="30"/>
          <w:lang w:val="en-US"/>
        </w:rPr>
        <w:t>34</w:t>
      </w:r>
      <w:r w:rsidRPr="0085324E">
        <w:rPr>
          <w:rFonts w:ascii="Angsana New" w:eastAsia="Calibri" w:hAnsi="Angsana New"/>
          <w:sz w:val="30"/>
          <w:szCs w:val="30"/>
        </w:rPr>
        <w:t xml:space="preserve"> </w:t>
      </w:r>
      <w:r w:rsidRPr="0085324E">
        <w:rPr>
          <w:rFonts w:ascii="Angsana New" w:eastAsia="Calibri" w:hAnsi="Angsana New" w:hint="cs"/>
          <w:sz w:val="30"/>
          <w:szCs w:val="30"/>
          <w:cs/>
        </w:rPr>
        <w:t>ล้านบาท</w:t>
      </w:r>
      <w:r>
        <w:rPr>
          <w:rFonts w:ascii="Angsana New" w:eastAsia="Calibri" w:hAnsi="Angsana New" w:hint="cs"/>
          <w:sz w:val="30"/>
          <w:szCs w:val="30"/>
          <w:cs/>
        </w:rPr>
        <w:t xml:space="preserve"> ตามลำดับ </w:t>
      </w:r>
      <w:r w:rsidR="00CC0E9D" w:rsidRPr="0085324E">
        <w:rPr>
          <w:rFonts w:ascii="Angsana New" w:eastAsia="Calibri" w:hAnsi="Angsana New" w:hint="cs"/>
          <w:sz w:val="30"/>
          <w:szCs w:val="30"/>
          <w:cs/>
        </w:rPr>
        <w:t>ทั้งนี้หากไม่รวมการรับรู้</w:t>
      </w:r>
      <w:r w:rsidR="00CC0E9D" w:rsidRPr="0085324E">
        <w:rPr>
          <w:rFonts w:ascii="Angsana New" w:eastAsia="Calibri" w:hAnsi="Angsana New"/>
          <w:sz w:val="30"/>
          <w:szCs w:val="30"/>
          <w:cs/>
        </w:rPr>
        <w:t>ส่วนต่างค่าชดเชยจากการคืนใบอนุญาตให้ใช้คลื่นความถี่และประกอบกิจการโทรทัศน์</w:t>
      </w:r>
      <w:r w:rsidR="00CC0E9D" w:rsidRPr="0085324E">
        <w:rPr>
          <w:rFonts w:ascii="Angsana New" w:eastAsia="Calibri" w:hAnsi="Angsana New" w:hint="cs"/>
          <w:sz w:val="30"/>
          <w:szCs w:val="30"/>
          <w:cs/>
        </w:rPr>
        <w:t xml:space="preserve">จำนวน </w:t>
      </w:r>
      <w:r w:rsidR="00B45AFE" w:rsidRPr="00B45AFE">
        <w:rPr>
          <w:rFonts w:ascii="Angsana New" w:eastAsia="Calibri" w:hAnsi="Angsana New"/>
          <w:sz w:val="30"/>
          <w:szCs w:val="30"/>
          <w:lang w:val="en-US"/>
        </w:rPr>
        <w:t>331</w:t>
      </w:r>
      <w:r w:rsidR="00CC0E9D" w:rsidRPr="0085324E">
        <w:rPr>
          <w:rFonts w:ascii="Angsana New" w:eastAsia="Calibri" w:hAnsi="Angsana New"/>
          <w:sz w:val="30"/>
          <w:szCs w:val="30"/>
        </w:rPr>
        <w:t>.</w:t>
      </w:r>
      <w:r w:rsidR="00B45AFE" w:rsidRPr="00B45AFE">
        <w:rPr>
          <w:rFonts w:ascii="Angsana New" w:eastAsia="Calibri" w:hAnsi="Angsana New"/>
          <w:sz w:val="30"/>
          <w:szCs w:val="30"/>
          <w:lang w:val="en-US"/>
        </w:rPr>
        <w:t>35</w:t>
      </w:r>
      <w:r w:rsidR="00CC0E9D" w:rsidRPr="0085324E">
        <w:rPr>
          <w:rFonts w:ascii="Angsana New" w:eastAsia="Calibri" w:hAnsi="Angsana New"/>
          <w:sz w:val="30"/>
          <w:szCs w:val="30"/>
        </w:rPr>
        <w:t xml:space="preserve"> </w:t>
      </w:r>
      <w:r w:rsidR="00262D96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CC0E9D" w:rsidRPr="0085324E">
        <w:rPr>
          <w:rFonts w:ascii="Angsana New" w:eastAsia="Calibri" w:hAnsi="Angsana New" w:hint="cs"/>
          <w:sz w:val="30"/>
          <w:szCs w:val="30"/>
          <w:cs/>
        </w:rPr>
        <w:t xml:space="preserve">ล้านบาท </w:t>
      </w:r>
      <w:r w:rsidR="009B0D0E">
        <w:rPr>
          <w:rFonts w:ascii="Angsana New" w:eastAsia="Calibri" w:hAnsi="Angsana New" w:hint="cs"/>
          <w:sz w:val="30"/>
          <w:szCs w:val="30"/>
          <w:cs/>
        </w:rPr>
        <w:t>และกำไรจากการ</w:t>
      </w:r>
      <w:r w:rsidR="002620AC">
        <w:rPr>
          <w:rFonts w:ascii="Angsana New" w:eastAsia="Calibri" w:hAnsi="Angsana New" w:hint="cs"/>
          <w:sz w:val="30"/>
          <w:szCs w:val="30"/>
          <w:cs/>
        </w:rPr>
        <w:t>จำหน่าย</w:t>
      </w:r>
      <w:r w:rsidR="009B0D0E">
        <w:rPr>
          <w:rFonts w:ascii="Angsana New" w:eastAsia="Calibri" w:hAnsi="Angsana New" w:hint="cs"/>
          <w:sz w:val="30"/>
          <w:szCs w:val="30"/>
          <w:cs/>
        </w:rPr>
        <w:t xml:space="preserve">เงินลงทุนในบริษัทร่วมจำนวน </w:t>
      </w:r>
      <w:r w:rsidR="00B45AFE" w:rsidRPr="00B45AFE">
        <w:rPr>
          <w:rFonts w:ascii="Angsana New" w:eastAsia="Calibri" w:hAnsi="Angsana New"/>
          <w:sz w:val="30"/>
          <w:szCs w:val="30"/>
          <w:lang w:val="en-US"/>
        </w:rPr>
        <w:t>180</w:t>
      </w:r>
      <w:r w:rsidR="009B0D0E">
        <w:rPr>
          <w:rFonts w:ascii="Angsana New" w:eastAsia="Calibri" w:hAnsi="Angsana New"/>
          <w:sz w:val="30"/>
          <w:szCs w:val="30"/>
        </w:rPr>
        <w:t>.</w:t>
      </w:r>
      <w:r w:rsidR="00B45AFE" w:rsidRPr="00B45AFE">
        <w:rPr>
          <w:rFonts w:ascii="Angsana New" w:eastAsia="Calibri" w:hAnsi="Angsana New"/>
          <w:sz w:val="30"/>
          <w:szCs w:val="30"/>
          <w:lang w:val="en-US"/>
        </w:rPr>
        <w:t>36</w:t>
      </w:r>
      <w:r w:rsidR="009B0D0E" w:rsidRPr="0085324E">
        <w:rPr>
          <w:rFonts w:ascii="Angsana New" w:eastAsia="Calibri" w:hAnsi="Angsana New"/>
          <w:sz w:val="30"/>
          <w:szCs w:val="30"/>
        </w:rPr>
        <w:t xml:space="preserve"> </w:t>
      </w:r>
      <w:r w:rsidR="009B0D0E" w:rsidRPr="0085324E">
        <w:rPr>
          <w:rFonts w:ascii="Angsana New" w:eastAsia="Calibri" w:hAnsi="Angsana New" w:hint="cs"/>
          <w:sz w:val="30"/>
          <w:szCs w:val="30"/>
          <w:cs/>
        </w:rPr>
        <w:t>ล้านบาท</w:t>
      </w:r>
      <w:r w:rsidR="009B0D0E">
        <w:rPr>
          <w:rFonts w:ascii="Angsana New" w:eastAsia="Calibri" w:hAnsi="Angsana New"/>
          <w:sz w:val="30"/>
          <w:szCs w:val="30"/>
          <w:lang w:val="en-US"/>
        </w:rPr>
        <w:t xml:space="preserve"> </w:t>
      </w:r>
      <w:r w:rsidR="009B0D0E" w:rsidRPr="0085324E">
        <w:rPr>
          <w:rFonts w:ascii="Angsana New" w:eastAsia="Calibri" w:hAnsi="Angsana New" w:hint="cs"/>
          <w:sz w:val="30"/>
          <w:szCs w:val="30"/>
          <w:cs/>
        </w:rPr>
        <w:t xml:space="preserve">กลุ่มบริษัทจะมีขาดทุนสุทธิจำนวน </w:t>
      </w:r>
      <w:r w:rsidR="00B45AFE" w:rsidRPr="00B45AFE">
        <w:rPr>
          <w:rFonts w:ascii="Angsana New" w:eastAsia="Calibri" w:hAnsi="Angsana New"/>
          <w:sz w:val="30"/>
          <w:szCs w:val="30"/>
          <w:lang w:val="en-US"/>
        </w:rPr>
        <w:t>105</w:t>
      </w:r>
      <w:r w:rsidR="009B0D0E">
        <w:rPr>
          <w:rFonts w:ascii="Angsana New" w:eastAsia="Calibri" w:hAnsi="Angsana New"/>
          <w:sz w:val="30"/>
          <w:szCs w:val="30"/>
        </w:rPr>
        <w:t>.</w:t>
      </w:r>
      <w:r w:rsidR="00B45AFE" w:rsidRPr="00B45AFE">
        <w:rPr>
          <w:rFonts w:ascii="Angsana New" w:eastAsia="Calibri" w:hAnsi="Angsana New"/>
          <w:sz w:val="30"/>
          <w:szCs w:val="30"/>
          <w:lang w:val="en-US"/>
        </w:rPr>
        <w:t>40</w:t>
      </w:r>
      <w:r w:rsidR="009B0D0E">
        <w:rPr>
          <w:rFonts w:ascii="Angsana New" w:eastAsia="Calibri" w:hAnsi="Angsana New"/>
          <w:sz w:val="30"/>
          <w:szCs w:val="30"/>
        </w:rPr>
        <w:t xml:space="preserve"> </w:t>
      </w:r>
      <w:r w:rsidR="009B0D0E" w:rsidRPr="0085324E">
        <w:rPr>
          <w:rFonts w:ascii="Angsana New" w:eastAsia="Calibri" w:hAnsi="Angsana New" w:hint="cs"/>
          <w:sz w:val="30"/>
          <w:szCs w:val="30"/>
          <w:cs/>
        </w:rPr>
        <w:t xml:space="preserve">ล้านบาท </w:t>
      </w:r>
      <w:r w:rsidR="009B0D0E">
        <w:rPr>
          <w:rFonts w:ascii="Angsana New" w:eastAsia="Calibri" w:hAnsi="Angsana New" w:hint="cs"/>
          <w:sz w:val="30"/>
          <w:szCs w:val="30"/>
          <w:cs/>
        </w:rPr>
        <w:t xml:space="preserve">และ </w:t>
      </w:r>
      <w:r w:rsidR="00B45AFE" w:rsidRPr="00B45AFE">
        <w:rPr>
          <w:rFonts w:ascii="Angsana New" w:eastAsia="Calibri" w:hAnsi="Angsana New"/>
          <w:sz w:val="30"/>
          <w:szCs w:val="30"/>
          <w:lang w:val="en-US"/>
        </w:rPr>
        <w:t>382</w:t>
      </w:r>
      <w:r w:rsidR="009B0D0E">
        <w:rPr>
          <w:rFonts w:ascii="Angsana New" w:eastAsia="Calibri" w:hAnsi="Angsana New"/>
          <w:sz w:val="30"/>
          <w:szCs w:val="30"/>
        </w:rPr>
        <w:t>.</w:t>
      </w:r>
      <w:r w:rsidR="00B45AFE" w:rsidRPr="00B45AFE">
        <w:rPr>
          <w:rFonts w:ascii="Angsana New" w:eastAsia="Calibri" w:hAnsi="Angsana New"/>
          <w:sz w:val="30"/>
          <w:szCs w:val="30"/>
          <w:lang w:val="en-US"/>
        </w:rPr>
        <w:t>37</w:t>
      </w:r>
      <w:r w:rsidR="009B0D0E" w:rsidRPr="0085324E">
        <w:rPr>
          <w:rFonts w:ascii="Angsana New" w:eastAsia="Calibri" w:hAnsi="Angsana New"/>
          <w:sz w:val="30"/>
          <w:szCs w:val="30"/>
        </w:rPr>
        <w:t xml:space="preserve"> </w:t>
      </w:r>
      <w:r w:rsidR="009B0D0E" w:rsidRPr="0085324E">
        <w:rPr>
          <w:rFonts w:ascii="Angsana New" w:eastAsia="Calibri" w:hAnsi="Angsana New" w:hint="cs"/>
          <w:sz w:val="30"/>
          <w:szCs w:val="30"/>
          <w:cs/>
        </w:rPr>
        <w:t>ล้านบาท</w:t>
      </w:r>
      <w:r w:rsidR="009B0D0E">
        <w:rPr>
          <w:rFonts w:ascii="Angsana New" w:eastAsia="Calibri" w:hAnsi="Angsana New" w:hint="cs"/>
          <w:sz w:val="30"/>
          <w:szCs w:val="30"/>
          <w:cs/>
        </w:rPr>
        <w:t xml:space="preserve"> ตามลำดับ </w:t>
      </w:r>
      <w:r w:rsidR="00CF2F27"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="00A4357E" w:rsidRPr="00E772E6">
        <w:rPr>
          <w:rFonts w:ascii="Angsana New" w:hAnsi="Angsana New" w:hint="cs"/>
          <w:sz w:val="30"/>
          <w:szCs w:val="30"/>
          <w:cs/>
        </w:rPr>
        <w:t>บริษัทมี</w:t>
      </w:r>
      <w:r w:rsidR="00A4357E" w:rsidRPr="00E772E6">
        <w:rPr>
          <w:rFonts w:ascii="Angsana New" w:hAnsi="Angsana New"/>
          <w:sz w:val="30"/>
          <w:szCs w:val="30"/>
          <w:cs/>
        </w:rPr>
        <w:t>ขาดทุนสุทธิ</w:t>
      </w:r>
      <w:r w:rsidR="00CF2F27" w:rsidRPr="00E772E6">
        <w:rPr>
          <w:rFonts w:ascii="Angsana New" w:hAnsi="Angsana New"/>
          <w:sz w:val="30"/>
          <w:szCs w:val="30"/>
          <w:cs/>
        </w:rPr>
        <w:t>สำหรับ</w:t>
      </w:r>
      <w:r w:rsidR="00CF2F27" w:rsidRPr="00E772E6">
        <w:rPr>
          <w:rFonts w:ascii="Angsana New" w:hAnsi="Angsana New" w:hint="cs"/>
          <w:sz w:val="30"/>
          <w:szCs w:val="30"/>
          <w:cs/>
        </w:rPr>
        <w:t>งวดสามเดือนและ</w:t>
      </w:r>
      <w:r w:rsidR="00CF2F27" w:rsidRPr="00E772E6">
        <w:rPr>
          <w:rFonts w:ascii="Angsana New" w:hAnsi="Angsana New" w:hint="cs"/>
          <w:sz w:val="30"/>
          <w:szCs w:val="30"/>
          <w:cs/>
          <w:lang w:val="en-US"/>
        </w:rPr>
        <w:t>เก้าเดือน</w:t>
      </w:r>
      <w:r w:rsidR="00CF2F27" w:rsidRPr="00E772E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45AFE" w:rsidRPr="00B45AFE">
        <w:rPr>
          <w:rFonts w:ascii="Angsana New" w:hAnsi="Angsana New"/>
          <w:sz w:val="30"/>
          <w:szCs w:val="30"/>
          <w:lang w:val="en-US"/>
        </w:rPr>
        <w:t>30</w:t>
      </w:r>
      <w:r w:rsidR="00CF2F27" w:rsidRPr="00E772E6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B45AFE" w:rsidRPr="00B45AFE">
        <w:rPr>
          <w:rFonts w:ascii="Angsana New" w:hAnsi="Angsana New"/>
          <w:sz w:val="30"/>
          <w:szCs w:val="30"/>
          <w:lang w:val="en-US"/>
        </w:rPr>
        <w:t>256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2</w:t>
      </w:r>
      <w:r w:rsidR="00A4357E" w:rsidRPr="00E772E6">
        <w:rPr>
          <w:rFonts w:ascii="Angsana New" w:hAnsi="Angsana New" w:hint="cs"/>
          <w:sz w:val="30"/>
          <w:szCs w:val="30"/>
          <w:cs/>
        </w:rPr>
        <w:t xml:space="preserve"> </w:t>
      </w:r>
      <w:r w:rsidR="00A4357E" w:rsidRPr="00E772E6">
        <w:rPr>
          <w:rFonts w:ascii="Angsana New" w:hAnsi="Angsana New"/>
          <w:sz w:val="30"/>
          <w:szCs w:val="30"/>
          <w:cs/>
        </w:rPr>
        <w:t>จำนวน</w:t>
      </w:r>
      <w:r w:rsidR="002C070A" w:rsidRPr="00E772E6">
        <w:rPr>
          <w:rFonts w:ascii="Angsana New" w:hAnsi="Angsana New" w:hint="cs"/>
          <w:sz w:val="30"/>
          <w:szCs w:val="30"/>
          <w:cs/>
        </w:rPr>
        <w:t xml:space="preserve"> </w:t>
      </w:r>
      <w:r w:rsidR="00833700">
        <w:rPr>
          <w:rFonts w:ascii="Angsana New" w:hAnsi="Angsana New"/>
          <w:sz w:val="30"/>
          <w:szCs w:val="30"/>
          <w:lang w:val="en-US"/>
        </w:rPr>
        <w:t>74.95</w:t>
      </w:r>
      <w:r w:rsidR="002C070A" w:rsidRPr="00E772E6">
        <w:rPr>
          <w:rFonts w:ascii="Angsana New" w:hAnsi="Angsana New" w:hint="cs"/>
          <w:sz w:val="30"/>
          <w:szCs w:val="30"/>
          <w:cs/>
        </w:rPr>
        <w:t xml:space="preserve"> ล้านบาท และ</w:t>
      </w:r>
      <w:r w:rsidR="002442E2" w:rsidRPr="00E772E6">
        <w:rPr>
          <w:rFonts w:ascii="Angsana New" w:hAnsi="Angsana New" w:hint="cs"/>
          <w:sz w:val="30"/>
          <w:szCs w:val="30"/>
          <w:cs/>
        </w:rPr>
        <w:t xml:space="preserve"> </w:t>
      </w:r>
      <w:r w:rsidR="00833700">
        <w:rPr>
          <w:rFonts w:ascii="Angsana New" w:hAnsi="Angsana New"/>
          <w:sz w:val="30"/>
          <w:szCs w:val="30"/>
          <w:lang w:val="en-US"/>
        </w:rPr>
        <w:t>288.69</w:t>
      </w:r>
      <w:r w:rsidR="00A4357E" w:rsidRPr="00E772E6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B16DE3" w:rsidRPr="00E772E6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="00A4357E" w:rsidRPr="00E772E6">
        <w:rPr>
          <w:rFonts w:ascii="Angsana New" w:hAnsi="Angsana New"/>
          <w:i/>
          <w:iCs/>
          <w:sz w:val="30"/>
          <w:szCs w:val="30"/>
        </w:rPr>
        <w:t>(</w:t>
      </w:r>
      <w:r w:rsidR="00B45AFE" w:rsidRPr="00B45AFE">
        <w:rPr>
          <w:rFonts w:ascii="Angsana New" w:hAnsi="Angsana New"/>
          <w:i/>
          <w:iCs/>
          <w:sz w:val="30"/>
          <w:szCs w:val="30"/>
          <w:lang w:val="en-US"/>
        </w:rPr>
        <w:t>2561</w:t>
      </w:r>
      <w:r w:rsidR="00B16DE3" w:rsidRPr="00E772E6"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="00B16DE3" w:rsidRPr="00E772E6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กลุ่มบริษัทมีขาดทุนสุทธิจำนวน </w:t>
      </w:r>
      <w:r w:rsidR="00B45AFE" w:rsidRPr="00B45AFE">
        <w:rPr>
          <w:rFonts w:ascii="Angsana New" w:hAnsi="Angsana New"/>
          <w:i/>
          <w:iCs/>
          <w:sz w:val="30"/>
          <w:szCs w:val="30"/>
          <w:lang w:val="en-US"/>
        </w:rPr>
        <w:t>113</w:t>
      </w:r>
      <w:r w:rsidR="00E772E6" w:rsidRPr="00E772E6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B45AFE" w:rsidRPr="00B45AFE">
        <w:rPr>
          <w:rFonts w:ascii="Angsana New" w:hAnsi="Angsana New"/>
          <w:i/>
          <w:iCs/>
          <w:sz w:val="30"/>
          <w:szCs w:val="30"/>
          <w:lang w:val="en-US"/>
        </w:rPr>
        <w:t>15</w:t>
      </w:r>
      <w:r w:rsidR="00B16DE3" w:rsidRPr="00E772E6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B16DE3" w:rsidRPr="00E772E6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ล้านบาท และ </w:t>
      </w:r>
      <w:r w:rsidR="00B45AFE" w:rsidRPr="00B45AFE">
        <w:rPr>
          <w:rFonts w:ascii="Angsana New" w:hAnsi="Angsana New"/>
          <w:i/>
          <w:iCs/>
          <w:sz w:val="30"/>
          <w:szCs w:val="30"/>
          <w:lang w:val="en-US"/>
        </w:rPr>
        <w:t>402</w:t>
      </w:r>
      <w:r w:rsidR="00E772E6" w:rsidRPr="00E772E6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B45AFE" w:rsidRPr="00B45AFE">
        <w:rPr>
          <w:rFonts w:ascii="Angsana New" w:hAnsi="Angsana New"/>
          <w:i/>
          <w:iCs/>
          <w:sz w:val="30"/>
          <w:szCs w:val="30"/>
          <w:lang w:val="en-US"/>
        </w:rPr>
        <w:t>67</w:t>
      </w:r>
      <w:r w:rsidR="00B16DE3" w:rsidRPr="00E772E6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B16DE3" w:rsidRPr="00E772E6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ล้านบาท ตามลำดับ </w:t>
      </w:r>
      <w:r w:rsidR="00E64C06" w:rsidRPr="00E772E6">
        <w:rPr>
          <w:rFonts w:ascii="Angsana New" w:hAnsi="Angsana New"/>
          <w:i/>
          <w:iCs/>
          <w:sz w:val="30"/>
          <w:szCs w:val="30"/>
          <w:cs/>
        </w:rPr>
        <w:t>และบริษัทมีขาดทุนสุทธิ</w:t>
      </w:r>
      <w:r w:rsidR="00E64C06" w:rsidRPr="00E772E6">
        <w:rPr>
          <w:rFonts w:ascii="Angsana New" w:hAnsi="Angsana New" w:hint="cs"/>
          <w:i/>
          <w:iCs/>
          <w:sz w:val="30"/>
          <w:szCs w:val="30"/>
          <w:cs/>
        </w:rPr>
        <w:t>จำนวน</w:t>
      </w:r>
      <w:r w:rsidR="00A4357E" w:rsidRPr="00E772E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B45AFE" w:rsidRPr="00B45AFE">
        <w:rPr>
          <w:rFonts w:ascii="Angsana New" w:hAnsi="Angsana New"/>
          <w:i/>
          <w:iCs/>
          <w:sz w:val="30"/>
          <w:szCs w:val="30"/>
          <w:lang w:val="en-US"/>
        </w:rPr>
        <w:t>63</w:t>
      </w:r>
      <w:r w:rsidR="00E772E6" w:rsidRPr="00E772E6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B45AFE" w:rsidRPr="00B45AFE">
        <w:rPr>
          <w:rFonts w:ascii="Angsana New" w:hAnsi="Angsana New"/>
          <w:i/>
          <w:iCs/>
          <w:sz w:val="30"/>
          <w:szCs w:val="30"/>
          <w:lang w:val="en-US"/>
        </w:rPr>
        <w:t>39</w:t>
      </w:r>
      <w:r w:rsidR="00B16DE3" w:rsidRPr="00E772E6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A4357E" w:rsidRPr="00E772E6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A4357E" w:rsidRPr="00E772E6">
        <w:rPr>
          <w:rFonts w:ascii="Angsana New" w:hAnsi="Angsana New" w:hint="cs"/>
          <w:i/>
          <w:iCs/>
          <w:sz w:val="30"/>
          <w:szCs w:val="30"/>
          <w:cs/>
        </w:rPr>
        <w:t xml:space="preserve"> และ </w:t>
      </w:r>
      <w:r w:rsidR="00B45AFE" w:rsidRPr="00B45AFE">
        <w:rPr>
          <w:rFonts w:ascii="Angsana New" w:hAnsi="Angsana New" w:hint="cs"/>
          <w:i/>
          <w:iCs/>
          <w:sz w:val="30"/>
          <w:szCs w:val="30"/>
          <w:lang w:val="en-US"/>
        </w:rPr>
        <w:t>501</w:t>
      </w:r>
      <w:r w:rsidR="00E772E6" w:rsidRPr="00E772E6">
        <w:rPr>
          <w:rFonts w:ascii="Angsana New" w:hAnsi="Angsana New" w:hint="cs"/>
          <w:i/>
          <w:iCs/>
          <w:sz w:val="30"/>
          <w:szCs w:val="30"/>
          <w:cs/>
          <w:lang w:val="en-US"/>
        </w:rPr>
        <w:t>.</w:t>
      </w:r>
      <w:r w:rsidR="00B45AFE" w:rsidRPr="00B45AFE">
        <w:rPr>
          <w:rFonts w:ascii="Angsana New" w:hAnsi="Angsana New" w:hint="cs"/>
          <w:i/>
          <w:iCs/>
          <w:sz w:val="30"/>
          <w:szCs w:val="30"/>
          <w:lang w:val="en-US"/>
        </w:rPr>
        <w:t>32</w:t>
      </w:r>
      <w:r w:rsidR="00A4357E" w:rsidRPr="00E772E6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 ตามลำดับ</w:t>
      </w:r>
      <w:r w:rsidR="00A4357E" w:rsidRPr="00E772E6">
        <w:rPr>
          <w:rFonts w:ascii="Angsana New" w:hAnsi="Angsana New"/>
          <w:i/>
          <w:iCs/>
          <w:sz w:val="30"/>
          <w:szCs w:val="30"/>
          <w:cs/>
        </w:rPr>
        <w:t>)</w:t>
      </w:r>
      <w:r w:rsidR="00A4357E" w:rsidRPr="00E772E6">
        <w:rPr>
          <w:rFonts w:ascii="Angsana New" w:hAnsi="Angsana New"/>
          <w:sz w:val="30"/>
          <w:szCs w:val="30"/>
          <w:cs/>
        </w:rPr>
        <w:t xml:space="preserve"> และ</w:t>
      </w:r>
      <w:r w:rsidR="00A4357E" w:rsidRPr="00E772E6">
        <w:rPr>
          <w:rFonts w:ascii="Angsana New" w:hAnsi="Angsana New"/>
          <w:sz w:val="30"/>
          <w:szCs w:val="30"/>
        </w:rPr>
        <w:t xml:space="preserve"> </w:t>
      </w:r>
      <w:r w:rsidR="00A4357E" w:rsidRPr="00E772E6">
        <w:rPr>
          <w:rFonts w:ascii="Angsana New" w:hAnsi="Angsana New" w:hint="cs"/>
          <w:sz w:val="30"/>
          <w:szCs w:val="30"/>
          <w:cs/>
        </w:rPr>
        <w:t>ณ วันเดียวกัน</w:t>
      </w:r>
      <w:r w:rsidR="00E64C06" w:rsidRPr="00E772E6">
        <w:rPr>
          <w:rFonts w:ascii="Angsana New" w:hAnsi="Angsana New" w:hint="cs"/>
          <w:sz w:val="30"/>
          <w:szCs w:val="30"/>
          <w:cs/>
        </w:rPr>
        <w:t xml:space="preserve"> </w:t>
      </w:r>
      <w:r w:rsidR="00A4357E" w:rsidRPr="00E772E6">
        <w:rPr>
          <w:rFonts w:ascii="Angsana New" w:hAnsi="Angsana New" w:hint="cs"/>
          <w:sz w:val="30"/>
          <w:szCs w:val="30"/>
          <w:cs/>
        </w:rPr>
        <w:t>กลุ่มบริษัทและบริษัทมี</w:t>
      </w:r>
      <w:r w:rsidR="00A4357E" w:rsidRPr="00E772E6">
        <w:rPr>
          <w:rFonts w:ascii="Angsana New" w:hAnsi="Angsana New"/>
          <w:sz w:val="30"/>
          <w:szCs w:val="30"/>
          <w:cs/>
        </w:rPr>
        <w:t>หนี้สินหมุนเวียน</w:t>
      </w:r>
      <w:r w:rsidR="00A4357E" w:rsidRPr="00E772E6">
        <w:rPr>
          <w:rFonts w:ascii="Angsana New" w:hAnsi="Angsana New" w:hint="cs"/>
          <w:sz w:val="30"/>
          <w:szCs w:val="30"/>
          <w:cs/>
        </w:rPr>
        <w:t>รวม</w:t>
      </w:r>
      <w:r w:rsidR="00A4357E" w:rsidRPr="00E772E6">
        <w:rPr>
          <w:rFonts w:ascii="Angsana New" w:hAnsi="Angsana New"/>
          <w:sz w:val="30"/>
          <w:szCs w:val="30"/>
          <w:cs/>
        </w:rPr>
        <w:t>สูงกว่าสินทรัพย์หมุนเวียน</w:t>
      </w:r>
      <w:r w:rsidR="00A4357E" w:rsidRPr="00E772E6">
        <w:rPr>
          <w:rFonts w:ascii="Angsana New" w:hAnsi="Angsana New" w:hint="cs"/>
          <w:sz w:val="30"/>
          <w:szCs w:val="30"/>
          <w:cs/>
        </w:rPr>
        <w:t>รวม</w:t>
      </w:r>
      <w:r w:rsidR="00A4357E" w:rsidRPr="00E772E6">
        <w:rPr>
          <w:rFonts w:ascii="Angsana New" w:hAnsi="Angsana New"/>
          <w:sz w:val="30"/>
          <w:szCs w:val="30"/>
          <w:cs/>
        </w:rPr>
        <w:t xml:space="preserve">จำนวน </w:t>
      </w:r>
      <w:bookmarkStart w:id="0" w:name="_Hlk34396803"/>
      <w:r w:rsidR="00B45AFE" w:rsidRPr="00B45AFE">
        <w:rPr>
          <w:rFonts w:ascii="Angsana New" w:hAnsi="Angsana New" w:hint="cs"/>
          <w:sz w:val="30"/>
          <w:szCs w:val="30"/>
          <w:lang w:val="en-US"/>
        </w:rPr>
        <w:t>76</w:t>
      </w:r>
      <w:r w:rsidR="006F4451">
        <w:rPr>
          <w:rFonts w:ascii="Angsana New" w:hAnsi="Angsana New" w:hint="cs"/>
          <w:sz w:val="30"/>
          <w:szCs w:val="30"/>
          <w:cs/>
          <w:lang w:val="en-US"/>
        </w:rPr>
        <w:t>.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18</w:t>
      </w:r>
      <w:r w:rsidR="002442E2" w:rsidRPr="00E772E6">
        <w:rPr>
          <w:rFonts w:ascii="Angsana New" w:hAnsi="Angsana New"/>
          <w:sz w:val="30"/>
          <w:szCs w:val="30"/>
          <w:lang w:val="en-US"/>
        </w:rPr>
        <w:t xml:space="preserve"> </w:t>
      </w:r>
      <w:bookmarkEnd w:id="0"/>
      <w:r w:rsidR="00A4357E" w:rsidRPr="00E772E6">
        <w:rPr>
          <w:rFonts w:ascii="Angsana New" w:hAnsi="Angsana New"/>
          <w:sz w:val="30"/>
          <w:szCs w:val="30"/>
          <w:cs/>
        </w:rPr>
        <w:t>ล้านบาท</w:t>
      </w:r>
      <w:r w:rsidR="00A4357E" w:rsidRPr="00E772E6">
        <w:rPr>
          <w:rFonts w:ascii="Angsana New" w:hAnsi="Angsana New"/>
          <w:sz w:val="30"/>
          <w:szCs w:val="30"/>
        </w:rPr>
        <w:t xml:space="preserve"> </w:t>
      </w:r>
      <w:r w:rsidR="00A4357E" w:rsidRPr="00E772E6">
        <w:rPr>
          <w:rFonts w:ascii="Angsana New" w:hAnsi="Angsana New"/>
          <w:sz w:val="30"/>
          <w:szCs w:val="30"/>
          <w:cs/>
        </w:rPr>
        <w:t xml:space="preserve">และ </w:t>
      </w:r>
      <w:r w:rsidR="00833700" w:rsidRPr="00DD4F83">
        <w:rPr>
          <w:rFonts w:ascii="Angsana New" w:hAnsi="Angsana New"/>
          <w:sz w:val="30"/>
          <w:szCs w:val="30"/>
          <w:lang w:val="en-US"/>
        </w:rPr>
        <w:t>430.90</w:t>
      </w:r>
      <w:r w:rsidR="00A4357E" w:rsidRPr="00DD4F83">
        <w:rPr>
          <w:rFonts w:ascii="Angsana New" w:hAnsi="Angsana New"/>
          <w:sz w:val="30"/>
          <w:szCs w:val="30"/>
          <w:lang w:val="en-US"/>
        </w:rPr>
        <w:t xml:space="preserve"> </w:t>
      </w:r>
      <w:r w:rsidR="00A4357E" w:rsidRPr="00E772E6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="00A4357E" w:rsidRPr="00E772E6">
        <w:rPr>
          <w:rFonts w:ascii="Angsana New" w:hAnsi="Angsana New"/>
          <w:i/>
          <w:iCs/>
          <w:sz w:val="30"/>
          <w:szCs w:val="30"/>
        </w:rPr>
        <w:t>(</w:t>
      </w:r>
      <w:r w:rsidR="00B45AFE" w:rsidRPr="00B45AFE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="00A4357E" w:rsidRPr="00E772E6">
        <w:rPr>
          <w:rFonts w:ascii="Angsana New" w:hAnsi="Angsana New"/>
          <w:i/>
          <w:iCs/>
          <w:sz w:val="30"/>
          <w:szCs w:val="30"/>
        </w:rPr>
        <w:t xml:space="preserve"> </w:t>
      </w:r>
      <w:r w:rsidR="00A4357E" w:rsidRPr="00E772E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B45AFE" w:rsidRPr="00B45AFE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B45AFE" w:rsidRPr="00B45AFE">
        <w:rPr>
          <w:rFonts w:ascii="Angsana New" w:hAnsi="Angsana New" w:hint="cs"/>
          <w:i/>
          <w:iCs/>
          <w:sz w:val="30"/>
          <w:szCs w:val="30"/>
          <w:lang w:val="en-US"/>
        </w:rPr>
        <w:t>1</w:t>
      </w:r>
      <w:r w:rsidR="00A4357E" w:rsidRPr="00E772E6">
        <w:rPr>
          <w:rFonts w:ascii="Angsana New" w:hAnsi="Angsana New"/>
          <w:i/>
          <w:iCs/>
          <w:sz w:val="30"/>
          <w:szCs w:val="30"/>
        </w:rPr>
        <w:t>:</w:t>
      </w:r>
      <w:r w:rsidR="00A4357E" w:rsidRPr="00E772E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B45AFE" w:rsidRPr="00B45AFE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="00B678CB" w:rsidRPr="00E772E6">
        <w:rPr>
          <w:rFonts w:ascii="Angsana New" w:hAnsi="Angsana New"/>
          <w:i/>
          <w:iCs/>
          <w:sz w:val="30"/>
          <w:szCs w:val="30"/>
          <w:lang w:val="en-US"/>
        </w:rPr>
        <w:t>,</w:t>
      </w:r>
      <w:r w:rsidR="00B45AFE" w:rsidRPr="00B45AFE">
        <w:rPr>
          <w:rFonts w:ascii="Angsana New" w:hAnsi="Angsana New"/>
          <w:i/>
          <w:iCs/>
          <w:sz w:val="30"/>
          <w:szCs w:val="30"/>
          <w:lang w:val="en-US"/>
        </w:rPr>
        <w:t>026</w:t>
      </w:r>
      <w:r w:rsidR="00B678CB" w:rsidRPr="00E772E6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B45AFE" w:rsidRPr="00B45AFE">
        <w:rPr>
          <w:rFonts w:ascii="Angsana New" w:hAnsi="Angsana New"/>
          <w:i/>
          <w:iCs/>
          <w:sz w:val="30"/>
          <w:szCs w:val="30"/>
          <w:lang w:val="en-US"/>
        </w:rPr>
        <w:t>60</w:t>
      </w:r>
      <w:r w:rsidR="00A4357E" w:rsidRPr="00E772E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A4357E" w:rsidRPr="00E772E6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A4357E" w:rsidRPr="00E772E6">
        <w:rPr>
          <w:rFonts w:ascii="Angsana New" w:hAnsi="Angsana New"/>
          <w:i/>
          <w:iCs/>
          <w:sz w:val="30"/>
          <w:szCs w:val="30"/>
        </w:rPr>
        <w:t xml:space="preserve"> </w:t>
      </w:r>
      <w:r w:rsidR="00A4357E" w:rsidRPr="00E772E6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B45AFE" w:rsidRPr="00B45AFE">
        <w:rPr>
          <w:rFonts w:ascii="Angsana New" w:hAnsi="Angsana New" w:hint="cs"/>
          <w:i/>
          <w:iCs/>
          <w:sz w:val="30"/>
          <w:szCs w:val="30"/>
          <w:lang w:val="en-US"/>
        </w:rPr>
        <w:t>825</w:t>
      </w:r>
      <w:r w:rsidR="00B678CB" w:rsidRPr="00E772E6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B45AFE" w:rsidRPr="00B45AFE">
        <w:rPr>
          <w:rFonts w:ascii="Angsana New" w:hAnsi="Angsana New" w:hint="cs"/>
          <w:i/>
          <w:iCs/>
          <w:sz w:val="30"/>
          <w:szCs w:val="30"/>
          <w:lang w:val="en-US"/>
        </w:rPr>
        <w:t>96</w:t>
      </w:r>
      <w:r w:rsidR="00B678CB" w:rsidRPr="00E772E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A4357E" w:rsidRPr="00E772E6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="00A4357E" w:rsidRPr="00E772E6">
        <w:rPr>
          <w:rFonts w:ascii="Angsana New" w:hAnsi="Angsana New"/>
          <w:sz w:val="30"/>
          <w:szCs w:val="30"/>
          <w:cs/>
        </w:rPr>
        <w:t xml:space="preserve"> </w:t>
      </w:r>
      <w:r w:rsidR="00A4357E" w:rsidRPr="00E772E6">
        <w:rPr>
          <w:rFonts w:ascii="Angsana New" w:hAnsi="Angsana New" w:hint="cs"/>
          <w:sz w:val="30"/>
          <w:szCs w:val="30"/>
          <w:cs/>
        </w:rPr>
        <w:t xml:space="preserve">และมีขาดทุนสะสมจำนวน </w:t>
      </w:r>
      <w:bookmarkStart w:id="1" w:name="_Hlk34396825"/>
      <w:r w:rsidR="00B45AFE" w:rsidRPr="00B45AFE">
        <w:rPr>
          <w:rFonts w:ascii="Angsana New" w:hAnsi="Angsana New"/>
          <w:sz w:val="30"/>
          <w:szCs w:val="30"/>
          <w:lang w:val="en-US"/>
        </w:rPr>
        <w:t>3</w:t>
      </w:r>
      <w:r w:rsidR="00E772E6" w:rsidRPr="00E772E6">
        <w:rPr>
          <w:rFonts w:ascii="Angsana New" w:hAnsi="Angsana New"/>
          <w:sz w:val="30"/>
          <w:szCs w:val="30"/>
          <w:lang w:val="en-US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083</w:t>
      </w:r>
      <w:r w:rsidR="006F4451">
        <w:rPr>
          <w:rFonts w:ascii="Angsana New" w:hAnsi="Angsana New" w:hint="cs"/>
          <w:sz w:val="30"/>
          <w:szCs w:val="30"/>
          <w:cs/>
          <w:lang w:val="en-US"/>
        </w:rPr>
        <w:t>.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88</w:t>
      </w:r>
      <w:r w:rsidR="00A4357E" w:rsidRPr="00E772E6">
        <w:rPr>
          <w:rFonts w:ascii="Angsana New" w:hAnsi="Angsana New"/>
          <w:sz w:val="30"/>
          <w:szCs w:val="30"/>
        </w:rPr>
        <w:t xml:space="preserve"> </w:t>
      </w:r>
      <w:r w:rsidR="00A4357E" w:rsidRPr="00E772E6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B45AFE" w:rsidRPr="00B45AFE">
        <w:rPr>
          <w:rFonts w:ascii="Angsana New" w:hAnsi="Angsana New"/>
          <w:sz w:val="30"/>
          <w:szCs w:val="30"/>
          <w:lang w:val="en-US"/>
        </w:rPr>
        <w:t>3</w:t>
      </w:r>
      <w:r w:rsidR="00E772E6" w:rsidRPr="00E772E6">
        <w:rPr>
          <w:rFonts w:ascii="Angsana New" w:hAnsi="Angsana New"/>
          <w:sz w:val="30"/>
          <w:szCs w:val="30"/>
          <w:lang w:val="en-US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4</w:t>
      </w:r>
      <w:r w:rsidR="00833700">
        <w:rPr>
          <w:rFonts w:ascii="Angsana New" w:hAnsi="Angsana New"/>
          <w:sz w:val="30"/>
          <w:szCs w:val="30"/>
          <w:lang w:val="en-US"/>
        </w:rPr>
        <w:t>20</w:t>
      </w:r>
      <w:r w:rsidR="006F4451">
        <w:rPr>
          <w:rFonts w:ascii="Angsana New" w:hAnsi="Angsana New" w:hint="cs"/>
          <w:sz w:val="30"/>
          <w:szCs w:val="30"/>
          <w:cs/>
          <w:lang w:val="en-US"/>
        </w:rPr>
        <w:t>.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83</w:t>
      </w:r>
      <w:r w:rsidR="00A4357E" w:rsidRPr="00E772E6">
        <w:rPr>
          <w:rFonts w:ascii="Angsana New" w:hAnsi="Angsana New" w:hint="cs"/>
          <w:sz w:val="30"/>
          <w:szCs w:val="30"/>
          <w:cs/>
        </w:rPr>
        <w:t xml:space="preserve"> </w:t>
      </w:r>
      <w:bookmarkEnd w:id="1"/>
      <w:r w:rsidR="00A4357E" w:rsidRPr="00E772E6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="00A4357E" w:rsidRPr="00E772E6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B45AFE" w:rsidRPr="00B45AFE">
        <w:rPr>
          <w:rFonts w:ascii="Angsana New" w:hAnsi="Angsana New" w:hint="cs"/>
          <w:i/>
          <w:iCs/>
          <w:sz w:val="30"/>
          <w:szCs w:val="30"/>
          <w:lang w:val="en-US"/>
        </w:rPr>
        <w:t>31</w:t>
      </w:r>
      <w:r w:rsidR="00A4357E" w:rsidRPr="00E772E6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="00B45AFE" w:rsidRPr="00B45AFE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B45AFE" w:rsidRPr="00B45AFE">
        <w:rPr>
          <w:rFonts w:ascii="Angsana New" w:hAnsi="Angsana New" w:hint="cs"/>
          <w:i/>
          <w:iCs/>
          <w:sz w:val="30"/>
          <w:szCs w:val="30"/>
          <w:lang w:val="en-US"/>
        </w:rPr>
        <w:t>1</w:t>
      </w:r>
      <w:r w:rsidR="00A4357E" w:rsidRPr="00E772E6">
        <w:rPr>
          <w:rFonts w:ascii="Angsana New" w:hAnsi="Angsana New"/>
          <w:i/>
          <w:iCs/>
          <w:sz w:val="30"/>
          <w:szCs w:val="30"/>
        </w:rPr>
        <w:t>:</w:t>
      </w:r>
      <w:r w:rsidR="00A4357E" w:rsidRPr="00E772E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B45AFE" w:rsidRPr="00B45AFE">
        <w:rPr>
          <w:rFonts w:ascii="Angsana New" w:hAnsi="Angsana New"/>
          <w:i/>
          <w:iCs/>
          <w:sz w:val="30"/>
          <w:szCs w:val="30"/>
          <w:lang w:val="en-US"/>
        </w:rPr>
        <w:t>3</w:t>
      </w:r>
      <w:r w:rsidR="001E03FF" w:rsidRPr="00E772E6">
        <w:rPr>
          <w:rFonts w:ascii="Angsana New" w:hAnsi="Angsana New"/>
          <w:i/>
          <w:iCs/>
          <w:sz w:val="30"/>
          <w:szCs w:val="30"/>
          <w:lang w:val="en-US"/>
        </w:rPr>
        <w:t>,</w:t>
      </w:r>
      <w:r w:rsidR="00B45AFE" w:rsidRPr="00B45AFE">
        <w:rPr>
          <w:rFonts w:ascii="Angsana New" w:hAnsi="Angsana New"/>
          <w:i/>
          <w:iCs/>
          <w:sz w:val="30"/>
          <w:szCs w:val="30"/>
          <w:lang w:val="en-US"/>
        </w:rPr>
        <w:t>235</w:t>
      </w:r>
      <w:r w:rsidR="001E03FF" w:rsidRPr="00E772E6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B45AFE" w:rsidRPr="00B45AFE">
        <w:rPr>
          <w:rFonts w:ascii="Angsana New" w:hAnsi="Angsana New"/>
          <w:i/>
          <w:iCs/>
          <w:sz w:val="30"/>
          <w:szCs w:val="30"/>
          <w:lang w:val="en-US"/>
        </w:rPr>
        <w:t>33</w:t>
      </w:r>
      <w:r w:rsidR="00A4357E" w:rsidRPr="00E772E6">
        <w:rPr>
          <w:rFonts w:ascii="Angsana New" w:hAnsi="Angsana New"/>
          <w:i/>
          <w:iCs/>
          <w:sz w:val="30"/>
          <w:szCs w:val="30"/>
        </w:rPr>
        <w:t xml:space="preserve"> </w:t>
      </w:r>
      <w:r w:rsidR="00A4357E" w:rsidRPr="00E772E6">
        <w:rPr>
          <w:rFonts w:ascii="Angsana New" w:hAnsi="Angsana New"/>
          <w:i/>
          <w:iCs/>
          <w:sz w:val="30"/>
          <w:szCs w:val="30"/>
          <w:cs/>
        </w:rPr>
        <w:t>ล้าน</w:t>
      </w:r>
      <w:r w:rsidR="00A4357E" w:rsidRPr="00C93018">
        <w:rPr>
          <w:rFonts w:ascii="Angsana New" w:hAnsi="Angsana New"/>
          <w:i/>
          <w:iCs/>
          <w:sz w:val="30"/>
          <w:szCs w:val="30"/>
          <w:cs/>
        </w:rPr>
        <w:t>บาท</w:t>
      </w:r>
      <w:r w:rsidR="00A4357E" w:rsidRPr="00C93018">
        <w:rPr>
          <w:rFonts w:ascii="Angsana New" w:hAnsi="Angsana New"/>
          <w:i/>
          <w:iCs/>
          <w:sz w:val="30"/>
          <w:szCs w:val="30"/>
        </w:rPr>
        <w:t xml:space="preserve"> </w:t>
      </w:r>
      <w:r w:rsidR="00A4357E" w:rsidRPr="00C93018">
        <w:rPr>
          <w:rFonts w:ascii="Angsana New" w:hAnsi="Angsana New"/>
          <w:i/>
          <w:iCs/>
          <w:sz w:val="30"/>
          <w:szCs w:val="30"/>
          <w:cs/>
        </w:rPr>
        <w:t>และ</w:t>
      </w:r>
      <w:r w:rsidR="00A4357E" w:rsidRPr="00C9301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B45AFE" w:rsidRPr="00B45AFE">
        <w:rPr>
          <w:rFonts w:ascii="Angsana New" w:hAnsi="Angsana New"/>
          <w:i/>
          <w:iCs/>
          <w:sz w:val="30"/>
          <w:szCs w:val="30"/>
          <w:lang w:val="en-US"/>
        </w:rPr>
        <w:t>3</w:t>
      </w:r>
      <w:r w:rsidR="001E03FF" w:rsidRPr="00C93018">
        <w:rPr>
          <w:rFonts w:ascii="Angsana New" w:hAnsi="Angsana New"/>
          <w:i/>
          <w:iCs/>
          <w:sz w:val="30"/>
          <w:szCs w:val="30"/>
          <w:lang w:val="en-US"/>
        </w:rPr>
        <w:t>,</w:t>
      </w:r>
      <w:r w:rsidR="00B45AFE" w:rsidRPr="00B45AFE">
        <w:rPr>
          <w:rFonts w:ascii="Angsana New" w:hAnsi="Angsana New"/>
          <w:i/>
          <w:iCs/>
          <w:sz w:val="30"/>
          <w:szCs w:val="30"/>
          <w:lang w:val="en-US"/>
        </w:rPr>
        <w:t>138</w:t>
      </w:r>
      <w:r w:rsidR="001E03FF" w:rsidRPr="00C93018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B45AFE" w:rsidRPr="00B45AFE">
        <w:rPr>
          <w:rFonts w:ascii="Angsana New" w:hAnsi="Angsana New"/>
          <w:i/>
          <w:iCs/>
          <w:sz w:val="30"/>
          <w:szCs w:val="30"/>
          <w:lang w:val="en-US"/>
        </w:rPr>
        <w:t>80</w:t>
      </w:r>
      <w:r w:rsidR="00A4357E" w:rsidRPr="00C93018">
        <w:rPr>
          <w:rFonts w:ascii="Angsana New" w:hAnsi="Angsana New"/>
          <w:i/>
          <w:iCs/>
          <w:sz w:val="30"/>
          <w:szCs w:val="30"/>
        </w:rPr>
        <w:t xml:space="preserve"> </w:t>
      </w:r>
      <w:r w:rsidR="00A4357E" w:rsidRPr="00C93018">
        <w:rPr>
          <w:rFonts w:ascii="Angsana New" w:hAnsi="Angsana New"/>
          <w:i/>
          <w:iCs/>
          <w:sz w:val="30"/>
          <w:szCs w:val="30"/>
          <w:cs/>
        </w:rPr>
        <w:t>ล้านบาท ตามลำดับ</w:t>
      </w:r>
      <w:r w:rsidR="00A4357E" w:rsidRPr="00C93018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68653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68653E" w:rsidRPr="0068653E">
        <w:rPr>
          <w:rFonts w:ascii="Angsana New" w:hAnsi="Angsana New" w:hint="cs"/>
          <w:sz w:val="30"/>
          <w:szCs w:val="30"/>
          <w:cs/>
        </w:rPr>
        <w:t>นอกจากนี้ ปั</w:t>
      </w:r>
      <w:r w:rsidR="0068653E">
        <w:rPr>
          <w:rFonts w:ascii="Angsana New" w:hAnsi="Angsana New" w:hint="cs"/>
          <w:sz w:val="30"/>
          <w:szCs w:val="30"/>
          <w:cs/>
        </w:rPr>
        <w:t>จจัยภายนอกจาก</w:t>
      </w:r>
      <w:r w:rsidR="0068653E" w:rsidRPr="00C93018">
        <w:rPr>
          <w:rFonts w:ascii="Angsana New" w:hAnsi="Angsana New"/>
          <w:sz w:val="30"/>
          <w:szCs w:val="30"/>
          <w:cs/>
        </w:rPr>
        <w:t>สถานการณ์</w:t>
      </w:r>
      <w:r w:rsidR="0068653E">
        <w:rPr>
          <w:rFonts w:ascii="Angsana New" w:hAnsi="Angsana New" w:hint="cs"/>
          <w:sz w:val="30"/>
          <w:szCs w:val="30"/>
          <w:cs/>
        </w:rPr>
        <w:t>ในปัจจุบันต่อภาวะเศรษฐกิจโดยรวมและอาจส่งผลกระทบต่อการดำเนินงานของกลุ่มบริษัท</w:t>
      </w:r>
      <w:r w:rsidR="00FC4A58" w:rsidRPr="0068653E">
        <w:rPr>
          <w:rFonts w:ascii="Angsana New" w:hAnsi="Angsana New" w:hint="cs"/>
          <w:sz w:val="30"/>
          <w:szCs w:val="30"/>
          <w:cs/>
        </w:rPr>
        <w:t xml:space="preserve"> </w:t>
      </w:r>
      <w:r w:rsidR="00890FD2" w:rsidRPr="0068653E">
        <w:rPr>
          <w:rFonts w:ascii="Angsana New" w:hAnsi="Angsana New" w:hint="cs"/>
          <w:sz w:val="30"/>
          <w:szCs w:val="30"/>
          <w:cs/>
        </w:rPr>
        <w:t>ทั้งนี้</w:t>
      </w:r>
      <w:r w:rsidR="00890FD2" w:rsidRPr="00C93018">
        <w:rPr>
          <w:rFonts w:ascii="Angsana New" w:hAnsi="Angsana New" w:hint="cs"/>
          <w:sz w:val="30"/>
          <w:szCs w:val="30"/>
          <w:cs/>
        </w:rPr>
        <w:t xml:space="preserve"> </w:t>
      </w:r>
      <w:r w:rsidR="00890FD2" w:rsidRPr="00C93018">
        <w:rPr>
          <w:rFonts w:ascii="Angsana New" w:hAnsi="Angsana New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สถานการณ์ดังกล่าวแสดงให้เห็นว่ามีความไม่แน่นอนที่มีสาระสำคัญซึ่งอ</w:t>
      </w:r>
      <w:r w:rsidR="00E64C06">
        <w:rPr>
          <w:rFonts w:ascii="Angsana New" w:hAnsi="Angsana New"/>
          <w:sz w:val="30"/>
          <w:szCs w:val="30"/>
          <w:cs/>
        </w:rPr>
        <w:t>าจเป็นเหตุให้เกิดข้อสงสัยอย่างมี</w:t>
      </w:r>
      <w:r w:rsidR="00890FD2" w:rsidRPr="00C93018">
        <w:rPr>
          <w:rFonts w:ascii="Angsana New" w:hAnsi="Angsana New"/>
          <w:sz w:val="30"/>
          <w:szCs w:val="30"/>
          <w:cs/>
        </w:rPr>
        <w:t>นัยสำคัญเกี่ยวกับค</w:t>
      </w:r>
      <w:r w:rsidR="00890FD2" w:rsidRPr="00890FD2">
        <w:rPr>
          <w:rFonts w:ascii="Angsana New" w:hAnsi="Angsana New"/>
          <w:sz w:val="30"/>
          <w:szCs w:val="30"/>
          <w:cs/>
        </w:rPr>
        <w:t>วามสามารถในการดำเนินงานอย่างต่อเนื่องของ</w:t>
      </w:r>
      <w:r w:rsidR="00890FD2" w:rsidRPr="00890FD2">
        <w:rPr>
          <w:rFonts w:ascii="Angsana New" w:hAnsi="Angsana New" w:hint="cs"/>
          <w:sz w:val="30"/>
          <w:szCs w:val="30"/>
          <w:cs/>
        </w:rPr>
        <w:t>กลุ่มบริษัทและบริษัท กลุ่มบริษัทและบริษัทใ</w:t>
      </w:r>
      <w:r w:rsidR="00890FD2" w:rsidRPr="00890FD2">
        <w:rPr>
          <w:rFonts w:ascii="Angsana New" w:hAnsi="Angsana New"/>
          <w:sz w:val="30"/>
          <w:szCs w:val="30"/>
          <w:cs/>
        </w:rPr>
        <w:t>ช้นโยบายและวิธีการเพื่อจัดการความเสี่ยงด้านสภาพคล่อง</w:t>
      </w:r>
      <w:r w:rsidR="00890FD2" w:rsidRPr="00890FD2">
        <w:rPr>
          <w:rFonts w:ascii="Angsana New" w:hAnsi="Angsana New"/>
          <w:sz w:val="30"/>
          <w:szCs w:val="30"/>
        </w:rPr>
        <w:t xml:space="preserve"> </w:t>
      </w:r>
      <w:r w:rsidR="00890FD2" w:rsidRPr="00890FD2">
        <w:rPr>
          <w:rFonts w:ascii="Angsana New" w:hAnsi="Angsana New"/>
          <w:sz w:val="30"/>
          <w:szCs w:val="30"/>
          <w:cs/>
        </w:rPr>
        <w:t xml:space="preserve">และสถานการณ์อื่นๆ </w:t>
      </w:r>
      <w:r w:rsidR="00890FD2" w:rsidRPr="00890FD2">
        <w:rPr>
          <w:rFonts w:ascii="Angsana New" w:hAnsi="Angsana New" w:hint="cs"/>
          <w:sz w:val="30"/>
          <w:szCs w:val="30"/>
          <w:cs/>
        </w:rPr>
        <w:t xml:space="preserve">เช่น </w:t>
      </w:r>
      <w:r w:rsidR="0068653E">
        <w:rPr>
          <w:rFonts w:ascii="Angsana New" w:hAnsi="Angsana New" w:hint="cs"/>
          <w:sz w:val="30"/>
          <w:szCs w:val="30"/>
          <w:cs/>
        </w:rPr>
        <w:t>กลุ่มบริษัทได้ทำแผนการลดค่าใช้จ่ายดำเนินงาน ซึ่งทำให้สามารถปรับปรุงฐานะการเง</w:t>
      </w:r>
      <w:r w:rsidR="001B2DE5">
        <w:rPr>
          <w:rFonts w:ascii="Angsana New" w:hAnsi="Angsana New" w:hint="cs"/>
          <w:sz w:val="30"/>
          <w:szCs w:val="30"/>
          <w:cs/>
          <w:lang w:val="en-US"/>
        </w:rPr>
        <w:t>ิ</w:t>
      </w:r>
      <w:r w:rsidR="0068653E">
        <w:rPr>
          <w:rFonts w:ascii="Angsana New" w:hAnsi="Angsana New" w:hint="cs"/>
          <w:sz w:val="30"/>
          <w:szCs w:val="30"/>
          <w:cs/>
        </w:rPr>
        <w:t xml:space="preserve">น สภาพคล่อง กระแสเงินสดและผลการดำเนินงานของกลุ่มบริษัทและบริษัท รวมถึง </w:t>
      </w:r>
      <w:r w:rsidR="00890FD2" w:rsidRPr="00890FD2">
        <w:rPr>
          <w:rFonts w:ascii="Angsana New" w:hAnsi="Angsana New" w:hint="cs"/>
          <w:sz w:val="30"/>
          <w:szCs w:val="30"/>
          <w:cs/>
        </w:rPr>
        <w:t xml:space="preserve">การลดอัตราดอกเบี้ยจ่าย </w:t>
      </w:r>
      <w:r w:rsidR="00890FD2" w:rsidRPr="00890FD2">
        <w:rPr>
          <w:rFonts w:ascii="Angsana New" w:hAnsi="Angsana New"/>
          <w:sz w:val="30"/>
          <w:szCs w:val="30"/>
          <w:cs/>
        </w:rPr>
        <w:t>การจัดตารางการจ่ายชำระหนี้ใหม่</w:t>
      </w:r>
      <w:r w:rsidR="00890FD2" w:rsidRPr="00890FD2">
        <w:rPr>
          <w:rFonts w:ascii="Angsana New" w:hAnsi="Angsana New" w:hint="cs"/>
          <w:sz w:val="30"/>
          <w:szCs w:val="30"/>
          <w:cs/>
        </w:rPr>
        <w:t>ที่ผ่อนปรนมากขึ้น ทำให้กลุ่มบริษัทมีวงเงินสินเชื่อเพียงพอเพื่อเป็นทุนหมุนเวียนในการดำเนินงาน</w:t>
      </w:r>
    </w:p>
    <w:p w14:paraId="620EA84A" w14:textId="77777777" w:rsidR="00890FD2" w:rsidRPr="00890FD2" w:rsidRDefault="00890FD2" w:rsidP="00890F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675B0C57" w14:textId="076A9102" w:rsidR="00890FD2" w:rsidRDefault="00890FD2" w:rsidP="00890FD2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ผู้บริหารของกลุ่มบริษัทอยู่ระหว่างการดำเนินการเพื่อปรับปรุงผลการดำเนินงานและสภาพคล่องของกลุ่มบริษัทและบริษัท โดย</w:t>
      </w:r>
      <w:r>
        <w:rPr>
          <w:rFonts w:ascii="Angsana New" w:hAnsi="Angsana New" w:cs="Angsana New" w:hint="cs"/>
          <w:sz w:val="30"/>
          <w:szCs w:val="30"/>
          <w:cs/>
        </w:rPr>
        <w:t>มี</w:t>
      </w:r>
      <w:r w:rsidRPr="00BE203C">
        <w:rPr>
          <w:rFonts w:ascii="Angsana New" w:hAnsi="Angsana New" w:cs="Angsana New"/>
          <w:sz w:val="30"/>
          <w:szCs w:val="30"/>
          <w:cs/>
        </w:rPr>
        <w:t>นโยบายที่จะมุ่งเน้น</w:t>
      </w:r>
      <w:r w:rsidRPr="00BE203C">
        <w:rPr>
          <w:rFonts w:ascii="Angsana New" w:hAnsi="Angsana New" w:cs="Angsana New" w:hint="cs"/>
          <w:sz w:val="30"/>
          <w:szCs w:val="30"/>
          <w:cs/>
        </w:rPr>
        <w:t>ดำ</w:t>
      </w:r>
      <w:r w:rsidRPr="00BE203C">
        <w:rPr>
          <w:rFonts w:ascii="Angsana New" w:hAnsi="Angsana New" w:cs="Angsana New"/>
          <w:sz w:val="30"/>
          <w:szCs w:val="30"/>
          <w:cs/>
        </w:rPr>
        <w:t>เน</w:t>
      </w:r>
      <w:r>
        <w:rPr>
          <w:rFonts w:ascii="Angsana New" w:hAnsi="Angsana New" w:cs="Angsana New"/>
          <w:sz w:val="30"/>
          <w:szCs w:val="30"/>
          <w:cs/>
        </w:rPr>
        <w:t>ินการในธุรกิจหลักที่กลุ่มบริษัท</w:t>
      </w:r>
      <w:r w:rsidRPr="00BE203C">
        <w:rPr>
          <w:rFonts w:ascii="Angsana New" w:hAnsi="Angsana New" w:cs="Angsana New"/>
          <w:sz w:val="30"/>
          <w:szCs w:val="30"/>
          <w:cs/>
        </w:rPr>
        <w:t>มีความรู้และความเชี่ยวชาญอย่างแท้จริง กล่าวคือ สื่อสิ่งพิมพ์ การจัดกิจกรรมที่เกี่ยวข้อง ธุรกิจสื่อโทรทัศน์ ด้านหมวดหมู่ข่าวสารและสาระที่มีความ</w:t>
      </w:r>
      <w:r w:rsidRPr="00BE203C">
        <w:rPr>
          <w:rFonts w:ascii="Angsana New" w:hAnsi="Angsana New" w:cs="Angsana New" w:hint="cs"/>
          <w:sz w:val="30"/>
          <w:szCs w:val="30"/>
          <w:cs/>
        </w:rPr>
        <w:t>ชำ</w:t>
      </w:r>
      <w:r w:rsidRPr="00BE203C">
        <w:rPr>
          <w:rFonts w:ascii="Angsana New" w:hAnsi="Angsana New" w:cs="Angsana New"/>
          <w:sz w:val="30"/>
          <w:szCs w:val="30"/>
          <w:cs/>
        </w:rPr>
        <w:t>นาญ และการผลิตเนื้อหารายการ (</w:t>
      </w:r>
      <w:r>
        <w:rPr>
          <w:rFonts w:ascii="Angsana New" w:hAnsi="Angsana New" w:cs="Angsana New"/>
          <w:sz w:val="30"/>
          <w:szCs w:val="30"/>
        </w:rPr>
        <w:t>C</w:t>
      </w:r>
      <w:r w:rsidRPr="00BE203C">
        <w:rPr>
          <w:rFonts w:ascii="Angsana New" w:hAnsi="Angsana New" w:cs="Angsana New"/>
          <w:sz w:val="30"/>
          <w:szCs w:val="30"/>
        </w:rPr>
        <w:t xml:space="preserve">ontents) </w:t>
      </w:r>
      <w:r w:rsidRPr="00BE203C">
        <w:rPr>
          <w:rFonts w:ascii="Angsana New" w:hAnsi="Angsana New" w:cs="Angsana New"/>
          <w:sz w:val="30"/>
          <w:szCs w:val="30"/>
          <w:cs/>
        </w:rPr>
        <w:t>รวมไปถึงธุรกิจที่เกี่ยวข้องที่มีศักยภาพในการเติบโตและเสริมกับธุรกิจหลักของกลุ่มบริษัท เพื่อให้สามารถด</w:t>
      </w:r>
      <w:r w:rsidRPr="00BE203C">
        <w:rPr>
          <w:rFonts w:ascii="Angsana New" w:hAnsi="Angsana New" w:cs="Angsana New" w:hint="cs"/>
          <w:sz w:val="30"/>
          <w:szCs w:val="30"/>
          <w:cs/>
        </w:rPr>
        <w:t>ำ</w:t>
      </w:r>
      <w:r w:rsidRPr="00BE203C">
        <w:rPr>
          <w:rFonts w:ascii="Angsana New" w:hAnsi="Angsana New" w:cs="Angsana New"/>
          <w:sz w:val="30"/>
          <w:szCs w:val="30"/>
          <w:cs/>
        </w:rPr>
        <w:t>เนินธุรกิจต่อไปได้</w:t>
      </w:r>
      <w:r w:rsidRPr="00BE203C">
        <w:rPr>
          <w:rFonts w:ascii="Angsana New" w:hAnsi="Angsana New" w:cs="Angsana New"/>
          <w:sz w:val="30"/>
          <w:szCs w:val="30"/>
        </w:rPr>
        <w:t xml:space="preserve"> </w:t>
      </w:r>
      <w:r w:rsidRPr="00BE203C">
        <w:rPr>
          <w:rFonts w:ascii="Angsana New" w:hAnsi="Angsana New" w:cs="Angsana New" w:hint="cs"/>
          <w:sz w:val="30"/>
          <w:szCs w:val="30"/>
          <w:cs/>
        </w:rPr>
        <w:t>และ</w:t>
      </w:r>
      <w:r w:rsidRPr="00BE203C">
        <w:rPr>
          <w:rFonts w:ascii="Angsana New" w:hAnsi="Angsana New" w:cs="Angsana New"/>
          <w:sz w:val="30"/>
          <w:szCs w:val="30"/>
          <w:cs/>
        </w:rPr>
        <w:t>สามารถระดม</w:t>
      </w:r>
      <w:r w:rsidRPr="00BE203C">
        <w:rPr>
          <w:rFonts w:ascii="Angsana New" w:hAnsi="Angsana New" w:cs="Angsana New" w:hint="cs"/>
          <w:sz w:val="30"/>
          <w:szCs w:val="30"/>
          <w:cs/>
        </w:rPr>
        <w:t>กำ</w:t>
      </w:r>
      <w:r w:rsidRPr="00BE203C">
        <w:rPr>
          <w:rFonts w:ascii="Angsana New" w:hAnsi="Angsana New" w:cs="Angsana New"/>
          <w:sz w:val="30"/>
          <w:szCs w:val="30"/>
          <w:cs/>
        </w:rPr>
        <w:t>ลังทรัพยากรภายในกลุ่มบริษัทในด้านต่างๆ ให้กับรายการข่าวสารที่มีอยู่ได้อย่างเต็มที่สอดคล้องกับนโยบายการ</w:t>
      </w:r>
      <w:r w:rsidRPr="00BE203C">
        <w:rPr>
          <w:rFonts w:ascii="Angsana New" w:hAnsi="Angsana New" w:cs="Angsana New" w:hint="cs"/>
          <w:sz w:val="30"/>
          <w:szCs w:val="30"/>
          <w:cs/>
        </w:rPr>
        <w:t>ดำ</w:t>
      </w:r>
      <w:r w:rsidRPr="00BE203C">
        <w:rPr>
          <w:rFonts w:ascii="Angsana New" w:hAnsi="Angsana New" w:cs="Angsana New"/>
          <w:sz w:val="30"/>
          <w:szCs w:val="30"/>
          <w:cs/>
        </w:rPr>
        <w:t>เนินธุรกิจหลัก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กลุ่มบริษัทมีการปรับปรุงรูปแบบการนำเสนอข่าวและรายการในสื่อต่างๆ ของกลุ่มบริษัทเพื่อเพิ่มรายได้ค่าโฆษณา </w:t>
      </w:r>
      <w:r>
        <w:rPr>
          <w:rFonts w:ascii="Angsana New" w:hAnsi="Angsana New" w:cs="Angsana New"/>
          <w:sz w:val="30"/>
          <w:szCs w:val="30"/>
          <w:cs/>
        </w:rPr>
        <w:t>ปรับโครงสร้างการทำงาน</w:t>
      </w:r>
      <w:r>
        <w:rPr>
          <w:rFonts w:ascii="Angsana New" w:hAnsi="Angsana New" w:cs="Angsana New" w:hint="cs"/>
          <w:sz w:val="30"/>
          <w:szCs w:val="30"/>
          <w:cs/>
        </w:rPr>
        <w:t>และเพิ่มอัตรากำลังคน</w:t>
      </w:r>
      <w:r>
        <w:rPr>
          <w:rFonts w:ascii="Angsana New" w:hAnsi="Angsana New" w:cs="Angsana New"/>
          <w:sz w:val="30"/>
          <w:szCs w:val="30"/>
          <w:cs/>
        </w:rPr>
        <w:t>ของฝ่ายการตลาด</w:t>
      </w:r>
      <w:r>
        <w:rPr>
          <w:rFonts w:ascii="Angsana New" w:hAnsi="Angsana New" w:cs="Angsana New" w:hint="cs"/>
          <w:sz w:val="30"/>
          <w:szCs w:val="30"/>
          <w:cs/>
        </w:rPr>
        <w:t>เพื่อขยายฐานลูกค้า ปรับปรุงอุปกรณ์ผลิตรายการและออกอากาศ และปรับโครงสร้าง</w:t>
      </w:r>
      <w:r>
        <w:rPr>
          <w:rFonts w:ascii="Angsana New" w:hAnsi="Angsana New" w:cs="Angsana New"/>
          <w:sz w:val="30"/>
          <w:szCs w:val="30"/>
          <w:cs/>
        </w:rPr>
        <w:t xml:space="preserve">ฝ่ายผลิตรายการให้มีประสิทธิภาพ ปรับผังรายการโทรทัศน์ให้มีความโดดเด่น </w:t>
      </w:r>
      <w:r>
        <w:rPr>
          <w:rFonts w:ascii="Angsana New" w:hAnsi="Angsana New" w:cs="Angsana New" w:hint="cs"/>
          <w:sz w:val="30"/>
          <w:szCs w:val="30"/>
          <w:cs/>
        </w:rPr>
        <w:t>ปรับเปลี่ยนรูปแบบของรายการเพื่อเพิ่มจำนวนผู้ชมรายการและเพิ่มช่องทางการหารายได้ในรูปแบบ</w:t>
      </w:r>
      <w:r w:rsidRPr="00895B63">
        <w:rPr>
          <w:rFonts w:ascii="Angsana New" w:hAnsi="Angsana New" w:cs="Angsana New" w:hint="cs"/>
          <w:sz w:val="30"/>
          <w:szCs w:val="30"/>
          <w:cs/>
        </w:rPr>
        <w:t>อื่นๆ เช่น สื่อแบบใหม่ การจัด</w:t>
      </w:r>
      <w:r>
        <w:rPr>
          <w:rFonts w:ascii="Angsana New" w:hAnsi="Angsana New" w:cs="Angsana New" w:hint="cs"/>
          <w:sz w:val="30"/>
          <w:szCs w:val="30"/>
          <w:cs/>
        </w:rPr>
        <w:t>กิจกรรมสัมมนาและกิจกรรมต่างๆ</w:t>
      </w:r>
      <w:r w:rsidRPr="00895B63">
        <w:rPr>
          <w:rFonts w:ascii="Angsana New" w:hAnsi="Angsana New" w:cs="Angsana New" w:hint="cs"/>
          <w:sz w:val="30"/>
          <w:szCs w:val="30"/>
          <w:cs/>
        </w:rPr>
        <w:t xml:space="preserve"> เป็นต้น </w:t>
      </w:r>
      <w:r w:rsidRPr="00895B63">
        <w:rPr>
          <w:rFonts w:ascii="Angsana New" w:hAnsi="Angsana New" w:cs="Angsana New"/>
          <w:sz w:val="30"/>
          <w:szCs w:val="30"/>
          <w:cs/>
        </w:rPr>
        <w:t>นอกจากนี้ ผู้บริหา</w:t>
      </w:r>
      <w:r>
        <w:rPr>
          <w:rFonts w:ascii="Angsana New" w:hAnsi="Angsana New" w:cs="Angsana New"/>
          <w:sz w:val="30"/>
          <w:szCs w:val="30"/>
          <w:cs/>
        </w:rPr>
        <w:t>รมีแผนในการเพิ่มรายได้โดยการใช้เทคโนโลยีปัญญาประดิษฐ์ (</w:t>
      </w:r>
      <w:r>
        <w:rPr>
          <w:rFonts w:ascii="Angsana New" w:hAnsi="Angsana New" w:cs="Angsana New"/>
          <w:sz w:val="30"/>
          <w:szCs w:val="30"/>
        </w:rPr>
        <w:t xml:space="preserve">Artificial Intelligence) </w:t>
      </w:r>
      <w:r w:rsidR="00624733">
        <w:rPr>
          <w:rFonts w:ascii="Angsana New" w:hAnsi="Angsana New" w:cs="Angsana New" w:hint="cs"/>
          <w:sz w:val="30"/>
          <w:szCs w:val="30"/>
          <w:cs/>
        </w:rPr>
        <w:t>รวมถึงการขยายส่วนงานดิจิตอล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ารปรับปรุงรูปแบบในการดำเนินรายการเพื่อให้รายการน่าสนใจและปรับปรุงรูปแบบการให้เช่าเวลาออกอากาศสำหรับลูกค้าทุกกลุ่มเป้าหมายให้มี</w:t>
      </w:r>
      <w:r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ประสิทธิภาพมากขึ้น อีกทั้งผลในเชิงบวกจากการบรรเทาผลกระทบต่อผู้ประกอบการกิจการวิทยุกระจายเสียง 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3C0339">
        <w:rPr>
          <w:rFonts w:ascii="Angsana New" w:hAnsi="Angsana New" w:cs="Angsana New" w:hint="cs"/>
          <w:sz w:val="30"/>
          <w:szCs w:val="30"/>
          <w:cs/>
        </w:rPr>
        <w:t>วิทยุโทรทัศน์ และกิจการกระจายเสียงและกิจการโทรทัศน์ ตามที่กล่าวไว้ในหมายเหตุข้อ</w:t>
      </w:r>
      <w:r w:rsidRPr="00107C7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B45AFE" w:rsidRPr="00B45AFE">
        <w:rPr>
          <w:rFonts w:ascii="Angsana New" w:hAnsi="Angsana New" w:cs="Angsana New" w:hint="cs"/>
          <w:spacing w:val="-6"/>
          <w:sz w:val="30"/>
          <w:szCs w:val="30"/>
        </w:rPr>
        <w:t>11</w:t>
      </w:r>
    </w:p>
    <w:p w14:paraId="2AF564FC" w14:textId="77777777" w:rsidR="00890FD2" w:rsidRPr="005D0965" w:rsidRDefault="00890FD2" w:rsidP="00890FD2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16"/>
          <w:szCs w:val="16"/>
        </w:rPr>
      </w:pPr>
    </w:p>
    <w:p w14:paraId="232FE94C" w14:textId="5AD287E7" w:rsidR="003C0339" w:rsidRDefault="003C0339" w:rsidP="00E90703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E90703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การปรับโครงสร้างธุรกิจของกลุ่มบริษัท กลุ่มบริษัทจะมุ่งเน้นการดำเนินธุรกิจหลักอันประกอบด้วยธุรกิจสื่อสิ่งพิมพ์ ธุรกิจสื่อโทรทัศน์ และสื่อต่างๆ ดังนั้น กลุ่มบริษัทได้จำหน่ายที่ดินพร้อมสิ่งปลูกสร้างในไตรมาสที่ </w:t>
      </w:r>
      <w:r w:rsidR="00B45AFE" w:rsidRPr="00B45AFE">
        <w:rPr>
          <w:rFonts w:ascii="Angsana New" w:hAnsi="Angsana New" w:cs="Angsana New"/>
          <w:spacing w:val="-2"/>
          <w:sz w:val="30"/>
          <w:szCs w:val="30"/>
        </w:rPr>
        <w:t>1</w:t>
      </w:r>
      <w:r w:rsidRPr="00E90703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E90703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และ </w:t>
      </w:r>
      <w:r w:rsidR="00B45AFE" w:rsidRPr="00B45AFE">
        <w:rPr>
          <w:rFonts w:ascii="Angsana New" w:hAnsi="Angsana New" w:cs="Angsana New"/>
          <w:spacing w:val="-2"/>
          <w:sz w:val="30"/>
          <w:szCs w:val="30"/>
        </w:rPr>
        <w:t>2</w:t>
      </w:r>
      <w:r w:rsidRPr="00E90703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807F5D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E90703">
        <w:rPr>
          <w:rFonts w:ascii="Angsana New" w:hAnsi="Angsana New" w:cs="Angsana New" w:hint="cs"/>
          <w:spacing w:val="-2"/>
          <w:sz w:val="30"/>
          <w:szCs w:val="30"/>
          <w:cs/>
        </w:rPr>
        <w:t>เพื่อนำกระแสเงินสดมาจ่ายชำระหนี้สิน เพื่อลดภาระดอกเบี้ย รวมถึงกลุ่มบริษัทอาจมีแผนในการปรับโครงสร้างทางการเงิน การหาแหล่งเงินทุนเพิ่มเติมเพื่อเพิ่มสภาพคล่องและความแข็งแกร่งทางการเงิน เช่น การระดมทุน และการกู้ยืมเงินจากสถาบันการเงินที่มีต้นทุนทางการเงินที่เหมาะสมกับสภาวะตลาด เป็นต้น</w:t>
      </w:r>
    </w:p>
    <w:p w14:paraId="0015C29C" w14:textId="77777777" w:rsidR="003C0339" w:rsidRPr="0022123C" w:rsidRDefault="003C0339" w:rsidP="003C0339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22"/>
          <w:szCs w:val="22"/>
        </w:rPr>
      </w:pPr>
    </w:p>
    <w:p w14:paraId="5DD77E69" w14:textId="35ADB219" w:rsidR="003C0339" w:rsidRDefault="003C0339" w:rsidP="003C0339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EE264A">
        <w:rPr>
          <w:rFonts w:ascii="Angsana New" w:hAnsi="Angsana New" w:cs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B45AFE" w:rsidRPr="00B45AFE">
        <w:rPr>
          <w:rFonts w:ascii="Angsana New" w:hAnsi="Angsana New" w:cs="Angsana New"/>
          <w:sz w:val="30"/>
          <w:szCs w:val="30"/>
        </w:rPr>
        <w:t>15</w:t>
      </w:r>
      <w:r w:rsidRPr="00EE264A">
        <w:rPr>
          <w:rFonts w:ascii="Angsana New" w:hAnsi="Angsana New" w:cs="Angsana New"/>
          <w:sz w:val="30"/>
          <w:szCs w:val="30"/>
        </w:rPr>
        <w:t xml:space="preserve"> </w:t>
      </w:r>
      <w:r w:rsidRPr="00EE264A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B45AFE" w:rsidRPr="00B45AFE">
        <w:rPr>
          <w:rFonts w:ascii="Angsana New" w:hAnsi="Angsana New" w:cs="Angsana New"/>
          <w:sz w:val="30"/>
          <w:szCs w:val="30"/>
        </w:rPr>
        <w:t>2562</w:t>
      </w:r>
      <w:r w:rsidRPr="00EE264A">
        <w:rPr>
          <w:rFonts w:ascii="Angsana New" w:hAnsi="Angsana New" w:cs="Angsana New"/>
          <w:sz w:val="30"/>
          <w:szCs w:val="30"/>
        </w:rPr>
        <w:t xml:space="preserve"> </w:t>
      </w:r>
      <w:r w:rsidRPr="00EE264A">
        <w:rPr>
          <w:rFonts w:ascii="Angsana New" w:hAnsi="Angsana New" w:cs="Angsana New"/>
          <w:sz w:val="30"/>
          <w:szCs w:val="30"/>
          <w:cs/>
        </w:rPr>
        <w:t xml:space="preserve">คณะกรรมการมีมติอนุมัติให้กลุ่มบริษัทปรับโครงสร้างกลุ่มธุรกิจสื่อสิ่งพิมพ์ใหม่ โดยการโอนการดำเนินงานของบริษัทย่อย </w:t>
      </w:r>
      <w:r w:rsidR="00B45AFE" w:rsidRPr="00B45AFE">
        <w:rPr>
          <w:rFonts w:ascii="Angsana New" w:hAnsi="Angsana New" w:cs="Angsana New"/>
          <w:sz w:val="30"/>
          <w:szCs w:val="30"/>
        </w:rPr>
        <w:t>3</w:t>
      </w:r>
      <w:r w:rsidRPr="00EE264A">
        <w:rPr>
          <w:rFonts w:ascii="Angsana New" w:hAnsi="Angsana New" w:cs="Angsana New"/>
          <w:sz w:val="30"/>
          <w:szCs w:val="30"/>
        </w:rPr>
        <w:t xml:space="preserve"> </w:t>
      </w:r>
      <w:r w:rsidRPr="00EE264A">
        <w:rPr>
          <w:rFonts w:ascii="Angsana New" w:hAnsi="Angsana New" w:cs="Angsana New"/>
          <w:sz w:val="30"/>
          <w:szCs w:val="30"/>
          <w:cs/>
        </w:rPr>
        <w:t xml:space="preserve">แห่ง รวมเข้ากับการดำเนินงานภายใต้บริษัท เพื่อประโยชน์ของกลุ่มบริษัทในการลดขั้นตอนการทำงานและปริมาณงานที่ซ้ำซ้อน ส่งผลให้ค่าใช้จ่ายลดลง โดยมีผลตั้งแต่วันที่ </w:t>
      </w:r>
      <w:r w:rsidR="00B45AFE" w:rsidRPr="00B45AFE">
        <w:rPr>
          <w:rFonts w:ascii="Angsana New" w:hAnsi="Angsana New" w:cs="Angsana New"/>
          <w:sz w:val="30"/>
          <w:szCs w:val="30"/>
        </w:rPr>
        <w:t>1</w:t>
      </w:r>
      <w:r w:rsidRPr="00EE264A">
        <w:rPr>
          <w:rFonts w:ascii="Angsana New" w:hAnsi="Angsana New" w:cs="Angsana New"/>
          <w:sz w:val="30"/>
          <w:szCs w:val="30"/>
        </w:rPr>
        <w:t xml:space="preserve"> </w:t>
      </w:r>
      <w:r w:rsidRPr="00EE264A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="00B45AFE" w:rsidRPr="00B45AFE">
        <w:rPr>
          <w:rFonts w:ascii="Angsana New" w:hAnsi="Angsana New" w:cs="Angsana New"/>
          <w:sz w:val="30"/>
          <w:szCs w:val="30"/>
        </w:rPr>
        <w:t>2562</w:t>
      </w:r>
      <w:r w:rsidRPr="00EE264A">
        <w:rPr>
          <w:rFonts w:ascii="Angsana New" w:hAnsi="Angsana New" w:cs="Angsana New"/>
          <w:sz w:val="30"/>
          <w:szCs w:val="30"/>
        </w:rPr>
        <w:t xml:space="preserve"> </w:t>
      </w:r>
      <w:r w:rsidRPr="00EE264A">
        <w:rPr>
          <w:rFonts w:ascii="Angsana New" w:hAnsi="Angsana New" w:cs="Angsana New"/>
          <w:sz w:val="30"/>
          <w:szCs w:val="30"/>
          <w:cs/>
        </w:rPr>
        <w:t>เป็นต้นไป</w:t>
      </w:r>
    </w:p>
    <w:p w14:paraId="2F1974A3" w14:textId="77777777" w:rsidR="00890FD2" w:rsidRPr="0022123C" w:rsidRDefault="00890FD2" w:rsidP="00890FD2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20"/>
          <w:szCs w:val="20"/>
        </w:rPr>
      </w:pPr>
    </w:p>
    <w:p w14:paraId="7E9C674E" w14:textId="77777777" w:rsidR="00A4357E" w:rsidRDefault="00890FD2" w:rsidP="00890FD2">
      <w:pPr>
        <w:pStyle w:val="NormalWeb"/>
        <w:spacing w:before="0" w:beforeAutospacing="0" w:after="0" w:afterAutospacing="0"/>
        <w:ind w:left="547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B83920">
        <w:rPr>
          <w:rFonts w:ascii="Angsana New" w:hAnsi="Angsana New" w:cs="Angsana New" w:hint="cs"/>
          <w:sz w:val="30"/>
          <w:szCs w:val="30"/>
          <w:cs/>
        </w:rPr>
        <w:t>ฝ่ายบริหาร</w:t>
      </w:r>
      <w:r>
        <w:rPr>
          <w:rFonts w:ascii="Angsana New" w:hAnsi="Angsana New" w:cs="Angsana New" w:hint="cs"/>
          <w:sz w:val="30"/>
          <w:szCs w:val="30"/>
          <w:cs/>
        </w:rPr>
        <w:t>ของกลุ่มบริษัท</w:t>
      </w:r>
      <w:r w:rsidRPr="00B83920">
        <w:rPr>
          <w:rFonts w:ascii="Angsana New" w:hAnsi="Angsana New" w:cs="Angsana New" w:hint="cs"/>
          <w:sz w:val="30"/>
          <w:szCs w:val="30"/>
          <w:cs/>
        </w:rPr>
        <w:t>เชื่อว่าการจัดทำงบการเงินตามข้อสมมติทางบัญชีที่ว่ากลุ่มบริษัทและบริษัทจะดำเนินงานอย่างต่อเนื่องต่อไปมีความเหมาะสม</w:t>
      </w:r>
      <w:r w:rsidRPr="00B83920">
        <w:rPr>
          <w:rFonts w:ascii="Angsana New" w:hAnsi="Angsana New"/>
          <w:sz w:val="30"/>
          <w:szCs w:val="30"/>
          <w:cs/>
        </w:rPr>
        <w:t xml:space="preserve"> </w:t>
      </w:r>
      <w:r w:rsidRPr="00B83920">
        <w:rPr>
          <w:rFonts w:ascii="Angsana New" w:hAnsi="Angsana New" w:cs="Angsana New" w:hint="cs"/>
          <w:sz w:val="30"/>
          <w:szCs w:val="30"/>
          <w:cs/>
        </w:rPr>
        <w:t>ดังนั้น</w:t>
      </w:r>
      <w:r w:rsidRPr="00B83920">
        <w:rPr>
          <w:rFonts w:ascii="Angsana New" w:hAnsi="Angsana New"/>
          <w:sz w:val="30"/>
          <w:szCs w:val="30"/>
          <w:cs/>
        </w:rPr>
        <w:t xml:space="preserve"> </w:t>
      </w:r>
      <w:r w:rsidRPr="00B83920">
        <w:rPr>
          <w:rFonts w:ascii="Angsana New" w:hAnsi="Angsana New" w:cs="Angsana New" w:hint="cs"/>
          <w:sz w:val="30"/>
          <w:szCs w:val="30"/>
          <w:cs/>
        </w:rPr>
        <w:t>งบการเงินรวมและ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</w:t>
      </w:r>
      <w:r w:rsidRPr="00B83920">
        <w:rPr>
          <w:rFonts w:ascii="Angsana New" w:hAnsi="Angsana New"/>
          <w:sz w:val="30"/>
          <w:szCs w:val="30"/>
          <w:cs/>
        </w:rPr>
        <w:t xml:space="preserve"> </w:t>
      </w:r>
      <w:r w:rsidRPr="00B83920">
        <w:rPr>
          <w:rFonts w:ascii="Angsana New" w:hAnsi="Angsana New" w:cs="Angsana New" w:hint="cs"/>
          <w:sz w:val="30"/>
          <w:szCs w:val="30"/>
          <w:cs/>
        </w:rPr>
        <w:t>ซึ่งอาจจำเป็นหากกลุ่มบริษัทและบริษัทไม่สามารถดำเนินงานต่อเนื่องต่อไปได้</w:t>
      </w:r>
    </w:p>
    <w:p w14:paraId="51341039" w14:textId="77777777" w:rsidR="00EC5C45" w:rsidRPr="0022123C" w:rsidRDefault="00EC5C45" w:rsidP="00A4357E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i/>
          <w:iCs/>
          <w:sz w:val="20"/>
          <w:szCs w:val="20"/>
        </w:rPr>
      </w:pPr>
    </w:p>
    <w:p w14:paraId="555F4255" w14:textId="77777777" w:rsidR="00FF6B58" w:rsidRPr="00FF6B58" w:rsidRDefault="00FF6B58" w:rsidP="00A4357E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i/>
          <w:iCs/>
          <w:sz w:val="30"/>
          <w:szCs w:val="30"/>
        </w:rPr>
      </w:pPr>
      <w:r w:rsidRPr="00FF6B58">
        <w:rPr>
          <w:rFonts w:ascii="Angsana New" w:hAnsi="Angsana New" w:cs="Angsana New"/>
          <w:i/>
          <w:iCs/>
          <w:sz w:val="30"/>
          <w:szCs w:val="30"/>
          <w:cs/>
        </w:rPr>
        <w:t>เกณฑ์การขึ้นเครื่องหมาย “</w:t>
      </w:r>
      <w:r w:rsidRPr="00FF6B58">
        <w:rPr>
          <w:rFonts w:ascii="Angsana New" w:hAnsi="Angsana New" w:cs="Angsana New"/>
          <w:i/>
          <w:iCs/>
          <w:sz w:val="30"/>
          <w:szCs w:val="30"/>
        </w:rPr>
        <w:t>C” (Caution</w:t>
      </w:r>
      <w:r w:rsidR="00E936F6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428098BC" w14:textId="77777777" w:rsidR="00FF6B58" w:rsidRPr="00FC4A58" w:rsidRDefault="00FF6B58" w:rsidP="00A4357E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18"/>
          <w:szCs w:val="18"/>
        </w:rPr>
      </w:pPr>
    </w:p>
    <w:p w14:paraId="5A7046AD" w14:textId="27AF4BBB" w:rsidR="00FF6B58" w:rsidRPr="00FF6B58" w:rsidRDefault="00D2384B" w:rsidP="00A4357E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D2384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B45AFE" w:rsidRPr="00B45AFE">
        <w:rPr>
          <w:rFonts w:ascii="Angsana New" w:hAnsi="Angsana New" w:cs="Angsana New"/>
          <w:sz w:val="30"/>
          <w:szCs w:val="30"/>
        </w:rPr>
        <w:t>14</w:t>
      </w:r>
      <w:r w:rsidRPr="00D2384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B45AFE" w:rsidRPr="00B45AFE">
        <w:rPr>
          <w:rFonts w:ascii="Angsana New" w:hAnsi="Angsana New" w:cs="Angsana New"/>
          <w:sz w:val="30"/>
          <w:szCs w:val="30"/>
        </w:rPr>
        <w:t>2561</w:t>
      </w:r>
      <w:r w:rsidRPr="00D2384B">
        <w:rPr>
          <w:rFonts w:ascii="Angsana New" w:hAnsi="Angsana New" w:cs="Angsana New"/>
          <w:sz w:val="30"/>
          <w:szCs w:val="30"/>
          <w:cs/>
        </w:rPr>
        <w:t xml:space="preserve"> ตลาดหลักทรัพย์แห่งประเทศไทย (</w:t>
      </w:r>
      <w:r w:rsidRPr="00D2384B">
        <w:rPr>
          <w:rFonts w:ascii="Angsana New" w:hAnsi="Angsana New" w:cs="Angsana New"/>
          <w:sz w:val="30"/>
          <w:szCs w:val="30"/>
        </w:rPr>
        <w:t xml:space="preserve">“SET”) </w:t>
      </w:r>
      <w:r w:rsidRPr="00D2384B">
        <w:rPr>
          <w:rFonts w:ascii="Angsana New" w:hAnsi="Angsana New" w:cs="Angsana New"/>
          <w:sz w:val="30"/>
          <w:szCs w:val="30"/>
          <w:cs/>
        </w:rPr>
        <w:t xml:space="preserve">ได้ประกาศขึ้นเครื่องหมาย </w:t>
      </w:r>
      <w:r w:rsidRPr="00D2384B">
        <w:rPr>
          <w:rFonts w:ascii="Angsana New" w:hAnsi="Angsana New" w:cs="Angsana New"/>
          <w:sz w:val="30"/>
          <w:szCs w:val="30"/>
        </w:rPr>
        <w:t xml:space="preserve">“C” (Caution) </w:t>
      </w:r>
      <w:r w:rsidRPr="00D2384B">
        <w:rPr>
          <w:rFonts w:ascii="Angsana New" w:hAnsi="Angsana New" w:cs="Angsana New"/>
          <w:sz w:val="30"/>
          <w:szCs w:val="30"/>
          <w:cs/>
        </w:rPr>
        <w:t xml:space="preserve">ให้หลักทรัพย์ของบริษัทซึ่งมีการซื้อขายในตลาดหลักทรัพย์ เนื่องจากส่วนของผู้ถือหุ้นมีค่าน้อยกว่าร้อยละ </w:t>
      </w:r>
      <w:r w:rsidR="00B45AFE" w:rsidRPr="00B45AFE">
        <w:rPr>
          <w:rFonts w:ascii="Angsana New" w:hAnsi="Angsana New" w:cs="Angsana New"/>
          <w:sz w:val="30"/>
          <w:szCs w:val="30"/>
        </w:rPr>
        <w:t>50</w:t>
      </w:r>
      <w:r w:rsidRPr="00D2384B">
        <w:rPr>
          <w:rFonts w:ascii="Angsana New" w:hAnsi="Angsana New" w:cs="Angsana New"/>
          <w:sz w:val="30"/>
          <w:szCs w:val="30"/>
          <w:cs/>
        </w:rPr>
        <w:t xml:space="preserve"> ของทุนชำระแล้ว ทั้งนี้บริษัทได้เผยแพร่แผนการแก้ไขเหตุดังกล่าวแล้ว</w:t>
      </w:r>
    </w:p>
    <w:p w14:paraId="205447A5" w14:textId="77777777" w:rsidR="00FF6B58" w:rsidRPr="0022123C" w:rsidRDefault="00FF6B58" w:rsidP="00A4357E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</w:rPr>
      </w:pPr>
    </w:p>
    <w:p w14:paraId="5C4D54E3" w14:textId="77777777" w:rsidR="00E66B73" w:rsidRPr="00537579" w:rsidRDefault="00E66B73" w:rsidP="001317B9">
      <w:pPr>
        <w:pStyle w:val="NFSTopic"/>
        <w:numPr>
          <w:ilvl w:val="0"/>
          <w:numId w:val="17"/>
        </w:numPr>
        <w:ind w:hanging="1440"/>
        <w:rPr>
          <w:cs/>
        </w:rPr>
      </w:pPr>
      <w:r w:rsidRPr="00537579">
        <w:rPr>
          <w:cs/>
        </w:rPr>
        <w:t>เกณฑ์การจัดทำงบการเงิน</w:t>
      </w:r>
      <w:r w:rsidR="00E53168">
        <w:rPr>
          <w:rFonts w:hint="cs"/>
          <w:cs/>
        </w:rPr>
        <w:t>ระหว่างกาล</w:t>
      </w:r>
    </w:p>
    <w:p w14:paraId="1DBE8167" w14:textId="77777777" w:rsidR="001001BD" w:rsidRPr="0022123C" w:rsidRDefault="001001BD" w:rsidP="0002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2"/>
          <w:szCs w:val="22"/>
        </w:rPr>
      </w:pPr>
    </w:p>
    <w:p w14:paraId="30770657" w14:textId="77777777" w:rsidR="00E53168" w:rsidRPr="00635145" w:rsidRDefault="00E53168" w:rsidP="00E72CFB">
      <w:pPr>
        <w:pStyle w:val="NFSsubtopic"/>
      </w:pPr>
      <w:r w:rsidRPr="00635145">
        <w:rPr>
          <w:cs/>
        </w:rPr>
        <w:t>(ก)</w:t>
      </w:r>
      <w:r w:rsidRPr="00635145">
        <w:rPr>
          <w:cs/>
        </w:rPr>
        <w:tab/>
        <w:t>เกณฑ์การถือปฏิบัติ</w:t>
      </w:r>
    </w:p>
    <w:p w14:paraId="613AFABD" w14:textId="77777777" w:rsidR="00E53168" w:rsidRPr="0022123C" w:rsidRDefault="00E53168" w:rsidP="00E53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2"/>
          <w:szCs w:val="22"/>
        </w:rPr>
      </w:pPr>
    </w:p>
    <w:p w14:paraId="2EB21B46" w14:textId="72A7EDA8" w:rsidR="008D20B6" w:rsidRPr="00712F07" w:rsidRDefault="008D20B6" w:rsidP="008D2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C73A3">
        <w:rPr>
          <w:rFonts w:ascii="Angsana New" w:hAnsi="Angsana New" w:hint="cs"/>
          <w:sz w:val="30"/>
          <w:szCs w:val="30"/>
          <w:cs/>
        </w:rPr>
        <w:t>งบ</w:t>
      </w:r>
      <w:r w:rsidRPr="004C73A3">
        <w:rPr>
          <w:rFonts w:ascii="Angsana New" w:hAnsi="Angsana New"/>
          <w:sz w:val="30"/>
          <w:szCs w:val="30"/>
          <w:cs/>
        </w:rPr>
        <w:t>การเงินระหว่างกาลแบบย่อนี้</w:t>
      </w:r>
      <w:r w:rsidRPr="004C73A3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4C73A3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4C73A3">
        <w:rPr>
          <w:rFonts w:ascii="Angsana New" w:hAnsi="Angsana New" w:hint="cs"/>
          <w:sz w:val="30"/>
          <w:szCs w:val="30"/>
          <w:cs/>
        </w:rPr>
        <w:t>งบการเงินประจำปีและ</w:t>
      </w:r>
      <w:r w:rsidRPr="004C73A3">
        <w:rPr>
          <w:rFonts w:ascii="Angsana New" w:hAnsi="Angsana New"/>
          <w:sz w:val="30"/>
          <w:szCs w:val="30"/>
          <w:cs/>
        </w:rPr>
        <w:t>จัดทำ</w:t>
      </w:r>
      <w:r w:rsidR="009F7FDB">
        <w:rPr>
          <w:rFonts w:ascii="Angsana New" w:hAnsi="Angsana New"/>
          <w:sz w:val="30"/>
          <w:szCs w:val="30"/>
        </w:rPr>
        <w:br/>
      </w:r>
      <w:r w:rsidRPr="004C73A3">
        <w:rPr>
          <w:rFonts w:ascii="Angsana New" w:hAnsi="Angsana New" w:hint="cs"/>
          <w:sz w:val="30"/>
          <w:szCs w:val="30"/>
          <w:cs/>
        </w:rPr>
        <w:t>หมายเหตุประกอบงบการเงิน</w:t>
      </w:r>
      <w:r w:rsidRPr="004C73A3">
        <w:rPr>
          <w:rFonts w:ascii="Angsana New" w:hAnsi="Angsana New"/>
          <w:sz w:val="30"/>
          <w:szCs w:val="30"/>
          <w:cs/>
        </w:rPr>
        <w:t>ระหว่างกาลในรูปแบบย่อ</w:t>
      </w:r>
      <w:r w:rsidRPr="004C73A3">
        <w:rPr>
          <w:rFonts w:ascii="Angsana New" w:hAnsi="Angsana New" w:hint="cs"/>
          <w:sz w:val="30"/>
          <w:szCs w:val="30"/>
          <w:cs/>
        </w:rPr>
        <w:t xml:space="preserve"> </w:t>
      </w:r>
      <w:r w:rsidRPr="004C73A3">
        <w:rPr>
          <w:rFonts w:ascii="Angsana New" w:hAnsi="Angsana New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="00B45AFE" w:rsidRPr="00B45AFE">
        <w:rPr>
          <w:rFonts w:ascii="Angsana New" w:hAnsi="Angsana New"/>
          <w:sz w:val="30"/>
          <w:szCs w:val="30"/>
        </w:rPr>
        <w:t>34</w:t>
      </w:r>
      <w:r w:rsidRPr="004C73A3">
        <w:rPr>
          <w:rFonts w:ascii="Angsana New" w:hAnsi="Angsana New"/>
          <w:sz w:val="30"/>
          <w:szCs w:val="30"/>
        </w:rPr>
        <w:t xml:space="preserve"> </w:t>
      </w:r>
      <w:r w:rsidRPr="004C73A3">
        <w:rPr>
          <w:rFonts w:ascii="Angsana New" w:hAnsi="Angsana New"/>
          <w:sz w:val="30"/>
          <w:szCs w:val="30"/>
          <w:cs/>
        </w:rPr>
        <w:t xml:space="preserve">เรื่อง </w:t>
      </w:r>
      <w:r w:rsidRPr="009F7FDB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9F7FDB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4C73A3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9F7FDB">
        <w:rPr>
          <w:rFonts w:ascii="Angsana New" w:hAnsi="Angsana New" w:hint="cs"/>
          <w:sz w:val="30"/>
          <w:szCs w:val="30"/>
          <w:cs/>
        </w:rPr>
        <w:t xml:space="preserve"> </w:t>
      </w:r>
      <w:r w:rsidRPr="004C73A3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/>
          <w:sz w:val="30"/>
          <w:szCs w:val="30"/>
        </w:rPr>
        <w:t xml:space="preserve"> </w:t>
      </w:r>
    </w:p>
    <w:p w14:paraId="01CD1484" w14:textId="77777777" w:rsidR="00E53168" w:rsidRPr="00FC4A58" w:rsidRDefault="00E53168" w:rsidP="008D2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398B564" w14:textId="72B95AE1" w:rsidR="008D20B6" w:rsidRDefault="0044332D" w:rsidP="008D2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30"/>
          <w:szCs w:val="30"/>
          <w:cs/>
          <w:lang w:val="en-GB" w:eastAsia="x-none"/>
        </w:rPr>
        <w:br w:type="page"/>
      </w:r>
      <w:r w:rsidR="008D20B6" w:rsidRPr="0016122D">
        <w:rPr>
          <w:rFonts w:ascii="Angsana New" w:hAnsi="Angsana New"/>
          <w:sz w:val="30"/>
          <w:szCs w:val="30"/>
          <w:cs/>
          <w:lang w:val="en-GB" w:eastAsia="x-none"/>
        </w:rPr>
        <w:lastRenderedPageBreak/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B45AFE" w:rsidRPr="00B45AFE">
        <w:rPr>
          <w:rFonts w:ascii="Angsana New" w:hAnsi="Angsana New"/>
          <w:sz w:val="30"/>
          <w:szCs w:val="30"/>
          <w:lang w:eastAsia="x-none" w:bidi="ar-SA"/>
        </w:rPr>
        <w:t>31</w:t>
      </w:r>
      <w:r w:rsidR="008D20B6" w:rsidRPr="0016122D">
        <w:rPr>
          <w:rFonts w:ascii="Angsana New" w:hAnsi="Angsana New"/>
          <w:sz w:val="30"/>
          <w:szCs w:val="30"/>
          <w:cs/>
          <w:lang w:val="en-GB" w:eastAsia="x-none"/>
        </w:rPr>
        <w:t xml:space="preserve"> ธันวาคม </w:t>
      </w:r>
      <w:r w:rsidR="00B45AFE" w:rsidRPr="00B45AFE">
        <w:rPr>
          <w:rFonts w:ascii="Angsana New" w:hAnsi="Angsana New"/>
          <w:sz w:val="30"/>
          <w:szCs w:val="30"/>
          <w:lang w:eastAsia="x-none" w:bidi="ar-SA"/>
        </w:rPr>
        <w:t>2561</w:t>
      </w:r>
      <w:r w:rsidR="008D20B6" w:rsidRPr="0016122D">
        <w:rPr>
          <w:rFonts w:ascii="Angsana New" w:hAnsi="Angsana New"/>
          <w:sz w:val="30"/>
          <w:szCs w:val="30"/>
          <w:cs/>
          <w:lang w:val="en-GB" w:eastAsia="x-none"/>
        </w:rPr>
        <w:t xml:space="preserve">          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B45AFE" w:rsidRPr="00B45AFE">
        <w:rPr>
          <w:rFonts w:ascii="Angsana New" w:hAnsi="Angsana New"/>
          <w:sz w:val="30"/>
          <w:szCs w:val="30"/>
          <w:lang w:eastAsia="x-none" w:bidi="ar-SA"/>
        </w:rPr>
        <w:t>31</w:t>
      </w:r>
      <w:r w:rsidR="008D20B6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  <w:r w:rsidR="008D20B6" w:rsidRPr="0016122D">
        <w:rPr>
          <w:rFonts w:ascii="Angsana New" w:hAnsi="Angsana New"/>
          <w:sz w:val="30"/>
          <w:szCs w:val="30"/>
          <w:cs/>
          <w:lang w:val="en-GB" w:eastAsia="x-none"/>
        </w:rPr>
        <w:t xml:space="preserve">ธันวาคม </w:t>
      </w:r>
      <w:r w:rsidR="00B45AFE" w:rsidRPr="00B45AFE">
        <w:rPr>
          <w:rFonts w:ascii="Angsana New" w:hAnsi="Angsana New"/>
          <w:sz w:val="30"/>
          <w:szCs w:val="30"/>
          <w:lang w:eastAsia="x-none" w:bidi="ar-SA"/>
        </w:rPr>
        <w:t>2561</w:t>
      </w:r>
    </w:p>
    <w:p w14:paraId="047381F8" w14:textId="77777777" w:rsidR="008D20B6" w:rsidRDefault="008D20B6" w:rsidP="008D2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E4DB9E5" w14:textId="77777777" w:rsidR="008D20B6" w:rsidRPr="008D20B6" w:rsidRDefault="008D20B6" w:rsidP="008D20B6">
      <w:pPr>
        <w:pStyle w:val="NFSsubtopic"/>
      </w:pPr>
      <w:r w:rsidRPr="008D20B6">
        <w:rPr>
          <w:cs/>
        </w:rPr>
        <w:t xml:space="preserve"> </w:t>
      </w:r>
      <w:r w:rsidRPr="00037333">
        <w:rPr>
          <w:cs/>
        </w:rPr>
        <w:t>(</w:t>
      </w:r>
      <w:r>
        <w:rPr>
          <w:rFonts w:hint="cs"/>
          <w:cs/>
        </w:rPr>
        <w:t>ข</w:t>
      </w:r>
      <w:r w:rsidRPr="00037333">
        <w:rPr>
          <w:cs/>
        </w:rPr>
        <w:t>)</w:t>
      </w:r>
      <w:r w:rsidRPr="00037333">
        <w:rPr>
          <w:cs/>
        </w:rPr>
        <w:tab/>
        <w:t>การใช้วิจารณญาณ</w:t>
      </w:r>
      <w:r>
        <w:rPr>
          <w:rFonts w:hint="cs"/>
          <w:cs/>
        </w:rPr>
        <w:t xml:space="preserve"> </w:t>
      </w:r>
      <w:r w:rsidRPr="00037333">
        <w:rPr>
          <w:rFonts w:hint="cs"/>
          <w:cs/>
        </w:rPr>
        <w:t>การ</w:t>
      </w:r>
      <w:r w:rsidRPr="00037333">
        <w:rPr>
          <w:cs/>
        </w:rPr>
        <w:t>ประมาณกา</w:t>
      </w:r>
      <w:r>
        <w:rPr>
          <w:rFonts w:hint="cs"/>
          <w:cs/>
        </w:rPr>
        <w:t>รและนโยบายการบัญชี</w:t>
      </w:r>
    </w:p>
    <w:p w14:paraId="66E165DF" w14:textId="77777777" w:rsidR="008D20B6" w:rsidRPr="0057441B" w:rsidRDefault="008D20B6" w:rsidP="008D2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00E1A7D" w14:textId="53B37E7E" w:rsidR="008D20B6" w:rsidRDefault="008D20B6" w:rsidP="008D2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A32B98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</w:t>
      </w:r>
      <w:r>
        <w:rPr>
          <w:rFonts w:ascii="Angsana New" w:hAnsi="Angsana New" w:hint="cs"/>
          <w:sz w:val="30"/>
          <w:szCs w:val="30"/>
          <w:cs/>
        </w:rPr>
        <w:t xml:space="preserve">       </w:t>
      </w:r>
      <w:r w:rsidRPr="00A32B98">
        <w:rPr>
          <w:rFonts w:ascii="Angsana New" w:hAnsi="Angsana New"/>
          <w:sz w:val="30"/>
          <w:szCs w:val="30"/>
          <w:cs/>
        </w:rPr>
        <w:t xml:space="preserve">ที่ใช้ในการจัดทำงบการเงินสำหรับปีสิ้นสุดวันที่ </w:t>
      </w:r>
      <w:r w:rsidR="00B45AFE" w:rsidRPr="00B45AFE">
        <w:rPr>
          <w:rFonts w:ascii="Angsana New" w:hAnsi="Angsana New"/>
          <w:sz w:val="30"/>
          <w:szCs w:val="30"/>
        </w:rPr>
        <w:t>31</w:t>
      </w:r>
      <w:r w:rsidRPr="00A32B9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B45AFE" w:rsidRPr="00B45AFE">
        <w:rPr>
          <w:rFonts w:ascii="Angsana New" w:hAnsi="Angsana New"/>
          <w:sz w:val="30"/>
          <w:szCs w:val="30"/>
        </w:rPr>
        <w:t>2561</w:t>
      </w:r>
      <w:r w:rsidRPr="00A32B98">
        <w:rPr>
          <w:rFonts w:ascii="Angsana New" w:hAnsi="Angsana New"/>
          <w:sz w:val="30"/>
          <w:szCs w:val="30"/>
          <w:cs/>
        </w:rPr>
        <w:t xml:space="preserve"> เว้นแต่การรับรู้รายได้ที่ต้องใช้วิจารณญาณเพิ่มเติมในการพิจารณาจังหวะเวลาในการส่งมอบการควบคุม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รับรู้ตลอดช่วงเวลาหนึ่งตามข้อกำหนดของมาตรฐานการรายงานทางการเงิน ฉบับที่ </w:t>
      </w:r>
      <w:r w:rsidR="00B45AFE" w:rsidRPr="00B45AFE">
        <w:rPr>
          <w:rFonts w:ascii="Angsana New" w:hAnsi="Angsana New"/>
          <w:sz w:val="30"/>
          <w:szCs w:val="30"/>
        </w:rPr>
        <w:t>15</w:t>
      </w:r>
      <w:r w:rsidRPr="00A32B98">
        <w:rPr>
          <w:rFonts w:ascii="Angsana New" w:hAnsi="Angsana New"/>
          <w:sz w:val="30"/>
          <w:szCs w:val="30"/>
          <w:cs/>
        </w:rPr>
        <w:t xml:space="preserve"> เรื่อง </w:t>
      </w:r>
      <w:r w:rsidRPr="00FA0B08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A32B98">
        <w:rPr>
          <w:rFonts w:ascii="Angsana New" w:hAnsi="Angsana New"/>
          <w:sz w:val="30"/>
          <w:szCs w:val="30"/>
          <w:cs/>
        </w:rPr>
        <w:t xml:space="preserve"> (“</w:t>
      </w:r>
      <w:r w:rsidRPr="00A32B98">
        <w:rPr>
          <w:rFonts w:ascii="Angsana New" w:hAnsi="Angsana New"/>
          <w:sz w:val="30"/>
          <w:szCs w:val="30"/>
        </w:rPr>
        <w:t xml:space="preserve">TFRS </w:t>
      </w:r>
      <w:r w:rsidR="00B45AFE" w:rsidRPr="00B45AFE">
        <w:rPr>
          <w:rFonts w:ascii="Angsana New" w:hAnsi="Angsana New"/>
          <w:sz w:val="30"/>
          <w:szCs w:val="30"/>
        </w:rPr>
        <w:t>15</w:t>
      </w:r>
      <w:r w:rsidRPr="00A32B98">
        <w:rPr>
          <w:rFonts w:ascii="Angsana New" w:hAnsi="Angsana New"/>
          <w:sz w:val="30"/>
          <w:szCs w:val="30"/>
          <w:cs/>
        </w:rPr>
        <w:t>”) ที่กลุ่มบริษัทถือปฏิบัติเป็นครั้งแรกแทนมาตรฐานการ</w:t>
      </w:r>
      <w:r w:rsidRPr="00FA0B08">
        <w:rPr>
          <w:rFonts w:ascii="Angsana New" w:hAnsi="Angsana New"/>
          <w:sz w:val="30"/>
          <w:szCs w:val="30"/>
          <w:cs/>
        </w:rPr>
        <w:t xml:space="preserve">บัญชี ฉบับที่ </w:t>
      </w:r>
      <w:r w:rsidR="00B45AFE" w:rsidRPr="00B45AFE">
        <w:rPr>
          <w:rFonts w:ascii="Angsana New" w:hAnsi="Angsana New"/>
          <w:sz w:val="30"/>
          <w:szCs w:val="30"/>
        </w:rPr>
        <w:t>18</w:t>
      </w:r>
      <w:r w:rsidRPr="00FA0B08">
        <w:rPr>
          <w:rFonts w:ascii="Angsana New" w:hAnsi="Angsana New"/>
          <w:sz w:val="30"/>
          <w:szCs w:val="30"/>
          <w:cs/>
        </w:rPr>
        <w:t xml:space="preserve"> เรื่อง </w:t>
      </w:r>
      <w:r w:rsidRPr="00FA0B08">
        <w:rPr>
          <w:rFonts w:ascii="Angsana New" w:hAnsi="Angsana New"/>
          <w:i/>
          <w:iCs/>
          <w:sz w:val="30"/>
          <w:szCs w:val="30"/>
          <w:cs/>
        </w:rPr>
        <w:t>รายได้</w:t>
      </w:r>
      <w:r w:rsidRPr="00FA0B08">
        <w:rPr>
          <w:rFonts w:ascii="Angsana New" w:hAnsi="Angsana New"/>
          <w:sz w:val="30"/>
          <w:szCs w:val="30"/>
          <w:cs/>
        </w:rPr>
        <w:t xml:space="preserve"> (“</w:t>
      </w:r>
      <w:r w:rsidRPr="00FA0B08">
        <w:rPr>
          <w:rFonts w:ascii="Angsana New" w:hAnsi="Angsana New"/>
          <w:sz w:val="30"/>
          <w:szCs w:val="30"/>
        </w:rPr>
        <w:t xml:space="preserve">TAS </w:t>
      </w:r>
      <w:r w:rsidR="00B45AFE" w:rsidRPr="00B45AFE">
        <w:rPr>
          <w:rFonts w:ascii="Angsana New" w:hAnsi="Angsana New"/>
          <w:sz w:val="30"/>
          <w:szCs w:val="30"/>
        </w:rPr>
        <w:t>18</w:t>
      </w:r>
      <w:r w:rsidRPr="00FA0B08">
        <w:rPr>
          <w:rFonts w:ascii="Angsana New" w:hAnsi="Angsana New"/>
          <w:sz w:val="30"/>
          <w:szCs w:val="30"/>
          <w:cs/>
        </w:rPr>
        <w:t>”) และการตีความมาตรฐานการรายงานทางการเงินที่เกี่ยวข้อง</w:t>
      </w:r>
    </w:p>
    <w:p w14:paraId="681B1EA0" w14:textId="77777777" w:rsidR="00EC5C45" w:rsidRPr="00B76FDC" w:rsidRDefault="00EC5C45" w:rsidP="008D2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20"/>
          <w:szCs w:val="20"/>
        </w:rPr>
      </w:pPr>
    </w:p>
    <w:p w14:paraId="7372CBA5" w14:textId="0CCD0C3A" w:rsidR="008D20B6" w:rsidRDefault="008D20B6" w:rsidP="008D2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C57452">
        <w:rPr>
          <w:rFonts w:ascii="Angsana New" w:hAnsi="Angsana New"/>
          <w:sz w:val="30"/>
          <w:szCs w:val="30"/>
          <w:cs/>
        </w:rPr>
        <w:t>ตาม</w:t>
      </w:r>
      <w:r w:rsidRPr="00C57452">
        <w:rPr>
          <w:rFonts w:ascii="Angsana New" w:hAnsi="Angsana New"/>
          <w:sz w:val="30"/>
          <w:szCs w:val="30"/>
        </w:rPr>
        <w:t xml:space="preserve"> TFRS </w:t>
      </w:r>
      <w:r w:rsidR="00B45AFE" w:rsidRPr="00B45AFE">
        <w:rPr>
          <w:rFonts w:ascii="Angsana New" w:hAnsi="Angsana New"/>
          <w:sz w:val="30"/>
          <w:szCs w:val="30"/>
        </w:rPr>
        <w:t>15</w:t>
      </w:r>
      <w:r w:rsidRPr="00C57452">
        <w:rPr>
          <w:rFonts w:ascii="Angsana New" w:hAnsi="Angsana New"/>
          <w:sz w:val="30"/>
          <w:szCs w:val="30"/>
          <w:cs/>
        </w:rPr>
        <w:t xml:space="preserve"> กลุ่มบริษัทรับรู้รายได้เมื่อ</w:t>
      </w:r>
      <w:r w:rsidRPr="00C57452">
        <w:rPr>
          <w:rFonts w:ascii="Angsana New" w:hAnsi="Angsana New" w:hint="cs"/>
          <w:sz w:val="30"/>
          <w:szCs w:val="30"/>
          <w:cs/>
        </w:rPr>
        <w:t>ลูกค้ามีอำนาจ</w:t>
      </w:r>
      <w:r w:rsidRPr="00C57452">
        <w:rPr>
          <w:rFonts w:ascii="Angsana New" w:hAnsi="Angsana New"/>
          <w:sz w:val="30"/>
          <w:szCs w:val="30"/>
          <w:cs/>
        </w:rPr>
        <w:t>ควบคุม</w:t>
      </w:r>
      <w:r w:rsidRPr="00C57452">
        <w:rPr>
          <w:rFonts w:ascii="Angsana New" w:hAnsi="Angsana New" w:hint="cs"/>
          <w:sz w:val="30"/>
          <w:szCs w:val="30"/>
          <w:cs/>
        </w:rPr>
        <w:t>ใน</w:t>
      </w:r>
      <w:r w:rsidRPr="00C57452">
        <w:rPr>
          <w:rFonts w:ascii="Angsana New" w:hAnsi="Angsana New"/>
          <w:sz w:val="30"/>
          <w:szCs w:val="30"/>
          <w:cs/>
        </w:rPr>
        <w:t>สินค้าหรือบริการ</w:t>
      </w:r>
      <w:r w:rsidRPr="00C57452">
        <w:rPr>
          <w:rFonts w:ascii="Angsana New" w:hAnsi="Angsana New"/>
          <w:sz w:val="30"/>
          <w:szCs w:val="30"/>
        </w:rPr>
        <w:t xml:space="preserve"> </w:t>
      </w:r>
      <w:r w:rsidRPr="00C57452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</w:t>
      </w:r>
      <w:r w:rsidRPr="00C57452">
        <w:rPr>
          <w:rFonts w:ascii="Angsana New" w:hAnsi="Angsana New"/>
          <w:sz w:val="30"/>
          <w:szCs w:val="30"/>
        </w:rPr>
        <w:t xml:space="preserve">    </w:t>
      </w:r>
      <w:r w:rsidRPr="00C57452">
        <w:rPr>
          <w:rFonts w:ascii="Angsana New" w:hAnsi="Angsana New" w:hint="cs"/>
          <w:sz w:val="30"/>
          <w:szCs w:val="30"/>
          <w:cs/>
        </w:rPr>
        <w:t>สิ่งตอบแทนที่</w:t>
      </w:r>
      <w:r w:rsidRPr="00C57452">
        <w:rPr>
          <w:rFonts w:ascii="Angsana New" w:hAnsi="Angsana New"/>
          <w:sz w:val="30"/>
          <w:szCs w:val="30"/>
          <w:cs/>
        </w:rPr>
        <w:t>กลุ่มบริษัท</w:t>
      </w:r>
      <w:r w:rsidRPr="00C57452">
        <w:rPr>
          <w:rFonts w:ascii="Angsana New" w:hAnsi="Angsana New" w:hint="cs"/>
          <w:sz w:val="30"/>
          <w:szCs w:val="30"/>
          <w:cs/>
        </w:rPr>
        <w:t>คาดว่าจะมีสิทธิได้รับ</w:t>
      </w:r>
      <w:r w:rsidRPr="00C57452">
        <w:rPr>
          <w:rFonts w:ascii="Angsana New" w:hAnsi="Angsana New"/>
          <w:sz w:val="30"/>
          <w:szCs w:val="30"/>
          <w:cs/>
        </w:rPr>
        <w:t xml:space="preserve"> และมีการใช้</w:t>
      </w:r>
      <w:r w:rsidRPr="00C57452">
        <w:rPr>
          <w:rFonts w:ascii="Angsana New" w:hAnsi="Angsana New" w:hint="cs"/>
          <w:sz w:val="30"/>
          <w:szCs w:val="30"/>
          <w:cs/>
        </w:rPr>
        <w:t>วิจารณญาณ</w:t>
      </w:r>
      <w:r w:rsidRPr="00C57452">
        <w:rPr>
          <w:rFonts w:ascii="Angsana New" w:hAnsi="Angsana New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หรือรับรู้ตลอดช่วงเวลาหนึ่ง</w:t>
      </w:r>
      <w:r w:rsidRPr="00C57452">
        <w:rPr>
          <w:rFonts w:ascii="Angsana New" w:hAnsi="Angsana New" w:hint="cs"/>
          <w:sz w:val="30"/>
          <w:szCs w:val="30"/>
          <w:cs/>
        </w:rPr>
        <w:t xml:space="preserve"> </w:t>
      </w:r>
      <w:r w:rsidRPr="00C57452">
        <w:rPr>
          <w:rFonts w:ascii="Angsana New" w:hAnsi="Angsana New"/>
          <w:sz w:val="30"/>
          <w:szCs w:val="30"/>
          <w:cs/>
        </w:rPr>
        <w:t xml:space="preserve">ในขณะที่ </w:t>
      </w:r>
      <w:r w:rsidRPr="00C57452">
        <w:rPr>
          <w:rFonts w:ascii="Angsana New" w:hAnsi="Angsana New"/>
          <w:sz w:val="30"/>
          <w:szCs w:val="30"/>
        </w:rPr>
        <w:t xml:space="preserve">TAS </w:t>
      </w:r>
      <w:r w:rsidR="00B45AFE" w:rsidRPr="00B45AFE">
        <w:rPr>
          <w:rFonts w:ascii="Angsana New" w:hAnsi="Angsana New"/>
          <w:sz w:val="30"/>
          <w:szCs w:val="30"/>
        </w:rPr>
        <w:t>18</w:t>
      </w:r>
      <w:r w:rsidRPr="00C5745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 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57452">
        <w:rPr>
          <w:rFonts w:ascii="Angsana New" w:hAnsi="Angsana New"/>
          <w:sz w:val="30"/>
          <w:szCs w:val="30"/>
          <w:cs/>
        </w:rPr>
        <w:t>กลุ่มบริษัทรับรู้รายได้</w:t>
      </w:r>
      <w:r w:rsidRPr="00C57452">
        <w:rPr>
          <w:rFonts w:ascii="Angsana New" w:hAnsi="Angsana New" w:hint="cs"/>
          <w:sz w:val="30"/>
          <w:szCs w:val="30"/>
          <w:cs/>
        </w:rPr>
        <w:t>จากการขายสินค้า</w:t>
      </w:r>
      <w:r w:rsidRPr="00C57452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C57452">
        <w:rPr>
          <w:rFonts w:ascii="Angsana New" w:hAnsi="Angsana New" w:hint="cs"/>
          <w:sz w:val="30"/>
          <w:szCs w:val="30"/>
          <w:cs/>
        </w:rPr>
        <w:t xml:space="preserve"> </w:t>
      </w:r>
      <w:r w:rsidRPr="00C57452">
        <w:rPr>
          <w:rFonts w:ascii="Angsana New" w:hAnsi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C57452">
        <w:rPr>
          <w:rFonts w:ascii="Angsana New" w:hAnsi="Angsana New" w:hint="cs"/>
          <w:sz w:val="30"/>
          <w:szCs w:val="30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14:paraId="15FB6BE2" w14:textId="77777777" w:rsidR="008D20B6" w:rsidRPr="00B76FDC" w:rsidRDefault="008D20B6" w:rsidP="008D2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22"/>
          <w:szCs w:val="22"/>
        </w:rPr>
      </w:pPr>
    </w:p>
    <w:p w14:paraId="69668927" w14:textId="7F6EC57D" w:rsidR="008D20B6" w:rsidRPr="00037333" w:rsidRDefault="008D20B6" w:rsidP="008D2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E7279A">
        <w:rPr>
          <w:rFonts w:ascii="Angsana New" w:hAnsi="Angsana New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 มาตรฐานการรายงาน</w:t>
      </w:r>
      <w:r>
        <w:rPr>
          <w:rFonts w:ascii="Angsana New" w:hAnsi="Angsana New"/>
          <w:sz w:val="30"/>
          <w:szCs w:val="30"/>
        </w:rPr>
        <w:t xml:space="preserve">          </w:t>
      </w:r>
      <w:r w:rsidRPr="00E7279A">
        <w:rPr>
          <w:rFonts w:ascii="Angsana New" w:hAnsi="Angsana New"/>
          <w:sz w:val="30"/>
          <w:szCs w:val="30"/>
          <w:cs/>
        </w:rPr>
        <w:t>ทางการเงินที่ออกและปรับปรุงใหม่ที่เกี่ยวกับการดำเนินงานของกลุ่มบริษัทได้เปิดเผยในหมายเหตุข้</w:t>
      </w:r>
      <w:r w:rsidRPr="001317B9">
        <w:rPr>
          <w:rFonts w:ascii="Angsana New" w:hAnsi="Angsana New"/>
          <w:color w:val="000000"/>
          <w:sz w:val="30"/>
          <w:szCs w:val="30"/>
          <w:cs/>
        </w:rPr>
        <w:t>อ</w:t>
      </w:r>
      <w:r w:rsidRPr="001317B9">
        <w:rPr>
          <w:rFonts w:ascii="Angsana New" w:hAnsi="Angsana New"/>
          <w:color w:val="000000"/>
          <w:sz w:val="30"/>
          <w:szCs w:val="30"/>
        </w:rPr>
        <w:t xml:space="preserve"> </w:t>
      </w:r>
      <w:r w:rsidR="00B45AFE" w:rsidRPr="00B45AFE">
        <w:rPr>
          <w:rFonts w:ascii="Angsana New" w:hAnsi="Angsana New"/>
          <w:color w:val="000000"/>
          <w:sz w:val="30"/>
          <w:szCs w:val="30"/>
        </w:rPr>
        <w:t>18</w:t>
      </w:r>
    </w:p>
    <w:p w14:paraId="1DA88505" w14:textId="77777777" w:rsidR="003D4E1F" w:rsidRDefault="003D4E1F" w:rsidP="00AE4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03E136" w14:textId="77777777" w:rsidR="00E66B73" w:rsidRDefault="00923B2C" w:rsidP="001317B9">
      <w:pPr>
        <w:pStyle w:val="NFSTopic"/>
        <w:numPr>
          <w:ilvl w:val="0"/>
          <w:numId w:val="17"/>
        </w:numPr>
        <w:ind w:hanging="1440"/>
      </w:pPr>
      <w:r>
        <w:rPr>
          <w:cs/>
        </w:rPr>
        <w:br w:type="page"/>
      </w:r>
      <w:r w:rsidR="00F96459" w:rsidRPr="00FF6B1E">
        <w:rPr>
          <w:cs/>
        </w:rPr>
        <w:lastRenderedPageBreak/>
        <w:t>บุคคลหรือกิจการที่เกี่ยวข้องกัน</w:t>
      </w:r>
    </w:p>
    <w:p w14:paraId="60E3D0FF" w14:textId="77777777" w:rsidR="00D2384B" w:rsidRPr="00923B2C" w:rsidRDefault="00D2384B" w:rsidP="00D2384B">
      <w:pPr>
        <w:pStyle w:val="NFSTopic"/>
        <w:ind w:left="1440" w:firstLine="0"/>
        <w:rPr>
          <w:sz w:val="22"/>
          <w:szCs w:val="22"/>
        </w:rPr>
      </w:pPr>
    </w:p>
    <w:p w14:paraId="1ED5B48F" w14:textId="101BDAC1" w:rsidR="00E2652A" w:rsidRPr="00D60B8B" w:rsidRDefault="00E2652A" w:rsidP="00E26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A75B41">
        <w:rPr>
          <w:rFonts w:ascii="Angsana New" w:hAnsi="Angsana New"/>
          <w:sz w:val="30"/>
          <w:szCs w:val="30"/>
          <w:cs/>
        </w:rPr>
        <w:t>รายการที่สำคัญกับ</w:t>
      </w:r>
      <w:r w:rsidRPr="00D60B8B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  <w:r w:rsidRPr="00D60B8B">
        <w:rPr>
          <w:rFonts w:ascii="Angsana New" w:hAnsi="Angsana New"/>
          <w:b/>
          <w:sz w:val="30"/>
          <w:szCs w:val="30"/>
          <w:cs/>
        </w:rPr>
        <w:t>สำหรับ</w:t>
      </w:r>
      <w:r>
        <w:rPr>
          <w:rFonts w:ascii="Angsana New" w:hAnsi="Angsana New" w:hint="cs"/>
          <w:b/>
          <w:sz w:val="30"/>
          <w:szCs w:val="30"/>
          <w:cs/>
        </w:rPr>
        <w:t>งวดสามเดือนและ</w:t>
      </w:r>
      <w:r w:rsidR="0044332D">
        <w:rPr>
          <w:rFonts w:ascii="Angsana New" w:hAnsi="Angsana New" w:hint="cs"/>
          <w:b/>
          <w:sz w:val="30"/>
          <w:szCs w:val="30"/>
          <w:cs/>
        </w:rPr>
        <w:t>เก้าเดือน</w:t>
      </w:r>
      <w:r w:rsidRPr="006C0240">
        <w:rPr>
          <w:rFonts w:ascii="Angsana New" w:hAnsi="Angsana New"/>
          <w:b/>
          <w:sz w:val="30"/>
          <w:szCs w:val="30"/>
          <w:cs/>
        </w:rPr>
        <w:t>สิ้นสุด</w:t>
      </w:r>
      <w:r w:rsidRPr="006550C5">
        <w:rPr>
          <w:rFonts w:ascii="Angsana New" w:hAnsi="Angsana New"/>
          <w:b/>
          <w:sz w:val="30"/>
          <w:szCs w:val="30"/>
          <w:cs/>
        </w:rPr>
        <w:t xml:space="preserve">วันที่ </w:t>
      </w:r>
      <w:r w:rsidR="00B45AFE" w:rsidRPr="00B45AFE">
        <w:rPr>
          <w:rFonts w:ascii="Angsana New" w:hAnsi="Angsana New"/>
          <w:bCs/>
          <w:sz w:val="30"/>
          <w:szCs w:val="30"/>
        </w:rPr>
        <w:t>30</w:t>
      </w:r>
      <w:r w:rsidR="0044332D">
        <w:rPr>
          <w:rFonts w:ascii="Angsana New" w:hAnsi="Angsana New"/>
          <w:bCs/>
          <w:sz w:val="30"/>
          <w:szCs w:val="30"/>
        </w:rPr>
        <w:t xml:space="preserve"> </w:t>
      </w:r>
      <w:r w:rsidR="0044332D" w:rsidRPr="0044332D">
        <w:rPr>
          <w:rFonts w:ascii="Angsana New" w:hAnsi="Angsana New"/>
          <w:b/>
          <w:sz w:val="30"/>
          <w:szCs w:val="30"/>
          <w:cs/>
        </w:rPr>
        <w:t>กันยายน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D60B8B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077C9756" w14:textId="77777777" w:rsidR="0044332D" w:rsidRDefault="0044332D" w:rsidP="00443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0"/>
        <w:gridCol w:w="1083"/>
        <w:gridCol w:w="276"/>
        <w:gridCol w:w="1078"/>
        <w:gridCol w:w="270"/>
        <w:gridCol w:w="1080"/>
        <w:gridCol w:w="238"/>
        <w:gridCol w:w="32"/>
        <w:gridCol w:w="1183"/>
      </w:tblGrid>
      <w:tr w:rsidR="0044332D" w:rsidRPr="005A6DB6" w14:paraId="322DFDB5" w14:textId="77777777" w:rsidTr="00262D96">
        <w:tc>
          <w:tcPr>
            <w:tcW w:w="4030" w:type="dxa"/>
          </w:tcPr>
          <w:p w14:paraId="51C6795C" w14:textId="77777777" w:rsidR="0044332D" w:rsidRPr="005A6DB6" w:rsidRDefault="0044332D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A6DB6">
              <w:rPr>
                <w:rFonts w:ascii="Angsana New" w:hAnsi="Angsana New"/>
                <w:spacing w:val="2"/>
                <w:sz w:val="30"/>
                <w:szCs w:val="30"/>
              </w:rPr>
              <w:br w:type="page"/>
            </w:r>
          </w:p>
        </w:tc>
        <w:tc>
          <w:tcPr>
            <w:tcW w:w="2437" w:type="dxa"/>
            <w:gridSpan w:val="3"/>
          </w:tcPr>
          <w:p w14:paraId="462AA453" w14:textId="77777777" w:rsidR="0044332D" w:rsidRPr="005A6DB6" w:rsidRDefault="0044332D" w:rsidP="0044332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CEEDF30" w14:textId="77777777" w:rsidR="0044332D" w:rsidRPr="005A6DB6" w:rsidRDefault="0044332D" w:rsidP="0044332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3" w:type="dxa"/>
            <w:gridSpan w:val="4"/>
          </w:tcPr>
          <w:p w14:paraId="22F528E1" w14:textId="77777777" w:rsidR="0044332D" w:rsidRPr="005A6DB6" w:rsidRDefault="0044332D" w:rsidP="0044332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332D" w:rsidRPr="005A6DB6" w14:paraId="3758F0C5" w14:textId="77777777" w:rsidTr="00262D96">
        <w:tc>
          <w:tcPr>
            <w:tcW w:w="4030" w:type="dxa"/>
          </w:tcPr>
          <w:p w14:paraId="296AC48C" w14:textId="03EB712D" w:rsidR="0044332D" w:rsidRPr="00061443" w:rsidRDefault="0044332D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5A6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B45AFE" w:rsidRPr="00B45A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3" w:type="dxa"/>
          </w:tcPr>
          <w:p w14:paraId="000306C1" w14:textId="3657F7AC" w:rsidR="0044332D" w:rsidRPr="005A6DB6" w:rsidRDefault="00B45AFE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6" w:type="dxa"/>
          </w:tcPr>
          <w:p w14:paraId="0F26D011" w14:textId="77777777" w:rsidR="0044332D" w:rsidRPr="005A6DB6" w:rsidRDefault="0044332D" w:rsidP="0044332D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F08C742" w14:textId="7A3BE733" w:rsidR="0044332D" w:rsidRPr="005A6DB6" w:rsidRDefault="00B45AFE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6ED127A5" w14:textId="77777777" w:rsidR="0044332D" w:rsidRPr="005A6DB6" w:rsidRDefault="0044332D" w:rsidP="0044332D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EAE66A" w14:textId="7D54A447" w:rsidR="0044332D" w:rsidRPr="005A6DB6" w:rsidRDefault="00B45AFE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38" w:type="dxa"/>
          </w:tcPr>
          <w:p w14:paraId="16966BEB" w14:textId="77777777" w:rsidR="0044332D" w:rsidRPr="005A6DB6" w:rsidRDefault="0044332D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gridSpan w:val="2"/>
          </w:tcPr>
          <w:p w14:paraId="23B6D011" w14:textId="09D695D3" w:rsidR="0044332D" w:rsidRPr="005A6DB6" w:rsidRDefault="00B45AFE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44332D" w:rsidRPr="005A6DB6" w14:paraId="798B3B7B" w14:textId="77777777" w:rsidTr="00262D96">
        <w:tc>
          <w:tcPr>
            <w:tcW w:w="4030" w:type="dxa"/>
          </w:tcPr>
          <w:p w14:paraId="6A19922D" w14:textId="77777777" w:rsidR="0044332D" w:rsidRPr="005A6DB6" w:rsidRDefault="0044332D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0" w:type="dxa"/>
            <w:gridSpan w:val="8"/>
          </w:tcPr>
          <w:p w14:paraId="7209B5AA" w14:textId="77777777" w:rsidR="0044332D" w:rsidRPr="005A6DB6" w:rsidRDefault="0044332D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94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4726" w:rsidRPr="005A6DB6" w14:paraId="2E5B4F13" w14:textId="77777777" w:rsidTr="00262D96">
        <w:tc>
          <w:tcPr>
            <w:tcW w:w="4030" w:type="dxa"/>
          </w:tcPr>
          <w:p w14:paraId="6D75E048" w14:textId="77777777" w:rsidR="002B4726" w:rsidRPr="005A6DB6" w:rsidRDefault="002B4726" w:rsidP="002B4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1083" w:type="dxa"/>
          </w:tcPr>
          <w:p w14:paraId="5E2A1B12" w14:textId="77777777" w:rsidR="002B4726" w:rsidRPr="005A6DB6" w:rsidRDefault="002B4726" w:rsidP="002B4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105D778E" w14:textId="77777777" w:rsidR="002B4726" w:rsidRPr="005A6DB6" w:rsidRDefault="002B4726" w:rsidP="002B4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CC03948" w14:textId="77777777" w:rsidR="002B4726" w:rsidRPr="005A6DB6" w:rsidRDefault="002B4726" w:rsidP="002B4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626FED" w14:textId="77777777" w:rsidR="002B4726" w:rsidRPr="005A6DB6" w:rsidRDefault="002B4726" w:rsidP="002B4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6C98CF" w14:textId="77777777" w:rsidR="002B4726" w:rsidRPr="005A6DB6" w:rsidRDefault="002B4726" w:rsidP="002B4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D2F2280" w14:textId="77777777" w:rsidR="002B4726" w:rsidRPr="005A6DB6" w:rsidRDefault="002B4726" w:rsidP="002B4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144B7885" w14:textId="77777777" w:rsidR="002B4726" w:rsidRPr="005A6DB6" w:rsidRDefault="002B4726" w:rsidP="002B4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4726" w:rsidRPr="005A6DB6" w14:paraId="3AFF6380" w14:textId="77777777" w:rsidTr="00262D96">
        <w:tc>
          <w:tcPr>
            <w:tcW w:w="4030" w:type="dxa"/>
          </w:tcPr>
          <w:p w14:paraId="7FF54DB0" w14:textId="77777777" w:rsidR="002B4726" w:rsidRPr="005A6DB6" w:rsidRDefault="002B4726" w:rsidP="002B4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83" w:type="dxa"/>
          </w:tcPr>
          <w:p w14:paraId="00B24537" w14:textId="77777777" w:rsidR="002B4726" w:rsidRPr="005A6DB6" w:rsidRDefault="002B4726" w:rsidP="002B4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5215EE3A" w14:textId="77777777" w:rsidR="002B4726" w:rsidRPr="005A6DB6" w:rsidRDefault="002B4726" w:rsidP="002B4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E60F719" w14:textId="77777777" w:rsidR="002B4726" w:rsidRPr="005A6DB6" w:rsidRDefault="002B4726" w:rsidP="002B4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F438B9" w14:textId="77777777" w:rsidR="002B4726" w:rsidRPr="005A6DB6" w:rsidRDefault="002B4726" w:rsidP="002B4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30E55A" w14:textId="77777777" w:rsidR="002B4726" w:rsidRPr="005A6DB6" w:rsidRDefault="002B4726" w:rsidP="002B4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ADB86DC" w14:textId="77777777" w:rsidR="002B4726" w:rsidRPr="005A6DB6" w:rsidRDefault="002B4726" w:rsidP="002B4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02D1859C" w14:textId="77777777" w:rsidR="002B4726" w:rsidRPr="005A6DB6" w:rsidRDefault="002B4726" w:rsidP="002B4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3E7C" w:rsidRPr="005A6DB6" w14:paraId="18B45699" w14:textId="77777777" w:rsidTr="00262D96">
        <w:tc>
          <w:tcPr>
            <w:tcW w:w="4030" w:type="dxa"/>
          </w:tcPr>
          <w:p w14:paraId="7298F752" w14:textId="77777777" w:rsidR="00C53E7C" w:rsidRPr="005A6DB6" w:rsidRDefault="00C53E7C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7155031E" w14:textId="77777777" w:rsidR="00C53E7C" w:rsidRPr="006A4653" w:rsidRDefault="00C53E7C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65657954" w14:textId="77777777" w:rsidR="00C53E7C" w:rsidRPr="005A6DB6" w:rsidRDefault="00C53E7C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0EC66DB" w14:textId="77777777" w:rsidR="00C53E7C" w:rsidRPr="006A4653" w:rsidRDefault="00C53E7C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32A326" w14:textId="77777777" w:rsidR="00C53E7C" w:rsidRPr="005A6DB6" w:rsidRDefault="00C53E7C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A99624" w14:textId="09AA120F" w:rsidR="00C53E7C" w:rsidRPr="00FD582A" w:rsidRDefault="00B45AFE" w:rsidP="006B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30</w:t>
            </w:r>
            <w:r w:rsidR="00000CCE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234</w:t>
            </w:r>
          </w:p>
        </w:tc>
        <w:tc>
          <w:tcPr>
            <w:tcW w:w="270" w:type="dxa"/>
            <w:gridSpan w:val="2"/>
          </w:tcPr>
          <w:p w14:paraId="19F19DF0" w14:textId="77777777" w:rsidR="00C53E7C" w:rsidRPr="005A6DB6" w:rsidRDefault="00C53E7C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6544BA84" w14:textId="5F88A283" w:rsidR="00C53E7C" w:rsidRPr="00FD582A" w:rsidRDefault="00B45AFE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49</w:t>
            </w:r>
            <w:r w:rsidR="00C53E7C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166</w:t>
            </w:r>
          </w:p>
        </w:tc>
      </w:tr>
      <w:tr w:rsidR="00C53E7C" w:rsidRPr="005A6DB6" w14:paraId="5D5C5CF1" w14:textId="77777777" w:rsidTr="00262D96">
        <w:tc>
          <w:tcPr>
            <w:tcW w:w="4030" w:type="dxa"/>
          </w:tcPr>
          <w:p w14:paraId="596AF84F" w14:textId="77777777" w:rsidR="00C53E7C" w:rsidRPr="005A6DB6" w:rsidRDefault="00C53E7C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083" w:type="dxa"/>
          </w:tcPr>
          <w:p w14:paraId="77C4C889" w14:textId="77777777" w:rsidR="00C53E7C" w:rsidRPr="006A4653" w:rsidRDefault="00C53E7C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534E27CE" w14:textId="77777777" w:rsidR="00C53E7C" w:rsidRPr="005A6DB6" w:rsidRDefault="00C53E7C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859E35F" w14:textId="77777777" w:rsidR="00C53E7C" w:rsidRPr="006A4653" w:rsidRDefault="00C53E7C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74B60A" w14:textId="77777777" w:rsidR="00C53E7C" w:rsidRPr="005A6DB6" w:rsidRDefault="00C53E7C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78614B" w14:textId="61A64275" w:rsidR="00C53E7C" w:rsidRPr="00FD582A" w:rsidRDefault="00B45AFE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</w:t>
            </w:r>
            <w:r w:rsidR="00C53E7C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030</w:t>
            </w:r>
          </w:p>
        </w:tc>
        <w:tc>
          <w:tcPr>
            <w:tcW w:w="270" w:type="dxa"/>
            <w:gridSpan w:val="2"/>
          </w:tcPr>
          <w:p w14:paraId="203954E9" w14:textId="77777777" w:rsidR="00C53E7C" w:rsidRPr="005A6DB6" w:rsidRDefault="00C53E7C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527B403E" w14:textId="09520006" w:rsidR="00C53E7C" w:rsidRPr="00FD582A" w:rsidRDefault="00B45AFE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4</w:t>
            </w:r>
            <w:r w:rsidR="00C53E7C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189</w:t>
            </w:r>
          </w:p>
        </w:tc>
      </w:tr>
      <w:tr w:rsidR="00C53E7C" w:rsidRPr="005A6DB6" w14:paraId="691E65CD" w14:textId="77777777" w:rsidTr="00262D96">
        <w:tc>
          <w:tcPr>
            <w:tcW w:w="4030" w:type="dxa"/>
          </w:tcPr>
          <w:p w14:paraId="3B668243" w14:textId="77777777" w:rsidR="00C53E7C" w:rsidRPr="005A6DB6" w:rsidRDefault="00C53E7C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083" w:type="dxa"/>
          </w:tcPr>
          <w:p w14:paraId="66A00FB7" w14:textId="77777777" w:rsidR="00C53E7C" w:rsidRPr="006A4653" w:rsidRDefault="00C53E7C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2587D558" w14:textId="77777777" w:rsidR="00C53E7C" w:rsidRPr="005A6DB6" w:rsidRDefault="00C53E7C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7106017" w14:textId="77777777" w:rsidR="00C53E7C" w:rsidRPr="006A4653" w:rsidRDefault="00C53E7C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434B5D" w14:textId="77777777" w:rsidR="00C53E7C" w:rsidRPr="005A6DB6" w:rsidRDefault="00C53E7C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AF160A" w14:textId="77777777" w:rsidR="00C53E7C" w:rsidRPr="00FD582A" w:rsidRDefault="00C53E7C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1ED3CCD" w14:textId="77777777" w:rsidR="00C53E7C" w:rsidRPr="005A6DB6" w:rsidRDefault="00C53E7C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55423CAC" w14:textId="03B13540" w:rsidR="00C53E7C" w:rsidRPr="00FD582A" w:rsidRDefault="00B45AFE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27</w:t>
            </w:r>
            <w:r w:rsidR="00C53E7C" w:rsidRPr="00FD582A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698</w:t>
            </w:r>
          </w:p>
        </w:tc>
      </w:tr>
      <w:tr w:rsidR="00C53E7C" w:rsidRPr="00250628" w14:paraId="46B5540C" w14:textId="77777777" w:rsidTr="00262D96">
        <w:tc>
          <w:tcPr>
            <w:tcW w:w="4030" w:type="dxa"/>
          </w:tcPr>
          <w:p w14:paraId="4E346913" w14:textId="77777777" w:rsidR="00C53E7C" w:rsidRPr="005A6DB6" w:rsidRDefault="00C53E7C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4BAFE48E" w14:textId="77777777" w:rsidR="00C53E7C" w:rsidRPr="006A4653" w:rsidRDefault="00C53E7C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35DFEF95" w14:textId="77777777" w:rsidR="00C53E7C" w:rsidRPr="005A6DB6" w:rsidRDefault="00C53E7C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AF6F25B" w14:textId="77777777" w:rsidR="00C53E7C" w:rsidRPr="006A4653" w:rsidRDefault="00C53E7C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BC74FD" w14:textId="77777777" w:rsidR="00C53E7C" w:rsidRPr="005A6DB6" w:rsidRDefault="00C53E7C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E0BEFD" w14:textId="4C248850" w:rsidR="00C53E7C" w:rsidRPr="00FD582A" w:rsidRDefault="00B45AFE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70" w:type="dxa"/>
            <w:gridSpan w:val="2"/>
          </w:tcPr>
          <w:p w14:paraId="4F0BC8C6" w14:textId="77777777" w:rsidR="00C53E7C" w:rsidRPr="005A6DB6" w:rsidRDefault="00C53E7C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12223E1B" w14:textId="403A75BE" w:rsidR="00C53E7C" w:rsidRPr="00FD582A" w:rsidRDefault="00B45AFE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1</w:t>
            </w:r>
            <w:r w:rsidR="00C53E7C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116</w:t>
            </w:r>
          </w:p>
        </w:tc>
      </w:tr>
      <w:tr w:rsidR="00C53E7C" w:rsidRPr="005A6DB6" w14:paraId="1FCBDAFA" w14:textId="77777777" w:rsidTr="00262D96">
        <w:tc>
          <w:tcPr>
            <w:tcW w:w="4030" w:type="dxa"/>
          </w:tcPr>
          <w:p w14:paraId="356619B7" w14:textId="77777777" w:rsidR="00C53E7C" w:rsidRPr="005A6DB6" w:rsidRDefault="0054380B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  <w:r w:rsidR="00C53E7C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CC0E9D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083" w:type="dxa"/>
          </w:tcPr>
          <w:p w14:paraId="28F554A7" w14:textId="77777777" w:rsidR="00C53E7C" w:rsidRPr="006A4653" w:rsidRDefault="00C53E7C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66BD55F8" w14:textId="77777777" w:rsidR="00C53E7C" w:rsidRPr="005A6DB6" w:rsidRDefault="00C53E7C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897F9FE" w14:textId="77777777" w:rsidR="00C53E7C" w:rsidRPr="006A4653" w:rsidRDefault="00C53E7C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5E3228" w14:textId="77777777" w:rsidR="00C53E7C" w:rsidRPr="005A6DB6" w:rsidRDefault="00C53E7C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B6FACE" w14:textId="77777777" w:rsidR="00C53E7C" w:rsidRPr="009A5C1B" w:rsidRDefault="00C53E7C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gridSpan w:val="2"/>
          </w:tcPr>
          <w:p w14:paraId="2FC0753F" w14:textId="77777777" w:rsidR="00C53E7C" w:rsidRPr="005A6DB6" w:rsidRDefault="00C53E7C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055EC583" w14:textId="77777777" w:rsidR="00C53E7C" w:rsidRPr="009A5C1B" w:rsidRDefault="00C53E7C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C53E7C" w:rsidRPr="005A6DB6" w14:paraId="42B08C9E" w14:textId="77777777" w:rsidTr="00262D96">
        <w:tc>
          <w:tcPr>
            <w:tcW w:w="4030" w:type="dxa"/>
          </w:tcPr>
          <w:p w14:paraId="6A9C7EFC" w14:textId="77777777" w:rsidR="00C53E7C" w:rsidRDefault="00C53E7C" w:rsidP="00CC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ในการบริหาร</w:t>
            </w:r>
          </w:p>
        </w:tc>
        <w:tc>
          <w:tcPr>
            <w:tcW w:w="1083" w:type="dxa"/>
          </w:tcPr>
          <w:p w14:paraId="10C08568" w14:textId="77777777" w:rsidR="00C53E7C" w:rsidRPr="006A4653" w:rsidRDefault="00C53E7C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44CAA3EC" w14:textId="77777777" w:rsidR="00C53E7C" w:rsidRPr="005A6DB6" w:rsidRDefault="00C53E7C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CFF76F8" w14:textId="77777777" w:rsidR="00C53E7C" w:rsidRPr="006A4653" w:rsidRDefault="00C53E7C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83C097" w14:textId="77777777" w:rsidR="00C53E7C" w:rsidRPr="005A6DB6" w:rsidRDefault="00C53E7C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80390B" w14:textId="77777777" w:rsidR="00C53E7C" w:rsidRPr="00FD582A" w:rsidRDefault="00C53E7C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E19532E" w14:textId="77777777" w:rsidR="00C53E7C" w:rsidRPr="005A6DB6" w:rsidRDefault="00C53E7C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6C98F309" w14:textId="79539D1B" w:rsidR="00C53E7C" w:rsidRPr="009A5C1B" w:rsidRDefault="00B45AFE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721</w:t>
            </w:r>
          </w:p>
        </w:tc>
      </w:tr>
      <w:tr w:rsidR="0044332D" w:rsidRPr="00A01B6A" w14:paraId="554ED79E" w14:textId="77777777" w:rsidTr="00262D96">
        <w:tc>
          <w:tcPr>
            <w:tcW w:w="4030" w:type="dxa"/>
          </w:tcPr>
          <w:p w14:paraId="0A0F560E" w14:textId="77777777" w:rsidR="0044332D" w:rsidRPr="00A01B6A" w:rsidRDefault="0044332D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3" w:type="dxa"/>
          </w:tcPr>
          <w:p w14:paraId="09650399" w14:textId="77777777" w:rsidR="0044332D" w:rsidRPr="00A01B6A" w:rsidRDefault="0044332D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6" w:type="dxa"/>
          </w:tcPr>
          <w:p w14:paraId="0347B404" w14:textId="77777777" w:rsidR="0044332D" w:rsidRPr="00A01B6A" w:rsidRDefault="0044332D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8" w:type="dxa"/>
          </w:tcPr>
          <w:p w14:paraId="70D1B01A" w14:textId="77777777" w:rsidR="0044332D" w:rsidRPr="00A01B6A" w:rsidRDefault="0044332D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75DCD8F" w14:textId="77777777" w:rsidR="0044332D" w:rsidRPr="00A01B6A" w:rsidRDefault="0044332D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24A3B7F3" w14:textId="77777777" w:rsidR="0044332D" w:rsidRPr="009A5C1B" w:rsidRDefault="0044332D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  <w:gridSpan w:val="2"/>
          </w:tcPr>
          <w:p w14:paraId="37D4A651" w14:textId="77777777" w:rsidR="0044332D" w:rsidRPr="00A01B6A" w:rsidRDefault="0044332D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3" w:type="dxa"/>
          </w:tcPr>
          <w:p w14:paraId="73FD3E60" w14:textId="77777777" w:rsidR="0044332D" w:rsidRPr="009A5C1B" w:rsidRDefault="0044332D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44332D" w:rsidRPr="005A6DB6" w14:paraId="3B3F6110" w14:textId="77777777" w:rsidTr="00262D96">
        <w:tc>
          <w:tcPr>
            <w:tcW w:w="4030" w:type="dxa"/>
          </w:tcPr>
          <w:p w14:paraId="4CB2B438" w14:textId="77777777" w:rsidR="0044332D" w:rsidRPr="005A6DB6" w:rsidRDefault="0044332D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3" w:type="dxa"/>
          </w:tcPr>
          <w:p w14:paraId="7EB8B0CA" w14:textId="77777777" w:rsidR="0044332D" w:rsidRPr="005A6DB6" w:rsidRDefault="0044332D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0E633D88" w14:textId="77777777" w:rsidR="0044332D" w:rsidRPr="005A6DB6" w:rsidRDefault="0044332D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03C3F89" w14:textId="77777777" w:rsidR="0044332D" w:rsidRPr="005A6DB6" w:rsidRDefault="0044332D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5E15ED" w14:textId="77777777" w:rsidR="0044332D" w:rsidRPr="005A6DB6" w:rsidRDefault="0044332D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7C16EB" w14:textId="77777777" w:rsidR="0044332D" w:rsidRPr="009A5C1B" w:rsidRDefault="0044332D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gridSpan w:val="2"/>
          </w:tcPr>
          <w:p w14:paraId="1987E58D" w14:textId="77777777" w:rsidR="0044332D" w:rsidRPr="005A6DB6" w:rsidRDefault="0044332D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0D7E2433" w14:textId="77777777" w:rsidR="0044332D" w:rsidRPr="009A5C1B" w:rsidRDefault="0044332D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C53E7C" w:rsidRPr="005A6DB6" w14:paraId="2EA70BC1" w14:textId="77777777" w:rsidTr="00262D96">
        <w:tc>
          <w:tcPr>
            <w:tcW w:w="4030" w:type="dxa"/>
          </w:tcPr>
          <w:p w14:paraId="097B86EC" w14:textId="77777777" w:rsidR="00C53E7C" w:rsidRPr="005A6DB6" w:rsidRDefault="00C53E7C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5A6DB6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83" w:type="dxa"/>
          </w:tcPr>
          <w:p w14:paraId="62F3B29F" w14:textId="77777777" w:rsidR="00C53E7C" w:rsidRPr="00FD582A" w:rsidRDefault="00C53E7C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3A186204" w14:textId="77777777" w:rsidR="00C53E7C" w:rsidRPr="006A4653" w:rsidRDefault="00C53E7C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4750EA4" w14:textId="23FE3F16" w:rsidR="00C53E7C" w:rsidRPr="00E15A53" w:rsidRDefault="00B45AFE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29BF8597" w14:textId="77777777" w:rsidR="00C53E7C" w:rsidRPr="00E15A53" w:rsidRDefault="00C53E7C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74CDCB" w14:textId="77777777" w:rsidR="00C53E7C" w:rsidRPr="00FD582A" w:rsidRDefault="00C53E7C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307B9B8" w14:textId="77777777" w:rsidR="00C53E7C" w:rsidRPr="00E15A53" w:rsidRDefault="00C53E7C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7A6C7A91" w14:textId="49BC9251" w:rsidR="00C53E7C" w:rsidRPr="00E15A53" w:rsidRDefault="00B45AFE" w:rsidP="00C53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2B4726" w:rsidRPr="00A01B6A" w14:paraId="5ADF3B68" w14:textId="77777777" w:rsidTr="00262D96">
        <w:tc>
          <w:tcPr>
            <w:tcW w:w="4030" w:type="dxa"/>
          </w:tcPr>
          <w:p w14:paraId="597AC759" w14:textId="77777777" w:rsidR="002B4726" w:rsidRPr="00A01B6A" w:rsidRDefault="002B4726" w:rsidP="002B4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3" w:type="dxa"/>
          </w:tcPr>
          <w:p w14:paraId="563E922C" w14:textId="77777777" w:rsidR="002B4726" w:rsidRPr="00A01B6A" w:rsidRDefault="002B4726" w:rsidP="002B4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6" w:type="dxa"/>
          </w:tcPr>
          <w:p w14:paraId="397A90F4" w14:textId="77777777" w:rsidR="002B4726" w:rsidRPr="00A01B6A" w:rsidRDefault="002B4726" w:rsidP="002B4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8" w:type="dxa"/>
          </w:tcPr>
          <w:p w14:paraId="2E17BADB" w14:textId="77777777" w:rsidR="002B4726" w:rsidRPr="00A01B6A" w:rsidRDefault="002B4726" w:rsidP="002B4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F6831B5" w14:textId="77777777" w:rsidR="002B4726" w:rsidRPr="00A01B6A" w:rsidRDefault="002B4726" w:rsidP="002B4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3B47D7E7" w14:textId="77777777" w:rsidR="002B4726" w:rsidRPr="009A5C1B" w:rsidRDefault="002B4726" w:rsidP="002B4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  <w:gridSpan w:val="2"/>
          </w:tcPr>
          <w:p w14:paraId="4E328904" w14:textId="77777777" w:rsidR="002B4726" w:rsidRPr="00A01B6A" w:rsidRDefault="002B4726" w:rsidP="002B4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3" w:type="dxa"/>
          </w:tcPr>
          <w:p w14:paraId="03BF3EF7" w14:textId="77777777" w:rsidR="002B4726" w:rsidRPr="009A5C1B" w:rsidRDefault="002B4726" w:rsidP="002B4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2B4726" w:rsidRPr="005A6DB6" w14:paraId="12E28426" w14:textId="77777777" w:rsidTr="00262D96">
        <w:tc>
          <w:tcPr>
            <w:tcW w:w="4030" w:type="dxa"/>
          </w:tcPr>
          <w:p w14:paraId="40F6EF08" w14:textId="77777777" w:rsidR="002B4726" w:rsidRDefault="002B4726" w:rsidP="002B4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F15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3" w:type="dxa"/>
          </w:tcPr>
          <w:p w14:paraId="5C3CCF1C" w14:textId="77777777" w:rsidR="002B4726" w:rsidRPr="006A4653" w:rsidRDefault="002B4726" w:rsidP="002B4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23E250C5" w14:textId="77777777" w:rsidR="002B4726" w:rsidRPr="006A4653" w:rsidRDefault="002B4726" w:rsidP="002B4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C41691D" w14:textId="77777777" w:rsidR="002B4726" w:rsidRPr="00095C8F" w:rsidRDefault="002B4726" w:rsidP="002B4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6A4551" w14:textId="77777777" w:rsidR="002B4726" w:rsidRPr="006A4653" w:rsidRDefault="002B4726" w:rsidP="002B4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F20EB6" w14:textId="77777777" w:rsidR="002B4726" w:rsidRPr="009A5C1B" w:rsidRDefault="002B4726" w:rsidP="002B4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gridSpan w:val="2"/>
          </w:tcPr>
          <w:p w14:paraId="402B5799" w14:textId="77777777" w:rsidR="002B4726" w:rsidRPr="005A6DB6" w:rsidRDefault="002B4726" w:rsidP="002B4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59CC6F9B" w14:textId="77777777" w:rsidR="002B4726" w:rsidRPr="00D9329D" w:rsidRDefault="002B4726" w:rsidP="002B4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4A6F" w:rsidRPr="005A6DB6" w14:paraId="4A515E37" w14:textId="77777777" w:rsidTr="00262D96">
        <w:tc>
          <w:tcPr>
            <w:tcW w:w="4030" w:type="dxa"/>
          </w:tcPr>
          <w:p w14:paraId="16F45C6E" w14:textId="77777777" w:rsidR="00BF4A6F" w:rsidRDefault="00BF4A6F" w:rsidP="00BF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378AAB66" w14:textId="73A1EF1B" w:rsidR="00BF4A6F" w:rsidRPr="005C6B5A" w:rsidRDefault="00B45AFE" w:rsidP="00BF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</w:t>
            </w:r>
            <w:r w:rsidR="005C6B5A" w:rsidRPr="005C6B5A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878</w:t>
            </w:r>
          </w:p>
        </w:tc>
        <w:tc>
          <w:tcPr>
            <w:tcW w:w="276" w:type="dxa"/>
          </w:tcPr>
          <w:p w14:paraId="5DDE2DD0" w14:textId="77777777" w:rsidR="00BF4A6F" w:rsidRPr="006A4653" w:rsidRDefault="00BF4A6F" w:rsidP="00BF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F906286" w14:textId="77777777" w:rsidR="00BF4A6F" w:rsidRPr="009A25F5" w:rsidRDefault="00BF4A6F" w:rsidP="00BF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A25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207FFA" w14:textId="77777777" w:rsidR="00BF4A6F" w:rsidRPr="006A4653" w:rsidRDefault="00BF4A6F" w:rsidP="00BF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DA76BB" w14:textId="77777777" w:rsidR="00BF4A6F" w:rsidRPr="009A25F5" w:rsidRDefault="00BF4A6F" w:rsidP="00BF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A25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609C6C3" w14:textId="77777777" w:rsidR="00BF4A6F" w:rsidRPr="005A6DB6" w:rsidRDefault="00BF4A6F" w:rsidP="00BF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201B1716" w14:textId="77777777" w:rsidR="00BF4A6F" w:rsidRPr="009A25F5" w:rsidRDefault="00BF4A6F" w:rsidP="00BF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A25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F4A6F" w:rsidRPr="005A6DB6" w14:paraId="3F172956" w14:textId="77777777" w:rsidTr="00262D96">
        <w:tc>
          <w:tcPr>
            <w:tcW w:w="4030" w:type="dxa"/>
          </w:tcPr>
          <w:p w14:paraId="2E9838CD" w14:textId="77777777" w:rsidR="00BF4A6F" w:rsidRPr="005A6DB6" w:rsidRDefault="0054380B" w:rsidP="00BF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  <w:r w:rsidR="00BF4A6F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CC0E9D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083" w:type="dxa"/>
          </w:tcPr>
          <w:p w14:paraId="20C7DBA1" w14:textId="77777777" w:rsidR="00BF4A6F" w:rsidRPr="005C6B5A" w:rsidRDefault="00BF4A6F" w:rsidP="00BF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0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2E416A15" w14:textId="77777777" w:rsidR="00BF4A6F" w:rsidRPr="006A4653" w:rsidRDefault="00BF4A6F" w:rsidP="00BF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E8F831E" w14:textId="77777777" w:rsidR="00BF4A6F" w:rsidRPr="005A6DB6" w:rsidRDefault="00BF4A6F" w:rsidP="00BF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A5E76D" w14:textId="77777777" w:rsidR="00BF4A6F" w:rsidRPr="006A4653" w:rsidRDefault="00BF4A6F" w:rsidP="00BF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ABE5B0" w14:textId="77777777" w:rsidR="00BF4A6F" w:rsidRPr="005A6DB6" w:rsidRDefault="00BF4A6F" w:rsidP="00BF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A976769" w14:textId="77777777" w:rsidR="00BF4A6F" w:rsidRPr="005A6DB6" w:rsidRDefault="00BF4A6F" w:rsidP="00BF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0D66E2CA" w14:textId="77777777" w:rsidR="00BF4A6F" w:rsidRPr="005A6DB6" w:rsidRDefault="00BF4A6F" w:rsidP="00BF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4A6F" w:rsidRPr="005A6DB6" w14:paraId="16D80013" w14:textId="77777777" w:rsidTr="00262D96">
        <w:tc>
          <w:tcPr>
            <w:tcW w:w="4030" w:type="dxa"/>
          </w:tcPr>
          <w:p w14:paraId="7699ACCB" w14:textId="77777777" w:rsidR="00BF4A6F" w:rsidRDefault="00BF4A6F" w:rsidP="00CC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ในการบริหาร</w:t>
            </w:r>
          </w:p>
        </w:tc>
        <w:tc>
          <w:tcPr>
            <w:tcW w:w="1083" w:type="dxa"/>
          </w:tcPr>
          <w:p w14:paraId="0086DED0" w14:textId="25280154" w:rsidR="00BF4A6F" w:rsidRPr="005C6B5A" w:rsidRDefault="00B45AFE" w:rsidP="00BF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4</w:t>
            </w:r>
            <w:r w:rsidR="005C6B5A" w:rsidRPr="005C6B5A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675</w:t>
            </w:r>
          </w:p>
        </w:tc>
        <w:tc>
          <w:tcPr>
            <w:tcW w:w="276" w:type="dxa"/>
          </w:tcPr>
          <w:p w14:paraId="511E76CD" w14:textId="77777777" w:rsidR="00BF4A6F" w:rsidRPr="006A4653" w:rsidRDefault="00BF4A6F" w:rsidP="00BF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8C07AE1" w14:textId="77777777" w:rsidR="00BF4A6F" w:rsidRPr="009A25F5" w:rsidRDefault="00BF4A6F" w:rsidP="00BF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A25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36D7F7" w14:textId="77777777" w:rsidR="00BF4A6F" w:rsidRPr="006A4653" w:rsidRDefault="00BF4A6F" w:rsidP="00BF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07EA7B" w14:textId="77777777" w:rsidR="00BF4A6F" w:rsidRPr="009A25F5" w:rsidRDefault="00BF4A6F" w:rsidP="00BF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A25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4BB6306" w14:textId="77777777" w:rsidR="00BF4A6F" w:rsidRPr="005A6DB6" w:rsidRDefault="00BF4A6F" w:rsidP="00BF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13D2BE37" w14:textId="77777777" w:rsidR="00BF4A6F" w:rsidRPr="009A25F5" w:rsidRDefault="00BF4A6F" w:rsidP="00BF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A25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F7307" w:rsidRPr="005A6DB6" w14:paraId="00480A2A" w14:textId="77777777" w:rsidTr="00262D96">
        <w:tc>
          <w:tcPr>
            <w:tcW w:w="4030" w:type="dxa"/>
          </w:tcPr>
          <w:p w14:paraId="7787A64D" w14:textId="77777777" w:rsidR="001F7307" w:rsidRDefault="001F7307" w:rsidP="001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3" w:type="dxa"/>
          </w:tcPr>
          <w:p w14:paraId="2A03CA2A" w14:textId="77777777" w:rsidR="001F7307" w:rsidRPr="00FD582A" w:rsidRDefault="001F7307" w:rsidP="001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6E6F8033" w14:textId="77777777" w:rsidR="001F7307" w:rsidRPr="006A4653" w:rsidRDefault="001F7307" w:rsidP="001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69627A7" w14:textId="313028CB" w:rsidR="001F7307" w:rsidRPr="006A4653" w:rsidRDefault="00B45AFE" w:rsidP="001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</w:t>
            </w:r>
            <w:r w:rsidR="001F7307" w:rsidRPr="003A5726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096</w:t>
            </w:r>
          </w:p>
        </w:tc>
        <w:tc>
          <w:tcPr>
            <w:tcW w:w="270" w:type="dxa"/>
          </w:tcPr>
          <w:p w14:paraId="097C06B7" w14:textId="77777777" w:rsidR="001F7307" w:rsidRPr="003A5726" w:rsidRDefault="001F7307" w:rsidP="001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1A542C" w14:textId="77777777" w:rsidR="001F7307" w:rsidRPr="00FD582A" w:rsidRDefault="001F7307" w:rsidP="001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B1C16F0" w14:textId="77777777" w:rsidR="001F7307" w:rsidRPr="005A6DB6" w:rsidRDefault="001F7307" w:rsidP="001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2FA8F83D" w14:textId="691214F1" w:rsidR="001F7307" w:rsidRPr="003A5726" w:rsidRDefault="00B45AFE" w:rsidP="001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</w:t>
            </w:r>
            <w:r w:rsidR="001F7307" w:rsidRPr="003A5726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096</w:t>
            </w:r>
          </w:p>
        </w:tc>
      </w:tr>
      <w:tr w:rsidR="009721EB" w:rsidRPr="00A01B6A" w14:paraId="3E48FD38" w14:textId="77777777" w:rsidTr="00262D96">
        <w:tc>
          <w:tcPr>
            <w:tcW w:w="4030" w:type="dxa"/>
          </w:tcPr>
          <w:p w14:paraId="66BAA41A" w14:textId="77777777" w:rsidR="009721EB" w:rsidRPr="00A01B6A" w:rsidRDefault="009721EB" w:rsidP="009F7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3" w:type="dxa"/>
          </w:tcPr>
          <w:p w14:paraId="21367827" w14:textId="77777777" w:rsidR="009721EB" w:rsidRPr="00A01B6A" w:rsidRDefault="009721EB" w:rsidP="009F7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6" w:type="dxa"/>
          </w:tcPr>
          <w:p w14:paraId="41AC37F3" w14:textId="77777777" w:rsidR="009721EB" w:rsidRPr="00A01B6A" w:rsidRDefault="009721EB" w:rsidP="009F7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8" w:type="dxa"/>
          </w:tcPr>
          <w:p w14:paraId="06EB3F92" w14:textId="77777777" w:rsidR="009721EB" w:rsidRPr="00A01B6A" w:rsidRDefault="009721EB" w:rsidP="009F7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9F272CC" w14:textId="77777777" w:rsidR="009721EB" w:rsidRPr="00A01B6A" w:rsidRDefault="009721EB" w:rsidP="009F7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352ABCC6" w14:textId="77777777" w:rsidR="009721EB" w:rsidRPr="009A5C1B" w:rsidRDefault="009721EB" w:rsidP="009F7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  <w:gridSpan w:val="2"/>
          </w:tcPr>
          <w:p w14:paraId="4398C867" w14:textId="77777777" w:rsidR="009721EB" w:rsidRPr="00A01B6A" w:rsidRDefault="009721EB" w:rsidP="009F7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3" w:type="dxa"/>
          </w:tcPr>
          <w:p w14:paraId="574CF467" w14:textId="77777777" w:rsidR="009721EB" w:rsidRPr="009A5C1B" w:rsidRDefault="009721EB" w:rsidP="009F7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9721EB" w:rsidRPr="005A6DB6" w14:paraId="0FD07F2B" w14:textId="77777777" w:rsidTr="00262D96">
        <w:tc>
          <w:tcPr>
            <w:tcW w:w="4030" w:type="dxa"/>
          </w:tcPr>
          <w:p w14:paraId="1127131B" w14:textId="77777777" w:rsidR="009721EB" w:rsidRPr="005A6DB6" w:rsidRDefault="009721EB" w:rsidP="0097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3" w:type="dxa"/>
          </w:tcPr>
          <w:p w14:paraId="2314AA68" w14:textId="77777777" w:rsidR="009721EB" w:rsidRPr="00250628" w:rsidRDefault="009721EB" w:rsidP="0097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0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6" w:type="dxa"/>
          </w:tcPr>
          <w:p w14:paraId="6ADA2913" w14:textId="77777777" w:rsidR="009721EB" w:rsidRPr="005A6DB6" w:rsidRDefault="009721EB" w:rsidP="0097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E66C12D" w14:textId="77777777" w:rsidR="009721EB" w:rsidRPr="00250628" w:rsidRDefault="009721EB" w:rsidP="0097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0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70DBE2D" w14:textId="77777777" w:rsidR="009721EB" w:rsidRPr="005A6DB6" w:rsidRDefault="009721EB" w:rsidP="0097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45B497" w14:textId="77777777" w:rsidR="009721EB" w:rsidRPr="005A6DB6" w:rsidRDefault="009721EB" w:rsidP="0097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E2DE271" w14:textId="77777777" w:rsidR="009721EB" w:rsidRPr="005A6DB6" w:rsidRDefault="009721EB" w:rsidP="0097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6154DDDE" w14:textId="77777777" w:rsidR="009721EB" w:rsidRPr="005A6DB6" w:rsidRDefault="009721EB" w:rsidP="0097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21EB" w:rsidRPr="005A6DB6" w14:paraId="41A1853D" w14:textId="77777777" w:rsidTr="00262D96">
        <w:tc>
          <w:tcPr>
            <w:tcW w:w="4030" w:type="dxa"/>
          </w:tcPr>
          <w:p w14:paraId="4CAB4F37" w14:textId="77777777" w:rsidR="009721EB" w:rsidRPr="005A6DB6" w:rsidRDefault="009721EB" w:rsidP="0097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</w:tcPr>
          <w:p w14:paraId="630ACC77" w14:textId="77777777" w:rsidR="009721EB" w:rsidRPr="00250628" w:rsidRDefault="009721EB" w:rsidP="0097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6" w:type="dxa"/>
          </w:tcPr>
          <w:p w14:paraId="3052E91E" w14:textId="77777777" w:rsidR="009721EB" w:rsidRPr="005A6DB6" w:rsidRDefault="009721EB" w:rsidP="0097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7C5EF59" w14:textId="77777777" w:rsidR="009721EB" w:rsidRPr="00250628" w:rsidRDefault="009721EB" w:rsidP="0097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F7C2629" w14:textId="77777777" w:rsidR="009721EB" w:rsidRPr="005A6DB6" w:rsidRDefault="009721EB" w:rsidP="0097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D0E469" w14:textId="77777777" w:rsidR="009721EB" w:rsidRPr="005A6DB6" w:rsidRDefault="009721EB" w:rsidP="0097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0D7712D" w14:textId="77777777" w:rsidR="009721EB" w:rsidRPr="005A6DB6" w:rsidRDefault="009721EB" w:rsidP="0097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441DADCE" w14:textId="77777777" w:rsidR="009721EB" w:rsidRPr="005A6DB6" w:rsidRDefault="009721EB" w:rsidP="0097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21EB" w:rsidRPr="005A6DB6" w14:paraId="6C3E5788" w14:textId="77777777" w:rsidTr="00262D96">
        <w:tc>
          <w:tcPr>
            <w:tcW w:w="4030" w:type="dxa"/>
          </w:tcPr>
          <w:p w14:paraId="6C8140FC" w14:textId="77777777" w:rsidR="009721EB" w:rsidRPr="005A6DB6" w:rsidRDefault="009721EB" w:rsidP="0097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A6DB6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083" w:type="dxa"/>
          </w:tcPr>
          <w:p w14:paraId="35A6FCDB" w14:textId="050F36CC" w:rsidR="009721EB" w:rsidRPr="00C7240E" w:rsidRDefault="00B45AFE" w:rsidP="0097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20</w:t>
            </w:r>
            <w:r w:rsidR="009C3A9C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276" w:type="dxa"/>
          </w:tcPr>
          <w:p w14:paraId="623F3A65" w14:textId="77777777" w:rsidR="009721EB" w:rsidRPr="005A6DB6" w:rsidRDefault="009721EB" w:rsidP="0097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EB0108E" w14:textId="7A1F8C7F" w:rsidR="009721EB" w:rsidRPr="00C7240E" w:rsidRDefault="00B45AFE" w:rsidP="0097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10</w:t>
            </w:r>
            <w:r w:rsidR="009721EB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606</w:t>
            </w:r>
          </w:p>
        </w:tc>
        <w:tc>
          <w:tcPr>
            <w:tcW w:w="270" w:type="dxa"/>
          </w:tcPr>
          <w:p w14:paraId="3377E596" w14:textId="77777777" w:rsidR="009721EB" w:rsidRPr="005A6DB6" w:rsidRDefault="009721EB" w:rsidP="0097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AF88B5" w14:textId="55A7DFA6" w:rsidR="009721EB" w:rsidRPr="00823B00" w:rsidRDefault="00B45AFE" w:rsidP="0097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11</w:t>
            </w:r>
            <w:r w:rsidR="009C3A9C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237</w:t>
            </w:r>
          </w:p>
        </w:tc>
        <w:tc>
          <w:tcPr>
            <w:tcW w:w="270" w:type="dxa"/>
            <w:gridSpan w:val="2"/>
          </w:tcPr>
          <w:p w14:paraId="7E1C39BA" w14:textId="77777777" w:rsidR="009721EB" w:rsidRPr="005A6DB6" w:rsidRDefault="009721EB" w:rsidP="0097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1BDF9AB2" w14:textId="5447DACE" w:rsidR="009721EB" w:rsidRPr="00823B00" w:rsidRDefault="00B45AFE" w:rsidP="0097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</w:t>
            </w:r>
            <w:r w:rsidR="009721EB" w:rsidRPr="00823B00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509</w:t>
            </w:r>
          </w:p>
        </w:tc>
      </w:tr>
      <w:tr w:rsidR="009721EB" w:rsidRPr="005A6DB6" w14:paraId="20E08022" w14:textId="77777777" w:rsidTr="00262D96">
        <w:tc>
          <w:tcPr>
            <w:tcW w:w="4030" w:type="dxa"/>
          </w:tcPr>
          <w:p w14:paraId="2EB0F771" w14:textId="77777777" w:rsidR="009721EB" w:rsidRPr="005A6DB6" w:rsidRDefault="009721EB" w:rsidP="0097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083" w:type="dxa"/>
          </w:tcPr>
          <w:p w14:paraId="5611676B" w14:textId="6C746311" w:rsidR="009721EB" w:rsidRPr="00C7240E" w:rsidRDefault="00B45AFE" w:rsidP="0097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824</w:t>
            </w:r>
          </w:p>
        </w:tc>
        <w:tc>
          <w:tcPr>
            <w:tcW w:w="276" w:type="dxa"/>
          </w:tcPr>
          <w:p w14:paraId="74B944A4" w14:textId="77777777" w:rsidR="009721EB" w:rsidRPr="005A6DB6" w:rsidRDefault="009721EB" w:rsidP="0097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28B4071" w14:textId="4441CB79" w:rsidR="009721EB" w:rsidRPr="00C7240E" w:rsidRDefault="00B45AFE" w:rsidP="0097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474</w:t>
            </w:r>
          </w:p>
        </w:tc>
        <w:tc>
          <w:tcPr>
            <w:tcW w:w="270" w:type="dxa"/>
          </w:tcPr>
          <w:p w14:paraId="3333E214" w14:textId="77777777" w:rsidR="009721EB" w:rsidRPr="005A6DB6" w:rsidRDefault="009721EB" w:rsidP="0097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74E77E" w14:textId="4D05FFB7" w:rsidR="009721EB" w:rsidRPr="00823B00" w:rsidRDefault="00B45AFE" w:rsidP="0097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270" w:type="dxa"/>
            <w:gridSpan w:val="2"/>
          </w:tcPr>
          <w:p w14:paraId="67E1AF87" w14:textId="77777777" w:rsidR="009721EB" w:rsidRPr="005A6DB6" w:rsidRDefault="009721EB" w:rsidP="0097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5817B751" w14:textId="2355604C" w:rsidR="009721EB" w:rsidRPr="00823B00" w:rsidRDefault="00B45AFE" w:rsidP="0097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138</w:t>
            </w:r>
          </w:p>
        </w:tc>
      </w:tr>
      <w:tr w:rsidR="009721EB" w:rsidRPr="009721EB" w14:paraId="34F48850" w14:textId="77777777" w:rsidTr="00262D96">
        <w:tc>
          <w:tcPr>
            <w:tcW w:w="4030" w:type="dxa"/>
          </w:tcPr>
          <w:p w14:paraId="5FA06CCB" w14:textId="77777777" w:rsidR="009721EB" w:rsidRPr="009721EB" w:rsidRDefault="009721EB" w:rsidP="009F7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21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9721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287A9CC9" w14:textId="5738CF0F" w:rsidR="009721EB" w:rsidRPr="009721EB" w:rsidRDefault="00B45AFE" w:rsidP="009F7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9C3A9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948</w:t>
            </w:r>
          </w:p>
        </w:tc>
        <w:tc>
          <w:tcPr>
            <w:tcW w:w="276" w:type="dxa"/>
          </w:tcPr>
          <w:p w14:paraId="02DD9A39" w14:textId="77777777" w:rsidR="009721EB" w:rsidRPr="009721EB" w:rsidRDefault="009721EB" w:rsidP="009F7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0A722FF6" w14:textId="1F1C8B89" w:rsidR="009721EB" w:rsidRPr="009721EB" w:rsidRDefault="00B45AFE" w:rsidP="009F7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9721EB" w:rsidRPr="009721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080</w:t>
            </w:r>
          </w:p>
        </w:tc>
        <w:tc>
          <w:tcPr>
            <w:tcW w:w="270" w:type="dxa"/>
          </w:tcPr>
          <w:p w14:paraId="59A6AD23" w14:textId="77777777" w:rsidR="009721EB" w:rsidRPr="009721EB" w:rsidRDefault="009721EB" w:rsidP="009F7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4CEE18" w14:textId="1E6AE117" w:rsidR="009721EB" w:rsidRPr="009721EB" w:rsidRDefault="00B45AFE" w:rsidP="009F7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9C3A9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805</w:t>
            </w:r>
          </w:p>
        </w:tc>
        <w:tc>
          <w:tcPr>
            <w:tcW w:w="270" w:type="dxa"/>
            <w:gridSpan w:val="2"/>
          </w:tcPr>
          <w:p w14:paraId="24571032" w14:textId="77777777" w:rsidR="009721EB" w:rsidRPr="009721EB" w:rsidRDefault="009721EB" w:rsidP="009F7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3B152335" w14:textId="5019D694" w:rsidR="009721EB" w:rsidRPr="009721EB" w:rsidRDefault="00B45AFE" w:rsidP="009F7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9721EB" w:rsidRPr="009721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647</w:t>
            </w:r>
          </w:p>
        </w:tc>
      </w:tr>
      <w:tr w:rsidR="009721EB" w:rsidRPr="005A6DB6" w14:paraId="499E1FF2" w14:textId="77777777" w:rsidTr="00262D96">
        <w:tc>
          <w:tcPr>
            <w:tcW w:w="4030" w:type="dxa"/>
          </w:tcPr>
          <w:p w14:paraId="241E39A9" w14:textId="77777777" w:rsidR="009721EB" w:rsidRPr="005A6DB6" w:rsidRDefault="009721EB" w:rsidP="0097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696BEA5" w14:textId="77777777" w:rsidR="009721EB" w:rsidRPr="00C7240E" w:rsidRDefault="009721EB" w:rsidP="0097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6" w:type="dxa"/>
          </w:tcPr>
          <w:p w14:paraId="501C86E6" w14:textId="77777777" w:rsidR="009721EB" w:rsidRPr="005A6DB6" w:rsidRDefault="009721EB" w:rsidP="0097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16FFFEA" w14:textId="77777777" w:rsidR="009721EB" w:rsidRDefault="009721EB" w:rsidP="0097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9B675" w14:textId="77777777" w:rsidR="009721EB" w:rsidRPr="005A6DB6" w:rsidRDefault="009721EB" w:rsidP="0097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99897D" w14:textId="77777777" w:rsidR="009721EB" w:rsidRPr="00823B00" w:rsidRDefault="009721EB" w:rsidP="0097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03C31F0" w14:textId="77777777" w:rsidR="009721EB" w:rsidRPr="005A6DB6" w:rsidRDefault="009721EB" w:rsidP="0097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0054A081" w14:textId="77777777" w:rsidR="009721EB" w:rsidRPr="00823B00" w:rsidRDefault="009721EB" w:rsidP="00972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523C71C3" w14:textId="77777777" w:rsidR="002B4726" w:rsidRDefault="002B4726">
      <w:pPr>
        <w:rPr>
          <w:cs/>
        </w:rPr>
      </w:pPr>
    </w:p>
    <w:p w14:paraId="73E52ED0" w14:textId="77777777" w:rsidR="0044332D" w:rsidRDefault="0044332D"/>
    <w:p w14:paraId="3A41CDC2" w14:textId="77777777" w:rsidR="009721EB" w:rsidRDefault="009721EB"/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0"/>
        <w:gridCol w:w="1083"/>
        <w:gridCol w:w="276"/>
        <w:gridCol w:w="1078"/>
        <w:gridCol w:w="270"/>
        <w:gridCol w:w="1080"/>
        <w:gridCol w:w="270"/>
        <w:gridCol w:w="1183"/>
      </w:tblGrid>
      <w:tr w:rsidR="00FB0F2D" w:rsidRPr="005A6DB6" w14:paraId="62B8FF4F" w14:textId="77777777" w:rsidTr="0022184F">
        <w:tc>
          <w:tcPr>
            <w:tcW w:w="4030" w:type="dxa"/>
          </w:tcPr>
          <w:p w14:paraId="097F7069" w14:textId="77777777" w:rsidR="00FB0F2D" w:rsidRPr="00061443" w:rsidRDefault="00FB0F2D" w:rsidP="00FB0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7" w:type="dxa"/>
            <w:gridSpan w:val="3"/>
          </w:tcPr>
          <w:p w14:paraId="790812F4" w14:textId="77777777" w:rsidR="00FB0F2D" w:rsidRPr="005A6DB6" w:rsidRDefault="00FB0F2D" w:rsidP="00FB0F2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5CC1E4A" w14:textId="77777777" w:rsidR="00FB0F2D" w:rsidRPr="005A6DB6" w:rsidRDefault="00FB0F2D" w:rsidP="00FB0F2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3" w:type="dxa"/>
            <w:gridSpan w:val="3"/>
          </w:tcPr>
          <w:p w14:paraId="42B2DC44" w14:textId="77777777" w:rsidR="00FB0F2D" w:rsidRPr="005A6DB6" w:rsidRDefault="00FB0F2D" w:rsidP="00FB0F2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0F2D" w:rsidRPr="005A6DB6" w14:paraId="50AF4CC1" w14:textId="77777777" w:rsidTr="0022184F">
        <w:tc>
          <w:tcPr>
            <w:tcW w:w="4030" w:type="dxa"/>
          </w:tcPr>
          <w:p w14:paraId="6E275509" w14:textId="7FE8C787" w:rsidR="00FB0F2D" w:rsidRPr="00061443" w:rsidRDefault="00FB0F2D" w:rsidP="00FB0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5A6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B45AFE" w:rsidRPr="00B45A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3" w:type="dxa"/>
          </w:tcPr>
          <w:p w14:paraId="75F62437" w14:textId="4ADE9DA0" w:rsidR="00FB0F2D" w:rsidRPr="005A6DB6" w:rsidRDefault="00B45AFE" w:rsidP="00FB0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6" w:type="dxa"/>
          </w:tcPr>
          <w:p w14:paraId="7ED84C2F" w14:textId="77777777" w:rsidR="00FB0F2D" w:rsidRPr="005A6DB6" w:rsidRDefault="00FB0F2D" w:rsidP="00FB0F2D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AEFB12B" w14:textId="6DCFA67E" w:rsidR="00FB0F2D" w:rsidRPr="005A6DB6" w:rsidRDefault="00B45AFE" w:rsidP="00FB0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686C8F77" w14:textId="77777777" w:rsidR="00FB0F2D" w:rsidRPr="005A6DB6" w:rsidRDefault="00FB0F2D" w:rsidP="00FB0F2D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C8C80F" w14:textId="4B5ADE08" w:rsidR="00FB0F2D" w:rsidRPr="005A6DB6" w:rsidRDefault="00B45AFE" w:rsidP="00FB0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CAFBCA4" w14:textId="77777777" w:rsidR="00FB0F2D" w:rsidRPr="005A6DB6" w:rsidRDefault="00FB0F2D" w:rsidP="00FB0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5CE4CD92" w14:textId="0EC1D2A5" w:rsidR="00FB0F2D" w:rsidRPr="005A6DB6" w:rsidRDefault="00B45AFE" w:rsidP="00FB0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44332D" w:rsidRPr="005A6DB6" w14:paraId="5F8C0A63" w14:textId="77777777" w:rsidTr="0022184F">
        <w:tc>
          <w:tcPr>
            <w:tcW w:w="4030" w:type="dxa"/>
          </w:tcPr>
          <w:p w14:paraId="70206579" w14:textId="77777777" w:rsidR="0044332D" w:rsidRPr="005A6DB6" w:rsidRDefault="0044332D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0" w:type="dxa"/>
            <w:gridSpan w:val="7"/>
          </w:tcPr>
          <w:p w14:paraId="25E1B93C" w14:textId="77777777" w:rsidR="0044332D" w:rsidRPr="005A6DB6" w:rsidRDefault="0044332D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94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2554" w:rsidRPr="005A6DB6" w14:paraId="2A4CD7D1" w14:textId="77777777" w:rsidTr="0022184F">
        <w:tc>
          <w:tcPr>
            <w:tcW w:w="4030" w:type="dxa"/>
          </w:tcPr>
          <w:p w14:paraId="1A775EC5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083" w:type="dxa"/>
          </w:tcPr>
          <w:p w14:paraId="707B6722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49306CB3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1C6F7DA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1F4475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920350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95E07E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03D1FFBE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2554" w:rsidRPr="005A6DB6" w14:paraId="07A14EF3" w14:textId="77777777" w:rsidTr="0022184F">
        <w:tc>
          <w:tcPr>
            <w:tcW w:w="4030" w:type="dxa"/>
          </w:tcPr>
          <w:p w14:paraId="610044D1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83" w:type="dxa"/>
          </w:tcPr>
          <w:p w14:paraId="625CE23C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20600F9C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0439829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31111E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6A9CE3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11AD5F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0B34E77D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2554" w:rsidRPr="005A6DB6" w14:paraId="13EC631C" w14:textId="77777777" w:rsidTr="0022184F">
        <w:tc>
          <w:tcPr>
            <w:tcW w:w="4030" w:type="dxa"/>
          </w:tcPr>
          <w:p w14:paraId="525E7E04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0E155312" w14:textId="77777777" w:rsidR="00C02554" w:rsidRPr="006A4653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6320976E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45E3225" w14:textId="77777777" w:rsidR="00C02554" w:rsidRPr="006A4653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B6B7D1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B6A8DC" w14:textId="77777777" w:rsidR="00C02554" w:rsidRPr="006A4653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78FB41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364BC5B4" w14:textId="2729AA2B" w:rsidR="00C02554" w:rsidRPr="006A4653" w:rsidRDefault="00B45AFE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6</w:t>
            </w:r>
            <w:r w:rsidR="00E15A53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079</w:t>
            </w:r>
          </w:p>
        </w:tc>
      </w:tr>
      <w:tr w:rsidR="00C02554" w:rsidRPr="005A6DB6" w14:paraId="06861593" w14:textId="77777777" w:rsidTr="0022184F">
        <w:tc>
          <w:tcPr>
            <w:tcW w:w="4030" w:type="dxa"/>
          </w:tcPr>
          <w:p w14:paraId="6EA2DF0B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083" w:type="dxa"/>
          </w:tcPr>
          <w:p w14:paraId="795399D6" w14:textId="77777777" w:rsidR="00C02554" w:rsidRPr="006A4653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174195DD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A1F0126" w14:textId="77777777" w:rsidR="00C02554" w:rsidRPr="006A4653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7BDBAF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A789FE" w14:textId="77777777" w:rsidR="00C02554" w:rsidRPr="006A4653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657857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11C67BBF" w14:textId="255326DD" w:rsidR="00C02554" w:rsidRDefault="00B45AFE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5</w:t>
            </w:r>
            <w:r w:rsidR="00E15A53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507</w:t>
            </w:r>
          </w:p>
        </w:tc>
      </w:tr>
      <w:tr w:rsidR="00C02554" w:rsidRPr="005A6DB6" w14:paraId="01F8355C" w14:textId="77777777" w:rsidTr="0022184F">
        <w:tc>
          <w:tcPr>
            <w:tcW w:w="4030" w:type="dxa"/>
          </w:tcPr>
          <w:p w14:paraId="60F64AF1" w14:textId="77777777" w:rsidR="00C02554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63A5F5A3" w14:textId="77777777" w:rsidR="00C02554" w:rsidRPr="006A4653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70CD523E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FD9012C" w14:textId="77777777" w:rsidR="00C02554" w:rsidRPr="006A4653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0EB726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94EF31" w14:textId="77777777" w:rsidR="00C02554" w:rsidRPr="006A4653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A90219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10C21DA6" w14:textId="17B55558" w:rsidR="00C02554" w:rsidRDefault="00B45AFE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95</w:t>
            </w:r>
          </w:p>
        </w:tc>
      </w:tr>
      <w:tr w:rsidR="00C02554" w:rsidRPr="005A6DB6" w14:paraId="5B766D8E" w14:textId="77777777" w:rsidTr="0022184F">
        <w:tc>
          <w:tcPr>
            <w:tcW w:w="4030" w:type="dxa"/>
          </w:tcPr>
          <w:p w14:paraId="2A23CBE9" w14:textId="77777777" w:rsidR="00C02554" w:rsidRPr="005A6DB6" w:rsidRDefault="0054380B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  <w:r w:rsidR="00C02554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CC0E9D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083" w:type="dxa"/>
          </w:tcPr>
          <w:p w14:paraId="3A527A0C" w14:textId="77777777" w:rsidR="00C02554" w:rsidRPr="006A4653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6" w:type="dxa"/>
          </w:tcPr>
          <w:p w14:paraId="0920E505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DFEAF4E" w14:textId="77777777" w:rsidR="00C02554" w:rsidRPr="006A4653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982FE8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72B8AF" w14:textId="77777777" w:rsidR="00C02554" w:rsidRPr="006A4653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2416E0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468E483F" w14:textId="77777777" w:rsidR="00C02554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2554" w:rsidRPr="005A6DB6" w14:paraId="64558C90" w14:textId="77777777" w:rsidTr="0022184F">
        <w:tc>
          <w:tcPr>
            <w:tcW w:w="4030" w:type="dxa"/>
          </w:tcPr>
          <w:p w14:paraId="6955C42A" w14:textId="77777777" w:rsidR="00C02554" w:rsidRDefault="00C02554" w:rsidP="00CC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ในการบริหาร</w:t>
            </w:r>
          </w:p>
        </w:tc>
        <w:tc>
          <w:tcPr>
            <w:tcW w:w="1083" w:type="dxa"/>
          </w:tcPr>
          <w:p w14:paraId="1A536876" w14:textId="77777777" w:rsidR="00C02554" w:rsidRPr="006A4653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0CDB2B3F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F16C217" w14:textId="77777777" w:rsidR="00C02554" w:rsidRPr="006A4653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20BAA8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A591C0" w14:textId="77777777" w:rsidR="00C02554" w:rsidRPr="006A4653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D560F8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3BF5EB6D" w14:textId="53796A05" w:rsidR="00C02554" w:rsidRDefault="00B45AFE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710</w:t>
            </w:r>
          </w:p>
        </w:tc>
      </w:tr>
      <w:tr w:rsidR="00C02554" w:rsidRPr="005A6DB6" w14:paraId="29D783C1" w14:textId="77777777" w:rsidTr="0022184F">
        <w:tc>
          <w:tcPr>
            <w:tcW w:w="4030" w:type="dxa"/>
          </w:tcPr>
          <w:p w14:paraId="40FE5398" w14:textId="77777777" w:rsidR="00C02554" w:rsidRPr="003637B9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3" w:type="dxa"/>
          </w:tcPr>
          <w:p w14:paraId="77D9BB8B" w14:textId="77777777" w:rsidR="00C02554" w:rsidRPr="005E4392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76FCAEB7" w14:textId="77777777" w:rsidR="00C02554" w:rsidRPr="003637B9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8" w:type="dxa"/>
          </w:tcPr>
          <w:p w14:paraId="56C79FFC" w14:textId="77777777" w:rsidR="00C02554" w:rsidRPr="005E4392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5169FA" w14:textId="77777777" w:rsidR="00C02554" w:rsidRPr="003637B9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255B7716" w14:textId="77777777" w:rsidR="00C02554" w:rsidRPr="005E4392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F4439C" w14:textId="77777777" w:rsidR="00C02554" w:rsidRPr="003637B9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3" w:type="dxa"/>
          </w:tcPr>
          <w:p w14:paraId="75D28F7C" w14:textId="77777777" w:rsidR="00C02554" w:rsidRPr="003637B9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02554" w:rsidRPr="005A6DB6" w14:paraId="10DAD534" w14:textId="77777777" w:rsidTr="0022184F">
        <w:tc>
          <w:tcPr>
            <w:tcW w:w="4030" w:type="dxa"/>
          </w:tcPr>
          <w:p w14:paraId="4BE658C2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3" w:type="dxa"/>
          </w:tcPr>
          <w:p w14:paraId="5EE7D58E" w14:textId="77777777" w:rsidR="00C02554" w:rsidRPr="006A4653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7EF88292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EB62103" w14:textId="77777777" w:rsidR="00C02554" w:rsidRPr="006A4653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1D413D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5C9023" w14:textId="77777777" w:rsidR="00C02554" w:rsidRPr="006A4653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F12536D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4D1745BA" w14:textId="77777777" w:rsidR="00C02554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2554" w:rsidRPr="005A6DB6" w14:paraId="65A026E2" w14:textId="77777777" w:rsidTr="0022184F">
        <w:tc>
          <w:tcPr>
            <w:tcW w:w="4030" w:type="dxa"/>
          </w:tcPr>
          <w:p w14:paraId="3631DD32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5A6DB6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83" w:type="dxa"/>
          </w:tcPr>
          <w:p w14:paraId="31FF8E92" w14:textId="77777777" w:rsidR="00C02554" w:rsidRPr="006A4653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340D54DA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E7CF28D" w14:textId="159ADB2F" w:rsidR="00C02554" w:rsidRPr="006A4653" w:rsidRDefault="00B45AFE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1</w:t>
            </w:r>
            <w:r w:rsidR="00E15A53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1A7216BE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DF32E5" w14:textId="77777777" w:rsidR="00C02554" w:rsidRPr="006A4653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B033AF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48BBBF21" w14:textId="77777777" w:rsidR="00C02554" w:rsidRPr="006A4653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2554" w:rsidRPr="005A6DB6" w14:paraId="663C67CC" w14:textId="77777777" w:rsidTr="0022184F">
        <w:tc>
          <w:tcPr>
            <w:tcW w:w="4030" w:type="dxa"/>
          </w:tcPr>
          <w:p w14:paraId="4C009A65" w14:textId="77777777" w:rsidR="00C02554" w:rsidRPr="00923B2C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3" w:type="dxa"/>
          </w:tcPr>
          <w:p w14:paraId="4E2FFCEB" w14:textId="77777777" w:rsidR="00C02554" w:rsidRPr="005E4392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22069040" w14:textId="77777777" w:rsidR="00C02554" w:rsidRPr="00923B2C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8" w:type="dxa"/>
          </w:tcPr>
          <w:p w14:paraId="70D8A8A9" w14:textId="77777777" w:rsidR="00C02554" w:rsidRPr="00923B2C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2CB4B30" w14:textId="77777777" w:rsidR="00C02554" w:rsidRPr="00923B2C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0C104A94" w14:textId="77777777" w:rsidR="00C02554" w:rsidRPr="005E4392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809D6F2" w14:textId="77777777" w:rsidR="00C02554" w:rsidRPr="00923B2C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3" w:type="dxa"/>
          </w:tcPr>
          <w:p w14:paraId="5C87F12E" w14:textId="77777777" w:rsidR="00C02554" w:rsidRPr="005E4392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2554" w:rsidRPr="005A6DB6" w14:paraId="02EA26C3" w14:textId="77777777" w:rsidTr="0022184F">
        <w:tc>
          <w:tcPr>
            <w:tcW w:w="4030" w:type="dxa"/>
          </w:tcPr>
          <w:p w14:paraId="3666E124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3" w:type="dxa"/>
          </w:tcPr>
          <w:p w14:paraId="23D7E85D" w14:textId="77777777" w:rsidR="00C02554" w:rsidRPr="005E4392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2CF9F9CC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CF0E1ED" w14:textId="77777777" w:rsidR="00C02554" w:rsidRPr="00250628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0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017FA45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E8F340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C88AFC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5188A9E2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2554" w:rsidRPr="005A6DB6" w14:paraId="26296034" w14:textId="77777777" w:rsidTr="0022184F">
        <w:tc>
          <w:tcPr>
            <w:tcW w:w="4030" w:type="dxa"/>
          </w:tcPr>
          <w:p w14:paraId="6BDDAA47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</w:tcPr>
          <w:p w14:paraId="31DA62C7" w14:textId="77777777" w:rsidR="00C02554" w:rsidRPr="005E4392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220C35F3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97E73F5" w14:textId="77777777" w:rsidR="00C02554" w:rsidRPr="00250628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3335F30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D77E78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1B86C1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1D0D66B1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2554" w:rsidRPr="005A6DB6" w14:paraId="3697EBD4" w14:textId="77777777" w:rsidTr="0022184F">
        <w:tc>
          <w:tcPr>
            <w:tcW w:w="4030" w:type="dxa"/>
          </w:tcPr>
          <w:p w14:paraId="1C5C84CF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A6DB6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083" w:type="dxa"/>
          </w:tcPr>
          <w:p w14:paraId="245FAB7A" w14:textId="77777777" w:rsidR="00C02554" w:rsidRPr="004D5281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05423C98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91B3B74" w14:textId="106A9904" w:rsidR="00C02554" w:rsidRPr="00E35B1C" w:rsidRDefault="00B45AFE" w:rsidP="00C02554">
            <w:pPr>
              <w:pStyle w:val="3"/>
              <w:tabs>
                <w:tab w:val="clear" w:pos="360"/>
                <w:tab w:val="clear" w:pos="720"/>
                <w:tab w:val="decimal" w:pos="881"/>
              </w:tabs>
              <w:spacing w:line="372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5AF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62482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  <w:lang w:val="en-US"/>
              </w:rPr>
              <w:t>505</w:t>
            </w:r>
          </w:p>
        </w:tc>
        <w:tc>
          <w:tcPr>
            <w:tcW w:w="270" w:type="dxa"/>
          </w:tcPr>
          <w:p w14:paraId="04C4BFBD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FC6D09" w14:textId="77777777" w:rsidR="00C02554" w:rsidRPr="004D5281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EFAEAA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560C72AB" w14:textId="77777777" w:rsidR="00C02554" w:rsidRPr="004D5281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2554" w:rsidRPr="005A6DB6" w14:paraId="036B5501" w14:textId="77777777" w:rsidTr="0022184F">
        <w:tc>
          <w:tcPr>
            <w:tcW w:w="4030" w:type="dxa"/>
          </w:tcPr>
          <w:p w14:paraId="7D3EF875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083" w:type="dxa"/>
          </w:tcPr>
          <w:p w14:paraId="73CE958A" w14:textId="77777777" w:rsidR="00C02554" w:rsidRPr="004D5281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574BC4D8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0CB7A19" w14:textId="0E3027E5" w:rsidR="00C02554" w:rsidRPr="00E35B1C" w:rsidRDefault="00B45AFE" w:rsidP="00C02554">
            <w:pPr>
              <w:pStyle w:val="3"/>
              <w:tabs>
                <w:tab w:val="clear" w:pos="360"/>
                <w:tab w:val="clear" w:pos="720"/>
                <w:tab w:val="decimal" w:pos="881"/>
              </w:tabs>
              <w:spacing w:line="372" w:lineRule="exac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45AFE">
              <w:rPr>
                <w:rFonts w:ascii="Angsana New" w:hAnsi="Angsana New"/>
                <w:sz w:val="30"/>
                <w:szCs w:val="30"/>
                <w:lang w:val="en-US"/>
              </w:rPr>
              <w:t>233</w:t>
            </w:r>
          </w:p>
        </w:tc>
        <w:tc>
          <w:tcPr>
            <w:tcW w:w="270" w:type="dxa"/>
          </w:tcPr>
          <w:p w14:paraId="6917CC93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1005C8" w14:textId="77777777" w:rsidR="00C02554" w:rsidRPr="004D5281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BAB673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0BF65018" w14:textId="77777777" w:rsidR="00C02554" w:rsidRPr="004D5281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C3A9C" w:rsidRPr="009721EB" w14:paraId="6A19FBDB" w14:textId="77777777" w:rsidTr="0022184F">
        <w:tc>
          <w:tcPr>
            <w:tcW w:w="4030" w:type="dxa"/>
          </w:tcPr>
          <w:p w14:paraId="47A8C840" w14:textId="77777777" w:rsidR="009C3A9C" w:rsidRPr="009721EB" w:rsidRDefault="009C3A9C" w:rsidP="009C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21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9721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311724A1" w14:textId="77777777" w:rsidR="009C3A9C" w:rsidRPr="00BA3495" w:rsidRDefault="009C3A9C" w:rsidP="009C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49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5FE5051C" w14:textId="77777777" w:rsidR="009C3A9C" w:rsidRPr="009721EB" w:rsidRDefault="009C3A9C" w:rsidP="009C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001EE18" w14:textId="217712E3" w:rsidR="009C3A9C" w:rsidRPr="00D8073E" w:rsidRDefault="00B45AFE" w:rsidP="009C3A9C">
            <w:pPr>
              <w:pStyle w:val="3"/>
              <w:tabs>
                <w:tab w:val="clear" w:pos="360"/>
                <w:tab w:val="clear" w:pos="720"/>
                <w:tab w:val="decimal" w:pos="881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9C3A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738</w:t>
            </w:r>
          </w:p>
        </w:tc>
        <w:tc>
          <w:tcPr>
            <w:tcW w:w="270" w:type="dxa"/>
          </w:tcPr>
          <w:p w14:paraId="1517F047" w14:textId="77777777" w:rsidR="009C3A9C" w:rsidRPr="009721EB" w:rsidRDefault="009C3A9C" w:rsidP="009C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699A73" w14:textId="77777777" w:rsidR="009C3A9C" w:rsidRPr="00BA3495" w:rsidRDefault="009C3A9C" w:rsidP="009C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49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5712A2" w14:textId="77777777" w:rsidR="009C3A9C" w:rsidRPr="009721EB" w:rsidRDefault="009C3A9C" w:rsidP="009C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7F72970E" w14:textId="77777777" w:rsidR="009C3A9C" w:rsidRPr="00BA3495" w:rsidRDefault="009C3A9C" w:rsidP="009C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49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2B4726" w:rsidRPr="005A6DB6" w14:paraId="49EDFC62" w14:textId="77777777" w:rsidTr="0022184F">
        <w:tc>
          <w:tcPr>
            <w:tcW w:w="4030" w:type="dxa"/>
          </w:tcPr>
          <w:p w14:paraId="01DFDF7F" w14:textId="77777777" w:rsidR="002B4726" w:rsidRPr="005A6DB6" w:rsidRDefault="002B4726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048DC3F0" w14:textId="77777777" w:rsidR="002B4726" w:rsidRPr="005A6DB6" w:rsidRDefault="002B4726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4DA27587" w14:textId="77777777" w:rsidR="002B4726" w:rsidRPr="005A6DB6" w:rsidRDefault="002B4726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C83945F" w14:textId="77777777" w:rsidR="002B4726" w:rsidRPr="005A6DB6" w:rsidRDefault="002B4726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DFF75A" w14:textId="77777777" w:rsidR="002B4726" w:rsidRPr="005A6DB6" w:rsidRDefault="002B4726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20EE78" w14:textId="77777777" w:rsidR="002B4726" w:rsidRPr="005A6DB6" w:rsidRDefault="002B4726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6942F8" w14:textId="77777777" w:rsidR="002B4726" w:rsidRPr="005A6DB6" w:rsidRDefault="002B4726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0C3AE19D" w14:textId="77777777" w:rsidR="002B4726" w:rsidRPr="005A6DB6" w:rsidRDefault="002B4726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332D" w:rsidRPr="005A6DB6" w14:paraId="706F4A33" w14:textId="77777777" w:rsidTr="0022184F">
        <w:tc>
          <w:tcPr>
            <w:tcW w:w="4030" w:type="dxa"/>
          </w:tcPr>
          <w:p w14:paraId="49F805DB" w14:textId="77777777" w:rsidR="0044332D" w:rsidRPr="005A6DB6" w:rsidRDefault="0044332D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7" w:type="dxa"/>
            <w:gridSpan w:val="3"/>
          </w:tcPr>
          <w:p w14:paraId="4B057C9F" w14:textId="77777777" w:rsidR="0044332D" w:rsidRPr="005A6DB6" w:rsidRDefault="0044332D" w:rsidP="0044332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C8AC657" w14:textId="77777777" w:rsidR="0044332D" w:rsidRPr="005A6DB6" w:rsidRDefault="0044332D" w:rsidP="0044332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3" w:type="dxa"/>
            <w:gridSpan w:val="3"/>
          </w:tcPr>
          <w:p w14:paraId="62E7C4A1" w14:textId="77777777" w:rsidR="0044332D" w:rsidRPr="005A6DB6" w:rsidRDefault="0044332D" w:rsidP="0044332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332D" w:rsidRPr="005A6DB6" w14:paraId="386B5EC0" w14:textId="77777777" w:rsidTr="0022184F">
        <w:tc>
          <w:tcPr>
            <w:tcW w:w="4030" w:type="dxa"/>
          </w:tcPr>
          <w:p w14:paraId="787E6E13" w14:textId="27B4A4F6" w:rsidR="0044332D" w:rsidRPr="005A6DB6" w:rsidRDefault="0044332D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งวดเก้าเดือน</w:t>
            </w:r>
            <w:r w:rsidRPr="005A6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B45AFE" w:rsidRPr="00B45A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3" w:type="dxa"/>
          </w:tcPr>
          <w:p w14:paraId="2551D04E" w14:textId="11675572" w:rsidR="0044332D" w:rsidRPr="005A6DB6" w:rsidRDefault="00B45AFE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6" w:type="dxa"/>
          </w:tcPr>
          <w:p w14:paraId="4EB10E7C" w14:textId="77777777" w:rsidR="0044332D" w:rsidRPr="005A6DB6" w:rsidRDefault="0044332D" w:rsidP="0044332D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9859631" w14:textId="582738A6" w:rsidR="0044332D" w:rsidRPr="005A6DB6" w:rsidRDefault="00B45AFE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14DFCC44" w14:textId="77777777" w:rsidR="0044332D" w:rsidRPr="005A6DB6" w:rsidRDefault="0044332D" w:rsidP="0044332D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AC06EC" w14:textId="684C03ED" w:rsidR="0044332D" w:rsidRPr="005A6DB6" w:rsidRDefault="00B45AFE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A926ABF" w14:textId="77777777" w:rsidR="0044332D" w:rsidRPr="005A6DB6" w:rsidRDefault="0044332D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4E15E126" w14:textId="035814B2" w:rsidR="0044332D" w:rsidRPr="005A6DB6" w:rsidRDefault="00B45AFE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4332D" w:rsidRPr="005A6DB6" w14:paraId="29F5FAA4" w14:textId="77777777" w:rsidTr="0022184F">
        <w:tc>
          <w:tcPr>
            <w:tcW w:w="4030" w:type="dxa"/>
          </w:tcPr>
          <w:p w14:paraId="0A1EAD77" w14:textId="77777777" w:rsidR="0044332D" w:rsidRPr="005A6DB6" w:rsidRDefault="0044332D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0" w:type="dxa"/>
            <w:gridSpan w:val="7"/>
          </w:tcPr>
          <w:p w14:paraId="55F16D2B" w14:textId="77777777" w:rsidR="0044332D" w:rsidRPr="005A6DB6" w:rsidRDefault="0044332D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94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2554" w:rsidRPr="005A6DB6" w14:paraId="108B5F05" w14:textId="77777777" w:rsidTr="0022184F">
        <w:tc>
          <w:tcPr>
            <w:tcW w:w="4030" w:type="dxa"/>
          </w:tcPr>
          <w:p w14:paraId="5C9D2E42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1083" w:type="dxa"/>
          </w:tcPr>
          <w:p w14:paraId="15047B29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67F59DEC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4B85241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387A8E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C2657E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BC4654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2CE2B6CB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2554" w:rsidRPr="005A6DB6" w14:paraId="5B2D9C1F" w14:textId="77777777" w:rsidTr="0022184F">
        <w:tc>
          <w:tcPr>
            <w:tcW w:w="4030" w:type="dxa"/>
          </w:tcPr>
          <w:p w14:paraId="4DC8EB0D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83" w:type="dxa"/>
          </w:tcPr>
          <w:p w14:paraId="2FEE4051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62264129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09EA4A6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1F5D95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55D88B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614E46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5B049DFB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4995" w:rsidRPr="005A6DB6" w14:paraId="1913EDE3" w14:textId="77777777" w:rsidTr="0022184F">
        <w:tc>
          <w:tcPr>
            <w:tcW w:w="4030" w:type="dxa"/>
          </w:tcPr>
          <w:p w14:paraId="7FCB275A" w14:textId="77777777" w:rsidR="008A4995" w:rsidRPr="005A6DB6" w:rsidRDefault="008A4995" w:rsidP="008A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2FB19C96" w14:textId="77777777" w:rsidR="008A4995" w:rsidRPr="006A4653" w:rsidRDefault="008A4995" w:rsidP="008A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4BD0E7C1" w14:textId="77777777" w:rsidR="008A4995" w:rsidRPr="005A6DB6" w:rsidRDefault="008A4995" w:rsidP="008A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857B8F9" w14:textId="77777777" w:rsidR="008A4995" w:rsidRPr="006A4653" w:rsidRDefault="008A4995" w:rsidP="008A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5FE479" w14:textId="77777777" w:rsidR="008A4995" w:rsidRPr="005A6DB6" w:rsidRDefault="008A4995" w:rsidP="008A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CCE2C1" w14:textId="3ECA74E1" w:rsidR="008A4995" w:rsidRPr="001F7307" w:rsidRDefault="00B45AFE" w:rsidP="006B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91</w:t>
            </w:r>
            <w:r w:rsidR="00202726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440</w:t>
            </w:r>
          </w:p>
        </w:tc>
        <w:tc>
          <w:tcPr>
            <w:tcW w:w="270" w:type="dxa"/>
          </w:tcPr>
          <w:p w14:paraId="4C23D610" w14:textId="77777777" w:rsidR="008A4995" w:rsidRPr="00E90502" w:rsidRDefault="008A4995" w:rsidP="008A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15D7F663" w14:textId="00D1CC4A" w:rsidR="008A4995" w:rsidRPr="009A25F5" w:rsidRDefault="00B45AFE" w:rsidP="008A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158</w:t>
            </w:r>
            <w:r w:rsidR="008A4995" w:rsidRPr="009A25F5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764</w:t>
            </w:r>
          </w:p>
        </w:tc>
      </w:tr>
      <w:tr w:rsidR="008A4995" w:rsidRPr="005A6DB6" w14:paraId="79B8DF7A" w14:textId="77777777" w:rsidTr="0022184F">
        <w:tc>
          <w:tcPr>
            <w:tcW w:w="4030" w:type="dxa"/>
          </w:tcPr>
          <w:p w14:paraId="2C99E09A" w14:textId="77777777" w:rsidR="008A4995" w:rsidRPr="005A6DB6" w:rsidRDefault="008A4995" w:rsidP="008A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083" w:type="dxa"/>
          </w:tcPr>
          <w:p w14:paraId="264A4432" w14:textId="77777777" w:rsidR="008A4995" w:rsidRPr="006A4653" w:rsidRDefault="008A4995" w:rsidP="008A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0A26FA40" w14:textId="77777777" w:rsidR="008A4995" w:rsidRPr="005A6DB6" w:rsidRDefault="008A4995" w:rsidP="008A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45B12B0" w14:textId="77777777" w:rsidR="008A4995" w:rsidRPr="006A4653" w:rsidRDefault="008A4995" w:rsidP="008A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E8AE93" w14:textId="77777777" w:rsidR="008A4995" w:rsidRPr="005A6DB6" w:rsidRDefault="008A4995" w:rsidP="008A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7DFF90" w14:textId="36E22B2A" w:rsidR="008A4995" w:rsidRPr="001F7307" w:rsidRDefault="00B45AFE" w:rsidP="008A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4</w:t>
            </w:r>
            <w:r w:rsidR="00190286" w:rsidRPr="001F7307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174</w:t>
            </w:r>
          </w:p>
        </w:tc>
        <w:tc>
          <w:tcPr>
            <w:tcW w:w="270" w:type="dxa"/>
          </w:tcPr>
          <w:p w14:paraId="15C22011" w14:textId="77777777" w:rsidR="008A4995" w:rsidRPr="005A6DB6" w:rsidRDefault="008A4995" w:rsidP="008A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5354DD41" w14:textId="36F8ABBF" w:rsidR="008A4995" w:rsidRPr="009A25F5" w:rsidRDefault="00B45AFE" w:rsidP="008A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7</w:t>
            </w:r>
            <w:r w:rsidR="008A4995" w:rsidRPr="009A25F5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053</w:t>
            </w:r>
          </w:p>
        </w:tc>
      </w:tr>
      <w:tr w:rsidR="00190286" w:rsidRPr="005A6DB6" w14:paraId="322BEF6E" w14:textId="77777777" w:rsidTr="0022184F">
        <w:tc>
          <w:tcPr>
            <w:tcW w:w="4030" w:type="dxa"/>
          </w:tcPr>
          <w:p w14:paraId="4462357E" w14:textId="77777777" w:rsidR="00190286" w:rsidRPr="005A6DB6" w:rsidRDefault="00190286" w:rsidP="00190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083" w:type="dxa"/>
          </w:tcPr>
          <w:p w14:paraId="06AB0B74" w14:textId="77777777" w:rsidR="00190286" w:rsidRPr="006A4653" w:rsidRDefault="00190286" w:rsidP="00190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6AE30B19" w14:textId="77777777" w:rsidR="00190286" w:rsidRPr="005A6DB6" w:rsidRDefault="00190286" w:rsidP="00190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32DB37F" w14:textId="77777777" w:rsidR="00190286" w:rsidRPr="006A4653" w:rsidRDefault="00190286" w:rsidP="00190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4BDAE4" w14:textId="77777777" w:rsidR="00190286" w:rsidRPr="005A6DB6" w:rsidRDefault="00190286" w:rsidP="00190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1928CF" w14:textId="77777777" w:rsidR="00190286" w:rsidRPr="001F7307" w:rsidRDefault="00190286" w:rsidP="00190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F73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3F47B9" w14:textId="77777777" w:rsidR="00190286" w:rsidRPr="005A6DB6" w:rsidRDefault="00190286" w:rsidP="00190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4EAF325D" w14:textId="747A47AC" w:rsidR="00190286" w:rsidRPr="009A25F5" w:rsidRDefault="00B45AFE" w:rsidP="00190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42</w:t>
            </w:r>
            <w:r w:rsidR="00190286" w:rsidRPr="0062482A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380</w:t>
            </w:r>
          </w:p>
        </w:tc>
      </w:tr>
      <w:tr w:rsidR="00190286" w:rsidRPr="005A6DB6" w14:paraId="2C4FD8F1" w14:textId="77777777" w:rsidTr="0022184F">
        <w:tc>
          <w:tcPr>
            <w:tcW w:w="4030" w:type="dxa"/>
          </w:tcPr>
          <w:p w14:paraId="5A8D1A0A" w14:textId="77777777" w:rsidR="00190286" w:rsidRPr="005A6DB6" w:rsidRDefault="00190286" w:rsidP="00190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083" w:type="dxa"/>
          </w:tcPr>
          <w:p w14:paraId="722CCB9E" w14:textId="77777777" w:rsidR="00190286" w:rsidRPr="006A4653" w:rsidRDefault="00190286" w:rsidP="00190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3B8C725F" w14:textId="77777777" w:rsidR="00190286" w:rsidRPr="005A6DB6" w:rsidRDefault="00190286" w:rsidP="00190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60C77A9" w14:textId="77777777" w:rsidR="00190286" w:rsidRPr="006A4653" w:rsidRDefault="00190286" w:rsidP="00190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575D5E" w14:textId="77777777" w:rsidR="00190286" w:rsidRPr="005A6DB6" w:rsidRDefault="00190286" w:rsidP="00190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A5CA38" w14:textId="6EDFD456" w:rsidR="00190286" w:rsidRPr="001F7307" w:rsidRDefault="00B45AFE" w:rsidP="00190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9</w:t>
            </w:r>
            <w:r w:rsidR="00190286" w:rsidRPr="001F7307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163</w:t>
            </w:r>
          </w:p>
        </w:tc>
        <w:tc>
          <w:tcPr>
            <w:tcW w:w="270" w:type="dxa"/>
          </w:tcPr>
          <w:p w14:paraId="0C4BB5EA" w14:textId="77777777" w:rsidR="00190286" w:rsidRPr="005A6DB6" w:rsidRDefault="00190286" w:rsidP="00190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4F8E9751" w14:textId="77777777" w:rsidR="00190286" w:rsidRPr="009A25F5" w:rsidRDefault="00190286" w:rsidP="00190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A25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4995" w:rsidRPr="00250628" w14:paraId="1E297E29" w14:textId="77777777" w:rsidTr="0022184F">
        <w:tc>
          <w:tcPr>
            <w:tcW w:w="4030" w:type="dxa"/>
          </w:tcPr>
          <w:p w14:paraId="0E425937" w14:textId="77777777" w:rsidR="008A4995" w:rsidRPr="005A6DB6" w:rsidRDefault="008A4995" w:rsidP="008A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22654748" w14:textId="77777777" w:rsidR="008A4995" w:rsidRPr="006A4653" w:rsidRDefault="008A4995" w:rsidP="008A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226C66C1" w14:textId="77777777" w:rsidR="008A4995" w:rsidRPr="005A6DB6" w:rsidRDefault="008A4995" w:rsidP="008A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3AECC89" w14:textId="77777777" w:rsidR="008A4995" w:rsidRPr="006A4653" w:rsidRDefault="008A4995" w:rsidP="008A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E9761D" w14:textId="77777777" w:rsidR="008A4995" w:rsidRPr="005A6DB6" w:rsidRDefault="008A4995" w:rsidP="008A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652847" w14:textId="42C3E5D2" w:rsidR="008A4995" w:rsidRPr="001F7307" w:rsidRDefault="00B45AFE" w:rsidP="008A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270" w:type="dxa"/>
          </w:tcPr>
          <w:p w14:paraId="49C6FB4B" w14:textId="77777777" w:rsidR="008A4995" w:rsidRPr="005A6DB6" w:rsidRDefault="008A4995" w:rsidP="008A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71A33B5E" w14:textId="422B417A" w:rsidR="008A4995" w:rsidRPr="009A25F5" w:rsidRDefault="00B45AFE" w:rsidP="008A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</w:t>
            </w:r>
            <w:r w:rsidR="008A4995" w:rsidRPr="009A25F5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249</w:t>
            </w:r>
          </w:p>
        </w:tc>
      </w:tr>
      <w:tr w:rsidR="008A4995" w:rsidRPr="005A6DB6" w14:paraId="7DE2F9A6" w14:textId="77777777" w:rsidTr="0022184F">
        <w:tc>
          <w:tcPr>
            <w:tcW w:w="4030" w:type="dxa"/>
          </w:tcPr>
          <w:p w14:paraId="38D9ABDC" w14:textId="77777777" w:rsidR="008A4995" w:rsidRPr="005A6DB6" w:rsidRDefault="0054380B" w:rsidP="008A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  <w:r w:rsidR="008A4995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CC0E9D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083" w:type="dxa"/>
          </w:tcPr>
          <w:p w14:paraId="11A2DCE8" w14:textId="77777777" w:rsidR="008A4995" w:rsidRPr="006A4653" w:rsidRDefault="008A4995" w:rsidP="008A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30017CC9" w14:textId="77777777" w:rsidR="008A4995" w:rsidRPr="005A6DB6" w:rsidRDefault="008A4995" w:rsidP="008A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41CEFF4" w14:textId="77777777" w:rsidR="008A4995" w:rsidRPr="006A4653" w:rsidRDefault="008A4995" w:rsidP="008A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2E41AD" w14:textId="77777777" w:rsidR="008A4995" w:rsidRPr="005A6DB6" w:rsidRDefault="008A4995" w:rsidP="008A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9A621C" w14:textId="77777777" w:rsidR="008A4995" w:rsidRPr="001F7307" w:rsidRDefault="008A4995" w:rsidP="008A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FB2CB54" w14:textId="77777777" w:rsidR="008A4995" w:rsidRPr="005A6DB6" w:rsidRDefault="008A4995" w:rsidP="008A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592F126E" w14:textId="77777777" w:rsidR="008A4995" w:rsidRPr="009A25F5" w:rsidRDefault="008A4995" w:rsidP="008A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8A4995" w:rsidRPr="005A6DB6" w14:paraId="159C90B7" w14:textId="77777777" w:rsidTr="0022184F">
        <w:tc>
          <w:tcPr>
            <w:tcW w:w="4030" w:type="dxa"/>
          </w:tcPr>
          <w:p w14:paraId="07904088" w14:textId="77777777" w:rsidR="008A4995" w:rsidRDefault="008A4995" w:rsidP="00CC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ในการบริหาร</w:t>
            </w:r>
          </w:p>
        </w:tc>
        <w:tc>
          <w:tcPr>
            <w:tcW w:w="1083" w:type="dxa"/>
          </w:tcPr>
          <w:p w14:paraId="4408522F" w14:textId="77777777" w:rsidR="008A4995" w:rsidRPr="006A4653" w:rsidRDefault="008A4995" w:rsidP="008A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0E45B86F" w14:textId="77777777" w:rsidR="008A4995" w:rsidRPr="005A6DB6" w:rsidRDefault="008A4995" w:rsidP="008A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3C12842" w14:textId="77777777" w:rsidR="008A4995" w:rsidRPr="006A4653" w:rsidRDefault="008A4995" w:rsidP="008A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322CB7" w14:textId="77777777" w:rsidR="008A4995" w:rsidRPr="005A6DB6" w:rsidRDefault="008A4995" w:rsidP="008A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EA3FEC" w14:textId="49A08BD8" w:rsidR="008A4995" w:rsidRPr="001F7307" w:rsidRDefault="00B45AFE" w:rsidP="008A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5CA31999" w14:textId="77777777" w:rsidR="008A4995" w:rsidRPr="005A6DB6" w:rsidRDefault="008A4995" w:rsidP="008A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7819ECC1" w14:textId="6911A0C9" w:rsidR="008A4995" w:rsidRPr="009A25F5" w:rsidRDefault="00B45AFE" w:rsidP="008A4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4</w:t>
            </w:r>
            <w:r w:rsidR="008A4995" w:rsidRPr="009A25F5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225</w:t>
            </w:r>
          </w:p>
        </w:tc>
      </w:tr>
      <w:tr w:rsidR="0022184F" w:rsidRPr="00A01B6A" w14:paraId="69B94560" w14:textId="77777777" w:rsidTr="00D15FFF">
        <w:tc>
          <w:tcPr>
            <w:tcW w:w="4030" w:type="dxa"/>
          </w:tcPr>
          <w:p w14:paraId="326885D6" w14:textId="77777777" w:rsidR="0022184F" w:rsidRPr="00A01B6A" w:rsidRDefault="0022184F" w:rsidP="00D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3" w:type="dxa"/>
          </w:tcPr>
          <w:p w14:paraId="6EE335E9" w14:textId="77777777" w:rsidR="0022184F" w:rsidRPr="00A01B6A" w:rsidRDefault="0022184F" w:rsidP="00D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6" w:type="dxa"/>
          </w:tcPr>
          <w:p w14:paraId="1D981D50" w14:textId="77777777" w:rsidR="0022184F" w:rsidRPr="00A01B6A" w:rsidRDefault="0022184F" w:rsidP="00D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8" w:type="dxa"/>
          </w:tcPr>
          <w:p w14:paraId="6FA94EAA" w14:textId="77777777" w:rsidR="0022184F" w:rsidRPr="00A01B6A" w:rsidRDefault="0022184F" w:rsidP="00D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D3BD056" w14:textId="77777777" w:rsidR="0022184F" w:rsidRPr="00A01B6A" w:rsidRDefault="0022184F" w:rsidP="00D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0AB44165" w14:textId="77777777" w:rsidR="0022184F" w:rsidRPr="001F7307" w:rsidRDefault="0022184F" w:rsidP="00D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03D847A" w14:textId="77777777" w:rsidR="0022184F" w:rsidRPr="00A01B6A" w:rsidRDefault="0022184F" w:rsidP="00D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3" w:type="dxa"/>
          </w:tcPr>
          <w:p w14:paraId="13100C6C" w14:textId="77777777" w:rsidR="0022184F" w:rsidRPr="009A25F5" w:rsidRDefault="0022184F" w:rsidP="00D15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22184F" w:rsidRPr="005A6DB6" w14:paraId="4929EE2B" w14:textId="77777777" w:rsidTr="00D15FFF">
        <w:tc>
          <w:tcPr>
            <w:tcW w:w="4030" w:type="dxa"/>
          </w:tcPr>
          <w:p w14:paraId="03A77248" w14:textId="77777777" w:rsidR="0022184F" w:rsidRDefault="0022184F" w:rsidP="002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7" w:type="dxa"/>
            <w:gridSpan w:val="3"/>
          </w:tcPr>
          <w:p w14:paraId="49D7F80A" w14:textId="77777777" w:rsidR="0022184F" w:rsidRPr="005A6DB6" w:rsidRDefault="0022184F" w:rsidP="0022184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D538733" w14:textId="77777777" w:rsidR="0022184F" w:rsidRPr="005A6DB6" w:rsidRDefault="0022184F" w:rsidP="0022184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3" w:type="dxa"/>
            <w:gridSpan w:val="3"/>
          </w:tcPr>
          <w:p w14:paraId="08769B21" w14:textId="77777777" w:rsidR="0022184F" w:rsidRPr="005A6DB6" w:rsidRDefault="0022184F" w:rsidP="0022184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184F" w:rsidRPr="005A6DB6" w14:paraId="16A65E3F" w14:textId="77777777" w:rsidTr="0022184F">
        <w:tc>
          <w:tcPr>
            <w:tcW w:w="4030" w:type="dxa"/>
          </w:tcPr>
          <w:p w14:paraId="68A2D5C3" w14:textId="6B86F045" w:rsidR="0022184F" w:rsidRPr="005A6DB6" w:rsidRDefault="0022184F" w:rsidP="002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งวดเก้าเดือน</w:t>
            </w:r>
            <w:r w:rsidRPr="005A6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B45AFE" w:rsidRPr="00B45A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3" w:type="dxa"/>
          </w:tcPr>
          <w:p w14:paraId="49EF9A7E" w14:textId="030A9BFA" w:rsidR="0022184F" w:rsidRPr="005A6DB6" w:rsidRDefault="00B45AFE" w:rsidP="002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6" w:type="dxa"/>
          </w:tcPr>
          <w:p w14:paraId="0806A8E5" w14:textId="77777777" w:rsidR="0022184F" w:rsidRPr="005A6DB6" w:rsidRDefault="0022184F" w:rsidP="0022184F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28A19DC" w14:textId="72549BE5" w:rsidR="0022184F" w:rsidRPr="005A6DB6" w:rsidRDefault="00B45AFE" w:rsidP="002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070EB709" w14:textId="77777777" w:rsidR="0022184F" w:rsidRPr="005A6DB6" w:rsidRDefault="0022184F" w:rsidP="0022184F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908AE5" w14:textId="6DF51927" w:rsidR="0022184F" w:rsidRPr="005A6DB6" w:rsidRDefault="00B45AFE" w:rsidP="002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62D4D9E" w14:textId="77777777" w:rsidR="0022184F" w:rsidRPr="005A6DB6" w:rsidRDefault="0022184F" w:rsidP="002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4307A088" w14:textId="5EDEEF14" w:rsidR="0022184F" w:rsidRPr="005A6DB6" w:rsidRDefault="00B45AFE" w:rsidP="002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2184F" w:rsidRPr="005A6DB6" w14:paraId="6B8FC3F0" w14:textId="77777777" w:rsidTr="00D15FFF">
        <w:tc>
          <w:tcPr>
            <w:tcW w:w="4030" w:type="dxa"/>
          </w:tcPr>
          <w:p w14:paraId="077A4C64" w14:textId="77777777" w:rsidR="0022184F" w:rsidRDefault="0022184F" w:rsidP="00CC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40" w:type="dxa"/>
            <w:gridSpan w:val="7"/>
          </w:tcPr>
          <w:p w14:paraId="79D13FF6" w14:textId="77777777" w:rsidR="0022184F" w:rsidRPr="009A25F5" w:rsidRDefault="0022184F" w:rsidP="002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332D" w:rsidRPr="005A6DB6" w14:paraId="5C1EAA48" w14:textId="77777777" w:rsidTr="0022184F">
        <w:tc>
          <w:tcPr>
            <w:tcW w:w="4030" w:type="dxa"/>
          </w:tcPr>
          <w:p w14:paraId="055CCCE5" w14:textId="77777777" w:rsidR="0044332D" w:rsidRPr="005A6DB6" w:rsidRDefault="0044332D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3" w:type="dxa"/>
          </w:tcPr>
          <w:p w14:paraId="542D26A9" w14:textId="77777777" w:rsidR="0044332D" w:rsidRPr="005A6DB6" w:rsidRDefault="0044332D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63310772" w14:textId="77777777" w:rsidR="0044332D" w:rsidRPr="005A6DB6" w:rsidRDefault="0044332D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AF78963" w14:textId="77777777" w:rsidR="0044332D" w:rsidRPr="005A6DB6" w:rsidRDefault="0044332D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5E872A" w14:textId="77777777" w:rsidR="0044332D" w:rsidRPr="005A6DB6" w:rsidRDefault="0044332D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7414D4" w14:textId="77777777" w:rsidR="0044332D" w:rsidRPr="001F7307" w:rsidRDefault="0044332D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4FAFD4" w14:textId="77777777" w:rsidR="0044332D" w:rsidRPr="005A6DB6" w:rsidRDefault="0044332D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4219354D" w14:textId="77777777" w:rsidR="0044332D" w:rsidRPr="009A25F5" w:rsidRDefault="0044332D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4332D" w:rsidRPr="005A6DB6" w14:paraId="158D9CF2" w14:textId="77777777" w:rsidTr="0022184F">
        <w:tc>
          <w:tcPr>
            <w:tcW w:w="4030" w:type="dxa"/>
          </w:tcPr>
          <w:p w14:paraId="1F7767CC" w14:textId="77777777" w:rsidR="0044332D" w:rsidRPr="005A6DB6" w:rsidRDefault="00A05425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42D5B634" w14:textId="303D25B2" w:rsidR="0044332D" w:rsidRPr="006A4653" w:rsidRDefault="00B45AFE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179</w:t>
            </w:r>
          </w:p>
        </w:tc>
        <w:tc>
          <w:tcPr>
            <w:tcW w:w="276" w:type="dxa"/>
          </w:tcPr>
          <w:p w14:paraId="1BBBD278" w14:textId="77777777" w:rsidR="0044332D" w:rsidRPr="006A4653" w:rsidRDefault="0044332D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F85F673" w14:textId="73209F26" w:rsidR="0044332D" w:rsidRPr="006A4653" w:rsidRDefault="00B45AFE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270" w:type="dxa"/>
          </w:tcPr>
          <w:p w14:paraId="214C5DBD" w14:textId="77777777" w:rsidR="0044332D" w:rsidRPr="006A4653" w:rsidRDefault="0044332D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B4EBD6" w14:textId="4FE51AAF" w:rsidR="0044332D" w:rsidRPr="001F7307" w:rsidRDefault="00B45AFE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179</w:t>
            </w:r>
          </w:p>
        </w:tc>
        <w:tc>
          <w:tcPr>
            <w:tcW w:w="270" w:type="dxa"/>
          </w:tcPr>
          <w:p w14:paraId="7CC831DA" w14:textId="77777777" w:rsidR="0044332D" w:rsidRPr="005A6DB6" w:rsidRDefault="0044332D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272D727B" w14:textId="0DF6F9DC" w:rsidR="0044332D" w:rsidRPr="009A25F5" w:rsidRDefault="00B45AFE" w:rsidP="0044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91</w:t>
            </w:r>
          </w:p>
        </w:tc>
      </w:tr>
      <w:tr w:rsidR="000E578B" w:rsidRPr="005A6DB6" w14:paraId="6061A736" w14:textId="77777777" w:rsidTr="0022184F">
        <w:tc>
          <w:tcPr>
            <w:tcW w:w="4030" w:type="dxa"/>
          </w:tcPr>
          <w:p w14:paraId="74CAB598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1FA58593" w14:textId="395141A9" w:rsidR="000E578B" w:rsidRPr="006A4653" w:rsidRDefault="00B45AFE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337</w:t>
            </w:r>
          </w:p>
        </w:tc>
        <w:tc>
          <w:tcPr>
            <w:tcW w:w="276" w:type="dxa"/>
          </w:tcPr>
          <w:p w14:paraId="2C022DE6" w14:textId="77777777" w:rsidR="000E578B" w:rsidRPr="006A4653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AA78DB2" w14:textId="77777777" w:rsidR="000E578B" w:rsidRPr="009A25F5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A25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F3C7E5" w14:textId="77777777" w:rsidR="000E578B" w:rsidRPr="006A4653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487B0C" w14:textId="04596282" w:rsidR="000E578B" w:rsidRPr="001F7307" w:rsidRDefault="00B45AFE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270" w:type="dxa"/>
          </w:tcPr>
          <w:p w14:paraId="26A579EA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3542D7E8" w14:textId="77777777" w:rsidR="000E578B" w:rsidRPr="009A25F5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A25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578B" w:rsidRPr="005A6DB6" w14:paraId="32CDE7FD" w14:textId="77777777" w:rsidTr="0022184F">
        <w:tc>
          <w:tcPr>
            <w:tcW w:w="4030" w:type="dxa"/>
          </w:tcPr>
          <w:p w14:paraId="1D58AAD8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083" w:type="dxa"/>
          </w:tcPr>
          <w:p w14:paraId="6D9EED58" w14:textId="61EB327B" w:rsidR="000E578B" w:rsidRPr="006A4653" w:rsidRDefault="00B45AFE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6" w:type="dxa"/>
          </w:tcPr>
          <w:p w14:paraId="050430C0" w14:textId="77777777" w:rsidR="000E578B" w:rsidRPr="006A4653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CCED8E5" w14:textId="77777777" w:rsidR="000E578B" w:rsidRPr="009A25F5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A25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6383EF" w14:textId="77777777" w:rsidR="000E578B" w:rsidRPr="006A4653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C9513F" w14:textId="71DE6104" w:rsidR="000E578B" w:rsidRPr="001F7307" w:rsidRDefault="00B45AFE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03ECD9A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6462867A" w14:textId="77777777" w:rsidR="000E578B" w:rsidRPr="009A25F5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A25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578B" w:rsidRPr="005A6DB6" w14:paraId="6CC04FF3" w14:textId="77777777" w:rsidTr="0022184F">
        <w:tc>
          <w:tcPr>
            <w:tcW w:w="4030" w:type="dxa"/>
          </w:tcPr>
          <w:p w14:paraId="20499D71" w14:textId="77777777" w:rsidR="000E578B" w:rsidRPr="005A6DB6" w:rsidRDefault="00CC0E9D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ในการขาย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และค่าใช้จ่าย</w:t>
            </w:r>
          </w:p>
        </w:tc>
        <w:tc>
          <w:tcPr>
            <w:tcW w:w="1083" w:type="dxa"/>
          </w:tcPr>
          <w:p w14:paraId="4329CB4C" w14:textId="77777777" w:rsidR="000E578B" w:rsidRPr="006A4653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3568F4E2" w14:textId="77777777" w:rsidR="000E578B" w:rsidRPr="006A4653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6874684" w14:textId="77777777" w:rsidR="000E578B" w:rsidRPr="00D9329D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A8E335" w14:textId="77777777" w:rsidR="000E578B" w:rsidRPr="006A4653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215D5F" w14:textId="77777777" w:rsidR="000E578B" w:rsidRPr="005473AD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</w:tcPr>
          <w:p w14:paraId="6B07B550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21C3B9EC" w14:textId="77777777" w:rsidR="000E578B" w:rsidRPr="00D9329D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0286" w:rsidRPr="005A6DB6" w14:paraId="4866ECE3" w14:textId="77777777" w:rsidTr="0022184F">
        <w:tc>
          <w:tcPr>
            <w:tcW w:w="4030" w:type="dxa"/>
          </w:tcPr>
          <w:p w14:paraId="28C8067A" w14:textId="77777777" w:rsidR="00190286" w:rsidRDefault="00190286" w:rsidP="00CC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ในการบริหาร</w:t>
            </w:r>
          </w:p>
        </w:tc>
        <w:tc>
          <w:tcPr>
            <w:tcW w:w="1083" w:type="dxa"/>
          </w:tcPr>
          <w:p w14:paraId="1CAD5110" w14:textId="3F4634D1" w:rsidR="00190286" w:rsidRPr="006A4653" w:rsidRDefault="00B45AFE" w:rsidP="00190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76" w:type="dxa"/>
          </w:tcPr>
          <w:p w14:paraId="400B8504" w14:textId="77777777" w:rsidR="00190286" w:rsidRPr="006A4653" w:rsidRDefault="00190286" w:rsidP="00190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4FAB8C2" w14:textId="77777777" w:rsidR="00190286" w:rsidRPr="009A25F5" w:rsidRDefault="00190286" w:rsidP="00190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A25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8E96D5" w14:textId="77777777" w:rsidR="00190286" w:rsidRPr="006A4653" w:rsidRDefault="00190286" w:rsidP="00190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3D579A" w14:textId="77777777" w:rsidR="00190286" w:rsidRPr="009A25F5" w:rsidRDefault="00190286" w:rsidP="00190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A25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5669E9" w14:textId="77777777" w:rsidR="00190286" w:rsidRPr="005A6DB6" w:rsidRDefault="00190286" w:rsidP="00190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602A0DF9" w14:textId="77777777" w:rsidR="00190286" w:rsidRPr="009A25F5" w:rsidRDefault="00190286" w:rsidP="00190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A25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2554" w:rsidRPr="00A01B6A" w14:paraId="24C11788" w14:textId="77777777" w:rsidTr="0022184F">
        <w:tc>
          <w:tcPr>
            <w:tcW w:w="4030" w:type="dxa"/>
          </w:tcPr>
          <w:p w14:paraId="2F9A9BBB" w14:textId="77777777" w:rsidR="00C02554" w:rsidRPr="00A01B6A" w:rsidRDefault="00C02554" w:rsidP="009F7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3" w:type="dxa"/>
          </w:tcPr>
          <w:p w14:paraId="5955118D" w14:textId="77777777" w:rsidR="00C02554" w:rsidRPr="00A01B6A" w:rsidRDefault="00C02554" w:rsidP="009F7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6" w:type="dxa"/>
          </w:tcPr>
          <w:p w14:paraId="2F8F260A" w14:textId="77777777" w:rsidR="00C02554" w:rsidRPr="00A01B6A" w:rsidRDefault="00C02554" w:rsidP="009F7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8" w:type="dxa"/>
          </w:tcPr>
          <w:p w14:paraId="21B322FA" w14:textId="77777777" w:rsidR="00C02554" w:rsidRPr="00A01B6A" w:rsidRDefault="00C02554" w:rsidP="009F7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051A663" w14:textId="77777777" w:rsidR="00C02554" w:rsidRPr="00A01B6A" w:rsidRDefault="00C02554" w:rsidP="009F7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07690E71" w14:textId="77777777" w:rsidR="00C02554" w:rsidRPr="009A5C1B" w:rsidRDefault="00C02554" w:rsidP="009F7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645BBCDF" w14:textId="77777777" w:rsidR="00C02554" w:rsidRPr="00A01B6A" w:rsidRDefault="00C02554" w:rsidP="009F7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3" w:type="dxa"/>
          </w:tcPr>
          <w:p w14:paraId="2E699D37" w14:textId="77777777" w:rsidR="00C02554" w:rsidRPr="009A5C1B" w:rsidRDefault="00C02554" w:rsidP="009F7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C02554" w:rsidRPr="005A6DB6" w14:paraId="35F70044" w14:textId="77777777" w:rsidTr="0022184F">
        <w:tc>
          <w:tcPr>
            <w:tcW w:w="4030" w:type="dxa"/>
          </w:tcPr>
          <w:p w14:paraId="1EB07A00" w14:textId="77777777" w:rsidR="00C02554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F15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3" w:type="dxa"/>
          </w:tcPr>
          <w:p w14:paraId="73451150" w14:textId="77777777" w:rsidR="00C02554" w:rsidRPr="00250628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0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6" w:type="dxa"/>
          </w:tcPr>
          <w:p w14:paraId="3BB6168F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38C4663" w14:textId="77777777" w:rsidR="00C02554" w:rsidRPr="00250628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0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7752705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66C999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50EA2B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09344991" w14:textId="77777777" w:rsidR="00C02554" w:rsidRPr="005A6DB6" w:rsidRDefault="00C02554" w:rsidP="00C0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4A6F" w:rsidRPr="005A6DB6" w14:paraId="2A3FFDEB" w14:textId="77777777" w:rsidTr="0022184F">
        <w:tc>
          <w:tcPr>
            <w:tcW w:w="4030" w:type="dxa"/>
          </w:tcPr>
          <w:p w14:paraId="5FD1FA35" w14:textId="77777777" w:rsidR="00BF4A6F" w:rsidRPr="007C0BFF" w:rsidRDefault="00BF4A6F" w:rsidP="00BF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1578A45D" w14:textId="0127DDCD" w:rsidR="00BF4A6F" w:rsidRPr="005C6B5A" w:rsidRDefault="00B45AFE" w:rsidP="00BF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17</w:t>
            </w:r>
            <w:r w:rsidR="005C6B5A" w:rsidRPr="005C6B5A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789</w:t>
            </w:r>
          </w:p>
        </w:tc>
        <w:tc>
          <w:tcPr>
            <w:tcW w:w="276" w:type="dxa"/>
          </w:tcPr>
          <w:p w14:paraId="504646D8" w14:textId="77777777" w:rsidR="00BF4A6F" w:rsidRPr="005A6DB6" w:rsidRDefault="00BF4A6F" w:rsidP="00BF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318BC1D" w14:textId="77777777" w:rsidR="00BF4A6F" w:rsidRPr="009A25F5" w:rsidRDefault="00BF4A6F" w:rsidP="00BF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A25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F570BC" w14:textId="77777777" w:rsidR="00BF4A6F" w:rsidRPr="005A6DB6" w:rsidRDefault="00BF4A6F" w:rsidP="00BF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F2D216" w14:textId="77777777" w:rsidR="00BF4A6F" w:rsidRPr="009A25F5" w:rsidRDefault="00BF4A6F" w:rsidP="00BF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A25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725E27" w14:textId="77777777" w:rsidR="00BF4A6F" w:rsidRPr="005A6DB6" w:rsidRDefault="00BF4A6F" w:rsidP="00BF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2492AE93" w14:textId="77777777" w:rsidR="00BF4A6F" w:rsidRPr="009A25F5" w:rsidRDefault="00BF4A6F" w:rsidP="00BF4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A25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0E9D" w:rsidRPr="005A6DB6" w14:paraId="3B15AE66" w14:textId="77777777" w:rsidTr="0022184F">
        <w:tc>
          <w:tcPr>
            <w:tcW w:w="4030" w:type="dxa"/>
          </w:tcPr>
          <w:p w14:paraId="73FCE2E8" w14:textId="77777777" w:rsidR="00CC0E9D" w:rsidRPr="005A6DB6" w:rsidRDefault="00CC0E9D" w:rsidP="00CC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ในการขาย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และค่าใช้จ่าย</w:t>
            </w:r>
          </w:p>
        </w:tc>
        <w:tc>
          <w:tcPr>
            <w:tcW w:w="1083" w:type="dxa"/>
          </w:tcPr>
          <w:p w14:paraId="4799C382" w14:textId="77777777" w:rsidR="00CC0E9D" w:rsidRPr="005C6B5A" w:rsidRDefault="00CC0E9D" w:rsidP="00CC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0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70EE3B59" w14:textId="77777777" w:rsidR="00CC0E9D" w:rsidRPr="005A6DB6" w:rsidRDefault="00CC0E9D" w:rsidP="00CC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E67BF76" w14:textId="77777777" w:rsidR="00CC0E9D" w:rsidRPr="005A6DB6" w:rsidRDefault="00CC0E9D" w:rsidP="00CC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291510" w14:textId="77777777" w:rsidR="00CC0E9D" w:rsidRPr="005A6DB6" w:rsidRDefault="00CC0E9D" w:rsidP="00CC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1A091D" w14:textId="77777777" w:rsidR="00CC0E9D" w:rsidRPr="005A6DB6" w:rsidRDefault="00CC0E9D" w:rsidP="00CC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DC7294" w14:textId="77777777" w:rsidR="00CC0E9D" w:rsidRPr="005A6DB6" w:rsidRDefault="00CC0E9D" w:rsidP="00CC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3D2477D3" w14:textId="77777777" w:rsidR="00CC0E9D" w:rsidRPr="005A6DB6" w:rsidRDefault="00CC0E9D" w:rsidP="00CC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0E9D" w:rsidRPr="005A6DB6" w14:paraId="46D178DF" w14:textId="77777777" w:rsidTr="0022184F">
        <w:tc>
          <w:tcPr>
            <w:tcW w:w="4030" w:type="dxa"/>
          </w:tcPr>
          <w:p w14:paraId="49D0433D" w14:textId="77777777" w:rsidR="00CC0E9D" w:rsidRDefault="00CC0E9D" w:rsidP="00CC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ในการบริหาร</w:t>
            </w:r>
          </w:p>
        </w:tc>
        <w:tc>
          <w:tcPr>
            <w:tcW w:w="1083" w:type="dxa"/>
          </w:tcPr>
          <w:p w14:paraId="55B0603D" w14:textId="3DCB88A7" w:rsidR="00CC0E9D" w:rsidRPr="005C6B5A" w:rsidRDefault="00B45AFE" w:rsidP="00CC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21</w:t>
            </w:r>
            <w:r w:rsidR="00CC0E9D" w:rsidRPr="005C6B5A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417</w:t>
            </w:r>
          </w:p>
        </w:tc>
        <w:tc>
          <w:tcPr>
            <w:tcW w:w="276" w:type="dxa"/>
          </w:tcPr>
          <w:p w14:paraId="6A68DF45" w14:textId="77777777" w:rsidR="00CC0E9D" w:rsidRPr="005A6DB6" w:rsidRDefault="00CC0E9D" w:rsidP="00CC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44A5579" w14:textId="77777777" w:rsidR="00CC0E9D" w:rsidRPr="009A25F5" w:rsidRDefault="00CC0E9D" w:rsidP="00CC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A25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BDE304" w14:textId="77777777" w:rsidR="00CC0E9D" w:rsidRPr="005A6DB6" w:rsidRDefault="00CC0E9D" w:rsidP="00CC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BAE50D" w14:textId="77777777" w:rsidR="00CC0E9D" w:rsidRPr="009A25F5" w:rsidRDefault="00CC0E9D" w:rsidP="00CC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A25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F1D9F8" w14:textId="77777777" w:rsidR="00CC0E9D" w:rsidRPr="005A6DB6" w:rsidRDefault="00CC0E9D" w:rsidP="00CC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1643EC6B" w14:textId="77777777" w:rsidR="00CC0E9D" w:rsidRPr="009A25F5" w:rsidRDefault="00CC0E9D" w:rsidP="00CC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A25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F7307" w:rsidRPr="005A6DB6" w14:paraId="5FBCD7A9" w14:textId="77777777" w:rsidTr="0022184F">
        <w:tc>
          <w:tcPr>
            <w:tcW w:w="4030" w:type="dxa"/>
          </w:tcPr>
          <w:p w14:paraId="6D16DF19" w14:textId="77777777" w:rsidR="001F7307" w:rsidRDefault="001F7307" w:rsidP="001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3" w:type="dxa"/>
          </w:tcPr>
          <w:p w14:paraId="2179A4FD" w14:textId="14416587" w:rsidR="001F7307" w:rsidRPr="000E578B" w:rsidRDefault="00B45AFE" w:rsidP="001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</w:t>
            </w:r>
            <w:r w:rsidR="001F7307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598</w:t>
            </w:r>
          </w:p>
        </w:tc>
        <w:tc>
          <w:tcPr>
            <w:tcW w:w="276" w:type="dxa"/>
          </w:tcPr>
          <w:p w14:paraId="52BB4EC2" w14:textId="77777777" w:rsidR="001F7307" w:rsidRPr="005A6DB6" w:rsidRDefault="001F7307" w:rsidP="001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6C941F0" w14:textId="7F60C7E8" w:rsidR="001F7307" w:rsidRPr="000E578B" w:rsidRDefault="00B45AFE" w:rsidP="001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6</w:t>
            </w:r>
            <w:r w:rsidR="001F7307" w:rsidRPr="000E578B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270" w:type="dxa"/>
          </w:tcPr>
          <w:p w14:paraId="21F38FBF" w14:textId="77777777" w:rsidR="001F7307" w:rsidRPr="000E578B" w:rsidRDefault="001F7307" w:rsidP="001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DE5A19" w14:textId="62B0C15C" w:rsidR="001F7307" w:rsidRPr="000E578B" w:rsidRDefault="00B45AFE" w:rsidP="001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</w:t>
            </w:r>
            <w:r w:rsidR="001F7307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598</w:t>
            </w:r>
          </w:p>
        </w:tc>
        <w:tc>
          <w:tcPr>
            <w:tcW w:w="270" w:type="dxa"/>
          </w:tcPr>
          <w:p w14:paraId="48331E0A" w14:textId="77777777" w:rsidR="001F7307" w:rsidRPr="000E578B" w:rsidRDefault="001F7307" w:rsidP="001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6C143EDF" w14:textId="4B64A5A4" w:rsidR="001F7307" w:rsidRPr="000E578B" w:rsidRDefault="00B45AFE" w:rsidP="001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6</w:t>
            </w:r>
            <w:r w:rsidR="001F7307" w:rsidRPr="000E578B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181</w:t>
            </w:r>
          </w:p>
        </w:tc>
      </w:tr>
      <w:tr w:rsidR="000E578B" w:rsidRPr="00A01B6A" w14:paraId="12748238" w14:textId="77777777" w:rsidTr="0022184F">
        <w:tc>
          <w:tcPr>
            <w:tcW w:w="4030" w:type="dxa"/>
          </w:tcPr>
          <w:p w14:paraId="6AAA68E6" w14:textId="77777777" w:rsidR="000E578B" w:rsidRPr="00A01B6A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3" w:type="dxa"/>
          </w:tcPr>
          <w:p w14:paraId="26873F16" w14:textId="77777777" w:rsidR="000E578B" w:rsidRPr="00A01B6A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6" w:type="dxa"/>
          </w:tcPr>
          <w:p w14:paraId="2D8BE850" w14:textId="77777777" w:rsidR="000E578B" w:rsidRPr="00A01B6A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8" w:type="dxa"/>
          </w:tcPr>
          <w:p w14:paraId="6B5C1D2D" w14:textId="77777777" w:rsidR="000E578B" w:rsidRPr="00A01B6A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7D83890" w14:textId="77777777" w:rsidR="000E578B" w:rsidRPr="00A01B6A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4CFED7D6" w14:textId="77777777" w:rsidR="000E578B" w:rsidRPr="009A5C1B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67AAF951" w14:textId="77777777" w:rsidR="000E578B" w:rsidRPr="00A01B6A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3" w:type="dxa"/>
          </w:tcPr>
          <w:p w14:paraId="252B8AB2" w14:textId="77777777" w:rsidR="000E578B" w:rsidRPr="009A5C1B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0E578B" w:rsidRPr="005A6DB6" w14:paraId="38AF0CBB" w14:textId="77777777" w:rsidTr="0022184F">
        <w:trPr>
          <w:trHeight w:val="80"/>
        </w:trPr>
        <w:tc>
          <w:tcPr>
            <w:tcW w:w="4030" w:type="dxa"/>
          </w:tcPr>
          <w:p w14:paraId="1AB450A0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3" w:type="dxa"/>
          </w:tcPr>
          <w:p w14:paraId="1285B909" w14:textId="77777777" w:rsidR="000E578B" w:rsidRPr="00250628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0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6" w:type="dxa"/>
          </w:tcPr>
          <w:p w14:paraId="2F183682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EEFE175" w14:textId="77777777" w:rsidR="000E578B" w:rsidRPr="00250628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0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3A9233D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B9BDEA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B7A347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09FFE2DE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578B" w:rsidRPr="005A6DB6" w14:paraId="263215F7" w14:textId="77777777" w:rsidTr="0022184F">
        <w:trPr>
          <w:trHeight w:val="80"/>
        </w:trPr>
        <w:tc>
          <w:tcPr>
            <w:tcW w:w="4030" w:type="dxa"/>
          </w:tcPr>
          <w:p w14:paraId="2E88309C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</w:tcPr>
          <w:p w14:paraId="39BD9FDF" w14:textId="77777777" w:rsidR="000E578B" w:rsidRPr="00250628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6" w:type="dxa"/>
          </w:tcPr>
          <w:p w14:paraId="3AAB07A0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E506841" w14:textId="77777777" w:rsidR="000E578B" w:rsidRPr="00250628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DBC6B5D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6FC240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7BE7A5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1E7268FB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578B" w:rsidRPr="005A6DB6" w14:paraId="7F9DDF48" w14:textId="77777777" w:rsidTr="0022184F">
        <w:trPr>
          <w:trHeight w:val="80"/>
        </w:trPr>
        <w:tc>
          <w:tcPr>
            <w:tcW w:w="4030" w:type="dxa"/>
          </w:tcPr>
          <w:p w14:paraId="6A8161B8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A6DB6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083" w:type="dxa"/>
          </w:tcPr>
          <w:p w14:paraId="008ECA81" w14:textId="5742E210" w:rsidR="000E578B" w:rsidRPr="009C3A9C" w:rsidRDefault="00B45AFE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55</w:t>
            </w:r>
            <w:r w:rsidR="009C3A9C" w:rsidRPr="009C3A9C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276" w:type="dxa"/>
          </w:tcPr>
          <w:p w14:paraId="00FB779B" w14:textId="77777777" w:rsidR="000E578B" w:rsidRPr="009C3A9C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A282663" w14:textId="39E4B691" w:rsidR="000E578B" w:rsidRPr="009C3A9C" w:rsidRDefault="00B45AFE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29</w:t>
            </w:r>
            <w:r w:rsidR="000E578B" w:rsidRPr="009C3A9C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714</w:t>
            </w:r>
          </w:p>
        </w:tc>
        <w:tc>
          <w:tcPr>
            <w:tcW w:w="270" w:type="dxa"/>
          </w:tcPr>
          <w:p w14:paraId="01558855" w14:textId="77777777" w:rsidR="000E578B" w:rsidRPr="009C3A9C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5BE05F" w14:textId="3EB7A758" w:rsidR="000E578B" w:rsidRPr="009C3A9C" w:rsidRDefault="00B45AFE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28</w:t>
            </w:r>
            <w:r w:rsidR="009C3A9C" w:rsidRPr="009C3A9C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427</w:t>
            </w:r>
          </w:p>
        </w:tc>
        <w:tc>
          <w:tcPr>
            <w:tcW w:w="270" w:type="dxa"/>
          </w:tcPr>
          <w:p w14:paraId="64BB7EE4" w14:textId="77777777" w:rsidR="000E578B" w:rsidRPr="009A25F5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3" w:type="dxa"/>
            <w:shd w:val="clear" w:color="auto" w:fill="auto"/>
          </w:tcPr>
          <w:p w14:paraId="07FFE917" w14:textId="4701C4B6" w:rsidR="000E578B" w:rsidRPr="0062482A" w:rsidRDefault="00B45AFE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13</w:t>
            </w:r>
            <w:r w:rsidR="000E578B" w:rsidRPr="0062482A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216</w:t>
            </w:r>
          </w:p>
        </w:tc>
      </w:tr>
      <w:tr w:rsidR="000E578B" w:rsidRPr="005A6DB6" w14:paraId="7AF49163" w14:textId="77777777" w:rsidTr="0022184F">
        <w:tc>
          <w:tcPr>
            <w:tcW w:w="4030" w:type="dxa"/>
          </w:tcPr>
          <w:p w14:paraId="668BDBBE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1E79FB57" w14:textId="620C657A" w:rsidR="000E578B" w:rsidRPr="009C3A9C" w:rsidRDefault="00B45AFE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</w:t>
            </w:r>
            <w:r w:rsidR="009C3A9C" w:rsidRPr="009C3A9C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328</w:t>
            </w:r>
          </w:p>
        </w:tc>
        <w:tc>
          <w:tcPr>
            <w:tcW w:w="276" w:type="dxa"/>
          </w:tcPr>
          <w:p w14:paraId="48AC00FC" w14:textId="77777777" w:rsidR="000E578B" w:rsidRPr="009C3A9C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9AEAF39" w14:textId="2820B59E" w:rsidR="000E578B" w:rsidRPr="009C3A9C" w:rsidRDefault="00B45AFE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1</w:t>
            </w:r>
            <w:r w:rsidR="000E578B" w:rsidRPr="009C3A9C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412</w:t>
            </w:r>
          </w:p>
        </w:tc>
        <w:tc>
          <w:tcPr>
            <w:tcW w:w="270" w:type="dxa"/>
          </w:tcPr>
          <w:p w14:paraId="0D84D1DC" w14:textId="77777777" w:rsidR="000E578B" w:rsidRPr="009C3A9C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73A895" w14:textId="38300D45" w:rsidR="000E578B" w:rsidRPr="009C3A9C" w:rsidRDefault="00B45AFE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1</w:t>
            </w:r>
            <w:r w:rsidR="009C3A9C" w:rsidRPr="009C3A9C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304</w:t>
            </w:r>
          </w:p>
        </w:tc>
        <w:tc>
          <w:tcPr>
            <w:tcW w:w="270" w:type="dxa"/>
          </w:tcPr>
          <w:p w14:paraId="5F1736CA" w14:textId="77777777" w:rsidR="000E578B" w:rsidRPr="009A25F5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189DDB59" w14:textId="5109ADF8" w:rsidR="000E578B" w:rsidRPr="0062482A" w:rsidRDefault="00B45AFE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512</w:t>
            </w:r>
          </w:p>
        </w:tc>
      </w:tr>
      <w:tr w:rsidR="000E578B" w:rsidRPr="005A6DB6" w14:paraId="227C739C" w14:textId="77777777" w:rsidTr="0022184F">
        <w:tc>
          <w:tcPr>
            <w:tcW w:w="4030" w:type="dxa"/>
          </w:tcPr>
          <w:p w14:paraId="137A7BAD" w14:textId="77777777" w:rsidR="000E578B" w:rsidRPr="005C01A7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01A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C01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5CE7674D" w14:textId="76774A5A" w:rsidR="000E578B" w:rsidRPr="009C3A9C" w:rsidRDefault="00B45AFE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  <w:r w:rsidR="009C3A9C" w:rsidRPr="009C3A9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529</w:t>
            </w:r>
          </w:p>
        </w:tc>
        <w:tc>
          <w:tcPr>
            <w:tcW w:w="276" w:type="dxa"/>
          </w:tcPr>
          <w:p w14:paraId="3472CB71" w14:textId="77777777" w:rsidR="000E578B" w:rsidRPr="009C3A9C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2F3790E" w14:textId="6E2C00D6" w:rsidR="000E578B" w:rsidRPr="009C3A9C" w:rsidRDefault="00B45AFE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0E578B" w:rsidRPr="009C3A9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14:paraId="4177E11B" w14:textId="77777777" w:rsidR="000E578B" w:rsidRPr="009C3A9C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03AC8A" w14:textId="26F00AAE" w:rsidR="000E578B" w:rsidRPr="009C3A9C" w:rsidRDefault="00B45AFE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="009C3A9C" w:rsidRPr="009C3A9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731</w:t>
            </w:r>
          </w:p>
        </w:tc>
        <w:tc>
          <w:tcPr>
            <w:tcW w:w="270" w:type="dxa"/>
          </w:tcPr>
          <w:p w14:paraId="3AFEFAE8" w14:textId="77777777" w:rsidR="000E578B" w:rsidRPr="005C01A7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EC68C7" w14:textId="7E40A2A4" w:rsidR="000E578B" w:rsidRPr="005C01A7" w:rsidRDefault="00B45AFE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0E578B" w:rsidRPr="005C01A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728</w:t>
            </w:r>
          </w:p>
        </w:tc>
      </w:tr>
      <w:tr w:rsidR="000E578B" w:rsidRPr="005A6DB6" w14:paraId="1B16F228" w14:textId="77777777" w:rsidTr="0022184F">
        <w:tc>
          <w:tcPr>
            <w:tcW w:w="4030" w:type="dxa"/>
          </w:tcPr>
          <w:p w14:paraId="1B6BEEEE" w14:textId="77777777" w:rsidR="000E578B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16B9F056" w14:textId="77777777" w:rsidR="000E578B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7645DED8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7182E8DF" w14:textId="77777777" w:rsidR="000E578B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C9C23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86EBE8F" w14:textId="77777777" w:rsidR="000E578B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91579B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</w:tcPr>
          <w:p w14:paraId="61DA9F1C" w14:textId="77777777" w:rsidR="000E578B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21EB" w:rsidRPr="005A6DB6" w14:paraId="4640E662" w14:textId="77777777" w:rsidTr="0022184F">
        <w:tc>
          <w:tcPr>
            <w:tcW w:w="4030" w:type="dxa"/>
          </w:tcPr>
          <w:p w14:paraId="5A549B1B" w14:textId="77777777" w:rsidR="009721EB" w:rsidRDefault="009721E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083" w:type="dxa"/>
          </w:tcPr>
          <w:p w14:paraId="7ACF4BF2" w14:textId="77777777" w:rsidR="009721EB" w:rsidRDefault="009721E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7DA18DC1" w14:textId="77777777" w:rsidR="009721EB" w:rsidRPr="005A6DB6" w:rsidRDefault="009721E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9C81548" w14:textId="77777777" w:rsidR="009721EB" w:rsidRDefault="009721E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E541D9" w14:textId="77777777" w:rsidR="009721EB" w:rsidRPr="005A6DB6" w:rsidRDefault="009721E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1C01BE" w14:textId="77777777" w:rsidR="009721EB" w:rsidRDefault="009721E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7B9CAF" w14:textId="77777777" w:rsidR="009721EB" w:rsidRPr="005A6DB6" w:rsidRDefault="009721E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3736A411" w14:textId="77777777" w:rsidR="009721EB" w:rsidRDefault="009721E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578B" w:rsidRPr="005A6DB6" w14:paraId="70CCCDE8" w14:textId="77777777" w:rsidTr="0022184F">
        <w:tc>
          <w:tcPr>
            <w:tcW w:w="4030" w:type="dxa"/>
          </w:tcPr>
          <w:p w14:paraId="42D31F02" w14:textId="77777777" w:rsidR="000E578B" w:rsidRPr="008F1532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83" w:type="dxa"/>
          </w:tcPr>
          <w:p w14:paraId="38596EA9" w14:textId="77777777" w:rsidR="000E578B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59F7288D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9DB9D49" w14:textId="77777777" w:rsidR="000E578B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2DE138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260A2A" w14:textId="77777777" w:rsidR="000E578B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60F1F4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682F11DA" w14:textId="77777777" w:rsidR="000E578B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578B" w:rsidRPr="005A6DB6" w14:paraId="2682D5ED" w14:textId="77777777" w:rsidTr="0022184F">
        <w:tc>
          <w:tcPr>
            <w:tcW w:w="4030" w:type="dxa"/>
          </w:tcPr>
          <w:p w14:paraId="7C0424D4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4605DA6B" w14:textId="77777777" w:rsidR="000E578B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69990905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EFBEFF7" w14:textId="77777777" w:rsidR="000E578B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31A6D5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D9F387" w14:textId="77777777" w:rsidR="000E578B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6033B8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36AD0418" w14:textId="2A4F2626" w:rsidR="000E578B" w:rsidRPr="009A25F5" w:rsidRDefault="00B45AFE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16</w:t>
            </w:r>
            <w:r w:rsidR="000E578B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480</w:t>
            </w:r>
          </w:p>
        </w:tc>
      </w:tr>
      <w:tr w:rsidR="000E578B" w:rsidRPr="005A6DB6" w14:paraId="46B77F09" w14:textId="77777777" w:rsidTr="0022184F">
        <w:tc>
          <w:tcPr>
            <w:tcW w:w="4030" w:type="dxa"/>
          </w:tcPr>
          <w:p w14:paraId="0455AA56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083" w:type="dxa"/>
          </w:tcPr>
          <w:p w14:paraId="6574526C" w14:textId="77777777" w:rsidR="000E578B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3A8AE761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DDB4E86" w14:textId="77777777" w:rsidR="000E578B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606629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3C19EC" w14:textId="77777777" w:rsidR="000E578B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BB4334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710E253D" w14:textId="4BAE06F6" w:rsidR="000E578B" w:rsidRPr="009A25F5" w:rsidRDefault="00B45AFE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13</w:t>
            </w:r>
            <w:r w:rsidR="000E578B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328</w:t>
            </w:r>
          </w:p>
        </w:tc>
      </w:tr>
      <w:tr w:rsidR="000E578B" w:rsidRPr="005A6DB6" w14:paraId="36B43B28" w14:textId="77777777" w:rsidTr="0022184F">
        <w:tc>
          <w:tcPr>
            <w:tcW w:w="4030" w:type="dxa"/>
          </w:tcPr>
          <w:p w14:paraId="08914913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083" w:type="dxa"/>
          </w:tcPr>
          <w:p w14:paraId="48AD1859" w14:textId="77777777" w:rsidR="000E578B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338BDBE2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77F46DE" w14:textId="77777777" w:rsidR="000E578B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CE7D5B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ABC334" w14:textId="77777777" w:rsidR="000E578B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6C961A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6CC75928" w14:textId="31F36969" w:rsidR="000E578B" w:rsidRDefault="00B45AFE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305</w:t>
            </w:r>
          </w:p>
        </w:tc>
      </w:tr>
      <w:tr w:rsidR="000E578B" w:rsidRPr="005A6DB6" w14:paraId="5EB8A134" w14:textId="77777777" w:rsidTr="0022184F">
        <w:tc>
          <w:tcPr>
            <w:tcW w:w="4030" w:type="dxa"/>
          </w:tcPr>
          <w:p w14:paraId="3B4E4F77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464B4B37" w14:textId="77777777" w:rsidR="000E578B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519165A8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1F5AE5B" w14:textId="77777777" w:rsidR="000E578B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2EA81B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F405D9" w14:textId="77777777" w:rsidR="000E578B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914134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707F4CF7" w14:textId="72449608" w:rsidR="000E578B" w:rsidRPr="009A25F5" w:rsidRDefault="00B45AFE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1</w:t>
            </w:r>
            <w:r w:rsidR="000E578B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021</w:t>
            </w:r>
          </w:p>
        </w:tc>
      </w:tr>
      <w:tr w:rsidR="00CC0E9D" w:rsidRPr="005A6DB6" w14:paraId="6E8168C3" w14:textId="77777777" w:rsidTr="0022184F">
        <w:tc>
          <w:tcPr>
            <w:tcW w:w="4030" w:type="dxa"/>
          </w:tcPr>
          <w:p w14:paraId="6C0D434C" w14:textId="77777777" w:rsidR="00CC0E9D" w:rsidRPr="005A6DB6" w:rsidRDefault="00CC0E9D" w:rsidP="00CC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ในการขาย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และค่าใช้จ่าย</w:t>
            </w:r>
          </w:p>
        </w:tc>
        <w:tc>
          <w:tcPr>
            <w:tcW w:w="1083" w:type="dxa"/>
          </w:tcPr>
          <w:p w14:paraId="53DB9AAB" w14:textId="77777777" w:rsidR="00CC0E9D" w:rsidRDefault="00CC0E9D" w:rsidP="00CC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2AC966DE" w14:textId="77777777" w:rsidR="00CC0E9D" w:rsidRPr="005A6DB6" w:rsidRDefault="00CC0E9D" w:rsidP="00CC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B7C16D6" w14:textId="77777777" w:rsidR="00CC0E9D" w:rsidRDefault="00CC0E9D" w:rsidP="00CC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84CE75" w14:textId="77777777" w:rsidR="00CC0E9D" w:rsidRPr="005A6DB6" w:rsidRDefault="00CC0E9D" w:rsidP="00CC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F1399E" w14:textId="77777777" w:rsidR="00CC0E9D" w:rsidRDefault="00CC0E9D" w:rsidP="00CC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3C3771" w14:textId="77777777" w:rsidR="00CC0E9D" w:rsidRPr="005A6DB6" w:rsidRDefault="00CC0E9D" w:rsidP="00CC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0127CA1D" w14:textId="77777777" w:rsidR="00CC0E9D" w:rsidRDefault="00CC0E9D" w:rsidP="00CC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0E9D" w:rsidRPr="005A6DB6" w14:paraId="3BB90161" w14:textId="77777777" w:rsidTr="0022184F">
        <w:tc>
          <w:tcPr>
            <w:tcW w:w="4030" w:type="dxa"/>
          </w:tcPr>
          <w:p w14:paraId="759D03D0" w14:textId="77777777" w:rsidR="00CC0E9D" w:rsidRDefault="00CC0E9D" w:rsidP="00CC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ในการบริหาร</w:t>
            </w:r>
          </w:p>
        </w:tc>
        <w:tc>
          <w:tcPr>
            <w:tcW w:w="1083" w:type="dxa"/>
          </w:tcPr>
          <w:p w14:paraId="23A83B6D" w14:textId="77777777" w:rsidR="00CC0E9D" w:rsidRDefault="00CC0E9D" w:rsidP="00CC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07FC77A1" w14:textId="77777777" w:rsidR="00CC0E9D" w:rsidRPr="005A6DB6" w:rsidRDefault="00CC0E9D" w:rsidP="00CC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B860359" w14:textId="77777777" w:rsidR="00CC0E9D" w:rsidRDefault="00CC0E9D" w:rsidP="00CC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3B5F72" w14:textId="77777777" w:rsidR="00CC0E9D" w:rsidRPr="005A6DB6" w:rsidRDefault="00CC0E9D" w:rsidP="00CC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C98AD5" w14:textId="77777777" w:rsidR="00CC0E9D" w:rsidRDefault="00CC0E9D" w:rsidP="00CC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DFCEDD" w14:textId="77777777" w:rsidR="00CC0E9D" w:rsidRPr="005A6DB6" w:rsidRDefault="00CC0E9D" w:rsidP="00CC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560FEB0C" w14:textId="537D4AA4" w:rsidR="00CC0E9D" w:rsidRDefault="00B45AFE" w:rsidP="00CC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</w:t>
            </w:r>
            <w:r w:rsidR="00CC0E9D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567</w:t>
            </w:r>
          </w:p>
        </w:tc>
      </w:tr>
      <w:tr w:rsidR="000E578B" w:rsidRPr="005A6DB6" w14:paraId="08336A56" w14:textId="77777777" w:rsidTr="0022184F">
        <w:tc>
          <w:tcPr>
            <w:tcW w:w="4030" w:type="dxa"/>
          </w:tcPr>
          <w:p w14:paraId="4376ADCB" w14:textId="77777777" w:rsidR="000E578B" w:rsidRPr="000B021D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3" w:type="dxa"/>
          </w:tcPr>
          <w:p w14:paraId="3AF6307E" w14:textId="77777777" w:rsidR="000E578B" w:rsidRPr="000B021D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6" w:type="dxa"/>
          </w:tcPr>
          <w:p w14:paraId="11AF3342" w14:textId="77777777" w:rsidR="000E578B" w:rsidRPr="000B021D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8" w:type="dxa"/>
          </w:tcPr>
          <w:p w14:paraId="094E2A85" w14:textId="77777777" w:rsidR="000E578B" w:rsidRPr="000B021D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6C1E4FE" w14:textId="77777777" w:rsidR="000E578B" w:rsidRPr="000B021D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277AB25A" w14:textId="77777777" w:rsidR="000E578B" w:rsidRPr="000B021D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918E483" w14:textId="77777777" w:rsidR="000E578B" w:rsidRPr="000B021D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3" w:type="dxa"/>
          </w:tcPr>
          <w:p w14:paraId="3B0349CF" w14:textId="77777777" w:rsidR="000E578B" w:rsidRPr="000B021D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E578B" w:rsidRPr="005A6DB6" w14:paraId="72EF9F62" w14:textId="77777777" w:rsidTr="0022184F">
        <w:tc>
          <w:tcPr>
            <w:tcW w:w="4030" w:type="dxa"/>
          </w:tcPr>
          <w:p w14:paraId="37831A71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3" w:type="dxa"/>
          </w:tcPr>
          <w:p w14:paraId="3B9A398B" w14:textId="77777777" w:rsidR="000E578B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269E50D4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28FABDC" w14:textId="77777777" w:rsidR="000E578B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C0DE66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20FA33" w14:textId="77777777" w:rsidR="000E578B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2B35D8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6EBD6599" w14:textId="77777777" w:rsidR="000E578B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578B" w:rsidRPr="005A6DB6" w14:paraId="3B2BCB72" w14:textId="77777777" w:rsidTr="0022184F">
        <w:tc>
          <w:tcPr>
            <w:tcW w:w="4030" w:type="dxa"/>
          </w:tcPr>
          <w:p w14:paraId="6DC255BB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5A6DB6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83" w:type="dxa"/>
          </w:tcPr>
          <w:p w14:paraId="535FCCC3" w14:textId="77777777" w:rsidR="000E578B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1D3F28FD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B1424B7" w14:textId="70EE607F" w:rsidR="000E578B" w:rsidRPr="00E35B1C" w:rsidRDefault="00B45AFE" w:rsidP="000E578B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5AF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0E578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  <w:lang w:val="en-US"/>
              </w:rPr>
              <w:t>158</w:t>
            </w:r>
          </w:p>
        </w:tc>
        <w:tc>
          <w:tcPr>
            <w:tcW w:w="270" w:type="dxa"/>
          </w:tcPr>
          <w:p w14:paraId="6ED139CC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A34596" w14:textId="77777777" w:rsidR="000E578B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B17CB5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410A1747" w14:textId="77777777" w:rsidR="000E578B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578B" w:rsidRPr="005A6DB6" w14:paraId="3CC721FF" w14:textId="77777777" w:rsidTr="0022184F">
        <w:tc>
          <w:tcPr>
            <w:tcW w:w="4030" w:type="dxa"/>
          </w:tcPr>
          <w:p w14:paraId="1A28A74A" w14:textId="77777777" w:rsidR="000E578B" w:rsidRPr="000B021D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3" w:type="dxa"/>
          </w:tcPr>
          <w:p w14:paraId="24A67150" w14:textId="77777777" w:rsidR="000E578B" w:rsidRPr="000B021D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6" w:type="dxa"/>
          </w:tcPr>
          <w:p w14:paraId="2055E314" w14:textId="77777777" w:rsidR="000E578B" w:rsidRPr="000B021D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8" w:type="dxa"/>
          </w:tcPr>
          <w:p w14:paraId="19F54804" w14:textId="77777777" w:rsidR="000E578B" w:rsidRPr="000B021D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1D87B72" w14:textId="77777777" w:rsidR="000E578B" w:rsidRPr="000B021D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1904B4E2" w14:textId="77777777" w:rsidR="000E578B" w:rsidRPr="000B021D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49C0E4D" w14:textId="77777777" w:rsidR="000E578B" w:rsidRPr="000B021D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3" w:type="dxa"/>
          </w:tcPr>
          <w:p w14:paraId="51DD95C2" w14:textId="77777777" w:rsidR="000E578B" w:rsidRPr="000B021D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2184F" w:rsidRPr="005A6DB6" w14:paraId="7BB8E72B" w14:textId="77777777" w:rsidTr="00D15FFF">
        <w:tc>
          <w:tcPr>
            <w:tcW w:w="4030" w:type="dxa"/>
          </w:tcPr>
          <w:p w14:paraId="3E700A67" w14:textId="77777777" w:rsidR="0022184F" w:rsidRPr="005A6DB6" w:rsidRDefault="0022184F" w:rsidP="002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7" w:type="dxa"/>
            <w:gridSpan w:val="3"/>
          </w:tcPr>
          <w:p w14:paraId="6B4BF84B" w14:textId="77777777" w:rsidR="0022184F" w:rsidRPr="005A6DB6" w:rsidRDefault="0022184F" w:rsidP="0022184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C813E25" w14:textId="77777777" w:rsidR="0022184F" w:rsidRPr="005A6DB6" w:rsidRDefault="0022184F" w:rsidP="0022184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3" w:type="dxa"/>
            <w:gridSpan w:val="3"/>
          </w:tcPr>
          <w:p w14:paraId="6539F6AB" w14:textId="77777777" w:rsidR="0022184F" w:rsidRPr="005A6DB6" w:rsidRDefault="0022184F" w:rsidP="0022184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184F" w:rsidRPr="005A6DB6" w14:paraId="131B6962" w14:textId="77777777" w:rsidTr="0022184F">
        <w:tc>
          <w:tcPr>
            <w:tcW w:w="4030" w:type="dxa"/>
          </w:tcPr>
          <w:p w14:paraId="7F894FC8" w14:textId="4EAB5932" w:rsidR="0022184F" w:rsidRPr="005A6DB6" w:rsidRDefault="0022184F" w:rsidP="002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งวดเก้าเดือน</w:t>
            </w:r>
            <w:r w:rsidRPr="005A6D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B45AFE" w:rsidRPr="00B45A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3" w:type="dxa"/>
          </w:tcPr>
          <w:p w14:paraId="51C6B2E7" w14:textId="58157C3A" w:rsidR="0022184F" w:rsidRPr="005A6DB6" w:rsidRDefault="00B45AFE" w:rsidP="002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6" w:type="dxa"/>
          </w:tcPr>
          <w:p w14:paraId="4ECA1C83" w14:textId="77777777" w:rsidR="0022184F" w:rsidRPr="005A6DB6" w:rsidRDefault="0022184F" w:rsidP="0022184F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AB4AA34" w14:textId="7FD37951" w:rsidR="0022184F" w:rsidRPr="005A6DB6" w:rsidRDefault="00B45AFE" w:rsidP="002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3FF253D9" w14:textId="77777777" w:rsidR="0022184F" w:rsidRPr="005A6DB6" w:rsidRDefault="0022184F" w:rsidP="0022184F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878632" w14:textId="45F3118A" w:rsidR="0022184F" w:rsidRPr="005A6DB6" w:rsidRDefault="00B45AFE" w:rsidP="002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0340840" w14:textId="77777777" w:rsidR="0022184F" w:rsidRPr="005A6DB6" w:rsidRDefault="0022184F" w:rsidP="002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272D6228" w14:textId="7136DD0F" w:rsidR="0022184F" w:rsidRPr="005A6DB6" w:rsidRDefault="00B45AFE" w:rsidP="002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2184F" w:rsidRPr="005A6DB6" w14:paraId="5398171F" w14:textId="77777777" w:rsidTr="00D15FFF">
        <w:tc>
          <w:tcPr>
            <w:tcW w:w="4030" w:type="dxa"/>
          </w:tcPr>
          <w:p w14:paraId="1DA687B5" w14:textId="77777777" w:rsidR="0022184F" w:rsidRDefault="0022184F" w:rsidP="002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40" w:type="dxa"/>
            <w:gridSpan w:val="7"/>
          </w:tcPr>
          <w:p w14:paraId="18B0D996" w14:textId="77777777" w:rsidR="0022184F" w:rsidRPr="009A25F5" w:rsidRDefault="0022184F" w:rsidP="002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184F" w:rsidRPr="005A6DB6" w14:paraId="5E45B76F" w14:textId="77777777" w:rsidTr="0022184F">
        <w:tc>
          <w:tcPr>
            <w:tcW w:w="4030" w:type="dxa"/>
          </w:tcPr>
          <w:p w14:paraId="0CBBF2FB" w14:textId="77777777" w:rsidR="0022184F" w:rsidRPr="005A6DB6" w:rsidRDefault="0022184F" w:rsidP="002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3" w:type="dxa"/>
          </w:tcPr>
          <w:p w14:paraId="21653E2F" w14:textId="77777777" w:rsidR="0022184F" w:rsidRPr="00175759" w:rsidRDefault="0022184F" w:rsidP="002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440F50FD" w14:textId="77777777" w:rsidR="0022184F" w:rsidRPr="005A6DB6" w:rsidRDefault="0022184F" w:rsidP="002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AA2D16E" w14:textId="77777777" w:rsidR="0022184F" w:rsidRPr="00250628" w:rsidRDefault="0022184F" w:rsidP="002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0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349226E" w14:textId="77777777" w:rsidR="0022184F" w:rsidRPr="005A6DB6" w:rsidRDefault="0022184F" w:rsidP="002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BABC03" w14:textId="77777777" w:rsidR="0022184F" w:rsidRPr="005A6DB6" w:rsidRDefault="0022184F" w:rsidP="002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CBA837" w14:textId="77777777" w:rsidR="0022184F" w:rsidRPr="005A6DB6" w:rsidRDefault="0022184F" w:rsidP="002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6D0119BF" w14:textId="77777777" w:rsidR="0022184F" w:rsidRPr="005A6DB6" w:rsidRDefault="0022184F" w:rsidP="002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578B" w:rsidRPr="005A6DB6" w14:paraId="645D1901" w14:textId="77777777" w:rsidTr="0022184F">
        <w:tc>
          <w:tcPr>
            <w:tcW w:w="4030" w:type="dxa"/>
          </w:tcPr>
          <w:p w14:paraId="339B11B0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</w:tcPr>
          <w:p w14:paraId="5F026A26" w14:textId="77777777" w:rsidR="000E578B" w:rsidRPr="00175759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7AAF0C24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871C734" w14:textId="77777777" w:rsidR="000E578B" w:rsidRPr="00250628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FF3CEC3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4FE382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D7D5CF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0932290A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578B" w:rsidRPr="005A6DB6" w14:paraId="7E65500D" w14:textId="77777777" w:rsidTr="0022184F">
        <w:tc>
          <w:tcPr>
            <w:tcW w:w="4030" w:type="dxa"/>
          </w:tcPr>
          <w:p w14:paraId="62953A4A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A6DB6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083" w:type="dxa"/>
          </w:tcPr>
          <w:p w14:paraId="11EA1D8D" w14:textId="77777777" w:rsidR="000E578B" w:rsidRPr="004D5281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5D7C5694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61259FD" w14:textId="6DB49948" w:rsidR="000E578B" w:rsidRPr="00E35B1C" w:rsidRDefault="00B45AFE" w:rsidP="000E578B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5AFE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0E578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  <w:lang w:val="en-US"/>
              </w:rPr>
              <w:t>087</w:t>
            </w:r>
          </w:p>
        </w:tc>
        <w:tc>
          <w:tcPr>
            <w:tcW w:w="270" w:type="dxa"/>
          </w:tcPr>
          <w:p w14:paraId="0912F9CF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0624D6" w14:textId="77777777" w:rsidR="000E578B" w:rsidRPr="004D5281" w:rsidRDefault="00C60818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BFE6C7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0305539D" w14:textId="77777777" w:rsidR="000E578B" w:rsidRPr="004D5281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E578B" w:rsidRPr="005A6DB6" w14:paraId="646B6827" w14:textId="77777777" w:rsidTr="0022184F">
        <w:tc>
          <w:tcPr>
            <w:tcW w:w="4030" w:type="dxa"/>
          </w:tcPr>
          <w:p w14:paraId="0FBCEE66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083" w:type="dxa"/>
          </w:tcPr>
          <w:p w14:paraId="5E128A35" w14:textId="77777777" w:rsidR="000E578B" w:rsidRPr="004D5281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084CF437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B41971C" w14:textId="2EC9FAC1" w:rsidR="000E578B" w:rsidRPr="00E35B1C" w:rsidRDefault="00B45AFE" w:rsidP="000E578B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45AFE">
              <w:rPr>
                <w:rFonts w:ascii="Angsana New" w:hAnsi="Angsana New"/>
                <w:sz w:val="30"/>
                <w:szCs w:val="30"/>
                <w:lang w:val="en-US"/>
              </w:rPr>
              <w:t>627</w:t>
            </w:r>
          </w:p>
        </w:tc>
        <w:tc>
          <w:tcPr>
            <w:tcW w:w="270" w:type="dxa"/>
          </w:tcPr>
          <w:p w14:paraId="6E4EB854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026055" w14:textId="77777777" w:rsidR="000E578B" w:rsidRPr="004D5281" w:rsidRDefault="00C60818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36736C" w14:textId="77777777" w:rsidR="000E578B" w:rsidRPr="005A6DB6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26F6C835" w14:textId="77777777" w:rsidR="000E578B" w:rsidRPr="004D5281" w:rsidRDefault="000E578B" w:rsidP="000E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02726" w:rsidRPr="009721EB" w14:paraId="3C65AFCC" w14:textId="77777777" w:rsidTr="0022184F">
        <w:tc>
          <w:tcPr>
            <w:tcW w:w="4030" w:type="dxa"/>
          </w:tcPr>
          <w:p w14:paraId="07878447" w14:textId="77777777" w:rsidR="00202726" w:rsidRPr="009721EB" w:rsidRDefault="00202726" w:rsidP="00202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21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9721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74EA3EAE" w14:textId="77777777" w:rsidR="00202726" w:rsidRPr="00BA3495" w:rsidRDefault="00202726" w:rsidP="00202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49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59737D77" w14:textId="77777777" w:rsidR="00202726" w:rsidRPr="009721EB" w:rsidRDefault="00202726" w:rsidP="00202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EA11992" w14:textId="16BEBDBA" w:rsidR="00202726" w:rsidRPr="00D8073E" w:rsidRDefault="00B45AFE" w:rsidP="00202726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  <w:r w:rsidR="0020272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714</w:t>
            </w:r>
          </w:p>
        </w:tc>
        <w:tc>
          <w:tcPr>
            <w:tcW w:w="270" w:type="dxa"/>
          </w:tcPr>
          <w:p w14:paraId="455EB9A0" w14:textId="77777777" w:rsidR="00202726" w:rsidRPr="009721EB" w:rsidRDefault="00202726" w:rsidP="00202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0402D2" w14:textId="77777777" w:rsidR="00202726" w:rsidRPr="00BA3495" w:rsidRDefault="00202726" w:rsidP="00202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49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ED0801" w14:textId="77777777" w:rsidR="00202726" w:rsidRPr="009721EB" w:rsidRDefault="00202726" w:rsidP="00202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525906C6" w14:textId="77777777" w:rsidR="00202726" w:rsidRPr="00BA3495" w:rsidRDefault="00202726" w:rsidP="00202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49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4160518" w14:textId="77777777" w:rsidR="0044332D" w:rsidRPr="0022184F" w:rsidRDefault="0044332D" w:rsidP="00443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BCE3757" w14:textId="3119F0D0" w:rsidR="00355993" w:rsidRPr="003637B9" w:rsidRDefault="00355993" w:rsidP="0061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  <w:r w:rsidRPr="003637B9">
        <w:rPr>
          <w:rFonts w:ascii="Angsana New" w:hAnsi="Angsana New"/>
          <w:sz w:val="30"/>
          <w:szCs w:val="30"/>
          <w:cs/>
        </w:rPr>
        <w:t>ยอดคงเหลือ</w:t>
      </w:r>
      <w:r w:rsidR="001C16AC" w:rsidRPr="003637B9">
        <w:rPr>
          <w:rFonts w:ascii="Angsana New" w:hAnsi="Angsana New"/>
          <w:sz w:val="30"/>
          <w:szCs w:val="30"/>
          <w:cs/>
        </w:rPr>
        <w:t>กับ</w:t>
      </w:r>
      <w:r w:rsidR="00F62A9C" w:rsidRPr="003637B9">
        <w:rPr>
          <w:rFonts w:ascii="Angsana New" w:hAnsi="Angsana New" w:hint="cs"/>
          <w:sz w:val="30"/>
          <w:szCs w:val="30"/>
          <w:cs/>
        </w:rPr>
        <w:t>บุคคลหรือ</w:t>
      </w:r>
      <w:r w:rsidR="001C16AC" w:rsidRPr="003637B9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3637B9">
        <w:rPr>
          <w:rFonts w:ascii="Angsana New" w:hAnsi="Angsana New"/>
          <w:sz w:val="30"/>
          <w:szCs w:val="30"/>
        </w:rPr>
        <w:t xml:space="preserve"> </w:t>
      </w:r>
      <w:r w:rsidRPr="003637B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45AFE" w:rsidRPr="00B45AFE">
        <w:rPr>
          <w:rFonts w:ascii="Angsana New" w:hAnsi="Angsana New"/>
          <w:sz w:val="30"/>
          <w:szCs w:val="30"/>
        </w:rPr>
        <w:t>30</w:t>
      </w:r>
      <w:r w:rsidR="0044332D">
        <w:rPr>
          <w:rFonts w:ascii="Angsana New" w:hAnsi="Angsana New"/>
          <w:sz w:val="30"/>
          <w:szCs w:val="30"/>
        </w:rPr>
        <w:t xml:space="preserve"> </w:t>
      </w:r>
      <w:r w:rsidR="0044332D">
        <w:rPr>
          <w:rFonts w:ascii="Angsana New" w:hAnsi="Angsana New"/>
          <w:sz w:val="30"/>
          <w:szCs w:val="30"/>
          <w:cs/>
        </w:rPr>
        <w:t>กันยายน</w:t>
      </w:r>
      <w:r w:rsidR="00C57EA8" w:rsidRPr="003637B9">
        <w:rPr>
          <w:rFonts w:ascii="Angsana New" w:hAnsi="Angsana New" w:hint="cs"/>
          <w:sz w:val="30"/>
          <w:szCs w:val="30"/>
          <w:cs/>
        </w:rPr>
        <w:t xml:space="preserve"> </w:t>
      </w:r>
      <w:r w:rsidR="00B45AFE" w:rsidRPr="00B45AFE">
        <w:rPr>
          <w:rFonts w:ascii="Angsana New" w:hAnsi="Angsana New" w:hint="cs"/>
          <w:sz w:val="30"/>
          <w:szCs w:val="30"/>
        </w:rPr>
        <w:t>2562</w:t>
      </w:r>
      <w:r w:rsidR="0015609B" w:rsidRPr="003637B9">
        <w:rPr>
          <w:rFonts w:ascii="Angsana New" w:hAnsi="Angsana New" w:hint="cs"/>
          <w:sz w:val="30"/>
          <w:szCs w:val="30"/>
          <w:cs/>
        </w:rPr>
        <w:t xml:space="preserve"> และ </w:t>
      </w:r>
      <w:r w:rsidR="00B45AFE" w:rsidRPr="00B45AFE">
        <w:rPr>
          <w:rFonts w:ascii="Angsana New" w:hAnsi="Angsana New" w:hint="cs"/>
          <w:sz w:val="30"/>
          <w:szCs w:val="30"/>
        </w:rPr>
        <w:t>31</w:t>
      </w:r>
      <w:r w:rsidR="00202EA2" w:rsidRPr="003637B9">
        <w:rPr>
          <w:rFonts w:ascii="Angsana New" w:hAnsi="Angsana New" w:hint="cs"/>
          <w:sz w:val="30"/>
          <w:szCs w:val="30"/>
          <w:cs/>
        </w:rPr>
        <w:t xml:space="preserve"> </w:t>
      </w:r>
      <w:r w:rsidR="00C22F29" w:rsidRPr="003637B9">
        <w:rPr>
          <w:rFonts w:ascii="Angsana New" w:hAnsi="Angsana New"/>
          <w:sz w:val="30"/>
          <w:szCs w:val="30"/>
          <w:cs/>
        </w:rPr>
        <w:t xml:space="preserve">ธันวาคม </w:t>
      </w:r>
      <w:r w:rsidR="00B45AFE" w:rsidRPr="00B45AFE">
        <w:rPr>
          <w:rFonts w:ascii="Angsana New" w:hAnsi="Angsana New" w:hint="cs"/>
          <w:sz w:val="30"/>
          <w:szCs w:val="30"/>
        </w:rPr>
        <w:t>25</w:t>
      </w:r>
      <w:r w:rsidR="00B45AFE" w:rsidRPr="00B45AFE">
        <w:rPr>
          <w:rFonts w:ascii="Angsana New" w:hAnsi="Angsana New"/>
          <w:sz w:val="30"/>
          <w:szCs w:val="30"/>
        </w:rPr>
        <w:t>6</w:t>
      </w:r>
      <w:r w:rsidR="00B45AFE" w:rsidRPr="00B45AFE">
        <w:rPr>
          <w:rFonts w:ascii="Angsana New" w:hAnsi="Angsana New" w:hint="cs"/>
          <w:sz w:val="30"/>
          <w:szCs w:val="30"/>
        </w:rPr>
        <w:t>1</w:t>
      </w:r>
      <w:r w:rsidR="0015609B" w:rsidRPr="003637B9">
        <w:rPr>
          <w:rFonts w:ascii="Angsana New" w:hAnsi="Angsana New" w:hint="cs"/>
          <w:sz w:val="30"/>
          <w:szCs w:val="30"/>
          <w:cs/>
        </w:rPr>
        <w:t xml:space="preserve"> </w:t>
      </w:r>
      <w:r w:rsidRPr="003637B9">
        <w:rPr>
          <w:rFonts w:ascii="Angsana New" w:hAnsi="Angsana New"/>
          <w:sz w:val="30"/>
          <w:szCs w:val="30"/>
          <w:cs/>
        </w:rPr>
        <w:t>มีดังนี้</w:t>
      </w:r>
    </w:p>
    <w:p w14:paraId="312E0BB4" w14:textId="77777777" w:rsidR="00F96459" w:rsidRPr="00FE7FAF" w:rsidRDefault="00F96459" w:rsidP="00707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60"/>
        <w:gridCol w:w="277"/>
        <w:gridCol w:w="1078"/>
        <w:gridCol w:w="290"/>
        <w:gridCol w:w="9"/>
        <w:gridCol w:w="1051"/>
        <w:gridCol w:w="9"/>
        <w:gridCol w:w="236"/>
        <w:gridCol w:w="1129"/>
      </w:tblGrid>
      <w:tr w:rsidR="00241F34" w:rsidRPr="00832FD4" w14:paraId="0F914F68" w14:textId="77777777" w:rsidTr="00AC55A2">
        <w:trPr>
          <w:tblHeader/>
        </w:trPr>
        <w:tc>
          <w:tcPr>
            <w:tcW w:w="4050" w:type="dxa"/>
          </w:tcPr>
          <w:p w14:paraId="4E83BF0C" w14:textId="38FBA474" w:rsidR="00241F34" w:rsidRPr="00832FD4" w:rsidRDefault="007C4033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32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2415" w:type="dxa"/>
            <w:gridSpan w:val="3"/>
          </w:tcPr>
          <w:p w14:paraId="2F451437" w14:textId="77777777" w:rsidR="00241F34" w:rsidRDefault="00241F3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08254831" w14:textId="77777777" w:rsidR="00241F34" w:rsidRPr="00832FD4" w:rsidRDefault="00241F3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4" w:type="dxa"/>
            <w:gridSpan w:val="5"/>
          </w:tcPr>
          <w:p w14:paraId="194F3AD9" w14:textId="77777777" w:rsidR="00241F34" w:rsidRDefault="00241F3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150E" w:rsidRPr="00832FD4" w14:paraId="1CD98CD2" w14:textId="77777777" w:rsidTr="00AC55A2">
        <w:trPr>
          <w:tblHeader/>
        </w:trPr>
        <w:tc>
          <w:tcPr>
            <w:tcW w:w="4050" w:type="dxa"/>
          </w:tcPr>
          <w:p w14:paraId="54A00193" w14:textId="77777777" w:rsidR="0094150E" w:rsidRPr="00832FD4" w:rsidRDefault="0094150E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19695878" w14:textId="46A1DF60" w:rsidR="0094150E" w:rsidRDefault="00B45AFE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30</w:t>
            </w:r>
            <w:r w:rsidR="0044332D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7" w:type="dxa"/>
          </w:tcPr>
          <w:p w14:paraId="7973B4EE" w14:textId="77777777" w:rsidR="0094150E" w:rsidRPr="00832FD4" w:rsidRDefault="0094150E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6F0F749" w14:textId="36623DAB" w:rsidR="0094150E" w:rsidRDefault="00B45AFE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31</w:t>
            </w:r>
            <w:r w:rsidR="0094150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0" w:type="dxa"/>
          </w:tcPr>
          <w:p w14:paraId="454B89DB" w14:textId="77777777" w:rsidR="0094150E" w:rsidRPr="00832FD4" w:rsidRDefault="0094150E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7DF46455" w14:textId="552652DE" w:rsidR="0094150E" w:rsidRDefault="00B45AFE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30</w:t>
            </w:r>
            <w:r w:rsidR="0044332D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45" w:type="dxa"/>
            <w:gridSpan w:val="2"/>
          </w:tcPr>
          <w:p w14:paraId="23B9FF8D" w14:textId="77777777" w:rsidR="0094150E" w:rsidRPr="00832FD4" w:rsidRDefault="0094150E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318D82A4" w14:textId="6AAB9047" w:rsidR="0094150E" w:rsidRDefault="00B45AFE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31</w:t>
            </w:r>
            <w:r w:rsidR="0094150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808A1" w:rsidRPr="00832FD4" w14:paraId="3765E2EF" w14:textId="77777777" w:rsidTr="00AC55A2">
        <w:trPr>
          <w:tblHeader/>
        </w:trPr>
        <w:tc>
          <w:tcPr>
            <w:tcW w:w="4050" w:type="dxa"/>
          </w:tcPr>
          <w:p w14:paraId="60FC1374" w14:textId="77777777" w:rsidR="006808A1" w:rsidRPr="00832FD4" w:rsidRDefault="006808A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18327B3" w14:textId="1177D6CE" w:rsidR="006808A1" w:rsidRPr="00832FD4" w:rsidRDefault="00B45AFE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</w:t>
            </w:r>
            <w:r w:rsidRPr="00B45AFE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  <w:tc>
          <w:tcPr>
            <w:tcW w:w="277" w:type="dxa"/>
          </w:tcPr>
          <w:p w14:paraId="5F96E0B5" w14:textId="77777777" w:rsidR="006808A1" w:rsidRPr="00832FD4" w:rsidRDefault="006808A1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A37620F" w14:textId="4F0ACECA" w:rsidR="006808A1" w:rsidRPr="00832FD4" w:rsidRDefault="00B45AFE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B45AFE">
              <w:rPr>
                <w:rFonts w:ascii="Angsana New" w:hAnsi="Angsana New"/>
                <w:sz w:val="30"/>
                <w:szCs w:val="30"/>
              </w:rPr>
              <w:t>6</w:t>
            </w:r>
            <w:r w:rsidRPr="00B45AF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90" w:type="dxa"/>
          </w:tcPr>
          <w:p w14:paraId="79B9BF46" w14:textId="77777777" w:rsidR="006808A1" w:rsidRPr="00832FD4" w:rsidRDefault="006808A1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65EBDADC" w14:textId="1C5DDDF4" w:rsidR="006808A1" w:rsidRPr="00832FD4" w:rsidRDefault="00B45AFE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45" w:type="dxa"/>
            <w:gridSpan w:val="2"/>
          </w:tcPr>
          <w:p w14:paraId="243822A2" w14:textId="77777777" w:rsidR="006808A1" w:rsidRPr="00832FD4" w:rsidRDefault="006808A1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18956C3B" w14:textId="1F217865" w:rsidR="006808A1" w:rsidRPr="00832FD4" w:rsidRDefault="00B45AFE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B45AFE">
              <w:rPr>
                <w:rFonts w:ascii="Angsana New" w:hAnsi="Angsana New"/>
                <w:sz w:val="30"/>
                <w:szCs w:val="30"/>
              </w:rPr>
              <w:t>6</w:t>
            </w:r>
            <w:r w:rsidRPr="00B45AF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6808A1" w:rsidRPr="00832FD4" w14:paraId="1E1851FD" w14:textId="77777777" w:rsidTr="00AC55A2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4050" w:type="dxa"/>
          </w:tcPr>
          <w:p w14:paraId="5ABFB9F2" w14:textId="77777777" w:rsidR="006808A1" w:rsidRPr="00832FD4" w:rsidRDefault="006808A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9" w:type="dxa"/>
            <w:gridSpan w:val="9"/>
            <w:vAlign w:val="bottom"/>
          </w:tcPr>
          <w:p w14:paraId="084D71ED" w14:textId="77777777" w:rsidR="006808A1" w:rsidRPr="00832FD4" w:rsidRDefault="006808A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FD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32F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901FA" w:rsidRPr="00832FD4" w14:paraId="76F0118C" w14:textId="77777777" w:rsidTr="00AC55A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</w:tcPr>
          <w:p w14:paraId="260E15ED" w14:textId="77777777" w:rsidR="00F901FA" w:rsidRPr="006F1352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135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60" w:type="dxa"/>
          </w:tcPr>
          <w:p w14:paraId="056BF5B9" w14:textId="77777777" w:rsidR="00F901FA" w:rsidRPr="004D5281" w:rsidRDefault="00F907BD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7" w:type="dxa"/>
          </w:tcPr>
          <w:p w14:paraId="19BE7EC5" w14:textId="77777777" w:rsidR="00F901FA" w:rsidRPr="00832FD4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C1206C3" w14:textId="77777777" w:rsidR="00F901FA" w:rsidRPr="004D5281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99" w:type="dxa"/>
            <w:gridSpan w:val="2"/>
          </w:tcPr>
          <w:p w14:paraId="1A9A2D5A" w14:textId="77777777" w:rsidR="00F901FA" w:rsidRPr="00832FD4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27CA8640" w14:textId="2B028666" w:rsidR="00F901FA" w:rsidRPr="00147251" w:rsidRDefault="00B45AFE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527</w:t>
            </w:r>
            <w:r w:rsidR="00C60818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701</w:t>
            </w:r>
          </w:p>
        </w:tc>
        <w:tc>
          <w:tcPr>
            <w:tcW w:w="245" w:type="dxa"/>
            <w:gridSpan w:val="2"/>
          </w:tcPr>
          <w:p w14:paraId="1F8D13B4" w14:textId="77777777" w:rsidR="00F901FA" w:rsidRPr="00147251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02399AB0" w14:textId="2C7431C5" w:rsidR="00F901FA" w:rsidRPr="00147251" w:rsidRDefault="00B45AFE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537</w:t>
            </w:r>
            <w:r w:rsidR="00F901FA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487</w:t>
            </w:r>
          </w:p>
        </w:tc>
      </w:tr>
      <w:tr w:rsidR="00F901FA" w:rsidRPr="00C567C2" w14:paraId="27EA6B33" w14:textId="77777777" w:rsidTr="00AC55A2">
        <w:tc>
          <w:tcPr>
            <w:tcW w:w="4050" w:type="dxa"/>
          </w:tcPr>
          <w:p w14:paraId="72DE303A" w14:textId="77777777" w:rsidR="00F901FA" w:rsidRPr="006F1352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135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0" w:type="dxa"/>
          </w:tcPr>
          <w:p w14:paraId="50ED2877" w14:textId="77777777" w:rsidR="00F901FA" w:rsidRPr="004D5281" w:rsidRDefault="00F907BD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7" w:type="dxa"/>
            <w:vAlign w:val="bottom"/>
          </w:tcPr>
          <w:p w14:paraId="35363FC3" w14:textId="77777777" w:rsidR="00F901FA" w:rsidRPr="00C567C2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7D38F035" w14:textId="38D0873E" w:rsidR="00F901FA" w:rsidRPr="00147251" w:rsidRDefault="00B45AFE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1</w:t>
            </w:r>
            <w:r w:rsidR="00F901FA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069</w:t>
            </w:r>
          </w:p>
        </w:tc>
        <w:tc>
          <w:tcPr>
            <w:tcW w:w="299" w:type="dxa"/>
            <w:gridSpan w:val="2"/>
            <w:vAlign w:val="bottom"/>
          </w:tcPr>
          <w:p w14:paraId="0C640F54" w14:textId="77777777" w:rsidR="00F901FA" w:rsidRPr="00C567C2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75ACB68B" w14:textId="77777777" w:rsidR="00F901FA" w:rsidRPr="004D5281" w:rsidRDefault="00C60818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7DE3F910" w14:textId="77777777" w:rsidR="00F901FA" w:rsidRPr="00147251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vAlign w:val="bottom"/>
          </w:tcPr>
          <w:p w14:paraId="2DD6E3B5" w14:textId="00FA55F5" w:rsidR="00F901FA" w:rsidRPr="00147251" w:rsidRDefault="00B45AFE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1</w:t>
            </w:r>
            <w:r w:rsidR="00F901FA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069</w:t>
            </w:r>
          </w:p>
        </w:tc>
      </w:tr>
      <w:tr w:rsidR="00F901FA" w:rsidRPr="00C567C2" w14:paraId="69280CAA" w14:textId="77777777" w:rsidTr="00AC55A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71F5233" w14:textId="77777777" w:rsidR="00F901FA" w:rsidRPr="006F1352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135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37A16417" w14:textId="1DA5B239" w:rsidR="00F901FA" w:rsidRPr="00147251" w:rsidRDefault="00B45AFE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45899FF8" w14:textId="77777777" w:rsidR="00F901FA" w:rsidRPr="00C567C2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4BCAD039" w14:textId="5105ABE7" w:rsidR="00F901FA" w:rsidRPr="00147251" w:rsidRDefault="00B45AFE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6</w:t>
            </w:r>
            <w:r w:rsidR="00F901FA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904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A30076" w14:textId="77777777" w:rsidR="00F901FA" w:rsidRPr="00C567C2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7BF9" w14:textId="77777777" w:rsidR="00F901FA" w:rsidRPr="004D5281" w:rsidRDefault="00C60818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081AF6A" w14:textId="77777777" w:rsidR="00F901FA" w:rsidRPr="00C567C2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33294" w14:textId="77777777" w:rsidR="00F901FA" w:rsidRPr="004D5281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D730D" w:rsidRPr="00C567C2" w14:paraId="300E6F69" w14:textId="77777777" w:rsidTr="00AC55A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</w:tcPr>
          <w:p w14:paraId="407AC43D" w14:textId="77777777" w:rsidR="006D730D" w:rsidRPr="00C567C2" w:rsidRDefault="006D730D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nil"/>
            </w:tcBorders>
          </w:tcPr>
          <w:p w14:paraId="40C73EAA" w14:textId="68350274" w:rsidR="006D730D" w:rsidRPr="00602C34" w:rsidRDefault="00B45AFE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181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36BBC5D1" w14:textId="77777777" w:rsidR="006D730D" w:rsidRPr="00ED53C6" w:rsidRDefault="006D730D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nil"/>
            </w:tcBorders>
          </w:tcPr>
          <w:p w14:paraId="5CA0B665" w14:textId="009B139F" w:rsidR="006D730D" w:rsidRPr="00602C34" w:rsidRDefault="00B45AFE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080BB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973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1C8227DF" w14:textId="77777777" w:rsidR="006D730D" w:rsidRPr="00ED53C6" w:rsidRDefault="006D730D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nil"/>
            </w:tcBorders>
          </w:tcPr>
          <w:p w14:paraId="48404E0F" w14:textId="6716A571" w:rsidR="006D730D" w:rsidRPr="00147251" w:rsidRDefault="00B45AFE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527</w:t>
            </w:r>
            <w:r w:rsidR="00C6081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701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5FF6A31" w14:textId="77777777" w:rsidR="006D730D" w:rsidRPr="00ED53C6" w:rsidRDefault="006D730D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nil"/>
            </w:tcBorders>
          </w:tcPr>
          <w:p w14:paraId="1299C45A" w14:textId="09923BCA" w:rsidR="006D730D" w:rsidRPr="00147251" w:rsidRDefault="00B45AFE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538</w:t>
            </w:r>
            <w:r w:rsidR="00080BB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556</w:t>
            </w:r>
          </w:p>
        </w:tc>
      </w:tr>
      <w:tr w:rsidR="00F901FA" w:rsidRPr="00C567C2" w14:paraId="6E4D2D78" w14:textId="77777777" w:rsidTr="00AC55A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14:paraId="34D4EA42" w14:textId="77777777" w:rsidR="00F901FA" w:rsidRPr="00C567C2" w:rsidRDefault="00F901FA" w:rsidP="00F901FA">
            <w:pPr>
              <w:tabs>
                <w:tab w:val="clear" w:pos="227"/>
                <w:tab w:val="left" w:pos="25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67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567C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</w:tcPr>
          <w:p w14:paraId="672BBB05" w14:textId="77777777" w:rsidR="00F901FA" w:rsidRPr="004D5281" w:rsidRDefault="00F907BD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13B28EE1" w14:textId="77777777" w:rsidR="00F901FA" w:rsidRPr="00C567C2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</w:tcPr>
          <w:p w14:paraId="441FFBF8" w14:textId="73AE122F" w:rsidR="00F901FA" w:rsidRPr="00147251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45AFE" w:rsidRPr="00B45AFE">
              <w:rPr>
                <w:rFonts w:ascii="Angsana New" w:hAnsi="Angsana New"/>
                <w:sz w:val="30"/>
                <w:szCs w:val="30"/>
              </w:rPr>
              <w:t>416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1A1235B5" w14:textId="77777777" w:rsidR="00F901FA" w:rsidRPr="00C567C2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nil"/>
              <w:bottom w:val="single" w:sz="4" w:space="0" w:color="auto"/>
            </w:tcBorders>
          </w:tcPr>
          <w:p w14:paraId="47A327B6" w14:textId="2C3A61AF" w:rsidR="00F901FA" w:rsidRPr="00147251" w:rsidRDefault="00C60818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45AFE" w:rsidRPr="00B45AFE">
              <w:rPr>
                <w:rFonts w:ascii="Angsana New" w:hAnsi="Angsana New"/>
                <w:sz w:val="30"/>
                <w:szCs w:val="30"/>
              </w:rPr>
              <w:t>213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45AFE" w:rsidRPr="00B45AFE">
              <w:rPr>
                <w:rFonts w:ascii="Angsana New" w:hAnsi="Angsana New"/>
                <w:sz w:val="30"/>
                <w:szCs w:val="30"/>
              </w:rPr>
              <w:t>755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9374B7B" w14:textId="77777777" w:rsidR="00F901FA" w:rsidRPr="00C567C2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nil"/>
              <w:bottom w:val="single" w:sz="4" w:space="0" w:color="auto"/>
            </w:tcBorders>
          </w:tcPr>
          <w:p w14:paraId="395789C5" w14:textId="728BFE1D" w:rsidR="00F901FA" w:rsidRPr="00147251" w:rsidRDefault="00F901FA" w:rsidP="00F9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45AFE" w:rsidRPr="00B45AFE">
              <w:rPr>
                <w:rFonts w:ascii="Angsana New" w:hAnsi="Angsana New"/>
                <w:sz w:val="30"/>
                <w:szCs w:val="30"/>
              </w:rPr>
              <w:t>176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45AFE" w:rsidRPr="00B45AFE">
              <w:rPr>
                <w:rFonts w:ascii="Angsana New" w:hAnsi="Angsana New"/>
                <w:sz w:val="30"/>
                <w:szCs w:val="30"/>
              </w:rPr>
              <w:t>999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D730D" w:rsidRPr="00C567C2" w14:paraId="1BD22DE8" w14:textId="77777777" w:rsidTr="00AC55A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14:paraId="21D64BCF" w14:textId="77777777" w:rsidR="006D730D" w:rsidRPr="00C567C2" w:rsidRDefault="006D730D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67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3526F760" w14:textId="2FAE72D1" w:rsidR="006D730D" w:rsidRPr="00147251" w:rsidRDefault="00B45AFE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181</w:t>
            </w:r>
          </w:p>
        </w:tc>
        <w:tc>
          <w:tcPr>
            <w:tcW w:w="277" w:type="dxa"/>
            <w:tcBorders>
              <w:top w:val="nil"/>
              <w:bottom w:val="nil"/>
            </w:tcBorders>
          </w:tcPr>
          <w:p w14:paraId="32ECFA0A" w14:textId="77777777" w:rsidR="006D730D" w:rsidRPr="00C567C2" w:rsidRDefault="006D730D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48411525" w14:textId="3D764E35" w:rsidR="006D730D" w:rsidRPr="00147251" w:rsidRDefault="00B45AFE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080BB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557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03D4F92C" w14:textId="77777777" w:rsidR="006D730D" w:rsidRPr="00C567C2" w:rsidRDefault="006D730D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67C076" w14:textId="4C30061F" w:rsidR="006D730D" w:rsidRPr="00147251" w:rsidRDefault="00B45AFE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313</w:t>
            </w:r>
            <w:r w:rsidR="00C6081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946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34F408A" w14:textId="77777777" w:rsidR="006D730D" w:rsidRPr="00C567C2" w:rsidRDefault="006D730D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226BC786" w14:textId="4BA1B683" w:rsidR="006D730D" w:rsidRPr="00147251" w:rsidRDefault="00B45AFE" w:rsidP="006D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361</w:t>
            </w:r>
            <w:r w:rsidR="00080BB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557</w:t>
            </w:r>
          </w:p>
        </w:tc>
      </w:tr>
    </w:tbl>
    <w:p w14:paraId="6937E908" w14:textId="77777777" w:rsidR="007C0BFF" w:rsidRDefault="007C0BFF" w:rsidP="006D730D">
      <w:pPr>
        <w:spacing w:line="240" w:lineRule="auto"/>
      </w:pPr>
    </w:p>
    <w:p w14:paraId="20F3CA40" w14:textId="77777777" w:rsidR="006D730D" w:rsidRPr="00BB2683" w:rsidRDefault="006D730D" w:rsidP="006D730D">
      <w:pPr>
        <w:spacing w:line="240" w:lineRule="auto"/>
        <w:rPr>
          <w:rFonts w:ascii="Angsana New" w:hAnsi="Angsana New"/>
          <w:sz w:val="2"/>
          <w:szCs w:val="2"/>
        </w:rPr>
      </w:pPr>
    </w:p>
    <w:p w14:paraId="0AABF395" w14:textId="77777777" w:rsidR="0007150B" w:rsidRDefault="0007150B" w:rsidP="006100C1">
      <w:pPr>
        <w:tabs>
          <w:tab w:val="clear" w:pos="454"/>
          <w:tab w:val="clear" w:pos="680"/>
          <w:tab w:val="left" w:pos="630"/>
          <w:tab w:val="left" w:pos="720"/>
        </w:tabs>
        <w:ind w:left="630"/>
        <w:jc w:val="thaiDistribute"/>
        <w:rPr>
          <w:rFonts w:ascii="Angsana New" w:hAnsi="Angsana New"/>
          <w:sz w:val="30"/>
          <w:szCs w:val="30"/>
        </w:rPr>
      </w:pPr>
      <w:r w:rsidRPr="00B1705C">
        <w:rPr>
          <w:rFonts w:ascii="Angsana New" w:hAnsi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และบริษัท</w:t>
      </w:r>
      <w:r w:rsidRPr="00B1705C">
        <w:rPr>
          <w:rFonts w:ascii="Angsana New" w:hAnsi="Angsana New" w:hint="cs"/>
          <w:sz w:val="30"/>
          <w:szCs w:val="30"/>
          <w:cs/>
        </w:rPr>
        <w:t>ประเมินค่าเผื่อหนี้สงสัยจะสูญสำหรับลูกหนี้การค้าและลูกหนี้อื่นกับกิจการที่เกี่ยวข้องกัน โดยประเมินจากสถานะปัจจุบันของลูกหนี้ และพิจารณาจากจำนวนเงินที่คาดว่าจะได้รับหรือจ่ายในอนาคตจากยอดสุทธิของยอดลูกหนี้ดังกล่าวจากยอดเจ้าหนี้การค้าและเจ้าหนี้อื่น</w:t>
      </w:r>
    </w:p>
    <w:p w14:paraId="4CD16524" w14:textId="56EBB8B0" w:rsidR="00966333" w:rsidRPr="00AC0FC8" w:rsidRDefault="00966333" w:rsidP="00AC0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1"/>
        <w:gridCol w:w="1080"/>
        <w:gridCol w:w="290"/>
        <w:gridCol w:w="1060"/>
        <w:gridCol w:w="47"/>
        <w:gridCol w:w="290"/>
        <w:gridCol w:w="1013"/>
        <w:gridCol w:w="270"/>
        <w:gridCol w:w="20"/>
        <w:gridCol w:w="1061"/>
      </w:tblGrid>
      <w:tr w:rsidR="00787216" w:rsidRPr="00832FD4" w14:paraId="1F5E5D42" w14:textId="77777777" w:rsidTr="00AC0FC8">
        <w:tc>
          <w:tcPr>
            <w:tcW w:w="4031" w:type="dxa"/>
          </w:tcPr>
          <w:p w14:paraId="692ED0D8" w14:textId="2C191526" w:rsidR="00787216" w:rsidRPr="00832FD4" w:rsidRDefault="00787216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375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  <w:r w:rsidRPr="005375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477" w:type="dxa"/>
            <w:gridSpan w:val="4"/>
          </w:tcPr>
          <w:p w14:paraId="440EEBD3" w14:textId="77777777" w:rsidR="00787216" w:rsidRDefault="00787216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0B79D313" w14:textId="77777777" w:rsidR="00787216" w:rsidRPr="00832FD4" w:rsidRDefault="00787216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4" w:type="dxa"/>
            <w:gridSpan w:val="4"/>
          </w:tcPr>
          <w:p w14:paraId="5BA33613" w14:textId="77777777" w:rsidR="00787216" w:rsidRDefault="00787216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7216" w:rsidRPr="00832FD4" w14:paraId="0ACB3120" w14:textId="77777777" w:rsidTr="00AC0FC8">
        <w:tc>
          <w:tcPr>
            <w:tcW w:w="4031" w:type="dxa"/>
          </w:tcPr>
          <w:p w14:paraId="022C651A" w14:textId="77777777" w:rsidR="00787216" w:rsidRPr="00832FD4" w:rsidRDefault="00787216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2F4BCA" w14:textId="0D5AD9F5" w:rsidR="00787216" w:rsidRDefault="00B45AFE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30</w:t>
            </w:r>
            <w:r w:rsidR="0044332D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90" w:type="dxa"/>
          </w:tcPr>
          <w:p w14:paraId="3D7B912D" w14:textId="77777777" w:rsidR="00787216" w:rsidRPr="00832FD4" w:rsidRDefault="00787216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487D4171" w14:textId="084CF69B" w:rsidR="00787216" w:rsidRDefault="00B45AFE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8721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0" w:type="dxa"/>
          </w:tcPr>
          <w:p w14:paraId="08445A94" w14:textId="77777777" w:rsidR="00787216" w:rsidRPr="00832FD4" w:rsidRDefault="00787216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153A107" w14:textId="4A2C82C4" w:rsidR="00787216" w:rsidRDefault="00B45AFE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30</w:t>
            </w:r>
            <w:r w:rsidR="0044332D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90" w:type="dxa"/>
            <w:gridSpan w:val="2"/>
          </w:tcPr>
          <w:p w14:paraId="40556B66" w14:textId="77777777" w:rsidR="00787216" w:rsidRPr="00832FD4" w:rsidRDefault="00787216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14:paraId="28060A70" w14:textId="2E8AB782" w:rsidR="00787216" w:rsidRDefault="00B45AFE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8721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90188" w:rsidRPr="00832FD4" w14:paraId="2AD15CBC" w14:textId="77777777" w:rsidTr="00AC0FC8">
        <w:tc>
          <w:tcPr>
            <w:tcW w:w="4031" w:type="dxa"/>
          </w:tcPr>
          <w:p w14:paraId="30284236" w14:textId="77777777" w:rsidR="00B90188" w:rsidRPr="00832FD4" w:rsidRDefault="00B90188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80E431" w14:textId="24E04BEA" w:rsidR="00B90188" w:rsidRPr="00832FD4" w:rsidRDefault="00B45AFE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</w:t>
            </w:r>
            <w:r w:rsidRPr="00B45AFE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  <w:tc>
          <w:tcPr>
            <w:tcW w:w="290" w:type="dxa"/>
          </w:tcPr>
          <w:p w14:paraId="52BEE5B8" w14:textId="77777777" w:rsidR="00B90188" w:rsidRPr="00832FD4" w:rsidRDefault="00B90188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007FAD59" w14:textId="3EDE5472" w:rsidR="00B90188" w:rsidRPr="00832FD4" w:rsidRDefault="00B45AFE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B45AFE">
              <w:rPr>
                <w:rFonts w:ascii="Angsana New" w:hAnsi="Angsana New"/>
                <w:sz w:val="30"/>
                <w:szCs w:val="30"/>
              </w:rPr>
              <w:t>6</w:t>
            </w:r>
            <w:r w:rsidRPr="00B45AF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90" w:type="dxa"/>
          </w:tcPr>
          <w:p w14:paraId="3D29D938" w14:textId="77777777" w:rsidR="00B90188" w:rsidRPr="00832FD4" w:rsidRDefault="00B90188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97F016E" w14:textId="0D939DBA" w:rsidR="00B90188" w:rsidRPr="00832FD4" w:rsidRDefault="00B45AFE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90" w:type="dxa"/>
            <w:gridSpan w:val="2"/>
          </w:tcPr>
          <w:p w14:paraId="68668DDC" w14:textId="77777777" w:rsidR="00B90188" w:rsidRPr="00832FD4" w:rsidRDefault="00B90188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14:paraId="415D13E7" w14:textId="0FF39998" w:rsidR="00B90188" w:rsidRPr="00832FD4" w:rsidRDefault="00B45AFE" w:rsidP="00116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B45AFE">
              <w:rPr>
                <w:rFonts w:ascii="Angsana New" w:hAnsi="Angsana New"/>
                <w:sz w:val="30"/>
                <w:szCs w:val="30"/>
              </w:rPr>
              <w:t>6</w:t>
            </w:r>
            <w:r w:rsidRPr="00B45AF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6808A1" w:rsidRPr="00537579" w14:paraId="17252FEB" w14:textId="77777777" w:rsidTr="00AC0FC8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17"/>
          <w:tblHeader/>
        </w:trPr>
        <w:tc>
          <w:tcPr>
            <w:tcW w:w="4031" w:type="dxa"/>
          </w:tcPr>
          <w:p w14:paraId="3CDF6DA4" w14:textId="77777777" w:rsidR="006808A1" w:rsidRPr="00537579" w:rsidRDefault="006808A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9"/>
            <w:tcBorders>
              <w:bottom w:val="nil"/>
            </w:tcBorders>
            <w:vAlign w:val="bottom"/>
          </w:tcPr>
          <w:p w14:paraId="627E0225" w14:textId="77777777" w:rsidR="006808A1" w:rsidRPr="00537579" w:rsidRDefault="006808A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757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375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91AB9" w:rsidRPr="00371F9F" w14:paraId="32F888C1" w14:textId="77777777" w:rsidTr="00AC0FC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31" w:type="dxa"/>
            <w:tcBorders>
              <w:top w:val="nil"/>
              <w:bottom w:val="nil"/>
            </w:tcBorders>
          </w:tcPr>
          <w:p w14:paraId="08AC021F" w14:textId="77777777" w:rsidR="00C91AB9" w:rsidRPr="006F1352" w:rsidRDefault="00161CE6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757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9DA1822" w14:textId="77777777" w:rsidR="00C91AB9" w:rsidRPr="002575F7" w:rsidRDefault="00857357" w:rsidP="00C1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75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EDCA505" w14:textId="77777777" w:rsidR="00C91AB9" w:rsidRPr="002575F7" w:rsidRDefault="00C91AB9" w:rsidP="00F22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01B39466" w14:textId="77777777" w:rsidR="00C91AB9" w:rsidRPr="002575F7" w:rsidRDefault="00C91AB9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75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37" w:type="dxa"/>
            <w:gridSpan w:val="2"/>
            <w:tcBorders>
              <w:top w:val="nil"/>
              <w:bottom w:val="nil"/>
            </w:tcBorders>
          </w:tcPr>
          <w:p w14:paraId="6150CFE4" w14:textId="77777777" w:rsidR="00C91AB9" w:rsidRPr="002575F7" w:rsidRDefault="00C91AB9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nil"/>
              <w:bottom w:val="nil"/>
            </w:tcBorders>
          </w:tcPr>
          <w:p w14:paraId="74443891" w14:textId="6B1B8BA3" w:rsidR="00C91AB9" w:rsidRPr="002575F7" w:rsidRDefault="00B45AFE" w:rsidP="006B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75F7">
              <w:rPr>
                <w:rFonts w:ascii="Angsana New" w:hAnsi="Angsana New"/>
                <w:sz w:val="30"/>
                <w:szCs w:val="30"/>
              </w:rPr>
              <w:t>12</w:t>
            </w:r>
            <w:r w:rsidR="00884E6D" w:rsidRPr="002575F7">
              <w:rPr>
                <w:rFonts w:ascii="Angsana New" w:hAnsi="Angsana New"/>
                <w:sz w:val="30"/>
                <w:szCs w:val="30"/>
              </w:rPr>
              <w:t>,</w:t>
            </w:r>
            <w:r w:rsidRPr="002575F7">
              <w:rPr>
                <w:rFonts w:ascii="Angsana New" w:hAnsi="Angsana New"/>
                <w:sz w:val="30"/>
                <w:szCs w:val="30"/>
              </w:rPr>
              <w:t>211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3B023E" w14:textId="77777777" w:rsidR="00C91AB9" w:rsidRPr="002575F7" w:rsidRDefault="00C91AB9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tcBorders>
              <w:top w:val="nil"/>
              <w:bottom w:val="nil"/>
            </w:tcBorders>
          </w:tcPr>
          <w:p w14:paraId="0AD1F033" w14:textId="545443D7" w:rsidR="00C91AB9" w:rsidRPr="002575F7" w:rsidRDefault="00B45AFE" w:rsidP="00A3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75F7">
              <w:rPr>
                <w:rFonts w:ascii="Angsana New" w:hAnsi="Angsana New"/>
                <w:sz w:val="30"/>
                <w:szCs w:val="30"/>
              </w:rPr>
              <w:t>2</w:t>
            </w:r>
            <w:r w:rsidR="00C91AB9" w:rsidRPr="002575F7">
              <w:rPr>
                <w:rFonts w:ascii="Angsana New" w:hAnsi="Angsana New"/>
                <w:sz w:val="30"/>
                <w:szCs w:val="30"/>
              </w:rPr>
              <w:t>,</w:t>
            </w:r>
            <w:r w:rsidRPr="002575F7">
              <w:rPr>
                <w:rFonts w:ascii="Angsana New" w:hAnsi="Angsana New"/>
                <w:sz w:val="30"/>
                <w:szCs w:val="30"/>
              </w:rPr>
              <w:t>058</w:t>
            </w:r>
          </w:p>
        </w:tc>
      </w:tr>
      <w:tr w:rsidR="00AC0FC8" w:rsidRPr="00ED2DA9" w14:paraId="63ADA786" w14:textId="77777777" w:rsidTr="00AC0FC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31" w:type="dxa"/>
            <w:tcBorders>
              <w:top w:val="nil"/>
              <w:bottom w:val="nil"/>
            </w:tcBorders>
          </w:tcPr>
          <w:p w14:paraId="7AA8C451" w14:textId="77777777" w:rsidR="00AC0FC8" w:rsidRPr="00C567C2" w:rsidRDefault="00AC0FC8" w:rsidP="00AC0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75F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567C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378044AC" w14:textId="77777777" w:rsidR="00AC0FC8" w:rsidRPr="002575F7" w:rsidRDefault="00AC0FC8" w:rsidP="00AC0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75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ED74E07" w14:textId="77777777" w:rsidR="00AC0FC8" w:rsidRPr="002575F7" w:rsidRDefault="00AC0FC8" w:rsidP="00AC0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</w:tcPr>
          <w:p w14:paraId="34D950B0" w14:textId="03EAE06C" w:rsidR="00AC0FC8" w:rsidRPr="002575F7" w:rsidRDefault="00AC0FC8" w:rsidP="00AC0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75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37" w:type="dxa"/>
            <w:gridSpan w:val="2"/>
            <w:tcBorders>
              <w:top w:val="nil"/>
              <w:bottom w:val="nil"/>
            </w:tcBorders>
          </w:tcPr>
          <w:p w14:paraId="0FF94A3B" w14:textId="77777777" w:rsidR="00AC0FC8" w:rsidRPr="002575F7" w:rsidRDefault="00AC0FC8" w:rsidP="00AC0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nil"/>
              <w:bottom w:val="single" w:sz="4" w:space="0" w:color="auto"/>
            </w:tcBorders>
          </w:tcPr>
          <w:p w14:paraId="69A16830" w14:textId="615B2250" w:rsidR="00AC0FC8" w:rsidRPr="002575F7" w:rsidRDefault="00AC0FC8" w:rsidP="00AC0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(9,000)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26E076" w14:textId="77777777" w:rsidR="00AC0FC8" w:rsidRPr="002575F7" w:rsidRDefault="00AC0FC8" w:rsidP="00AC0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tcBorders>
              <w:top w:val="nil"/>
              <w:bottom w:val="single" w:sz="4" w:space="0" w:color="auto"/>
            </w:tcBorders>
          </w:tcPr>
          <w:p w14:paraId="1E7E05B5" w14:textId="7F5B159F" w:rsidR="00AC0FC8" w:rsidRPr="002575F7" w:rsidRDefault="00AC0FC8" w:rsidP="00AC0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2575F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75F7" w:rsidRPr="00ED2DA9" w14:paraId="7AFAB266" w14:textId="77777777" w:rsidTr="00AC0FC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31" w:type="dxa"/>
            <w:tcBorders>
              <w:top w:val="nil"/>
              <w:bottom w:val="nil"/>
            </w:tcBorders>
          </w:tcPr>
          <w:p w14:paraId="1800B76B" w14:textId="77777777" w:rsidR="002575F7" w:rsidRPr="00396132" w:rsidRDefault="002575F7" w:rsidP="0025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961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894162" w14:textId="1EE206B4" w:rsidR="002575F7" w:rsidRPr="00D528CA" w:rsidRDefault="002575F7" w:rsidP="0025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229E51AD" w14:textId="77777777" w:rsidR="002575F7" w:rsidRPr="00C567C2" w:rsidRDefault="002575F7" w:rsidP="0025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2EB0241A" w14:textId="6027EB0D" w:rsidR="002575F7" w:rsidRPr="00531F4A" w:rsidRDefault="002575F7" w:rsidP="0025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37" w:type="dxa"/>
            <w:gridSpan w:val="2"/>
            <w:tcBorders>
              <w:top w:val="nil"/>
              <w:bottom w:val="nil"/>
            </w:tcBorders>
          </w:tcPr>
          <w:p w14:paraId="3665D383" w14:textId="77777777" w:rsidR="002575F7" w:rsidRPr="00C567C2" w:rsidRDefault="002575F7" w:rsidP="0025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7B7008CD" w14:textId="0B885F31" w:rsidR="002575F7" w:rsidRPr="004340D6" w:rsidRDefault="002575F7" w:rsidP="0025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211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0E93DD" w14:textId="77777777" w:rsidR="002575F7" w:rsidRPr="00C567C2" w:rsidRDefault="002575F7" w:rsidP="0025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E4B54A3" w14:textId="6EC0A38F" w:rsidR="002575F7" w:rsidRPr="00ED2DA9" w:rsidRDefault="002575F7" w:rsidP="0025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058</w:t>
            </w:r>
          </w:p>
        </w:tc>
      </w:tr>
    </w:tbl>
    <w:p w14:paraId="03A31EBF" w14:textId="092622FE" w:rsidR="00161CE6" w:rsidRDefault="00161CE6" w:rsidP="00E81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tbl>
      <w:tblPr>
        <w:tblW w:w="92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48"/>
        <w:gridCol w:w="1060"/>
        <w:gridCol w:w="290"/>
        <w:gridCol w:w="1050"/>
        <w:gridCol w:w="11"/>
        <w:gridCol w:w="290"/>
        <w:gridCol w:w="1061"/>
        <w:gridCol w:w="290"/>
        <w:gridCol w:w="9"/>
        <w:gridCol w:w="1070"/>
        <w:gridCol w:w="9"/>
        <w:gridCol w:w="22"/>
      </w:tblGrid>
      <w:tr w:rsidR="00C90E98" w:rsidRPr="00A31EF4" w14:paraId="57EDA1E3" w14:textId="77777777" w:rsidTr="002853CA">
        <w:tc>
          <w:tcPr>
            <w:tcW w:w="4048" w:type="dxa"/>
          </w:tcPr>
          <w:p w14:paraId="23DF3591" w14:textId="185426CE" w:rsidR="00C90E98" w:rsidRPr="00A31EF4" w:rsidRDefault="00562748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7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31E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lastRenderedPageBreak/>
              <w:br w:type="page"/>
            </w:r>
            <w:r w:rsidR="00C90E98" w:rsidRPr="00832F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C90E9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="00C90E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411" w:type="dxa"/>
            <w:gridSpan w:val="4"/>
          </w:tcPr>
          <w:p w14:paraId="4516CDA6" w14:textId="77777777" w:rsidR="00C90E98" w:rsidRPr="00A31EF4" w:rsidRDefault="00C90E98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1E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16DC2835" w14:textId="77777777" w:rsidR="00C90E98" w:rsidRPr="00A31EF4" w:rsidRDefault="00C90E98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1" w:type="dxa"/>
            <w:gridSpan w:val="6"/>
          </w:tcPr>
          <w:p w14:paraId="16FF36FF" w14:textId="77777777" w:rsidR="00C90E98" w:rsidRPr="00A31EF4" w:rsidRDefault="00C90E98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1E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6ECF" w:rsidRPr="00832FD4" w14:paraId="3944C674" w14:textId="77777777" w:rsidTr="002853CA">
        <w:trPr>
          <w:gridAfter w:val="2"/>
          <w:wAfter w:w="31" w:type="dxa"/>
        </w:trPr>
        <w:tc>
          <w:tcPr>
            <w:tcW w:w="4048" w:type="dxa"/>
          </w:tcPr>
          <w:p w14:paraId="526865B8" w14:textId="77777777" w:rsidR="00116ECF" w:rsidRPr="00832FD4" w:rsidRDefault="00116ECF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0A131F09" w14:textId="15598AB5" w:rsidR="00116ECF" w:rsidRDefault="00B45AF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6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30</w:t>
            </w:r>
            <w:r w:rsidR="004433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332D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0" w:type="dxa"/>
          </w:tcPr>
          <w:p w14:paraId="1A9A51EC" w14:textId="77777777" w:rsidR="00116ECF" w:rsidRPr="00832FD4" w:rsidRDefault="00116ECF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6"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gridSpan w:val="2"/>
          </w:tcPr>
          <w:p w14:paraId="2D45804F" w14:textId="23ECD2A1" w:rsidR="00116ECF" w:rsidRDefault="00B45AF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6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31</w:t>
            </w:r>
            <w:r w:rsidR="00116EC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0" w:type="dxa"/>
          </w:tcPr>
          <w:p w14:paraId="5E582BAB" w14:textId="77777777" w:rsidR="00116ECF" w:rsidRPr="00832FD4" w:rsidRDefault="00116ECF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6"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14:paraId="77901835" w14:textId="37CF15EE" w:rsidR="00116ECF" w:rsidRDefault="00B45AF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6" w:right="-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30</w:t>
            </w:r>
            <w:r w:rsidR="004433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332D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0" w:type="dxa"/>
          </w:tcPr>
          <w:p w14:paraId="6DFDA854" w14:textId="77777777" w:rsidR="00116ECF" w:rsidRPr="00832FD4" w:rsidRDefault="00116ECF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6"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372FA11E" w14:textId="28F37D80" w:rsidR="00116ECF" w:rsidRDefault="00B45AF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6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31</w:t>
            </w:r>
            <w:r w:rsidR="00116EC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16ECF" w:rsidRPr="00832FD4" w14:paraId="0412C532" w14:textId="77777777" w:rsidTr="002853CA">
        <w:trPr>
          <w:gridAfter w:val="2"/>
          <w:wAfter w:w="31" w:type="dxa"/>
        </w:trPr>
        <w:tc>
          <w:tcPr>
            <w:tcW w:w="4048" w:type="dxa"/>
          </w:tcPr>
          <w:p w14:paraId="1E7E1FB8" w14:textId="77777777" w:rsidR="00116ECF" w:rsidRPr="00832FD4" w:rsidRDefault="00116ECF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67938592" w14:textId="5908AEEE" w:rsidR="00116ECF" w:rsidRPr="00832FD4" w:rsidRDefault="00B45AF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6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</w:t>
            </w:r>
            <w:r w:rsidRPr="00B45AFE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  <w:tc>
          <w:tcPr>
            <w:tcW w:w="290" w:type="dxa"/>
          </w:tcPr>
          <w:p w14:paraId="217826EE" w14:textId="77777777" w:rsidR="00116ECF" w:rsidRPr="00832FD4" w:rsidRDefault="00116ECF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6"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gridSpan w:val="2"/>
          </w:tcPr>
          <w:p w14:paraId="197A39BA" w14:textId="5FFEFAD8" w:rsidR="00116ECF" w:rsidRPr="00832FD4" w:rsidRDefault="00B45AF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6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B45AFE">
              <w:rPr>
                <w:rFonts w:ascii="Angsana New" w:hAnsi="Angsana New"/>
                <w:sz w:val="30"/>
                <w:szCs w:val="30"/>
              </w:rPr>
              <w:t>6</w:t>
            </w:r>
            <w:r w:rsidRPr="00B45AF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90" w:type="dxa"/>
          </w:tcPr>
          <w:p w14:paraId="01055011" w14:textId="77777777" w:rsidR="00116ECF" w:rsidRPr="00832FD4" w:rsidRDefault="00116ECF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6"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14:paraId="43DD5832" w14:textId="0CEBF421" w:rsidR="00116ECF" w:rsidRPr="00832FD4" w:rsidRDefault="00B45AF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6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</w:t>
            </w:r>
            <w:r w:rsidRPr="00B45AFE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  <w:tc>
          <w:tcPr>
            <w:tcW w:w="290" w:type="dxa"/>
          </w:tcPr>
          <w:p w14:paraId="1D8D3C9A" w14:textId="77777777" w:rsidR="00116ECF" w:rsidRPr="00832FD4" w:rsidRDefault="00116ECF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6"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E5A94FE" w14:textId="548BEB04" w:rsidR="00116ECF" w:rsidRPr="00832FD4" w:rsidRDefault="00B45AF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6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B45AFE">
              <w:rPr>
                <w:rFonts w:ascii="Angsana New" w:hAnsi="Angsana New"/>
                <w:sz w:val="30"/>
                <w:szCs w:val="30"/>
              </w:rPr>
              <w:t>6</w:t>
            </w:r>
            <w:r w:rsidRPr="00B45AF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C90E98" w:rsidRPr="00537579" w14:paraId="5848C89E" w14:textId="77777777" w:rsidTr="002853CA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4048" w:type="dxa"/>
          </w:tcPr>
          <w:p w14:paraId="5F23B860" w14:textId="77777777" w:rsidR="00C90E98" w:rsidRPr="00537579" w:rsidRDefault="00C90E98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62" w:type="dxa"/>
            <w:gridSpan w:val="11"/>
            <w:tcBorders>
              <w:bottom w:val="nil"/>
            </w:tcBorders>
            <w:vAlign w:val="bottom"/>
          </w:tcPr>
          <w:p w14:paraId="786510F7" w14:textId="77777777" w:rsidR="00C90E98" w:rsidRPr="00537579" w:rsidRDefault="00C90E98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757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375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90188" w:rsidRPr="00832FD4" w14:paraId="0E2236DD" w14:textId="77777777" w:rsidTr="002853CA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22" w:type="dxa"/>
        </w:trPr>
        <w:tc>
          <w:tcPr>
            <w:tcW w:w="4048" w:type="dxa"/>
          </w:tcPr>
          <w:p w14:paraId="7B453D05" w14:textId="77777777" w:rsidR="00B90188" w:rsidRPr="006F1352" w:rsidRDefault="00B90188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7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F135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60" w:type="dxa"/>
          </w:tcPr>
          <w:p w14:paraId="2A42F10A" w14:textId="77777777" w:rsidR="00B90188" w:rsidRPr="00371F9F" w:rsidRDefault="00857357" w:rsidP="00C1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</w:tcPr>
          <w:p w14:paraId="6525C8CC" w14:textId="77777777" w:rsidR="00B90188" w:rsidRPr="00371F9F" w:rsidRDefault="00B90188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</w:tcPr>
          <w:p w14:paraId="759534D7" w14:textId="77777777" w:rsidR="00B90188" w:rsidRPr="00371F9F" w:rsidRDefault="00B90188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1F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1" w:type="dxa"/>
            <w:gridSpan w:val="2"/>
          </w:tcPr>
          <w:p w14:paraId="78190A2C" w14:textId="77777777" w:rsidR="00B90188" w:rsidRPr="00832FD4" w:rsidRDefault="00B90188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14:paraId="73A833BD" w14:textId="746C9620" w:rsidR="00B90188" w:rsidRPr="00ED2DA9" w:rsidRDefault="00B45AF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287</w:t>
            </w:r>
            <w:r w:rsidR="00C60818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155</w:t>
            </w:r>
          </w:p>
        </w:tc>
        <w:tc>
          <w:tcPr>
            <w:tcW w:w="299" w:type="dxa"/>
            <w:gridSpan w:val="2"/>
          </w:tcPr>
          <w:p w14:paraId="16D5E04F" w14:textId="77777777" w:rsidR="00B90188" w:rsidRPr="00ED2DA9" w:rsidRDefault="00B90188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nil"/>
              <w:bottom w:val="nil"/>
            </w:tcBorders>
          </w:tcPr>
          <w:p w14:paraId="260AF9E9" w14:textId="0FBBFD63" w:rsidR="00B90188" w:rsidRPr="00ED2DA9" w:rsidRDefault="00B45AF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701</w:t>
            </w:r>
            <w:r w:rsidR="00B90188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598</w:t>
            </w:r>
          </w:p>
        </w:tc>
      </w:tr>
      <w:tr w:rsidR="00857357" w:rsidRPr="00C567C2" w14:paraId="79A35490" w14:textId="77777777" w:rsidTr="002853CA">
        <w:trPr>
          <w:gridAfter w:val="1"/>
          <w:wAfter w:w="22" w:type="dxa"/>
        </w:trPr>
        <w:tc>
          <w:tcPr>
            <w:tcW w:w="4048" w:type="dxa"/>
          </w:tcPr>
          <w:p w14:paraId="519F803F" w14:textId="77777777" w:rsidR="00857357" w:rsidRPr="006F1352" w:rsidRDefault="00857357" w:rsidP="0085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7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F135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0" w:type="dxa"/>
          </w:tcPr>
          <w:p w14:paraId="6F07C10F" w14:textId="77777777" w:rsidR="00857357" w:rsidRPr="004D5281" w:rsidRDefault="00857357" w:rsidP="00C1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vAlign w:val="bottom"/>
          </w:tcPr>
          <w:p w14:paraId="178643EE" w14:textId="77777777" w:rsidR="00857357" w:rsidRPr="00C567C2" w:rsidRDefault="00857357" w:rsidP="0085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  <w:vAlign w:val="bottom"/>
          </w:tcPr>
          <w:p w14:paraId="14E8AF18" w14:textId="284FDC9E" w:rsidR="00857357" w:rsidRPr="00545087" w:rsidRDefault="00B45AFE" w:rsidP="0085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301" w:type="dxa"/>
            <w:gridSpan w:val="2"/>
            <w:vAlign w:val="bottom"/>
          </w:tcPr>
          <w:p w14:paraId="3D91F6F2" w14:textId="77777777" w:rsidR="00857357" w:rsidRPr="00C567C2" w:rsidRDefault="00857357" w:rsidP="0085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14:paraId="23BB89D7" w14:textId="77777777" w:rsidR="00857357" w:rsidRPr="004D5281" w:rsidRDefault="00857357" w:rsidP="0085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vAlign w:val="bottom"/>
          </w:tcPr>
          <w:p w14:paraId="6CA3D478" w14:textId="77777777" w:rsidR="00857357" w:rsidRPr="00BC043C" w:rsidRDefault="00857357" w:rsidP="0085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9" w:type="dxa"/>
            <w:gridSpan w:val="2"/>
            <w:tcBorders>
              <w:top w:val="nil"/>
              <w:bottom w:val="nil"/>
            </w:tcBorders>
            <w:vAlign w:val="bottom"/>
          </w:tcPr>
          <w:p w14:paraId="641AF7DA" w14:textId="207F7F9F" w:rsidR="00857357" w:rsidRPr="00545087" w:rsidRDefault="00B45AFE" w:rsidP="0085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255</w:t>
            </w:r>
          </w:p>
        </w:tc>
      </w:tr>
      <w:tr w:rsidR="00857357" w:rsidRPr="00C567C2" w14:paraId="30DEA2DA" w14:textId="77777777" w:rsidTr="002853CA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2"/>
          <w:wAfter w:w="31" w:type="dxa"/>
        </w:trPr>
        <w:tc>
          <w:tcPr>
            <w:tcW w:w="4048" w:type="dxa"/>
          </w:tcPr>
          <w:p w14:paraId="09F00782" w14:textId="77777777" w:rsidR="00857357" w:rsidRPr="00C567C2" w:rsidRDefault="00857357" w:rsidP="0085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nil"/>
            </w:tcBorders>
          </w:tcPr>
          <w:p w14:paraId="585CCEFB" w14:textId="77777777" w:rsidR="00857357" w:rsidRPr="00857357" w:rsidRDefault="00857357" w:rsidP="00C1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7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735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7B7D5B55" w14:textId="77777777" w:rsidR="00857357" w:rsidRPr="00ED53C6" w:rsidRDefault="00857357" w:rsidP="0085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nil"/>
            </w:tcBorders>
          </w:tcPr>
          <w:p w14:paraId="1325B827" w14:textId="4E58DD3F" w:rsidR="00857357" w:rsidRPr="00531F4A" w:rsidRDefault="00B45AFE" w:rsidP="0085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273</w:t>
            </w:r>
          </w:p>
        </w:tc>
        <w:tc>
          <w:tcPr>
            <w:tcW w:w="301" w:type="dxa"/>
            <w:gridSpan w:val="2"/>
            <w:tcBorders>
              <w:top w:val="nil"/>
              <w:bottom w:val="nil"/>
            </w:tcBorders>
          </w:tcPr>
          <w:p w14:paraId="291675C7" w14:textId="77777777" w:rsidR="00857357" w:rsidRPr="00ED53C6" w:rsidRDefault="00857357" w:rsidP="0085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nil"/>
            </w:tcBorders>
          </w:tcPr>
          <w:p w14:paraId="5DB12351" w14:textId="290FDA0E" w:rsidR="00857357" w:rsidRPr="00ED2DA9" w:rsidRDefault="00B45AFE" w:rsidP="0085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287</w:t>
            </w:r>
            <w:r w:rsidR="0085735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155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6FA4B3F6" w14:textId="77777777" w:rsidR="00857357" w:rsidRPr="00ED53C6" w:rsidRDefault="00857357" w:rsidP="0085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nil"/>
            </w:tcBorders>
          </w:tcPr>
          <w:p w14:paraId="1C98E6E5" w14:textId="73A31607" w:rsidR="00857357" w:rsidRPr="00ED2DA9" w:rsidRDefault="00B45AFE" w:rsidP="0085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701</w:t>
            </w:r>
            <w:r w:rsidR="0085735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853</w:t>
            </w:r>
          </w:p>
        </w:tc>
      </w:tr>
      <w:tr w:rsidR="002575F7" w:rsidRPr="00C567C2" w14:paraId="53EF00DC" w14:textId="77777777" w:rsidTr="002853CA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2"/>
          <w:wAfter w:w="31" w:type="dxa"/>
        </w:trPr>
        <w:tc>
          <w:tcPr>
            <w:tcW w:w="4048" w:type="dxa"/>
            <w:tcBorders>
              <w:top w:val="nil"/>
              <w:bottom w:val="nil"/>
            </w:tcBorders>
          </w:tcPr>
          <w:p w14:paraId="681A5FDB" w14:textId="77777777" w:rsidR="002575F7" w:rsidRPr="00C567C2" w:rsidRDefault="002575F7" w:rsidP="002575F7">
            <w:pPr>
              <w:tabs>
                <w:tab w:val="clear" w:pos="227"/>
                <w:tab w:val="left" w:pos="252"/>
                <w:tab w:val="left" w:pos="540"/>
              </w:tabs>
              <w:spacing w:line="37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567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567C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</w:tcPr>
          <w:p w14:paraId="56DC4C85" w14:textId="77777777" w:rsidR="002575F7" w:rsidRPr="00371F9F" w:rsidRDefault="002575F7" w:rsidP="0025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5C705CBC" w14:textId="77777777" w:rsidR="002575F7" w:rsidRPr="00C567C2" w:rsidRDefault="002575F7" w:rsidP="0025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nil"/>
              <w:bottom w:val="single" w:sz="4" w:space="0" w:color="auto"/>
            </w:tcBorders>
          </w:tcPr>
          <w:p w14:paraId="5DA29101" w14:textId="2030E054" w:rsidR="002575F7" w:rsidRPr="00545087" w:rsidRDefault="002575F7" w:rsidP="0025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45AFE">
              <w:rPr>
                <w:rFonts w:ascii="Angsana New" w:hAnsi="Angsana New"/>
                <w:sz w:val="30"/>
                <w:szCs w:val="30"/>
              </w:rPr>
              <w:t>160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01" w:type="dxa"/>
            <w:gridSpan w:val="2"/>
            <w:tcBorders>
              <w:top w:val="nil"/>
              <w:bottom w:val="nil"/>
            </w:tcBorders>
          </w:tcPr>
          <w:p w14:paraId="40A1C51B" w14:textId="77777777" w:rsidR="002575F7" w:rsidRPr="00C567C2" w:rsidRDefault="002575F7" w:rsidP="0025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nil"/>
              <w:bottom w:val="single" w:sz="4" w:space="0" w:color="auto"/>
            </w:tcBorders>
          </w:tcPr>
          <w:p w14:paraId="19136C4F" w14:textId="395EB3A8" w:rsidR="002575F7" w:rsidRPr="004340D6" w:rsidRDefault="002575F7" w:rsidP="0025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45AF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003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192EE1D4" w14:textId="77777777" w:rsidR="002575F7" w:rsidRPr="00C567C2" w:rsidRDefault="002575F7" w:rsidP="0025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nil"/>
              <w:bottom w:val="single" w:sz="4" w:space="0" w:color="auto"/>
            </w:tcBorders>
          </w:tcPr>
          <w:p w14:paraId="369A2E4D" w14:textId="78906964" w:rsidR="002575F7" w:rsidRPr="00ED2DA9" w:rsidRDefault="002575F7" w:rsidP="00257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45AFE">
              <w:rPr>
                <w:rFonts w:ascii="Angsana New" w:hAnsi="Angsana New"/>
                <w:sz w:val="30"/>
                <w:szCs w:val="30"/>
              </w:rPr>
              <w:t>201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250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57357" w:rsidRPr="00C567C2" w14:paraId="38BCA32D" w14:textId="77777777" w:rsidTr="002853CA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2"/>
          <w:wAfter w:w="31" w:type="dxa"/>
        </w:trPr>
        <w:tc>
          <w:tcPr>
            <w:tcW w:w="4048" w:type="dxa"/>
            <w:tcBorders>
              <w:top w:val="nil"/>
              <w:bottom w:val="nil"/>
            </w:tcBorders>
          </w:tcPr>
          <w:p w14:paraId="1300DD4E" w14:textId="77777777" w:rsidR="00857357" w:rsidRPr="00C567C2" w:rsidRDefault="00857357" w:rsidP="0085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67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2336A399" w14:textId="77777777" w:rsidR="00857357" w:rsidRPr="00D528CA" w:rsidRDefault="00857357" w:rsidP="0085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28C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22EE925" w14:textId="77777777" w:rsidR="00857357" w:rsidRPr="00C567C2" w:rsidRDefault="00857357" w:rsidP="0085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5CB2EBA2" w14:textId="26D11BC9" w:rsidR="00857357" w:rsidRPr="00531F4A" w:rsidRDefault="00B45AFE" w:rsidP="0085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113</w:t>
            </w:r>
          </w:p>
        </w:tc>
        <w:tc>
          <w:tcPr>
            <w:tcW w:w="301" w:type="dxa"/>
            <w:gridSpan w:val="2"/>
            <w:tcBorders>
              <w:top w:val="nil"/>
              <w:bottom w:val="nil"/>
            </w:tcBorders>
          </w:tcPr>
          <w:p w14:paraId="570692B9" w14:textId="77777777" w:rsidR="00857357" w:rsidRPr="00C567C2" w:rsidRDefault="00857357" w:rsidP="0085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</w:tcPr>
          <w:p w14:paraId="3237B121" w14:textId="335F0550" w:rsidR="00857357" w:rsidRPr="004340D6" w:rsidRDefault="00B45AFE" w:rsidP="0085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85735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152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1D930460" w14:textId="77777777" w:rsidR="00857357" w:rsidRPr="00C567C2" w:rsidRDefault="00857357" w:rsidP="0085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C1B91FF" w14:textId="7F206634" w:rsidR="00857357" w:rsidRPr="00ED2DA9" w:rsidRDefault="00B45AFE" w:rsidP="0085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  <w:r w:rsidR="0085735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603</w:t>
            </w:r>
          </w:p>
        </w:tc>
      </w:tr>
    </w:tbl>
    <w:p w14:paraId="722C1B09" w14:textId="3AB080BF" w:rsidR="002853CA" w:rsidRPr="00396132" w:rsidRDefault="002853CA">
      <w:pPr>
        <w:rPr>
          <w:sz w:val="32"/>
          <w:szCs w:val="32"/>
        </w:rPr>
      </w:pPr>
    </w:p>
    <w:tbl>
      <w:tblPr>
        <w:tblW w:w="92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48"/>
        <w:gridCol w:w="1060"/>
        <w:gridCol w:w="290"/>
        <w:gridCol w:w="1061"/>
        <w:gridCol w:w="45"/>
        <w:gridCol w:w="198"/>
        <w:gridCol w:w="47"/>
        <w:gridCol w:w="1061"/>
        <w:gridCol w:w="48"/>
        <w:gridCol w:w="222"/>
        <w:gridCol w:w="20"/>
        <w:gridCol w:w="28"/>
        <w:gridCol w:w="1032"/>
        <w:gridCol w:w="19"/>
        <w:gridCol w:w="31"/>
      </w:tblGrid>
      <w:tr w:rsidR="00BB36C8" w:rsidRPr="00832FD4" w14:paraId="140E68B0" w14:textId="77777777" w:rsidTr="002853CA">
        <w:trPr>
          <w:gridAfter w:val="2"/>
          <w:wAfter w:w="50" w:type="dxa"/>
        </w:trPr>
        <w:tc>
          <w:tcPr>
            <w:tcW w:w="4048" w:type="dxa"/>
          </w:tcPr>
          <w:p w14:paraId="40B69332" w14:textId="2047F2DC" w:rsidR="00BB36C8" w:rsidRPr="00832FD4" w:rsidRDefault="00BB36C8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2411" w:type="dxa"/>
            <w:gridSpan w:val="3"/>
          </w:tcPr>
          <w:p w14:paraId="3739AB13" w14:textId="77777777" w:rsidR="00BB36C8" w:rsidRDefault="00BB36C8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gridSpan w:val="2"/>
          </w:tcPr>
          <w:p w14:paraId="3A64BD70" w14:textId="77777777" w:rsidR="00BB36C8" w:rsidRPr="00832FD4" w:rsidRDefault="00BB36C8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8" w:type="dxa"/>
            <w:gridSpan w:val="7"/>
          </w:tcPr>
          <w:p w14:paraId="45C43ABE" w14:textId="77777777" w:rsidR="00BB36C8" w:rsidRDefault="00BB36C8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33EE" w:rsidRPr="00832FD4" w14:paraId="5A1188D5" w14:textId="77777777" w:rsidTr="002853CA">
        <w:trPr>
          <w:gridAfter w:val="1"/>
          <w:wAfter w:w="31" w:type="dxa"/>
        </w:trPr>
        <w:tc>
          <w:tcPr>
            <w:tcW w:w="4048" w:type="dxa"/>
          </w:tcPr>
          <w:p w14:paraId="07D2DD5D" w14:textId="77777777" w:rsidR="00A933EE" w:rsidRPr="00832FD4" w:rsidRDefault="00A933E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3F82FFD1" w14:textId="24777766" w:rsidR="00A933EE" w:rsidRDefault="00B45AF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left="-106" w:right="-1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30</w:t>
            </w:r>
            <w:r w:rsidR="004433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332D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0" w:type="dxa"/>
          </w:tcPr>
          <w:p w14:paraId="1F9CD643" w14:textId="77777777" w:rsidR="00A933EE" w:rsidRPr="00832FD4" w:rsidRDefault="00A933E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14:paraId="5ED479F1" w14:textId="5BF941E4" w:rsidR="00A933EE" w:rsidRDefault="00B45AF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31</w:t>
            </w:r>
            <w:r w:rsidR="00A933E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3" w:type="dxa"/>
            <w:gridSpan w:val="2"/>
          </w:tcPr>
          <w:p w14:paraId="1856F5D5" w14:textId="77777777" w:rsidR="00A933EE" w:rsidRPr="00832FD4" w:rsidRDefault="00A933E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gridSpan w:val="2"/>
          </w:tcPr>
          <w:p w14:paraId="5B21B9B4" w14:textId="3B1E79C6" w:rsidR="00A933EE" w:rsidRDefault="00B45AF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left="-106" w:right="-1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30</w:t>
            </w:r>
            <w:r w:rsidR="004433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332D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0" w:type="dxa"/>
            <w:gridSpan w:val="3"/>
          </w:tcPr>
          <w:p w14:paraId="37DE199D" w14:textId="77777777" w:rsidR="00A933EE" w:rsidRPr="00832FD4" w:rsidRDefault="00A933E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3"/>
          </w:tcPr>
          <w:p w14:paraId="5E89731A" w14:textId="306FCFB3" w:rsidR="00A933EE" w:rsidRDefault="00B45AF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31</w:t>
            </w:r>
            <w:r w:rsidR="00A933E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933EE" w:rsidRPr="00832FD4" w14:paraId="0B91322E" w14:textId="77777777" w:rsidTr="002853CA">
        <w:trPr>
          <w:gridAfter w:val="1"/>
          <w:wAfter w:w="31" w:type="dxa"/>
        </w:trPr>
        <w:tc>
          <w:tcPr>
            <w:tcW w:w="4048" w:type="dxa"/>
          </w:tcPr>
          <w:p w14:paraId="6DBB2BCB" w14:textId="77777777" w:rsidR="00A933EE" w:rsidRPr="00832FD4" w:rsidRDefault="00A933E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08BF179" w14:textId="6EB81503" w:rsidR="00A933EE" w:rsidRPr="00832FD4" w:rsidRDefault="00B45AF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</w:t>
            </w:r>
            <w:r w:rsidRPr="00B45AFE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  <w:tc>
          <w:tcPr>
            <w:tcW w:w="290" w:type="dxa"/>
          </w:tcPr>
          <w:p w14:paraId="53BB89FE" w14:textId="77777777" w:rsidR="00A933EE" w:rsidRPr="00832FD4" w:rsidRDefault="00A933E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14:paraId="5CA9C9B6" w14:textId="5F3DCA85" w:rsidR="00A933EE" w:rsidRPr="00832FD4" w:rsidRDefault="00B45AF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B45AFE">
              <w:rPr>
                <w:rFonts w:ascii="Angsana New" w:hAnsi="Angsana New"/>
                <w:sz w:val="30"/>
                <w:szCs w:val="30"/>
              </w:rPr>
              <w:t>6</w:t>
            </w:r>
            <w:r w:rsidRPr="00B45AF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43" w:type="dxa"/>
            <w:gridSpan w:val="2"/>
          </w:tcPr>
          <w:p w14:paraId="78AC2F4B" w14:textId="77777777" w:rsidR="00A933EE" w:rsidRPr="00832FD4" w:rsidRDefault="00A933E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gridSpan w:val="2"/>
          </w:tcPr>
          <w:p w14:paraId="009F4AD5" w14:textId="06E12F1E" w:rsidR="00A933EE" w:rsidRPr="00832FD4" w:rsidRDefault="00B45AF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</w:t>
            </w:r>
            <w:r w:rsidRPr="00B45AFE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  <w:tc>
          <w:tcPr>
            <w:tcW w:w="290" w:type="dxa"/>
            <w:gridSpan w:val="3"/>
          </w:tcPr>
          <w:p w14:paraId="7A068725" w14:textId="77777777" w:rsidR="00A933EE" w:rsidRPr="00832FD4" w:rsidRDefault="00A933E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3"/>
          </w:tcPr>
          <w:p w14:paraId="677B985E" w14:textId="70E65FF7" w:rsidR="00A933EE" w:rsidRPr="00832FD4" w:rsidRDefault="00B45AF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B45AFE">
              <w:rPr>
                <w:rFonts w:ascii="Angsana New" w:hAnsi="Angsana New"/>
                <w:sz w:val="30"/>
                <w:szCs w:val="30"/>
              </w:rPr>
              <w:t>6</w:t>
            </w:r>
            <w:r w:rsidRPr="00B45AF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BB36C8" w:rsidRPr="00537579" w14:paraId="0952471F" w14:textId="77777777" w:rsidTr="002853CA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2"/>
          <w:wAfter w:w="50" w:type="dxa"/>
          <w:tblHeader/>
        </w:trPr>
        <w:tc>
          <w:tcPr>
            <w:tcW w:w="4048" w:type="dxa"/>
          </w:tcPr>
          <w:p w14:paraId="5C3ED4FE" w14:textId="77777777" w:rsidR="00BB36C8" w:rsidRPr="00537579" w:rsidRDefault="00BB36C8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12"/>
            <w:tcBorders>
              <w:bottom w:val="nil"/>
            </w:tcBorders>
            <w:vAlign w:val="bottom"/>
          </w:tcPr>
          <w:p w14:paraId="717DFCA5" w14:textId="77777777" w:rsidR="00BB36C8" w:rsidRPr="00537579" w:rsidRDefault="00BB36C8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757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375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B6027" w:rsidRPr="00537579" w14:paraId="37F51D2C" w14:textId="77777777" w:rsidTr="002853CA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2"/>
          <w:wAfter w:w="50" w:type="dxa"/>
        </w:trPr>
        <w:tc>
          <w:tcPr>
            <w:tcW w:w="4048" w:type="dxa"/>
            <w:tcBorders>
              <w:top w:val="nil"/>
              <w:bottom w:val="nil"/>
            </w:tcBorders>
          </w:tcPr>
          <w:p w14:paraId="347F296F" w14:textId="77777777" w:rsidR="007B6027" w:rsidRPr="00537579" w:rsidRDefault="007B6027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7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3757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0D655182" w14:textId="77777777" w:rsidR="007B6027" w:rsidRPr="00371F9F" w:rsidRDefault="00857357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2F494F6" w14:textId="77777777" w:rsidR="007B6027" w:rsidRPr="00371F9F" w:rsidRDefault="007B6027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</w:tcPr>
          <w:p w14:paraId="7C0365B3" w14:textId="77777777" w:rsidR="007B6027" w:rsidRPr="00371F9F" w:rsidRDefault="007B6027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1F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tcBorders>
              <w:top w:val="nil"/>
              <w:bottom w:val="nil"/>
            </w:tcBorders>
          </w:tcPr>
          <w:p w14:paraId="2961770C" w14:textId="77777777" w:rsidR="007B6027" w:rsidRPr="00537579" w:rsidRDefault="007B6027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gridSpan w:val="2"/>
            <w:tcBorders>
              <w:top w:val="nil"/>
              <w:bottom w:val="nil"/>
            </w:tcBorders>
          </w:tcPr>
          <w:p w14:paraId="1B20CADF" w14:textId="7B51C116" w:rsidR="007B6027" w:rsidRPr="00471101" w:rsidRDefault="00B45AF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70" w:lineRule="exact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520</w:t>
            </w:r>
            <w:r w:rsidR="00C60818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217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41399BD" w14:textId="77777777" w:rsidR="007B6027" w:rsidRPr="00635F0F" w:rsidRDefault="007B6027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70" w:lineRule="exact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nil"/>
            </w:tcBorders>
          </w:tcPr>
          <w:p w14:paraId="0EFDC181" w14:textId="70EB09A0" w:rsidR="007B6027" w:rsidRPr="00D85B3D" w:rsidRDefault="00B45AF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70" w:lineRule="exact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543</w:t>
            </w:r>
            <w:r w:rsidR="00B90188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717</w:t>
            </w:r>
          </w:p>
        </w:tc>
      </w:tr>
      <w:tr w:rsidR="00857357" w:rsidRPr="00537579" w14:paraId="45642856" w14:textId="77777777" w:rsidTr="002853CA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2"/>
          <w:wAfter w:w="50" w:type="dxa"/>
        </w:trPr>
        <w:tc>
          <w:tcPr>
            <w:tcW w:w="4048" w:type="dxa"/>
            <w:tcBorders>
              <w:top w:val="nil"/>
              <w:bottom w:val="nil"/>
            </w:tcBorders>
          </w:tcPr>
          <w:p w14:paraId="516CFA60" w14:textId="77777777" w:rsidR="00857357" w:rsidRPr="00537579" w:rsidRDefault="00857357" w:rsidP="0085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7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F135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5CCE0319" w14:textId="77777777" w:rsidR="00857357" w:rsidRPr="00371F9F" w:rsidRDefault="00857357" w:rsidP="0085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6659C832" w14:textId="77777777" w:rsidR="00857357" w:rsidRPr="00C567C2" w:rsidRDefault="00857357" w:rsidP="0085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nil"/>
              <w:bottom w:val="nil"/>
            </w:tcBorders>
          </w:tcPr>
          <w:p w14:paraId="1D621882" w14:textId="58075FF4" w:rsidR="00857357" w:rsidRPr="00471101" w:rsidRDefault="00B45AFE" w:rsidP="0085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35</w:t>
            </w:r>
            <w:r w:rsidR="00857357" w:rsidRPr="00471101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243" w:type="dxa"/>
            <w:gridSpan w:val="2"/>
            <w:tcBorders>
              <w:top w:val="nil"/>
              <w:bottom w:val="nil"/>
            </w:tcBorders>
          </w:tcPr>
          <w:p w14:paraId="5752EDBF" w14:textId="77777777" w:rsidR="00857357" w:rsidRPr="00537579" w:rsidRDefault="00857357" w:rsidP="0085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gridSpan w:val="2"/>
            <w:tcBorders>
              <w:top w:val="nil"/>
              <w:bottom w:val="nil"/>
            </w:tcBorders>
          </w:tcPr>
          <w:p w14:paraId="23778CE8" w14:textId="77777777" w:rsidR="00857357" w:rsidRPr="00371F9F" w:rsidRDefault="00857357" w:rsidP="0085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C6575ED" w14:textId="77777777" w:rsidR="00857357" w:rsidRPr="00635F0F" w:rsidRDefault="00857357" w:rsidP="0085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70" w:lineRule="exact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nil"/>
            </w:tcBorders>
          </w:tcPr>
          <w:p w14:paraId="1B69D02E" w14:textId="43C961B0" w:rsidR="00857357" w:rsidRDefault="00B45AFE" w:rsidP="0085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70" w:lineRule="exact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</w:t>
            </w:r>
            <w:r w:rsidR="00857357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321</w:t>
            </w:r>
          </w:p>
        </w:tc>
      </w:tr>
      <w:tr w:rsidR="00471101" w:rsidRPr="00537579" w14:paraId="5DAA0D10" w14:textId="77777777" w:rsidTr="002853CA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48" w:type="dxa"/>
            <w:tcBorders>
              <w:top w:val="nil"/>
              <w:bottom w:val="nil"/>
            </w:tcBorders>
          </w:tcPr>
          <w:p w14:paraId="2E6C4ADA" w14:textId="77777777" w:rsidR="00471101" w:rsidRPr="00537579" w:rsidRDefault="00471101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7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F135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</w:tcPr>
          <w:p w14:paraId="0B805E59" w14:textId="11804C1D" w:rsidR="00471101" w:rsidRPr="00471101" w:rsidRDefault="00B45AF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21</w:t>
            </w:r>
            <w:r w:rsidR="00857357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428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56B024F1" w14:textId="77777777" w:rsidR="00471101" w:rsidRPr="00C567C2" w:rsidRDefault="00471101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top w:val="nil"/>
              <w:bottom w:val="single" w:sz="4" w:space="0" w:color="auto"/>
            </w:tcBorders>
          </w:tcPr>
          <w:p w14:paraId="3E861CA0" w14:textId="19C733DA" w:rsidR="00471101" w:rsidRPr="00471101" w:rsidRDefault="00B45AF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</w:t>
            </w:r>
            <w:r w:rsidR="00471101" w:rsidRPr="00471101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985</w:t>
            </w:r>
          </w:p>
        </w:tc>
        <w:tc>
          <w:tcPr>
            <w:tcW w:w="245" w:type="dxa"/>
            <w:gridSpan w:val="2"/>
            <w:tcBorders>
              <w:top w:val="nil"/>
              <w:bottom w:val="nil"/>
            </w:tcBorders>
          </w:tcPr>
          <w:p w14:paraId="3A04EF41" w14:textId="77777777" w:rsidR="00471101" w:rsidRPr="00537579" w:rsidRDefault="00471101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tcBorders>
              <w:top w:val="nil"/>
              <w:bottom w:val="single" w:sz="4" w:space="0" w:color="auto"/>
            </w:tcBorders>
          </w:tcPr>
          <w:p w14:paraId="6A5B753D" w14:textId="77777777" w:rsidR="00471101" w:rsidRPr="00371F9F" w:rsidRDefault="00C60818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bottom w:val="nil"/>
            </w:tcBorders>
          </w:tcPr>
          <w:p w14:paraId="51ADA330" w14:textId="77777777" w:rsidR="00471101" w:rsidRPr="00371F9F" w:rsidRDefault="00471101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3"/>
            <w:tcBorders>
              <w:top w:val="nil"/>
              <w:bottom w:val="single" w:sz="4" w:space="0" w:color="auto"/>
            </w:tcBorders>
          </w:tcPr>
          <w:p w14:paraId="0D5A5636" w14:textId="77777777" w:rsidR="00471101" w:rsidRPr="00371F9F" w:rsidRDefault="00471101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371F9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1101" w:rsidRPr="00537579" w14:paraId="227A9D93" w14:textId="77777777" w:rsidTr="002853CA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48" w:type="dxa"/>
            <w:tcBorders>
              <w:top w:val="nil"/>
              <w:bottom w:val="nil"/>
            </w:tcBorders>
          </w:tcPr>
          <w:p w14:paraId="5FC40889" w14:textId="77777777" w:rsidR="00471101" w:rsidRPr="00371F9F" w:rsidRDefault="00371F9F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1F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7E8854EB" w14:textId="20E9F7C2" w:rsidR="00471101" w:rsidRPr="0082305E" w:rsidRDefault="00B45AF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37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85735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428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F2EC3D1" w14:textId="77777777" w:rsidR="00471101" w:rsidRPr="00C567C2" w:rsidRDefault="00471101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01AF9EC" w14:textId="0959516E" w:rsidR="00471101" w:rsidRPr="0082305E" w:rsidRDefault="00B45AF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7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  <w:r w:rsidR="0047110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216</w:t>
            </w:r>
          </w:p>
        </w:tc>
        <w:tc>
          <w:tcPr>
            <w:tcW w:w="245" w:type="dxa"/>
            <w:gridSpan w:val="2"/>
            <w:tcBorders>
              <w:top w:val="nil"/>
              <w:bottom w:val="nil"/>
            </w:tcBorders>
          </w:tcPr>
          <w:p w14:paraId="35F2BA23" w14:textId="77777777" w:rsidR="00471101" w:rsidRPr="00537579" w:rsidRDefault="00471101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DB9DAB" w14:textId="0A3A463A" w:rsidR="00471101" w:rsidRPr="00D85B3D" w:rsidRDefault="00B45AF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70" w:lineRule="exact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520</w:t>
            </w:r>
            <w:r w:rsidR="00C6081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217</w:t>
            </w:r>
          </w:p>
        </w:tc>
        <w:tc>
          <w:tcPr>
            <w:tcW w:w="270" w:type="dxa"/>
            <w:gridSpan w:val="3"/>
            <w:tcBorders>
              <w:top w:val="nil"/>
              <w:bottom w:val="nil"/>
            </w:tcBorders>
          </w:tcPr>
          <w:p w14:paraId="733C7180" w14:textId="77777777" w:rsidR="00471101" w:rsidRPr="00635F0F" w:rsidRDefault="00471101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70" w:lineRule="exact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0DB272B" w14:textId="6550C07D" w:rsidR="00471101" w:rsidRPr="00471101" w:rsidRDefault="00B45AF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70" w:lineRule="exact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569</w:t>
            </w:r>
            <w:r w:rsidR="00471101" w:rsidRPr="0047110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038</w:t>
            </w:r>
          </w:p>
        </w:tc>
      </w:tr>
    </w:tbl>
    <w:p w14:paraId="54FBDB1B" w14:textId="77777777" w:rsidR="001E3CB8" w:rsidRDefault="001E3CB8" w:rsidP="00D133DB">
      <w:pPr>
        <w:spacing w:line="370" w:lineRule="exact"/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60"/>
        <w:gridCol w:w="290"/>
        <w:gridCol w:w="1107"/>
        <w:gridCol w:w="243"/>
        <w:gridCol w:w="1060"/>
        <w:gridCol w:w="20"/>
        <w:gridCol w:w="270"/>
        <w:gridCol w:w="1080"/>
      </w:tblGrid>
      <w:tr w:rsidR="00F550F8" w:rsidRPr="00832FD4" w14:paraId="74D17332" w14:textId="77777777" w:rsidTr="000B249F">
        <w:trPr>
          <w:tblHeader/>
        </w:trPr>
        <w:tc>
          <w:tcPr>
            <w:tcW w:w="4050" w:type="dxa"/>
          </w:tcPr>
          <w:p w14:paraId="5E0CA44E" w14:textId="033CA2BD" w:rsidR="00F550F8" w:rsidRPr="00832FD4" w:rsidRDefault="00F550F8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7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21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2457" w:type="dxa"/>
            <w:gridSpan w:val="3"/>
          </w:tcPr>
          <w:p w14:paraId="26082166" w14:textId="77777777" w:rsidR="00F550F8" w:rsidRDefault="00F550F8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20F61076" w14:textId="77777777" w:rsidR="00F550F8" w:rsidRPr="00832FD4" w:rsidRDefault="00F550F8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1AE24082" w14:textId="77777777" w:rsidR="00F550F8" w:rsidRDefault="00F550F8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33EE" w:rsidRPr="00832FD4" w14:paraId="6C7B88EF" w14:textId="77777777" w:rsidTr="000B249F">
        <w:trPr>
          <w:tblHeader/>
        </w:trPr>
        <w:tc>
          <w:tcPr>
            <w:tcW w:w="4050" w:type="dxa"/>
          </w:tcPr>
          <w:p w14:paraId="223D394E" w14:textId="77777777" w:rsidR="00A933EE" w:rsidRPr="00832FD4" w:rsidRDefault="00A933E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21CC2DCB" w14:textId="11557898" w:rsidR="00A933EE" w:rsidRDefault="00B45AF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left="-106" w:right="-1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30</w:t>
            </w:r>
            <w:r w:rsidR="004433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332D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0" w:type="dxa"/>
          </w:tcPr>
          <w:p w14:paraId="31059106" w14:textId="77777777" w:rsidR="00A933EE" w:rsidRPr="00832FD4" w:rsidRDefault="00A933E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D996993" w14:textId="0608BE7A" w:rsidR="00A933EE" w:rsidRDefault="00B45AF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31</w:t>
            </w:r>
            <w:r w:rsidR="00A933E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3" w:type="dxa"/>
          </w:tcPr>
          <w:p w14:paraId="4173F070" w14:textId="77777777" w:rsidR="00A933EE" w:rsidRPr="00832FD4" w:rsidRDefault="00A933E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17DBCFD5" w14:textId="7C43E104" w:rsidR="00A933EE" w:rsidRDefault="00B45AF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left="-106" w:right="-1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30</w:t>
            </w:r>
            <w:r w:rsidR="004433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332D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0" w:type="dxa"/>
            <w:gridSpan w:val="2"/>
          </w:tcPr>
          <w:p w14:paraId="66C0DB5E" w14:textId="77777777" w:rsidR="00A933EE" w:rsidRPr="00832FD4" w:rsidRDefault="00A933E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AC9FCF" w14:textId="01112973" w:rsidR="00A933EE" w:rsidRDefault="00B45AF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31</w:t>
            </w:r>
            <w:r w:rsidR="00A933E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933EE" w:rsidRPr="00832FD4" w14:paraId="250F7D39" w14:textId="77777777" w:rsidTr="000B249F">
        <w:trPr>
          <w:tblHeader/>
        </w:trPr>
        <w:tc>
          <w:tcPr>
            <w:tcW w:w="4050" w:type="dxa"/>
          </w:tcPr>
          <w:p w14:paraId="5A4136A1" w14:textId="77777777" w:rsidR="00A933EE" w:rsidRPr="00832FD4" w:rsidRDefault="00A933E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12D9976E" w14:textId="2E7D823E" w:rsidR="00A933EE" w:rsidRPr="00832FD4" w:rsidRDefault="00B45AF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</w:t>
            </w:r>
            <w:r w:rsidRPr="00B45AFE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  <w:tc>
          <w:tcPr>
            <w:tcW w:w="290" w:type="dxa"/>
          </w:tcPr>
          <w:p w14:paraId="409321BD" w14:textId="77777777" w:rsidR="00A933EE" w:rsidRPr="00832FD4" w:rsidRDefault="00A933E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7823423" w14:textId="003FA701" w:rsidR="00A933EE" w:rsidRPr="00832FD4" w:rsidRDefault="00B45AF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B45AFE">
              <w:rPr>
                <w:rFonts w:ascii="Angsana New" w:hAnsi="Angsana New"/>
                <w:sz w:val="30"/>
                <w:szCs w:val="30"/>
              </w:rPr>
              <w:t>6</w:t>
            </w:r>
            <w:r w:rsidRPr="00B45AF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091712D0" w14:textId="77777777" w:rsidR="00A933EE" w:rsidRPr="00832FD4" w:rsidRDefault="00A933E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55395ED9" w14:textId="61CA4691" w:rsidR="00A933EE" w:rsidRPr="00832FD4" w:rsidRDefault="00B45AF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</w:t>
            </w:r>
            <w:r w:rsidRPr="00B45AFE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  <w:tc>
          <w:tcPr>
            <w:tcW w:w="290" w:type="dxa"/>
            <w:gridSpan w:val="2"/>
          </w:tcPr>
          <w:p w14:paraId="14F887E5" w14:textId="77777777" w:rsidR="00A933EE" w:rsidRPr="00832FD4" w:rsidRDefault="00A933E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822699" w14:textId="20CD2849" w:rsidR="00A933EE" w:rsidRPr="00832FD4" w:rsidRDefault="00B45AF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B45AFE">
              <w:rPr>
                <w:rFonts w:ascii="Angsana New" w:hAnsi="Angsana New"/>
                <w:sz w:val="30"/>
                <w:szCs w:val="30"/>
              </w:rPr>
              <w:t>6</w:t>
            </w:r>
            <w:r w:rsidRPr="00B45AF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F550F8" w:rsidRPr="00537579" w14:paraId="4AF25537" w14:textId="77777777" w:rsidTr="000B249F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4050" w:type="dxa"/>
          </w:tcPr>
          <w:p w14:paraId="5E43ABAD" w14:textId="77777777" w:rsidR="00F550F8" w:rsidRPr="00537579" w:rsidRDefault="00F550F8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tcBorders>
              <w:bottom w:val="nil"/>
            </w:tcBorders>
            <w:vAlign w:val="bottom"/>
          </w:tcPr>
          <w:p w14:paraId="651DFFFC" w14:textId="77777777" w:rsidR="00F550F8" w:rsidRPr="00537579" w:rsidRDefault="00F550F8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757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375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90188" w:rsidRPr="00537579" w14:paraId="460AA776" w14:textId="77777777" w:rsidTr="001E3CB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14:paraId="4DBC03AF" w14:textId="77777777" w:rsidR="00B90188" w:rsidRPr="00537579" w:rsidRDefault="00B90188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7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3757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40E62F35" w14:textId="77777777" w:rsidR="00B90188" w:rsidRPr="0092060D" w:rsidRDefault="00857357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59ADEDE7" w14:textId="77777777" w:rsidR="00B90188" w:rsidRPr="0092060D" w:rsidRDefault="00B90188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nil"/>
            </w:tcBorders>
            <w:vAlign w:val="bottom"/>
          </w:tcPr>
          <w:p w14:paraId="008C951B" w14:textId="77777777" w:rsidR="00B90188" w:rsidRPr="0092060D" w:rsidRDefault="00B90188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9206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C40ECA6" w14:textId="77777777" w:rsidR="00B90188" w:rsidRPr="00537579" w:rsidRDefault="00B90188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</w:tcPr>
          <w:p w14:paraId="51C36CDA" w14:textId="5FB1388F" w:rsidR="00B90188" w:rsidRPr="00296973" w:rsidRDefault="00B45AF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23</w:t>
            </w:r>
            <w:r w:rsidR="00C60818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572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33D6A7" w14:textId="77777777" w:rsidR="00B90188" w:rsidRPr="00635F0F" w:rsidRDefault="00B90188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CBE9298" w14:textId="064E0397" w:rsidR="00B90188" w:rsidRPr="00296973" w:rsidRDefault="00B90188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70" w:lineRule="exact"/>
              <w:ind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45AFE" w:rsidRPr="00B45AFE">
              <w:rPr>
                <w:rFonts w:ascii="Angsana New" w:hAnsi="Angsana New"/>
                <w:sz w:val="30"/>
                <w:szCs w:val="30"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45AFE" w:rsidRPr="00B45AFE">
              <w:rPr>
                <w:rFonts w:ascii="Angsana New" w:hAnsi="Angsana New"/>
                <w:sz w:val="30"/>
                <w:szCs w:val="30"/>
              </w:rPr>
              <w:t>828</w:t>
            </w:r>
          </w:p>
        </w:tc>
      </w:tr>
      <w:tr w:rsidR="00857357" w:rsidRPr="00537579" w14:paraId="79936C2D" w14:textId="77777777" w:rsidTr="001E3CB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14:paraId="21C73655" w14:textId="77777777" w:rsidR="00857357" w:rsidRPr="00537579" w:rsidRDefault="00857357" w:rsidP="0085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7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0" w:type="dxa"/>
            <w:tcBorders>
              <w:top w:val="nil"/>
              <w:bottom w:val="nil"/>
            </w:tcBorders>
            <w:vAlign w:val="bottom"/>
          </w:tcPr>
          <w:p w14:paraId="727C13E6" w14:textId="77777777" w:rsidR="00857357" w:rsidRPr="0092060D" w:rsidRDefault="00857357" w:rsidP="0085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1D14412A" w14:textId="77777777" w:rsidR="00857357" w:rsidRPr="00C567C2" w:rsidRDefault="00857357" w:rsidP="0085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14:paraId="2D149D3C" w14:textId="031DE6CC" w:rsidR="00857357" w:rsidRPr="00832FD4" w:rsidRDefault="00B45AFE" w:rsidP="0085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15</w:t>
            </w:r>
            <w:r w:rsidR="00857357" w:rsidRPr="00A11EA4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306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0AE0CA63" w14:textId="77777777" w:rsidR="00857357" w:rsidRPr="00635F0F" w:rsidRDefault="00857357" w:rsidP="0085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vAlign w:val="bottom"/>
          </w:tcPr>
          <w:p w14:paraId="6CC0E54B" w14:textId="77777777" w:rsidR="00857357" w:rsidRPr="0092060D" w:rsidRDefault="00857357" w:rsidP="0085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296A54" w14:textId="77777777" w:rsidR="00857357" w:rsidRPr="00635F0F" w:rsidRDefault="00857357" w:rsidP="0085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2E0EA90" w14:textId="176C076F" w:rsidR="00857357" w:rsidRPr="00296973" w:rsidRDefault="00B45AFE" w:rsidP="0085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70" w:lineRule="exact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14</w:t>
            </w:r>
            <w:r w:rsidR="00857357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474</w:t>
            </w:r>
          </w:p>
        </w:tc>
      </w:tr>
      <w:tr w:rsidR="001E3CB8" w:rsidRPr="00537579" w14:paraId="57406B3F" w14:textId="77777777" w:rsidTr="001E3CB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14:paraId="27AA00B2" w14:textId="77777777" w:rsidR="001E3CB8" w:rsidRDefault="001E3CB8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7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F135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  <w:vAlign w:val="bottom"/>
          </w:tcPr>
          <w:p w14:paraId="3FE97A5D" w14:textId="2E95E2E7" w:rsidR="001E3CB8" w:rsidRPr="00545087" w:rsidRDefault="00B45AF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7B08297C" w14:textId="77777777" w:rsidR="001E3CB8" w:rsidRPr="00C567C2" w:rsidRDefault="001E3CB8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</w:tcBorders>
          </w:tcPr>
          <w:p w14:paraId="032C62E0" w14:textId="77777777" w:rsidR="001E3CB8" w:rsidRPr="0092060D" w:rsidRDefault="001E3CB8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9206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8D9E358" w14:textId="77777777" w:rsidR="001E3CB8" w:rsidRPr="0092060D" w:rsidRDefault="001E3CB8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39F39B1C" w14:textId="77777777" w:rsidR="001E3CB8" w:rsidRPr="0092060D" w:rsidRDefault="00D92C55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92607B" w14:textId="77777777" w:rsidR="001E3CB8" w:rsidRPr="0092060D" w:rsidRDefault="001E3CB8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812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778C2A51" w14:textId="77777777" w:rsidR="001E3CB8" w:rsidRPr="0092060D" w:rsidRDefault="001E3CB8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370" w:lineRule="exact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92060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0188" w:rsidRPr="00635F0F" w14:paraId="26B13F8B" w14:textId="77777777" w:rsidTr="00B82CC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14:paraId="5D5F399C" w14:textId="77777777" w:rsidR="00B90188" w:rsidRPr="00635F0F" w:rsidRDefault="00B90188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5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2931FAD4" w14:textId="1625D027" w:rsidR="00B90188" w:rsidRPr="00296973" w:rsidRDefault="00B45AF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370" w:lineRule="exac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229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7D7052BB" w14:textId="77777777" w:rsidR="00B90188" w:rsidRPr="00635F0F" w:rsidRDefault="00B90188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5922C738" w14:textId="04D9D940" w:rsidR="00B90188" w:rsidRPr="001E78F9" w:rsidRDefault="00B45AF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7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B90188" w:rsidRPr="001E78F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306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6418FC7" w14:textId="77777777" w:rsidR="00B90188" w:rsidRPr="00635F0F" w:rsidRDefault="00B90188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35965E" w14:textId="044A2DDD" w:rsidR="00B90188" w:rsidRPr="00296973" w:rsidRDefault="00B45AF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370" w:lineRule="exac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D92C5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572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D65C27" w14:textId="77777777" w:rsidR="00B90188" w:rsidRPr="00635F0F" w:rsidRDefault="00B90188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9A335D" w14:textId="4A674C4C" w:rsidR="00B90188" w:rsidRPr="007B55A8" w:rsidRDefault="00B45AFE" w:rsidP="00D1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70" w:lineRule="exact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B90188" w:rsidRPr="007B55A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302</w:t>
            </w:r>
          </w:p>
        </w:tc>
      </w:tr>
      <w:tr w:rsidR="00874B69" w:rsidRPr="00A31EF4" w14:paraId="46ABEC5A" w14:textId="77777777" w:rsidTr="00B82CC7">
        <w:tc>
          <w:tcPr>
            <w:tcW w:w="4050" w:type="dxa"/>
          </w:tcPr>
          <w:p w14:paraId="78DF7948" w14:textId="77777777" w:rsidR="00874B69" w:rsidRPr="00A31EF4" w:rsidRDefault="00874B69" w:rsidP="00A31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3"/>
          </w:tcPr>
          <w:p w14:paraId="303CAB6E" w14:textId="77777777" w:rsidR="00874B69" w:rsidRPr="00A31EF4" w:rsidRDefault="00874B69" w:rsidP="00A31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22896092" w14:textId="77777777" w:rsidR="00874B69" w:rsidRPr="00A31EF4" w:rsidRDefault="00874B69" w:rsidP="00A31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30" w:type="dxa"/>
            <w:gridSpan w:val="4"/>
          </w:tcPr>
          <w:p w14:paraId="0B4A9111" w14:textId="77777777" w:rsidR="00874B69" w:rsidRPr="00A31EF4" w:rsidRDefault="00874B69" w:rsidP="00A31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D7784D" w:rsidRPr="00A31EF4" w14:paraId="2B39A3FC" w14:textId="77777777" w:rsidTr="00B82CC7">
        <w:tc>
          <w:tcPr>
            <w:tcW w:w="4050" w:type="dxa"/>
          </w:tcPr>
          <w:p w14:paraId="4C9714DB" w14:textId="483BE4B5" w:rsidR="00D7784D" w:rsidRPr="00A31EF4" w:rsidRDefault="00D7784D" w:rsidP="00A31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21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2457" w:type="dxa"/>
            <w:gridSpan w:val="3"/>
          </w:tcPr>
          <w:p w14:paraId="5B07FF6E" w14:textId="77777777" w:rsidR="00D7784D" w:rsidRPr="00A31EF4" w:rsidRDefault="00D7784D" w:rsidP="00A31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1E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5CDF120D" w14:textId="77777777" w:rsidR="00D7784D" w:rsidRPr="00A31EF4" w:rsidRDefault="00D7784D" w:rsidP="00A31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74C4568F" w14:textId="77777777" w:rsidR="00D7784D" w:rsidRPr="00A31EF4" w:rsidRDefault="00D7784D" w:rsidP="00A31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1E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33EE" w:rsidRPr="00832FD4" w14:paraId="2592275E" w14:textId="77777777" w:rsidTr="00B82CC7">
        <w:tc>
          <w:tcPr>
            <w:tcW w:w="4050" w:type="dxa"/>
          </w:tcPr>
          <w:p w14:paraId="5D54D416" w14:textId="77777777"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1A592C28" w14:textId="6E02E484" w:rsidR="00A933EE" w:rsidRDefault="00B45AF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30</w:t>
            </w:r>
            <w:r w:rsidR="004433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332D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0" w:type="dxa"/>
          </w:tcPr>
          <w:p w14:paraId="69FFBE0A" w14:textId="77777777"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32A78BA" w14:textId="1D1BB776" w:rsidR="00A933EE" w:rsidRDefault="00B45AF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31</w:t>
            </w:r>
            <w:r w:rsidR="00A933E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3" w:type="dxa"/>
          </w:tcPr>
          <w:p w14:paraId="5F662B0B" w14:textId="77777777"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6D8E3D07" w14:textId="709B0F6A" w:rsidR="00A933EE" w:rsidRDefault="00B45AF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30</w:t>
            </w:r>
            <w:r w:rsidR="004433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332D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0" w:type="dxa"/>
            <w:gridSpan w:val="2"/>
          </w:tcPr>
          <w:p w14:paraId="04C8354D" w14:textId="77777777"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B172EA" w14:textId="515F4CB6" w:rsidR="00A933EE" w:rsidRDefault="00B45AF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31</w:t>
            </w:r>
            <w:r w:rsidR="00A933E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933EE" w:rsidRPr="00832FD4" w14:paraId="3A6B8946" w14:textId="77777777" w:rsidTr="00B82CC7">
        <w:tc>
          <w:tcPr>
            <w:tcW w:w="4050" w:type="dxa"/>
          </w:tcPr>
          <w:p w14:paraId="72FD0900" w14:textId="77777777"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704F4C9E" w14:textId="233748B3" w:rsidR="00A933EE" w:rsidRPr="00832FD4" w:rsidRDefault="00B45AF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</w:t>
            </w:r>
            <w:r w:rsidRPr="00B45AFE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  <w:tc>
          <w:tcPr>
            <w:tcW w:w="290" w:type="dxa"/>
          </w:tcPr>
          <w:p w14:paraId="2D3B40E9" w14:textId="77777777"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535F9B1" w14:textId="5E9E4B13" w:rsidR="00A933EE" w:rsidRPr="00832FD4" w:rsidRDefault="00B45AF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B45AFE">
              <w:rPr>
                <w:rFonts w:ascii="Angsana New" w:hAnsi="Angsana New"/>
                <w:sz w:val="30"/>
                <w:szCs w:val="30"/>
              </w:rPr>
              <w:t>6</w:t>
            </w:r>
            <w:r w:rsidRPr="00B45AF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12B8ED58" w14:textId="77777777"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5B760DFA" w14:textId="05469E4A" w:rsidR="00A933EE" w:rsidRPr="00832FD4" w:rsidRDefault="00B45AF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</w:t>
            </w:r>
            <w:r w:rsidRPr="00B45AFE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  <w:tc>
          <w:tcPr>
            <w:tcW w:w="290" w:type="dxa"/>
            <w:gridSpan w:val="2"/>
          </w:tcPr>
          <w:p w14:paraId="5B0314D3" w14:textId="77777777"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42B6CD" w14:textId="618650F8" w:rsidR="00A933EE" w:rsidRPr="00832FD4" w:rsidRDefault="00B45AF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B45AFE">
              <w:rPr>
                <w:rFonts w:ascii="Angsana New" w:hAnsi="Angsana New"/>
                <w:sz w:val="30"/>
                <w:szCs w:val="30"/>
              </w:rPr>
              <w:t>6</w:t>
            </w:r>
            <w:r w:rsidRPr="00B45AF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D7784D" w:rsidRPr="00537579" w14:paraId="77A6F385" w14:textId="77777777" w:rsidTr="00F550F8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4050" w:type="dxa"/>
          </w:tcPr>
          <w:p w14:paraId="4A7E221D" w14:textId="77777777" w:rsidR="00D7784D" w:rsidRPr="00537579" w:rsidRDefault="00D7784D" w:rsidP="003F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tcBorders>
              <w:bottom w:val="nil"/>
            </w:tcBorders>
            <w:vAlign w:val="bottom"/>
          </w:tcPr>
          <w:p w14:paraId="63EF8AA6" w14:textId="77777777" w:rsidR="00D7784D" w:rsidRPr="00537579" w:rsidRDefault="00D7784D" w:rsidP="003F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757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375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7784D" w:rsidRPr="00635F0F" w14:paraId="33EBC2CF" w14:textId="77777777" w:rsidTr="00B82CC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14:paraId="5AD920C3" w14:textId="77777777" w:rsidR="00D7784D" w:rsidRPr="00635F0F" w:rsidRDefault="00D7784D" w:rsidP="003F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bottom w:val="double" w:sz="4" w:space="0" w:color="auto"/>
            </w:tcBorders>
            <w:vAlign w:val="bottom"/>
          </w:tcPr>
          <w:p w14:paraId="56CAC4F6" w14:textId="77777777" w:rsidR="00D7784D" w:rsidRPr="005E397F" w:rsidRDefault="00857357" w:rsidP="00F22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BF2EF54" w14:textId="77777777" w:rsidR="00D7784D" w:rsidRPr="00635F0F" w:rsidRDefault="00D7784D" w:rsidP="00F22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bottom w:val="double" w:sz="4" w:space="0" w:color="auto"/>
            </w:tcBorders>
            <w:vAlign w:val="bottom"/>
          </w:tcPr>
          <w:p w14:paraId="71D43ACF" w14:textId="77777777" w:rsidR="00D7784D" w:rsidRPr="005E397F" w:rsidRDefault="00D7784D" w:rsidP="003F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397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5E11A78" w14:textId="77777777" w:rsidR="00D7784D" w:rsidRPr="00635F0F" w:rsidRDefault="00D7784D" w:rsidP="003F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double" w:sz="4" w:space="0" w:color="auto"/>
            </w:tcBorders>
          </w:tcPr>
          <w:p w14:paraId="57C176C9" w14:textId="34636BB1" w:rsidR="00D7784D" w:rsidRPr="00940ACB" w:rsidRDefault="00B45AFE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D92C5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675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F6ED57" w14:textId="77777777" w:rsidR="00D7784D" w:rsidRPr="00635F0F" w:rsidRDefault="00D7784D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22FBE0CC" w14:textId="3A154130" w:rsidR="00D7784D" w:rsidRPr="00296973" w:rsidRDefault="00B45AFE" w:rsidP="00B9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B90188" w:rsidRPr="00E2331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518</w:t>
            </w:r>
          </w:p>
        </w:tc>
      </w:tr>
    </w:tbl>
    <w:p w14:paraId="769D4AB9" w14:textId="22818B73" w:rsidR="00CE003D" w:rsidRDefault="00CE003D" w:rsidP="00E72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ECF9118" w14:textId="77777777" w:rsidR="00CE003D" w:rsidRDefault="00CE0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14:paraId="1246002D" w14:textId="77777777" w:rsidR="00F550F8" w:rsidRPr="00FE7FAF" w:rsidRDefault="00F550F8" w:rsidP="00E72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567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4"/>
        <w:gridCol w:w="711"/>
        <w:gridCol w:w="277"/>
        <w:gridCol w:w="799"/>
        <w:gridCol w:w="1072"/>
        <w:gridCol w:w="275"/>
        <w:gridCol w:w="1124"/>
        <w:gridCol w:w="281"/>
        <w:gridCol w:w="1048"/>
        <w:gridCol w:w="37"/>
        <w:gridCol w:w="235"/>
        <w:gridCol w:w="37"/>
        <w:gridCol w:w="1050"/>
      </w:tblGrid>
      <w:tr w:rsidR="00812EC1" w:rsidRPr="00621170" w14:paraId="627007BD" w14:textId="77777777" w:rsidTr="00812EC1">
        <w:tc>
          <w:tcPr>
            <w:tcW w:w="1217" w:type="pct"/>
            <w:tcBorders>
              <w:top w:val="nil"/>
              <w:bottom w:val="nil"/>
            </w:tcBorders>
          </w:tcPr>
          <w:p w14:paraId="0B489F02" w14:textId="77777777" w:rsidR="00F13565" w:rsidRPr="00621170" w:rsidRDefault="00F13565" w:rsidP="0044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</w:t>
            </w:r>
          </w:p>
        </w:tc>
        <w:tc>
          <w:tcPr>
            <w:tcW w:w="973" w:type="pct"/>
            <w:gridSpan w:val="3"/>
            <w:tcBorders>
              <w:top w:val="nil"/>
              <w:bottom w:val="nil"/>
            </w:tcBorders>
          </w:tcPr>
          <w:p w14:paraId="7C08D6AE" w14:textId="77777777" w:rsidR="00F13565" w:rsidRPr="00D84BDD" w:rsidRDefault="00F13565" w:rsidP="0044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5" w:type="pct"/>
            <w:gridSpan w:val="3"/>
            <w:tcBorders>
              <w:top w:val="nil"/>
              <w:bottom w:val="nil"/>
            </w:tcBorders>
            <w:vAlign w:val="bottom"/>
          </w:tcPr>
          <w:p w14:paraId="7A20D1EF" w14:textId="77777777" w:rsidR="00F13565" w:rsidRPr="00621170" w:rsidRDefault="00F13565" w:rsidP="0044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5822C06C" w14:textId="77777777" w:rsidR="00F13565" w:rsidRPr="00621170" w:rsidRDefault="00F13565" w:rsidP="0044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pct"/>
            <w:gridSpan w:val="5"/>
            <w:tcBorders>
              <w:top w:val="nil"/>
              <w:bottom w:val="nil"/>
            </w:tcBorders>
          </w:tcPr>
          <w:p w14:paraId="483CE027" w14:textId="77777777" w:rsidR="00F13565" w:rsidRPr="00621170" w:rsidRDefault="00F13565" w:rsidP="0044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1F9F" w:rsidRPr="00621170" w14:paraId="366222C8" w14:textId="77777777" w:rsidTr="00812EC1">
        <w:tc>
          <w:tcPr>
            <w:tcW w:w="1217" w:type="pct"/>
          </w:tcPr>
          <w:p w14:paraId="7EE5DA1D" w14:textId="77777777" w:rsidR="00A933EE" w:rsidRPr="00621170" w:rsidRDefault="00812EC1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="00A933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บุคคล</w:t>
            </w:r>
            <w:r w:rsidR="00A933EE" w:rsidRPr="002539C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73" w:type="pct"/>
            <w:gridSpan w:val="3"/>
          </w:tcPr>
          <w:p w14:paraId="52ED7F6C" w14:textId="77777777" w:rsidR="00A933EE" w:rsidRPr="00D84BDD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4B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84" w:type="pct"/>
          </w:tcPr>
          <w:p w14:paraId="7C3E39DB" w14:textId="5368A233" w:rsidR="00A933EE" w:rsidRDefault="00B45AF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30</w:t>
            </w:r>
            <w:r w:rsidR="004433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332D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0" w:type="pct"/>
          </w:tcPr>
          <w:p w14:paraId="7A3E8EC6" w14:textId="77777777" w:rsidR="00A933EE" w:rsidRPr="00621170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4CF84AD3" w14:textId="31CBEA36" w:rsidR="00A933EE" w:rsidRDefault="00B45AF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31</w:t>
            </w:r>
            <w:r w:rsidR="00A933E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3" w:type="pct"/>
          </w:tcPr>
          <w:p w14:paraId="6C5B5518" w14:textId="77777777" w:rsidR="00A933EE" w:rsidRPr="00621170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06DC6EC3" w14:textId="1715FEEB" w:rsidR="00A933EE" w:rsidRDefault="00B45AF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30</w:t>
            </w:r>
            <w:r w:rsidR="004433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332D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  <w:gridSpan w:val="2"/>
          </w:tcPr>
          <w:p w14:paraId="5191D7D3" w14:textId="77777777" w:rsidR="00A933EE" w:rsidRPr="00621170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6311A134" w14:textId="494296D4" w:rsidR="00A933EE" w:rsidRDefault="00B45AF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31</w:t>
            </w:r>
            <w:r w:rsidR="00A933E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71F9F" w:rsidRPr="00621170" w14:paraId="34589784" w14:textId="77777777" w:rsidTr="00812EC1">
        <w:tc>
          <w:tcPr>
            <w:tcW w:w="1217" w:type="pct"/>
          </w:tcPr>
          <w:p w14:paraId="6DDD12CB" w14:textId="77777777" w:rsidR="00A933EE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87" w:type="pct"/>
            <w:vAlign w:val="center"/>
          </w:tcPr>
          <w:p w14:paraId="5526E22B" w14:textId="40A68892" w:rsidR="00A933EE" w:rsidRPr="00621170" w:rsidRDefault="00B45AF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256</w:t>
            </w:r>
            <w:r w:rsidRPr="00B45AFE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51" w:type="pct"/>
          </w:tcPr>
          <w:p w14:paraId="4FBF5F2A" w14:textId="77777777"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  <w:vAlign w:val="center"/>
          </w:tcPr>
          <w:p w14:paraId="7BB2BC66" w14:textId="342734D9" w:rsidR="00A933EE" w:rsidRPr="00621170" w:rsidRDefault="00B45AF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256</w:t>
            </w:r>
            <w:r w:rsidRPr="00B45AF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584" w:type="pct"/>
          </w:tcPr>
          <w:p w14:paraId="12F295B6" w14:textId="13CB1639" w:rsidR="00A933EE" w:rsidRPr="00832FD4" w:rsidRDefault="00B45AF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</w:t>
            </w:r>
            <w:r w:rsidRPr="00B45AFE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  <w:tc>
          <w:tcPr>
            <w:tcW w:w="150" w:type="pct"/>
          </w:tcPr>
          <w:p w14:paraId="7F6615F2" w14:textId="77777777"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0A64D2EA" w14:textId="672ECD3D" w:rsidR="00A933EE" w:rsidRPr="00832FD4" w:rsidRDefault="00B45AFE" w:rsidP="00371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B45AFE">
              <w:rPr>
                <w:rFonts w:ascii="Angsana New" w:hAnsi="Angsana New"/>
                <w:sz w:val="30"/>
                <w:szCs w:val="30"/>
              </w:rPr>
              <w:t>6</w:t>
            </w:r>
            <w:r w:rsidRPr="00B45AF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53" w:type="pct"/>
          </w:tcPr>
          <w:p w14:paraId="58FC00FF" w14:textId="77777777"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56BF13FF" w14:textId="6EFD4045" w:rsidR="00A933EE" w:rsidRPr="00832FD4" w:rsidRDefault="00B45AF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48" w:type="pct"/>
            <w:gridSpan w:val="2"/>
          </w:tcPr>
          <w:p w14:paraId="7B6F03E9" w14:textId="77777777" w:rsidR="00A933EE" w:rsidRPr="00832FD4" w:rsidRDefault="00A933E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6CF5FF86" w14:textId="3F0BD0AA" w:rsidR="00A933EE" w:rsidRPr="00832FD4" w:rsidRDefault="00B45AFE" w:rsidP="00A9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B45AFE">
              <w:rPr>
                <w:rFonts w:ascii="Angsana New" w:hAnsi="Angsana New"/>
                <w:sz w:val="30"/>
                <w:szCs w:val="30"/>
              </w:rPr>
              <w:t>6</w:t>
            </w:r>
            <w:r w:rsidRPr="00B45AF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0F1F2D" w:rsidRPr="007733D8" w14:paraId="7FDF3D13" w14:textId="77777777" w:rsidTr="00812EC1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1217" w:type="pct"/>
          </w:tcPr>
          <w:p w14:paraId="45B962B8" w14:textId="77777777" w:rsidR="000F1F2D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3" w:type="pct"/>
            <w:gridSpan w:val="3"/>
          </w:tcPr>
          <w:p w14:paraId="740CF66C" w14:textId="77777777" w:rsidR="000F1F2D" w:rsidRPr="00944507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809" w:type="pct"/>
            <w:gridSpan w:val="9"/>
          </w:tcPr>
          <w:p w14:paraId="30567550" w14:textId="77777777" w:rsidR="000F1F2D" w:rsidRPr="000F1F2D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9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F1F2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1F9F" w:rsidRPr="007733D8" w14:paraId="0491FFA0" w14:textId="77777777" w:rsidTr="00812EC1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1217" w:type="pct"/>
          </w:tcPr>
          <w:p w14:paraId="3236F8E4" w14:textId="77777777" w:rsidR="000F1F2D" w:rsidRPr="001E10FF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387" w:type="pct"/>
          </w:tcPr>
          <w:p w14:paraId="01F70764" w14:textId="77777777" w:rsidR="000F1F2D" w:rsidRPr="000037F0" w:rsidRDefault="00884E6D" w:rsidP="00371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pacing w:val="-20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0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7CE34285" w14:textId="77777777" w:rsidR="000F1F2D" w:rsidRPr="00944507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5" w:type="pct"/>
          </w:tcPr>
          <w:p w14:paraId="357BD531" w14:textId="0EF5F0A7" w:rsidR="000F1F2D" w:rsidRPr="000037F0" w:rsidRDefault="00B45AFE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pacing w:val="-20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12</w:t>
            </w:r>
            <w:r w:rsidR="000F1F2D">
              <w:rPr>
                <w:rFonts w:ascii="Angsana New" w:hAnsi="Angsana New"/>
                <w:sz w:val="30"/>
                <w:szCs w:val="30"/>
              </w:rPr>
              <w:t>.</w:t>
            </w:r>
            <w:r w:rsidRPr="00B45AFE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584" w:type="pct"/>
          </w:tcPr>
          <w:p w14:paraId="6AAE805B" w14:textId="77777777" w:rsidR="000F1F2D" w:rsidRPr="0092060D" w:rsidRDefault="00973E82" w:rsidP="006B1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437F0ECE" w14:textId="77777777" w:rsidR="000F1F2D" w:rsidRPr="007733D8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7C67D650" w14:textId="6F6F9437" w:rsidR="000F1F2D" w:rsidRPr="007733D8" w:rsidRDefault="00B45AFE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70</w:t>
            </w:r>
            <w:r w:rsidR="00D73B7C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53" w:type="pct"/>
          </w:tcPr>
          <w:p w14:paraId="3695C754" w14:textId="77777777" w:rsidR="000F1F2D" w:rsidRPr="007733D8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2B0CBC8E" w14:textId="77777777" w:rsidR="000F1F2D" w:rsidRPr="0092060D" w:rsidRDefault="00973E82" w:rsidP="006B1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  <w:gridSpan w:val="2"/>
          </w:tcPr>
          <w:p w14:paraId="22AA61AA" w14:textId="77777777" w:rsidR="000F1F2D" w:rsidRPr="007733D8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7D717492" w14:textId="661A1600" w:rsidR="000F1F2D" w:rsidRPr="007733D8" w:rsidRDefault="00B45AFE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70</w:t>
            </w:r>
            <w:r w:rsidR="00D73B7C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371F9F" w:rsidRPr="006E7091" w14:paraId="711F8F35" w14:textId="77777777" w:rsidTr="00812EC1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1217" w:type="pct"/>
          </w:tcPr>
          <w:p w14:paraId="700856E4" w14:textId="77777777" w:rsidR="000F1F2D" w:rsidRPr="005A075D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E709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ดอกเบี้ยจ่ายล่วงหน้า</w:t>
            </w:r>
          </w:p>
        </w:tc>
        <w:tc>
          <w:tcPr>
            <w:tcW w:w="387" w:type="pct"/>
          </w:tcPr>
          <w:p w14:paraId="0AFA6AC2" w14:textId="77777777" w:rsidR="000F1F2D" w:rsidRPr="007D05BD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43DE46C1" w14:textId="77777777" w:rsidR="000F1F2D" w:rsidRPr="00944507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5" w:type="pct"/>
          </w:tcPr>
          <w:p w14:paraId="414D2F62" w14:textId="77777777" w:rsidR="000F1F2D" w:rsidRPr="00944507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91F9133" w14:textId="77777777" w:rsidR="000F1F2D" w:rsidRPr="0092060D" w:rsidRDefault="00973E82" w:rsidP="006B1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5B12401F" w14:textId="77777777" w:rsidR="000F1F2D" w:rsidRPr="006E7091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6632C2FF" w14:textId="322DF215" w:rsidR="000F1F2D" w:rsidRPr="006E7091" w:rsidRDefault="00D73B7C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45AFE" w:rsidRPr="00B45AFE">
              <w:rPr>
                <w:rFonts w:ascii="Angsana New" w:hAnsi="Angsana New"/>
                <w:sz w:val="30"/>
                <w:szCs w:val="30"/>
              </w:rPr>
              <w:t>706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" w:type="pct"/>
          </w:tcPr>
          <w:p w14:paraId="446F9364" w14:textId="77777777" w:rsidR="000F1F2D" w:rsidRPr="006E7091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07764C9B" w14:textId="77777777" w:rsidR="000F1F2D" w:rsidRPr="0092060D" w:rsidRDefault="00973E82" w:rsidP="006B1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  <w:gridSpan w:val="2"/>
          </w:tcPr>
          <w:p w14:paraId="606591A6" w14:textId="77777777" w:rsidR="000F1F2D" w:rsidRPr="006E7091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</w:tcPr>
          <w:p w14:paraId="3391881D" w14:textId="2ED33A49" w:rsidR="000F1F2D" w:rsidRPr="00A92772" w:rsidRDefault="00D73B7C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45AFE" w:rsidRPr="00B45AFE">
              <w:rPr>
                <w:rFonts w:ascii="Angsana New" w:hAnsi="Angsana New"/>
                <w:sz w:val="30"/>
                <w:szCs w:val="30"/>
              </w:rPr>
              <w:t>706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71F9F" w:rsidRPr="006F1F8C" w14:paraId="02700F7F" w14:textId="77777777" w:rsidTr="00812EC1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1217" w:type="pct"/>
          </w:tcPr>
          <w:p w14:paraId="62C5D9D1" w14:textId="77777777" w:rsidR="000F1F2D" w:rsidRPr="007733D8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733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เงินกู้ยืมระยะสั้นจาก</w:t>
            </w:r>
          </w:p>
        </w:tc>
        <w:tc>
          <w:tcPr>
            <w:tcW w:w="387" w:type="pct"/>
          </w:tcPr>
          <w:p w14:paraId="5B42009D" w14:textId="77777777" w:rsidR="000F1F2D" w:rsidRPr="007D05BD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0E1E7123" w14:textId="77777777" w:rsidR="000F1F2D" w:rsidRPr="00944507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5" w:type="pct"/>
          </w:tcPr>
          <w:p w14:paraId="40E706FC" w14:textId="77777777" w:rsidR="000F1F2D" w:rsidRPr="00944507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7A03BF05" w14:textId="77777777" w:rsidR="000F1F2D" w:rsidRPr="00B23856" w:rsidRDefault="000F1F2D" w:rsidP="006B1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7CC41BF9" w14:textId="77777777" w:rsidR="000F1F2D" w:rsidRPr="006F1F8C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14:paraId="0A7214B9" w14:textId="77777777" w:rsidR="000F1F2D" w:rsidRPr="006F1F8C" w:rsidRDefault="000F1F2D" w:rsidP="00D73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14:paraId="5591BB06" w14:textId="77777777" w:rsidR="000F1F2D" w:rsidRPr="006F1F8C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52C0A966" w14:textId="77777777" w:rsidR="000F1F2D" w:rsidRPr="00B23856" w:rsidRDefault="000F1F2D" w:rsidP="006B1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442F8E30" w14:textId="77777777" w:rsidR="000F1F2D" w:rsidRPr="006F1F8C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</w:tcBorders>
          </w:tcPr>
          <w:p w14:paraId="6F6EA2FF" w14:textId="77777777" w:rsidR="000F1F2D" w:rsidRPr="006F1F8C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71F9F" w:rsidRPr="006F1F8C" w14:paraId="3E33F397" w14:textId="77777777" w:rsidTr="00812EC1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1217" w:type="pct"/>
          </w:tcPr>
          <w:p w14:paraId="200F1C2F" w14:textId="77777777" w:rsidR="000F1F2D" w:rsidRPr="0092060D" w:rsidRDefault="00812EC1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="000F1F2D" w:rsidRPr="0092060D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บุคคลที่เกี่ยวข้องกัน</w:t>
            </w:r>
            <w:r w:rsidR="00371F9F" w:rsidRPr="0092060D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387" w:type="pct"/>
          </w:tcPr>
          <w:p w14:paraId="7EB8EE85" w14:textId="77777777" w:rsidR="000F1F2D" w:rsidRPr="007D05BD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17A3650C" w14:textId="77777777" w:rsidR="000F1F2D" w:rsidRPr="00944507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5" w:type="pct"/>
          </w:tcPr>
          <w:p w14:paraId="7268333B" w14:textId="77777777" w:rsidR="000F1F2D" w:rsidRPr="00944507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22824F47" w14:textId="77777777" w:rsidR="000F1F2D" w:rsidRPr="00B23856" w:rsidRDefault="00973E82" w:rsidP="006B1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7C281F8C" w14:textId="77777777" w:rsidR="000F1F2D" w:rsidRPr="006F1F8C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2A4F2603" w14:textId="5E1FE8EF" w:rsidR="000F1F2D" w:rsidRPr="006F1F8C" w:rsidRDefault="00B45AFE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  <w:r w:rsidR="00D73B7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294</w:t>
            </w:r>
          </w:p>
        </w:tc>
        <w:tc>
          <w:tcPr>
            <w:tcW w:w="153" w:type="pct"/>
          </w:tcPr>
          <w:p w14:paraId="39720726" w14:textId="77777777" w:rsidR="000F1F2D" w:rsidRPr="006F1F8C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66891046" w14:textId="77777777" w:rsidR="000F1F2D" w:rsidRPr="00B23856" w:rsidRDefault="00973E82" w:rsidP="006B1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  <w:gridSpan w:val="2"/>
          </w:tcPr>
          <w:p w14:paraId="3342349B" w14:textId="77777777" w:rsidR="000F1F2D" w:rsidRPr="006F1F8C" w:rsidRDefault="000F1F2D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bottom w:val="double" w:sz="4" w:space="0" w:color="auto"/>
            </w:tcBorders>
          </w:tcPr>
          <w:p w14:paraId="0DE8FCB9" w14:textId="46140B03" w:rsidR="000F1F2D" w:rsidRPr="006F1F8C" w:rsidRDefault="00B45AFE" w:rsidP="000F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  <w:r w:rsidR="00D73B7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294</w:t>
            </w:r>
          </w:p>
        </w:tc>
      </w:tr>
    </w:tbl>
    <w:p w14:paraId="6A14AC0A" w14:textId="77777777" w:rsidR="00D133DB" w:rsidRPr="00CE003D" w:rsidRDefault="00D133DB" w:rsidP="00794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3618E0B6" w14:textId="174C5E1B" w:rsidR="0079490C" w:rsidRPr="00BB2683" w:rsidRDefault="0079490C" w:rsidP="00794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BB2683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รายการเคลื่อนไหวของเงินกู้ยืมระยะสั้นจากบุคคลที่เกี่ยวข้องกันสำหรับ</w:t>
      </w:r>
      <w:r w:rsidR="0078276C">
        <w:rPr>
          <w:rFonts w:ascii="Angsana New" w:hAnsi="Angsana New" w:hint="cs"/>
          <w:sz w:val="30"/>
          <w:szCs w:val="30"/>
          <w:cs/>
        </w:rPr>
        <w:t>งวดเก้าเดือน</w:t>
      </w:r>
      <w:r w:rsidRPr="00BB268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45AFE" w:rsidRPr="00B45AFE">
        <w:rPr>
          <w:rFonts w:ascii="Angsana New" w:hAnsi="Angsana New"/>
          <w:sz w:val="30"/>
          <w:szCs w:val="30"/>
        </w:rPr>
        <w:t>30</w:t>
      </w:r>
      <w:r w:rsidR="0044332D">
        <w:rPr>
          <w:rFonts w:ascii="Angsana New" w:hAnsi="Angsana New"/>
          <w:sz w:val="30"/>
          <w:szCs w:val="30"/>
          <w:cs/>
        </w:rPr>
        <w:t xml:space="preserve"> กันยายน</w:t>
      </w:r>
      <w:r w:rsidRPr="00BB268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371813A" w14:textId="5BFE2926" w:rsidR="00D133DB" w:rsidRDefault="00D133DB" w:rsidP="00D13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tbl>
      <w:tblPr>
        <w:tblW w:w="9456" w:type="dxa"/>
        <w:tblInd w:w="534" w:type="dxa"/>
        <w:tblLook w:val="04A0" w:firstRow="1" w:lastRow="0" w:firstColumn="1" w:lastColumn="0" w:noHBand="0" w:noVBand="1"/>
      </w:tblPr>
      <w:tblGrid>
        <w:gridCol w:w="2419"/>
        <w:gridCol w:w="1637"/>
        <w:gridCol w:w="1260"/>
        <w:gridCol w:w="236"/>
        <w:gridCol w:w="1114"/>
        <w:gridCol w:w="235"/>
        <w:gridCol w:w="1115"/>
        <w:gridCol w:w="235"/>
        <w:gridCol w:w="1205"/>
      </w:tblGrid>
      <w:tr w:rsidR="00CE003D" w:rsidRPr="00EC7BE4" w14:paraId="56DC30E1" w14:textId="77777777" w:rsidTr="00772D15">
        <w:trPr>
          <w:trHeight w:val="317"/>
          <w:tblHeader/>
        </w:trPr>
        <w:tc>
          <w:tcPr>
            <w:tcW w:w="2419" w:type="dxa"/>
            <w:shd w:val="clear" w:color="auto" w:fill="auto"/>
            <w:vAlign w:val="bottom"/>
          </w:tcPr>
          <w:p w14:paraId="70F51068" w14:textId="77777777" w:rsidR="00CE003D" w:rsidRPr="00EC7BE4" w:rsidRDefault="00CE003D" w:rsidP="00772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37" w:type="dxa"/>
            <w:shd w:val="clear" w:color="auto" w:fill="auto"/>
            <w:vAlign w:val="bottom"/>
          </w:tcPr>
          <w:p w14:paraId="04835A26" w14:textId="77777777" w:rsidR="00CE003D" w:rsidRPr="00EC7BE4" w:rsidRDefault="00CE003D" w:rsidP="00772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  <w:vAlign w:val="bottom"/>
          </w:tcPr>
          <w:p w14:paraId="3E261ABA" w14:textId="70980A34" w:rsidR="00CE003D" w:rsidRPr="00CE003D" w:rsidRDefault="00CE003D" w:rsidP="00772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7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</w:t>
            </w:r>
            <w:r w:rsidRPr="00CE00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003D" w:rsidRPr="00EC7BE4" w14:paraId="04864F4F" w14:textId="77777777" w:rsidTr="00772D15">
        <w:trPr>
          <w:tblHeader/>
        </w:trPr>
        <w:tc>
          <w:tcPr>
            <w:tcW w:w="2419" w:type="dxa"/>
            <w:shd w:val="clear" w:color="auto" w:fill="auto"/>
            <w:vAlign w:val="bottom"/>
          </w:tcPr>
          <w:p w14:paraId="584C0360" w14:textId="77777777" w:rsidR="00CE003D" w:rsidRPr="00EC7BE4" w:rsidRDefault="00CE003D" w:rsidP="00772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37" w:type="dxa"/>
            <w:shd w:val="clear" w:color="auto" w:fill="auto"/>
            <w:vAlign w:val="bottom"/>
          </w:tcPr>
          <w:p w14:paraId="772A5955" w14:textId="77777777" w:rsidR="00CE003D" w:rsidRPr="00EC7BE4" w:rsidRDefault="00CE003D" w:rsidP="00772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B1FB74" w14:textId="77777777" w:rsidR="00CE003D" w:rsidRPr="00EC7BE4" w:rsidRDefault="00CE003D" w:rsidP="00772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7BE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7D08686E" w14:textId="77777777" w:rsidR="00CE003D" w:rsidRPr="00EC7BE4" w:rsidRDefault="00CE003D" w:rsidP="00772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31</w:t>
            </w:r>
            <w:r w:rsidRPr="00EC7B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C7BE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9B3541" w14:textId="77777777" w:rsidR="00CE003D" w:rsidRPr="00EC7BE4" w:rsidRDefault="00CE003D" w:rsidP="00772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B56CAAA" w14:textId="77777777" w:rsidR="00CE003D" w:rsidRPr="00EC7BE4" w:rsidRDefault="00CE003D" w:rsidP="00772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5BA9C39B" w14:textId="77777777" w:rsidR="00CE003D" w:rsidRPr="00EC7BE4" w:rsidRDefault="00CE003D" w:rsidP="00772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AC20813" w14:textId="77777777" w:rsidR="00CE003D" w:rsidRPr="00EC7BE4" w:rsidRDefault="00CE003D" w:rsidP="00772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20BC708F" w14:textId="77777777" w:rsidR="00CE003D" w:rsidRPr="00EC7BE4" w:rsidRDefault="00CE003D" w:rsidP="00772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836E581" w14:textId="77777777" w:rsidR="00CE003D" w:rsidRPr="00EC7BE4" w:rsidRDefault="00CE003D" w:rsidP="00772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7BE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6D0F719C" w14:textId="77777777" w:rsidR="00CE003D" w:rsidRPr="00EC7BE4" w:rsidRDefault="00CE003D" w:rsidP="00772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CE003D" w:rsidRPr="00EC7BE4" w14:paraId="5FB08E29" w14:textId="77777777" w:rsidTr="00772D15">
        <w:trPr>
          <w:tblHeader/>
        </w:trPr>
        <w:tc>
          <w:tcPr>
            <w:tcW w:w="2419" w:type="dxa"/>
            <w:shd w:val="clear" w:color="auto" w:fill="auto"/>
            <w:vAlign w:val="bottom"/>
          </w:tcPr>
          <w:p w14:paraId="2F9D30E3" w14:textId="77777777" w:rsidR="00CE003D" w:rsidRPr="00EC7BE4" w:rsidRDefault="00CE003D" w:rsidP="00772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37" w:type="dxa"/>
            <w:shd w:val="clear" w:color="auto" w:fill="auto"/>
            <w:vAlign w:val="bottom"/>
          </w:tcPr>
          <w:p w14:paraId="3C694E3B" w14:textId="77777777" w:rsidR="00CE003D" w:rsidRPr="00EC7BE4" w:rsidRDefault="00CE003D" w:rsidP="00772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EAF823" w14:textId="77777777" w:rsidR="00CE003D" w:rsidRPr="00EC7BE4" w:rsidRDefault="00CE003D" w:rsidP="00772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3E343B" w14:textId="77777777" w:rsidR="00CE003D" w:rsidRPr="00EC7BE4" w:rsidRDefault="00CE003D" w:rsidP="00772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86662EB" w14:textId="02BFF2A0" w:rsidR="00CE003D" w:rsidRPr="00EC7BE4" w:rsidRDefault="00CE003D" w:rsidP="00772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AEDC703" w14:textId="77777777" w:rsidR="00CE003D" w:rsidRPr="00EC7BE4" w:rsidRDefault="00CE003D" w:rsidP="00772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EF87875" w14:textId="73A03A09" w:rsidR="00CE003D" w:rsidRPr="00EC7BE4" w:rsidRDefault="00CE003D" w:rsidP="00772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D320D72" w14:textId="77777777" w:rsidR="00CE003D" w:rsidRPr="00EC7BE4" w:rsidRDefault="00CE003D" w:rsidP="00772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43AD2AB" w14:textId="77777777" w:rsidR="00CE003D" w:rsidRPr="00EC7BE4" w:rsidRDefault="00CE003D" w:rsidP="00772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7BE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45AF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E003D" w:rsidRPr="00EC7BE4" w14:paraId="51203998" w14:textId="77777777" w:rsidTr="00772D15">
        <w:tc>
          <w:tcPr>
            <w:tcW w:w="2419" w:type="dxa"/>
            <w:shd w:val="clear" w:color="auto" w:fill="auto"/>
          </w:tcPr>
          <w:p w14:paraId="134AA2E6" w14:textId="543C2880" w:rsidR="00CE003D" w:rsidRPr="00EC7BE4" w:rsidRDefault="00CE003D" w:rsidP="00772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637" w:type="dxa"/>
            <w:shd w:val="clear" w:color="auto" w:fill="auto"/>
          </w:tcPr>
          <w:p w14:paraId="31580987" w14:textId="77777777" w:rsidR="00CE003D" w:rsidRPr="00EC7BE4" w:rsidRDefault="00CE003D" w:rsidP="00772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19724DD2" w14:textId="77777777" w:rsidR="00CE003D" w:rsidRPr="00EC7BE4" w:rsidRDefault="00CE003D" w:rsidP="00772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7B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003D" w:rsidRPr="002C1AE8" w14:paraId="01FEF435" w14:textId="77777777" w:rsidTr="00772D15">
        <w:tc>
          <w:tcPr>
            <w:tcW w:w="2419" w:type="dxa"/>
            <w:shd w:val="clear" w:color="auto" w:fill="auto"/>
          </w:tcPr>
          <w:p w14:paraId="21131540" w14:textId="468FD13E" w:rsidR="00CE003D" w:rsidRPr="00CE003D" w:rsidRDefault="00CE003D" w:rsidP="00CE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E003D">
              <w:rPr>
                <w:rFonts w:ascii="Angsana New" w:hAnsi="Angsana New" w:hint="cs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1637" w:type="dxa"/>
            <w:shd w:val="clear" w:color="auto" w:fill="auto"/>
          </w:tcPr>
          <w:p w14:paraId="7423026D" w14:textId="77777777" w:rsidR="00CE003D" w:rsidRPr="00CE003D" w:rsidRDefault="00CE003D" w:rsidP="00CE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E21090E" w14:textId="49AED1C8" w:rsidR="00CE003D" w:rsidRPr="00807F5D" w:rsidRDefault="00CE003D" w:rsidP="00CE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7F5D">
              <w:rPr>
                <w:rFonts w:ascii="Angsana New" w:hAnsi="Angsana New"/>
                <w:b/>
                <w:bCs/>
                <w:sz w:val="30"/>
                <w:szCs w:val="30"/>
              </w:rPr>
              <w:t>70,000</w:t>
            </w:r>
          </w:p>
        </w:tc>
        <w:tc>
          <w:tcPr>
            <w:tcW w:w="236" w:type="dxa"/>
            <w:shd w:val="clear" w:color="auto" w:fill="auto"/>
          </w:tcPr>
          <w:p w14:paraId="546548DC" w14:textId="77777777" w:rsidR="00CE003D" w:rsidRPr="00807F5D" w:rsidRDefault="00CE003D" w:rsidP="00CE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CA8F39E" w14:textId="4BFE07E4" w:rsidR="00CE003D" w:rsidRPr="00807F5D" w:rsidRDefault="00CE003D" w:rsidP="00CE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ind w:left="-129" w:right="-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7F5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0896CA1F" w14:textId="77777777" w:rsidR="00CE003D" w:rsidRPr="00CE003D" w:rsidRDefault="00CE003D" w:rsidP="00CE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BD4B2F3" w14:textId="045CDE80" w:rsidR="00CE003D" w:rsidRPr="00CE003D" w:rsidRDefault="00CE003D" w:rsidP="00CE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003D">
              <w:rPr>
                <w:rFonts w:ascii="Angsana New" w:hAnsi="Angsana New"/>
                <w:b/>
                <w:bCs/>
                <w:sz w:val="30"/>
                <w:szCs w:val="30"/>
              </w:rPr>
              <w:t>(70,000)</w:t>
            </w:r>
          </w:p>
        </w:tc>
        <w:tc>
          <w:tcPr>
            <w:tcW w:w="235" w:type="dxa"/>
            <w:shd w:val="clear" w:color="auto" w:fill="auto"/>
          </w:tcPr>
          <w:p w14:paraId="49E1C3C8" w14:textId="77777777" w:rsidR="00CE003D" w:rsidRPr="00CE003D" w:rsidRDefault="00CE003D" w:rsidP="00CE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  <w:shd w:val="clear" w:color="auto" w:fill="auto"/>
          </w:tcPr>
          <w:p w14:paraId="7520AFA3" w14:textId="77777777" w:rsidR="00CE003D" w:rsidRPr="00CE003D" w:rsidRDefault="00CE003D" w:rsidP="00CE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003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CC4C972" w14:textId="77777777" w:rsidR="00D133DB" w:rsidRPr="00CE003D" w:rsidRDefault="00D133DB" w:rsidP="00CE003D">
      <w:pPr>
        <w:pStyle w:val="NFSTopic"/>
        <w:tabs>
          <w:tab w:val="clear" w:pos="540"/>
          <w:tab w:val="clear" w:pos="567"/>
        </w:tabs>
        <w:ind w:left="0" w:firstLine="0"/>
        <w:rPr>
          <w:sz w:val="20"/>
          <w:szCs w:val="20"/>
        </w:rPr>
      </w:pPr>
    </w:p>
    <w:p w14:paraId="7470DF92" w14:textId="77777777" w:rsidR="0079490C" w:rsidRPr="0079490C" w:rsidRDefault="0079490C" w:rsidP="0079490C">
      <w:pPr>
        <w:pStyle w:val="NFSTopic"/>
        <w:numPr>
          <w:ilvl w:val="0"/>
          <w:numId w:val="17"/>
        </w:numPr>
        <w:ind w:hanging="1440"/>
      </w:pPr>
      <w:r w:rsidRPr="0079490C">
        <w:rPr>
          <w:cs/>
        </w:rPr>
        <w:t>เงินลงทุน</w:t>
      </w:r>
      <w:r w:rsidRPr="0079490C">
        <w:rPr>
          <w:rFonts w:hint="cs"/>
          <w:cs/>
        </w:rPr>
        <w:t>อื่น</w:t>
      </w:r>
    </w:p>
    <w:p w14:paraId="293DD6FB" w14:textId="77777777" w:rsidR="0079490C" w:rsidRPr="009F5E6F" w:rsidRDefault="0079490C" w:rsidP="007A4A0B">
      <w:pPr>
        <w:pStyle w:val="NFSTopic"/>
        <w:ind w:left="0" w:firstLine="0"/>
        <w:rPr>
          <w:sz w:val="6"/>
          <w:szCs w:val="6"/>
        </w:rPr>
      </w:pPr>
    </w:p>
    <w:p w14:paraId="446D273C" w14:textId="77777777" w:rsidR="00440277" w:rsidRPr="00874B69" w:rsidRDefault="00440277" w:rsidP="00D47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sz w:val="2"/>
          <w:szCs w:val="2"/>
          <w:cs/>
          <w:lang w:val="th-TH"/>
        </w:rPr>
      </w:pPr>
    </w:p>
    <w:tbl>
      <w:tblPr>
        <w:tblW w:w="943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85"/>
        <w:gridCol w:w="1134"/>
        <w:gridCol w:w="269"/>
        <w:gridCol w:w="1171"/>
        <w:gridCol w:w="271"/>
        <w:gridCol w:w="1078"/>
        <w:gridCol w:w="272"/>
        <w:gridCol w:w="1152"/>
      </w:tblGrid>
      <w:tr w:rsidR="00E00910" w:rsidRPr="004E78A7" w14:paraId="6FFA5CC6" w14:textId="77777777" w:rsidTr="000C6971">
        <w:trPr>
          <w:tblHeader/>
        </w:trPr>
        <w:tc>
          <w:tcPr>
            <w:tcW w:w="4085" w:type="dxa"/>
            <w:vAlign w:val="bottom"/>
          </w:tcPr>
          <w:p w14:paraId="2A8710A6" w14:textId="77777777" w:rsidR="00E00910" w:rsidRPr="001317B9" w:rsidRDefault="00E00910" w:rsidP="004E78A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1A9680B5" w14:textId="77777777" w:rsidR="00E00910" w:rsidRPr="001317B9" w:rsidRDefault="00E00910" w:rsidP="004E78A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1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vAlign w:val="bottom"/>
          </w:tcPr>
          <w:p w14:paraId="1AD44F69" w14:textId="77777777" w:rsidR="00E00910" w:rsidRPr="001317B9" w:rsidRDefault="00E00910" w:rsidP="004E78A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vAlign w:val="bottom"/>
          </w:tcPr>
          <w:p w14:paraId="5DF736B3" w14:textId="77777777" w:rsidR="00E00910" w:rsidRPr="001317B9" w:rsidRDefault="00E00910" w:rsidP="004E78A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1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02C7" w:rsidRPr="004E78A7" w14:paraId="077755FB" w14:textId="77777777" w:rsidTr="000C6971">
        <w:trPr>
          <w:tblHeader/>
        </w:trPr>
        <w:tc>
          <w:tcPr>
            <w:tcW w:w="4085" w:type="dxa"/>
            <w:vAlign w:val="bottom"/>
          </w:tcPr>
          <w:p w14:paraId="72C5F969" w14:textId="77777777" w:rsidR="006802C7" w:rsidRPr="001317B9" w:rsidRDefault="006802C7" w:rsidP="006802C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2FFE1720" w14:textId="3298A757" w:rsidR="006802C7" w:rsidRPr="001317B9" w:rsidRDefault="00B45AFE" w:rsidP="00680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30</w:t>
            </w:r>
            <w:r w:rsidR="004433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332D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9" w:type="dxa"/>
            <w:vAlign w:val="bottom"/>
          </w:tcPr>
          <w:p w14:paraId="41C9E258" w14:textId="77777777" w:rsidR="006802C7" w:rsidRPr="001317B9" w:rsidRDefault="006802C7" w:rsidP="00680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8FD1AE3" w14:textId="7C9C698F" w:rsidR="006802C7" w:rsidRPr="001317B9" w:rsidRDefault="00B45AFE" w:rsidP="00680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31</w:t>
            </w:r>
            <w:r w:rsidR="006802C7" w:rsidRPr="001317B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1" w:type="dxa"/>
            <w:vAlign w:val="bottom"/>
          </w:tcPr>
          <w:p w14:paraId="20FD7D43" w14:textId="77777777" w:rsidR="006802C7" w:rsidRPr="001317B9" w:rsidRDefault="006802C7" w:rsidP="00680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7BB447D" w14:textId="5209F553" w:rsidR="006802C7" w:rsidRPr="001317B9" w:rsidRDefault="00B45AFE" w:rsidP="00680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30</w:t>
            </w:r>
            <w:r w:rsidR="004433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332D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2" w:type="dxa"/>
            <w:vAlign w:val="bottom"/>
          </w:tcPr>
          <w:p w14:paraId="263F3E63" w14:textId="77777777" w:rsidR="006802C7" w:rsidRPr="001317B9" w:rsidRDefault="006802C7" w:rsidP="00680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34920AC" w14:textId="3B448504" w:rsidR="006802C7" w:rsidRPr="001317B9" w:rsidRDefault="00B45AFE" w:rsidP="00680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31</w:t>
            </w:r>
            <w:r w:rsidR="006802C7" w:rsidRPr="001317B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802C7" w:rsidRPr="004E78A7" w14:paraId="197CDA99" w14:textId="77777777" w:rsidTr="000C6971">
        <w:trPr>
          <w:tblHeader/>
        </w:trPr>
        <w:tc>
          <w:tcPr>
            <w:tcW w:w="4085" w:type="dxa"/>
            <w:vAlign w:val="bottom"/>
          </w:tcPr>
          <w:p w14:paraId="082A3C74" w14:textId="77777777" w:rsidR="006802C7" w:rsidRPr="001317B9" w:rsidRDefault="006802C7" w:rsidP="006802C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75DDF71" w14:textId="1D8D05B1" w:rsidR="006802C7" w:rsidRPr="001317B9" w:rsidRDefault="00B45AFE" w:rsidP="00680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14:paraId="4751DFD2" w14:textId="77777777" w:rsidR="006802C7" w:rsidRPr="001317B9" w:rsidRDefault="006802C7" w:rsidP="00680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B04591A" w14:textId="49B0CFE8" w:rsidR="006802C7" w:rsidRPr="001317B9" w:rsidRDefault="00B45AFE" w:rsidP="00680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1" w:type="dxa"/>
          </w:tcPr>
          <w:p w14:paraId="60DAFDCE" w14:textId="77777777" w:rsidR="006802C7" w:rsidRPr="001317B9" w:rsidRDefault="006802C7" w:rsidP="00680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C47ACFD" w14:textId="08F88969" w:rsidR="006802C7" w:rsidRPr="001317B9" w:rsidRDefault="00B45AFE" w:rsidP="00680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2" w:type="dxa"/>
          </w:tcPr>
          <w:p w14:paraId="74C447FD" w14:textId="77777777" w:rsidR="006802C7" w:rsidRPr="001317B9" w:rsidRDefault="006802C7" w:rsidP="00680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90AAC33" w14:textId="6399B6DF" w:rsidR="006802C7" w:rsidRPr="001317B9" w:rsidRDefault="00B45AFE" w:rsidP="00680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802C7" w:rsidRPr="004E78A7" w14:paraId="464CB977" w14:textId="77777777" w:rsidTr="000C6971">
        <w:trPr>
          <w:tblHeader/>
        </w:trPr>
        <w:tc>
          <w:tcPr>
            <w:tcW w:w="4085" w:type="dxa"/>
            <w:vAlign w:val="bottom"/>
          </w:tcPr>
          <w:p w14:paraId="65DAF0A7" w14:textId="77777777" w:rsidR="006802C7" w:rsidRPr="001317B9" w:rsidRDefault="006802C7" w:rsidP="006802C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47" w:type="dxa"/>
            <w:gridSpan w:val="7"/>
            <w:vAlign w:val="bottom"/>
          </w:tcPr>
          <w:p w14:paraId="1B4F250A" w14:textId="77777777" w:rsidR="006802C7" w:rsidRPr="001317B9" w:rsidRDefault="006802C7" w:rsidP="006802C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17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02C7" w:rsidRPr="004E78A7" w14:paraId="3E7473EF" w14:textId="77777777" w:rsidTr="00CE003D">
        <w:tc>
          <w:tcPr>
            <w:tcW w:w="4085" w:type="dxa"/>
          </w:tcPr>
          <w:p w14:paraId="0873D2FD" w14:textId="77777777" w:rsidR="006802C7" w:rsidRPr="00136FEA" w:rsidRDefault="006802C7" w:rsidP="006802C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6F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34" w:type="dxa"/>
          </w:tcPr>
          <w:p w14:paraId="5E71F5B2" w14:textId="77777777" w:rsidR="006802C7" w:rsidRPr="001317B9" w:rsidRDefault="006802C7" w:rsidP="006802C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4EB99EF" w14:textId="77777777" w:rsidR="006802C7" w:rsidRPr="001317B9" w:rsidRDefault="006802C7" w:rsidP="006802C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D7D51B8" w14:textId="77777777" w:rsidR="006802C7" w:rsidRPr="001317B9" w:rsidRDefault="006802C7" w:rsidP="006802C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BB4EF42" w14:textId="77777777" w:rsidR="006802C7" w:rsidRPr="001317B9" w:rsidRDefault="006802C7" w:rsidP="006802C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74BBB13" w14:textId="77777777" w:rsidR="006802C7" w:rsidRPr="001317B9" w:rsidRDefault="006802C7" w:rsidP="006802C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5F54AABB" w14:textId="77777777" w:rsidR="006802C7" w:rsidRPr="001317B9" w:rsidRDefault="006802C7" w:rsidP="006802C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E26B82D" w14:textId="77777777" w:rsidR="006802C7" w:rsidRPr="001317B9" w:rsidRDefault="006802C7" w:rsidP="006802C7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02C7" w:rsidRPr="004E78A7" w14:paraId="76994B9F" w14:textId="77777777" w:rsidTr="00CE003D">
        <w:tc>
          <w:tcPr>
            <w:tcW w:w="4085" w:type="dxa"/>
          </w:tcPr>
          <w:p w14:paraId="14906CA5" w14:textId="77777777" w:rsidR="006802C7" w:rsidRPr="001317B9" w:rsidRDefault="006802C7" w:rsidP="006802C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317B9">
              <w:rPr>
                <w:rFonts w:ascii="Angsana New" w:hAnsi="Angsana New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3A4C119" w14:textId="4609DFFE" w:rsidR="006802C7" w:rsidRPr="002853CA" w:rsidRDefault="00B45AFE" w:rsidP="006802C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53C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57357" w:rsidRPr="002853C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853CA">
              <w:rPr>
                <w:rFonts w:ascii="Angsana New" w:hAnsi="Angsana New"/>
                <w:b/>
                <w:bCs/>
                <w:sz w:val="30"/>
                <w:szCs w:val="30"/>
              </w:rPr>
              <w:t>850</w:t>
            </w:r>
          </w:p>
        </w:tc>
        <w:tc>
          <w:tcPr>
            <w:tcW w:w="269" w:type="dxa"/>
          </w:tcPr>
          <w:p w14:paraId="629096AD" w14:textId="77777777" w:rsidR="006802C7" w:rsidRPr="002853CA" w:rsidRDefault="006802C7" w:rsidP="006802C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5FF14655" w14:textId="34673AEE" w:rsidR="006802C7" w:rsidRPr="002853CA" w:rsidRDefault="00B45AFE" w:rsidP="006802C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53CA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271" w:type="dxa"/>
          </w:tcPr>
          <w:p w14:paraId="462422C4" w14:textId="77777777" w:rsidR="006802C7" w:rsidRPr="002853CA" w:rsidRDefault="006802C7" w:rsidP="006802C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735684A7" w14:textId="77777777" w:rsidR="006802C7" w:rsidRPr="002853CA" w:rsidRDefault="00D92C55" w:rsidP="0069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53C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92BF77F" w14:textId="77777777" w:rsidR="006802C7" w:rsidRPr="002853CA" w:rsidRDefault="006802C7" w:rsidP="006802C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6C2B4A8" w14:textId="77777777" w:rsidR="006802C7" w:rsidRPr="002853CA" w:rsidRDefault="006802C7" w:rsidP="0069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53C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802C7" w:rsidRPr="004E78A7" w14:paraId="2FDE42D4" w14:textId="77777777" w:rsidTr="00CE003D">
        <w:trPr>
          <w:trHeight w:val="170"/>
        </w:trPr>
        <w:tc>
          <w:tcPr>
            <w:tcW w:w="4085" w:type="dxa"/>
          </w:tcPr>
          <w:p w14:paraId="71F7149C" w14:textId="77777777" w:rsidR="006802C7" w:rsidRPr="009F5E6F" w:rsidRDefault="006802C7" w:rsidP="006802C7">
            <w:pPr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EDE9CA2" w14:textId="1F2FB29A" w:rsidR="006802C7" w:rsidRPr="009F5E6F" w:rsidRDefault="006802C7" w:rsidP="006802C7">
            <w:pPr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69" w:type="dxa"/>
          </w:tcPr>
          <w:p w14:paraId="2D2BC559" w14:textId="77777777" w:rsidR="006802C7" w:rsidRPr="009F5E6F" w:rsidRDefault="006802C7" w:rsidP="006802C7">
            <w:pPr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033EC0A7" w14:textId="2EFF9CD0" w:rsidR="006802C7" w:rsidRPr="009F5E6F" w:rsidRDefault="006802C7" w:rsidP="006802C7">
            <w:pPr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1" w:type="dxa"/>
          </w:tcPr>
          <w:p w14:paraId="19716790" w14:textId="77777777" w:rsidR="006802C7" w:rsidRPr="009F5E6F" w:rsidRDefault="006802C7" w:rsidP="006802C7">
            <w:pPr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2E9ECF31" w14:textId="6CF931FD" w:rsidR="006802C7" w:rsidRPr="009F5E6F" w:rsidRDefault="006802C7" w:rsidP="0069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</w:tcPr>
          <w:p w14:paraId="1D7F470C" w14:textId="77777777" w:rsidR="006802C7" w:rsidRPr="009F5E6F" w:rsidRDefault="006802C7" w:rsidP="006802C7">
            <w:pPr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6D54C56" w14:textId="50EB466A" w:rsidR="006802C7" w:rsidRPr="009F5E6F" w:rsidRDefault="006802C7" w:rsidP="0069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6802C7" w:rsidRPr="004E78A7" w14:paraId="3C1D5917" w14:textId="77777777" w:rsidTr="000C6971">
        <w:tc>
          <w:tcPr>
            <w:tcW w:w="4085" w:type="dxa"/>
          </w:tcPr>
          <w:p w14:paraId="7CB692B5" w14:textId="77777777" w:rsidR="006802C7" w:rsidRPr="00136FEA" w:rsidRDefault="006802C7" w:rsidP="006802C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6F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34" w:type="dxa"/>
          </w:tcPr>
          <w:p w14:paraId="032725D7" w14:textId="77777777" w:rsidR="006802C7" w:rsidRPr="001317B9" w:rsidRDefault="006802C7" w:rsidP="006802C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FE354CB" w14:textId="77777777" w:rsidR="006802C7" w:rsidRPr="001317B9" w:rsidRDefault="006802C7" w:rsidP="006802C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F389F41" w14:textId="77777777" w:rsidR="006802C7" w:rsidRPr="001317B9" w:rsidRDefault="006802C7" w:rsidP="006802C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A42513C" w14:textId="77777777" w:rsidR="006802C7" w:rsidRPr="001317B9" w:rsidRDefault="006802C7" w:rsidP="006802C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D3355B8" w14:textId="77777777" w:rsidR="006802C7" w:rsidRPr="001317B9" w:rsidRDefault="006802C7" w:rsidP="006802C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756C5566" w14:textId="77777777" w:rsidR="006802C7" w:rsidRPr="001317B9" w:rsidRDefault="006802C7" w:rsidP="006802C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81516ED" w14:textId="77777777" w:rsidR="006802C7" w:rsidRPr="001317B9" w:rsidRDefault="006802C7" w:rsidP="006802C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02C7" w:rsidRPr="004E78A7" w14:paraId="05A78660" w14:textId="77777777" w:rsidTr="000C6971">
        <w:tc>
          <w:tcPr>
            <w:tcW w:w="4085" w:type="dxa"/>
          </w:tcPr>
          <w:p w14:paraId="4CEF9CC6" w14:textId="77777777" w:rsidR="006802C7" w:rsidRPr="001317B9" w:rsidRDefault="006802C7" w:rsidP="006802C7">
            <w:pPr>
              <w:rPr>
                <w:rFonts w:ascii="Angsana New" w:hAnsi="Angsana New"/>
                <w:sz w:val="30"/>
                <w:szCs w:val="30"/>
              </w:rPr>
            </w:pPr>
            <w:r w:rsidRPr="001317B9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134" w:type="dxa"/>
          </w:tcPr>
          <w:p w14:paraId="1F5E3478" w14:textId="2AF7D539" w:rsidR="006802C7" w:rsidRPr="001317B9" w:rsidRDefault="00B45AFE" w:rsidP="006802C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7C0F9F94" w14:textId="77777777" w:rsidR="006802C7" w:rsidRPr="001317B9" w:rsidRDefault="006802C7" w:rsidP="006802C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E69F59C" w14:textId="3D238E37" w:rsidR="006802C7" w:rsidRPr="001317B9" w:rsidRDefault="00B45AFE" w:rsidP="006802C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1" w:type="dxa"/>
          </w:tcPr>
          <w:p w14:paraId="420063D3" w14:textId="77777777" w:rsidR="006802C7" w:rsidRPr="001317B9" w:rsidRDefault="006802C7" w:rsidP="006802C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4025CC3" w14:textId="451D18A4" w:rsidR="006802C7" w:rsidRPr="001317B9" w:rsidRDefault="00B45AFE" w:rsidP="006802C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2" w:type="dxa"/>
          </w:tcPr>
          <w:p w14:paraId="09AD66C8" w14:textId="77777777" w:rsidR="006802C7" w:rsidRPr="001317B9" w:rsidRDefault="006802C7" w:rsidP="006802C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C4CB423" w14:textId="2DFA39F5" w:rsidR="006802C7" w:rsidRPr="001317B9" w:rsidRDefault="00B45AFE" w:rsidP="006802C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802C7" w:rsidRPr="004E78A7" w14:paraId="6DF20349" w14:textId="77777777" w:rsidTr="000C6971">
        <w:tc>
          <w:tcPr>
            <w:tcW w:w="4085" w:type="dxa"/>
          </w:tcPr>
          <w:p w14:paraId="0F445E0C" w14:textId="71072907" w:rsidR="006802C7" w:rsidRPr="001317B9" w:rsidRDefault="006802C7" w:rsidP="006802C7">
            <w:pPr>
              <w:rPr>
                <w:rFonts w:ascii="Angsana New" w:hAnsi="Angsana New"/>
                <w:sz w:val="30"/>
                <w:szCs w:val="30"/>
              </w:rPr>
            </w:pPr>
            <w:r w:rsidRPr="001317B9">
              <w:rPr>
                <w:rFonts w:ascii="Angsana New" w:hAnsi="Angsana New"/>
                <w:sz w:val="30"/>
                <w:szCs w:val="30"/>
                <w:cs/>
              </w:rPr>
              <w:t>ตราสารทุนอื่นที่ไม่อยู่ในความต้องการ</w:t>
            </w:r>
            <w:r w:rsidR="002853CA" w:rsidRPr="001317B9">
              <w:rPr>
                <w:rFonts w:ascii="Angsana New" w:hAnsi="Angsana New"/>
                <w:sz w:val="30"/>
                <w:szCs w:val="30"/>
                <w:cs/>
              </w:rPr>
              <w:t>ของตลาด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E3C55F8" w14:textId="2A24CEDD" w:rsidR="00857357" w:rsidRPr="001317B9" w:rsidRDefault="00B45AFE" w:rsidP="002853C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</w:t>
            </w:r>
            <w:r w:rsidR="00857357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269" w:type="dxa"/>
          </w:tcPr>
          <w:p w14:paraId="5BBAC935" w14:textId="77777777" w:rsidR="006802C7" w:rsidRPr="001317B9" w:rsidRDefault="006802C7" w:rsidP="002853C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E22B3FA" w14:textId="42A77243" w:rsidR="006802C7" w:rsidRPr="001317B9" w:rsidRDefault="00B45AFE" w:rsidP="002853C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</w:t>
            </w:r>
            <w:r w:rsidR="006802C7" w:rsidRPr="001317B9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271" w:type="dxa"/>
          </w:tcPr>
          <w:p w14:paraId="445F813F" w14:textId="77777777" w:rsidR="006802C7" w:rsidRPr="001317B9" w:rsidRDefault="006802C7" w:rsidP="002853C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2F2C76A0" w14:textId="5B9CC3D9" w:rsidR="00D92C55" w:rsidRPr="001317B9" w:rsidRDefault="00B45AFE" w:rsidP="002853C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</w:t>
            </w:r>
            <w:r w:rsidR="00D92C55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272" w:type="dxa"/>
          </w:tcPr>
          <w:p w14:paraId="57CFAE37" w14:textId="77777777" w:rsidR="006802C7" w:rsidRPr="001317B9" w:rsidRDefault="006802C7" w:rsidP="002853C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ED2F447" w14:textId="5D0C5FE1" w:rsidR="006802C7" w:rsidRPr="001317B9" w:rsidRDefault="00B45AFE" w:rsidP="002853C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</w:t>
            </w:r>
            <w:r w:rsidR="006802C7" w:rsidRPr="001317B9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260</w:t>
            </w:r>
          </w:p>
        </w:tc>
      </w:tr>
      <w:tr w:rsidR="006802C7" w:rsidRPr="00136FEA" w14:paraId="6D7D3184" w14:textId="77777777" w:rsidTr="000C6971">
        <w:tc>
          <w:tcPr>
            <w:tcW w:w="4085" w:type="dxa"/>
          </w:tcPr>
          <w:p w14:paraId="7874E9E6" w14:textId="77777777" w:rsidR="006802C7" w:rsidRPr="001317B9" w:rsidRDefault="006802C7" w:rsidP="006802C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83E096D" w14:textId="5BA67D9E" w:rsidR="006802C7" w:rsidRPr="00136FEA" w:rsidRDefault="00B45AFE" w:rsidP="006802C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5735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263</w:t>
            </w:r>
          </w:p>
        </w:tc>
        <w:tc>
          <w:tcPr>
            <w:tcW w:w="269" w:type="dxa"/>
          </w:tcPr>
          <w:p w14:paraId="3EFC7197" w14:textId="77777777" w:rsidR="006802C7" w:rsidRPr="00136FEA" w:rsidRDefault="006802C7" w:rsidP="006802C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59E8345" w14:textId="25519C1D" w:rsidR="006802C7" w:rsidRPr="00136FEA" w:rsidRDefault="00B45AFE" w:rsidP="006802C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6802C7" w:rsidRPr="00136FE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263</w:t>
            </w:r>
          </w:p>
        </w:tc>
        <w:tc>
          <w:tcPr>
            <w:tcW w:w="271" w:type="dxa"/>
          </w:tcPr>
          <w:p w14:paraId="5D1EF0F7" w14:textId="77777777" w:rsidR="006802C7" w:rsidRPr="00136FEA" w:rsidRDefault="006802C7" w:rsidP="006802C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070F1A29" w14:textId="07626392" w:rsidR="006802C7" w:rsidRPr="00136FEA" w:rsidRDefault="00B45AFE" w:rsidP="006802C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92C5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263</w:t>
            </w:r>
          </w:p>
        </w:tc>
        <w:tc>
          <w:tcPr>
            <w:tcW w:w="272" w:type="dxa"/>
          </w:tcPr>
          <w:p w14:paraId="696B55FB" w14:textId="77777777" w:rsidR="006802C7" w:rsidRPr="00136FEA" w:rsidRDefault="006802C7" w:rsidP="006802C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5CE7C23" w14:textId="50E18AA7" w:rsidR="006802C7" w:rsidRPr="00136FEA" w:rsidRDefault="00B45AFE" w:rsidP="006802C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6802C7" w:rsidRPr="00136FE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263</w:t>
            </w:r>
          </w:p>
        </w:tc>
      </w:tr>
      <w:tr w:rsidR="006802C7" w:rsidRPr="004E78A7" w14:paraId="1181698B" w14:textId="77777777" w:rsidTr="000C6971">
        <w:trPr>
          <w:trHeight w:hRule="exact" w:val="174"/>
        </w:trPr>
        <w:tc>
          <w:tcPr>
            <w:tcW w:w="4085" w:type="dxa"/>
          </w:tcPr>
          <w:p w14:paraId="76E176E2" w14:textId="77777777" w:rsidR="006802C7" w:rsidRPr="009F5E6F" w:rsidRDefault="006802C7" w:rsidP="006802C7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29AA587" w14:textId="77777777" w:rsidR="006802C7" w:rsidRPr="009F5E6F" w:rsidRDefault="006802C7" w:rsidP="006802C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41CCF566" w14:textId="77777777" w:rsidR="006802C7" w:rsidRPr="009F5E6F" w:rsidRDefault="006802C7" w:rsidP="006802C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6EEF1D39" w14:textId="77777777" w:rsidR="006802C7" w:rsidRPr="009F5E6F" w:rsidRDefault="006802C7" w:rsidP="006802C7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71" w:type="dxa"/>
          </w:tcPr>
          <w:p w14:paraId="6641055F" w14:textId="77777777" w:rsidR="006802C7" w:rsidRPr="009F5E6F" w:rsidRDefault="006802C7" w:rsidP="006802C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6777FC7A" w14:textId="77777777" w:rsidR="006802C7" w:rsidRPr="009F5E6F" w:rsidRDefault="006802C7" w:rsidP="006802C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011DD4E7" w14:textId="77777777" w:rsidR="006802C7" w:rsidRPr="009F5E6F" w:rsidRDefault="006802C7" w:rsidP="006802C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07D49B4" w14:textId="77777777" w:rsidR="006802C7" w:rsidRPr="009F5E6F" w:rsidRDefault="006802C7" w:rsidP="006802C7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6802C7" w:rsidRPr="004E78A7" w14:paraId="23AD100B" w14:textId="77777777" w:rsidTr="000C6971">
        <w:tc>
          <w:tcPr>
            <w:tcW w:w="4085" w:type="dxa"/>
          </w:tcPr>
          <w:p w14:paraId="2CBAAEC6" w14:textId="77777777" w:rsidR="006802C7" w:rsidRPr="001317B9" w:rsidRDefault="006802C7" w:rsidP="006802C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17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10CF9B07" w14:textId="4E6EB841" w:rsidR="006802C7" w:rsidRPr="001317B9" w:rsidRDefault="00B45AFE" w:rsidP="006802C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85735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113</w:t>
            </w:r>
          </w:p>
        </w:tc>
        <w:tc>
          <w:tcPr>
            <w:tcW w:w="269" w:type="dxa"/>
          </w:tcPr>
          <w:p w14:paraId="077B1EC2" w14:textId="77777777" w:rsidR="006802C7" w:rsidRPr="001317B9" w:rsidRDefault="006802C7" w:rsidP="006802C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1957A955" w14:textId="11FD1CAF" w:rsidR="006802C7" w:rsidRPr="001317B9" w:rsidRDefault="00B45AFE" w:rsidP="006802C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6802C7" w:rsidRPr="001317B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493</w:t>
            </w:r>
          </w:p>
        </w:tc>
        <w:tc>
          <w:tcPr>
            <w:tcW w:w="271" w:type="dxa"/>
          </w:tcPr>
          <w:p w14:paraId="5307E5D7" w14:textId="77777777" w:rsidR="006802C7" w:rsidRPr="001317B9" w:rsidRDefault="006802C7" w:rsidP="006802C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71093947" w14:textId="1DA9B52C" w:rsidR="006802C7" w:rsidRPr="001317B9" w:rsidRDefault="00B45AFE" w:rsidP="006802C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92C5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263</w:t>
            </w:r>
          </w:p>
        </w:tc>
        <w:tc>
          <w:tcPr>
            <w:tcW w:w="272" w:type="dxa"/>
          </w:tcPr>
          <w:p w14:paraId="09E74046" w14:textId="77777777" w:rsidR="006802C7" w:rsidRPr="001317B9" w:rsidRDefault="006802C7" w:rsidP="006802C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07996B11" w14:textId="746384B4" w:rsidR="006802C7" w:rsidRPr="001317B9" w:rsidRDefault="00B45AFE" w:rsidP="006802C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6802C7" w:rsidRPr="001317B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263</w:t>
            </w:r>
          </w:p>
        </w:tc>
      </w:tr>
    </w:tbl>
    <w:p w14:paraId="2848D44C" w14:textId="77777777" w:rsidR="009F5E6F" w:rsidRPr="009F5E6F" w:rsidRDefault="009F5E6F" w:rsidP="006802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b/>
          <w:sz w:val="12"/>
          <w:szCs w:val="12"/>
        </w:rPr>
      </w:pPr>
    </w:p>
    <w:p w14:paraId="4A594051" w14:textId="1C634B34" w:rsidR="006802C7" w:rsidRDefault="006802C7" w:rsidP="006802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90266B">
        <w:rPr>
          <w:rFonts w:ascii="Angsana New" w:hAnsi="Angsana New" w:hint="cs"/>
          <w:b/>
          <w:sz w:val="30"/>
          <w:szCs w:val="30"/>
          <w:cs/>
        </w:rPr>
        <w:lastRenderedPageBreak/>
        <w:t>รายการเคลื่อนไหวใน</w:t>
      </w:r>
      <w:r>
        <w:rPr>
          <w:rFonts w:ascii="Angsana New" w:hAnsi="Angsana New" w:hint="cs"/>
          <w:b/>
          <w:sz w:val="30"/>
          <w:szCs w:val="30"/>
          <w:cs/>
        </w:rPr>
        <w:t>ระหว่างงวด</w:t>
      </w:r>
      <w:r w:rsidR="0044332D">
        <w:rPr>
          <w:rFonts w:ascii="Angsana New" w:hAnsi="Angsana New" w:hint="cs"/>
          <w:b/>
          <w:sz w:val="30"/>
          <w:szCs w:val="30"/>
          <w:cs/>
        </w:rPr>
        <w:t>เก้าเดือน</w:t>
      </w:r>
      <w:r>
        <w:rPr>
          <w:rFonts w:ascii="Angsana New" w:hAnsi="Angsana New" w:hint="cs"/>
          <w:b/>
          <w:sz w:val="30"/>
          <w:szCs w:val="30"/>
          <w:cs/>
        </w:rPr>
        <w:t xml:space="preserve">สิ้นสุดวันที่ </w:t>
      </w:r>
      <w:r w:rsidR="00B45AFE" w:rsidRPr="00B45AFE">
        <w:rPr>
          <w:rFonts w:ascii="Angsana New" w:hAnsi="Angsana New"/>
          <w:bCs/>
          <w:sz w:val="30"/>
          <w:szCs w:val="30"/>
        </w:rPr>
        <w:t>30</w:t>
      </w:r>
      <w:r w:rsidR="0044332D" w:rsidRPr="005C77A6">
        <w:rPr>
          <w:rFonts w:ascii="Angsana New" w:hAnsi="Angsana New"/>
          <w:b/>
          <w:sz w:val="30"/>
          <w:szCs w:val="30"/>
        </w:rPr>
        <w:t xml:space="preserve"> </w:t>
      </w:r>
      <w:r w:rsidR="0044332D" w:rsidRPr="005C77A6">
        <w:rPr>
          <w:rFonts w:ascii="Angsana New" w:hAnsi="Angsana New"/>
          <w:b/>
          <w:sz w:val="30"/>
          <w:szCs w:val="30"/>
          <w:cs/>
        </w:rPr>
        <w:t>กันยายน</w:t>
      </w:r>
      <w:r w:rsidR="007A4A0B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B45AFE" w:rsidRPr="00B45AFE">
        <w:rPr>
          <w:rFonts w:ascii="Angsana New" w:hAnsi="Angsana New"/>
          <w:bCs/>
          <w:sz w:val="30"/>
          <w:szCs w:val="30"/>
        </w:rPr>
        <w:t>2562</w:t>
      </w:r>
      <w:r>
        <w:rPr>
          <w:rFonts w:ascii="Angsana New" w:hAnsi="Angsana New" w:hint="cs"/>
          <w:b/>
          <w:sz w:val="30"/>
          <w:szCs w:val="30"/>
          <w:cs/>
        </w:rPr>
        <w:t xml:space="preserve"> ของตราสารทุนที่อยู่ในความต้องการตลาด </w:t>
      </w:r>
      <w:r>
        <w:rPr>
          <w:rFonts w:ascii="Angsana New" w:hAnsi="Angsana New" w:hint="cs"/>
          <w:sz w:val="30"/>
          <w:szCs w:val="30"/>
          <w:cs/>
        </w:rPr>
        <w:t>มี</w:t>
      </w:r>
      <w:r>
        <w:rPr>
          <w:rFonts w:ascii="Angsana New" w:hAnsi="Angsana New" w:hint="cs"/>
          <w:b/>
          <w:sz w:val="30"/>
          <w:szCs w:val="30"/>
          <w:cs/>
        </w:rPr>
        <w:t>ดังนี้</w:t>
      </w:r>
    </w:p>
    <w:tbl>
      <w:tblPr>
        <w:tblW w:w="9456" w:type="dxa"/>
        <w:tblInd w:w="534" w:type="dxa"/>
        <w:tblLook w:val="04A0" w:firstRow="1" w:lastRow="0" w:firstColumn="1" w:lastColumn="0" w:noHBand="0" w:noVBand="1"/>
      </w:tblPr>
      <w:tblGrid>
        <w:gridCol w:w="2419"/>
        <w:gridCol w:w="1637"/>
        <w:gridCol w:w="1260"/>
        <w:gridCol w:w="236"/>
        <w:gridCol w:w="1114"/>
        <w:gridCol w:w="235"/>
        <w:gridCol w:w="1115"/>
        <w:gridCol w:w="235"/>
        <w:gridCol w:w="1205"/>
      </w:tblGrid>
      <w:tr w:rsidR="002853CA" w:rsidRPr="00A60905" w14:paraId="4213E8E0" w14:textId="77777777" w:rsidTr="009F5E6F">
        <w:trPr>
          <w:trHeight w:val="317"/>
          <w:tblHeader/>
        </w:trPr>
        <w:tc>
          <w:tcPr>
            <w:tcW w:w="2419" w:type="dxa"/>
            <w:shd w:val="clear" w:color="auto" w:fill="auto"/>
            <w:vAlign w:val="bottom"/>
          </w:tcPr>
          <w:p w14:paraId="2BDB7916" w14:textId="77777777" w:rsidR="002853CA" w:rsidRPr="00EC7BE4" w:rsidRDefault="002853CA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37" w:type="dxa"/>
            <w:shd w:val="clear" w:color="auto" w:fill="auto"/>
            <w:vAlign w:val="bottom"/>
          </w:tcPr>
          <w:p w14:paraId="1DC102DB" w14:textId="77777777" w:rsidR="002853CA" w:rsidRPr="00EC7BE4" w:rsidRDefault="002853CA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  <w:vAlign w:val="bottom"/>
          </w:tcPr>
          <w:p w14:paraId="1928821A" w14:textId="77777777" w:rsidR="002853CA" w:rsidRPr="00EC7BE4" w:rsidRDefault="002853CA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7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853CA" w:rsidRPr="00A60905" w14:paraId="7351BFDE" w14:textId="77777777" w:rsidTr="002853CA">
        <w:trPr>
          <w:tblHeader/>
        </w:trPr>
        <w:tc>
          <w:tcPr>
            <w:tcW w:w="2419" w:type="dxa"/>
            <w:shd w:val="clear" w:color="auto" w:fill="auto"/>
            <w:vAlign w:val="bottom"/>
          </w:tcPr>
          <w:p w14:paraId="10D9B384" w14:textId="77777777" w:rsidR="002853CA" w:rsidRPr="00EC7BE4" w:rsidRDefault="002853CA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37" w:type="dxa"/>
            <w:shd w:val="clear" w:color="auto" w:fill="auto"/>
            <w:vAlign w:val="bottom"/>
          </w:tcPr>
          <w:p w14:paraId="0AC89623" w14:textId="77777777" w:rsidR="002853CA" w:rsidRPr="00EC7BE4" w:rsidRDefault="002853CA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F6F47D" w14:textId="77777777" w:rsidR="002853CA" w:rsidRPr="00EC7BE4" w:rsidRDefault="002853CA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7BE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E0E1D14" w14:textId="682D1F2E" w:rsidR="002853CA" w:rsidRPr="00EC7BE4" w:rsidRDefault="002853CA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31</w:t>
            </w:r>
            <w:r w:rsidRPr="00EC7B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C7BE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7E4E8C" w14:textId="77777777" w:rsidR="002853CA" w:rsidRPr="00EC7BE4" w:rsidRDefault="002853CA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E98393D" w14:textId="77777777" w:rsidR="002853CA" w:rsidRPr="00EC7BE4" w:rsidRDefault="002853CA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00D88D9D" w14:textId="77777777" w:rsidR="002853CA" w:rsidRPr="00EC7BE4" w:rsidRDefault="002853CA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EBD7935" w14:textId="77777777" w:rsidR="002853CA" w:rsidRPr="00EC7BE4" w:rsidRDefault="002853CA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15DFB070" w14:textId="77777777" w:rsidR="002853CA" w:rsidRPr="00EC7BE4" w:rsidRDefault="002853CA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18070EC" w14:textId="77777777" w:rsidR="002853CA" w:rsidRPr="00EC7BE4" w:rsidRDefault="002853CA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7BE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7778E0B7" w14:textId="47C45E2E" w:rsidR="002853CA" w:rsidRPr="00EC7BE4" w:rsidRDefault="002853CA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2853CA" w:rsidRPr="00A60905" w14:paraId="4DD5D145" w14:textId="77777777" w:rsidTr="002853CA">
        <w:trPr>
          <w:tblHeader/>
        </w:trPr>
        <w:tc>
          <w:tcPr>
            <w:tcW w:w="2419" w:type="dxa"/>
            <w:shd w:val="clear" w:color="auto" w:fill="auto"/>
            <w:vAlign w:val="bottom"/>
          </w:tcPr>
          <w:p w14:paraId="223A9D5D" w14:textId="77777777" w:rsidR="002853CA" w:rsidRPr="00EC7BE4" w:rsidRDefault="002853CA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37" w:type="dxa"/>
            <w:shd w:val="clear" w:color="auto" w:fill="auto"/>
            <w:vAlign w:val="bottom"/>
          </w:tcPr>
          <w:p w14:paraId="3DB3BA0C" w14:textId="77777777" w:rsidR="002853CA" w:rsidRPr="00EC7BE4" w:rsidRDefault="002853CA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AD605D" w14:textId="1F8F84D5" w:rsidR="002853CA" w:rsidRPr="00EC7BE4" w:rsidRDefault="002853CA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569637" w14:textId="77777777" w:rsidR="002853CA" w:rsidRPr="00EC7BE4" w:rsidRDefault="002853CA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FCDB24A" w14:textId="77777777" w:rsidR="002853CA" w:rsidRPr="00EC7BE4" w:rsidRDefault="002853CA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7BE4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13DB9D2" w14:textId="77777777" w:rsidR="002853CA" w:rsidRPr="00EC7BE4" w:rsidRDefault="002853CA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80E675D" w14:textId="77777777" w:rsidR="002853CA" w:rsidRPr="00EC7BE4" w:rsidRDefault="002853CA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7BE4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BA0057F" w14:textId="77777777" w:rsidR="002853CA" w:rsidRPr="00EC7BE4" w:rsidRDefault="002853CA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4FFA125" w14:textId="21A68855" w:rsidR="002853CA" w:rsidRPr="00EC7BE4" w:rsidRDefault="002853CA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7BE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45AF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853CA" w:rsidRPr="00A60905" w14:paraId="60CDFDE6" w14:textId="77777777" w:rsidTr="002853CA">
        <w:tc>
          <w:tcPr>
            <w:tcW w:w="2419" w:type="dxa"/>
            <w:shd w:val="clear" w:color="auto" w:fill="auto"/>
          </w:tcPr>
          <w:p w14:paraId="1ECA3330" w14:textId="77777777" w:rsidR="002853CA" w:rsidRPr="00EC7BE4" w:rsidRDefault="002853CA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637" w:type="dxa"/>
            <w:shd w:val="clear" w:color="auto" w:fill="auto"/>
          </w:tcPr>
          <w:p w14:paraId="4E1A7A39" w14:textId="77777777" w:rsidR="002853CA" w:rsidRPr="00EC7BE4" w:rsidRDefault="002853CA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065E0AB9" w14:textId="77777777" w:rsidR="002853CA" w:rsidRPr="00EC7BE4" w:rsidRDefault="002853CA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7B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53CA" w:rsidRPr="00A60905" w14:paraId="153DD894" w14:textId="77777777" w:rsidTr="002853CA">
        <w:tc>
          <w:tcPr>
            <w:tcW w:w="2419" w:type="dxa"/>
            <w:shd w:val="clear" w:color="auto" w:fill="auto"/>
          </w:tcPr>
          <w:p w14:paraId="59923E37" w14:textId="77777777" w:rsidR="002853CA" w:rsidRPr="00EC7BE4" w:rsidRDefault="002853CA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C7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เงินลงทุนชั่วคราว</w:t>
            </w:r>
          </w:p>
        </w:tc>
        <w:tc>
          <w:tcPr>
            <w:tcW w:w="1637" w:type="dxa"/>
            <w:shd w:val="clear" w:color="auto" w:fill="auto"/>
          </w:tcPr>
          <w:p w14:paraId="5A699FC4" w14:textId="77777777" w:rsidR="002853CA" w:rsidRPr="00EC7BE4" w:rsidRDefault="002853CA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91A41EA" w14:textId="77777777" w:rsidR="002853CA" w:rsidRPr="00EC7BE4" w:rsidRDefault="002853CA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F5F85F9" w14:textId="77777777" w:rsidR="002853CA" w:rsidRPr="00EC7BE4" w:rsidRDefault="002853CA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EA384BC" w14:textId="77777777" w:rsidR="002853CA" w:rsidRPr="00EC7BE4" w:rsidRDefault="002853CA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122813FD" w14:textId="77777777" w:rsidR="002853CA" w:rsidRPr="00EC7BE4" w:rsidRDefault="002853CA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269395C5" w14:textId="77777777" w:rsidR="002853CA" w:rsidRPr="00EC7BE4" w:rsidRDefault="002853CA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06E57DA3" w14:textId="77777777" w:rsidR="002853CA" w:rsidRPr="00EC7BE4" w:rsidRDefault="002853CA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14:paraId="2D118C3D" w14:textId="77777777" w:rsidR="002853CA" w:rsidRPr="00EC7BE4" w:rsidRDefault="002853CA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53CA" w:rsidRPr="00A60905" w14:paraId="126063FC" w14:textId="77777777" w:rsidTr="002853CA">
        <w:tc>
          <w:tcPr>
            <w:tcW w:w="2419" w:type="dxa"/>
            <w:shd w:val="clear" w:color="auto" w:fill="auto"/>
          </w:tcPr>
          <w:p w14:paraId="00AA6622" w14:textId="77777777" w:rsidR="002853CA" w:rsidRPr="00EC7BE4" w:rsidRDefault="002853CA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C7BE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หลักทรัพย์เพื่อค้า</w:t>
            </w:r>
          </w:p>
        </w:tc>
        <w:tc>
          <w:tcPr>
            <w:tcW w:w="1637" w:type="dxa"/>
            <w:shd w:val="clear" w:color="auto" w:fill="auto"/>
          </w:tcPr>
          <w:p w14:paraId="241CDAF4" w14:textId="77777777" w:rsidR="002853CA" w:rsidRPr="00AC11C5" w:rsidRDefault="002853CA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C995831" w14:textId="77777777" w:rsidR="002853CA" w:rsidRPr="002C1AE8" w:rsidRDefault="002853CA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1A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D90BEF" w14:textId="77777777" w:rsidR="002853CA" w:rsidRPr="002C1AE8" w:rsidRDefault="002853CA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EABA488" w14:textId="2B8C4883" w:rsidR="002853CA" w:rsidRPr="002C1AE8" w:rsidRDefault="002853CA" w:rsidP="00B42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354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235" w:type="dxa"/>
            <w:shd w:val="clear" w:color="auto" w:fill="auto"/>
          </w:tcPr>
          <w:p w14:paraId="59D3C953" w14:textId="77777777" w:rsidR="002853CA" w:rsidRPr="002C1AE8" w:rsidRDefault="002853CA" w:rsidP="00B42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2CDF5FC7" w14:textId="3847FEBD" w:rsidR="002853CA" w:rsidRPr="002C1AE8" w:rsidRDefault="002853CA" w:rsidP="00B42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1AE8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354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300</w:t>
            </w:r>
            <w:r w:rsidRPr="002C1AE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106A1AFB" w14:textId="77777777" w:rsidR="002853CA" w:rsidRPr="002C1AE8" w:rsidRDefault="002853CA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  <w:shd w:val="clear" w:color="auto" w:fill="auto"/>
          </w:tcPr>
          <w:p w14:paraId="5199BFD0" w14:textId="77777777" w:rsidR="002853CA" w:rsidRPr="002C1AE8" w:rsidRDefault="002853CA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E120B15" w14:textId="77777777" w:rsidR="00D133DB" w:rsidRPr="009F5E6F" w:rsidRDefault="00D133DB" w:rsidP="006802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b/>
          <w:sz w:val="14"/>
          <w:szCs w:val="14"/>
        </w:rPr>
      </w:pPr>
    </w:p>
    <w:p w14:paraId="053FFC99" w14:textId="57027195" w:rsidR="005B6F45" w:rsidRPr="00BC7004" w:rsidRDefault="00192DBF" w:rsidP="001317B9">
      <w:pPr>
        <w:pStyle w:val="NFSTopic"/>
        <w:numPr>
          <w:ilvl w:val="0"/>
          <w:numId w:val="17"/>
        </w:numPr>
        <w:ind w:hanging="1440"/>
      </w:pPr>
      <w:r w:rsidRPr="00BC7004">
        <w:rPr>
          <w:cs/>
        </w:rPr>
        <w:t>ลูกหนี้การค้า</w:t>
      </w:r>
    </w:p>
    <w:p w14:paraId="02CA3681" w14:textId="77777777" w:rsidR="00613542" w:rsidRPr="007A4A0B" w:rsidRDefault="00613542" w:rsidP="00457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</w:rPr>
      </w:pPr>
    </w:p>
    <w:p w14:paraId="229999D4" w14:textId="77777777" w:rsidR="00680729" w:rsidRDefault="00680729" w:rsidP="000626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4B2B95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</w:t>
      </w:r>
      <w:r>
        <w:rPr>
          <w:rFonts w:ascii="Angsana New" w:hAnsi="Angsana New"/>
          <w:sz w:val="30"/>
          <w:szCs w:val="30"/>
        </w:rPr>
        <w:t xml:space="preserve"> </w:t>
      </w:r>
      <w:r w:rsidRPr="004B2B95">
        <w:rPr>
          <w:rFonts w:ascii="Angsana New" w:hAnsi="Angsana New"/>
          <w:sz w:val="30"/>
          <w:szCs w:val="30"/>
          <w:cs/>
        </w:rPr>
        <w:t>มีดังนี้</w:t>
      </w:r>
    </w:p>
    <w:p w14:paraId="79AF1EE0" w14:textId="77777777" w:rsidR="005A256D" w:rsidRPr="00D068F3" w:rsidRDefault="005A256D" w:rsidP="00577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tbl>
      <w:tblPr>
        <w:tblW w:w="931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52"/>
        <w:gridCol w:w="850"/>
        <w:gridCol w:w="1239"/>
        <w:gridCol w:w="237"/>
        <w:gridCol w:w="1189"/>
        <w:gridCol w:w="276"/>
        <w:gridCol w:w="1164"/>
        <w:gridCol w:w="257"/>
        <w:gridCol w:w="1151"/>
      </w:tblGrid>
      <w:tr w:rsidR="00A659CE" w:rsidRPr="00BC5533" w14:paraId="1768F109" w14:textId="77777777" w:rsidTr="00A659CE">
        <w:trPr>
          <w:tblHeader/>
        </w:trPr>
        <w:tc>
          <w:tcPr>
            <w:tcW w:w="1585" w:type="pct"/>
          </w:tcPr>
          <w:p w14:paraId="4E406572" w14:textId="77777777"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6" w:type="pct"/>
          </w:tcPr>
          <w:p w14:paraId="178099D0" w14:textId="77777777"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0" w:type="pct"/>
            <w:gridSpan w:val="3"/>
          </w:tcPr>
          <w:p w14:paraId="3B997A68" w14:textId="77777777"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9F9CA51" w14:textId="77777777"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pct"/>
            <w:gridSpan w:val="3"/>
          </w:tcPr>
          <w:p w14:paraId="4ED3336E" w14:textId="77777777"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26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59CE" w:rsidRPr="00BC5533" w14:paraId="7D1C5193" w14:textId="77777777" w:rsidTr="00A659CE">
        <w:trPr>
          <w:tblHeader/>
        </w:trPr>
        <w:tc>
          <w:tcPr>
            <w:tcW w:w="1585" w:type="pct"/>
          </w:tcPr>
          <w:p w14:paraId="2FF3933A" w14:textId="77777777"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6" w:type="pct"/>
          </w:tcPr>
          <w:p w14:paraId="2E63F150" w14:textId="77777777"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8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14:paraId="4B2D4A5A" w14:textId="6FEB5BAF" w:rsidR="00A659CE" w:rsidRPr="00BB2683" w:rsidRDefault="00B45AF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8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30</w:t>
            </w:r>
            <w:r w:rsidR="0044332D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27" w:type="pct"/>
          </w:tcPr>
          <w:p w14:paraId="238A32B1" w14:textId="77777777"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07C77B88" w14:textId="5338BEE0" w:rsidR="00A659CE" w:rsidRPr="00BB2683" w:rsidRDefault="00B45AF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31</w:t>
            </w:r>
            <w:r w:rsidR="00A659CE" w:rsidRPr="00BB2683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14:paraId="0ADAD1F9" w14:textId="77777777"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7B5EE77" w14:textId="519A8EE2" w:rsidR="00A659CE" w:rsidRPr="00BB2683" w:rsidRDefault="00B45AF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8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30</w:t>
            </w:r>
            <w:r w:rsidR="0044332D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38" w:type="pct"/>
          </w:tcPr>
          <w:p w14:paraId="6989F6C3" w14:textId="77777777"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CCC8522" w14:textId="5D05F862" w:rsidR="00A659CE" w:rsidRPr="00BB2683" w:rsidRDefault="00B45AF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31</w:t>
            </w:r>
            <w:r w:rsidR="00A659CE" w:rsidRPr="00BB2683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659CE" w:rsidRPr="00BC5533" w14:paraId="46827D2F" w14:textId="77777777" w:rsidTr="00A659CE">
        <w:trPr>
          <w:tblHeader/>
        </w:trPr>
        <w:tc>
          <w:tcPr>
            <w:tcW w:w="1585" w:type="pct"/>
          </w:tcPr>
          <w:p w14:paraId="427267B8" w14:textId="77777777"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6" w:type="pct"/>
          </w:tcPr>
          <w:p w14:paraId="3A01C64D" w14:textId="77777777" w:rsidR="00A659CE" w:rsidRPr="00613C76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8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13C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65" w:type="pct"/>
            <w:vAlign w:val="bottom"/>
          </w:tcPr>
          <w:p w14:paraId="7121443F" w14:textId="2352CE31" w:rsidR="00A659CE" w:rsidRPr="00BB2683" w:rsidRDefault="00B45AF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7" w:type="pct"/>
            <w:vAlign w:val="bottom"/>
          </w:tcPr>
          <w:p w14:paraId="244421A5" w14:textId="77777777"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64CB7B0D" w14:textId="06C8C05F" w:rsidR="00A659CE" w:rsidRPr="00BB2683" w:rsidRDefault="00B45AF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8" w:type="pct"/>
            <w:vAlign w:val="bottom"/>
          </w:tcPr>
          <w:p w14:paraId="6D3C7FD5" w14:textId="77777777"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4500ED9D" w14:textId="7D877CC5" w:rsidR="00A659CE" w:rsidRPr="00BB2683" w:rsidRDefault="00B45AF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8" w:type="pct"/>
            <w:vAlign w:val="bottom"/>
          </w:tcPr>
          <w:p w14:paraId="4FA874C7" w14:textId="77777777"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0C94E0D8" w14:textId="3A8CC8D6" w:rsidR="00A659CE" w:rsidRPr="00BB2683" w:rsidRDefault="00B45AF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659CE" w:rsidRPr="00BC5533" w14:paraId="7629E49D" w14:textId="77777777" w:rsidTr="00A659CE">
        <w:trPr>
          <w:tblHeader/>
        </w:trPr>
        <w:tc>
          <w:tcPr>
            <w:tcW w:w="1585" w:type="pct"/>
          </w:tcPr>
          <w:p w14:paraId="17094F31" w14:textId="77777777"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6" w:type="pct"/>
          </w:tcPr>
          <w:p w14:paraId="5B2FB97B" w14:textId="77777777" w:rsidR="00A659CE" w:rsidRPr="00BB2683" w:rsidRDefault="00A659CE" w:rsidP="00BC553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59" w:type="pct"/>
            <w:gridSpan w:val="7"/>
          </w:tcPr>
          <w:p w14:paraId="50EB83BE" w14:textId="77777777" w:rsidR="00A659CE" w:rsidRPr="00BB2683" w:rsidRDefault="00A659CE" w:rsidP="00BC553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268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B268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BB268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659CE" w:rsidRPr="00BC5533" w14:paraId="3AFEA70E" w14:textId="77777777" w:rsidTr="00A659CE">
        <w:tc>
          <w:tcPr>
            <w:tcW w:w="1585" w:type="pct"/>
          </w:tcPr>
          <w:p w14:paraId="40345E03" w14:textId="77777777"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26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56" w:type="pct"/>
          </w:tcPr>
          <w:p w14:paraId="3407600C" w14:textId="77777777"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19FC86BA" w14:textId="77777777"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07C9434C" w14:textId="77777777"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4F277727" w14:textId="77777777"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812E404" w14:textId="77777777"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47C246EB" w14:textId="77777777"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03277A92" w14:textId="77777777"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C95D44F" w14:textId="77777777"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59CE" w:rsidRPr="00BC5533" w14:paraId="0B2F400C" w14:textId="77777777" w:rsidTr="00A659CE">
        <w:trPr>
          <w:trHeight w:val="362"/>
        </w:trPr>
        <w:tc>
          <w:tcPr>
            <w:tcW w:w="1585" w:type="pct"/>
          </w:tcPr>
          <w:p w14:paraId="565B9216" w14:textId="77777777"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456" w:type="pct"/>
          </w:tcPr>
          <w:p w14:paraId="12003335" w14:textId="77777777" w:rsidR="00A659CE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2CB92A3C" w14:textId="3503A039" w:rsidR="00A659CE" w:rsidRPr="00BB2683" w:rsidRDefault="00B45AF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127" w:type="pct"/>
          </w:tcPr>
          <w:p w14:paraId="5695F931" w14:textId="77777777"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285ABE2" w14:textId="0C93A4EC" w:rsidR="00A659CE" w:rsidRPr="00BB2683" w:rsidRDefault="00B45AF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</w:t>
            </w:r>
            <w:r w:rsidR="00A659CE" w:rsidRPr="00BB2683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301</w:t>
            </w:r>
          </w:p>
        </w:tc>
        <w:tc>
          <w:tcPr>
            <w:tcW w:w="148" w:type="pct"/>
          </w:tcPr>
          <w:p w14:paraId="6D1FEA32" w14:textId="77777777"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C686BFC" w14:textId="72AE56B3" w:rsidR="00A659CE" w:rsidRPr="00BB2683" w:rsidRDefault="00B45AF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19</w:t>
            </w:r>
            <w:r w:rsidR="00D92C55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522</w:t>
            </w:r>
          </w:p>
        </w:tc>
        <w:tc>
          <w:tcPr>
            <w:tcW w:w="138" w:type="pct"/>
          </w:tcPr>
          <w:p w14:paraId="4D038B12" w14:textId="77777777"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BFB1A5E" w14:textId="54F76D0D" w:rsidR="00A659CE" w:rsidRPr="00BB2683" w:rsidRDefault="00B45AF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32</w:t>
            </w:r>
            <w:r w:rsidR="00A659CE" w:rsidRPr="00BB2683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933</w:t>
            </w:r>
          </w:p>
        </w:tc>
      </w:tr>
      <w:tr w:rsidR="00A659CE" w:rsidRPr="00BC5533" w14:paraId="06B78CB8" w14:textId="77777777" w:rsidTr="00A659CE">
        <w:trPr>
          <w:trHeight w:val="425"/>
        </w:trPr>
        <w:tc>
          <w:tcPr>
            <w:tcW w:w="1585" w:type="pct"/>
          </w:tcPr>
          <w:p w14:paraId="2EB8D32B" w14:textId="77777777"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BB2683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456" w:type="pct"/>
          </w:tcPr>
          <w:p w14:paraId="0389E50D" w14:textId="77777777"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5C24E1B0" w14:textId="77777777"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0DF2FF19" w14:textId="77777777"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E31139C" w14:textId="77777777"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BCA23FB" w14:textId="77777777"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4D34BFF" w14:textId="77777777"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09173A33" w14:textId="77777777"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B2071B8" w14:textId="77777777"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21BA" w:rsidRPr="00BC5533" w14:paraId="043FA02E" w14:textId="77777777" w:rsidTr="00A659CE">
        <w:trPr>
          <w:trHeight w:val="362"/>
        </w:trPr>
        <w:tc>
          <w:tcPr>
            <w:tcW w:w="1585" w:type="pct"/>
          </w:tcPr>
          <w:p w14:paraId="4A9E1F66" w14:textId="1D8E2635" w:rsidR="007F21BA" w:rsidRPr="00BB2683" w:rsidRDefault="007F21BA" w:rsidP="007F2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BB2683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B45AFE" w:rsidRPr="00B45AFE">
              <w:rPr>
                <w:rFonts w:ascii="Angsana New" w:hAnsi="Angsana New"/>
                <w:sz w:val="30"/>
                <w:szCs w:val="30"/>
              </w:rPr>
              <w:t>3</w:t>
            </w:r>
            <w:r w:rsidRPr="00BB2683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B268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56" w:type="pct"/>
          </w:tcPr>
          <w:p w14:paraId="2F275A82" w14:textId="77777777" w:rsidR="007F21BA" w:rsidRDefault="007F21BA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13C7E786" w14:textId="77777777" w:rsidR="007F21BA" w:rsidRPr="00BB2683" w:rsidRDefault="007F21BA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709BF4A" w14:textId="77777777" w:rsidR="007F21BA" w:rsidRPr="00BB2683" w:rsidRDefault="007F21BA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4BFC8240" w14:textId="7679FEE4" w:rsidR="007F21BA" w:rsidRPr="00BB2683" w:rsidRDefault="00B45AFE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</w:t>
            </w:r>
            <w:r w:rsidR="007F21BA" w:rsidRPr="00BB2683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639</w:t>
            </w:r>
          </w:p>
        </w:tc>
        <w:tc>
          <w:tcPr>
            <w:tcW w:w="148" w:type="pct"/>
          </w:tcPr>
          <w:p w14:paraId="311DC192" w14:textId="77777777" w:rsidR="007F21BA" w:rsidRPr="00BB2683" w:rsidRDefault="007F21BA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5D97BC3A" w14:textId="581F90A9" w:rsidR="007F21BA" w:rsidRPr="00BB2683" w:rsidRDefault="00B45AFE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23</w:t>
            </w:r>
            <w:r w:rsidR="007F21BA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072</w:t>
            </w:r>
          </w:p>
        </w:tc>
        <w:tc>
          <w:tcPr>
            <w:tcW w:w="138" w:type="pct"/>
          </w:tcPr>
          <w:p w14:paraId="211CF422" w14:textId="77777777" w:rsidR="007F21BA" w:rsidRPr="00BB2683" w:rsidRDefault="007F21BA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ECE87E0" w14:textId="4B83FEA9" w:rsidR="007F21BA" w:rsidRPr="00BB2683" w:rsidRDefault="00B45AFE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231</w:t>
            </w:r>
          </w:p>
        </w:tc>
      </w:tr>
      <w:tr w:rsidR="00A659CE" w:rsidRPr="00BC5533" w14:paraId="3DB77C63" w14:textId="77777777" w:rsidTr="00A659CE">
        <w:trPr>
          <w:trHeight w:val="362"/>
        </w:trPr>
        <w:tc>
          <w:tcPr>
            <w:tcW w:w="1585" w:type="pct"/>
          </w:tcPr>
          <w:p w14:paraId="17F0A54F" w14:textId="1CED61D5" w:rsidR="00A659CE" w:rsidRPr="00BB2683" w:rsidRDefault="00B45AF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</w:t>
            </w:r>
            <w:r w:rsidR="00A659CE" w:rsidRPr="00BB268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B45AFE">
              <w:rPr>
                <w:rFonts w:ascii="Angsana New" w:hAnsi="Angsana New"/>
                <w:sz w:val="30"/>
                <w:szCs w:val="30"/>
              </w:rPr>
              <w:t>6</w:t>
            </w:r>
            <w:r w:rsidR="00A659CE" w:rsidRPr="00BB2683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56" w:type="pct"/>
          </w:tcPr>
          <w:p w14:paraId="06027BB4" w14:textId="77777777" w:rsidR="00A659CE" w:rsidRDefault="00A659CE" w:rsidP="00731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28505E1E" w14:textId="77777777" w:rsidR="00A659CE" w:rsidRPr="00BB2683" w:rsidRDefault="007F21BA" w:rsidP="00731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E376171" w14:textId="77777777"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DA1FCE7" w14:textId="14047294" w:rsidR="00A659CE" w:rsidRPr="00BB2683" w:rsidRDefault="00B45AF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</w:t>
            </w:r>
            <w:r w:rsidR="00A659CE" w:rsidRPr="00BB2683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033</w:t>
            </w:r>
          </w:p>
        </w:tc>
        <w:tc>
          <w:tcPr>
            <w:tcW w:w="148" w:type="pct"/>
          </w:tcPr>
          <w:p w14:paraId="6A6FDD04" w14:textId="77777777"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07EDE02" w14:textId="63B6205A" w:rsidR="00A659CE" w:rsidRPr="00BB2683" w:rsidRDefault="00B45AF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4</w:t>
            </w:r>
            <w:r w:rsidR="00D92C55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471</w:t>
            </w:r>
          </w:p>
        </w:tc>
        <w:tc>
          <w:tcPr>
            <w:tcW w:w="138" w:type="pct"/>
          </w:tcPr>
          <w:p w14:paraId="7E17E0B8" w14:textId="77777777"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514E58E" w14:textId="77777777"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F21BA" w:rsidRPr="00BC5533" w14:paraId="33731385" w14:textId="77777777" w:rsidTr="00A659CE">
        <w:trPr>
          <w:trHeight w:val="425"/>
        </w:trPr>
        <w:tc>
          <w:tcPr>
            <w:tcW w:w="1585" w:type="pct"/>
          </w:tcPr>
          <w:p w14:paraId="432BA8EC" w14:textId="7FA4EE71" w:rsidR="007F21BA" w:rsidRPr="00BB2683" w:rsidRDefault="00B45AFE" w:rsidP="007F2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6</w:t>
            </w:r>
            <w:r w:rsidR="007F21BA" w:rsidRPr="00BB2683">
              <w:rPr>
                <w:rFonts w:ascii="Angsana New" w:hAnsi="Angsana New"/>
                <w:sz w:val="30"/>
                <w:szCs w:val="30"/>
                <w:cs/>
              </w:rPr>
              <w:t xml:space="preserve"> -</w:t>
            </w:r>
            <w:r w:rsidR="007F21BA" w:rsidRPr="00BB26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45AFE">
              <w:rPr>
                <w:rFonts w:ascii="Angsana New" w:hAnsi="Angsana New"/>
                <w:sz w:val="30"/>
                <w:szCs w:val="30"/>
              </w:rPr>
              <w:t>12</w:t>
            </w:r>
            <w:r w:rsidR="007F21BA" w:rsidRPr="00BB26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F21BA" w:rsidRPr="00BB268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56" w:type="pct"/>
          </w:tcPr>
          <w:p w14:paraId="7CFC4018" w14:textId="77777777" w:rsidR="007F21BA" w:rsidRDefault="007F21BA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7433DB2B" w14:textId="77777777" w:rsidR="007F21BA" w:rsidRPr="00BB2683" w:rsidRDefault="007F21BA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46BE39B" w14:textId="77777777" w:rsidR="007F21BA" w:rsidRPr="00BB2683" w:rsidRDefault="007F21BA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A0762D6" w14:textId="77777777" w:rsidR="007F21BA" w:rsidRPr="00BB2683" w:rsidRDefault="007F21BA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right="-111" w:firstLine="30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867880E" w14:textId="77777777" w:rsidR="007F21BA" w:rsidRPr="00BB2683" w:rsidRDefault="007F21BA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46DB5288" w14:textId="744664B3" w:rsidR="007F21BA" w:rsidRPr="00BB2683" w:rsidRDefault="00B45AFE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4</w:t>
            </w:r>
            <w:r w:rsidR="007F21BA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281</w:t>
            </w:r>
          </w:p>
        </w:tc>
        <w:tc>
          <w:tcPr>
            <w:tcW w:w="138" w:type="pct"/>
          </w:tcPr>
          <w:p w14:paraId="66FA1640" w14:textId="77777777" w:rsidR="007F21BA" w:rsidRPr="00BB2683" w:rsidRDefault="007F21BA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3349634" w14:textId="77777777" w:rsidR="007F21BA" w:rsidRPr="00BB2683" w:rsidRDefault="007F21BA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59CE" w:rsidRPr="00BC5533" w14:paraId="7DC54DA8" w14:textId="77777777" w:rsidTr="00A659CE">
        <w:trPr>
          <w:trHeight w:val="317"/>
        </w:trPr>
        <w:tc>
          <w:tcPr>
            <w:tcW w:w="1585" w:type="pct"/>
          </w:tcPr>
          <w:p w14:paraId="60C0ABDB" w14:textId="40625AE8"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B45AFE" w:rsidRPr="00B45AFE">
              <w:rPr>
                <w:rFonts w:ascii="Angsana New" w:hAnsi="Angsana New"/>
                <w:sz w:val="30"/>
                <w:szCs w:val="30"/>
              </w:rPr>
              <w:t>12</w:t>
            </w:r>
            <w:r w:rsidRPr="00BB2683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B268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56" w:type="pct"/>
          </w:tcPr>
          <w:p w14:paraId="5A8DE8E4" w14:textId="77777777" w:rsidR="00A659CE" w:rsidRDefault="00A659CE" w:rsidP="00731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112C6818" w14:textId="77777777" w:rsidR="00A659CE" w:rsidRPr="00BB2683" w:rsidRDefault="007F21BA" w:rsidP="00731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FA21E75" w14:textId="77777777"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3977621E" w14:textId="77777777"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right="-111" w:firstLine="30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3FBFD3A" w14:textId="77777777"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652E7C39" w14:textId="765C55BF" w:rsidR="00A659CE" w:rsidRPr="00BB2683" w:rsidRDefault="00B45AF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476</w:t>
            </w:r>
            <w:r w:rsidR="00D92C55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355</w:t>
            </w:r>
          </w:p>
        </w:tc>
        <w:tc>
          <w:tcPr>
            <w:tcW w:w="138" w:type="pct"/>
          </w:tcPr>
          <w:p w14:paraId="436094F6" w14:textId="77777777"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6B3F7DAD" w14:textId="34C3592F" w:rsidR="00A659CE" w:rsidRPr="00BB2683" w:rsidRDefault="00B45AF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505</w:t>
            </w:r>
            <w:r w:rsidR="00A659CE" w:rsidRPr="00BB2683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392</w:t>
            </w:r>
          </w:p>
        </w:tc>
      </w:tr>
      <w:tr w:rsidR="00A659CE" w:rsidRPr="00BC5533" w14:paraId="7A4B71F7" w14:textId="77777777" w:rsidTr="00A659CE">
        <w:trPr>
          <w:trHeight w:val="352"/>
        </w:trPr>
        <w:tc>
          <w:tcPr>
            <w:tcW w:w="1585" w:type="pct"/>
          </w:tcPr>
          <w:p w14:paraId="154110F5" w14:textId="77777777"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6" w:type="pct"/>
          </w:tcPr>
          <w:p w14:paraId="7C344245" w14:textId="77777777" w:rsidR="00A659CE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7BDF44E7" w14:textId="1F6EDADD" w:rsidR="00A659CE" w:rsidRPr="00BB2683" w:rsidRDefault="00B45AF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181</w:t>
            </w:r>
          </w:p>
        </w:tc>
        <w:tc>
          <w:tcPr>
            <w:tcW w:w="127" w:type="pct"/>
          </w:tcPr>
          <w:p w14:paraId="3F634B3A" w14:textId="77777777"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5F49CCE8" w14:textId="16E09811" w:rsidR="00A659CE" w:rsidRPr="00BB2683" w:rsidRDefault="00B45AF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A659CE" w:rsidRPr="00BB268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973</w:t>
            </w:r>
          </w:p>
        </w:tc>
        <w:tc>
          <w:tcPr>
            <w:tcW w:w="148" w:type="pct"/>
          </w:tcPr>
          <w:p w14:paraId="2D46BC25" w14:textId="77777777"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0DACA572" w14:textId="70D38923" w:rsidR="00A659CE" w:rsidRPr="00BB2683" w:rsidRDefault="00B45AF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527</w:t>
            </w:r>
            <w:r w:rsidR="00D92C5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701</w:t>
            </w:r>
          </w:p>
        </w:tc>
        <w:tc>
          <w:tcPr>
            <w:tcW w:w="138" w:type="pct"/>
          </w:tcPr>
          <w:p w14:paraId="3353BD43" w14:textId="77777777"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2E908BAF" w14:textId="628D6858" w:rsidR="00A659CE" w:rsidRPr="00BB2683" w:rsidRDefault="00B45AF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538</w:t>
            </w:r>
            <w:r w:rsidR="00A659CE" w:rsidRPr="00BB268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556</w:t>
            </w:r>
          </w:p>
        </w:tc>
      </w:tr>
      <w:tr w:rsidR="00A659CE" w:rsidRPr="00BC5533" w14:paraId="41105074" w14:textId="77777777" w:rsidTr="00A659CE">
        <w:trPr>
          <w:trHeight w:val="407"/>
        </w:trPr>
        <w:tc>
          <w:tcPr>
            <w:tcW w:w="1585" w:type="pct"/>
          </w:tcPr>
          <w:p w14:paraId="3B60162E" w14:textId="77777777" w:rsidR="00A659CE" w:rsidRPr="00BB2683" w:rsidRDefault="00A659CE" w:rsidP="00B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B268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B2683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56" w:type="pct"/>
          </w:tcPr>
          <w:p w14:paraId="703FA984" w14:textId="77777777" w:rsidR="00A659CE" w:rsidRDefault="00A659CE" w:rsidP="00731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55571FBE" w14:textId="77777777" w:rsidR="00A659CE" w:rsidRPr="00BB2683" w:rsidRDefault="007F21BA" w:rsidP="00731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A69A05B" w14:textId="77777777"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1397EDB" w14:textId="6A49C181"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</w:rPr>
              <w:t>(</w:t>
            </w:r>
            <w:r w:rsidR="00B45AFE" w:rsidRPr="00B45AFE">
              <w:rPr>
                <w:rFonts w:ascii="Angsana New" w:hAnsi="Angsana New"/>
                <w:sz w:val="30"/>
                <w:szCs w:val="30"/>
              </w:rPr>
              <w:t>416</w:t>
            </w:r>
            <w:r w:rsidRPr="00BB268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65C44916" w14:textId="77777777"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634AD4E" w14:textId="26DABE7B" w:rsidR="00A659CE" w:rsidRPr="00BB2683" w:rsidRDefault="00D92C55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45AFE" w:rsidRPr="00B45AFE">
              <w:rPr>
                <w:rFonts w:ascii="Angsana New" w:hAnsi="Angsana New"/>
                <w:sz w:val="30"/>
                <w:szCs w:val="30"/>
              </w:rPr>
              <w:t>213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45AFE" w:rsidRPr="00B45AFE">
              <w:rPr>
                <w:rFonts w:ascii="Angsana New" w:hAnsi="Angsana New"/>
                <w:sz w:val="30"/>
                <w:szCs w:val="30"/>
              </w:rPr>
              <w:t>755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8" w:type="pct"/>
          </w:tcPr>
          <w:p w14:paraId="1DE95AC9" w14:textId="77777777"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C4C9582" w14:textId="5AF9EA72" w:rsidR="00A659CE" w:rsidRPr="00BB2683" w:rsidRDefault="00A659CE" w:rsidP="00BC5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</w:rPr>
              <w:t>(</w:t>
            </w:r>
            <w:r w:rsidR="00B45AFE" w:rsidRPr="00B45AFE">
              <w:rPr>
                <w:rFonts w:ascii="Angsana New" w:hAnsi="Angsana New"/>
                <w:sz w:val="30"/>
                <w:szCs w:val="30"/>
              </w:rPr>
              <w:t>176</w:t>
            </w:r>
            <w:r w:rsidRPr="00BB2683">
              <w:rPr>
                <w:rFonts w:ascii="Angsana New" w:hAnsi="Angsana New"/>
                <w:sz w:val="30"/>
                <w:szCs w:val="30"/>
              </w:rPr>
              <w:t>,</w:t>
            </w:r>
            <w:r w:rsidR="00B45AFE" w:rsidRPr="00B45AFE">
              <w:rPr>
                <w:rFonts w:ascii="Angsana New" w:hAnsi="Angsana New"/>
                <w:sz w:val="30"/>
                <w:szCs w:val="30"/>
              </w:rPr>
              <w:t>999</w:t>
            </w:r>
            <w:r w:rsidRPr="00BB268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659CE" w:rsidRPr="00BC5533" w14:paraId="6B6A2581" w14:textId="77777777" w:rsidTr="00A659CE">
        <w:tc>
          <w:tcPr>
            <w:tcW w:w="1585" w:type="pct"/>
          </w:tcPr>
          <w:p w14:paraId="29EB3CC5" w14:textId="77777777" w:rsidR="00A659CE" w:rsidRPr="00BB2683" w:rsidRDefault="00A659CE" w:rsidP="00A65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4087281C" w14:textId="2FD0C4D6" w:rsidR="00A659CE" w:rsidRPr="00BB2683" w:rsidRDefault="00B45AFE" w:rsidP="00A659C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45AFE">
              <w:rPr>
                <w:rFonts w:ascii="Angsana New" w:hAnsi="Angsana New" w:hint="cs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</w:tcPr>
          <w:p w14:paraId="1C1A8C25" w14:textId="2BDA9269" w:rsidR="00A659CE" w:rsidRPr="00BB2683" w:rsidRDefault="00B45AFE" w:rsidP="00A6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181</w:t>
            </w:r>
          </w:p>
        </w:tc>
        <w:tc>
          <w:tcPr>
            <w:tcW w:w="127" w:type="pct"/>
          </w:tcPr>
          <w:p w14:paraId="417F3657" w14:textId="77777777" w:rsidR="00A659CE" w:rsidRPr="00BB2683" w:rsidRDefault="00A659CE" w:rsidP="00A6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</w:tcPr>
          <w:p w14:paraId="48548BB6" w14:textId="528CA5F3" w:rsidR="00A659CE" w:rsidRPr="00BB2683" w:rsidRDefault="00B45AFE" w:rsidP="00A6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A659CE" w:rsidRPr="00BB268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557</w:t>
            </w:r>
          </w:p>
        </w:tc>
        <w:tc>
          <w:tcPr>
            <w:tcW w:w="148" w:type="pct"/>
          </w:tcPr>
          <w:p w14:paraId="6E80925E" w14:textId="77777777" w:rsidR="00A659CE" w:rsidRPr="00BB2683" w:rsidRDefault="00A659CE" w:rsidP="00A6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557C0467" w14:textId="68A42B8F" w:rsidR="00A659CE" w:rsidRPr="00BB2683" w:rsidRDefault="00B45AFE" w:rsidP="00A6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313</w:t>
            </w:r>
            <w:r w:rsidR="00D92C5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946</w:t>
            </w:r>
          </w:p>
        </w:tc>
        <w:tc>
          <w:tcPr>
            <w:tcW w:w="138" w:type="pct"/>
          </w:tcPr>
          <w:p w14:paraId="11C1BEC2" w14:textId="77777777" w:rsidR="00A659CE" w:rsidRPr="00BB2683" w:rsidRDefault="00A659CE" w:rsidP="00A6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50BFDC10" w14:textId="0276BAE6" w:rsidR="00A659CE" w:rsidRPr="00BB2683" w:rsidRDefault="00B45AFE" w:rsidP="00A6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361</w:t>
            </w:r>
            <w:r w:rsidR="00A659CE" w:rsidRPr="00BB268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557</w:t>
            </w:r>
          </w:p>
        </w:tc>
      </w:tr>
      <w:tr w:rsidR="007F21BA" w:rsidRPr="00BC5533" w14:paraId="705714B2" w14:textId="77777777" w:rsidTr="007F21BA">
        <w:tc>
          <w:tcPr>
            <w:tcW w:w="1585" w:type="pct"/>
          </w:tcPr>
          <w:p w14:paraId="19B7A18C" w14:textId="77777777" w:rsidR="007F21BA" w:rsidRDefault="007F21BA" w:rsidP="00A65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84E32C0" w14:textId="77777777" w:rsidR="0040357F" w:rsidRDefault="0040357F" w:rsidP="00A65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54B161C" w14:textId="77777777" w:rsidR="0040357F" w:rsidRDefault="0040357F" w:rsidP="00A65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25C95C7" w14:textId="77777777" w:rsidR="0040357F" w:rsidRDefault="0040357F" w:rsidP="00A65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22DC1F1" w14:textId="2C9BDC3B" w:rsidR="0040357F" w:rsidRPr="00BB2683" w:rsidRDefault="0040357F" w:rsidP="00A65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107632F7" w14:textId="77777777" w:rsidR="007F21BA" w:rsidRDefault="007F21BA" w:rsidP="00A659C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218DDD3D" w14:textId="77777777" w:rsidR="007F21BA" w:rsidRDefault="007F21BA" w:rsidP="00A6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5A6D26C7" w14:textId="77777777" w:rsidR="007F21BA" w:rsidRPr="00BB2683" w:rsidRDefault="007F21BA" w:rsidP="00A6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28759449" w14:textId="77777777" w:rsidR="007F21BA" w:rsidRPr="00BB2683" w:rsidRDefault="007F21BA" w:rsidP="00A6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1C66EE4" w14:textId="77777777" w:rsidR="007F21BA" w:rsidRPr="00BB2683" w:rsidRDefault="007F21BA" w:rsidP="00A6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7498E768" w14:textId="77777777" w:rsidR="007F21BA" w:rsidRDefault="007F21BA" w:rsidP="00A6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28F28508" w14:textId="77777777" w:rsidR="007F21BA" w:rsidRPr="00BB2683" w:rsidRDefault="007F21BA" w:rsidP="00A6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7AE64E4F" w14:textId="77777777" w:rsidR="007F21BA" w:rsidRPr="00BB2683" w:rsidRDefault="007F21BA" w:rsidP="00A6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F21BA" w:rsidRPr="00BC5533" w14:paraId="1CC27358" w14:textId="77777777" w:rsidTr="007F21BA">
        <w:tc>
          <w:tcPr>
            <w:tcW w:w="1585" w:type="pct"/>
          </w:tcPr>
          <w:p w14:paraId="57C1F55C" w14:textId="77777777" w:rsidR="007F21BA" w:rsidRPr="00BB2683" w:rsidRDefault="007F21BA" w:rsidP="00A65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26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บุคคลหรือกิจการอื่นๆ</w:t>
            </w:r>
          </w:p>
        </w:tc>
        <w:tc>
          <w:tcPr>
            <w:tcW w:w="456" w:type="pct"/>
          </w:tcPr>
          <w:p w14:paraId="46EEBEA3" w14:textId="77777777" w:rsidR="007F21BA" w:rsidRDefault="007F21BA" w:rsidP="00A659C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14:paraId="5014427D" w14:textId="77777777" w:rsidR="007F21BA" w:rsidRDefault="007F21BA" w:rsidP="00A6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344795FE" w14:textId="77777777" w:rsidR="007F21BA" w:rsidRPr="00BB2683" w:rsidRDefault="007F21BA" w:rsidP="00A6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</w:tcPr>
          <w:p w14:paraId="39521049" w14:textId="77777777" w:rsidR="007F21BA" w:rsidRPr="00BB2683" w:rsidRDefault="007F21BA" w:rsidP="00A6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1C478049" w14:textId="77777777" w:rsidR="007F21BA" w:rsidRPr="00BB2683" w:rsidRDefault="007F21BA" w:rsidP="00A6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</w:tcPr>
          <w:p w14:paraId="7E113A18" w14:textId="77777777" w:rsidR="007F21BA" w:rsidRDefault="007F21BA" w:rsidP="00A6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75EEB928" w14:textId="77777777" w:rsidR="007F21BA" w:rsidRPr="00BB2683" w:rsidRDefault="007F21BA" w:rsidP="00A6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624218E8" w14:textId="77777777" w:rsidR="007F21BA" w:rsidRPr="00BB2683" w:rsidRDefault="007F21BA" w:rsidP="00A6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F21BA" w:rsidRPr="00BC5533" w14:paraId="6EC94FDE" w14:textId="77777777" w:rsidTr="007F21BA">
        <w:tc>
          <w:tcPr>
            <w:tcW w:w="1585" w:type="pct"/>
          </w:tcPr>
          <w:p w14:paraId="6ACFC27F" w14:textId="77777777" w:rsidR="007F21BA" w:rsidRPr="00BB2683" w:rsidRDefault="007F21BA" w:rsidP="007F2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456" w:type="pct"/>
          </w:tcPr>
          <w:p w14:paraId="3F655F93" w14:textId="77777777" w:rsidR="007F21BA" w:rsidRDefault="007F21BA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2F10515C" w14:textId="1C51E1F3" w:rsidR="007F21BA" w:rsidRPr="00BB2683" w:rsidRDefault="00B45AFE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60</w:t>
            </w:r>
            <w:r w:rsidR="00133E02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726</w:t>
            </w:r>
          </w:p>
        </w:tc>
        <w:tc>
          <w:tcPr>
            <w:tcW w:w="127" w:type="pct"/>
          </w:tcPr>
          <w:p w14:paraId="200E10CA" w14:textId="77777777" w:rsidR="007F21BA" w:rsidRPr="00BB2683" w:rsidRDefault="007F21BA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6A6CB1B" w14:textId="65C0A1CF" w:rsidR="007F21BA" w:rsidRPr="00BB2683" w:rsidRDefault="00B45AFE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119</w:t>
            </w:r>
            <w:r w:rsidR="007F21BA" w:rsidRPr="00BB2683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524</w:t>
            </w:r>
          </w:p>
        </w:tc>
        <w:tc>
          <w:tcPr>
            <w:tcW w:w="148" w:type="pct"/>
          </w:tcPr>
          <w:p w14:paraId="57CAADB6" w14:textId="77777777" w:rsidR="007F21BA" w:rsidRPr="00BB2683" w:rsidRDefault="007F21BA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5771655" w14:textId="5E26A159" w:rsidR="007F21BA" w:rsidRPr="00BB2683" w:rsidRDefault="00B45AFE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22</w:t>
            </w:r>
            <w:r w:rsidR="00133E02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138" w:type="pct"/>
          </w:tcPr>
          <w:p w14:paraId="14A06DFC" w14:textId="77777777" w:rsidR="007F21BA" w:rsidRPr="00BB2683" w:rsidRDefault="007F21BA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9A80B60" w14:textId="77A4E4C5" w:rsidR="007F21BA" w:rsidRPr="00BB2683" w:rsidRDefault="00B45AFE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18</w:t>
            </w:r>
            <w:r w:rsidR="007F21BA" w:rsidRPr="00BB2683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518</w:t>
            </w:r>
          </w:p>
        </w:tc>
      </w:tr>
      <w:tr w:rsidR="007F21BA" w:rsidRPr="00BC5533" w14:paraId="283B2D41" w14:textId="77777777" w:rsidTr="007F21BA">
        <w:tc>
          <w:tcPr>
            <w:tcW w:w="1585" w:type="pct"/>
          </w:tcPr>
          <w:p w14:paraId="3C09EA5D" w14:textId="77777777" w:rsidR="007F21BA" w:rsidRPr="00BB2683" w:rsidRDefault="007F21BA" w:rsidP="007F2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BB2683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456" w:type="pct"/>
          </w:tcPr>
          <w:p w14:paraId="6370CF38" w14:textId="77777777" w:rsidR="007F21BA" w:rsidRPr="00BB2683" w:rsidRDefault="007F21BA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79CA8496" w14:textId="77777777" w:rsidR="007F21BA" w:rsidRPr="00BB2683" w:rsidRDefault="007F21BA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694D6840" w14:textId="77777777" w:rsidR="007F21BA" w:rsidRPr="00BB2683" w:rsidRDefault="007F21BA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9A53F88" w14:textId="77777777" w:rsidR="007F21BA" w:rsidRPr="00BB2683" w:rsidRDefault="007F21BA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3832DE8" w14:textId="77777777" w:rsidR="007F21BA" w:rsidRPr="00BB2683" w:rsidRDefault="007F21BA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4A84ED87" w14:textId="77777777" w:rsidR="007F21BA" w:rsidRPr="00BB2683" w:rsidRDefault="007F21BA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6899427C" w14:textId="77777777" w:rsidR="007F21BA" w:rsidRPr="00BB2683" w:rsidRDefault="007F21BA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A988535" w14:textId="77777777" w:rsidR="007F21BA" w:rsidRPr="00BB2683" w:rsidRDefault="007F21BA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21BA" w:rsidRPr="00BC5533" w14:paraId="39EA020E" w14:textId="77777777" w:rsidTr="007F21BA">
        <w:tc>
          <w:tcPr>
            <w:tcW w:w="1585" w:type="pct"/>
          </w:tcPr>
          <w:p w14:paraId="0143D8C7" w14:textId="642A5199" w:rsidR="007F21BA" w:rsidRPr="00BB2683" w:rsidRDefault="007F21BA" w:rsidP="007F2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BB2683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B45AFE" w:rsidRPr="00B45AFE">
              <w:rPr>
                <w:rFonts w:ascii="Angsana New" w:hAnsi="Angsana New"/>
                <w:sz w:val="30"/>
                <w:szCs w:val="30"/>
              </w:rPr>
              <w:t>3</w:t>
            </w:r>
            <w:r w:rsidRPr="00BB2683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56" w:type="pct"/>
          </w:tcPr>
          <w:p w14:paraId="22E00CAE" w14:textId="77777777" w:rsidR="007F21BA" w:rsidRDefault="007F21BA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08534682" w14:textId="1372F1ED" w:rsidR="007F21BA" w:rsidRPr="00BB2683" w:rsidRDefault="00B45AFE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40</w:t>
            </w:r>
            <w:r w:rsidR="007F21BA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910</w:t>
            </w:r>
          </w:p>
        </w:tc>
        <w:tc>
          <w:tcPr>
            <w:tcW w:w="127" w:type="pct"/>
          </w:tcPr>
          <w:p w14:paraId="7DC4994A" w14:textId="77777777" w:rsidR="007F21BA" w:rsidRPr="00BB2683" w:rsidRDefault="007F21BA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7A39ACF2" w14:textId="6E8C7531" w:rsidR="007F21BA" w:rsidRPr="00BB2683" w:rsidRDefault="00B45AFE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62</w:t>
            </w:r>
            <w:r w:rsidR="007F21BA" w:rsidRPr="00BB2683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148" w:type="pct"/>
          </w:tcPr>
          <w:p w14:paraId="11ACA84B" w14:textId="77777777" w:rsidR="007F21BA" w:rsidRPr="00BB2683" w:rsidRDefault="007F21BA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7C0F9C6" w14:textId="65C55341" w:rsidR="007F21BA" w:rsidRPr="00BB2683" w:rsidRDefault="00B45AFE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15</w:t>
            </w:r>
            <w:r w:rsidR="007F21BA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136</w:t>
            </w:r>
          </w:p>
        </w:tc>
        <w:tc>
          <w:tcPr>
            <w:tcW w:w="138" w:type="pct"/>
          </w:tcPr>
          <w:p w14:paraId="313AE112" w14:textId="77777777" w:rsidR="007F21BA" w:rsidRPr="00BB2683" w:rsidRDefault="007F21BA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AD93599" w14:textId="5278FCB7" w:rsidR="007F21BA" w:rsidRPr="00BB2683" w:rsidRDefault="00B45AFE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14</w:t>
            </w:r>
            <w:r w:rsidR="007F21BA" w:rsidRPr="00BB2683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422</w:t>
            </w:r>
          </w:p>
        </w:tc>
      </w:tr>
      <w:tr w:rsidR="007F21BA" w:rsidRPr="00BC5533" w14:paraId="73B2B59C" w14:textId="77777777" w:rsidTr="007F21BA">
        <w:tc>
          <w:tcPr>
            <w:tcW w:w="1585" w:type="pct"/>
          </w:tcPr>
          <w:p w14:paraId="615D93E6" w14:textId="5853EC41" w:rsidR="007F21BA" w:rsidRPr="00BB2683" w:rsidRDefault="00B45AFE" w:rsidP="007F2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</w:t>
            </w:r>
            <w:r w:rsidR="007F21BA" w:rsidRPr="00BB268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B45AFE">
              <w:rPr>
                <w:rFonts w:ascii="Angsana New" w:hAnsi="Angsana New"/>
                <w:sz w:val="30"/>
                <w:szCs w:val="30"/>
              </w:rPr>
              <w:t>6</w:t>
            </w:r>
            <w:r w:rsidR="007F21BA" w:rsidRPr="00BB2683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56" w:type="pct"/>
          </w:tcPr>
          <w:p w14:paraId="5DFFBCF6" w14:textId="77777777" w:rsidR="007F21BA" w:rsidRDefault="007F21BA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3701247A" w14:textId="71ED4457" w:rsidR="007F21BA" w:rsidRPr="00BB2683" w:rsidRDefault="00B45AFE" w:rsidP="00B56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11</w:t>
            </w:r>
            <w:r w:rsidR="007F21BA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299</w:t>
            </w:r>
          </w:p>
        </w:tc>
        <w:tc>
          <w:tcPr>
            <w:tcW w:w="127" w:type="pct"/>
          </w:tcPr>
          <w:p w14:paraId="41E12081" w14:textId="77777777" w:rsidR="007F21BA" w:rsidRPr="00BB2683" w:rsidRDefault="007F21BA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74A8D9F0" w14:textId="493BC6DC" w:rsidR="007F21BA" w:rsidRPr="00BB2683" w:rsidRDefault="00B45AFE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5</w:t>
            </w:r>
            <w:r w:rsidR="007F21BA" w:rsidRPr="00BB2683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009</w:t>
            </w:r>
          </w:p>
        </w:tc>
        <w:tc>
          <w:tcPr>
            <w:tcW w:w="148" w:type="pct"/>
          </w:tcPr>
          <w:p w14:paraId="0CBDCDAB" w14:textId="77777777" w:rsidR="007F21BA" w:rsidRPr="00BB2683" w:rsidRDefault="007F21BA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887C7CD" w14:textId="21AF7C00" w:rsidR="007F21BA" w:rsidRPr="00BB2683" w:rsidRDefault="00B45AFE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5</w:t>
            </w:r>
            <w:r w:rsidR="007F21BA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013</w:t>
            </w:r>
          </w:p>
        </w:tc>
        <w:tc>
          <w:tcPr>
            <w:tcW w:w="138" w:type="pct"/>
          </w:tcPr>
          <w:p w14:paraId="3C08E388" w14:textId="77777777" w:rsidR="007F21BA" w:rsidRPr="00BB2683" w:rsidRDefault="007F21BA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C0DAD00" w14:textId="56BF3BB3" w:rsidR="007F21BA" w:rsidRPr="00BB2683" w:rsidRDefault="00B45AFE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</w:t>
            </w:r>
            <w:r w:rsidR="007F21BA" w:rsidRPr="00BB2683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740</w:t>
            </w:r>
          </w:p>
        </w:tc>
      </w:tr>
      <w:tr w:rsidR="007F21BA" w:rsidRPr="00BC5533" w14:paraId="14245CEB" w14:textId="77777777" w:rsidTr="007F21BA">
        <w:tc>
          <w:tcPr>
            <w:tcW w:w="1585" w:type="pct"/>
          </w:tcPr>
          <w:p w14:paraId="29EE0EFE" w14:textId="7382BE10" w:rsidR="007F21BA" w:rsidRPr="00BB2683" w:rsidRDefault="00B45AFE" w:rsidP="007F2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6</w:t>
            </w:r>
            <w:r w:rsidR="007F21BA" w:rsidRPr="00BB2683">
              <w:rPr>
                <w:rFonts w:ascii="Angsana New" w:hAnsi="Angsana New"/>
                <w:sz w:val="30"/>
                <w:szCs w:val="30"/>
                <w:cs/>
              </w:rPr>
              <w:t xml:space="preserve"> -</w:t>
            </w:r>
            <w:r w:rsidR="007F21BA" w:rsidRPr="00BB26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45AFE">
              <w:rPr>
                <w:rFonts w:ascii="Angsana New" w:hAnsi="Angsana New"/>
                <w:sz w:val="30"/>
                <w:szCs w:val="30"/>
              </w:rPr>
              <w:t>12</w:t>
            </w:r>
            <w:r w:rsidR="007F21BA" w:rsidRPr="00BB26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F21BA" w:rsidRPr="00BB268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56" w:type="pct"/>
          </w:tcPr>
          <w:p w14:paraId="2CC200B7" w14:textId="77777777" w:rsidR="007F21BA" w:rsidRDefault="007F21BA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29A2292D" w14:textId="17C0B7DD" w:rsidR="007F21BA" w:rsidRPr="00BB2683" w:rsidRDefault="00B45AFE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6</w:t>
            </w:r>
            <w:r w:rsidR="007F21BA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782</w:t>
            </w:r>
          </w:p>
        </w:tc>
        <w:tc>
          <w:tcPr>
            <w:tcW w:w="127" w:type="pct"/>
          </w:tcPr>
          <w:p w14:paraId="4D125BC5" w14:textId="77777777" w:rsidR="007F21BA" w:rsidRPr="00BB2683" w:rsidRDefault="007F21BA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45765CA" w14:textId="3B8DEE44" w:rsidR="007F21BA" w:rsidRPr="00BB2683" w:rsidRDefault="00B45AFE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6</w:t>
            </w:r>
            <w:r w:rsidR="007F21BA" w:rsidRPr="00BB2683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354</w:t>
            </w:r>
          </w:p>
        </w:tc>
        <w:tc>
          <w:tcPr>
            <w:tcW w:w="148" w:type="pct"/>
          </w:tcPr>
          <w:p w14:paraId="37E8CC54" w14:textId="77777777" w:rsidR="007F21BA" w:rsidRPr="00BB2683" w:rsidRDefault="007F21BA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8F3731A" w14:textId="51B97984" w:rsidR="007F21BA" w:rsidRPr="00BB2683" w:rsidRDefault="00B45AFE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</w:t>
            </w:r>
            <w:r w:rsidR="007F21BA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138" w:type="pct"/>
          </w:tcPr>
          <w:p w14:paraId="2E939C51" w14:textId="77777777" w:rsidR="007F21BA" w:rsidRPr="00BB2683" w:rsidRDefault="007F21BA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FE08A3E" w14:textId="30CB1D3E" w:rsidR="007F21BA" w:rsidRPr="00BB2683" w:rsidRDefault="00B45AFE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5</w:t>
            </w:r>
            <w:r w:rsidR="007F21BA" w:rsidRPr="00BB2683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612</w:t>
            </w:r>
          </w:p>
        </w:tc>
      </w:tr>
      <w:tr w:rsidR="007F21BA" w:rsidRPr="00BC5533" w14:paraId="562C7EB8" w14:textId="77777777" w:rsidTr="007F21BA">
        <w:tc>
          <w:tcPr>
            <w:tcW w:w="1585" w:type="pct"/>
          </w:tcPr>
          <w:p w14:paraId="520D6887" w14:textId="1EB1C4E1" w:rsidR="007F21BA" w:rsidRPr="00BB2683" w:rsidRDefault="007F21BA" w:rsidP="007F2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B45AFE" w:rsidRPr="00B45AFE">
              <w:rPr>
                <w:rFonts w:ascii="Angsana New" w:hAnsi="Angsana New"/>
                <w:sz w:val="30"/>
                <w:szCs w:val="30"/>
              </w:rPr>
              <w:t>12</w:t>
            </w:r>
            <w:r w:rsidRPr="00BB2683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B268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56" w:type="pct"/>
          </w:tcPr>
          <w:p w14:paraId="676FF5FB" w14:textId="77777777" w:rsidR="007F21BA" w:rsidRDefault="007F21BA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4D3C9073" w14:textId="2E2FC7E6" w:rsidR="007F21BA" w:rsidRPr="00BB2683" w:rsidRDefault="00B45AFE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32</w:t>
            </w:r>
            <w:r w:rsidR="007F21BA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057</w:t>
            </w:r>
          </w:p>
        </w:tc>
        <w:tc>
          <w:tcPr>
            <w:tcW w:w="127" w:type="pct"/>
          </w:tcPr>
          <w:p w14:paraId="277E65B1" w14:textId="77777777" w:rsidR="007F21BA" w:rsidRPr="00BB2683" w:rsidRDefault="007F21BA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7100FF1" w14:textId="736843A6" w:rsidR="007F21BA" w:rsidRPr="00BB2683" w:rsidRDefault="00B45AFE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35</w:t>
            </w:r>
            <w:r w:rsidR="007F21BA" w:rsidRPr="00BB2683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371</w:t>
            </w:r>
          </w:p>
        </w:tc>
        <w:tc>
          <w:tcPr>
            <w:tcW w:w="148" w:type="pct"/>
          </w:tcPr>
          <w:p w14:paraId="7E4065D1" w14:textId="77777777" w:rsidR="007F21BA" w:rsidRPr="00BB2683" w:rsidRDefault="007F21BA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78EF7E5" w14:textId="04789817" w:rsidR="007F21BA" w:rsidRPr="00BB2683" w:rsidRDefault="00B45AFE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30</w:t>
            </w:r>
            <w:r w:rsidR="007F21BA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119</w:t>
            </w:r>
          </w:p>
        </w:tc>
        <w:tc>
          <w:tcPr>
            <w:tcW w:w="138" w:type="pct"/>
          </w:tcPr>
          <w:p w14:paraId="12C8AE23" w14:textId="77777777" w:rsidR="007F21BA" w:rsidRPr="00BB2683" w:rsidRDefault="007F21BA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7CD330E" w14:textId="09AD64E1" w:rsidR="007F21BA" w:rsidRPr="00BB2683" w:rsidRDefault="00B45AFE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32</w:t>
            </w:r>
            <w:r w:rsidR="007F21BA" w:rsidRPr="00BB2683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419</w:t>
            </w:r>
          </w:p>
        </w:tc>
      </w:tr>
      <w:tr w:rsidR="007F21BA" w:rsidRPr="00BC5533" w14:paraId="19B98361" w14:textId="77777777" w:rsidTr="00F12597">
        <w:tc>
          <w:tcPr>
            <w:tcW w:w="1585" w:type="pct"/>
          </w:tcPr>
          <w:p w14:paraId="0406427F" w14:textId="77777777" w:rsidR="007F21BA" w:rsidRPr="00BB2683" w:rsidRDefault="007F21BA" w:rsidP="00F12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56" w:type="pct"/>
          </w:tcPr>
          <w:p w14:paraId="7F31B9F4" w14:textId="77777777" w:rsidR="007F21BA" w:rsidRDefault="007F21BA" w:rsidP="00F12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31B7D235" w14:textId="4E7580B0" w:rsidR="007F21BA" w:rsidRPr="00BB2683" w:rsidRDefault="00B45AFE" w:rsidP="00F12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151</w:t>
            </w:r>
            <w:r w:rsidR="00133E0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774</w:t>
            </w:r>
          </w:p>
        </w:tc>
        <w:tc>
          <w:tcPr>
            <w:tcW w:w="127" w:type="pct"/>
          </w:tcPr>
          <w:p w14:paraId="74080BCD" w14:textId="77777777" w:rsidR="007F21BA" w:rsidRPr="00BB2683" w:rsidRDefault="007F21BA" w:rsidP="00F12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73B99B6D" w14:textId="7C48787C" w:rsidR="007F21BA" w:rsidRPr="00BB2683" w:rsidRDefault="00B45AFE" w:rsidP="00F12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228</w:t>
            </w:r>
            <w:r w:rsidR="007F21BA" w:rsidRPr="00BB268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386</w:t>
            </w:r>
          </w:p>
        </w:tc>
        <w:tc>
          <w:tcPr>
            <w:tcW w:w="148" w:type="pct"/>
          </w:tcPr>
          <w:p w14:paraId="328C8A6D" w14:textId="77777777" w:rsidR="007F21BA" w:rsidRPr="00BB2683" w:rsidRDefault="007F21BA" w:rsidP="00F12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54A74BBE" w14:textId="3FBF0984" w:rsidR="007F21BA" w:rsidRPr="00BB2683" w:rsidRDefault="00B45AFE" w:rsidP="00F12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  <w:r w:rsidR="00133E0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426</w:t>
            </w:r>
          </w:p>
        </w:tc>
        <w:tc>
          <w:tcPr>
            <w:tcW w:w="138" w:type="pct"/>
          </w:tcPr>
          <w:p w14:paraId="31119130" w14:textId="77777777" w:rsidR="007F21BA" w:rsidRPr="00BB2683" w:rsidRDefault="007F21BA" w:rsidP="00F12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09FBBE20" w14:textId="700F3688" w:rsidR="007F21BA" w:rsidRPr="00BB2683" w:rsidRDefault="00B45AFE" w:rsidP="00F12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73</w:t>
            </w:r>
            <w:r w:rsidR="007F21BA" w:rsidRPr="00BB26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711</w:t>
            </w:r>
          </w:p>
        </w:tc>
      </w:tr>
      <w:tr w:rsidR="007F21BA" w:rsidRPr="00BC5533" w14:paraId="3104EB48" w14:textId="77777777" w:rsidTr="007F21BA">
        <w:tc>
          <w:tcPr>
            <w:tcW w:w="1585" w:type="pct"/>
          </w:tcPr>
          <w:p w14:paraId="7CF1EB17" w14:textId="77777777" w:rsidR="007F21BA" w:rsidRPr="00BB2683" w:rsidRDefault="007F21BA" w:rsidP="007F2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B268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BB2683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56" w:type="pct"/>
          </w:tcPr>
          <w:p w14:paraId="67D4BCCD" w14:textId="77777777" w:rsidR="007F21BA" w:rsidRDefault="007F21BA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675BF098" w14:textId="1C387ACB" w:rsidR="007F21BA" w:rsidRPr="00BB2683" w:rsidRDefault="007F21BA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45AFE" w:rsidRPr="00B45AFE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45AFE" w:rsidRPr="00B45AFE">
              <w:rPr>
                <w:rFonts w:ascii="Angsana New" w:hAnsi="Angsana New"/>
                <w:sz w:val="30"/>
                <w:szCs w:val="30"/>
              </w:rPr>
              <w:t>498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4D29D52E" w14:textId="77777777" w:rsidR="007F21BA" w:rsidRPr="00BB2683" w:rsidRDefault="007F21BA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8E41702" w14:textId="686358E8" w:rsidR="007F21BA" w:rsidRPr="00BB2683" w:rsidRDefault="007F21BA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</w:rPr>
              <w:t>(</w:t>
            </w:r>
            <w:r w:rsidR="00B45AFE" w:rsidRPr="00B45AFE">
              <w:rPr>
                <w:rFonts w:ascii="Angsana New" w:hAnsi="Angsana New"/>
                <w:sz w:val="30"/>
                <w:szCs w:val="30"/>
              </w:rPr>
              <w:t>28</w:t>
            </w:r>
            <w:r w:rsidRPr="00BB2683">
              <w:rPr>
                <w:rFonts w:ascii="Angsana New" w:hAnsi="Angsana New"/>
                <w:sz w:val="30"/>
                <w:szCs w:val="30"/>
              </w:rPr>
              <w:t>,</w:t>
            </w:r>
            <w:r w:rsidR="00B45AFE" w:rsidRPr="00B45AFE">
              <w:rPr>
                <w:rFonts w:ascii="Angsana New" w:hAnsi="Angsana New"/>
                <w:sz w:val="30"/>
                <w:szCs w:val="30"/>
              </w:rPr>
              <w:t>671</w:t>
            </w:r>
            <w:r w:rsidRPr="00BB268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415384A3" w14:textId="77777777" w:rsidR="007F21BA" w:rsidRPr="00BB2683" w:rsidRDefault="007F21BA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C14440C" w14:textId="05D4F1E4" w:rsidR="007F21BA" w:rsidRPr="00BB2683" w:rsidRDefault="007F21BA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45AFE" w:rsidRPr="00B45AFE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45AFE" w:rsidRPr="00B45AFE">
              <w:rPr>
                <w:rFonts w:ascii="Angsana New" w:hAnsi="Angsana New"/>
                <w:sz w:val="30"/>
                <w:szCs w:val="30"/>
              </w:rPr>
              <w:t>718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8" w:type="pct"/>
          </w:tcPr>
          <w:p w14:paraId="70834A3C" w14:textId="77777777" w:rsidR="007F21BA" w:rsidRPr="00BB2683" w:rsidRDefault="007F21BA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7C3E3BE" w14:textId="50E6CA4B" w:rsidR="007F21BA" w:rsidRPr="00BB2683" w:rsidRDefault="007F21BA" w:rsidP="007F2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</w:rPr>
              <w:t>(</w:t>
            </w:r>
            <w:r w:rsidR="00B45AFE" w:rsidRPr="00B45AFE">
              <w:rPr>
                <w:rFonts w:ascii="Angsana New" w:hAnsi="Angsana New"/>
                <w:sz w:val="30"/>
                <w:szCs w:val="30"/>
              </w:rPr>
              <w:t>25</w:t>
            </w:r>
            <w:r w:rsidRPr="00BB2683">
              <w:rPr>
                <w:rFonts w:ascii="Angsana New" w:hAnsi="Angsana New"/>
                <w:sz w:val="30"/>
                <w:szCs w:val="30"/>
              </w:rPr>
              <w:t>,</w:t>
            </w:r>
            <w:r w:rsidR="00B45AFE" w:rsidRPr="00B45AFE">
              <w:rPr>
                <w:rFonts w:ascii="Angsana New" w:hAnsi="Angsana New"/>
                <w:sz w:val="30"/>
                <w:szCs w:val="30"/>
              </w:rPr>
              <w:t>728</w:t>
            </w:r>
            <w:r w:rsidRPr="00BB268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47794" w:rsidRPr="00BC5533" w14:paraId="598C4082" w14:textId="77777777" w:rsidTr="007F21BA">
        <w:tc>
          <w:tcPr>
            <w:tcW w:w="1585" w:type="pct"/>
          </w:tcPr>
          <w:p w14:paraId="24C2FB5B" w14:textId="77777777" w:rsidR="00A47794" w:rsidRPr="00BB2683" w:rsidRDefault="00A47794" w:rsidP="00A4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2683">
              <w:rPr>
                <w:rFonts w:ascii="Angsana New" w:hAnsi="Angsana New"/>
                <w:sz w:val="30"/>
                <w:szCs w:val="30"/>
                <w:cs/>
              </w:rPr>
              <w:t>ค่าเผื่อสินค้ารับคืน</w:t>
            </w:r>
          </w:p>
        </w:tc>
        <w:tc>
          <w:tcPr>
            <w:tcW w:w="456" w:type="pct"/>
          </w:tcPr>
          <w:p w14:paraId="67318F7F" w14:textId="77777777" w:rsidR="00A47794" w:rsidRDefault="00A47794" w:rsidP="00A47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735AF93D" w14:textId="77777777" w:rsidR="00A47794" w:rsidRPr="00BB2683" w:rsidRDefault="00A47794" w:rsidP="00A47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4188DE7" w14:textId="77777777" w:rsidR="00A47794" w:rsidRPr="00BB2683" w:rsidRDefault="00A47794" w:rsidP="00A47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D088A65" w14:textId="087C4929" w:rsidR="00A47794" w:rsidRPr="00BB2683" w:rsidRDefault="00A47794" w:rsidP="00A47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</w:rPr>
              <w:t>(</w:t>
            </w:r>
            <w:r w:rsidR="00B45AFE" w:rsidRPr="00B45AFE">
              <w:rPr>
                <w:rFonts w:ascii="Angsana New" w:hAnsi="Angsana New"/>
                <w:sz w:val="30"/>
                <w:szCs w:val="30"/>
              </w:rPr>
              <w:t>1</w:t>
            </w:r>
            <w:r w:rsidRPr="00BB2683">
              <w:rPr>
                <w:rFonts w:ascii="Angsana New" w:hAnsi="Angsana New"/>
                <w:sz w:val="30"/>
                <w:szCs w:val="30"/>
              </w:rPr>
              <w:t>,</w:t>
            </w:r>
            <w:r w:rsidR="00B45AFE" w:rsidRPr="00B45AFE">
              <w:rPr>
                <w:rFonts w:ascii="Angsana New" w:hAnsi="Angsana New"/>
                <w:sz w:val="30"/>
                <w:szCs w:val="30"/>
              </w:rPr>
              <w:t>843</w:t>
            </w:r>
            <w:r w:rsidRPr="00BB268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0BB2165E" w14:textId="77777777" w:rsidR="00A47794" w:rsidRPr="00BB2683" w:rsidRDefault="00A47794" w:rsidP="00A47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4A10C72D" w14:textId="77777777" w:rsidR="00A47794" w:rsidRPr="00BB2683" w:rsidRDefault="00A47794" w:rsidP="00A47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00B5D794" w14:textId="77777777" w:rsidR="00A47794" w:rsidRPr="00BB2683" w:rsidRDefault="00A47794" w:rsidP="00A47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B1BEE27" w14:textId="77777777" w:rsidR="00A47794" w:rsidRPr="00BB2683" w:rsidRDefault="00A47794" w:rsidP="00A477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F21BA" w:rsidRPr="00BC5533" w14:paraId="1C4D2C67" w14:textId="77777777" w:rsidTr="00F12597">
        <w:tc>
          <w:tcPr>
            <w:tcW w:w="1585" w:type="pct"/>
          </w:tcPr>
          <w:p w14:paraId="7493A792" w14:textId="77777777" w:rsidR="007F21BA" w:rsidRPr="00BB2683" w:rsidRDefault="007F21BA" w:rsidP="00F12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5F907EE7" w14:textId="77777777" w:rsidR="007F21BA" w:rsidRDefault="007F21BA" w:rsidP="00F12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</w:tcPr>
          <w:p w14:paraId="45614F4A" w14:textId="1E16875A" w:rsidR="007F21BA" w:rsidRPr="00BB2683" w:rsidRDefault="00B45AFE" w:rsidP="00F12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127</w:t>
            </w:r>
            <w:r w:rsidR="00133E0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276</w:t>
            </w:r>
          </w:p>
        </w:tc>
        <w:tc>
          <w:tcPr>
            <w:tcW w:w="127" w:type="pct"/>
          </w:tcPr>
          <w:p w14:paraId="412BAEE3" w14:textId="77777777" w:rsidR="007F21BA" w:rsidRPr="00BB2683" w:rsidRDefault="007F21BA" w:rsidP="00F12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</w:tcPr>
          <w:p w14:paraId="43E10E9C" w14:textId="53761D1C" w:rsidR="007F21BA" w:rsidRPr="00BB2683" w:rsidRDefault="00B45AFE" w:rsidP="00F12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197</w:t>
            </w:r>
            <w:r w:rsidR="007F21BA" w:rsidRPr="00BB268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872</w:t>
            </w:r>
          </w:p>
        </w:tc>
        <w:tc>
          <w:tcPr>
            <w:tcW w:w="148" w:type="pct"/>
          </w:tcPr>
          <w:p w14:paraId="2BFA4FD7" w14:textId="77777777" w:rsidR="007F21BA" w:rsidRPr="00BB2683" w:rsidRDefault="007F21BA" w:rsidP="00F12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3CD5A46D" w14:textId="491BFE4A" w:rsidR="007F21BA" w:rsidRPr="00BB2683" w:rsidRDefault="00B45AFE" w:rsidP="00F12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  <w:r w:rsidR="00133E0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708</w:t>
            </w:r>
          </w:p>
        </w:tc>
        <w:tc>
          <w:tcPr>
            <w:tcW w:w="138" w:type="pct"/>
          </w:tcPr>
          <w:p w14:paraId="6B11C1B6" w14:textId="77777777" w:rsidR="007F21BA" w:rsidRPr="00BB2683" w:rsidRDefault="007F21BA" w:rsidP="00F12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23415456" w14:textId="31D7A1C2" w:rsidR="007F21BA" w:rsidRPr="00BB2683" w:rsidRDefault="00B45AFE" w:rsidP="00F12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 w:rsidR="007F21BA" w:rsidRPr="00BB268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983</w:t>
            </w:r>
          </w:p>
        </w:tc>
      </w:tr>
      <w:tr w:rsidR="007F21BA" w:rsidRPr="00BC5533" w14:paraId="3138D5A0" w14:textId="77777777" w:rsidTr="007F21BA">
        <w:tc>
          <w:tcPr>
            <w:tcW w:w="1585" w:type="pct"/>
          </w:tcPr>
          <w:p w14:paraId="57AD37FE" w14:textId="77777777" w:rsidR="007F21BA" w:rsidRPr="00BB2683" w:rsidRDefault="007F21BA" w:rsidP="00A65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2B49FD8A" w14:textId="77777777" w:rsidR="007F21BA" w:rsidRDefault="007F21BA" w:rsidP="00A659C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14:paraId="5090710C" w14:textId="77777777" w:rsidR="007F21BA" w:rsidRDefault="007F21BA" w:rsidP="00A6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504DB200" w14:textId="77777777" w:rsidR="007F21BA" w:rsidRPr="00BB2683" w:rsidRDefault="007F21BA" w:rsidP="00A6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</w:tcPr>
          <w:p w14:paraId="4FB27F45" w14:textId="77777777" w:rsidR="007F21BA" w:rsidRPr="00BB2683" w:rsidRDefault="007F21BA" w:rsidP="00A6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DC948AB" w14:textId="77777777" w:rsidR="007F21BA" w:rsidRPr="00BB2683" w:rsidRDefault="007F21BA" w:rsidP="00A6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</w:tcPr>
          <w:p w14:paraId="7DF59059" w14:textId="77777777" w:rsidR="007F21BA" w:rsidRDefault="007F21BA" w:rsidP="00A6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50AFAA6E" w14:textId="77777777" w:rsidR="007F21BA" w:rsidRPr="00BB2683" w:rsidRDefault="007F21BA" w:rsidP="00A6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7E2A20CA" w14:textId="77777777" w:rsidR="007F21BA" w:rsidRPr="00BB2683" w:rsidRDefault="007F21BA" w:rsidP="00A65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F21BA" w:rsidRPr="00BC5533" w14:paraId="55297C01" w14:textId="77777777" w:rsidTr="00F12597">
        <w:tc>
          <w:tcPr>
            <w:tcW w:w="1585" w:type="pct"/>
          </w:tcPr>
          <w:p w14:paraId="6C6838DC" w14:textId="77777777" w:rsidR="007F21BA" w:rsidRPr="00BB2683" w:rsidRDefault="007F21BA" w:rsidP="00F12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26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56" w:type="pct"/>
          </w:tcPr>
          <w:p w14:paraId="755A32AD" w14:textId="77777777" w:rsidR="007F21BA" w:rsidRDefault="007F21BA" w:rsidP="00F12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14:paraId="20570046" w14:textId="56CA7EA6" w:rsidR="007F21BA" w:rsidRPr="00BB2683" w:rsidRDefault="00B45AFE" w:rsidP="00F12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127</w:t>
            </w:r>
            <w:r w:rsidR="00133E0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457</w:t>
            </w:r>
          </w:p>
        </w:tc>
        <w:tc>
          <w:tcPr>
            <w:tcW w:w="127" w:type="pct"/>
          </w:tcPr>
          <w:p w14:paraId="44B246C9" w14:textId="77777777" w:rsidR="007F21BA" w:rsidRPr="00BB2683" w:rsidRDefault="007F21BA" w:rsidP="00F12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06526032" w14:textId="171A44EE" w:rsidR="007F21BA" w:rsidRPr="00BB2683" w:rsidRDefault="00B45AFE" w:rsidP="00F12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205</w:t>
            </w:r>
            <w:r w:rsidR="007F21BA" w:rsidRPr="00BB268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429</w:t>
            </w:r>
          </w:p>
        </w:tc>
        <w:tc>
          <w:tcPr>
            <w:tcW w:w="148" w:type="pct"/>
          </w:tcPr>
          <w:p w14:paraId="2141031B" w14:textId="77777777" w:rsidR="007F21BA" w:rsidRPr="00BB2683" w:rsidRDefault="007F21BA" w:rsidP="00F12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5620EB57" w14:textId="22921C1D" w:rsidR="007F21BA" w:rsidRPr="00BB2683" w:rsidRDefault="00B45AFE" w:rsidP="00F12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366</w:t>
            </w:r>
            <w:r w:rsidR="00133E0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654</w:t>
            </w:r>
          </w:p>
        </w:tc>
        <w:tc>
          <w:tcPr>
            <w:tcW w:w="138" w:type="pct"/>
          </w:tcPr>
          <w:p w14:paraId="47F13BDA" w14:textId="77777777" w:rsidR="007F21BA" w:rsidRPr="00BB2683" w:rsidRDefault="007F21BA" w:rsidP="00F12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0C91EC78" w14:textId="15342258" w:rsidR="007F21BA" w:rsidRPr="00BB2683" w:rsidRDefault="00B45AFE" w:rsidP="00F12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409</w:t>
            </w:r>
            <w:r w:rsidR="007F21BA" w:rsidRPr="00BB268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540</w:t>
            </w:r>
          </w:p>
        </w:tc>
      </w:tr>
    </w:tbl>
    <w:p w14:paraId="338705FC" w14:textId="77777777" w:rsidR="00680729" w:rsidRPr="005E49A1" w:rsidRDefault="00680729" w:rsidP="008E7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10"/>
          <w:szCs w:val="10"/>
        </w:rPr>
      </w:pPr>
    </w:p>
    <w:p w14:paraId="180A28E3" w14:textId="77777777" w:rsidR="00C55612" w:rsidRPr="00EF3C72" w:rsidRDefault="00C55612" w:rsidP="00DE2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58CF506C" w14:textId="32E91EEB" w:rsidR="004544D4" w:rsidRDefault="00680729" w:rsidP="00DE2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143E8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D143E8">
        <w:rPr>
          <w:rFonts w:ascii="Angsana New" w:hAnsi="Angsana New"/>
          <w:sz w:val="30"/>
          <w:szCs w:val="30"/>
          <w:cs/>
        </w:rPr>
        <w:t>กลุ่ม</w:t>
      </w:r>
      <w:r w:rsidRPr="00D143E8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D143E8">
        <w:rPr>
          <w:rFonts w:ascii="Angsana New" w:hAnsi="Angsana New"/>
          <w:sz w:val="30"/>
          <w:szCs w:val="30"/>
        </w:rPr>
        <w:t xml:space="preserve"> </w:t>
      </w:r>
      <w:r w:rsidRPr="00D143E8">
        <w:rPr>
          <w:rFonts w:ascii="Angsana New" w:hAnsi="Angsana New"/>
          <w:sz w:val="30"/>
          <w:szCs w:val="30"/>
          <w:cs/>
        </w:rPr>
        <w:t>มีระยะเวลา</w:t>
      </w:r>
      <w:r w:rsidRPr="00D143E8">
        <w:rPr>
          <w:rFonts w:ascii="Angsana New" w:hAnsi="Angsana New" w:hint="cs"/>
          <w:sz w:val="30"/>
          <w:szCs w:val="30"/>
          <w:cs/>
        </w:rPr>
        <w:t xml:space="preserve">ตั้งแต่ </w:t>
      </w:r>
      <w:r w:rsidR="00B45AFE" w:rsidRPr="00B45AFE">
        <w:rPr>
          <w:rFonts w:ascii="Angsana New" w:hAnsi="Angsana New"/>
          <w:sz w:val="30"/>
          <w:szCs w:val="30"/>
        </w:rPr>
        <w:t>7</w:t>
      </w:r>
      <w:r w:rsidRPr="00D143E8">
        <w:rPr>
          <w:rFonts w:ascii="Angsana New" w:hAnsi="Angsana New" w:hint="cs"/>
          <w:sz w:val="30"/>
          <w:szCs w:val="30"/>
          <w:cs/>
        </w:rPr>
        <w:t xml:space="preserve"> วัน</w:t>
      </w:r>
      <w:r w:rsidR="006745DD">
        <w:rPr>
          <w:rFonts w:ascii="Angsana New" w:hAnsi="Angsana New"/>
          <w:sz w:val="30"/>
          <w:szCs w:val="30"/>
        </w:rPr>
        <w:t xml:space="preserve"> </w:t>
      </w:r>
      <w:r w:rsidRPr="00D143E8">
        <w:rPr>
          <w:rFonts w:ascii="Angsana New" w:hAnsi="Angsana New" w:hint="cs"/>
          <w:sz w:val="30"/>
          <w:szCs w:val="30"/>
          <w:cs/>
        </w:rPr>
        <w:t>ถึง</w:t>
      </w:r>
      <w:r w:rsidRPr="00D143E8">
        <w:rPr>
          <w:rFonts w:ascii="Angsana New" w:hAnsi="Angsana New"/>
          <w:sz w:val="30"/>
          <w:szCs w:val="30"/>
        </w:rPr>
        <w:t xml:space="preserve"> </w:t>
      </w:r>
      <w:r w:rsidR="00B45AFE" w:rsidRPr="00B45AFE">
        <w:rPr>
          <w:rFonts w:ascii="Angsana New" w:hAnsi="Angsana New"/>
          <w:sz w:val="30"/>
          <w:szCs w:val="30"/>
        </w:rPr>
        <w:t>90</w:t>
      </w:r>
      <w:r w:rsidRPr="00D143E8">
        <w:rPr>
          <w:rFonts w:ascii="Angsana New" w:hAnsi="Angsana New"/>
          <w:sz w:val="30"/>
          <w:szCs w:val="30"/>
        </w:rPr>
        <w:t xml:space="preserve"> </w:t>
      </w:r>
      <w:r w:rsidRPr="00D143E8">
        <w:rPr>
          <w:rFonts w:ascii="Angsana New" w:hAnsi="Angsana New"/>
          <w:sz w:val="30"/>
          <w:szCs w:val="30"/>
          <w:cs/>
        </w:rPr>
        <w:t>วัน</w:t>
      </w:r>
    </w:p>
    <w:p w14:paraId="244D35C6" w14:textId="77777777" w:rsidR="00C55612" w:rsidRPr="00EF3C72" w:rsidRDefault="00C55612" w:rsidP="00DE2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14AE0B" w14:textId="77777777" w:rsidR="00CD17B7" w:rsidRDefault="003A23BC" w:rsidP="001317B9">
      <w:pPr>
        <w:pStyle w:val="NFSTopic"/>
        <w:numPr>
          <w:ilvl w:val="0"/>
          <w:numId w:val="17"/>
        </w:numPr>
        <w:ind w:hanging="1440"/>
      </w:pPr>
      <w:r w:rsidRPr="003A23BC">
        <w:rPr>
          <w:cs/>
        </w:rPr>
        <w:t>การดำเนินงานที่ยกเลิก</w:t>
      </w:r>
    </w:p>
    <w:p w14:paraId="5165AFEA" w14:textId="77777777" w:rsidR="00F2390F" w:rsidRPr="00F2390F" w:rsidRDefault="00F2390F" w:rsidP="00F2390F">
      <w:pPr>
        <w:pStyle w:val="NFSTopic"/>
        <w:ind w:firstLine="0"/>
        <w:rPr>
          <w:sz w:val="16"/>
          <w:szCs w:val="16"/>
        </w:rPr>
      </w:pPr>
    </w:p>
    <w:p w14:paraId="451A8EA1" w14:textId="77777777" w:rsidR="00AD0582" w:rsidRPr="005E49A1" w:rsidRDefault="00AD0582" w:rsidP="003A23BC">
      <w:pPr>
        <w:pStyle w:val="NFSTopic"/>
        <w:ind w:left="1440" w:firstLine="0"/>
        <w:rPr>
          <w:b w:val="0"/>
          <w:bCs w:val="0"/>
          <w:sz w:val="4"/>
          <w:szCs w:val="4"/>
        </w:rPr>
      </w:pPr>
    </w:p>
    <w:p w14:paraId="16EF1D0E" w14:textId="7A600968" w:rsidR="00EF3C72" w:rsidRDefault="00C67B1D" w:rsidP="00EF3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right="-43"/>
        <w:jc w:val="thaiDistribute"/>
        <w:rPr>
          <w:rFonts w:ascii="Angsana New" w:eastAsia="Calibri" w:hAnsi="Angsana New"/>
          <w:sz w:val="30"/>
          <w:szCs w:val="30"/>
          <w:lang w:eastAsia="x-none"/>
        </w:rPr>
      </w:pPr>
      <w:r w:rsidRPr="00346654">
        <w:rPr>
          <w:rFonts w:ascii="Angsana New" w:hAnsi="Angsana New" w:hint="cs"/>
          <w:spacing w:val="-4"/>
          <w:sz w:val="30"/>
          <w:szCs w:val="30"/>
          <w:cs/>
        </w:rPr>
        <w:t xml:space="preserve">ในระหว่างปี </w:t>
      </w:r>
      <w:r w:rsidR="00B45AFE" w:rsidRPr="00B45AFE">
        <w:rPr>
          <w:rFonts w:ascii="Angsana New" w:hAnsi="Angsana New"/>
          <w:spacing w:val="-4"/>
          <w:sz w:val="30"/>
          <w:szCs w:val="30"/>
        </w:rPr>
        <w:t>2561</w:t>
      </w:r>
      <w:r w:rsidRPr="00346654">
        <w:rPr>
          <w:rFonts w:ascii="Angsana New" w:hAnsi="Angsana New"/>
          <w:spacing w:val="-4"/>
          <w:sz w:val="30"/>
          <w:szCs w:val="30"/>
        </w:rPr>
        <w:t xml:space="preserve"> </w:t>
      </w:r>
      <w:r w:rsidRPr="00346654">
        <w:rPr>
          <w:rFonts w:ascii="Angsana New" w:hAnsi="Angsana New" w:hint="cs"/>
          <w:spacing w:val="-4"/>
          <w:sz w:val="30"/>
          <w:szCs w:val="30"/>
          <w:cs/>
        </w:rPr>
        <w:t>กลุ่มบริษัท</w:t>
      </w:r>
      <w:r w:rsidR="005B3DFA">
        <w:rPr>
          <w:rFonts w:ascii="Angsana New" w:hAnsi="Angsana New" w:hint="cs"/>
          <w:spacing w:val="-4"/>
          <w:sz w:val="30"/>
          <w:szCs w:val="30"/>
          <w:cs/>
        </w:rPr>
        <w:t>ได้</w:t>
      </w:r>
      <w:r w:rsidRPr="00346654">
        <w:rPr>
          <w:rFonts w:ascii="Angsana New" w:hAnsi="Angsana New" w:hint="cs"/>
          <w:spacing w:val="-4"/>
          <w:sz w:val="30"/>
          <w:szCs w:val="30"/>
          <w:cs/>
        </w:rPr>
        <w:t>ขายเงินลงทุนในบริษัท</w:t>
      </w:r>
      <w:r w:rsidRPr="0034665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46654">
        <w:rPr>
          <w:rFonts w:ascii="Angsana New" w:hAnsi="Angsana New" w:hint="cs"/>
          <w:spacing w:val="-4"/>
          <w:sz w:val="30"/>
          <w:szCs w:val="30"/>
          <w:cs/>
        </w:rPr>
        <w:t>ดับบลิวพีเอส (ประเทศไทย)</w:t>
      </w:r>
      <w:r w:rsidRPr="0034665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46654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34665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46654">
        <w:rPr>
          <w:rFonts w:ascii="Angsana New" w:hAnsi="Angsana New" w:hint="cs"/>
          <w:spacing w:val="-4"/>
          <w:sz w:val="30"/>
          <w:szCs w:val="30"/>
          <w:cs/>
        </w:rPr>
        <w:t>ซึ่งเป็นบริษัทย่อยในส่วนงานบริการด้านการพิมพ์ทั้งหมดของกลุ่มบริษัท</w:t>
      </w:r>
      <w:r w:rsidRPr="0034665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46654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5B3DFA">
        <w:rPr>
          <w:rFonts w:ascii="Angsana New" w:hAnsi="Angsana New" w:hint="cs"/>
          <w:spacing w:val="-4"/>
          <w:sz w:val="30"/>
          <w:szCs w:val="30"/>
          <w:cs/>
        </w:rPr>
        <w:t>บริษัทได้ลด</w:t>
      </w:r>
      <w:r w:rsidR="00613C76">
        <w:rPr>
          <w:rFonts w:ascii="Angsana New" w:hAnsi="Angsana New" w:hint="cs"/>
          <w:spacing w:val="-4"/>
          <w:sz w:val="30"/>
          <w:szCs w:val="30"/>
          <w:cs/>
        </w:rPr>
        <w:t>สัดส่วนการลงทุนในบริษัท</w:t>
      </w:r>
      <w:r w:rsidRPr="0034665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46654">
        <w:rPr>
          <w:rFonts w:ascii="Angsana New" w:hAnsi="Angsana New" w:hint="cs"/>
          <w:spacing w:val="-4"/>
          <w:sz w:val="30"/>
          <w:szCs w:val="30"/>
          <w:cs/>
        </w:rPr>
        <w:t>เนชั่น</w:t>
      </w:r>
      <w:r w:rsidRPr="0034665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46654">
        <w:rPr>
          <w:rFonts w:ascii="Angsana New" w:hAnsi="Angsana New" w:hint="cs"/>
          <w:spacing w:val="-4"/>
          <w:sz w:val="30"/>
          <w:szCs w:val="30"/>
          <w:cs/>
        </w:rPr>
        <w:t>อินเตอร์เนชั่นแนล</w:t>
      </w:r>
      <w:r w:rsidRPr="00D87C74">
        <w:rPr>
          <w:rFonts w:ascii="Angsana New" w:hAnsi="Angsana New"/>
          <w:sz w:val="30"/>
          <w:szCs w:val="30"/>
          <w:cs/>
        </w:rPr>
        <w:t xml:space="preserve"> </w:t>
      </w:r>
      <w:r w:rsidRPr="00D87C74">
        <w:rPr>
          <w:rFonts w:ascii="Angsana New" w:hAnsi="Angsana New" w:hint="cs"/>
          <w:sz w:val="30"/>
          <w:szCs w:val="30"/>
          <w:cs/>
        </w:rPr>
        <w:t>เอ็ดดูเทนเมนท์</w:t>
      </w:r>
      <w:r w:rsidRPr="00D87C74">
        <w:rPr>
          <w:rFonts w:ascii="Angsana New" w:hAnsi="Angsana New"/>
          <w:sz w:val="30"/>
          <w:szCs w:val="30"/>
          <w:cs/>
        </w:rPr>
        <w:t xml:space="preserve"> </w:t>
      </w:r>
      <w:r w:rsidRPr="00D87C74">
        <w:rPr>
          <w:rFonts w:ascii="Angsana New" w:hAnsi="Angsana New" w:hint="cs"/>
          <w:sz w:val="30"/>
          <w:szCs w:val="30"/>
          <w:cs/>
        </w:rPr>
        <w:t xml:space="preserve">จำกัด (มหาชน) </w:t>
      </w:r>
      <w:r w:rsidR="005B3DFA">
        <w:rPr>
          <w:rFonts w:ascii="Angsana New" w:hAnsi="Angsana New" w:hint="cs"/>
          <w:sz w:val="30"/>
          <w:szCs w:val="30"/>
          <w:cs/>
        </w:rPr>
        <w:t>ซึ่งเป็นบริษัทย่อย</w:t>
      </w:r>
      <w:r w:rsidRPr="00D87C74">
        <w:rPr>
          <w:rFonts w:ascii="Angsana New" w:hAnsi="Angsana New" w:hint="cs"/>
          <w:sz w:val="30"/>
          <w:szCs w:val="30"/>
          <w:cs/>
        </w:rPr>
        <w:t xml:space="preserve"> ทำให้กลุ่มบริษัทสูญเสียอำนาจควบคุมในส่วนงานสื่อการศ</w:t>
      </w:r>
      <w:r>
        <w:rPr>
          <w:rFonts w:ascii="Angsana New" w:hAnsi="Angsana New" w:hint="cs"/>
          <w:sz w:val="30"/>
          <w:szCs w:val="30"/>
          <w:cs/>
        </w:rPr>
        <w:t>ึ</w:t>
      </w:r>
      <w:r w:rsidRPr="00D87C74">
        <w:rPr>
          <w:rFonts w:ascii="Angsana New" w:hAnsi="Angsana New" w:hint="cs"/>
          <w:sz w:val="30"/>
          <w:szCs w:val="30"/>
          <w:cs/>
        </w:rPr>
        <w:t>กษาและบันเทิงทั้งหมด</w:t>
      </w:r>
      <w:r w:rsidRPr="00D87C74">
        <w:rPr>
          <w:rFonts w:ascii="Angsana New" w:hAnsi="Angsana New"/>
          <w:sz w:val="30"/>
          <w:szCs w:val="30"/>
        </w:rPr>
        <w:t xml:space="preserve"> </w:t>
      </w:r>
      <w:r w:rsidRPr="00D87C74">
        <w:rPr>
          <w:rFonts w:ascii="Angsana New" w:hAnsi="Angsana New" w:hint="cs"/>
          <w:sz w:val="30"/>
          <w:szCs w:val="30"/>
          <w:cs/>
        </w:rPr>
        <w:t>โดยกลุ่มบริษัท</w:t>
      </w:r>
      <w:r w:rsidR="005B3DFA">
        <w:rPr>
          <w:rFonts w:ascii="Angsana New" w:hAnsi="Angsana New" w:hint="cs"/>
          <w:sz w:val="30"/>
          <w:szCs w:val="30"/>
          <w:cs/>
        </w:rPr>
        <w:t>ได้</w:t>
      </w:r>
      <w:r w:rsidRPr="00D87C74">
        <w:rPr>
          <w:rFonts w:ascii="Angsana New" w:hAnsi="Angsana New" w:hint="cs"/>
          <w:sz w:val="30"/>
          <w:szCs w:val="30"/>
          <w:cs/>
        </w:rPr>
        <w:t>แสดงเป็นการดำเนินงานที่ยกเลิก</w:t>
      </w:r>
      <w:r>
        <w:rPr>
          <w:rFonts w:ascii="Angsana New" w:hAnsi="Angsana New" w:hint="cs"/>
          <w:sz w:val="30"/>
          <w:szCs w:val="30"/>
          <w:cs/>
        </w:rPr>
        <w:t xml:space="preserve">ทั้ง </w:t>
      </w:r>
      <w:r w:rsidR="00B45AFE" w:rsidRPr="00B45AFE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ส่วนงาน</w:t>
      </w:r>
      <w:r w:rsidRPr="00D87C74">
        <w:rPr>
          <w:rFonts w:ascii="Angsana New" w:hAnsi="Angsana New" w:hint="cs"/>
          <w:sz w:val="30"/>
          <w:szCs w:val="30"/>
          <w:cs/>
        </w:rPr>
        <w:t>แยกต่างหากจากการดำเนินงานต่อเนื่อง</w:t>
      </w:r>
      <w:r w:rsidR="005B3DFA">
        <w:rPr>
          <w:rFonts w:ascii="Angsana New" w:hAnsi="Angsana New"/>
          <w:spacing w:val="-8"/>
          <w:sz w:val="30"/>
          <w:szCs w:val="30"/>
        </w:rPr>
        <w:t xml:space="preserve"> </w:t>
      </w:r>
      <w:r w:rsidR="005B3DFA">
        <w:rPr>
          <w:rFonts w:ascii="Angsana New" w:hAnsi="Angsana New" w:hint="cs"/>
          <w:spacing w:val="-8"/>
          <w:sz w:val="30"/>
          <w:szCs w:val="30"/>
          <w:cs/>
        </w:rPr>
        <w:t>ทั้งนี้</w:t>
      </w:r>
      <w:r w:rsidR="00B91713">
        <w:rPr>
          <w:rFonts w:ascii="Angsana New" w:hAnsi="Angsana New"/>
          <w:spacing w:val="-8"/>
          <w:sz w:val="30"/>
          <w:szCs w:val="30"/>
        </w:rPr>
        <w:t xml:space="preserve"> </w:t>
      </w:r>
      <w:r w:rsidR="00B91713" w:rsidRPr="00B91713">
        <w:rPr>
          <w:rFonts w:ascii="Angsana New" w:eastAsia="Calibri" w:hAnsi="Angsana New"/>
          <w:sz w:val="30"/>
          <w:szCs w:val="30"/>
          <w:cs/>
          <w:lang w:val="x-none" w:eastAsia="x-none"/>
        </w:rPr>
        <w:t>งบกำไรขาดทุนเบ็ดเสร็จสำหรับงวด</w:t>
      </w:r>
      <w:r w:rsidR="00A60E73">
        <w:rPr>
          <w:rFonts w:ascii="Angsana New" w:eastAsia="Calibri" w:hAnsi="Angsana New" w:hint="cs"/>
          <w:sz w:val="30"/>
          <w:szCs w:val="30"/>
          <w:cs/>
          <w:lang w:val="x-none" w:eastAsia="x-none"/>
        </w:rPr>
        <w:t>สามเดือนและ</w:t>
      </w:r>
      <w:r w:rsidR="0044332D">
        <w:rPr>
          <w:rFonts w:ascii="Angsana New" w:eastAsia="Calibri" w:hAnsi="Angsana New" w:hint="cs"/>
          <w:sz w:val="30"/>
          <w:szCs w:val="30"/>
          <w:cs/>
          <w:lang w:val="x-none" w:eastAsia="x-none"/>
        </w:rPr>
        <w:t>เก้าเดือน</w:t>
      </w:r>
      <w:r w:rsidR="00B91713" w:rsidRPr="00B91713">
        <w:rPr>
          <w:rFonts w:ascii="Angsana New" w:eastAsia="Calibri" w:hAnsi="Angsana New"/>
          <w:sz w:val="30"/>
          <w:szCs w:val="30"/>
          <w:cs/>
          <w:lang w:val="x-none" w:eastAsia="x-none"/>
        </w:rPr>
        <w:t xml:space="preserve">สิ้นสุดวันที่ </w:t>
      </w:r>
      <w:r w:rsidR="00B45AFE" w:rsidRPr="00B45AFE">
        <w:rPr>
          <w:rFonts w:ascii="Angsana New" w:eastAsia="Calibri" w:hAnsi="Angsana New" w:hint="cs"/>
          <w:sz w:val="30"/>
          <w:szCs w:val="30"/>
          <w:lang w:eastAsia="x-none"/>
        </w:rPr>
        <w:t>30</w:t>
      </w:r>
      <w:r w:rsidR="0044332D">
        <w:rPr>
          <w:rFonts w:ascii="Angsana New" w:eastAsia="Calibri" w:hAnsi="Angsana New" w:hint="cs"/>
          <w:sz w:val="30"/>
          <w:szCs w:val="30"/>
          <w:cs/>
          <w:lang w:eastAsia="x-none"/>
        </w:rPr>
        <w:t xml:space="preserve"> กันยายน</w:t>
      </w:r>
      <w:r w:rsidR="00B91713" w:rsidRPr="00B91713">
        <w:rPr>
          <w:rFonts w:ascii="Angsana New" w:eastAsia="Calibri" w:hAnsi="Angsana New"/>
          <w:sz w:val="30"/>
          <w:szCs w:val="30"/>
          <w:cs/>
          <w:lang w:eastAsia="x-none"/>
        </w:rPr>
        <w:t xml:space="preserve"> </w:t>
      </w:r>
      <w:r w:rsidR="00B45AFE" w:rsidRPr="00B45AFE">
        <w:rPr>
          <w:rFonts w:ascii="Angsana New" w:eastAsia="Calibri" w:hAnsi="Angsana New"/>
          <w:sz w:val="30"/>
          <w:szCs w:val="30"/>
          <w:lang w:eastAsia="x-none"/>
        </w:rPr>
        <w:t>2561</w:t>
      </w:r>
      <w:r w:rsidR="00B91713" w:rsidRPr="00B91713">
        <w:rPr>
          <w:rFonts w:ascii="Angsana New" w:eastAsia="Calibri" w:hAnsi="Angsana New"/>
          <w:sz w:val="30"/>
          <w:szCs w:val="30"/>
          <w:lang w:eastAsia="x-none"/>
        </w:rPr>
        <w:t xml:space="preserve"> </w:t>
      </w:r>
      <w:r w:rsidR="00B91713" w:rsidRPr="00B91713">
        <w:rPr>
          <w:rFonts w:ascii="Angsana New" w:eastAsia="Calibri" w:hAnsi="Angsana New"/>
          <w:sz w:val="30"/>
          <w:szCs w:val="30"/>
          <w:cs/>
          <w:lang w:val="x-none" w:eastAsia="x-none"/>
        </w:rPr>
        <w:t>ที่แสดงเปรียบเทียบได้ถูกจัดประเภทใหม่เพื่อนำเสนอการดำเนินงานที่ยกเลิกเป็นรายการแยกต่างหากจากการดำเนินงานต่อเนื่อง</w:t>
      </w:r>
      <w:r w:rsidR="005E49A1">
        <w:rPr>
          <w:rFonts w:ascii="Angsana New" w:eastAsia="Calibri" w:hAnsi="Angsana New"/>
          <w:sz w:val="30"/>
          <w:szCs w:val="30"/>
          <w:lang w:eastAsia="x-none"/>
        </w:rPr>
        <w:t xml:space="preserve"> </w:t>
      </w:r>
    </w:p>
    <w:p w14:paraId="5155D909" w14:textId="65740AA7" w:rsidR="0040357F" w:rsidRDefault="004035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  <w:lang w:eastAsia="x-none"/>
        </w:rPr>
      </w:pPr>
      <w:r>
        <w:rPr>
          <w:rFonts w:ascii="Angsana New" w:eastAsia="Calibri" w:hAnsi="Angsana New"/>
          <w:sz w:val="30"/>
          <w:szCs w:val="30"/>
          <w:cs/>
          <w:lang w:eastAsia="x-none"/>
        </w:rPr>
        <w:br w:type="page"/>
      </w:r>
    </w:p>
    <w:p w14:paraId="25E55EE6" w14:textId="77777777" w:rsidR="00EF3C72" w:rsidRPr="00F629CE" w:rsidRDefault="00EF3C72" w:rsidP="00846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eastAsia="Calibri" w:hAnsi="Angsana New"/>
          <w:sz w:val="14"/>
          <w:szCs w:val="14"/>
          <w:lang w:eastAsia="x-none"/>
        </w:rPr>
      </w:pPr>
    </w:p>
    <w:tbl>
      <w:tblPr>
        <w:tblW w:w="915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02"/>
        <w:gridCol w:w="1437"/>
        <w:gridCol w:w="268"/>
        <w:gridCol w:w="1532"/>
        <w:gridCol w:w="241"/>
        <w:gridCol w:w="1369"/>
        <w:gridCol w:w="7"/>
      </w:tblGrid>
      <w:tr w:rsidR="00F629CE" w:rsidRPr="009D3338" w14:paraId="4D3121B0" w14:textId="5C6451C4" w:rsidTr="0049039E">
        <w:trPr>
          <w:gridAfter w:val="1"/>
          <w:wAfter w:w="7" w:type="dxa"/>
          <w:trHeight w:val="380"/>
        </w:trPr>
        <w:tc>
          <w:tcPr>
            <w:tcW w:w="4302" w:type="dxa"/>
            <w:shd w:val="clear" w:color="auto" w:fill="auto"/>
          </w:tcPr>
          <w:p w14:paraId="09FAE6A2" w14:textId="77777777" w:rsidR="00F629CE" w:rsidRPr="0027235A" w:rsidRDefault="00F629CE" w:rsidP="001E7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7" w:type="dxa"/>
            <w:gridSpan w:val="5"/>
            <w:shd w:val="clear" w:color="auto" w:fill="auto"/>
            <w:vAlign w:val="center"/>
          </w:tcPr>
          <w:p w14:paraId="0FA1A825" w14:textId="3669F8C0" w:rsidR="00F629CE" w:rsidRPr="00843AD6" w:rsidRDefault="00F629CE" w:rsidP="001E7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3A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629CE" w:rsidRPr="009D3338" w14:paraId="709ABF31" w14:textId="47BC420C" w:rsidTr="0049039E">
        <w:trPr>
          <w:gridAfter w:val="1"/>
          <w:wAfter w:w="7" w:type="dxa"/>
          <w:trHeight w:val="380"/>
        </w:trPr>
        <w:tc>
          <w:tcPr>
            <w:tcW w:w="4302" w:type="dxa"/>
            <w:shd w:val="clear" w:color="auto" w:fill="auto"/>
          </w:tcPr>
          <w:p w14:paraId="70E63FD7" w14:textId="77777777" w:rsidR="00F629CE" w:rsidRPr="0027235A" w:rsidRDefault="00F629CE" w:rsidP="00EF3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14:paraId="6F16CE5C" w14:textId="43A36650" w:rsidR="00F629CE" w:rsidRDefault="00F629CE" w:rsidP="00F629C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right="-7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F3C7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บริษัท</w:t>
            </w:r>
          </w:p>
          <w:p w14:paraId="51C786F7" w14:textId="58F78241" w:rsidR="00F629CE" w:rsidRPr="00F629CE" w:rsidRDefault="00F629CE" w:rsidP="00F629C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right="-7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F3C7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ดับบลิวพีเอส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EF3C7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(ประเทศไทย) จำกัด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E918DE4" w14:textId="77777777" w:rsidR="00F629CE" w:rsidRPr="00C67B1D" w:rsidRDefault="00F629CE" w:rsidP="00F62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34E4049E" w14:textId="263D47FD" w:rsidR="00F629CE" w:rsidRDefault="00F629CE" w:rsidP="00F629C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right="-7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F3C7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บริษัท เนชั่น</w:t>
            </w:r>
          </w:p>
          <w:p w14:paraId="280835C6" w14:textId="799B0EB5" w:rsidR="00F629CE" w:rsidRDefault="00F629CE" w:rsidP="00F629C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 w:hanging="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F3C7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อินเตอร์เนชั่นแนล</w:t>
            </w:r>
          </w:p>
          <w:p w14:paraId="27E75BF0" w14:textId="5ADB3EE1" w:rsidR="00F629CE" w:rsidRPr="00EF3C72" w:rsidRDefault="00F629CE" w:rsidP="00F629C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 w:hanging="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F3C7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เอ็ดดูเทนเมนท์</w:t>
            </w:r>
          </w:p>
          <w:p w14:paraId="60FD4DB3" w14:textId="71BECEDE" w:rsidR="00F629CE" w:rsidRPr="001E733E" w:rsidRDefault="00F629CE" w:rsidP="00F62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72" w:right="-105" w:hanging="9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F3C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241" w:type="dxa"/>
          </w:tcPr>
          <w:p w14:paraId="7F728B5D" w14:textId="77777777" w:rsidR="00F629CE" w:rsidRPr="00EF3C72" w:rsidRDefault="00F629CE" w:rsidP="00F629C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 w:hanging="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69" w:type="dxa"/>
          </w:tcPr>
          <w:p w14:paraId="3DC1154F" w14:textId="77777777" w:rsidR="00F629CE" w:rsidRDefault="00F629CE" w:rsidP="00F629C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 w:hanging="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509ED4F4" w14:textId="77777777" w:rsidR="00F629CE" w:rsidRDefault="00F629CE" w:rsidP="00F629C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 w:hanging="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0B9FE686" w14:textId="77777777" w:rsidR="00F629CE" w:rsidRDefault="00F629CE" w:rsidP="00F629C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 w:hanging="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1C3E9F74" w14:textId="105B6631" w:rsidR="00F629CE" w:rsidRPr="00EF3C72" w:rsidRDefault="00F629CE" w:rsidP="00F629C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right="-7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F629CE" w:rsidRPr="009D3338" w14:paraId="5438A397" w14:textId="2977D77F" w:rsidTr="0049039E">
        <w:tc>
          <w:tcPr>
            <w:tcW w:w="4302" w:type="dxa"/>
            <w:vAlign w:val="bottom"/>
          </w:tcPr>
          <w:p w14:paraId="688A47E2" w14:textId="45645163" w:rsidR="00F629CE" w:rsidRPr="008C496C" w:rsidRDefault="00F629CE" w:rsidP="00F12597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C49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8C496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C49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C49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8C496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 </w:t>
            </w:r>
            <w:r w:rsidRPr="008C496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4854" w:type="dxa"/>
            <w:gridSpan w:val="6"/>
            <w:vAlign w:val="bottom"/>
          </w:tcPr>
          <w:p w14:paraId="7592D902" w14:textId="4C2E04FB" w:rsidR="00F629CE" w:rsidRDefault="00F629CE" w:rsidP="00701EA1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F629CE" w:rsidRPr="009D3338" w14:paraId="21B3D7B8" w14:textId="1D9C1292" w:rsidTr="0049039E">
        <w:tc>
          <w:tcPr>
            <w:tcW w:w="4302" w:type="dxa"/>
            <w:vAlign w:val="bottom"/>
          </w:tcPr>
          <w:p w14:paraId="1BE8AC27" w14:textId="77777777" w:rsidR="00F629CE" w:rsidRPr="009D3338" w:rsidRDefault="00F629CE" w:rsidP="00C67B1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33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  <w:r w:rsidRPr="009D333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37" w:type="dxa"/>
            <w:vAlign w:val="bottom"/>
          </w:tcPr>
          <w:p w14:paraId="382BDFB9" w14:textId="77777777" w:rsidR="00F629CE" w:rsidRPr="009D3338" w:rsidRDefault="00F629CE" w:rsidP="00C67B1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14:paraId="06329513" w14:textId="77777777" w:rsidR="00F629CE" w:rsidRPr="009D3338" w:rsidRDefault="00F629CE" w:rsidP="00C6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532" w:type="dxa"/>
            <w:vAlign w:val="bottom"/>
          </w:tcPr>
          <w:p w14:paraId="5D8DBDB6" w14:textId="77777777" w:rsidR="00F629CE" w:rsidRPr="009D3338" w:rsidRDefault="00F629CE" w:rsidP="00C67B1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41" w:type="dxa"/>
          </w:tcPr>
          <w:p w14:paraId="4565BC7D" w14:textId="77777777" w:rsidR="00F629CE" w:rsidRPr="009D3338" w:rsidRDefault="00F629CE" w:rsidP="00C67B1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76" w:type="dxa"/>
            <w:gridSpan w:val="2"/>
          </w:tcPr>
          <w:p w14:paraId="078133CC" w14:textId="77777777" w:rsidR="00F629CE" w:rsidRPr="009D3338" w:rsidRDefault="00F629CE" w:rsidP="00C67B1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F629CE" w:rsidRPr="009D3338" w14:paraId="63E99699" w14:textId="02ACDAE7" w:rsidTr="0049039E">
        <w:tc>
          <w:tcPr>
            <w:tcW w:w="4302" w:type="dxa"/>
            <w:vAlign w:val="bottom"/>
          </w:tcPr>
          <w:p w14:paraId="0B677734" w14:textId="77777777" w:rsidR="00F629CE" w:rsidRPr="009D3338" w:rsidRDefault="00F629CE" w:rsidP="00AB42A2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 w:rsidRPr="009D3338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9D333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37" w:type="dxa"/>
            <w:vAlign w:val="bottom"/>
          </w:tcPr>
          <w:p w14:paraId="1B584855" w14:textId="3E4AFBAD" w:rsidR="00F629CE" w:rsidRPr="009D3338" w:rsidRDefault="00F629CE" w:rsidP="00AB42A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45A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45A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710</w:t>
            </w:r>
          </w:p>
        </w:tc>
        <w:tc>
          <w:tcPr>
            <w:tcW w:w="268" w:type="dxa"/>
          </w:tcPr>
          <w:p w14:paraId="24DBAD69" w14:textId="77777777" w:rsidR="00F629CE" w:rsidRPr="009D3338" w:rsidRDefault="00F629CE" w:rsidP="00AB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532" w:type="dxa"/>
            <w:vAlign w:val="bottom"/>
          </w:tcPr>
          <w:p w14:paraId="1A986864" w14:textId="777B08EC" w:rsidR="00F629CE" w:rsidRPr="002E0AF0" w:rsidRDefault="00F629CE" w:rsidP="00AB42A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45A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45A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127</w:t>
            </w:r>
          </w:p>
        </w:tc>
        <w:tc>
          <w:tcPr>
            <w:tcW w:w="241" w:type="dxa"/>
          </w:tcPr>
          <w:p w14:paraId="013D92BB" w14:textId="77777777" w:rsidR="00F629CE" w:rsidRPr="00B45AFE" w:rsidRDefault="00F629CE" w:rsidP="00AB42A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76" w:type="dxa"/>
            <w:gridSpan w:val="2"/>
          </w:tcPr>
          <w:p w14:paraId="3C566F77" w14:textId="0552CF1B" w:rsidR="00F629CE" w:rsidRPr="00B45AFE" w:rsidRDefault="00CB39B8" w:rsidP="00AB42A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39B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B39B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837</w:t>
            </w:r>
          </w:p>
        </w:tc>
      </w:tr>
      <w:tr w:rsidR="00F629CE" w:rsidRPr="009D3338" w14:paraId="1F4D9AEC" w14:textId="5AFEEDC4" w:rsidTr="0049039E">
        <w:tc>
          <w:tcPr>
            <w:tcW w:w="4302" w:type="dxa"/>
            <w:vAlign w:val="bottom"/>
          </w:tcPr>
          <w:p w14:paraId="1343565C" w14:textId="77777777" w:rsidR="00F629CE" w:rsidRPr="009D3338" w:rsidRDefault="00F629CE" w:rsidP="00AB42A2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 w:rsidRPr="009D3338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9D333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61A445F5" w14:textId="5DA60066" w:rsidR="00F629CE" w:rsidRPr="009D3338" w:rsidRDefault="00F629CE" w:rsidP="00AB42A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B45A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45A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761CC488" w14:textId="77777777" w:rsidR="00F629CE" w:rsidRPr="009D3338" w:rsidRDefault="00F629CE" w:rsidP="00AB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  <w:vAlign w:val="bottom"/>
          </w:tcPr>
          <w:p w14:paraId="48AC9143" w14:textId="46AFF2E5" w:rsidR="00F629CE" w:rsidRPr="004534FD" w:rsidRDefault="00F629CE" w:rsidP="00AB42A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B45A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45A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1" w:type="dxa"/>
          </w:tcPr>
          <w:p w14:paraId="5E577DA6" w14:textId="77777777" w:rsidR="00F629CE" w:rsidRDefault="00F629CE" w:rsidP="00AB42A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76" w:type="dxa"/>
            <w:gridSpan w:val="2"/>
            <w:tcBorders>
              <w:bottom w:val="single" w:sz="4" w:space="0" w:color="auto"/>
            </w:tcBorders>
          </w:tcPr>
          <w:p w14:paraId="00F45844" w14:textId="26A0D696" w:rsidR="00F629CE" w:rsidRDefault="00CB39B8" w:rsidP="00AB42A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CB39B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100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B39B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412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F629CE" w:rsidRPr="004534FD" w14:paraId="59177A05" w14:textId="38EAD6EF" w:rsidTr="0049039E">
        <w:tc>
          <w:tcPr>
            <w:tcW w:w="4302" w:type="dxa"/>
            <w:vAlign w:val="bottom"/>
          </w:tcPr>
          <w:p w14:paraId="7F3D1291" w14:textId="77777777" w:rsidR="00F629CE" w:rsidRPr="00055BC5" w:rsidRDefault="00F629CE" w:rsidP="00AB42A2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5B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</w:t>
            </w:r>
            <w:r w:rsidRPr="00055BC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14:paraId="09C7BBF0" w14:textId="446A401E" w:rsidR="00F629CE" w:rsidRPr="009D3338" w:rsidRDefault="00F629CE" w:rsidP="00AB42A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B45AF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962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4E819518" w14:textId="77777777" w:rsidR="00F629CE" w:rsidRPr="009D3338" w:rsidRDefault="00F629CE" w:rsidP="00AB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5C418851" w14:textId="71EE2838" w:rsidR="00F629CE" w:rsidRPr="004534FD" w:rsidRDefault="00F629CE" w:rsidP="00AB42A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B45AF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1" w:type="dxa"/>
          </w:tcPr>
          <w:p w14:paraId="7DDD29E7" w14:textId="77777777" w:rsidR="00F629CE" w:rsidRDefault="00F629CE" w:rsidP="00AB42A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</w:tcBorders>
          </w:tcPr>
          <w:p w14:paraId="24446B70" w14:textId="658C0E90" w:rsidR="00F629CE" w:rsidRDefault="00CB39B8" w:rsidP="00AB42A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CB39B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76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B39B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575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F629CE" w:rsidRPr="009D3338" w14:paraId="61C3B713" w14:textId="6FDA7A1B" w:rsidTr="0049039E">
        <w:tc>
          <w:tcPr>
            <w:tcW w:w="4302" w:type="dxa"/>
            <w:vAlign w:val="bottom"/>
          </w:tcPr>
          <w:p w14:paraId="74B0EF8C" w14:textId="4D0CD210" w:rsidR="00F629CE" w:rsidRPr="009D3338" w:rsidRDefault="00F629CE" w:rsidP="00AB42A2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24558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24558E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="0024558E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9D3338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Pr="009D333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135E1E3F" w14:textId="3B2A8A6D" w:rsidR="00F629CE" w:rsidRPr="009D3338" w:rsidRDefault="00F629CE" w:rsidP="00AB42A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45A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45A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716</w:t>
            </w:r>
          </w:p>
        </w:tc>
        <w:tc>
          <w:tcPr>
            <w:tcW w:w="268" w:type="dxa"/>
          </w:tcPr>
          <w:p w14:paraId="1CBB202B" w14:textId="77777777" w:rsidR="00F629CE" w:rsidRPr="009D3338" w:rsidRDefault="00F629CE" w:rsidP="00AB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  <w:vAlign w:val="bottom"/>
          </w:tcPr>
          <w:p w14:paraId="51CDDDD3" w14:textId="3BFD02C9" w:rsidR="00F629CE" w:rsidRPr="004534FD" w:rsidRDefault="00F629CE" w:rsidP="00AB42A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0A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B45A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1B0A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45A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432</w:t>
            </w:r>
            <w:r w:rsidRPr="001B0A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1" w:type="dxa"/>
          </w:tcPr>
          <w:p w14:paraId="3CED1752" w14:textId="77777777" w:rsidR="00F629CE" w:rsidRPr="001B0AE4" w:rsidRDefault="00F629CE" w:rsidP="00AB42A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76" w:type="dxa"/>
            <w:gridSpan w:val="2"/>
            <w:tcBorders>
              <w:bottom w:val="single" w:sz="4" w:space="0" w:color="auto"/>
            </w:tcBorders>
          </w:tcPr>
          <w:p w14:paraId="2B8B5685" w14:textId="6A92D376" w:rsidR="00F629CE" w:rsidRPr="001B0AE4" w:rsidRDefault="00CB39B8" w:rsidP="00AB42A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CB39B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B39B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716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F629CE" w:rsidRPr="004534FD" w14:paraId="5F58F814" w14:textId="1B82F7C6" w:rsidTr="0049039E">
        <w:tc>
          <w:tcPr>
            <w:tcW w:w="4302" w:type="dxa"/>
            <w:vAlign w:val="bottom"/>
          </w:tcPr>
          <w:p w14:paraId="2C53426C" w14:textId="77777777" w:rsidR="00F629CE" w:rsidRPr="00A41873" w:rsidRDefault="00F629CE" w:rsidP="00AB42A2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4E6E0" w14:textId="6A0D5508" w:rsidR="00F629CE" w:rsidRPr="009D3338" w:rsidRDefault="00F629CE" w:rsidP="00AB42A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B45AF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596A0846" w14:textId="77777777" w:rsidR="00F629CE" w:rsidRPr="009D3338" w:rsidRDefault="00F629CE" w:rsidP="00AB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CC4AA8" w14:textId="3B8CA12C" w:rsidR="00F629CE" w:rsidRPr="004534FD" w:rsidRDefault="00F629CE" w:rsidP="00AB42A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B45AF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045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1" w:type="dxa"/>
          </w:tcPr>
          <w:p w14:paraId="370DDE7F" w14:textId="77777777" w:rsidR="00F629CE" w:rsidRDefault="00F629CE" w:rsidP="00AB42A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68170A" w14:textId="17A012F2" w:rsidR="00F629CE" w:rsidRDefault="00CB39B8" w:rsidP="00AB42A2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CB39B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81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B39B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291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6B78520C" w14:textId="6629A724" w:rsidR="00EF3C72" w:rsidRDefault="00EF3C72"/>
    <w:tbl>
      <w:tblPr>
        <w:tblW w:w="925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97"/>
        <w:gridCol w:w="1445"/>
        <w:gridCol w:w="269"/>
        <w:gridCol w:w="1531"/>
        <w:gridCol w:w="270"/>
        <w:gridCol w:w="1440"/>
      </w:tblGrid>
      <w:tr w:rsidR="00F629CE" w:rsidRPr="00D863CB" w14:paraId="02065575" w14:textId="7104F08D" w:rsidTr="00483B28">
        <w:tc>
          <w:tcPr>
            <w:tcW w:w="4297" w:type="dxa"/>
          </w:tcPr>
          <w:p w14:paraId="73320A6D" w14:textId="6FAD6E96" w:rsidR="00F629CE" w:rsidRPr="00EF3C72" w:rsidRDefault="00F629CE" w:rsidP="00EF3C72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F3C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การแบ่งปันขาดทุน</w:t>
            </w:r>
          </w:p>
        </w:tc>
        <w:tc>
          <w:tcPr>
            <w:tcW w:w="1445" w:type="dxa"/>
            <w:vAlign w:val="bottom"/>
          </w:tcPr>
          <w:p w14:paraId="2A28991E" w14:textId="77777777" w:rsidR="00F629CE" w:rsidRPr="00EF3C72" w:rsidRDefault="00F629CE" w:rsidP="001E733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9" w:type="dxa"/>
            <w:vAlign w:val="bottom"/>
          </w:tcPr>
          <w:p w14:paraId="7286EDA9" w14:textId="77777777" w:rsidR="00F629CE" w:rsidRPr="00EF3C72" w:rsidRDefault="00F629CE" w:rsidP="001E733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vAlign w:val="bottom"/>
          </w:tcPr>
          <w:p w14:paraId="3D585D76" w14:textId="77777777" w:rsidR="00F629CE" w:rsidRPr="00EF3C72" w:rsidRDefault="00F629CE" w:rsidP="001E733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270" w:type="dxa"/>
          </w:tcPr>
          <w:p w14:paraId="22FD820B" w14:textId="77777777" w:rsidR="00F629CE" w:rsidRPr="00EF3C72" w:rsidRDefault="00F629CE" w:rsidP="001E733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440" w:type="dxa"/>
          </w:tcPr>
          <w:p w14:paraId="658D3254" w14:textId="77777777" w:rsidR="00F629CE" w:rsidRPr="00EF3C72" w:rsidRDefault="00F629CE" w:rsidP="001E733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2"/>
                <w:szCs w:val="32"/>
                <w:cs/>
                <w:lang w:bidi="th-TH"/>
              </w:rPr>
            </w:pPr>
          </w:p>
        </w:tc>
      </w:tr>
      <w:tr w:rsidR="00570DBD" w:rsidRPr="00D863CB" w14:paraId="438C9D65" w14:textId="74D0A9F0" w:rsidTr="00772D15">
        <w:tc>
          <w:tcPr>
            <w:tcW w:w="4297" w:type="dxa"/>
          </w:tcPr>
          <w:p w14:paraId="42B04371" w14:textId="6C354371" w:rsidR="00570DBD" w:rsidRDefault="00570DBD" w:rsidP="00570DBD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26AE1">
              <w:rPr>
                <w:rFonts w:ascii="Angsana New" w:hAnsi="Angsana New" w:hint="cs"/>
                <w:sz w:val="30"/>
                <w:szCs w:val="30"/>
                <w:cs/>
              </w:rPr>
              <w:t>ส่วนที่เป็นของบริษัทให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ญ่</w:t>
            </w:r>
          </w:p>
        </w:tc>
        <w:tc>
          <w:tcPr>
            <w:tcW w:w="1445" w:type="dxa"/>
            <w:vAlign w:val="bottom"/>
          </w:tcPr>
          <w:p w14:paraId="59223B4E" w14:textId="6CFE2F8C" w:rsidR="00570DBD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B45A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45A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vAlign w:val="bottom"/>
          </w:tcPr>
          <w:p w14:paraId="1149FC7A" w14:textId="77777777" w:rsidR="00570DBD" w:rsidRPr="00EA39E8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5E677F54" w14:textId="1522DE78" w:rsidR="00570DBD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B45A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45A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52245FF" w14:textId="77777777" w:rsidR="00570DBD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4144BD6" w14:textId="1635C42D" w:rsidR="00570DBD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570DB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70DB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570DBD" w:rsidRPr="00D863CB" w14:paraId="4D888C36" w14:textId="19ADF6BC" w:rsidTr="00772D15">
        <w:tc>
          <w:tcPr>
            <w:tcW w:w="4297" w:type="dxa"/>
          </w:tcPr>
          <w:p w14:paraId="6B1DC8B0" w14:textId="77777777" w:rsidR="00570DBD" w:rsidRPr="009761C7" w:rsidRDefault="00570DBD" w:rsidP="00570DBD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</w:t>
            </w:r>
            <w:r w:rsidRPr="009761C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1E0F113F" w14:textId="0F2D0891" w:rsidR="00570DBD" w:rsidRPr="00B9704C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B45A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45A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vAlign w:val="bottom"/>
          </w:tcPr>
          <w:p w14:paraId="43155EDA" w14:textId="77777777" w:rsidR="00570DBD" w:rsidRPr="00EA39E8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25E4972E" w14:textId="7B9503C9" w:rsidR="00570DBD" w:rsidRPr="004534FD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B45A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45A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CB2075D" w14:textId="77777777" w:rsidR="00570DBD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DF414B" w14:textId="27B3B662" w:rsidR="00570DBD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570DB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70DB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570DBD" w:rsidRPr="00D863CB" w14:paraId="48C2DB78" w14:textId="2CD8C086" w:rsidTr="00772D15">
        <w:tc>
          <w:tcPr>
            <w:tcW w:w="4297" w:type="dxa"/>
          </w:tcPr>
          <w:p w14:paraId="0A77DEEB" w14:textId="77777777" w:rsidR="00570DBD" w:rsidRPr="0012064C" w:rsidRDefault="00570DBD" w:rsidP="00570DB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4C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59F42" w14:textId="4DAE5C85" w:rsidR="00570DBD" w:rsidRPr="00EA39E8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B45AF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9" w:type="dxa"/>
            <w:vAlign w:val="bottom"/>
          </w:tcPr>
          <w:p w14:paraId="76EBA620" w14:textId="77777777" w:rsidR="00570DBD" w:rsidRPr="00EA39E8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512345" w14:textId="27764721" w:rsidR="00570DBD" w:rsidRPr="00EA39E8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B45AF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045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8DA0727" w14:textId="77777777" w:rsidR="00570DBD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5EAC33" w14:textId="3468A4BF" w:rsidR="00570DBD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570DB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570DB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291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570DBD" w:rsidRPr="009D3338" w14:paraId="0B2643DC" w14:textId="57BFD5E9" w:rsidTr="00772D15">
        <w:trPr>
          <w:trHeight w:val="503"/>
        </w:trPr>
        <w:tc>
          <w:tcPr>
            <w:tcW w:w="4297" w:type="dxa"/>
            <w:vAlign w:val="bottom"/>
          </w:tcPr>
          <w:p w14:paraId="732F20A6" w14:textId="77777777" w:rsidR="00570DBD" w:rsidRPr="009D3338" w:rsidRDefault="00570DBD" w:rsidP="00570DB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9D33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ต่อหุ้น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943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  <w:r w:rsidRPr="00055BC5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445" w:type="dxa"/>
            <w:vAlign w:val="bottom"/>
          </w:tcPr>
          <w:p w14:paraId="3191EF3F" w14:textId="77777777" w:rsidR="00570DBD" w:rsidRPr="009D3338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4694249E" w14:textId="77777777" w:rsidR="00570DBD" w:rsidRPr="009D3338" w:rsidRDefault="00570DBD" w:rsidP="00570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531" w:type="dxa"/>
            <w:vAlign w:val="bottom"/>
          </w:tcPr>
          <w:p w14:paraId="3C4DAE58" w14:textId="77777777" w:rsidR="00570DBD" w:rsidRPr="009D3338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714F12C" w14:textId="77777777" w:rsidR="00570DBD" w:rsidRPr="009D3338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57E37D7" w14:textId="77777777" w:rsidR="00570DBD" w:rsidRPr="009D3338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570DBD" w:rsidRPr="004534FD" w14:paraId="6755DBAB" w14:textId="0631180A" w:rsidTr="00772D15">
        <w:tc>
          <w:tcPr>
            <w:tcW w:w="4297" w:type="dxa"/>
            <w:vAlign w:val="bottom"/>
          </w:tcPr>
          <w:p w14:paraId="5605F2E3" w14:textId="77777777" w:rsidR="00570DBD" w:rsidRPr="009D3338" w:rsidRDefault="00570DBD" w:rsidP="00570DB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 w:rsidRPr="009D3338">
              <w:rPr>
                <w:rFonts w:ascii="Angsana New" w:hAnsi="Angsana New"/>
                <w:sz w:val="30"/>
                <w:szCs w:val="30"/>
                <w:cs/>
              </w:rPr>
              <w:t>ขาดทุนต่อหุ้นขั้นพื้นฐาน</w:t>
            </w:r>
          </w:p>
        </w:tc>
        <w:tc>
          <w:tcPr>
            <w:tcW w:w="1445" w:type="dxa"/>
            <w:tcBorders>
              <w:bottom w:val="double" w:sz="4" w:space="0" w:color="auto"/>
            </w:tcBorders>
            <w:vAlign w:val="bottom"/>
          </w:tcPr>
          <w:p w14:paraId="6D7C1D97" w14:textId="6553035B" w:rsidR="00570DBD" w:rsidRPr="009D3338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B45A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B45A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</w:tcPr>
          <w:p w14:paraId="4D881D9F" w14:textId="77777777" w:rsidR="00570DBD" w:rsidRPr="009D3338" w:rsidRDefault="00570DBD" w:rsidP="00570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531" w:type="dxa"/>
            <w:tcBorders>
              <w:bottom w:val="double" w:sz="4" w:space="0" w:color="auto"/>
            </w:tcBorders>
            <w:vAlign w:val="bottom"/>
          </w:tcPr>
          <w:p w14:paraId="79E528A9" w14:textId="32737B86" w:rsidR="00570DBD" w:rsidRPr="004534FD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45AFE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B45AFE">
              <w:rPr>
                <w:rFonts w:ascii="Angsana New" w:hAnsi="Angsana New" w:cs="Angsana New"/>
                <w:sz w:val="30"/>
                <w:szCs w:val="30"/>
                <w:lang w:val="en-US"/>
              </w:rPr>
              <w:t>005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A046371" w14:textId="77777777" w:rsidR="00570DBD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473DE86" w14:textId="3893BA7D" w:rsidR="00570DBD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45AFE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B45AFE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70DBD" w:rsidRPr="009D3338" w14:paraId="08DEBEEE" w14:textId="0C2C7893" w:rsidTr="00D03B4E">
        <w:trPr>
          <w:trHeight w:val="224"/>
        </w:trPr>
        <w:tc>
          <w:tcPr>
            <w:tcW w:w="4297" w:type="dxa"/>
            <w:shd w:val="clear" w:color="auto" w:fill="auto"/>
          </w:tcPr>
          <w:p w14:paraId="3FE593C9" w14:textId="77777777" w:rsidR="00570DBD" w:rsidRPr="0024558E" w:rsidRDefault="00570DBD" w:rsidP="00570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45" w:type="dxa"/>
            <w:shd w:val="clear" w:color="auto" w:fill="auto"/>
            <w:vAlign w:val="center"/>
          </w:tcPr>
          <w:p w14:paraId="74F59272" w14:textId="5D7EFA35" w:rsidR="00570DBD" w:rsidRPr="00EF3C72" w:rsidRDefault="00570DBD" w:rsidP="00570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Cs/>
                <w:sz w:val="10"/>
                <w:szCs w:val="10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0C001E6C" w14:textId="77777777" w:rsidR="00570DBD" w:rsidRPr="00EF3C72" w:rsidRDefault="00570DBD" w:rsidP="00570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Cs/>
                <w:sz w:val="10"/>
                <w:szCs w:val="10"/>
                <w:highlight w:val="cyan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52B4ABB" w14:textId="095358B6" w:rsidR="00570DBD" w:rsidRPr="00EF3C72" w:rsidRDefault="00570DBD" w:rsidP="00570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 w:right="-105" w:hanging="74"/>
              <w:jc w:val="center"/>
              <w:rPr>
                <w:rFonts w:ascii="Angsana New" w:hAnsi="Angsana New"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39F9CB53" w14:textId="77777777" w:rsidR="00570DBD" w:rsidRPr="00EF3C72" w:rsidRDefault="00570DBD" w:rsidP="00570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 w:right="-105" w:hanging="74"/>
              <w:jc w:val="center"/>
              <w:rPr>
                <w:rFonts w:ascii="Angsana New" w:hAnsi="Angsana New"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</w:tcPr>
          <w:p w14:paraId="211A543B" w14:textId="77777777" w:rsidR="00570DBD" w:rsidRPr="00EF3C72" w:rsidRDefault="00570DBD" w:rsidP="00570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 w:right="-105" w:hanging="74"/>
              <w:jc w:val="center"/>
              <w:rPr>
                <w:rFonts w:ascii="Angsana New" w:hAnsi="Angsana New"/>
                <w:bCs/>
                <w:sz w:val="10"/>
                <w:szCs w:val="10"/>
                <w:cs/>
              </w:rPr>
            </w:pPr>
          </w:p>
        </w:tc>
      </w:tr>
      <w:tr w:rsidR="00570DBD" w:rsidRPr="009D3338" w14:paraId="2E073353" w14:textId="0A1E1116" w:rsidTr="00D03B4E">
        <w:tc>
          <w:tcPr>
            <w:tcW w:w="4297" w:type="dxa"/>
            <w:vAlign w:val="bottom"/>
          </w:tcPr>
          <w:p w14:paraId="644F5F84" w14:textId="1D739015" w:rsidR="00570DBD" w:rsidRPr="008C496C" w:rsidRDefault="00570DBD" w:rsidP="00570DB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853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5853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5853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5853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5853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 </w:t>
            </w:r>
            <w:r w:rsidRPr="005853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3245" w:type="dxa"/>
            <w:gridSpan w:val="3"/>
            <w:vAlign w:val="bottom"/>
          </w:tcPr>
          <w:p w14:paraId="0AC7CCC4" w14:textId="0F6C2AB1" w:rsidR="00570DBD" w:rsidRPr="00843AD6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A8AFAB0" w14:textId="77777777" w:rsidR="00570DBD" w:rsidRPr="00843AD6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3E822E91" w14:textId="77777777" w:rsidR="00570DBD" w:rsidRPr="00843AD6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570DBD" w:rsidRPr="009D3338" w14:paraId="37E080D1" w14:textId="234145A6" w:rsidTr="00D03B4E">
        <w:tc>
          <w:tcPr>
            <w:tcW w:w="4297" w:type="dxa"/>
            <w:vAlign w:val="bottom"/>
          </w:tcPr>
          <w:p w14:paraId="6548D2DD" w14:textId="77777777" w:rsidR="00570DBD" w:rsidRPr="009D3338" w:rsidRDefault="00570DBD" w:rsidP="00570DB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33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  <w:r w:rsidRPr="009D333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45" w:type="dxa"/>
            <w:vAlign w:val="bottom"/>
          </w:tcPr>
          <w:p w14:paraId="46AE8192" w14:textId="77777777" w:rsidR="00570DBD" w:rsidRPr="009D3338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2FAD95A2" w14:textId="77777777" w:rsidR="00570DBD" w:rsidRPr="009D3338" w:rsidRDefault="00570DBD" w:rsidP="00570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531" w:type="dxa"/>
            <w:vAlign w:val="bottom"/>
          </w:tcPr>
          <w:p w14:paraId="3152284B" w14:textId="77777777" w:rsidR="00570DBD" w:rsidRPr="009D3338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E9CD07D" w14:textId="77777777" w:rsidR="00570DBD" w:rsidRPr="009D3338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</w:tcPr>
          <w:p w14:paraId="1A19A409" w14:textId="77777777" w:rsidR="00570DBD" w:rsidRPr="009D3338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570DBD" w:rsidRPr="009D3338" w14:paraId="13B332FF" w14:textId="64B69F9F" w:rsidTr="00D03B4E">
        <w:tc>
          <w:tcPr>
            <w:tcW w:w="4297" w:type="dxa"/>
            <w:vAlign w:val="bottom"/>
          </w:tcPr>
          <w:p w14:paraId="3ABA94EA" w14:textId="77777777" w:rsidR="00570DBD" w:rsidRPr="009D3338" w:rsidRDefault="00570DBD" w:rsidP="00570DB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 w:rsidRPr="009D3338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9D333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5" w:type="dxa"/>
            <w:vAlign w:val="bottom"/>
          </w:tcPr>
          <w:p w14:paraId="5C8CF51C" w14:textId="021B1335" w:rsidR="00570DBD" w:rsidRPr="00B972FE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30,</w:t>
            </w:r>
            <w:r w:rsidR="00DD2A9C">
              <w:rPr>
                <w:rFonts w:ascii="Angsana New" w:hAnsi="Angsana New" w:cs="Angsana New"/>
                <w:sz w:val="30"/>
                <w:szCs w:val="30"/>
                <w:lang w:val="en-US"/>
              </w:rPr>
              <w:t>98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9" w:type="dxa"/>
          </w:tcPr>
          <w:p w14:paraId="26A42896" w14:textId="77777777" w:rsidR="00570DBD" w:rsidRPr="009D3338" w:rsidRDefault="00570DBD" w:rsidP="00570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531" w:type="dxa"/>
            <w:vAlign w:val="bottom"/>
          </w:tcPr>
          <w:p w14:paraId="02B5CE2D" w14:textId="627993A0" w:rsidR="00570DBD" w:rsidRPr="002E0AF0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45AFE">
              <w:rPr>
                <w:rFonts w:ascii="Angsana New" w:hAnsi="Angsana New" w:cs="Angsana New"/>
                <w:sz w:val="30"/>
                <w:szCs w:val="30"/>
                <w:lang w:val="en-US"/>
              </w:rPr>
              <w:t>69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B45AFE">
              <w:rPr>
                <w:rFonts w:ascii="Angsana New" w:hAnsi="Angsana New" w:cs="Angsana New"/>
                <w:sz w:val="30"/>
                <w:szCs w:val="30"/>
                <w:lang w:val="en-US"/>
              </w:rPr>
              <w:t>703</w:t>
            </w:r>
          </w:p>
        </w:tc>
        <w:tc>
          <w:tcPr>
            <w:tcW w:w="270" w:type="dxa"/>
          </w:tcPr>
          <w:p w14:paraId="4337A71D" w14:textId="77777777" w:rsidR="00570DBD" w:rsidRPr="00B45AFE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4D1672FF" w14:textId="21DE355C" w:rsidR="00570DBD" w:rsidRPr="00B45AFE" w:rsidRDefault="00F35EC3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35EC3">
              <w:rPr>
                <w:rFonts w:ascii="Angsana New" w:hAnsi="Angsana New" w:cs="Angsana New"/>
                <w:sz w:val="30"/>
                <w:szCs w:val="30"/>
                <w:lang w:val="en-US"/>
              </w:rPr>
              <w:t>100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DD2A9C">
              <w:rPr>
                <w:rFonts w:ascii="Angsana New" w:hAnsi="Angsana New" w:cs="Angsana New"/>
                <w:sz w:val="30"/>
                <w:szCs w:val="30"/>
                <w:lang w:val="en-US"/>
              </w:rPr>
              <w:t>68</w:t>
            </w:r>
            <w:r w:rsidRPr="00F35EC3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</w:tr>
      <w:tr w:rsidR="00570DBD" w:rsidRPr="009D3338" w14:paraId="01A91733" w14:textId="7146917A" w:rsidTr="00D03B4E">
        <w:tc>
          <w:tcPr>
            <w:tcW w:w="4297" w:type="dxa"/>
            <w:vAlign w:val="bottom"/>
          </w:tcPr>
          <w:p w14:paraId="5CB81F47" w14:textId="77777777" w:rsidR="00570DBD" w:rsidRPr="009D3338" w:rsidRDefault="00570DBD" w:rsidP="00570DB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 w:rsidRPr="009D3338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9D333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4E46DAA6" w14:textId="7605129F" w:rsidR="00570DBD" w:rsidRPr="00B972FE" w:rsidRDefault="00570DBD" w:rsidP="00DD2A9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D2A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155,755</w:t>
            </w:r>
            <w:r w:rsidRPr="00DD2A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</w:tcPr>
          <w:p w14:paraId="0F3EF2D1" w14:textId="77777777" w:rsidR="00570DBD" w:rsidRPr="009D3338" w:rsidRDefault="00570DBD" w:rsidP="00570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7CF5ED9A" w14:textId="306F756D" w:rsidR="00570DBD" w:rsidRPr="004534FD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45AFE">
              <w:rPr>
                <w:rFonts w:ascii="Angsana New" w:hAnsi="Angsana New" w:cs="Angsana New"/>
                <w:sz w:val="30"/>
                <w:szCs w:val="30"/>
                <w:lang w:val="en-US"/>
              </w:rPr>
              <w:t>110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 w:cs="Angsana New"/>
                <w:sz w:val="30"/>
                <w:szCs w:val="30"/>
                <w:lang w:val="en-US"/>
              </w:rPr>
              <w:t>856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373012A" w14:textId="77777777" w:rsidR="00570DBD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47E44A" w14:textId="68445C83" w:rsidR="00570DBD" w:rsidRDefault="00F35EC3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35EC3">
              <w:rPr>
                <w:rFonts w:ascii="Angsana New" w:hAnsi="Angsana New" w:cs="Angsana New"/>
                <w:sz w:val="30"/>
                <w:szCs w:val="30"/>
              </w:rPr>
              <w:t>266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EC3">
              <w:rPr>
                <w:rFonts w:ascii="Angsana New" w:hAnsi="Angsana New" w:cs="Angsana New"/>
                <w:sz w:val="30"/>
                <w:szCs w:val="30"/>
              </w:rPr>
              <w:t>611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70DBD" w:rsidRPr="004534FD" w14:paraId="316DD88A" w14:textId="500DC52C" w:rsidTr="00D03B4E">
        <w:tc>
          <w:tcPr>
            <w:tcW w:w="4297" w:type="dxa"/>
            <w:vAlign w:val="bottom"/>
          </w:tcPr>
          <w:p w14:paraId="4EEBA285" w14:textId="77777777" w:rsidR="00570DBD" w:rsidRPr="00055BC5" w:rsidRDefault="00570DBD" w:rsidP="00570DB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5B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</w:t>
            </w:r>
            <w:r w:rsidRPr="00055BC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1E47E12E" w14:textId="65BBB46D" w:rsidR="00570DBD" w:rsidRPr="00DD2A9C" w:rsidRDefault="00570DBD" w:rsidP="00DD2A9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DD2A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124,771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46966239" w14:textId="77777777" w:rsidR="00570DBD" w:rsidRPr="009D3338" w:rsidRDefault="00570DBD" w:rsidP="00570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12430D9C" w14:textId="65EBC67A" w:rsidR="00570DBD" w:rsidRPr="004534FD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B45AF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A45C8E0" w14:textId="77777777" w:rsidR="00570DBD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51FE1B" w14:textId="4304A938" w:rsidR="00570DBD" w:rsidRDefault="00F35EC3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F35E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E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924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570DBD" w:rsidRPr="009D3338" w14:paraId="274B0870" w14:textId="538E1279" w:rsidTr="00D03B4E">
        <w:tc>
          <w:tcPr>
            <w:tcW w:w="4297" w:type="dxa"/>
            <w:vAlign w:val="bottom"/>
          </w:tcPr>
          <w:p w14:paraId="5E18E8D1" w14:textId="0496C3D2" w:rsidR="00570DBD" w:rsidRPr="009D3338" w:rsidRDefault="00076689" w:rsidP="00570DB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="00570DBD" w:rsidRPr="009D3338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="00570DBD" w:rsidRPr="009D333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69398C29" w14:textId="37DA5FA2" w:rsidR="00570DBD" w:rsidRPr="00B972FE" w:rsidRDefault="00570DBD" w:rsidP="00DD2A9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(2,315)</w:t>
            </w:r>
          </w:p>
        </w:tc>
        <w:tc>
          <w:tcPr>
            <w:tcW w:w="269" w:type="dxa"/>
          </w:tcPr>
          <w:p w14:paraId="5FC2F4CF" w14:textId="77777777" w:rsidR="00570DBD" w:rsidRPr="00DD2A9C" w:rsidRDefault="00570DBD" w:rsidP="00DD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553682F6" w14:textId="6A2193DE" w:rsidR="00570DBD" w:rsidRPr="004534FD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(</w:t>
            </w:r>
            <w:r w:rsidRPr="00B45AF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B45AFE">
              <w:rPr>
                <w:rFonts w:ascii="Angsana New" w:hAnsi="Angsana New" w:cs="Angsana New"/>
                <w:sz w:val="30"/>
                <w:szCs w:val="30"/>
                <w:lang w:val="en-US"/>
              </w:rPr>
              <w:t>073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8BC7F64" w14:textId="77777777" w:rsidR="00570DBD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677C6F" w14:textId="02BA6015" w:rsidR="00570DBD" w:rsidRDefault="00F35EC3" w:rsidP="00F35EC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F35EC3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F35EC3">
              <w:rPr>
                <w:rFonts w:ascii="Angsana New" w:hAnsi="Angsana New" w:cs="Angsana New"/>
                <w:sz w:val="30"/>
                <w:szCs w:val="30"/>
                <w:lang w:val="en-US"/>
              </w:rPr>
              <w:t>388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570DBD" w:rsidRPr="004534FD" w14:paraId="7DCC362C" w14:textId="791D64F2" w:rsidTr="00D03B4E">
        <w:tc>
          <w:tcPr>
            <w:tcW w:w="4297" w:type="dxa"/>
            <w:vAlign w:val="bottom"/>
          </w:tcPr>
          <w:p w14:paraId="048F67D7" w14:textId="77777777" w:rsidR="00570DBD" w:rsidRPr="00A41873" w:rsidRDefault="00570DBD" w:rsidP="00570DB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2D787E" w14:textId="1D0AB9C1" w:rsidR="00570DBD" w:rsidRPr="00DD2A9C" w:rsidRDefault="00570DBD" w:rsidP="00DD2A9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2A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(127,086)</w:t>
            </w:r>
          </w:p>
        </w:tc>
        <w:tc>
          <w:tcPr>
            <w:tcW w:w="269" w:type="dxa"/>
          </w:tcPr>
          <w:p w14:paraId="1B745A5C" w14:textId="77777777" w:rsidR="00570DBD" w:rsidRPr="00DD2A9C" w:rsidRDefault="00570DBD" w:rsidP="00DD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BB3424" w14:textId="234563E3" w:rsidR="00570DBD" w:rsidRPr="004534FD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B45AF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BB6FACF" w14:textId="77777777" w:rsidR="00570DBD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7B681B6" w14:textId="24DCADE7" w:rsidR="00570DBD" w:rsidRDefault="00F35EC3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F35E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35E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570DBD" w:rsidRPr="00D863CB" w14:paraId="4FAE2042" w14:textId="2F9B0F3D" w:rsidTr="00302958">
        <w:tc>
          <w:tcPr>
            <w:tcW w:w="4297" w:type="dxa"/>
          </w:tcPr>
          <w:p w14:paraId="1E4721CF" w14:textId="77777777" w:rsidR="00570DBD" w:rsidRPr="000E78F9" w:rsidRDefault="00570DBD" w:rsidP="00570DBD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78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การแบ่งปันขาดทุน</w:t>
            </w:r>
          </w:p>
        </w:tc>
        <w:tc>
          <w:tcPr>
            <w:tcW w:w="1445" w:type="dxa"/>
            <w:tcBorders>
              <w:top w:val="double" w:sz="4" w:space="0" w:color="auto"/>
            </w:tcBorders>
            <w:vAlign w:val="bottom"/>
          </w:tcPr>
          <w:p w14:paraId="61C1E62B" w14:textId="77777777" w:rsidR="00570DBD" w:rsidRPr="00EA39E8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66A7FD46" w14:textId="77777777" w:rsidR="00570DBD" w:rsidRPr="00EA39E8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vAlign w:val="bottom"/>
          </w:tcPr>
          <w:p w14:paraId="55AC57B8" w14:textId="77777777" w:rsidR="00570DBD" w:rsidRPr="00EA39E8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860CBD4" w14:textId="77777777" w:rsidR="00570DBD" w:rsidRPr="00EA39E8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AA47531" w14:textId="77777777" w:rsidR="00570DBD" w:rsidRPr="00EA39E8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302958" w:rsidRPr="00D863CB" w14:paraId="7E912AFE" w14:textId="4230D76E" w:rsidTr="00302958">
        <w:tc>
          <w:tcPr>
            <w:tcW w:w="4297" w:type="dxa"/>
          </w:tcPr>
          <w:p w14:paraId="66186BD3" w14:textId="77777777" w:rsidR="00302958" w:rsidRDefault="00302958" w:rsidP="00302958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26AE1">
              <w:rPr>
                <w:rFonts w:ascii="Angsana New" w:hAnsi="Angsana New" w:hint="cs"/>
                <w:sz w:val="30"/>
                <w:szCs w:val="30"/>
                <w:cs/>
              </w:rPr>
              <w:t>ส่วนที่เป็นของบริษัทให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ญ่</w:t>
            </w:r>
          </w:p>
        </w:tc>
        <w:tc>
          <w:tcPr>
            <w:tcW w:w="1445" w:type="dxa"/>
            <w:vAlign w:val="bottom"/>
          </w:tcPr>
          <w:p w14:paraId="1D97DC87" w14:textId="7A4FC3E3" w:rsidR="00302958" w:rsidRDefault="00302958" w:rsidP="0030295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(107,388)</w:t>
            </w:r>
          </w:p>
        </w:tc>
        <w:tc>
          <w:tcPr>
            <w:tcW w:w="269" w:type="dxa"/>
            <w:vAlign w:val="bottom"/>
          </w:tcPr>
          <w:p w14:paraId="65F3EE99" w14:textId="77777777" w:rsidR="00302958" w:rsidRPr="00DD2A9C" w:rsidRDefault="00302958" w:rsidP="0030295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1" w:type="dxa"/>
            <w:vAlign w:val="bottom"/>
          </w:tcPr>
          <w:p w14:paraId="5A154F54" w14:textId="5EFE3595" w:rsidR="00302958" w:rsidRDefault="00302958" w:rsidP="0030295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B45A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45A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790396C" w14:textId="77777777" w:rsidR="00302958" w:rsidRDefault="00302958" w:rsidP="0030295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66C56FC0" w14:textId="123DB578" w:rsidR="00302958" w:rsidRDefault="00302958" w:rsidP="0030295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3029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029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02958" w:rsidRPr="00D863CB" w14:paraId="3DD4AF8A" w14:textId="3F5CFBF5" w:rsidTr="00302958">
        <w:tc>
          <w:tcPr>
            <w:tcW w:w="4297" w:type="dxa"/>
          </w:tcPr>
          <w:p w14:paraId="222B5E8B" w14:textId="77777777" w:rsidR="00302958" w:rsidRPr="009761C7" w:rsidRDefault="00302958" w:rsidP="00302958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</w:t>
            </w:r>
            <w:r w:rsidRPr="009761C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6B0AF90F" w14:textId="657F6A3D" w:rsidR="00302958" w:rsidRPr="00DD2A9C" w:rsidRDefault="00302958" w:rsidP="0030295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(19,698)</w:t>
            </w:r>
          </w:p>
        </w:tc>
        <w:tc>
          <w:tcPr>
            <w:tcW w:w="269" w:type="dxa"/>
            <w:vAlign w:val="bottom"/>
          </w:tcPr>
          <w:p w14:paraId="1F0198C8" w14:textId="77777777" w:rsidR="00302958" w:rsidRPr="00DD2A9C" w:rsidRDefault="00302958" w:rsidP="0030295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1B4EEC87" w14:textId="7D689CD7" w:rsidR="00302958" w:rsidRPr="004534FD" w:rsidRDefault="00302958" w:rsidP="0030295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45AFE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 w:cs="Angsana New"/>
                <w:sz w:val="30"/>
                <w:szCs w:val="30"/>
                <w:lang w:val="en-US"/>
              </w:rPr>
              <w:t>681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4F33433" w14:textId="77777777" w:rsidR="00302958" w:rsidRDefault="00302958" w:rsidP="0030295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3AAC5C" w14:textId="64676DAB" w:rsidR="00302958" w:rsidRDefault="00302958" w:rsidP="0030295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02958">
              <w:rPr>
                <w:rFonts w:ascii="Angsana New" w:hAnsi="Angsana New" w:cs="Angsana New"/>
                <w:sz w:val="30"/>
                <w:szCs w:val="30"/>
                <w:lang w:val="en-US"/>
              </w:rPr>
              <w:t>33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2958">
              <w:rPr>
                <w:rFonts w:ascii="Angsana New" w:hAnsi="Angsana New" w:cs="Angsana New"/>
                <w:sz w:val="30"/>
                <w:szCs w:val="30"/>
                <w:lang w:val="en-US"/>
              </w:rPr>
              <w:t>379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02958" w:rsidRPr="00D863CB" w14:paraId="49AB09A8" w14:textId="7EF334C3" w:rsidTr="00772D15">
        <w:trPr>
          <w:trHeight w:val="54"/>
        </w:trPr>
        <w:tc>
          <w:tcPr>
            <w:tcW w:w="4297" w:type="dxa"/>
          </w:tcPr>
          <w:p w14:paraId="235F1953" w14:textId="77777777" w:rsidR="00302958" w:rsidRPr="0012064C" w:rsidRDefault="00302958" w:rsidP="00302958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4C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475C8" w14:textId="18B565A3" w:rsidR="00302958" w:rsidRPr="00EA39E8" w:rsidRDefault="00302958" w:rsidP="0030295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2A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(127,086)</w:t>
            </w:r>
          </w:p>
        </w:tc>
        <w:tc>
          <w:tcPr>
            <w:tcW w:w="269" w:type="dxa"/>
            <w:vAlign w:val="bottom"/>
          </w:tcPr>
          <w:p w14:paraId="72C76600" w14:textId="77777777" w:rsidR="00302958" w:rsidRPr="00EA39E8" w:rsidRDefault="00302958" w:rsidP="0030295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A100DD" w14:textId="44056066" w:rsidR="00302958" w:rsidRPr="00EA39E8" w:rsidRDefault="00302958" w:rsidP="0030295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B45AF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226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2D3044B" w14:textId="77777777" w:rsidR="00302958" w:rsidRDefault="00302958" w:rsidP="0030295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3C1A0B" w14:textId="7444E623" w:rsidR="00302958" w:rsidRDefault="00302958" w:rsidP="0030295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F35E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35E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40357F" w:rsidRPr="009D3338" w14:paraId="605E611E" w14:textId="77777777" w:rsidTr="0040357F">
        <w:trPr>
          <w:trHeight w:val="440"/>
        </w:trPr>
        <w:tc>
          <w:tcPr>
            <w:tcW w:w="4297" w:type="dxa"/>
            <w:vAlign w:val="bottom"/>
          </w:tcPr>
          <w:p w14:paraId="09FC1297" w14:textId="77777777" w:rsidR="0040357F" w:rsidRDefault="0040357F" w:rsidP="00570DB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5" w:type="dxa"/>
            <w:gridSpan w:val="5"/>
            <w:vAlign w:val="bottom"/>
          </w:tcPr>
          <w:p w14:paraId="5CB329FB" w14:textId="3FF1A571" w:rsidR="0040357F" w:rsidRPr="009D3338" w:rsidRDefault="0040357F" w:rsidP="0040357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43A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0357F" w:rsidRPr="009D3338" w14:paraId="3783EC90" w14:textId="77777777" w:rsidTr="00772D15">
        <w:trPr>
          <w:trHeight w:val="503"/>
        </w:trPr>
        <w:tc>
          <w:tcPr>
            <w:tcW w:w="4297" w:type="dxa"/>
            <w:vAlign w:val="bottom"/>
          </w:tcPr>
          <w:p w14:paraId="1FC09B0F" w14:textId="77777777" w:rsidR="0040357F" w:rsidRDefault="0040357F" w:rsidP="0040357F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5" w:type="dxa"/>
            <w:vAlign w:val="center"/>
          </w:tcPr>
          <w:p w14:paraId="26EFDADE" w14:textId="77777777" w:rsidR="0040357F" w:rsidRDefault="0040357F" w:rsidP="0040357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right="-7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F3C7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บริษัท</w:t>
            </w:r>
          </w:p>
          <w:p w14:paraId="3B095C27" w14:textId="5AAC4087" w:rsidR="0040357F" w:rsidRPr="009D3338" w:rsidRDefault="0040357F" w:rsidP="0040357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F3C7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ดับบลิวพีเอส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EF3C7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(ประเทศไทย) จำกัด</w:t>
            </w:r>
          </w:p>
        </w:tc>
        <w:tc>
          <w:tcPr>
            <w:tcW w:w="269" w:type="dxa"/>
            <w:vAlign w:val="center"/>
          </w:tcPr>
          <w:p w14:paraId="71210581" w14:textId="77777777" w:rsidR="0040357F" w:rsidRPr="009D3338" w:rsidRDefault="0040357F" w:rsidP="004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center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531" w:type="dxa"/>
            <w:vAlign w:val="bottom"/>
          </w:tcPr>
          <w:p w14:paraId="1D3458A1" w14:textId="77777777" w:rsidR="0040357F" w:rsidRDefault="0040357F" w:rsidP="0040357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right="-7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F3C7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บริษัท เนชั่น</w:t>
            </w:r>
          </w:p>
          <w:p w14:paraId="7C38ED4E" w14:textId="77777777" w:rsidR="0040357F" w:rsidRDefault="0040357F" w:rsidP="0040357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 w:hanging="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F3C7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อินเตอร์เนชั่นแนล</w:t>
            </w:r>
          </w:p>
          <w:p w14:paraId="2EF4BADB" w14:textId="77777777" w:rsidR="0040357F" w:rsidRPr="00EF3C72" w:rsidRDefault="0040357F" w:rsidP="0040357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 w:hanging="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F3C7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เอ็ดดูเทนเมนท์</w:t>
            </w:r>
          </w:p>
          <w:p w14:paraId="1ADD0EB1" w14:textId="19058F88" w:rsidR="0040357F" w:rsidRPr="009D3338" w:rsidRDefault="0040357F" w:rsidP="0040357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F3C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จำกัด </w:t>
            </w:r>
            <w:r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  <w:t>(</w:t>
            </w:r>
            <w:r w:rsidRPr="00EF3C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มหาชน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D895446" w14:textId="77777777" w:rsidR="0040357F" w:rsidRPr="009D3338" w:rsidRDefault="0040357F" w:rsidP="0040357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0EE17988" w14:textId="77777777" w:rsidR="0040357F" w:rsidRDefault="0040357F" w:rsidP="0040357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 w:hanging="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7AFFFD97" w14:textId="77777777" w:rsidR="0040357F" w:rsidRDefault="0040357F" w:rsidP="0040357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 w:hanging="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49B089FC" w14:textId="77777777" w:rsidR="0040357F" w:rsidRDefault="0040357F" w:rsidP="0040357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77" w:hanging="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0872CF35" w14:textId="14AA5367" w:rsidR="0040357F" w:rsidRPr="009D3338" w:rsidRDefault="0040357F" w:rsidP="0040357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40357F" w:rsidRPr="009D3338" w14:paraId="6AD95D5E" w14:textId="77777777" w:rsidTr="00EA743B">
        <w:trPr>
          <w:trHeight w:val="353"/>
        </w:trPr>
        <w:tc>
          <w:tcPr>
            <w:tcW w:w="4297" w:type="dxa"/>
            <w:vAlign w:val="bottom"/>
          </w:tcPr>
          <w:p w14:paraId="5B170EA7" w14:textId="77777777" w:rsidR="0040357F" w:rsidRDefault="0040357F" w:rsidP="00570DB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5" w:type="dxa"/>
            <w:gridSpan w:val="5"/>
            <w:vAlign w:val="bottom"/>
          </w:tcPr>
          <w:p w14:paraId="77AAB471" w14:textId="79A00C06" w:rsidR="0040357F" w:rsidRPr="009D3338" w:rsidRDefault="0040357F" w:rsidP="0040357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570DBD" w:rsidRPr="009D3338" w14:paraId="208F818C" w14:textId="4B754698" w:rsidTr="00EA743B">
        <w:trPr>
          <w:trHeight w:val="434"/>
        </w:trPr>
        <w:tc>
          <w:tcPr>
            <w:tcW w:w="4297" w:type="dxa"/>
            <w:vAlign w:val="bottom"/>
          </w:tcPr>
          <w:p w14:paraId="7A751870" w14:textId="77777777" w:rsidR="00570DBD" w:rsidRPr="009D3338" w:rsidRDefault="00570DBD" w:rsidP="00570DB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9D33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ต่อหุ้น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943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  <w:r w:rsidRPr="00055BC5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445" w:type="dxa"/>
            <w:vAlign w:val="bottom"/>
          </w:tcPr>
          <w:p w14:paraId="6301E96F" w14:textId="77777777" w:rsidR="00570DBD" w:rsidRPr="009D3338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5B652BA7" w14:textId="77777777" w:rsidR="00570DBD" w:rsidRPr="009D3338" w:rsidRDefault="00570DBD" w:rsidP="00570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531" w:type="dxa"/>
            <w:vAlign w:val="bottom"/>
          </w:tcPr>
          <w:p w14:paraId="534887D3" w14:textId="77777777" w:rsidR="00570DBD" w:rsidRPr="009D3338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9EAC667" w14:textId="77777777" w:rsidR="00570DBD" w:rsidRPr="009D3338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6D221B1E" w14:textId="77777777" w:rsidR="00570DBD" w:rsidRPr="009D3338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9856EC" w:rsidRPr="004534FD" w14:paraId="2D07BB89" w14:textId="50774F4D" w:rsidTr="00772D15">
        <w:tc>
          <w:tcPr>
            <w:tcW w:w="4297" w:type="dxa"/>
            <w:vAlign w:val="bottom"/>
          </w:tcPr>
          <w:p w14:paraId="3C698DCF" w14:textId="77777777" w:rsidR="009856EC" w:rsidRPr="009D3338" w:rsidRDefault="009856EC" w:rsidP="009856EC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sz w:val="30"/>
                <w:szCs w:val="30"/>
              </w:rPr>
            </w:pPr>
            <w:r w:rsidRPr="009D3338">
              <w:rPr>
                <w:rFonts w:ascii="Angsana New" w:hAnsi="Angsana New"/>
                <w:sz w:val="30"/>
                <w:szCs w:val="30"/>
                <w:cs/>
              </w:rPr>
              <w:t>ขาดทุนต่อหุ้นขั้นพื้นฐาน</w:t>
            </w:r>
          </w:p>
        </w:tc>
        <w:tc>
          <w:tcPr>
            <w:tcW w:w="1445" w:type="dxa"/>
            <w:tcBorders>
              <w:bottom w:val="double" w:sz="4" w:space="0" w:color="auto"/>
            </w:tcBorders>
            <w:vAlign w:val="bottom"/>
          </w:tcPr>
          <w:p w14:paraId="0ACF17CB" w14:textId="52D30DEF" w:rsidR="009856EC" w:rsidRPr="009D3338" w:rsidRDefault="009856EC" w:rsidP="009856E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B45A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B45A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026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</w:tcPr>
          <w:p w14:paraId="45D07AF9" w14:textId="77777777" w:rsidR="009856EC" w:rsidRPr="009D3338" w:rsidRDefault="009856EC" w:rsidP="00985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531" w:type="dxa"/>
            <w:tcBorders>
              <w:bottom w:val="double" w:sz="4" w:space="0" w:color="auto"/>
            </w:tcBorders>
            <w:vAlign w:val="bottom"/>
          </w:tcPr>
          <w:p w14:paraId="6A0A6D15" w14:textId="6051EBD0" w:rsidR="009856EC" w:rsidRPr="004534FD" w:rsidRDefault="009856EC" w:rsidP="009856E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45AFE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B45AFE">
              <w:rPr>
                <w:rFonts w:ascii="Angsana New" w:hAnsi="Angsana New" w:cs="Angsana New"/>
                <w:sz w:val="30"/>
                <w:szCs w:val="30"/>
                <w:lang w:val="en-US"/>
              </w:rPr>
              <w:t>008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9C5E98E" w14:textId="77777777" w:rsidR="009856EC" w:rsidRDefault="009856EC" w:rsidP="009856E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0C2A0B20" w14:textId="56BAD87D" w:rsidR="009856EC" w:rsidRDefault="009856EC" w:rsidP="009856E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45AFE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B45AFE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70DBD" w:rsidRPr="00EA0746" w14:paraId="3BD16691" w14:textId="77777777" w:rsidTr="00D03B4E">
        <w:trPr>
          <w:trHeight w:val="34"/>
        </w:trPr>
        <w:tc>
          <w:tcPr>
            <w:tcW w:w="4297" w:type="dxa"/>
          </w:tcPr>
          <w:p w14:paraId="788D4CF6" w14:textId="77777777" w:rsidR="00570DBD" w:rsidRPr="009D4060" w:rsidRDefault="00570DBD" w:rsidP="00570DB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445" w:type="dxa"/>
            <w:vAlign w:val="bottom"/>
          </w:tcPr>
          <w:p w14:paraId="5FCE71DA" w14:textId="77777777" w:rsidR="00570DBD" w:rsidRPr="009D4060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106" w:hanging="90"/>
              <w:jc w:val="right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269" w:type="dxa"/>
          </w:tcPr>
          <w:p w14:paraId="0DF29509" w14:textId="77777777" w:rsidR="00570DBD" w:rsidRPr="009D4060" w:rsidRDefault="00570DBD" w:rsidP="00570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bCs/>
                <w:sz w:val="2"/>
                <w:szCs w:val="2"/>
                <w:lang w:val="en-GB"/>
              </w:rPr>
            </w:pPr>
          </w:p>
        </w:tc>
        <w:tc>
          <w:tcPr>
            <w:tcW w:w="1531" w:type="dxa"/>
          </w:tcPr>
          <w:p w14:paraId="238806AD" w14:textId="77777777" w:rsidR="00570DBD" w:rsidRPr="009D4060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right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</w:tcPr>
          <w:p w14:paraId="57FF7F3E" w14:textId="77777777" w:rsidR="00570DBD" w:rsidRPr="009D4060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right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1440" w:type="dxa"/>
            <w:vAlign w:val="bottom"/>
          </w:tcPr>
          <w:p w14:paraId="2E4C2FC5" w14:textId="43F98F69" w:rsidR="00570DBD" w:rsidRPr="009D4060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right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</w:tr>
      <w:tr w:rsidR="00570DBD" w:rsidRPr="00EA0746" w14:paraId="5B2B4204" w14:textId="77777777" w:rsidTr="00D03B4E">
        <w:tc>
          <w:tcPr>
            <w:tcW w:w="4297" w:type="dxa"/>
          </w:tcPr>
          <w:p w14:paraId="2A0F6A29" w14:textId="1F9AE2A8" w:rsidR="00570DBD" w:rsidRPr="00EA0746" w:rsidRDefault="00570DBD" w:rsidP="00570DBD">
            <w:pPr>
              <w:tabs>
                <w:tab w:val="center" w:pos="4536"/>
                <w:tab w:val="right" w:pos="9072"/>
              </w:tabs>
              <w:ind w:left="-40"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705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</w:t>
            </w:r>
            <w:r w:rsidRPr="008212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ได้มาจาก</w:t>
            </w:r>
            <w:r w:rsidRPr="008705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445" w:type="dxa"/>
            <w:vAlign w:val="bottom"/>
          </w:tcPr>
          <w:p w14:paraId="2C686430" w14:textId="77777777" w:rsidR="00570DBD" w:rsidRPr="00EA0746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106" w:hanging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BD84F3E" w14:textId="77777777" w:rsidR="00570DBD" w:rsidRPr="00DE27DB" w:rsidRDefault="00570DBD" w:rsidP="00570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31" w:type="dxa"/>
          </w:tcPr>
          <w:p w14:paraId="003E9647" w14:textId="77777777" w:rsidR="00570DBD" w:rsidRPr="00EA0746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DB60F3" w14:textId="77777777" w:rsidR="00570DBD" w:rsidRPr="00EA0746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464D423" w14:textId="7FC14E07" w:rsidR="00570DBD" w:rsidRPr="00EA0746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70DBD" w:rsidRPr="00660BF8" w14:paraId="521D310E" w14:textId="77777777" w:rsidTr="00772D15">
        <w:tc>
          <w:tcPr>
            <w:tcW w:w="4297" w:type="dxa"/>
            <w:vAlign w:val="bottom"/>
          </w:tcPr>
          <w:p w14:paraId="259084AC" w14:textId="545A9CC4" w:rsidR="00570DBD" w:rsidRPr="00CE77E5" w:rsidRDefault="00570DBD" w:rsidP="00570DB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sz w:val="30"/>
                <w:szCs w:val="30"/>
              </w:rPr>
            </w:pPr>
            <w:r w:rsidRPr="00CE77E5">
              <w:rPr>
                <w:rFonts w:ascii="Angsana New" w:hAnsi="Angsana New"/>
                <w:b/>
                <w:sz w:val="30"/>
                <w:szCs w:val="30"/>
                <w:cs/>
              </w:rPr>
              <w:t>เงินสดสุทธิ</w:t>
            </w:r>
            <w:r w:rsidRPr="00CE77E5">
              <w:rPr>
                <w:rFonts w:ascii="Angsana New" w:hAnsi="Angsana New" w:hint="cs"/>
                <w:b/>
                <w:sz w:val="30"/>
                <w:szCs w:val="30"/>
                <w:cs/>
              </w:rPr>
              <w:t>ได้มาจาก (</w:t>
            </w:r>
            <w:r w:rsidRPr="004B745F">
              <w:rPr>
                <w:rFonts w:ascii="Angsana New" w:hAnsi="Angsana New"/>
                <w:b/>
                <w:sz w:val="30"/>
                <w:szCs w:val="30"/>
                <w:cs/>
              </w:rPr>
              <w:t>ใ</w:t>
            </w:r>
            <w:r w:rsidRPr="004B745F">
              <w:rPr>
                <w:rFonts w:ascii="Angsana New" w:hAnsi="Angsana New" w:hint="cs"/>
                <w:b/>
                <w:sz w:val="30"/>
                <w:szCs w:val="30"/>
                <w:cs/>
              </w:rPr>
              <w:t>ช้</w:t>
            </w:r>
            <w:r w:rsidRPr="00EE61F7">
              <w:rPr>
                <w:rFonts w:ascii="Angsana New" w:hAnsi="Angsana New" w:hint="cs"/>
                <w:b/>
                <w:sz w:val="30"/>
                <w:szCs w:val="30"/>
                <w:cs/>
              </w:rPr>
              <w:t>ไป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ใน) </w:t>
            </w:r>
            <w:r w:rsidRPr="00CE77E5">
              <w:rPr>
                <w:rFonts w:ascii="Angsana New" w:hAnsi="Angsana New"/>
                <w:b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1445" w:type="dxa"/>
            <w:vAlign w:val="bottom"/>
          </w:tcPr>
          <w:p w14:paraId="343E7F92" w14:textId="35D1D9E1" w:rsidR="00570DBD" w:rsidRPr="00EA0746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106" w:right="70" w:hanging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45A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45A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502</w:t>
            </w:r>
          </w:p>
        </w:tc>
        <w:tc>
          <w:tcPr>
            <w:tcW w:w="269" w:type="dxa"/>
          </w:tcPr>
          <w:p w14:paraId="5CB0C9A5" w14:textId="77777777" w:rsidR="00570DBD" w:rsidRPr="00EA0746" w:rsidRDefault="00570DBD" w:rsidP="00570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37A2DDA8" w14:textId="13D82FC5" w:rsidR="00570DBD" w:rsidRDefault="00570DBD" w:rsidP="00570DBD">
            <w:pPr>
              <w:pStyle w:val="acctfourfigures"/>
              <w:tabs>
                <w:tab w:val="clear" w:pos="765"/>
                <w:tab w:val="left" w:pos="1240"/>
                <w:tab w:val="center" w:pos="4536"/>
                <w:tab w:val="right" w:pos="9072"/>
              </w:tabs>
              <w:spacing w:line="240" w:lineRule="atLeast"/>
              <w:ind w:left="-106" w:hanging="9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B45A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45A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7E60A56" w14:textId="77777777" w:rsidR="00570DBD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534B555" w14:textId="70B0E01E" w:rsidR="00570DBD" w:rsidRPr="00660BF8" w:rsidRDefault="000163BB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0163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163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570DBD" w:rsidRPr="00660BF8" w14:paraId="57E26EA0" w14:textId="77777777" w:rsidTr="00772D15">
        <w:tc>
          <w:tcPr>
            <w:tcW w:w="4297" w:type="dxa"/>
            <w:vAlign w:val="bottom"/>
          </w:tcPr>
          <w:p w14:paraId="44EFC23F" w14:textId="1AFEF703" w:rsidR="00570DBD" w:rsidRPr="00CE77E5" w:rsidRDefault="00570DBD" w:rsidP="00570DB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sz w:val="30"/>
                <w:szCs w:val="30"/>
              </w:rPr>
            </w:pPr>
            <w:r w:rsidRPr="00CE77E5">
              <w:rPr>
                <w:rFonts w:ascii="Angsana New" w:hAnsi="Angsana New"/>
                <w:b/>
                <w:sz w:val="30"/>
                <w:szCs w:val="30"/>
                <w:cs/>
              </w:rPr>
              <w:t>เงินสดสุทธิ</w:t>
            </w:r>
            <w:r w:rsidRPr="00CE77E5">
              <w:rPr>
                <w:rFonts w:ascii="Angsana New" w:hAnsi="Angsana New" w:hint="cs"/>
                <w:b/>
                <w:sz w:val="30"/>
                <w:szCs w:val="30"/>
                <w:cs/>
              </w:rPr>
              <w:t>ได้มาจาก (</w:t>
            </w:r>
            <w:r w:rsidRPr="004B745F">
              <w:rPr>
                <w:rFonts w:ascii="Angsana New" w:hAnsi="Angsana New"/>
                <w:b/>
                <w:sz w:val="30"/>
                <w:szCs w:val="30"/>
                <w:cs/>
              </w:rPr>
              <w:t>ใ</w:t>
            </w:r>
            <w:r w:rsidRPr="004B745F">
              <w:rPr>
                <w:rFonts w:ascii="Angsana New" w:hAnsi="Angsana New" w:hint="cs"/>
                <w:b/>
                <w:sz w:val="30"/>
                <w:szCs w:val="30"/>
                <w:cs/>
              </w:rPr>
              <w:t>ช้</w:t>
            </w:r>
            <w:r w:rsidRPr="00EE61F7">
              <w:rPr>
                <w:rFonts w:ascii="Angsana New" w:hAnsi="Angsana New" w:hint="cs"/>
                <w:b/>
                <w:sz w:val="30"/>
                <w:szCs w:val="30"/>
                <w:cs/>
              </w:rPr>
              <w:t>ไป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ใน) </w:t>
            </w:r>
            <w:r w:rsidRPr="00CE77E5">
              <w:rPr>
                <w:rFonts w:ascii="Angsana New" w:hAnsi="Angsana New"/>
                <w:b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445" w:type="dxa"/>
            <w:vAlign w:val="bottom"/>
          </w:tcPr>
          <w:p w14:paraId="3CFBD4C3" w14:textId="4EA04AEE" w:rsidR="00570DBD" w:rsidRPr="00E52199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106" w:hanging="9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B45A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961</w:t>
            </w:r>
            <w:r w:rsidRPr="00660B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</w:tcPr>
          <w:p w14:paraId="241E0992" w14:textId="77777777" w:rsidR="00570DBD" w:rsidRPr="00EA0746" w:rsidRDefault="00570DBD" w:rsidP="00570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6B60F5E4" w14:textId="67AD65BE" w:rsidR="00570DBD" w:rsidRPr="00B45AFE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106" w:right="70" w:hanging="9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45A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45A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263</w:t>
            </w:r>
          </w:p>
        </w:tc>
        <w:tc>
          <w:tcPr>
            <w:tcW w:w="270" w:type="dxa"/>
          </w:tcPr>
          <w:p w14:paraId="60C2E4FA" w14:textId="77777777" w:rsidR="00570DBD" w:rsidRPr="00B45AFE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F61D984" w14:textId="4C92C2B4" w:rsidR="00570DBD" w:rsidRPr="00660BF8" w:rsidRDefault="000163BB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63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0163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302</w:t>
            </w:r>
          </w:p>
        </w:tc>
      </w:tr>
      <w:tr w:rsidR="00570DBD" w:rsidRPr="00660BF8" w14:paraId="7EB08622" w14:textId="77777777" w:rsidTr="00772D15">
        <w:tc>
          <w:tcPr>
            <w:tcW w:w="4297" w:type="dxa"/>
            <w:vAlign w:val="bottom"/>
          </w:tcPr>
          <w:p w14:paraId="24BAC984" w14:textId="77777777" w:rsidR="00570DBD" w:rsidRPr="00CE77E5" w:rsidRDefault="00570DBD" w:rsidP="00570DB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sz w:val="30"/>
                <w:szCs w:val="30"/>
              </w:rPr>
            </w:pPr>
            <w:r w:rsidRPr="00CE77E5">
              <w:rPr>
                <w:rFonts w:ascii="Angsana New" w:hAnsi="Angsana New"/>
                <w:b/>
                <w:sz w:val="30"/>
                <w:szCs w:val="30"/>
                <w:cs/>
              </w:rPr>
              <w:t>เงินสดสุทธิ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ใช้ไปใน</w:t>
            </w:r>
            <w:r w:rsidRPr="00CE77E5">
              <w:rPr>
                <w:rFonts w:ascii="Angsana New" w:hAnsi="Angsana New"/>
                <w:b/>
                <w:sz w:val="30"/>
                <w:szCs w:val="30"/>
                <w:cs/>
              </w:rPr>
              <w:t>กิจกรรมจัดหาเงิน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2CD19B2E" w14:textId="76675D28" w:rsidR="00570DBD" w:rsidRPr="00E52199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106" w:hanging="9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B45A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</w:tcPr>
          <w:p w14:paraId="003AFF78" w14:textId="77777777" w:rsidR="00570DBD" w:rsidRPr="00EA0746" w:rsidRDefault="00570DBD" w:rsidP="00570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25AEB90B" w14:textId="02250750" w:rsidR="00570DBD" w:rsidRPr="00050CB6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106" w:hanging="9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50C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B45A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597</w:t>
            </w:r>
            <w:r w:rsidRPr="00050C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E2A1C18" w14:textId="77777777" w:rsidR="00570DBD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674434" w14:textId="0F06913C" w:rsidR="00570DBD" w:rsidRPr="00660BF8" w:rsidRDefault="000163BB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2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0163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570DBD" w:rsidRPr="00660BF8" w14:paraId="56827DEC" w14:textId="77777777" w:rsidTr="00772D15">
        <w:trPr>
          <w:trHeight w:val="54"/>
        </w:trPr>
        <w:tc>
          <w:tcPr>
            <w:tcW w:w="4297" w:type="dxa"/>
            <w:vAlign w:val="bottom"/>
          </w:tcPr>
          <w:p w14:paraId="5516CFB2" w14:textId="33516175" w:rsidR="00570DBD" w:rsidRPr="00EA0746" w:rsidRDefault="00570DBD" w:rsidP="00570DBD">
            <w:pPr>
              <w:tabs>
                <w:tab w:val="center" w:pos="4536"/>
                <w:tab w:val="right" w:pos="9072"/>
              </w:tabs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05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</w:t>
            </w:r>
            <w:r w:rsidRPr="008212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ได้มาจาก</w:t>
            </w:r>
            <w:r w:rsidRPr="008705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2AB78E" w14:textId="766DB96B" w:rsidR="00570DBD" w:rsidRPr="00E52199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106" w:right="70" w:hanging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170</w:t>
            </w:r>
          </w:p>
        </w:tc>
        <w:tc>
          <w:tcPr>
            <w:tcW w:w="269" w:type="dxa"/>
          </w:tcPr>
          <w:p w14:paraId="6CD09EE5" w14:textId="77777777" w:rsidR="00570DBD" w:rsidRPr="00EA0746" w:rsidRDefault="00570DBD" w:rsidP="00570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58403F" w14:textId="61964102" w:rsidR="00570DBD" w:rsidRPr="00050CB6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106" w:right="70" w:hanging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50CB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19,018</w:t>
            </w:r>
          </w:p>
        </w:tc>
        <w:tc>
          <w:tcPr>
            <w:tcW w:w="270" w:type="dxa"/>
          </w:tcPr>
          <w:p w14:paraId="60162865" w14:textId="77777777" w:rsidR="00570DBD" w:rsidRPr="00B45AFE" w:rsidRDefault="00570DBD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CAF01" w14:textId="56720EDC" w:rsidR="00570DBD" w:rsidRPr="00660BF8" w:rsidRDefault="000163BB" w:rsidP="00570DB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40"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163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63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188</w:t>
            </w:r>
          </w:p>
        </w:tc>
      </w:tr>
    </w:tbl>
    <w:p w14:paraId="4AB7ECED" w14:textId="77777777" w:rsidR="00DE27DB" w:rsidRPr="0024558E" w:rsidRDefault="00DE27DB" w:rsidP="00F25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  <w:bookmarkStart w:id="2" w:name="_Hlk34826194"/>
    </w:p>
    <w:bookmarkEnd w:id="2"/>
    <w:p w14:paraId="5AD96CC4" w14:textId="25E642C0" w:rsidR="004D2D14" w:rsidRPr="004D5726" w:rsidRDefault="004D2D14" w:rsidP="004D5726">
      <w:pPr>
        <w:pStyle w:val="NFSTopic"/>
        <w:numPr>
          <w:ilvl w:val="0"/>
          <w:numId w:val="17"/>
        </w:numPr>
        <w:ind w:hanging="1440"/>
      </w:pPr>
      <w:r w:rsidRPr="00214130">
        <w:rPr>
          <w:cs/>
        </w:rPr>
        <w:t>เงินลงทุนในบริษัทร่วม</w:t>
      </w:r>
    </w:p>
    <w:p w14:paraId="622E8AB2" w14:textId="77777777" w:rsidR="004D2D14" w:rsidRPr="0024558E" w:rsidRDefault="00DE27DB" w:rsidP="00DE2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2"/>
          <w:szCs w:val="22"/>
          <w:cs/>
        </w:rPr>
      </w:pPr>
      <w:r w:rsidRPr="00BB2683">
        <w:rPr>
          <w:rFonts w:ascii="Angsana New" w:hAnsi="Angsana New"/>
          <w:sz w:val="30"/>
          <w:szCs w:val="30"/>
          <w:cs/>
        </w:rPr>
        <w:tab/>
      </w:r>
    </w:p>
    <w:tbl>
      <w:tblPr>
        <w:tblW w:w="92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5"/>
        <w:gridCol w:w="910"/>
        <w:gridCol w:w="1172"/>
        <w:gridCol w:w="272"/>
        <w:gridCol w:w="1178"/>
        <w:gridCol w:w="268"/>
        <w:gridCol w:w="1074"/>
        <w:gridCol w:w="272"/>
        <w:gridCol w:w="1235"/>
      </w:tblGrid>
      <w:tr w:rsidR="004D2D14" w:rsidRPr="005C639F" w14:paraId="743DEC26" w14:textId="77777777" w:rsidTr="004D5726">
        <w:tc>
          <w:tcPr>
            <w:tcW w:w="2041" w:type="pct"/>
            <w:gridSpan w:val="2"/>
          </w:tcPr>
          <w:p w14:paraId="2E8BB34B" w14:textId="77777777" w:rsidR="004D2D14" w:rsidRPr="005C639F" w:rsidRDefault="004D2D14" w:rsidP="00E77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pct"/>
            <w:gridSpan w:val="3"/>
          </w:tcPr>
          <w:p w14:paraId="406A1BEA" w14:textId="77777777" w:rsidR="004D2D14" w:rsidRPr="005C639F" w:rsidRDefault="004D2D14" w:rsidP="00E77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1BDA76A" w14:textId="77777777" w:rsidR="004D2D14" w:rsidRPr="005C639F" w:rsidRDefault="004D2D14" w:rsidP="00E77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pct"/>
            <w:gridSpan w:val="3"/>
          </w:tcPr>
          <w:p w14:paraId="23CC6B52" w14:textId="77777777" w:rsidR="004D2D14" w:rsidRPr="005C639F" w:rsidRDefault="004D2D14" w:rsidP="00E77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D14" w:rsidRPr="005C639F" w14:paraId="412BF083" w14:textId="77777777" w:rsidTr="004D5726">
        <w:tc>
          <w:tcPr>
            <w:tcW w:w="2041" w:type="pct"/>
            <w:gridSpan w:val="2"/>
          </w:tcPr>
          <w:p w14:paraId="069952F6" w14:textId="73DABF7E" w:rsidR="004D2D14" w:rsidRPr="004D2D14" w:rsidRDefault="004D2D14" w:rsidP="00E77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2D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="00B45AFE" w:rsidRPr="00B45A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4D2D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D2D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4" w:type="pct"/>
          </w:tcPr>
          <w:p w14:paraId="4310633C" w14:textId="72E718B3" w:rsidR="004D2D14" w:rsidRPr="005C639F" w:rsidRDefault="00B45AFE" w:rsidP="00E772E6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66BBD3A7" w14:textId="77777777" w:rsidR="004D2D14" w:rsidRPr="005C639F" w:rsidRDefault="004D2D14" w:rsidP="00E772E6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4EB3AC39" w14:textId="00A41655" w:rsidR="004D2D14" w:rsidRPr="005C639F" w:rsidRDefault="00B45AFE" w:rsidP="004D2D14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14:paraId="5DE2D887" w14:textId="77777777" w:rsidR="004D2D14" w:rsidRPr="005C639F" w:rsidRDefault="004D2D14" w:rsidP="00E772E6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2999A5E" w14:textId="33B92CB6" w:rsidR="004D2D14" w:rsidRPr="005C639F" w:rsidRDefault="00B45AFE" w:rsidP="004D2D14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39C3F47F" w14:textId="77777777" w:rsidR="004D2D14" w:rsidRPr="005C639F" w:rsidRDefault="004D2D14" w:rsidP="00E772E6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2D8778A4" w14:textId="48FFEB40" w:rsidR="004D2D14" w:rsidRPr="005C639F" w:rsidRDefault="00B45AFE" w:rsidP="004D2D14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D2D14" w:rsidRPr="005C639F" w14:paraId="634A861E" w14:textId="77777777" w:rsidTr="004D5726">
        <w:tc>
          <w:tcPr>
            <w:tcW w:w="2041" w:type="pct"/>
            <w:gridSpan w:val="2"/>
          </w:tcPr>
          <w:p w14:paraId="4DB6AFA0" w14:textId="77777777" w:rsidR="004D2D14" w:rsidRPr="005C639F" w:rsidRDefault="004D2D14" w:rsidP="00E77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59" w:type="pct"/>
            <w:gridSpan w:val="7"/>
          </w:tcPr>
          <w:p w14:paraId="747C6563" w14:textId="77777777" w:rsidR="004D2D14" w:rsidRPr="005C639F" w:rsidRDefault="004D2D14" w:rsidP="00E77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2D14" w:rsidRPr="005C639F" w14:paraId="169AD6B9" w14:textId="77777777" w:rsidTr="004D5726">
        <w:tc>
          <w:tcPr>
            <w:tcW w:w="2041" w:type="pct"/>
            <w:gridSpan w:val="2"/>
          </w:tcPr>
          <w:p w14:paraId="3D08102E" w14:textId="5BCC76C0" w:rsidR="004D2D14" w:rsidRPr="005C639F" w:rsidRDefault="004D2D14" w:rsidP="00E77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B45AFE" w:rsidRPr="00B45AFE">
              <w:rPr>
                <w:rFonts w:ascii="Angsana New" w:hAnsi="Angsana New"/>
                <w:sz w:val="30"/>
                <w:szCs w:val="30"/>
              </w:rPr>
              <w:t>1</w:t>
            </w:r>
            <w:r w:rsidRPr="005C639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C639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4" w:type="pct"/>
            <w:vAlign w:val="bottom"/>
          </w:tcPr>
          <w:p w14:paraId="79618209" w14:textId="3AF833B2" w:rsidR="004D2D14" w:rsidRPr="002F5C27" w:rsidRDefault="00B45AFE" w:rsidP="00E77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188</w:t>
            </w:r>
            <w:r w:rsidR="004D2D14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147" w:type="pct"/>
            <w:vAlign w:val="bottom"/>
          </w:tcPr>
          <w:p w14:paraId="2CC67E7E" w14:textId="77777777" w:rsidR="004D2D14" w:rsidRPr="005C639F" w:rsidRDefault="004D2D14" w:rsidP="00E77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55EF7EEA" w14:textId="0BC0DF28" w:rsidR="004D2D14" w:rsidRPr="002F5C27" w:rsidRDefault="00B45AFE" w:rsidP="00E77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23</w:t>
            </w:r>
            <w:r w:rsidR="004D2D14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145" w:type="pct"/>
            <w:vAlign w:val="bottom"/>
          </w:tcPr>
          <w:p w14:paraId="5FE4BA5C" w14:textId="77777777" w:rsidR="004D2D14" w:rsidRPr="005C639F" w:rsidRDefault="004D2D14" w:rsidP="00E77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64CE5614" w14:textId="63999D0E" w:rsidR="004D2D14" w:rsidRPr="005C639F" w:rsidRDefault="00B45AFE" w:rsidP="00E77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318</w:t>
            </w:r>
            <w:r w:rsidR="004D2D14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147" w:type="pct"/>
            <w:vAlign w:val="bottom"/>
          </w:tcPr>
          <w:p w14:paraId="5AC9245E" w14:textId="77777777" w:rsidR="004D2D14" w:rsidRPr="005C639F" w:rsidRDefault="004D2D14" w:rsidP="00E77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14:paraId="71850196" w14:textId="2E4F3AA5" w:rsidR="004D2D14" w:rsidRPr="005C639F" w:rsidRDefault="00B45AFE" w:rsidP="00E77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1</w:t>
            </w:r>
            <w:r w:rsidR="004D2D14" w:rsidRPr="005C639F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2D2488" w:rsidRPr="005C639F" w14:paraId="3281C002" w14:textId="77777777" w:rsidTr="004D5726">
        <w:tc>
          <w:tcPr>
            <w:tcW w:w="2041" w:type="pct"/>
            <w:gridSpan w:val="2"/>
          </w:tcPr>
          <w:p w14:paraId="4D2C3B2B" w14:textId="77777777" w:rsidR="002D2488" w:rsidRPr="005C639F" w:rsidRDefault="002D2488" w:rsidP="002D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5C639F">
              <w:rPr>
                <w:rFonts w:ascii="Angsana New" w:hAnsi="Angsana New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634" w:type="pct"/>
            <w:vAlign w:val="bottom"/>
          </w:tcPr>
          <w:p w14:paraId="34E6B0CC" w14:textId="27AD493E" w:rsidR="002D2488" w:rsidRPr="002F5C27" w:rsidRDefault="002D2488" w:rsidP="002D248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B45AFE" w:rsidRPr="00B45AFE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45AFE" w:rsidRPr="00B45AFE">
              <w:rPr>
                <w:rFonts w:ascii="Angsana New" w:hAnsi="Angsana New"/>
                <w:sz w:val="30"/>
                <w:szCs w:val="30"/>
              </w:rPr>
              <w:t>916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7" w:type="pct"/>
            <w:vAlign w:val="bottom"/>
          </w:tcPr>
          <w:p w14:paraId="1119433A" w14:textId="77777777" w:rsidR="002D2488" w:rsidRPr="005C639F" w:rsidRDefault="002D2488" w:rsidP="002D2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1134B5A1" w14:textId="53EF550C" w:rsidR="002D2488" w:rsidRPr="002F5C27" w:rsidRDefault="002D2488" w:rsidP="002D248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B45AFE" w:rsidRPr="00B45AF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45AFE" w:rsidRPr="00B45AFE">
              <w:rPr>
                <w:rFonts w:ascii="Angsana New" w:hAnsi="Angsana New"/>
                <w:sz w:val="30"/>
                <w:szCs w:val="30"/>
              </w:rPr>
              <w:t>732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5" w:type="pct"/>
            <w:vAlign w:val="bottom"/>
          </w:tcPr>
          <w:p w14:paraId="2E28A5C0" w14:textId="77777777" w:rsidR="002D2488" w:rsidRPr="005C639F" w:rsidRDefault="002D2488" w:rsidP="002D2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686B7C6E" w14:textId="77777777" w:rsidR="002D2488" w:rsidRPr="005C639F" w:rsidRDefault="002D2488" w:rsidP="002D2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18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7E918550" w14:textId="77777777" w:rsidR="002D2488" w:rsidRPr="005C639F" w:rsidRDefault="002D2488" w:rsidP="002D2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14:paraId="2FB449D8" w14:textId="77777777" w:rsidR="002D2488" w:rsidRPr="005C639F" w:rsidRDefault="002D2488" w:rsidP="002D2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64076" w:rsidRPr="005C639F" w14:paraId="1DAC719D" w14:textId="77777777" w:rsidTr="004D5726">
        <w:tc>
          <w:tcPr>
            <w:tcW w:w="1549" w:type="pct"/>
          </w:tcPr>
          <w:p w14:paraId="36AFCCB7" w14:textId="77777777" w:rsidR="00164076" w:rsidRPr="00D6025B" w:rsidRDefault="00164076" w:rsidP="0016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30" w:hanging="23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F0105">
              <w:rPr>
                <w:rFonts w:ascii="Angsana New" w:hAnsi="Angsana New" w:hint="cs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492" w:type="pct"/>
            <w:vAlign w:val="bottom"/>
          </w:tcPr>
          <w:p w14:paraId="114D66F8" w14:textId="77777777" w:rsidR="00164076" w:rsidRPr="00B23A43" w:rsidRDefault="00164076" w:rsidP="0016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6173ED71" w14:textId="0C5965D0" w:rsidR="00164076" w:rsidRPr="002F5C27" w:rsidRDefault="00164076" w:rsidP="0016407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B45AFE" w:rsidRPr="00B45AFE">
              <w:rPr>
                <w:rFonts w:ascii="Angsana New" w:hAnsi="Angsana New"/>
                <w:sz w:val="30"/>
                <w:szCs w:val="30"/>
              </w:rPr>
              <w:t>136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45AFE" w:rsidRPr="00B45AFE">
              <w:rPr>
                <w:rFonts w:ascii="Angsana New" w:hAnsi="Angsana New"/>
                <w:sz w:val="30"/>
                <w:szCs w:val="30"/>
              </w:rPr>
              <w:t>155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7" w:type="pct"/>
            <w:vAlign w:val="bottom"/>
          </w:tcPr>
          <w:p w14:paraId="3768EE7B" w14:textId="77777777" w:rsidR="00164076" w:rsidRPr="005C639F" w:rsidRDefault="00164076" w:rsidP="00164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4F91A3C6" w14:textId="77777777" w:rsidR="00164076" w:rsidRPr="005C639F" w:rsidRDefault="00164076" w:rsidP="00164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2144BA86" w14:textId="77777777" w:rsidR="00164076" w:rsidRPr="005C639F" w:rsidRDefault="00164076" w:rsidP="00164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64B4671E" w14:textId="09978448" w:rsidR="00164076" w:rsidRPr="002F5C27" w:rsidRDefault="00164076" w:rsidP="0016407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B45AFE" w:rsidRPr="00B45AFE">
              <w:rPr>
                <w:rFonts w:ascii="Angsana New" w:hAnsi="Angsana New"/>
                <w:sz w:val="30"/>
                <w:szCs w:val="30"/>
              </w:rPr>
              <w:t>316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45AFE" w:rsidRPr="00B45AFE">
              <w:rPr>
                <w:rFonts w:ascii="Angsana New" w:hAnsi="Angsana New"/>
                <w:sz w:val="30"/>
                <w:szCs w:val="30"/>
              </w:rPr>
              <w:t>377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7" w:type="pct"/>
            <w:vAlign w:val="bottom"/>
          </w:tcPr>
          <w:p w14:paraId="77E4CBD4" w14:textId="77777777" w:rsidR="00164076" w:rsidRPr="005C639F" w:rsidRDefault="00164076" w:rsidP="00164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vAlign w:val="bottom"/>
          </w:tcPr>
          <w:p w14:paraId="1F6C6D5E" w14:textId="77777777" w:rsidR="00164076" w:rsidRPr="005C639F" w:rsidRDefault="00164076" w:rsidP="00164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639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2D14" w:rsidRPr="005C639F" w14:paraId="5985FC09" w14:textId="77777777" w:rsidTr="004D5726">
        <w:tc>
          <w:tcPr>
            <w:tcW w:w="2041" w:type="pct"/>
            <w:gridSpan w:val="2"/>
          </w:tcPr>
          <w:p w14:paraId="7B8F4BEE" w14:textId="43668086" w:rsidR="004D2D14" w:rsidRPr="005C639F" w:rsidRDefault="004D2D14" w:rsidP="0016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63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45AFE" w:rsidRPr="00B45AF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16407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1640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0D6A2" w14:textId="5249A722" w:rsidR="004D2D14" w:rsidRPr="002F5C27" w:rsidRDefault="00B45AFE" w:rsidP="00E77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1640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397</w:t>
            </w:r>
          </w:p>
        </w:tc>
        <w:tc>
          <w:tcPr>
            <w:tcW w:w="147" w:type="pct"/>
            <w:vAlign w:val="bottom"/>
          </w:tcPr>
          <w:p w14:paraId="7516D15A" w14:textId="77777777" w:rsidR="004D2D14" w:rsidRPr="005C639F" w:rsidRDefault="004D2D14" w:rsidP="00E77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6A54FF" w14:textId="2E2BA36A" w:rsidR="004D2D14" w:rsidRPr="002F5C27" w:rsidRDefault="00B45AFE" w:rsidP="00E77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1640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494</w:t>
            </w:r>
          </w:p>
        </w:tc>
        <w:tc>
          <w:tcPr>
            <w:tcW w:w="145" w:type="pct"/>
            <w:vAlign w:val="bottom"/>
          </w:tcPr>
          <w:p w14:paraId="154B7250" w14:textId="77777777" w:rsidR="004D2D14" w:rsidRPr="005C639F" w:rsidRDefault="004D2D14" w:rsidP="00E77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6D18F8" w14:textId="24A6B343" w:rsidR="004D2D14" w:rsidRPr="005C639F" w:rsidRDefault="00B45AFE" w:rsidP="00E77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640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800</w:t>
            </w:r>
          </w:p>
        </w:tc>
        <w:tc>
          <w:tcPr>
            <w:tcW w:w="147" w:type="pct"/>
            <w:vAlign w:val="bottom"/>
          </w:tcPr>
          <w:p w14:paraId="16639486" w14:textId="77777777" w:rsidR="004D2D14" w:rsidRPr="005C639F" w:rsidRDefault="004D2D14" w:rsidP="00E77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459586" w14:textId="5B624C5D" w:rsidR="004D2D14" w:rsidRPr="005C639F" w:rsidRDefault="00B45AFE" w:rsidP="00E77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4D2D14" w:rsidRPr="005C63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800</w:t>
            </w:r>
          </w:p>
        </w:tc>
      </w:tr>
    </w:tbl>
    <w:p w14:paraId="0422D49E" w14:textId="77777777" w:rsidR="00DE27DB" w:rsidRPr="00F22295" w:rsidRDefault="00DE27DB" w:rsidP="00DE2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</w:rPr>
      </w:pPr>
    </w:p>
    <w:p w14:paraId="5D741040" w14:textId="77777777" w:rsidR="00807F5D" w:rsidRDefault="00807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x-none"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74361BA" w14:textId="79A22BB7" w:rsidR="004D2D14" w:rsidRPr="00916703" w:rsidRDefault="004D2D14" w:rsidP="00021F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916703">
        <w:rPr>
          <w:rFonts w:ascii="Angsana New" w:hAnsi="Angsana New"/>
          <w:sz w:val="30"/>
          <w:szCs w:val="30"/>
          <w:cs/>
        </w:rPr>
        <w:lastRenderedPageBreak/>
        <w:t>ใน</w:t>
      </w:r>
      <w:r w:rsidR="005414BE">
        <w:rPr>
          <w:rFonts w:ascii="Angsana New" w:hAnsi="Angsana New" w:hint="cs"/>
          <w:sz w:val="30"/>
          <w:szCs w:val="30"/>
          <w:cs/>
        </w:rPr>
        <w:t>การ</w:t>
      </w:r>
      <w:r w:rsidRPr="00916703">
        <w:rPr>
          <w:rFonts w:ascii="Angsana New" w:hAnsi="Angsana New" w:hint="cs"/>
          <w:sz w:val="30"/>
          <w:szCs w:val="30"/>
          <w:cs/>
        </w:rPr>
        <w:t>ประชุมคณะกรรมการ</w:t>
      </w:r>
      <w:r>
        <w:rPr>
          <w:rFonts w:ascii="Angsana New" w:hAnsi="Angsana New" w:hint="cs"/>
          <w:sz w:val="30"/>
          <w:szCs w:val="30"/>
          <w:cs/>
        </w:rPr>
        <w:t>ของบริษัทเมื่อวันที่</w:t>
      </w:r>
      <w:r w:rsidR="00FE24D1">
        <w:rPr>
          <w:rFonts w:ascii="Angsana New" w:hAnsi="Angsana New"/>
          <w:sz w:val="30"/>
          <w:szCs w:val="30"/>
          <w:lang w:val="en-US"/>
        </w:rPr>
        <w:t xml:space="preserve"> </w:t>
      </w:r>
      <w:r w:rsidR="00B45AFE" w:rsidRPr="00B45AFE">
        <w:rPr>
          <w:rFonts w:ascii="Angsana New" w:hAnsi="Angsana New"/>
          <w:sz w:val="30"/>
          <w:szCs w:val="30"/>
          <w:lang w:val="en-US"/>
        </w:rPr>
        <w:t>16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B45AFE" w:rsidRPr="00B45AFE">
        <w:rPr>
          <w:rFonts w:ascii="Angsana New" w:hAnsi="Angsana New"/>
          <w:sz w:val="30"/>
          <w:szCs w:val="30"/>
          <w:lang w:val="en-US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คณะกรรมการมีมติอนุมัติการจำหน่าย</w:t>
      </w:r>
      <w:r w:rsidR="005F66AD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เงินลงทุน</w:t>
      </w:r>
      <w:r w:rsidRPr="00DB1EF4">
        <w:rPr>
          <w:rFonts w:ascii="Angsana New" w:hAnsi="Angsana New"/>
          <w:sz w:val="30"/>
          <w:szCs w:val="30"/>
          <w:cs/>
        </w:rPr>
        <w:t>ในบริษัท เนชั่น อินเตอร์เนชั่นแนล เอ็ดดูเทนเมนท์ จำกัด (มหาชน)</w:t>
      </w:r>
      <w:r w:rsidR="00D42DB7">
        <w:rPr>
          <w:rFonts w:ascii="Angsana New" w:hAnsi="Angsana New" w:hint="cs"/>
          <w:sz w:val="30"/>
          <w:szCs w:val="30"/>
          <w:cs/>
        </w:rPr>
        <w:t xml:space="preserve"> (</w:t>
      </w:r>
      <w:r w:rsidR="00D42DB7">
        <w:rPr>
          <w:rFonts w:ascii="Angsana New" w:hAnsi="Angsana New"/>
          <w:sz w:val="30"/>
          <w:szCs w:val="30"/>
          <w:lang w:val="en-US"/>
        </w:rPr>
        <w:t>“NINE”)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B1EF4">
        <w:rPr>
          <w:rFonts w:ascii="Angsana New" w:hAnsi="Angsana New"/>
          <w:sz w:val="30"/>
          <w:szCs w:val="30"/>
          <w:cs/>
        </w:rPr>
        <w:t xml:space="preserve">โดยกำหนดราคาจำหน่ายไม่ต่ำกว่าหุ้นละ </w:t>
      </w:r>
      <w:r w:rsidR="00B45AFE" w:rsidRPr="00B45AFE">
        <w:rPr>
          <w:rFonts w:ascii="Angsana New" w:hAnsi="Angsana New"/>
          <w:sz w:val="30"/>
          <w:szCs w:val="30"/>
          <w:lang w:val="en-US"/>
        </w:rPr>
        <w:t>2</w:t>
      </w:r>
      <w:r w:rsidR="00021FB8">
        <w:rPr>
          <w:rFonts w:ascii="Angsana New" w:hAnsi="Angsana New"/>
          <w:sz w:val="30"/>
          <w:szCs w:val="30"/>
          <w:lang w:val="en-US"/>
        </w:rPr>
        <w:t>.</w:t>
      </w:r>
      <w:r w:rsidR="00B45AFE" w:rsidRPr="00B45AFE">
        <w:rPr>
          <w:rFonts w:ascii="Angsana New" w:hAnsi="Angsana New"/>
          <w:sz w:val="30"/>
          <w:szCs w:val="30"/>
          <w:lang w:val="en-US"/>
        </w:rPr>
        <w:t>62</w:t>
      </w:r>
      <w:r w:rsidRPr="00DB1EF4">
        <w:rPr>
          <w:rFonts w:ascii="Angsana New" w:hAnsi="Angsana New"/>
          <w:sz w:val="30"/>
          <w:szCs w:val="30"/>
          <w:cs/>
        </w:rPr>
        <w:t xml:space="preserve"> บาท ซึ่งเป็นราคาต้นทุนเฉลี่ยที่บริษัทได้รับหุ้นสามัญของ </w:t>
      </w:r>
      <w:r w:rsidR="00FE24D1">
        <w:rPr>
          <w:rFonts w:ascii="Angsana New" w:hAnsi="Angsana New"/>
          <w:sz w:val="30"/>
          <w:szCs w:val="30"/>
        </w:rPr>
        <w:t>NINE</w:t>
      </w:r>
      <w:r w:rsidR="00FE24D1">
        <w:rPr>
          <w:rFonts w:ascii="Angsana New" w:hAnsi="Angsana New" w:hint="cs"/>
          <w:sz w:val="30"/>
          <w:szCs w:val="30"/>
          <w:cs/>
        </w:rPr>
        <w:t xml:space="preserve"> </w:t>
      </w:r>
      <w:r w:rsidR="00D03FA0">
        <w:rPr>
          <w:rFonts w:ascii="Angsana New" w:hAnsi="Angsana New" w:hint="cs"/>
          <w:sz w:val="30"/>
          <w:szCs w:val="30"/>
          <w:cs/>
        </w:rPr>
        <w:t xml:space="preserve">ทั้งนี้ มูลค่ารวมที่ได้รับจากการขายหุ้นดังกล่าวจะมีมูลค่าไม่เกิน </w:t>
      </w:r>
      <w:r w:rsidR="00B45AFE" w:rsidRPr="00B45AFE">
        <w:rPr>
          <w:rFonts w:ascii="Angsana New" w:hAnsi="Angsana New"/>
          <w:sz w:val="30"/>
          <w:szCs w:val="30"/>
          <w:lang w:val="en-US"/>
        </w:rPr>
        <w:t>350</w:t>
      </w:r>
      <w:r w:rsidR="00D03FA0">
        <w:rPr>
          <w:rFonts w:ascii="Angsana New" w:hAnsi="Angsana New"/>
          <w:sz w:val="30"/>
          <w:szCs w:val="30"/>
          <w:lang w:val="en-US"/>
        </w:rPr>
        <w:t xml:space="preserve"> </w:t>
      </w:r>
      <w:r w:rsidR="00D03FA0">
        <w:rPr>
          <w:rFonts w:ascii="Angsana New" w:hAnsi="Angsana New" w:hint="cs"/>
          <w:sz w:val="30"/>
          <w:szCs w:val="30"/>
          <w:cs/>
          <w:lang w:val="en-US"/>
        </w:rPr>
        <w:t>ล้านบาท โดยเป็นการเสนอขายให้แก่นักลงทุนทั่วไปที่ไม่ใช่บุคคลที่เกี่ยวโยงกันของบริษัท</w:t>
      </w:r>
      <w:r w:rsidR="00D03FA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ต่อมาในวันที่ </w:t>
      </w:r>
      <w:r w:rsidR="00B45AFE" w:rsidRPr="00B45AFE">
        <w:rPr>
          <w:rFonts w:ascii="Angsana New" w:hAnsi="Angsana New"/>
          <w:sz w:val="30"/>
          <w:szCs w:val="30"/>
          <w:lang w:val="en-US"/>
        </w:rPr>
        <w:t>27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กรกฏาคม </w:t>
      </w:r>
      <w:r w:rsidR="00B45AFE" w:rsidRPr="00B45AFE">
        <w:rPr>
          <w:rFonts w:ascii="Angsana New" w:hAnsi="Angsana New"/>
          <w:sz w:val="30"/>
          <w:szCs w:val="30"/>
          <w:lang w:val="en-US"/>
        </w:rPr>
        <w:t>2562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B45AFE" w:rsidRPr="00B45AFE">
        <w:rPr>
          <w:rFonts w:ascii="Angsana New" w:hAnsi="Angsana New"/>
          <w:sz w:val="30"/>
          <w:szCs w:val="30"/>
          <w:lang w:val="en-US"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B45AFE" w:rsidRPr="00B45AFE">
        <w:rPr>
          <w:rFonts w:ascii="Angsana New" w:hAnsi="Angsana New"/>
          <w:sz w:val="30"/>
          <w:szCs w:val="30"/>
          <w:lang w:val="en-US"/>
        </w:rPr>
        <w:t>2562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B45AFE" w:rsidRPr="00B45AFE">
        <w:rPr>
          <w:rFonts w:ascii="Angsana New" w:hAnsi="Angsana New"/>
          <w:sz w:val="30"/>
          <w:szCs w:val="30"/>
          <w:lang w:val="en-US"/>
        </w:rPr>
        <w:t>14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B45AFE" w:rsidRPr="00B45AFE">
        <w:rPr>
          <w:rFonts w:ascii="Angsana New" w:hAnsi="Angsana New"/>
          <w:sz w:val="30"/>
          <w:szCs w:val="30"/>
          <w:lang w:val="en-US"/>
        </w:rPr>
        <w:t>2562</w:t>
      </w:r>
      <w:r w:rsidR="005F66AD">
        <w:rPr>
          <w:rFonts w:ascii="Angsana New" w:hAnsi="Angsana New"/>
          <w:sz w:val="30"/>
          <w:szCs w:val="30"/>
          <w:lang w:val="en-US"/>
        </w:rPr>
        <w:t xml:space="preserve"> </w:t>
      </w:r>
      <w:r w:rsidR="005F66AD">
        <w:rPr>
          <w:rFonts w:ascii="Angsana New" w:hAnsi="Angsana New" w:hint="cs"/>
          <w:sz w:val="30"/>
          <w:szCs w:val="30"/>
          <w:cs/>
        </w:rPr>
        <w:t>บริษัทขายหุ้นดังกล่าวจำนวน</w:t>
      </w:r>
      <w:r>
        <w:rPr>
          <w:rFonts w:ascii="Angsana New" w:hAnsi="Angsana New" w:hint="cs"/>
          <w:sz w:val="30"/>
          <w:szCs w:val="30"/>
          <w:cs/>
        </w:rPr>
        <w:t xml:space="preserve">รวม </w:t>
      </w:r>
      <w:r w:rsidR="00B45AFE" w:rsidRPr="00B45AFE">
        <w:rPr>
          <w:rFonts w:ascii="Angsana New" w:hAnsi="Angsana New"/>
          <w:sz w:val="30"/>
          <w:szCs w:val="30"/>
          <w:lang w:val="en-US"/>
        </w:rPr>
        <w:t>120</w:t>
      </w:r>
      <w:r>
        <w:rPr>
          <w:rFonts w:ascii="Angsana New" w:hAnsi="Angsana New"/>
          <w:sz w:val="30"/>
          <w:szCs w:val="30"/>
        </w:rPr>
        <w:t>,</w:t>
      </w:r>
      <w:r w:rsidR="00B45AFE" w:rsidRPr="00B45AFE">
        <w:rPr>
          <w:rFonts w:ascii="Angsana New" w:hAnsi="Angsana New"/>
          <w:sz w:val="30"/>
          <w:szCs w:val="30"/>
          <w:lang w:val="en-US"/>
        </w:rPr>
        <w:t>808</w:t>
      </w:r>
      <w:r>
        <w:rPr>
          <w:rFonts w:ascii="Angsana New" w:hAnsi="Angsana New"/>
          <w:sz w:val="30"/>
          <w:szCs w:val="30"/>
        </w:rPr>
        <w:t>,</w:t>
      </w:r>
      <w:r w:rsidR="00B45AFE" w:rsidRPr="00B45AFE">
        <w:rPr>
          <w:rFonts w:ascii="Angsana New" w:hAnsi="Angsana New"/>
          <w:sz w:val="30"/>
          <w:szCs w:val="30"/>
          <w:lang w:val="en-US"/>
        </w:rPr>
        <w:t>387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หุ้น ในราคาหุ้นละ </w:t>
      </w:r>
      <w:r w:rsidR="00B45AFE" w:rsidRPr="00B45AFE">
        <w:rPr>
          <w:rFonts w:ascii="Angsana New" w:hAnsi="Angsana New"/>
          <w:sz w:val="30"/>
          <w:szCs w:val="30"/>
          <w:lang w:val="en-US"/>
        </w:rPr>
        <w:t>2</w:t>
      </w:r>
      <w:r>
        <w:rPr>
          <w:rFonts w:ascii="Angsana New" w:hAnsi="Angsana New"/>
          <w:sz w:val="30"/>
          <w:szCs w:val="30"/>
        </w:rPr>
        <w:t>.</w:t>
      </w:r>
      <w:r w:rsidR="00B45AFE" w:rsidRPr="00B45AFE">
        <w:rPr>
          <w:rFonts w:ascii="Angsana New" w:hAnsi="Angsana New"/>
          <w:sz w:val="30"/>
          <w:szCs w:val="30"/>
          <w:lang w:val="en-US"/>
        </w:rPr>
        <w:t>62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บาท คิดเป็นมูลค่ารวมทั้งสิ้น </w:t>
      </w:r>
      <w:r w:rsidR="00B45AFE" w:rsidRPr="00B45AFE">
        <w:rPr>
          <w:rFonts w:ascii="Angsana New" w:hAnsi="Angsana New"/>
          <w:sz w:val="30"/>
          <w:szCs w:val="30"/>
          <w:lang w:val="en-US"/>
        </w:rPr>
        <w:t>316</w:t>
      </w:r>
      <w:r>
        <w:rPr>
          <w:rFonts w:ascii="Angsana New" w:hAnsi="Angsana New"/>
          <w:sz w:val="30"/>
          <w:szCs w:val="30"/>
        </w:rPr>
        <w:t>.</w:t>
      </w:r>
      <w:r w:rsidR="00B45AFE" w:rsidRPr="00B45AFE">
        <w:rPr>
          <w:rFonts w:ascii="Angsana New" w:hAnsi="Angsana New"/>
          <w:sz w:val="30"/>
          <w:szCs w:val="30"/>
          <w:lang w:val="en-US"/>
        </w:rPr>
        <w:t>52</w:t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D03FA0">
        <w:rPr>
          <w:rFonts w:ascii="Angsana New" w:hAnsi="Angsana New" w:hint="cs"/>
          <w:sz w:val="30"/>
          <w:szCs w:val="30"/>
          <w:cs/>
        </w:rPr>
        <w:t xml:space="preserve"> ผ่านตลาดหลักทรัพย์แห่งประเทศไทย ด้วยวิธี </w:t>
      </w:r>
      <w:r w:rsidR="00D03FA0">
        <w:rPr>
          <w:rFonts w:ascii="Angsana New" w:hAnsi="Angsana New"/>
          <w:sz w:val="30"/>
          <w:szCs w:val="30"/>
          <w:lang w:val="en-US"/>
        </w:rPr>
        <w:t>Trade Report</w:t>
      </w:r>
      <w:r>
        <w:rPr>
          <w:rFonts w:ascii="Angsana New" w:hAnsi="Angsana New" w:hint="cs"/>
          <w:sz w:val="30"/>
          <w:szCs w:val="30"/>
          <w:cs/>
        </w:rPr>
        <w:t xml:space="preserve"> บริษัทรับรู้กำไรจากการจำหน่ายเงินลงทุน</w:t>
      </w:r>
      <w:r w:rsidR="00021FB8">
        <w:rPr>
          <w:rFonts w:ascii="Angsana New" w:hAnsi="Angsana New" w:hint="cs"/>
          <w:sz w:val="30"/>
          <w:szCs w:val="30"/>
          <w:cs/>
          <w:lang w:val="en-US"/>
        </w:rPr>
        <w:t>ดังกล่าว</w:t>
      </w:r>
      <w:r>
        <w:rPr>
          <w:rFonts w:ascii="Angsana New" w:hAnsi="Angsana New" w:hint="cs"/>
          <w:sz w:val="30"/>
          <w:szCs w:val="30"/>
          <w:cs/>
        </w:rPr>
        <w:t xml:space="preserve">ในงบกำไรขาดทุนเบ็ดเสร็จเฉพาะกิจการสำหรับงวดสามเดือนและเก้าเดือนสิ้นสุดวันที่ </w:t>
      </w:r>
      <w:r w:rsidR="00B45AFE" w:rsidRPr="00B45AFE">
        <w:rPr>
          <w:rFonts w:ascii="Angsana New" w:hAnsi="Angsana New"/>
          <w:sz w:val="30"/>
          <w:szCs w:val="30"/>
          <w:lang w:val="en-US"/>
        </w:rPr>
        <w:t>30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="00B45AFE" w:rsidRPr="00B45AFE">
        <w:rPr>
          <w:rFonts w:ascii="Angsana New" w:hAnsi="Angsana New"/>
          <w:sz w:val="30"/>
          <w:szCs w:val="30"/>
          <w:lang w:val="en-US"/>
        </w:rPr>
        <w:t>2562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B45AFE" w:rsidRPr="00B45AFE">
        <w:rPr>
          <w:rFonts w:ascii="Angsana New" w:hAnsi="Angsana New"/>
          <w:sz w:val="30"/>
          <w:szCs w:val="30"/>
          <w:lang w:val="en-US"/>
        </w:rPr>
        <w:t>0</w:t>
      </w:r>
      <w:r w:rsidR="00021FB8">
        <w:rPr>
          <w:rFonts w:ascii="Angsana New" w:hAnsi="Angsana New"/>
          <w:sz w:val="30"/>
          <w:szCs w:val="30"/>
          <w:lang w:val="en-US"/>
        </w:rPr>
        <w:t>.</w:t>
      </w:r>
      <w:r w:rsidR="00B45AFE" w:rsidRPr="00B45AFE">
        <w:rPr>
          <w:rFonts w:ascii="Angsana New" w:hAnsi="Angsana New"/>
          <w:sz w:val="30"/>
          <w:szCs w:val="30"/>
          <w:lang w:val="en-US"/>
        </w:rPr>
        <w:t>14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</w:t>
      </w:r>
      <w:r w:rsidR="00021FB8">
        <w:rPr>
          <w:rFonts w:ascii="Angsana New" w:hAnsi="Angsana New" w:hint="cs"/>
          <w:sz w:val="30"/>
          <w:szCs w:val="30"/>
          <w:cs/>
        </w:rPr>
        <w:t xml:space="preserve"> </w:t>
      </w:r>
      <w:r w:rsidR="00FE24D1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กลุ่มบริษัทรับรู้กำไรจากการจำหน่ายเงินลงทุน</w:t>
      </w:r>
      <w:r w:rsidR="00021FB8">
        <w:rPr>
          <w:rFonts w:ascii="Angsana New" w:hAnsi="Angsana New" w:hint="cs"/>
          <w:sz w:val="30"/>
          <w:szCs w:val="30"/>
          <w:cs/>
        </w:rPr>
        <w:t>ดังกล่าว</w:t>
      </w:r>
      <w:r>
        <w:rPr>
          <w:rFonts w:ascii="Angsana New" w:hAnsi="Angsana New" w:hint="cs"/>
          <w:sz w:val="30"/>
          <w:szCs w:val="30"/>
          <w:cs/>
        </w:rPr>
        <w:t xml:space="preserve">ในงบกำไรขาดทุนเบ็ดเสร็จรวมสำหรับงวดสามเดือนและเก้าเดือนสิ้นสุดวันที่ </w:t>
      </w:r>
      <w:r w:rsidR="00B45AFE" w:rsidRPr="00B45AFE">
        <w:rPr>
          <w:rFonts w:ascii="Angsana New" w:hAnsi="Angsana New"/>
          <w:sz w:val="30"/>
          <w:szCs w:val="30"/>
          <w:lang w:val="en-US"/>
        </w:rPr>
        <w:t>30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="00B45AFE" w:rsidRPr="00B45AFE">
        <w:rPr>
          <w:rFonts w:ascii="Angsana New" w:hAnsi="Angsana New"/>
          <w:sz w:val="30"/>
          <w:szCs w:val="30"/>
          <w:lang w:val="en-US"/>
        </w:rPr>
        <w:t>2562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B45AFE" w:rsidRPr="00B45AFE">
        <w:rPr>
          <w:rFonts w:ascii="Angsana New" w:hAnsi="Angsana New"/>
          <w:sz w:val="30"/>
          <w:szCs w:val="30"/>
          <w:lang w:val="en-US"/>
        </w:rPr>
        <w:t>180</w:t>
      </w:r>
      <w:r>
        <w:rPr>
          <w:rFonts w:ascii="Angsana New" w:hAnsi="Angsana New"/>
          <w:sz w:val="30"/>
          <w:szCs w:val="30"/>
          <w:lang w:val="en-US"/>
        </w:rPr>
        <w:t>.</w:t>
      </w:r>
      <w:r w:rsidR="00B45AFE" w:rsidRPr="00B45AFE">
        <w:rPr>
          <w:rFonts w:ascii="Angsana New" w:hAnsi="Angsana New"/>
          <w:sz w:val="30"/>
          <w:szCs w:val="30"/>
          <w:lang w:val="en-US"/>
        </w:rPr>
        <w:t>36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</w:t>
      </w:r>
    </w:p>
    <w:p w14:paraId="7F08FC7A" w14:textId="77777777" w:rsidR="004D2D14" w:rsidRPr="00B575CB" w:rsidRDefault="004D2D14" w:rsidP="004D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6CAC158" w14:textId="77777777" w:rsidR="008D005B" w:rsidRPr="00A14F2C" w:rsidRDefault="004D5726" w:rsidP="008D0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ab/>
      </w:r>
      <w:r w:rsidR="008D005B" w:rsidRPr="00A14F2C">
        <w:rPr>
          <w:rFonts w:ascii="Angsana New" w:hAnsi="Angsana New" w:hint="cs"/>
          <w:i/>
          <w:iCs/>
          <w:sz w:val="30"/>
          <w:szCs w:val="30"/>
          <w:cs/>
        </w:rPr>
        <w:t>การค้ำประกัน</w:t>
      </w:r>
    </w:p>
    <w:p w14:paraId="7B680B88" w14:textId="77777777" w:rsidR="008D005B" w:rsidRPr="00B575CB" w:rsidRDefault="008D005B" w:rsidP="008D0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618F53F2" w14:textId="4714CA18" w:rsidR="000256EB" w:rsidRPr="00D93B50" w:rsidRDefault="008D005B" w:rsidP="00D17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7B6167">
        <w:rPr>
          <w:rFonts w:ascii="Angsana New" w:hAnsi="Angsana New" w:hint="cs"/>
          <w:spacing w:val="-2"/>
          <w:sz w:val="30"/>
          <w:szCs w:val="30"/>
          <w:cs/>
        </w:rPr>
        <w:t xml:space="preserve">ในระหว่างเดือนสิงหาคม </w:t>
      </w:r>
      <w:r w:rsidR="00B45AFE" w:rsidRPr="007B6167">
        <w:rPr>
          <w:rFonts w:ascii="Angsana New" w:hAnsi="Angsana New"/>
          <w:spacing w:val="-2"/>
          <w:sz w:val="30"/>
          <w:szCs w:val="30"/>
        </w:rPr>
        <w:t>2562</w:t>
      </w:r>
      <w:r w:rsidRPr="007B6167">
        <w:rPr>
          <w:rFonts w:ascii="Angsana New" w:hAnsi="Angsana New"/>
          <w:spacing w:val="-2"/>
          <w:sz w:val="30"/>
          <w:szCs w:val="30"/>
        </w:rPr>
        <w:t xml:space="preserve"> </w:t>
      </w:r>
      <w:r w:rsidRPr="007B6167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บริษัทได้ไถ่ถอนเงินลงทุนในบริษัท เนชั่น อินเตอร์เนชั่นแนล เอ็ดดูเทนเมนท์ จำกัด (มหาชน) </w:t>
      </w:r>
      <w:r w:rsidR="00B575CB">
        <w:rPr>
          <w:rFonts w:ascii="Angsana New" w:hAnsi="Angsana New" w:hint="cs"/>
          <w:spacing w:val="-2"/>
          <w:sz w:val="30"/>
          <w:szCs w:val="30"/>
          <w:cs/>
        </w:rPr>
        <w:t>ทั้ง</w:t>
      </w:r>
      <w:r w:rsidRPr="007B6167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="00B575CB">
        <w:rPr>
          <w:rFonts w:ascii="Angsana New" w:hAnsi="Angsana New" w:hint="cs"/>
          <w:spacing w:val="-2"/>
          <w:sz w:val="30"/>
          <w:szCs w:val="30"/>
          <w:cs/>
        </w:rPr>
        <w:t>ที่ได้</w:t>
      </w:r>
      <w:r w:rsidRPr="007B6167">
        <w:rPr>
          <w:rFonts w:ascii="Angsana New" w:hAnsi="Angsana New" w:hint="cs"/>
          <w:spacing w:val="-2"/>
          <w:sz w:val="30"/>
          <w:szCs w:val="30"/>
          <w:cs/>
        </w:rPr>
        <w:t>นำไปจำนำเพื่อเป็นหลักทรัพย์ค้ำประกันเงินกู้ยืมระยะสั้นกับบุคคลและบริษัทหลักทรัพย์จัดการกองทุน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E770F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B45AFE" w:rsidRPr="00B45AFE">
        <w:rPr>
          <w:rFonts w:ascii="Angsana New" w:hAnsi="Angsana New"/>
          <w:i/>
          <w:iCs/>
          <w:sz w:val="30"/>
          <w:szCs w:val="30"/>
        </w:rPr>
        <w:t>31</w:t>
      </w:r>
      <w:r w:rsidRPr="00EE770F">
        <w:rPr>
          <w:rFonts w:ascii="Angsana New" w:hAnsi="Angsana New"/>
          <w:i/>
          <w:iCs/>
          <w:sz w:val="30"/>
          <w:szCs w:val="30"/>
        </w:rPr>
        <w:t xml:space="preserve"> </w:t>
      </w:r>
      <w:r w:rsidRPr="00EE770F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B45AFE" w:rsidRPr="00B45AFE">
        <w:rPr>
          <w:rFonts w:ascii="Angsana New" w:hAnsi="Angsana New"/>
          <w:i/>
          <w:iCs/>
          <w:sz w:val="30"/>
          <w:szCs w:val="30"/>
        </w:rPr>
        <w:t>256</w:t>
      </w:r>
      <w:r w:rsidR="00B575CB">
        <w:rPr>
          <w:rFonts w:ascii="Angsana New" w:hAnsi="Angsana New"/>
          <w:i/>
          <w:iCs/>
          <w:sz w:val="30"/>
          <w:szCs w:val="30"/>
        </w:rPr>
        <w:t>1</w:t>
      </w:r>
      <w:r w:rsidRPr="00EE770F">
        <w:rPr>
          <w:rFonts w:ascii="Angsana New" w:hAnsi="Angsana New"/>
          <w:i/>
          <w:iCs/>
          <w:sz w:val="30"/>
          <w:szCs w:val="30"/>
        </w:rPr>
        <w:t xml:space="preserve">: </w:t>
      </w:r>
      <w:r w:rsidRPr="00EE770F">
        <w:rPr>
          <w:rFonts w:ascii="Angsana New" w:hAnsi="Angsana New" w:hint="cs"/>
          <w:i/>
          <w:iCs/>
          <w:sz w:val="30"/>
          <w:szCs w:val="30"/>
          <w:cs/>
        </w:rPr>
        <w:t>บริษัทนำ</w:t>
      </w:r>
      <w:r>
        <w:rPr>
          <w:rFonts w:ascii="Angsana New" w:hAnsi="Angsana New" w:hint="cs"/>
          <w:i/>
          <w:iCs/>
          <w:sz w:val="30"/>
          <w:szCs w:val="30"/>
          <w:cs/>
        </w:rPr>
        <w:t>เงินลงทุน</w:t>
      </w:r>
      <w:r w:rsidRPr="00EE770F">
        <w:rPr>
          <w:rFonts w:ascii="Angsana New" w:hAnsi="Angsana New" w:hint="cs"/>
          <w:i/>
          <w:iCs/>
          <w:sz w:val="30"/>
          <w:szCs w:val="30"/>
          <w:cs/>
        </w:rPr>
        <w:t>ไป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เป็นหลักทรัพย์ค้ำประกัน </w:t>
      </w:r>
      <w:r w:rsidRPr="00EE770F">
        <w:rPr>
          <w:rFonts w:ascii="Angsana New" w:hAnsi="Angsana New" w:hint="cs"/>
          <w:i/>
          <w:iCs/>
          <w:sz w:val="30"/>
          <w:szCs w:val="30"/>
          <w:cs/>
        </w:rPr>
        <w:t xml:space="preserve">จำนวน </w:t>
      </w:r>
      <w:r w:rsidR="00B45AFE" w:rsidRPr="00B45AFE">
        <w:rPr>
          <w:rFonts w:ascii="Angsana New" w:hAnsi="Angsana New"/>
          <w:i/>
          <w:iCs/>
          <w:sz w:val="30"/>
          <w:szCs w:val="30"/>
        </w:rPr>
        <w:t>68</w:t>
      </w:r>
      <w:r w:rsidRPr="00EE770F">
        <w:rPr>
          <w:rFonts w:ascii="Angsana New" w:hAnsi="Angsana New"/>
          <w:i/>
          <w:iCs/>
          <w:sz w:val="30"/>
          <w:szCs w:val="30"/>
        </w:rPr>
        <w:t>.</w:t>
      </w:r>
      <w:r w:rsidR="00B45AFE" w:rsidRPr="00B45AFE">
        <w:rPr>
          <w:rFonts w:ascii="Angsana New" w:hAnsi="Angsana New"/>
          <w:i/>
          <w:iCs/>
          <w:sz w:val="30"/>
          <w:szCs w:val="30"/>
        </w:rPr>
        <w:t>52</w:t>
      </w:r>
      <w:r w:rsidRPr="00EE770F">
        <w:rPr>
          <w:rFonts w:ascii="Angsana New" w:hAnsi="Angsana New"/>
          <w:i/>
          <w:iCs/>
          <w:sz w:val="30"/>
          <w:szCs w:val="30"/>
        </w:rPr>
        <w:t xml:space="preserve"> </w:t>
      </w:r>
      <w:r w:rsidRPr="00EE770F">
        <w:rPr>
          <w:rFonts w:ascii="Angsana New" w:hAnsi="Angsana New" w:hint="cs"/>
          <w:i/>
          <w:iCs/>
          <w:sz w:val="30"/>
          <w:szCs w:val="30"/>
          <w:cs/>
        </w:rPr>
        <w:t>ล้านหุ้น มูลค่า</w:t>
      </w:r>
      <w:r w:rsidR="000E1B6E">
        <w:rPr>
          <w:rFonts w:ascii="Angsana New" w:hAnsi="Angsana New" w:hint="cs"/>
          <w:i/>
          <w:iCs/>
          <w:sz w:val="30"/>
          <w:szCs w:val="30"/>
          <w:cs/>
        </w:rPr>
        <w:t>ตามบ</w:t>
      </w:r>
      <w:r w:rsidR="001F3F51">
        <w:rPr>
          <w:rFonts w:ascii="Angsana New" w:hAnsi="Angsana New" w:hint="cs"/>
          <w:i/>
          <w:iCs/>
          <w:sz w:val="30"/>
          <w:szCs w:val="30"/>
          <w:cs/>
        </w:rPr>
        <w:t>ัญชี</w:t>
      </w:r>
      <w:r w:rsidRPr="00EE770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B45AFE" w:rsidRPr="00B45AFE">
        <w:rPr>
          <w:rFonts w:ascii="Angsana New" w:hAnsi="Angsana New"/>
          <w:i/>
          <w:iCs/>
          <w:sz w:val="30"/>
          <w:szCs w:val="30"/>
        </w:rPr>
        <w:t>179</w:t>
      </w:r>
      <w:r w:rsidRPr="00EE770F">
        <w:rPr>
          <w:rFonts w:ascii="Angsana New" w:hAnsi="Angsana New"/>
          <w:i/>
          <w:iCs/>
          <w:sz w:val="30"/>
          <w:szCs w:val="30"/>
        </w:rPr>
        <w:t>.</w:t>
      </w:r>
      <w:r w:rsidR="00B45AFE" w:rsidRPr="00B45AFE">
        <w:rPr>
          <w:rFonts w:ascii="Angsana New" w:hAnsi="Angsana New"/>
          <w:i/>
          <w:iCs/>
          <w:sz w:val="30"/>
          <w:szCs w:val="30"/>
        </w:rPr>
        <w:t>44</w:t>
      </w:r>
      <w:r w:rsidRPr="00EE770F">
        <w:rPr>
          <w:rFonts w:ascii="Angsana New" w:hAnsi="Angsana New"/>
          <w:i/>
          <w:iCs/>
          <w:sz w:val="30"/>
          <w:szCs w:val="30"/>
        </w:rPr>
        <w:t xml:space="preserve"> </w:t>
      </w:r>
      <w:r w:rsidRPr="00EE770F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>
        <w:rPr>
          <w:rFonts w:ascii="Angsana New" w:hAnsi="Angsana New"/>
          <w:sz w:val="30"/>
          <w:szCs w:val="30"/>
        </w:rPr>
        <w:t xml:space="preserve"> </w:t>
      </w:r>
      <w:r w:rsidRPr="00A14F2C">
        <w:rPr>
          <w:rFonts w:ascii="Angsana New" w:hAnsi="Angsana New" w:hint="cs"/>
          <w:sz w:val="30"/>
          <w:szCs w:val="30"/>
          <w:cs/>
        </w:rPr>
        <w:t xml:space="preserve"> </w:t>
      </w:r>
      <w:r w:rsidR="00DE27DB" w:rsidRPr="00BB2683">
        <w:rPr>
          <w:rFonts w:ascii="Angsana New" w:hAnsi="Angsana New"/>
          <w:sz w:val="30"/>
          <w:szCs w:val="30"/>
          <w:cs/>
        </w:rPr>
        <w:tab/>
      </w:r>
    </w:p>
    <w:p w14:paraId="52944859" w14:textId="77777777" w:rsidR="000256EB" w:rsidRPr="00BB2683" w:rsidRDefault="000256EB" w:rsidP="0002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0256EB" w:rsidRPr="00BB2683" w:rsidSect="009B4E19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1DA86B94" w14:textId="5D312C77" w:rsidR="009B3313" w:rsidRDefault="00E74CFF" w:rsidP="009B3313">
      <w:pPr>
        <w:pStyle w:val="block"/>
        <w:tabs>
          <w:tab w:val="left" w:pos="567"/>
        </w:tabs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ab/>
      </w:r>
      <w:r w:rsidR="009B3313" w:rsidRPr="00D659FF">
        <w:rPr>
          <w:rFonts w:ascii="Angsana New" w:hAnsi="Angsana New" w:cs="Angsana New" w:hint="cs"/>
          <w:sz w:val="30"/>
          <w:szCs w:val="30"/>
          <w:cs/>
          <w:lang w:bidi="th-TH"/>
        </w:rPr>
        <w:t>เ</w:t>
      </w:r>
      <w:r w:rsidR="009B3313" w:rsidRPr="00D659FF">
        <w:rPr>
          <w:rFonts w:ascii="Angsana New" w:hAnsi="Angsana New" w:cs="Angsana New"/>
          <w:sz w:val="30"/>
          <w:szCs w:val="30"/>
          <w:cs/>
          <w:lang w:bidi="th-TH"/>
        </w:rPr>
        <w:t>งินลงทุน</w:t>
      </w:r>
      <w:r w:rsidR="009B3313">
        <w:rPr>
          <w:rFonts w:ascii="Angsana New" w:hAnsi="Angsana New" w:cs="Angsana New" w:hint="cs"/>
          <w:sz w:val="30"/>
          <w:szCs w:val="30"/>
          <w:cs/>
          <w:lang w:bidi="th-TH"/>
        </w:rPr>
        <w:t>ใน</w:t>
      </w:r>
      <w:r w:rsidR="009B3313" w:rsidRPr="00D659F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บริษัทร่วม </w:t>
      </w:r>
      <w:r w:rsidR="009B3313" w:rsidRPr="00D659FF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="00B45AFE" w:rsidRPr="00B45AFE">
        <w:rPr>
          <w:rFonts w:ascii="Angsana New" w:hAnsi="Angsana New" w:cs="Angsana New" w:hint="cs"/>
          <w:sz w:val="30"/>
          <w:szCs w:val="30"/>
          <w:lang w:val="en-US" w:bidi="th-TH"/>
        </w:rPr>
        <w:t>30</w:t>
      </w:r>
      <w:r w:rsidR="0044332D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กันยายน</w:t>
      </w:r>
      <w:r w:rsidR="0015111E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B45AFE" w:rsidRPr="00B45AFE">
        <w:rPr>
          <w:rFonts w:ascii="Angsana New" w:hAnsi="Angsana New" w:cs="Angsana New" w:hint="cs"/>
          <w:sz w:val="30"/>
          <w:szCs w:val="30"/>
          <w:lang w:val="en-US" w:bidi="th-TH"/>
        </w:rPr>
        <w:t>2562</w:t>
      </w:r>
      <w:r w:rsidR="00BC1C9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และ </w:t>
      </w:r>
      <w:r w:rsidR="00B45AFE" w:rsidRPr="00B45AFE">
        <w:rPr>
          <w:rFonts w:ascii="Angsana New" w:hAnsi="Angsana New" w:cs="Angsana New" w:hint="cs"/>
          <w:sz w:val="30"/>
          <w:szCs w:val="30"/>
          <w:lang w:val="en-US" w:bidi="th-TH"/>
        </w:rPr>
        <w:t>31</w:t>
      </w:r>
      <w:r w:rsidR="009B331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9B3313" w:rsidRPr="00D659F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 w:rsidR="00B45AFE" w:rsidRPr="00B45AFE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B45AFE" w:rsidRPr="00B45AFE">
        <w:rPr>
          <w:rFonts w:ascii="Angsana New" w:hAnsi="Angsana New" w:cs="Angsana New" w:hint="cs"/>
          <w:sz w:val="30"/>
          <w:szCs w:val="30"/>
          <w:lang w:val="en-US" w:bidi="th-TH"/>
        </w:rPr>
        <w:t>1</w:t>
      </w:r>
      <w:r w:rsidR="00BC1C9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9B3313" w:rsidRPr="00D659FF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และเงินปันผลรับ</w:t>
      </w:r>
      <w:r w:rsidR="009B3313">
        <w:rPr>
          <w:rFonts w:ascii="Angsana New" w:hAnsi="Angsana New" w:cs="Angsana New" w:hint="cs"/>
          <w:sz w:val="30"/>
          <w:szCs w:val="30"/>
          <w:cs/>
          <w:lang w:val="en-US" w:bidi="th-TH"/>
        </w:rPr>
        <w:t>จากเงินลงทุน</w:t>
      </w:r>
      <w:r w:rsidR="009B3313" w:rsidRPr="00D659FF">
        <w:rPr>
          <w:rFonts w:ascii="Angsana New" w:hAnsi="Angsana New" w:cs="Angsana New" w:hint="cs"/>
          <w:sz w:val="30"/>
          <w:szCs w:val="30"/>
          <w:cs/>
          <w:lang w:val="en-US" w:bidi="th-TH"/>
        </w:rPr>
        <w:t>สำหรับ</w:t>
      </w:r>
      <w:r w:rsidR="00BC1C91">
        <w:rPr>
          <w:rFonts w:ascii="Angsana New" w:hAnsi="Angsana New" w:cs="Angsana New" w:hint="cs"/>
          <w:sz w:val="30"/>
          <w:szCs w:val="30"/>
          <w:cs/>
          <w:lang w:val="en-US" w:bidi="th-TH"/>
        </w:rPr>
        <w:t>งวด</w:t>
      </w:r>
      <w:r w:rsidR="0044332D">
        <w:rPr>
          <w:rFonts w:ascii="Angsana New" w:hAnsi="Angsana New" w:cs="Angsana New" w:hint="cs"/>
          <w:sz w:val="30"/>
          <w:szCs w:val="30"/>
          <w:cs/>
          <w:lang w:val="en-US" w:bidi="th-TH"/>
        </w:rPr>
        <w:t>เก้าเดือน</w:t>
      </w:r>
      <w:r w:rsidR="0009520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สิ้นสุดวันที่ </w:t>
      </w:r>
      <w:r w:rsidR="00B45AFE" w:rsidRPr="00B45AFE">
        <w:rPr>
          <w:rFonts w:ascii="Angsana New" w:hAnsi="Angsana New" w:cs="Angsana New"/>
          <w:sz w:val="30"/>
          <w:szCs w:val="30"/>
          <w:lang w:val="en-US" w:bidi="th-TH"/>
        </w:rPr>
        <w:t>30</w:t>
      </w:r>
      <w:r w:rsidR="0044332D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44332D">
        <w:rPr>
          <w:rFonts w:ascii="Angsana New" w:hAnsi="Angsana New" w:cs="Angsana New"/>
          <w:sz w:val="30"/>
          <w:szCs w:val="30"/>
          <w:cs/>
          <w:lang w:val="en-US" w:bidi="th-TH"/>
        </w:rPr>
        <w:t>กันยายน</w:t>
      </w:r>
      <w:r w:rsidR="0009520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B45AFE" w:rsidRPr="00B45AFE">
        <w:rPr>
          <w:rFonts w:ascii="Angsana New" w:hAnsi="Angsana New" w:cs="Angsana New" w:hint="cs"/>
          <w:sz w:val="30"/>
          <w:szCs w:val="30"/>
          <w:lang w:val="en-US" w:bidi="th-TH"/>
        </w:rPr>
        <w:t>2562</w:t>
      </w:r>
      <w:r w:rsidR="0009520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และ </w:t>
      </w:r>
      <w:r w:rsidR="00B45AFE" w:rsidRPr="00B45AFE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B45AFE" w:rsidRPr="00B45AFE">
        <w:rPr>
          <w:rFonts w:ascii="Angsana New" w:hAnsi="Angsana New" w:cs="Angsana New" w:hint="cs"/>
          <w:sz w:val="30"/>
          <w:szCs w:val="30"/>
          <w:lang w:val="en-US" w:bidi="th-TH"/>
        </w:rPr>
        <w:t>1</w:t>
      </w:r>
      <w:r w:rsidR="009B3313" w:rsidRPr="00D659F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9B3313" w:rsidRPr="00D659FF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14:paraId="6133E029" w14:textId="77777777" w:rsidR="00BC1C91" w:rsidRDefault="00BC1C91" w:rsidP="009B3313">
      <w:pPr>
        <w:pStyle w:val="block"/>
        <w:tabs>
          <w:tab w:val="left" w:pos="567"/>
        </w:tabs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796" w:type="dxa"/>
        <w:tblInd w:w="50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29"/>
        <w:gridCol w:w="2070"/>
        <w:gridCol w:w="875"/>
        <w:gridCol w:w="900"/>
        <w:gridCol w:w="900"/>
        <w:gridCol w:w="198"/>
        <w:gridCol w:w="882"/>
        <w:gridCol w:w="180"/>
        <w:gridCol w:w="925"/>
        <w:gridCol w:w="185"/>
        <w:gridCol w:w="895"/>
        <w:gridCol w:w="185"/>
        <w:gridCol w:w="1037"/>
        <w:gridCol w:w="178"/>
        <w:gridCol w:w="897"/>
        <w:gridCol w:w="187"/>
        <w:gridCol w:w="893"/>
        <w:gridCol w:w="178"/>
        <w:gridCol w:w="902"/>
      </w:tblGrid>
      <w:tr w:rsidR="009B3313" w:rsidRPr="00E50A0C" w14:paraId="4C539682" w14:textId="77777777" w:rsidTr="00E74CFF">
        <w:trPr>
          <w:cantSplit/>
          <w:trHeight w:val="70"/>
          <w:tblHeader/>
        </w:trPr>
        <w:tc>
          <w:tcPr>
            <w:tcW w:w="2329" w:type="dxa"/>
          </w:tcPr>
          <w:p w14:paraId="1E2B651B" w14:textId="77777777" w:rsidR="009B3313" w:rsidRPr="00E50A0C" w:rsidRDefault="009B3313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070" w:type="dxa"/>
          </w:tcPr>
          <w:p w14:paraId="01D278FB" w14:textId="77777777" w:rsidR="009B3313" w:rsidRPr="00E50A0C" w:rsidRDefault="009B3313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397" w:type="dxa"/>
            <w:gridSpan w:val="17"/>
          </w:tcPr>
          <w:p w14:paraId="0277E332" w14:textId="77777777" w:rsidR="009B3313" w:rsidRPr="006553F3" w:rsidRDefault="009B3313" w:rsidP="008861D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61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6553F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B3313" w:rsidRPr="00E50A0C" w14:paraId="4DFDE1C5" w14:textId="77777777" w:rsidTr="00E74CFF">
        <w:trPr>
          <w:cantSplit/>
          <w:trHeight w:val="70"/>
          <w:tblHeader/>
        </w:trPr>
        <w:tc>
          <w:tcPr>
            <w:tcW w:w="2329" w:type="dxa"/>
          </w:tcPr>
          <w:p w14:paraId="3DC1E38C" w14:textId="77777777" w:rsidR="009B3313" w:rsidRPr="00E50A0C" w:rsidRDefault="009B3313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070" w:type="dxa"/>
          </w:tcPr>
          <w:p w14:paraId="52433A64" w14:textId="77777777" w:rsidR="009B3313" w:rsidRPr="00E50A0C" w:rsidRDefault="009B3313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75" w:type="dxa"/>
            <w:gridSpan w:val="2"/>
          </w:tcPr>
          <w:p w14:paraId="7823E192" w14:textId="77777777" w:rsidR="009B3313" w:rsidRPr="00E50A0C" w:rsidRDefault="009B3313" w:rsidP="009F1E9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1980" w:type="dxa"/>
            <w:gridSpan w:val="3"/>
          </w:tcPr>
          <w:p w14:paraId="139196AD" w14:textId="77777777" w:rsidR="009B3313" w:rsidRPr="00E50A0C" w:rsidRDefault="009B3313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34E2F68" w14:textId="77777777" w:rsidR="009B3313" w:rsidRPr="00E50A0C" w:rsidRDefault="009B3313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05" w:type="dxa"/>
            <w:gridSpan w:val="3"/>
          </w:tcPr>
          <w:p w14:paraId="797D8A56" w14:textId="77777777" w:rsidR="009B3313" w:rsidRPr="00E50A0C" w:rsidRDefault="009B3313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6030F21D" w14:textId="77777777" w:rsidR="009B3313" w:rsidRPr="00E50A0C" w:rsidRDefault="009B3313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112" w:type="dxa"/>
            <w:gridSpan w:val="3"/>
          </w:tcPr>
          <w:p w14:paraId="50C51987" w14:textId="77777777" w:rsidR="009B3313" w:rsidRPr="00E50A0C" w:rsidRDefault="009B3313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มูลค่าตาม</w:t>
            </w:r>
          </w:p>
        </w:tc>
        <w:tc>
          <w:tcPr>
            <w:tcW w:w="187" w:type="dxa"/>
          </w:tcPr>
          <w:p w14:paraId="34712576" w14:textId="77777777" w:rsidR="009B3313" w:rsidRPr="00E50A0C" w:rsidRDefault="009B3313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73" w:type="dxa"/>
            <w:gridSpan w:val="3"/>
          </w:tcPr>
          <w:p w14:paraId="73B6FC67" w14:textId="77777777" w:rsidR="009B3313" w:rsidRPr="00E50A0C" w:rsidRDefault="000C778D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61" w:right="-110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เงินปันผลรับ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สำหรับงวด</w:t>
            </w:r>
          </w:p>
        </w:tc>
      </w:tr>
      <w:tr w:rsidR="009B3313" w:rsidRPr="00E50A0C" w14:paraId="42C098A0" w14:textId="77777777" w:rsidTr="00E74CFF">
        <w:trPr>
          <w:cantSplit/>
          <w:trHeight w:val="371"/>
          <w:tblHeader/>
        </w:trPr>
        <w:tc>
          <w:tcPr>
            <w:tcW w:w="2329" w:type="dxa"/>
          </w:tcPr>
          <w:p w14:paraId="1FCB2134" w14:textId="77777777" w:rsidR="009B3313" w:rsidRPr="00E50A0C" w:rsidRDefault="009B3313" w:rsidP="004F157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2070" w:type="dxa"/>
          </w:tcPr>
          <w:p w14:paraId="4EC58B2D" w14:textId="77777777" w:rsidR="009B3313" w:rsidRPr="00E50A0C" w:rsidRDefault="009B3313" w:rsidP="00D4773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775" w:type="dxa"/>
            <w:gridSpan w:val="2"/>
          </w:tcPr>
          <w:p w14:paraId="0B791B89" w14:textId="77777777" w:rsidR="009B3313" w:rsidRPr="00E50A0C" w:rsidRDefault="009F1E9B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ความเป็น</w:t>
            </w:r>
            <w:r w:rsidR="009B3313"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เจ้าของ</w:t>
            </w:r>
          </w:p>
        </w:tc>
        <w:tc>
          <w:tcPr>
            <w:tcW w:w="1980" w:type="dxa"/>
            <w:gridSpan w:val="3"/>
          </w:tcPr>
          <w:p w14:paraId="4022169C" w14:textId="77777777" w:rsidR="009B3313" w:rsidRPr="00E50A0C" w:rsidRDefault="009B3313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76CA2F37" w14:textId="77777777" w:rsidR="009B3313" w:rsidRPr="00E50A0C" w:rsidRDefault="009B3313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05" w:type="dxa"/>
            <w:gridSpan w:val="3"/>
          </w:tcPr>
          <w:p w14:paraId="45825B4C" w14:textId="77777777" w:rsidR="009B3313" w:rsidRPr="00E50A0C" w:rsidRDefault="009B3313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5" w:type="dxa"/>
          </w:tcPr>
          <w:p w14:paraId="34F55870" w14:textId="77777777" w:rsidR="009B3313" w:rsidRPr="00E50A0C" w:rsidRDefault="009B3313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112" w:type="dxa"/>
            <w:gridSpan w:val="3"/>
          </w:tcPr>
          <w:p w14:paraId="434E94C2" w14:textId="77777777" w:rsidR="009B3313" w:rsidRPr="00E50A0C" w:rsidRDefault="009B3313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187" w:type="dxa"/>
          </w:tcPr>
          <w:p w14:paraId="38ADA8AC" w14:textId="77777777" w:rsidR="009B3313" w:rsidRPr="00E50A0C" w:rsidRDefault="009B3313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73" w:type="dxa"/>
            <w:gridSpan w:val="3"/>
          </w:tcPr>
          <w:p w14:paraId="792CB249" w14:textId="77777777" w:rsidR="009B3313" w:rsidRPr="00E50A0C" w:rsidRDefault="0044332D" w:rsidP="000E098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เก้าเดือน</w:t>
            </w:r>
            <w:r w:rsidR="000C778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</w:tr>
      <w:tr w:rsidR="00DE27DB" w:rsidRPr="00E50A0C" w14:paraId="36DCCD01" w14:textId="77777777" w:rsidTr="00E74CFF">
        <w:trPr>
          <w:cantSplit/>
          <w:trHeight w:val="70"/>
          <w:tblHeader/>
        </w:trPr>
        <w:tc>
          <w:tcPr>
            <w:tcW w:w="2329" w:type="dxa"/>
          </w:tcPr>
          <w:p w14:paraId="71AC0092" w14:textId="77777777" w:rsidR="00DE27DB" w:rsidRPr="00E50A0C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070" w:type="dxa"/>
          </w:tcPr>
          <w:p w14:paraId="6E9EE80F" w14:textId="77777777" w:rsidR="00DE27DB" w:rsidRPr="00E50A0C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5" w:type="dxa"/>
          </w:tcPr>
          <w:p w14:paraId="61396D93" w14:textId="541DB6FB" w:rsidR="00DE27DB" w:rsidRPr="00E50A0C" w:rsidRDefault="00B45AFE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5AF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30</w:t>
            </w:r>
            <w:r w:rsidR="0044332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900" w:type="dxa"/>
          </w:tcPr>
          <w:p w14:paraId="732D906B" w14:textId="3257FADE" w:rsidR="00DE27DB" w:rsidRPr="00E50A0C" w:rsidRDefault="00B45AFE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45AF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31</w:t>
            </w:r>
            <w:r w:rsidR="00DE27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900" w:type="dxa"/>
          </w:tcPr>
          <w:p w14:paraId="360A47EA" w14:textId="402EC84C" w:rsidR="00DE27DB" w:rsidRPr="00E50A0C" w:rsidRDefault="00B45AFE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5AF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30</w:t>
            </w:r>
            <w:r w:rsidR="0044332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98" w:type="dxa"/>
          </w:tcPr>
          <w:p w14:paraId="4375BD57" w14:textId="77777777" w:rsidR="00DE27DB" w:rsidRPr="00E50A0C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2" w:type="dxa"/>
          </w:tcPr>
          <w:p w14:paraId="16ED8A93" w14:textId="4F87704B" w:rsidR="00DE27DB" w:rsidRPr="00E50A0C" w:rsidRDefault="00B45AFE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45AF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31</w:t>
            </w:r>
            <w:r w:rsidR="00DE27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31E9E652" w14:textId="77777777" w:rsidR="00DE27DB" w:rsidRPr="00E50A0C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5" w:type="dxa"/>
          </w:tcPr>
          <w:p w14:paraId="7535A51D" w14:textId="33BBEEAC" w:rsidR="00DE27DB" w:rsidRPr="00E50A0C" w:rsidRDefault="00B45AFE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5AF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30</w:t>
            </w:r>
            <w:r w:rsidR="0044332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5" w:type="dxa"/>
          </w:tcPr>
          <w:p w14:paraId="260C34C2" w14:textId="77777777" w:rsidR="00DE27DB" w:rsidRPr="00E50A0C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5" w:type="dxa"/>
          </w:tcPr>
          <w:p w14:paraId="3D50CD9E" w14:textId="084F457E" w:rsidR="00DE27DB" w:rsidRPr="00E50A0C" w:rsidRDefault="00B45AFE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45AF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31</w:t>
            </w:r>
            <w:r w:rsidR="00DE27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85" w:type="dxa"/>
          </w:tcPr>
          <w:p w14:paraId="5FED09C0" w14:textId="77777777" w:rsidR="00DE27DB" w:rsidRPr="00E50A0C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37" w:type="dxa"/>
          </w:tcPr>
          <w:p w14:paraId="239C0569" w14:textId="2278C796" w:rsidR="00DE27DB" w:rsidRPr="00E50A0C" w:rsidRDefault="00B45AFE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14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5AF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30</w:t>
            </w:r>
            <w:r w:rsidR="0044332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78" w:type="dxa"/>
          </w:tcPr>
          <w:p w14:paraId="33884DE2" w14:textId="77777777" w:rsidR="00DE27DB" w:rsidRPr="00E50A0C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14:paraId="0F20AE8C" w14:textId="2B88862F" w:rsidR="00DE27DB" w:rsidRPr="00E50A0C" w:rsidRDefault="00B45AFE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45AF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31</w:t>
            </w:r>
            <w:r w:rsidR="00DE27D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87" w:type="dxa"/>
          </w:tcPr>
          <w:p w14:paraId="73D4E35C" w14:textId="77777777" w:rsidR="00DE27DB" w:rsidRPr="00E50A0C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3" w:type="dxa"/>
          </w:tcPr>
          <w:p w14:paraId="49232A98" w14:textId="66E4B70E" w:rsidR="00DE27DB" w:rsidRPr="00E50A0C" w:rsidRDefault="00B45AFE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5AF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30</w:t>
            </w:r>
            <w:r w:rsidR="0044332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78" w:type="dxa"/>
          </w:tcPr>
          <w:p w14:paraId="6525F1E4" w14:textId="77777777" w:rsidR="00DE27DB" w:rsidRPr="00E50A0C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14:paraId="7BBDAE83" w14:textId="5607E575" w:rsidR="00DE27DB" w:rsidRPr="00E50A0C" w:rsidRDefault="00B45AFE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5AF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30</w:t>
            </w:r>
            <w:r w:rsidR="0044332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</w:tr>
      <w:tr w:rsidR="00DE27DB" w:rsidRPr="00E50A0C" w14:paraId="2ACCE853" w14:textId="77777777" w:rsidTr="00E74CFF">
        <w:trPr>
          <w:cantSplit/>
          <w:trHeight w:val="70"/>
          <w:tblHeader/>
        </w:trPr>
        <w:tc>
          <w:tcPr>
            <w:tcW w:w="2329" w:type="dxa"/>
          </w:tcPr>
          <w:p w14:paraId="4FB16B1D" w14:textId="77777777" w:rsidR="00DE27DB" w:rsidRPr="00E50A0C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070" w:type="dxa"/>
          </w:tcPr>
          <w:p w14:paraId="646729E0" w14:textId="77777777" w:rsidR="00DE27DB" w:rsidRPr="00E50A0C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5" w:type="dxa"/>
          </w:tcPr>
          <w:p w14:paraId="64BE5741" w14:textId="5496C741" w:rsidR="00DE27DB" w:rsidRPr="00E50A0C" w:rsidRDefault="00B45AFE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5AF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900" w:type="dxa"/>
          </w:tcPr>
          <w:p w14:paraId="7526537E" w14:textId="567282EC" w:rsidR="00DE27DB" w:rsidRPr="00813BC1" w:rsidRDefault="00B45AFE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900" w:type="dxa"/>
          </w:tcPr>
          <w:p w14:paraId="5A5E04C7" w14:textId="55A6850D" w:rsidR="00DE27DB" w:rsidRPr="00E50A0C" w:rsidRDefault="00B45AFE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5AF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98" w:type="dxa"/>
          </w:tcPr>
          <w:p w14:paraId="63EA37CF" w14:textId="77777777" w:rsidR="00DE27DB" w:rsidRPr="00813BC1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82" w:type="dxa"/>
          </w:tcPr>
          <w:p w14:paraId="2B6BE128" w14:textId="0E5F074C" w:rsidR="00DE27DB" w:rsidRPr="00813BC1" w:rsidRDefault="00B45AFE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Pr="00B45AF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64A99704" w14:textId="77777777" w:rsidR="00DE27DB" w:rsidRPr="00813BC1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25" w:type="dxa"/>
          </w:tcPr>
          <w:p w14:paraId="59136C56" w14:textId="0B3CE55B" w:rsidR="00DE27DB" w:rsidRPr="00E50A0C" w:rsidRDefault="00B45AFE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5AF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5" w:type="dxa"/>
          </w:tcPr>
          <w:p w14:paraId="5930110F" w14:textId="77777777" w:rsidR="00DE27DB" w:rsidRPr="00813BC1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5" w:type="dxa"/>
          </w:tcPr>
          <w:p w14:paraId="240B42EB" w14:textId="326EF2BC" w:rsidR="00DE27DB" w:rsidRPr="00813BC1" w:rsidRDefault="00B45AFE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Pr="00B45AF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5" w:type="dxa"/>
          </w:tcPr>
          <w:p w14:paraId="5F12FC5F" w14:textId="77777777" w:rsidR="00DE27DB" w:rsidRPr="00813BC1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37" w:type="dxa"/>
          </w:tcPr>
          <w:p w14:paraId="7668C1E4" w14:textId="5A502618" w:rsidR="00DE27DB" w:rsidRPr="00E50A0C" w:rsidRDefault="00B45AFE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5AF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2BE351EC" w14:textId="77777777" w:rsidR="00DE27DB" w:rsidRPr="00813BC1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</w:tcPr>
          <w:p w14:paraId="4ACA9B95" w14:textId="1D0E1E22" w:rsidR="00DE27DB" w:rsidRPr="00813BC1" w:rsidRDefault="00B45AFE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Pr="00B45AF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7" w:type="dxa"/>
          </w:tcPr>
          <w:p w14:paraId="59BF7C98" w14:textId="77777777" w:rsidR="00DE27DB" w:rsidRPr="00813BC1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3" w:type="dxa"/>
          </w:tcPr>
          <w:p w14:paraId="221BA86A" w14:textId="78ED82CB" w:rsidR="00DE27DB" w:rsidRPr="00E50A0C" w:rsidRDefault="00B45AFE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5AF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1A18B224" w14:textId="77777777" w:rsidR="00DE27DB" w:rsidRPr="00813BC1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14:paraId="4076DB6E" w14:textId="370035A6" w:rsidR="00DE27DB" w:rsidRPr="00813BC1" w:rsidRDefault="00B45AFE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Pr="00B45AF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1</w:t>
            </w:r>
          </w:p>
        </w:tc>
      </w:tr>
      <w:tr w:rsidR="00DE27DB" w:rsidRPr="00E50A0C" w14:paraId="502E9B64" w14:textId="77777777" w:rsidTr="00A5722B">
        <w:trPr>
          <w:cantSplit/>
        </w:trPr>
        <w:tc>
          <w:tcPr>
            <w:tcW w:w="2329" w:type="dxa"/>
            <w:vAlign w:val="bottom"/>
          </w:tcPr>
          <w:p w14:paraId="11F97812" w14:textId="77777777" w:rsidR="00DE27DB" w:rsidRPr="008861D2" w:rsidRDefault="00DE27DB" w:rsidP="00DE27D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vAlign w:val="bottom"/>
          </w:tcPr>
          <w:p w14:paraId="2A7FFBB2" w14:textId="77777777" w:rsidR="00DE27DB" w:rsidRPr="008861D2" w:rsidRDefault="00DE27DB" w:rsidP="00DE27D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gridSpan w:val="2"/>
            <w:vAlign w:val="bottom"/>
          </w:tcPr>
          <w:p w14:paraId="0AE79523" w14:textId="77777777" w:rsidR="00DE27DB" w:rsidRPr="00E50A0C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E50A0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(ร้อยละ</w:t>
            </w:r>
            <w:r w:rsidRPr="00E50A0C"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  <w:t>)</w:t>
            </w:r>
          </w:p>
        </w:tc>
        <w:tc>
          <w:tcPr>
            <w:tcW w:w="8622" w:type="dxa"/>
            <w:gridSpan w:val="15"/>
            <w:vAlign w:val="bottom"/>
          </w:tcPr>
          <w:p w14:paraId="71511F67" w14:textId="77777777" w:rsidR="00DE27DB" w:rsidRPr="00E50A0C" w:rsidRDefault="00DE27DB" w:rsidP="00DE27D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  <w:r w:rsidRPr="00E50A0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9F1E9B" w:rsidRPr="00E50A0C" w14:paraId="34676C92" w14:textId="77777777" w:rsidTr="00E74CFF">
        <w:trPr>
          <w:cantSplit/>
        </w:trPr>
        <w:tc>
          <w:tcPr>
            <w:tcW w:w="2329" w:type="dxa"/>
          </w:tcPr>
          <w:p w14:paraId="270C379A" w14:textId="77777777" w:rsidR="009F1E9B" w:rsidRPr="0093777F" w:rsidRDefault="009F1E9B" w:rsidP="009F1E9B">
            <w:pPr>
              <w:tabs>
                <w:tab w:val="clear" w:pos="227"/>
                <w:tab w:val="left" w:pos="180"/>
                <w:tab w:val="left" w:pos="540"/>
              </w:tabs>
              <w:spacing w:line="240" w:lineRule="auto"/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E50A0C">
              <w:rPr>
                <w:rFonts w:ascii="Angsana New" w:hAnsi="Angsana New"/>
                <w:sz w:val="26"/>
                <w:szCs w:val="26"/>
                <w:cs/>
              </w:rPr>
              <w:t>บริษัท โยมิอูริ-เนชั่น อินฟอร์มเมชั่น</w:t>
            </w:r>
            <w:r w:rsidRPr="00E50A0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50A0C">
              <w:rPr>
                <w:rFonts w:ascii="Angsana New" w:hAnsi="Angsana New"/>
                <w:sz w:val="26"/>
                <w:szCs w:val="26"/>
                <w:cs/>
              </w:rPr>
              <w:t>เซอร์วิส จำกัด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070" w:type="dxa"/>
            <w:vAlign w:val="bottom"/>
          </w:tcPr>
          <w:p w14:paraId="1ABDD47B" w14:textId="77777777" w:rsidR="009F1E9B" w:rsidRPr="00E50A0C" w:rsidRDefault="009F1E9B" w:rsidP="009F1E9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50A0C">
              <w:rPr>
                <w:rFonts w:ascii="Angsana New" w:hAnsi="Angsana New"/>
                <w:sz w:val="26"/>
                <w:szCs w:val="26"/>
                <w:cs/>
              </w:rPr>
              <w:t>ตัวแทนขายโฆษณา</w:t>
            </w:r>
          </w:p>
        </w:tc>
        <w:tc>
          <w:tcPr>
            <w:tcW w:w="875" w:type="dxa"/>
            <w:vAlign w:val="bottom"/>
          </w:tcPr>
          <w:p w14:paraId="7F8D3BBC" w14:textId="06103717" w:rsidR="009F1E9B" w:rsidRPr="00E50A0C" w:rsidRDefault="00B45AFE" w:rsidP="009F1E9B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45</w:t>
            </w:r>
            <w:r w:rsidR="00900E8A">
              <w:rPr>
                <w:rFonts w:ascii="Angsana New" w:hAnsi="Angsana New" w:cs="Angsana New"/>
                <w:sz w:val="26"/>
                <w:szCs w:val="26"/>
                <w:lang w:bidi="th-TH"/>
              </w:rPr>
              <w:t>.</w:t>
            </w: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00" w:type="dxa"/>
            <w:vAlign w:val="bottom"/>
          </w:tcPr>
          <w:p w14:paraId="68399F52" w14:textId="4D0B9579" w:rsidR="009F1E9B" w:rsidRPr="00E50A0C" w:rsidRDefault="00B45AFE" w:rsidP="009F1E9B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45</w:t>
            </w:r>
            <w:r w:rsidR="009F1E9B"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.</w:t>
            </w: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900" w:type="dxa"/>
            <w:vAlign w:val="bottom"/>
          </w:tcPr>
          <w:p w14:paraId="05A1E8BB" w14:textId="344BBEDB" w:rsidR="009F1E9B" w:rsidRPr="00E50A0C" w:rsidRDefault="00B45AFE" w:rsidP="007A6F80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  <w:r w:rsidR="00900E8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98" w:type="dxa"/>
            <w:vAlign w:val="bottom"/>
          </w:tcPr>
          <w:p w14:paraId="2F69FC8A" w14:textId="77777777" w:rsidR="009F1E9B" w:rsidRPr="00E50A0C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2" w:type="dxa"/>
            <w:vAlign w:val="bottom"/>
          </w:tcPr>
          <w:p w14:paraId="100A133A" w14:textId="3FCECD95" w:rsidR="009F1E9B" w:rsidRPr="00E50A0C" w:rsidRDefault="00B45AFE" w:rsidP="007A6F80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  <w:r w:rsidR="009F1E9B" w:rsidRPr="00E50A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6D904A6B" w14:textId="77777777" w:rsidR="009F1E9B" w:rsidRPr="00E50A0C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25" w:type="dxa"/>
            <w:vAlign w:val="bottom"/>
          </w:tcPr>
          <w:p w14:paraId="5383ED78" w14:textId="4EAC365F" w:rsidR="009F1E9B" w:rsidRPr="00075996" w:rsidRDefault="00B45AFE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="00900E8A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800</w:t>
            </w:r>
          </w:p>
        </w:tc>
        <w:tc>
          <w:tcPr>
            <w:tcW w:w="185" w:type="dxa"/>
            <w:vAlign w:val="bottom"/>
          </w:tcPr>
          <w:p w14:paraId="073A0584" w14:textId="77777777" w:rsidR="009F1E9B" w:rsidRPr="00E50A0C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95" w:type="dxa"/>
            <w:vAlign w:val="bottom"/>
          </w:tcPr>
          <w:p w14:paraId="57F2422A" w14:textId="1F431CAE" w:rsidR="009F1E9B" w:rsidRPr="00075996" w:rsidRDefault="00B45AFE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="009F1E9B" w:rsidRPr="00075996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800</w:t>
            </w:r>
          </w:p>
        </w:tc>
        <w:tc>
          <w:tcPr>
            <w:tcW w:w="185" w:type="dxa"/>
            <w:vAlign w:val="bottom"/>
          </w:tcPr>
          <w:p w14:paraId="03E11B5B" w14:textId="77777777" w:rsidR="009F1E9B" w:rsidRPr="00075996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37" w:type="dxa"/>
            <w:vAlign w:val="bottom"/>
          </w:tcPr>
          <w:p w14:paraId="6DE31A38" w14:textId="5B901276" w:rsidR="009F1E9B" w:rsidRPr="00075996" w:rsidRDefault="00B45AFE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</w:t>
            </w:r>
            <w:r w:rsidR="00900E8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397</w:t>
            </w:r>
          </w:p>
        </w:tc>
        <w:tc>
          <w:tcPr>
            <w:tcW w:w="178" w:type="dxa"/>
            <w:vAlign w:val="bottom"/>
          </w:tcPr>
          <w:p w14:paraId="3C71BDF8" w14:textId="77777777" w:rsidR="009F1E9B" w:rsidRPr="00075996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7" w:type="dxa"/>
            <w:vAlign w:val="bottom"/>
          </w:tcPr>
          <w:p w14:paraId="7291B506" w14:textId="2E0B190E" w:rsidR="009F1E9B" w:rsidRPr="00075996" w:rsidRDefault="00B45AFE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</w:t>
            </w:r>
            <w:r w:rsidR="009F1E9B" w:rsidRPr="0007599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397</w:t>
            </w:r>
          </w:p>
        </w:tc>
        <w:tc>
          <w:tcPr>
            <w:tcW w:w="187" w:type="dxa"/>
            <w:vAlign w:val="bottom"/>
          </w:tcPr>
          <w:p w14:paraId="5ADA9087" w14:textId="77777777" w:rsidR="009F1E9B" w:rsidRPr="00075996" w:rsidRDefault="009F1E9B" w:rsidP="009F1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0DE773DF" w14:textId="77777777" w:rsidR="009F1E9B" w:rsidRPr="00075996" w:rsidRDefault="00900E8A" w:rsidP="009F1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0354E9EA" w14:textId="77777777" w:rsidR="009F1E9B" w:rsidRPr="00075996" w:rsidRDefault="009F1E9B" w:rsidP="009F1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6B9E5673" w14:textId="77777777" w:rsidR="009F1E9B" w:rsidRPr="00075996" w:rsidRDefault="009F1E9B" w:rsidP="009F1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599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F1E9B" w:rsidRPr="00E50A0C" w14:paraId="377F478B" w14:textId="77777777" w:rsidTr="00E74CFF">
        <w:trPr>
          <w:cantSplit/>
        </w:trPr>
        <w:tc>
          <w:tcPr>
            <w:tcW w:w="2329" w:type="dxa"/>
          </w:tcPr>
          <w:p w14:paraId="7EBCF214" w14:textId="77777777" w:rsidR="009F1E9B" w:rsidRPr="0003470F" w:rsidRDefault="009F1E9B" w:rsidP="009F1E9B">
            <w:pPr>
              <w:tabs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070" w:type="dxa"/>
            <w:vAlign w:val="bottom"/>
          </w:tcPr>
          <w:p w14:paraId="319FEFB0" w14:textId="77777777" w:rsidR="009F1E9B" w:rsidRPr="0003470F" w:rsidRDefault="009F1E9B" w:rsidP="009F1E9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875" w:type="dxa"/>
            <w:vAlign w:val="bottom"/>
          </w:tcPr>
          <w:p w14:paraId="5FBB07AE" w14:textId="77777777" w:rsidR="009F1E9B" w:rsidRPr="0003470F" w:rsidRDefault="009F1E9B" w:rsidP="009F1E9B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52288C3" w14:textId="77777777" w:rsidR="009F1E9B" w:rsidRPr="0003470F" w:rsidRDefault="009F1E9B" w:rsidP="009F1E9B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8E55F8E" w14:textId="77777777" w:rsidR="009F1E9B" w:rsidRPr="0003470F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98" w:type="dxa"/>
            <w:vAlign w:val="bottom"/>
          </w:tcPr>
          <w:p w14:paraId="528FA5B3" w14:textId="77777777" w:rsidR="009F1E9B" w:rsidRPr="0003470F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882" w:type="dxa"/>
            <w:vAlign w:val="bottom"/>
          </w:tcPr>
          <w:p w14:paraId="6BD49912" w14:textId="77777777" w:rsidR="009F1E9B" w:rsidRPr="0003470F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6012799" w14:textId="77777777" w:rsidR="009F1E9B" w:rsidRPr="0003470F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925" w:type="dxa"/>
            <w:vAlign w:val="bottom"/>
          </w:tcPr>
          <w:p w14:paraId="0558ED54" w14:textId="77777777" w:rsidR="009F1E9B" w:rsidRPr="0003470F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3F9573B3" w14:textId="77777777" w:rsidR="009F1E9B" w:rsidRPr="0003470F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895" w:type="dxa"/>
            <w:vAlign w:val="bottom"/>
          </w:tcPr>
          <w:p w14:paraId="63847F1B" w14:textId="77777777" w:rsidR="009F1E9B" w:rsidRPr="0003470F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6D0D09EB" w14:textId="77777777" w:rsidR="009F1E9B" w:rsidRPr="0003470F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1037" w:type="dxa"/>
            <w:vAlign w:val="bottom"/>
          </w:tcPr>
          <w:p w14:paraId="284277C8" w14:textId="77777777" w:rsidR="009F1E9B" w:rsidRPr="0003470F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8F9ED6E" w14:textId="77777777" w:rsidR="009F1E9B" w:rsidRPr="0003470F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897" w:type="dxa"/>
            <w:vAlign w:val="bottom"/>
          </w:tcPr>
          <w:p w14:paraId="47164A29" w14:textId="77777777" w:rsidR="009F1E9B" w:rsidRPr="0003470F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7" w:type="dxa"/>
            <w:vAlign w:val="bottom"/>
          </w:tcPr>
          <w:p w14:paraId="3D27DF63" w14:textId="77777777" w:rsidR="009F1E9B" w:rsidRPr="0003470F" w:rsidRDefault="009F1E9B" w:rsidP="009F1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3DB1A04C" w14:textId="77777777" w:rsidR="009F1E9B" w:rsidRPr="0003470F" w:rsidRDefault="009F1E9B" w:rsidP="009F1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78" w:type="dxa"/>
            <w:vAlign w:val="bottom"/>
          </w:tcPr>
          <w:p w14:paraId="625F5A73" w14:textId="77777777" w:rsidR="009F1E9B" w:rsidRPr="0003470F" w:rsidRDefault="009F1E9B" w:rsidP="009F1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02" w:type="dxa"/>
            <w:vAlign w:val="bottom"/>
          </w:tcPr>
          <w:p w14:paraId="7F1DDB9E" w14:textId="77777777" w:rsidR="009F1E9B" w:rsidRPr="0003470F" w:rsidRDefault="009F1E9B" w:rsidP="009F1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900E8A" w:rsidRPr="00E50A0C" w14:paraId="03F1693B" w14:textId="77777777" w:rsidTr="00E74CFF">
        <w:trPr>
          <w:cantSplit/>
        </w:trPr>
        <w:tc>
          <w:tcPr>
            <w:tcW w:w="2329" w:type="dxa"/>
          </w:tcPr>
          <w:p w14:paraId="28E85ED0" w14:textId="77777777" w:rsidR="00900E8A" w:rsidRPr="00075996" w:rsidRDefault="00900E8A" w:rsidP="00900E8A">
            <w:pPr>
              <w:tabs>
                <w:tab w:val="clear" w:pos="454"/>
                <w:tab w:val="left" w:pos="290"/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</w:rPr>
            </w:pPr>
            <w:r w:rsidRPr="00075996">
              <w:rPr>
                <w:rFonts w:ascii="Angsana New" w:hAnsi="Angsana New"/>
                <w:sz w:val="26"/>
                <w:szCs w:val="26"/>
                <w:cs/>
              </w:rPr>
              <w:t>บริษัท เนชั่น</w:t>
            </w:r>
            <w:r w:rsidRPr="0007599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75996">
              <w:rPr>
                <w:rFonts w:ascii="Angsana New" w:hAnsi="Angsana New"/>
                <w:sz w:val="26"/>
                <w:szCs w:val="26"/>
                <w:cs/>
              </w:rPr>
              <w:t>อินเตอร์</w:t>
            </w:r>
            <w:r w:rsidRPr="00075996">
              <w:rPr>
                <w:rFonts w:ascii="Angsana New" w:hAnsi="Angsana New" w:hint="cs"/>
                <w:sz w:val="26"/>
                <w:szCs w:val="26"/>
                <w:cs/>
              </w:rPr>
              <w:t>เนชั่น</w:t>
            </w:r>
            <w:r w:rsidRPr="00075996">
              <w:rPr>
                <w:rFonts w:ascii="Angsana New" w:hAnsi="Angsana New"/>
                <w:sz w:val="26"/>
                <w:szCs w:val="26"/>
              </w:rPr>
              <w:br/>
            </w:r>
            <w:r w:rsidRPr="00075996">
              <w:rPr>
                <w:rFonts w:ascii="Angsana New" w:hAnsi="Angsana New" w:hint="cs"/>
                <w:sz w:val="26"/>
                <w:szCs w:val="26"/>
                <w:cs/>
              </w:rPr>
              <w:t>แนล</w:t>
            </w:r>
            <w:r w:rsidRPr="00075996">
              <w:rPr>
                <w:rFonts w:ascii="Angsana New" w:hAnsi="Angsana New"/>
                <w:sz w:val="26"/>
                <w:szCs w:val="26"/>
                <w:cs/>
              </w:rPr>
              <w:t xml:space="preserve"> เอ็ดดูเทนเมนท์</w:t>
            </w:r>
          </w:p>
          <w:p w14:paraId="758A17B1" w14:textId="77777777" w:rsidR="00900E8A" w:rsidRPr="00075996" w:rsidRDefault="00900E8A" w:rsidP="00900E8A">
            <w:pPr>
              <w:tabs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075996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07599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75996">
              <w:rPr>
                <w:rFonts w:ascii="Angsana New" w:hAnsi="Angsan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2070" w:type="dxa"/>
            <w:vAlign w:val="bottom"/>
          </w:tcPr>
          <w:p w14:paraId="4DBBE21A" w14:textId="77777777" w:rsidR="00900E8A" w:rsidRPr="00075996" w:rsidRDefault="00900E8A" w:rsidP="00900E8A">
            <w:pPr>
              <w:tabs>
                <w:tab w:val="clear" w:pos="227"/>
                <w:tab w:val="left" w:pos="190"/>
                <w:tab w:val="left" w:pos="280"/>
                <w:tab w:val="left" w:pos="540"/>
              </w:tabs>
              <w:spacing w:line="240" w:lineRule="auto"/>
              <w:ind w:left="1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75996">
              <w:rPr>
                <w:rFonts w:ascii="Angsana New" w:hAnsi="Angsana New"/>
                <w:sz w:val="26"/>
                <w:szCs w:val="26"/>
                <w:cs/>
              </w:rPr>
              <w:t>นำเข้า ผลิตและจำหน่าย</w:t>
            </w:r>
            <w:r w:rsidRPr="00075996">
              <w:rPr>
                <w:rFonts w:ascii="Angsana New" w:hAnsi="Angsana New"/>
                <w:sz w:val="26"/>
                <w:szCs w:val="26"/>
                <w:cs/>
              </w:rPr>
              <w:br/>
              <w:t>ส</w:t>
            </w:r>
            <w:r w:rsidRPr="00075996">
              <w:rPr>
                <w:rFonts w:ascii="Angsana New" w:hAnsi="Angsana New" w:hint="cs"/>
                <w:sz w:val="26"/>
                <w:szCs w:val="26"/>
                <w:cs/>
              </w:rPr>
              <w:t>ื่อ</w:t>
            </w:r>
            <w:r w:rsidRPr="00075996">
              <w:rPr>
                <w:rFonts w:ascii="Angsana New" w:hAnsi="Angsana New"/>
                <w:sz w:val="26"/>
                <w:szCs w:val="26"/>
                <w:cs/>
              </w:rPr>
              <w:t>สิ่งพิมพ์ของในประเทศและต่างประเทศ ผลิตรายการโทรทัศน์ และให้บริการโฆษณาผ่านสื่อโทรทัศน์ สื่อดิจิตอล และการบริหารลิขสิทธิ์</w:t>
            </w:r>
          </w:p>
        </w:tc>
        <w:tc>
          <w:tcPr>
            <w:tcW w:w="875" w:type="dxa"/>
            <w:vAlign w:val="bottom"/>
          </w:tcPr>
          <w:p w14:paraId="3BDDE293" w14:textId="77777777" w:rsidR="00900E8A" w:rsidRPr="00E50A0C" w:rsidRDefault="00900E8A" w:rsidP="00900E8A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00" w:type="dxa"/>
            <w:vAlign w:val="bottom"/>
          </w:tcPr>
          <w:p w14:paraId="4A4A0728" w14:textId="34F85BDE" w:rsidR="00900E8A" w:rsidRPr="00E50A0C" w:rsidRDefault="00B45AFE" w:rsidP="00900E8A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45AF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</w:t>
            </w:r>
            <w:r w:rsidR="00900E8A" w:rsidRPr="00C81FB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B45AF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05</w:t>
            </w:r>
          </w:p>
        </w:tc>
        <w:tc>
          <w:tcPr>
            <w:tcW w:w="900" w:type="dxa"/>
            <w:vAlign w:val="bottom"/>
          </w:tcPr>
          <w:p w14:paraId="150156A3" w14:textId="77777777" w:rsidR="00900E8A" w:rsidRPr="00E50A0C" w:rsidRDefault="00900E8A" w:rsidP="00900E8A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8" w:type="dxa"/>
            <w:vAlign w:val="bottom"/>
          </w:tcPr>
          <w:p w14:paraId="6F655B2B" w14:textId="77777777" w:rsidR="00900E8A" w:rsidRPr="00E50A0C" w:rsidRDefault="00900E8A" w:rsidP="00900E8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2" w:type="dxa"/>
            <w:vAlign w:val="bottom"/>
          </w:tcPr>
          <w:p w14:paraId="1E67640E" w14:textId="5DB36AF5" w:rsidR="00900E8A" w:rsidRPr="00E50A0C" w:rsidRDefault="00B45AFE" w:rsidP="00900E8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365</w:t>
            </w:r>
            <w:r w:rsidR="00900E8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549</w:t>
            </w:r>
          </w:p>
        </w:tc>
        <w:tc>
          <w:tcPr>
            <w:tcW w:w="180" w:type="dxa"/>
            <w:vAlign w:val="bottom"/>
          </w:tcPr>
          <w:p w14:paraId="7F76220F" w14:textId="77777777" w:rsidR="00900E8A" w:rsidRPr="00E50A0C" w:rsidRDefault="00900E8A" w:rsidP="00900E8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vAlign w:val="bottom"/>
          </w:tcPr>
          <w:p w14:paraId="72058365" w14:textId="77777777" w:rsidR="00900E8A" w:rsidRPr="00E50A0C" w:rsidRDefault="00900E8A" w:rsidP="00900E8A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588EB3E6" w14:textId="77777777" w:rsidR="00900E8A" w:rsidRPr="005B3F25" w:rsidRDefault="00900E8A" w:rsidP="00900E8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75986248" w14:textId="2CE0C6A9" w:rsidR="00900E8A" w:rsidRPr="005B3F25" w:rsidRDefault="00B45AFE" w:rsidP="00900E8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169</w:t>
            </w:r>
            <w:r w:rsidR="00900E8A" w:rsidRPr="005B3F25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131</w:t>
            </w:r>
          </w:p>
        </w:tc>
        <w:tc>
          <w:tcPr>
            <w:tcW w:w="185" w:type="dxa"/>
            <w:vAlign w:val="bottom"/>
          </w:tcPr>
          <w:p w14:paraId="71FF5B4A" w14:textId="77777777" w:rsidR="00900E8A" w:rsidRPr="00E50A0C" w:rsidRDefault="00900E8A" w:rsidP="00900E8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6C5E1EE4" w14:textId="77777777" w:rsidR="00900E8A" w:rsidRPr="00E50A0C" w:rsidRDefault="00900E8A" w:rsidP="00900E8A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1D3F827" w14:textId="77777777" w:rsidR="00900E8A" w:rsidRPr="00AC5C4B" w:rsidRDefault="00900E8A" w:rsidP="00900E8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14:paraId="6BE3DC96" w14:textId="2BADD8A2" w:rsidR="00900E8A" w:rsidRPr="005B3F25" w:rsidRDefault="00B45AFE" w:rsidP="00900E8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167</w:t>
            </w:r>
            <w:r w:rsidR="00900E8A" w:rsidRPr="005B3F2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071</w:t>
            </w:r>
          </w:p>
        </w:tc>
        <w:tc>
          <w:tcPr>
            <w:tcW w:w="187" w:type="dxa"/>
            <w:vAlign w:val="bottom"/>
          </w:tcPr>
          <w:p w14:paraId="1F926067" w14:textId="77777777" w:rsidR="00900E8A" w:rsidRPr="00E50A0C" w:rsidRDefault="00900E8A" w:rsidP="00900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4D891746" w14:textId="77777777" w:rsidR="00900E8A" w:rsidRPr="00E50A0C" w:rsidRDefault="00900E8A" w:rsidP="00900E8A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F4EB9B0" w14:textId="77777777" w:rsidR="00900E8A" w:rsidRPr="007A6F80" w:rsidRDefault="00900E8A" w:rsidP="00900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2A3665F0" w14:textId="77777777" w:rsidR="00900E8A" w:rsidRPr="007A6F80" w:rsidRDefault="00900E8A" w:rsidP="00900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6F8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F1E9B" w:rsidRPr="00E50A0C" w14:paraId="4AFBF461" w14:textId="77777777" w:rsidTr="00E74CFF">
        <w:trPr>
          <w:cantSplit/>
        </w:trPr>
        <w:tc>
          <w:tcPr>
            <w:tcW w:w="2329" w:type="dxa"/>
          </w:tcPr>
          <w:p w14:paraId="5F5EA305" w14:textId="77777777" w:rsidR="009F1E9B" w:rsidRPr="00E50A0C" w:rsidRDefault="009F1E9B" w:rsidP="009F1E9B">
            <w:pPr>
              <w:tabs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70" w:type="dxa"/>
            <w:vAlign w:val="bottom"/>
          </w:tcPr>
          <w:p w14:paraId="4CA0E58F" w14:textId="77777777" w:rsidR="009F1E9B" w:rsidRPr="00E50A0C" w:rsidRDefault="009F1E9B" w:rsidP="009F1E9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5" w:type="dxa"/>
            <w:vAlign w:val="bottom"/>
          </w:tcPr>
          <w:p w14:paraId="53938A9F" w14:textId="77777777" w:rsidR="009F1E9B" w:rsidRPr="0009520F" w:rsidRDefault="009F1E9B" w:rsidP="009F1E9B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E39D046" w14:textId="77777777" w:rsidR="009F1E9B" w:rsidRPr="00E50A0C" w:rsidRDefault="009F1E9B" w:rsidP="009F1E9B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AF7F773" w14:textId="77777777" w:rsidR="009F1E9B" w:rsidRPr="00E50A0C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98" w:type="dxa"/>
            <w:vAlign w:val="bottom"/>
          </w:tcPr>
          <w:p w14:paraId="45DCF7CE" w14:textId="77777777" w:rsidR="009F1E9B" w:rsidRPr="00E50A0C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2" w:type="dxa"/>
            <w:vAlign w:val="bottom"/>
          </w:tcPr>
          <w:p w14:paraId="491B6B95" w14:textId="77777777" w:rsidR="009F1E9B" w:rsidRPr="00E50A0C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BFB137D" w14:textId="77777777" w:rsidR="009F1E9B" w:rsidRPr="00E50A0C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276C84" w14:textId="02240C00" w:rsidR="009F1E9B" w:rsidRPr="00E50A0C" w:rsidRDefault="00B45AFE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900E8A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800</w:t>
            </w:r>
          </w:p>
        </w:tc>
        <w:tc>
          <w:tcPr>
            <w:tcW w:w="185" w:type="dxa"/>
            <w:vAlign w:val="bottom"/>
          </w:tcPr>
          <w:p w14:paraId="457AD015" w14:textId="77777777" w:rsidR="009F1E9B" w:rsidRPr="00E50A0C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D7E16" w14:textId="11F8BBAB" w:rsidR="009F1E9B" w:rsidRPr="00E50A0C" w:rsidRDefault="00B45AFE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170</w:t>
            </w:r>
            <w:r w:rsidR="009F1E9B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931</w:t>
            </w:r>
          </w:p>
        </w:tc>
        <w:tc>
          <w:tcPr>
            <w:tcW w:w="185" w:type="dxa"/>
            <w:vAlign w:val="bottom"/>
          </w:tcPr>
          <w:p w14:paraId="362ADE45" w14:textId="77777777" w:rsidR="009F1E9B" w:rsidRPr="00E50A0C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DD376" w14:textId="3BCFEA99" w:rsidR="009F1E9B" w:rsidRPr="00AC5C4B" w:rsidRDefault="00B45AFE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</w:t>
            </w:r>
            <w:r w:rsidR="00900E8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397</w:t>
            </w:r>
          </w:p>
        </w:tc>
        <w:tc>
          <w:tcPr>
            <w:tcW w:w="178" w:type="dxa"/>
            <w:vAlign w:val="bottom"/>
          </w:tcPr>
          <w:p w14:paraId="32C619E7" w14:textId="77777777" w:rsidR="009F1E9B" w:rsidRPr="00AC5C4B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DC8A0F" w14:textId="545072C4" w:rsidR="009F1E9B" w:rsidRDefault="00B45AFE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188</w:t>
            </w:r>
            <w:r w:rsidR="009F1E9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468</w:t>
            </w:r>
          </w:p>
        </w:tc>
        <w:tc>
          <w:tcPr>
            <w:tcW w:w="187" w:type="dxa"/>
            <w:vAlign w:val="bottom"/>
          </w:tcPr>
          <w:p w14:paraId="4BA944CE" w14:textId="77777777" w:rsidR="009F1E9B" w:rsidRPr="00E50A0C" w:rsidRDefault="009F1E9B" w:rsidP="009F1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C16748" w14:textId="77777777" w:rsidR="009F1E9B" w:rsidRPr="00E50A0C" w:rsidRDefault="00900E8A" w:rsidP="009F1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11A403D6" w14:textId="77777777" w:rsidR="009F1E9B" w:rsidRPr="00E50A0C" w:rsidRDefault="009F1E9B" w:rsidP="009F1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33D194" w14:textId="77777777" w:rsidR="009F1E9B" w:rsidRPr="00E50A0C" w:rsidRDefault="009F1E9B" w:rsidP="009F1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3EDB105E" w14:textId="77777777" w:rsidR="003376F3" w:rsidRPr="00D4773B" w:rsidRDefault="003376F3" w:rsidP="00337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50FCBE6" w14:textId="77777777" w:rsidR="00D4773B" w:rsidRDefault="00D4773B" w:rsidP="008861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A0E2A04" w14:textId="77777777" w:rsidR="00FF6B1E" w:rsidRPr="008E7E32" w:rsidRDefault="00FF6B1E" w:rsidP="008E7E32">
      <w:pPr>
        <w:spacing w:line="240" w:lineRule="auto"/>
        <w:rPr>
          <w:sz w:val="2"/>
          <w:szCs w:val="2"/>
        </w:rPr>
      </w:pPr>
      <w:r>
        <w:br w:type="page"/>
      </w:r>
    </w:p>
    <w:tbl>
      <w:tblPr>
        <w:tblW w:w="15511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27"/>
        <w:gridCol w:w="1722"/>
        <w:gridCol w:w="899"/>
        <w:gridCol w:w="899"/>
        <w:gridCol w:w="882"/>
        <w:gridCol w:w="180"/>
        <w:gridCol w:w="900"/>
        <w:gridCol w:w="185"/>
        <w:gridCol w:w="882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891"/>
        <w:gridCol w:w="178"/>
        <w:gridCol w:w="886"/>
      </w:tblGrid>
      <w:tr w:rsidR="008861D2" w:rsidRPr="00E50A0C" w14:paraId="71FAC671" w14:textId="77777777" w:rsidTr="00B30167">
        <w:trPr>
          <w:cantSplit/>
          <w:trHeight w:val="70"/>
          <w:tblHeader/>
        </w:trPr>
        <w:tc>
          <w:tcPr>
            <w:tcW w:w="1427" w:type="dxa"/>
          </w:tcPr>
          <w:p w14:paraId="0C6ED836" w14:textId="77777777" w:rsidR="008861D2" w:rsidRPr="00E50A0C" w:rsidRDefault="00FF6B1E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rial" w:hAnsi="Arial" w:cs="Angsana New"/>
                <w:sz w:val="18"/>
                <w:szCs w:val="18"/>
                <w:lang w:val="en-US" w:bidi="th-TH"/>
              </w:rPr>
              <w:lastRenderedPageBreak/>
              <w:br w:type="page"/>
            </w:r>
            <w:r w:rsidR="008861D2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722" w:type="dxa"/>
          </w:tcPr>
          <w:p w14:paraId="136953BB" w14:textId="77777777"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357" w:type="dxa"/>
            <w:gridSpan w:val="21"/>
          </w:tcPr>
          <w:p w14:paraId="4ABDE4AE" w14:textId="77777777" w:rsidR="008861D2" w:rsidRPr="006553F3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61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6553F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861D2" w:rsidRPr="00E50A0C" w14:paraId="77072DBA" w14:textId="77777777" w:rsidTr="00B30167">
        <w:trPr>
          <w:cantSplit/>
          <w:trHeight w:val="70"/>
          <w:tblHeader/>
        </w:trPr>
        <w:tc>
          <w:tcPr>
            <w:tcW w:w="1427" w:type="dxa"/>
          </w:tcPr>
          <w:p w14:paraId="3C9BD815" w14:textId="77777777"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2" w:type="dxa"/>
          </w:tcPr>
          <w:p w14:paraId="41BD815C" w14:textId="77777777"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98" w:type="dxa"/>
            <w:gridSpan w:val="2"/>
          </w:tcPr>
          <w:p w14:paraId="1E187732" w14:textId="77777777" w:rsidR="008861D2" w:rsidRPr="00E50A0C" w:rsidRDefault="008861D2" w:rsidP="009F1E9B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1962" w:type="dxa"/>
            <w:gridSpan w:val="3"/>
          </w:tcPr>
          <w:p w14:paraId="2BA18BA9" w14:textId="77777777"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6F77ABB5" w14:textId="77777777"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2" w:type="dxa"/>
            <w:gridSpan w:val="3"/>
          </w:tcPr>
          <w:p w14:paraId="5D032C5F" w14:textId="77777777"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DCA2ED2" w14:textId="77777777"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30732739" w14:textId="77777777"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CB495FD" w14:textId="77777777"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46EAF469" w14:textId="77777777"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EAF3065" w14:textId="77777777"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55" w:type="dxa"/>
            <w:gridSpan w:val="3"/>
          </w:tcPr>
          <w:p w14:paraId="61E05AC5" w14:textId="77777777"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61" w:right="-110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เงินปันผลรับ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สำหรับงวด</w:t>
            </w:r>
          </w:p>
        </w:tc>
      </w:tr>
      <w:tr w:rsidR="008861D2" w:rsidRPr="00E50A0C" w14:paraId="3ACE42DB" w14:textId="77777777" w:rsidTr="00B30167">
        <w:trPr>
          <w:cantSplit/>
          <w:trHeight w:val="70"/>
          <w:tblHeader/>
        </w:trPr>
        <w:tc>
          <w:tcPr>
            <w:tcW w:w="1427" w:type="dxa"/>
          </w:tcPr>
          <w:p w14:paraId="69722391" w14:textId="77777777"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722" w:type="dxa"/>
          </w:tcPr>
          <w:p w14:paraId="5ACB5A33" w14:textId="77777777"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798" w:type="dxa"/>
            <w:gridSpan w:val="2"/>
          </w:tcPr>
          <w:p w14:paraId="46503F47" w14:textId="77777777" w:rsidR="008861D2" w:rsidRPr="00E50A0C" w:rsidRDefault="009F1E9B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ความเป็น</w:t>
            </w:r>
            <w:r w:rsidR="008861D2"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เจ้าของ</w:t>
            </w:r>
          </w:p>
        </w:tc>
        <w:tc>
          <w:tcPr>
            <w:tcW w:w="1962" w:type="dxa"/>
            <w:gridSpan w:val="3"/>
          </w:tcPr>
          <w:p w14:paraId="0F985E16" w14:textId="77777777"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</w:tcPr>
          <w:p w14:paraId="635E3CEB" w14:textId="77777777"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62" w:type="dxa"/>
            <w:gridSpan w:val="3"/>
          </w:tcPr>
          <w:p w14:paraId="3153F5CA" w14:textId="77777777"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D0907DE" w14:textId="77777777"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5E7FC669" w14:textId="77777777"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66EB803C" w14:textId="77777777"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73A372AF" w14:textId="77777777" w:rsidR="008861D2" w:rsidRPr="008861D2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ราคาทุน 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80" w:type="dxa"/>
          </w:tcPr>
          <w:p w14:paraId="60738B33" w14:textId="77777777" w:rsidR="008861D2" w:rsidRPr="00E50A0C" w:rsidRDefault="008861D2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55" w:type="dxa"/>
            <w:gridSpan w:val="3"/>
          </w:tcPr>
          <w:p w14:paraId="4BB00575" w14:textId="77777777" w:rsidR="008861D2" w:rsidRPr="00E50A0C" w:rsidRDefault="0044332D" w:rsidP="00E049A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เก้าเดือน</w:t>
            </w:r>
            <w:r w:rsidR="008861D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</w:tr>
      <w:tr w:rsidR="007B42C9" w:rsidRPr="00E50A0C" w14:paraId="1A3E9753" w14:textId="77777777" w:rsidTr="00B30167">
        <w:trPr>
          <w:cantSplit/>
          <w:trHeight w:val="70"/>
          <w:tblHeader/>
        </w:trPr>
        <w:tc>
          <w:tcPr>
            <w:tcW w:w="1427" w:type="dxa"/>
          </w:tcPr>
          <w:p w14:paraId="15E78DDF" w14:textId="77777777"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2" w:type="dxa"/>
          </w:tcPr>
          <w:p w14:paraId="6F3A7455" w14:textId="77777777"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9" w:type="dxa"/>
          </w:tcPr>
          <w:p w14:paraId="308DD64B" w14:textId="6CD84C73" w:rsidR="007B42C9" w:rsidRPr="00E50A0C" w:rsidRDefault="00B45AFE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5AF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30</w:t>
            </w:r>
            <w:r w:rsidR="0044332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899" w:type="dxa"/>
          </w:tcPr>
          <w:p w14:paraId="4C62C700" w14:textId="63B2E8B8" w:rsidR="007B42C9" w:rsidRPr="00E50A0C" w:rsidRDefault="00B45AFE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45AF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31</w:t>
            </w:r>
            <w:r w:rsidR="007B42C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882" w:type="dxa"/>
          </w:tcPr>
          <w:p w14:paraId="047916FB" w14:textId="482814AA" w:rsidR="007B42C9" w:rsidRPr="00E50A0C" w:rsidRDefault="00B45AFE" w:rsidP="007B42C9">
            <w:pPr>
              <w:pStyle w:val="acctfourfigures"/>
              <w:tabs>
                <w:tab w:val="clear" w:pos="765"/>
              </w:tabs>
              <w:spacing w:line="240" w:lineRule="auto"/>
              <w:ind w:left="-57" w:right="-95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5AF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30</w:t>
            </w:r>
            <w:r w:rsidR="0044332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14:paraId="347355B4" w14:textId="77777777"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7ABAEE9" w14:textId="6DE36C24" w:rsidR="007B42C9" w:rsidRPr="00E50A0C" w:rsidRDefault="00B45AFE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45AF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31</w:t>
            </w:r>
            <w:r w:rsidR="007B42C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85" w:type="dxa"/>
          </w:tcPr>
          <w:p w14:paraId="2061F64A" w14:textId="77777777"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2" w:type="dxa"/>
          </w:tcPr>
          <w:p w14:paraId="69323FF5" w14:textId="4FFFD863" w:rsidR="007B42C9" w:rsidRPr="00E50A0C" w:rsidRDefault="00B45AFE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5AF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30</w:t>
            </w:r>
            <w:r w:rsidR="0044332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14:paraId="47CC9A5B" w14:textId="77777777"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F4A74AC" w14:textId="6AABFFF5" w:rsidR="007B42C9" w:rsidRPr="00E50A0C" w:rsidRDefault="00B45AFE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45AF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31</w:t>
            </w:r>
            <w:r w:rsidR="007B42C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366A9545" w14:textId="77777777"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31ED470B" w14:textId="6AA6BA57" w:rsidR="007B42C9" w:rsidRPr="00E50A0C" w:rsidRDefault="00B45AFE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5AF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30</w:t>
            </w:r>
            <w:r w:rsidR="0044332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14:paraId="76CB35B4" w14:textId="77777777"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CD829E2" w14:textId="58606EA9" w:rsidR="007B42C9" w:rsidRPr="00E50A0C" w:rsidRDefault="00B45AFE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45AF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31</w:t>
            </w:r>
            <w:r w:rsidR="007B42C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3BCBA7BB" w14:textId="77777777"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0EEE88AE" w14:textId="6B50C472" w:rsidR="007B42C9" w:rsidRPr="00E50A0C" w:rsidRDefault="00B45AFE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5AF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30</w:t>
            </w:r>
            <w:r w:rsidR="0044332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14:paraId="6FFE2338" w14:textId="77777777"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39A1B66" w14:textId="4BA80E49" w:rsidR="007B42C9" w:rsidRPr="00E50A0C" w:rsidRDefault="00B45AFE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45AF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31</w:t>
            </w:r>
            <w:r w:rsidR="007B42C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4A19DBDD" w14:textId="77777777"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5D1495E2" w14:textId="0A3170E1" w:rsidR="007B42C9" w:rsidRPr="00E50A0C" w:rsidRDefault="00B45AFE" w:rsidP="007B42C9">
            <w:pPr>
              <w:pStyle w:val="acctfourfigures"/>
              <w:tabs>
                <w:tab w:val="clear" w:pos="765"/>
              </w:tabs>
              <w:spacing w:line="240" w:lineRule="auto"/>
              <w:ind w:left="-125" w:right="-10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5AF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30</w:t>
            </w:r>
            <w:r w:rsidR="0044332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78" w:type="dxa"/>
          </w:tcPr>
          <w:p w14:paraId="79C6EED1" w14:textId="77777777" w:rsidR="007B42C9" w:rsidRPr="00E50A0C" w:rsidRDefault="007B42C9" w:rsidP="007B42C9">
            <w:pPr>
              <w:pStyle w:val="acctfourfigures"/>
              <w:tabs>
                <w:tab w:val="clear" w:pos="765"/>
              </w:tabs>
              <w:spacing w:line="240" w:lineRule="auto"/>
              <w:ind w:left="-125" w:right="-1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1" w:type="dxa"/>
          </w:tcPr>
          <w:p w14:paraId="5FC4C175" w14:textId="6D2A179C" w:rsidR="007B42C9" w:rsidRPr="00E50A0C" w:rsidRDefault="00B45AFE" w:rsidP="007B42C9">
            <w:pPr>
              <w:pStyle w:val="acctfourfigures"/>
              <w:tabs>
                <w:tab w:val="clear" w:pos="765"/>
              </w:tabs>
              <w:spacing w:line="240" w:lineRule="auto"/>
              <w:ind w:left="-125" w:right="-10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5AF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30</w:t>
            </w:r>
            <w:r w:rsidR="0044332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</w:tr>
      <w:tr w:rsidR="007B42C9" w:rsidRPr="00E50A0C" w14:paraId="2FA765D7" w14:textId="77777777" w:rsidTr="00B30167">
        <w:trPr>
          <w:cantSplit/>
          <w:trHeight w:val="70"/>
          <w:tblHeader/>
        </w:trPr>
        <w:tc>
          <w:tcPr>
            <w:tcW w:w="1427" w:type="dxa"/>
          </w:tcPr>
          <w:p w14:paraId="6E3FFB41" w14:textId="77777777"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2" w:type="dxa"/>
          </w:tcPr>
          <w:p w14:paraId="2796DDFB" w14:textId="77777777"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9" w:type="dxa"/>
          </w:tcPr>
          <w:p w14:paraId="61CEB947" w14:textId="68011B1D" w:rsidR="007B42C9" w:rsidRPr="00E50A0C" w:rsidRDefault="00B45AFE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5AF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</w:t>
            </w: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899" w:type="dxa"/>
          </w:tcPr>
          <w:p w14:paraId="52A6C37D" w14:textId="657161B0" w:rsidR="007B42C9" w:rsidRPr="00E50A0C" w:rsidRDefault="00B45AFE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882" w:type="dxa"/>
          </w:tcPr>
          <w:p w14:paraId="62A6856C" w14:textId="022353EF" w:rsidR="007B42C9" w:rsidRPr="00E50A0C" w:rsidRDefault="00B45AFE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5AF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</w:t>
            </w: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29597978" w14:textId="77777777"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895C662" w14:textId="0731830F" w:rsidR="007B42C9" w:rsidRPr="00E50A0C" w:rsidRDefault="00B45AFE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5" w:type="dxa"/>
          </w:tcPr>
          <w:p w14:paraId="54E89CFB" w14:textId="77777777"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2" w:type="dxa"/>
          </w:tcPr>
          <w:p w14:paraId="7ADB1AED" w14:textId="6EF6B705" w:rsidR="007B42C9" w:rsidRPr="00E50A0C" w:rsidRDefault="00B45AFE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5AF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</w:t>
            </w: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42A4FCD2" w14:textId="77777777"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E83CE8B" w14:textId="19EFE5F3" w:rsidR="007B42C9" w:rsidRPr="00E50A0C" w:rsidRDefault="00B45AFE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</w:tcPr>
          <w:p w14:paraId="31978490" w14:textId="77777777"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1CC54887" w14:textId="3055C7B8" w:rsidR="007B42C9" w:rsidRPr="00E50A0C" w:rsidRDefault="00B45AFE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5AF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</w:t>
            </w: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577C3011" w14:textId="77777777"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24CF1E3" w14:textId="1EB785E0" w:rsidR="007B42C9" w:rsidRPr="00E50A0C" w:rsidRDefault="00B45AFE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</w:tcPr>
          <w:p w14:paraId="6CE87903" w14:textId="77777777"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2D776958" w14:textId="545EF540" w:rsidR="007B42C9" w:rsidRPr="00E50A0C" w:rsidRDefault="00B45AFE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5AF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</w:t>
            </w: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5911152E" w14:textId="77777777"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F667919" w14:textId="3444C55A" w:rsidR="007B42C9" w:rsidRPr="00E50A0C" w:rsidRDefault="00B45AFE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</w:tcPr>
          <w:p w14:paraId="1940A9CC" w14:textId="77777777"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60BEB85F" w14:textId="140157B9" w:rsidR="007B42C9" w:rsidRPr="00E50A0C" w:rsidRDefault="00B45AFE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5AFE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</w:t>
            </w: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0FB3F65F" w14:textId="77777777"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1" w:type="dxa"/>
          </w:tcPr>
          <w:p w14:paraId="05FF5688" w14:textId="27286CF8" w:rsidR="007B42C9" w:rsidRPr="00E50A0C" w:rsidRDefault="00B45AFE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</w:tr>
      <w:tr w:rsidR="007B42C9" w:rsidRPr="00E50A0C" w14:paraId="20CDC790" w14:textId="77777777" w:rsidTr="00B30167">
        <w:trPr>
          <w:cantSplit/>
        </w:trPr>
        <w:tc>
          <w:tcPr>
            <w:tcW w:w="1427" w:type="dxa"/>
            <w:vAlign w:val="bottom"/>
          </w:tcPr>
          <w:p w14:paraId="43FAB90E" w14:textId="77777777" w:rsidR="007B42C9" w:rsidRPr="008861D2" w:rsidRDefault="007B42C9" w:rsidP="007B42C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2" w:type="dxa"/>
            <w:vAlign w:val="bottom"/>
          </w:tcPr>
          <w:p w14:paraId="049A20A9" w14:textId="77777777" w:rsidR="007B42C9" w:rsidRPr="008861D2" w:rsidRDefault="007B42C9" w:rsidP="007B42C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98" w:type="dxa"/>
            <w:gridSpan w:val="2"/>
            <w:vAlign w:val="bottom"/>
          </w:tcPr>
          <w:p w14:paraId="27E3AD51" w14:textId="77777777"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E50A0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(ร้อยละ</w:t>
            </w:r>
            <w:r w:rsidRPr="00E50A0C"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  <w:t>)</w:t>
            </w:r>
          </w:p>
        </w:tc>
        <w:tc>
          <w:tcPr>
            <w:tcW w:w="10559" w:type="dxa"/>
            <w:gridSpan w:val="19"/>
          </w:tcPr>
          <w:p w14:paraId="647CBF8F" w14:textId="77777777" w:rsidR="007B42C9" w:rsidRPr="00E50A0C" w:rsidRDefault="007B42C9" w:rsidP="007B42C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  <w:r w:rsidRPr="00E50A0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9F1E9B" w:rsidRPr="00E50A0C" w14:paraId="6D4DBC50" w14:textId="77777777" w:rsidTr="001376B1">
        <w:trPr>
          <w:cantSplit/>
        </w:trPr>
        <w:tc>
          <w:tcPr>
            <w:tcW w:w="1427" w:type="dxa"/>
          </w:tcPr>
          <w:p w14:paraId="116DA766" w14:textId="77777777" w:rsidR="009F1E9B" w:rsidRPr="007518C1" w:rsidRDefault="009F1E9B" w:rsidP="009F1E9B">
            <w:pPr>
              <w:tabs>
                <w:tab w:val="clear" w:pos="227"/>
                <w:tab w:val="left" w:pos="90"/>
                <w:tab w:val="left" w:pos="540"/>
              </w:tabs>
              <w:spacing w:line="240" w:lineRule="auto"/>
              <w:ind w:left="90" w:right="-80" w:hanging="90"/>
              <w:rPr>
                <w:rFonts w:ascii="Angsana New" w:hAnsi="Angsana New"/>
                <w:sz w:val="24"/>
                <w:szCs w:val="24"/>
              </w:rPr>
            </w:pPr>
            <w:r w:rsidRPr="007518C1">
              <w:rPr>
                <w:rFonts w:ascii="Angsana New" w:hAnsi="Angsana New"/>
                <w:sz w:val="24"/>
                <w:szCs w:val="24"/>
                <w:cs/>
              </w:rPr>
              <w:t>บริษัท โยมิอูริ-เนชั่น อินฟอร์มเมชั่น</w:t>
            </w:r>
            <w:r w:rsidRPr="007518C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518C1">
              <w:rPr>
                <w:rFonts w:ascii="Angsana New" w:hAnsi="Angsana New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1722" w:type="dxa"/>
            <w:vAlign w:val="bottom"/>
          </w:tcPr>
          <w:p w14:paraId="36BB9D7E" w14:textId="77777777" w:rsidR="009F1E9B" w:rsidRPr="007518C1" w:rsidRDefault="009F1E9B" w:rsidP="009F1E9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7518C1">
              <w:rPr>
                <w:rFonts w:ascii="Angsana New" w:hAnsi="Angsana New"/>
                <w:sz w:val="24"/>
                <w:szCs w:val="24"/>
                <w:cs/>
              </w:rPr>
              <w:t>ตัวแทนขายโฆษณา</w:t>
            </w:r>
          </w:p>
        </w:tc>
        <w:tc>
          <w:tcPr>
            <w:tcW w:w="899" w:type="dxa"/>
            <w:vAlign w:val="bottom"/>
          </w:tcPr>
          <w:p w14:paraId="5695AF68" w14:textId="392F30FC" w:rsidR="009F1E9B" w:rsidRPr="00E50A0C" w:rsidRDefault="00B45AFE" w:rsidP="009F1E9B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45</w:t>
            </w:r>
            <w:r w:rsidR="00900E8A">
              <w:rPr>
                <w:rFonts w:ascii="Angsana New" w:hAnsi="Angsana New" w:cs="Angsana New"/>
                <w:sz w:val="26"/>
                <w:szCs w:val="26"/>
                <w:lang w:bidi="th-TH"/>
              </w:rPr>
              <w:t>.</w:t>
            </w: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899" w:type="dxa"/>
            <w:vAlign w:val="bottom"/>
          </w:tcPr>
          <w:p w14:paraId="4777114E" w14:textId="4CD2650F" w:rsidR="009F1E9B" w:rsidRPr="00E50A0C" w:rsidRDefault="00B45AFE" w:rsidP="009F1E9B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45</w:t>
            </w:r>
            <w:r w:rsidR="009F1E9B"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.</w:t>
            </w: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882" w:type="dxa"/>
            <w:vAlign w:val="bottom"/>
          </w:tcPr>
          <w:p w14:paraId="3DDFC616" w14:textId="6D34C203" w:rsidR="009F1E9B" w:rsidRPr="00E50A0C" w:rsidRDefault="00B45AFE" w:rsidP="007A6F80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  <w:r w:rsidR="00900E8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4CBF1148" w14:textId="77777777" w:rsidR="009F1E9B" w:rsidRPr="007A6F80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906E872" w14:textId="72AEBA5C" w:rsidR="009F1E9B" w:rsidRPr="00E50A0C" w:rsidRDefault="00B45AFE" w:rsidP="007A6F80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  <w:r w:rsidR="009F1E9B" w:rsidRPr="00E50A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5" w:type="dxa"/>
            <w:vAlign w:val="bottom"/>
          </w:tcPr>
          <w:p w14:paraId="79104FD4" w14:textId="77777777" w:rsidR="009F1E9B" w:rsidRPr="007A6F80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82" w:type="dxa"/>
            <w:vAlign w:val="bottom"/>
          </w:tcPr>
          <w:p w14:paraId="01D35FDF" w14:textId="5E948CBD" w:rsidR="009F1E9B" w:rsidRPr="005B3F25" w:rsidRDefault="00B45AFE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="00900E8A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800</w:t>
            </w:r>
          </w:p>
        </w:tc>
        <w:tc>
          <w:tcPr>
            <w:tcW w:w="180" w:type="dxa"/>
            <w:vAlign w:val="bottom"/>
          </w:tcPr>
          <w:p w14:paraId="25119833" w14:textId="77777777" w:rsidR="009F1E9B" w:rsidRPr="005B3F25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F089A1F" w14:textId="0ABAA311" w:rsidR="009F1E9B" w:rsidRPr="005B3F25" w:rsidRDefault="00B45AFE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="009F1E9B" w:rsidRPr="005B3F25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800</w:t>
            </w:r>
          </w:p>
        </w:tc>
        <w:tc>
          <w:tcPr>
            <w:tcW w:w="180" w:type="dxa"/>
            <w:vAlign w:val="bottom"/>
          </w:tcPr>
          <w:p w14:paraId="780D6D93" w14:textId="77777777" w:rsidR="009F1E9B" w:rsidRPr="007518C1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631AA32" w14:textId="77777777" w:rsidR="009F1E9B" w:rsidRPr="007518C1" w:rsidRDefault="00900E8A" w:rsidP="009F1E9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A5B1B81" w14:textId="77777777" w:rsidR="009F1E9B" w:rsidRPr="007518C1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43AE774" w14:textId="77777777" w:rsidR="009F1E9B" w:rsidRPr="007518C1" w:rsidRDefault="009F1E9B" w:rsidP="009F1E9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7518C1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2CDFA78" w14:textId="77777777" w:rsidR="009F1E9B" w:rsidRPr="007518C1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30EC9AE" w14:textId="606256A6" w:rsidR="009F1E9B" w:rsidRPr="007518C1" w:rsidRDefault="00B45AFE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="00900E8A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800</w:t>
            </w:r>
          </w:p>
        </w:tc>
        <w:tc>
          <w:tcPr>
            <w:tcW w:w="180" w:type="dxa"/>
            <w:vAlign w:val="bottom"/>
          </w:tcPr>
          <w:p w14:paraId="395BC3E5" w14:textId="77777777" w:rsidR="009F1E9B" w:rsidRPr="007518C1" w:rsidRDefault="009F1E9B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076FE10" w14:textId="0D1DCC91" w:rsidR="009F1E9B" w:rsidRPr="007518C1" w:rsidRDefault="00B45AFE" w:rsidP="009F1E9B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="009F1E9B" w:rsidRPr="007518C1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800</w:t>
            </w:r>
          </w:p>
        </w:tc>
        <w:tc>
          <w:tcPr>
            <w:tcW w:w="180" w:type="dxa"/>
            <w:vAlign w:val="bottom"/>
          </w:tcPr>
          <w:p w14:paraId="3FFD656F" w14:textId="77777777" w:rsidR="009F1E9B" w:rsidRPr="007518C1" w:rsidRDefault="009F1E9B" w:rsidP="009F1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772920F2" w14:textId="77777777" w:rsidR="009F1E9B" w:rsidRPr="007518C1" w:rsidRDefault="00900E8A" w:rsidP="009F1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7FE1EB02" w14:textId="77777777" w:rsidR="009F1E9B" w:rsidRPr="007518C1" w:rsidRDefault="009F1E9B" w:rsidP="009F1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vAlign w:val="bottom"/>
          </w:tcPr>
          <w:p w14:paraId="190198C0" w14:textId="77777777" w:rsidR="009F1E9B" w:rsidRPr="007518C1" w:rsidRDefault="009F1E9B" w:rsidP="009F1E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518C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22042" w:rsidRPr="00D22042" w14:paraId="3491E12D" w14:textId="77777777" w:rsidTr="001376B1">
        <w:trPr>
          <w:cantSplit/>
        </w:trPr>
        <w:tc>
          <w:tcPr>
            <w:tcW w:w="1427" w:type="dxa"/>
          </w:tcPr>
          <w:p w14:paraId="13DC6654" w14:textId="77777777" w:rsidR="00D22042" w:rsidRPr="00D22042" w:rsidRDefault="00D22042" w:rsidP="00900E8A">
            <w:pPr>
              <w:tabs>
                <w:tab w:val="clear" w:pos="227"/>
                <w:tab w:val="left" w:pos="540"/>
              </w:tabs>
              <w:spacing w:line="240" w:lineRule="auto"/>
              <w:ind w:left="90" w:hanging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722" w:type="dxa"/>
          </w:tcPr>
          <w:p w14:paraId="094E639C" w14:textId="77777777" w:rsidR="00D22042" w:rsidRPr="00D22042" w:rsidRDefault="00D22042" w:rsidP="00900E8A">
            <w:pPr>
              <w:pStyle w:val="acctfourfigures"/>
              <w:tabs>
                <w:tab w:val="clear" w:pos="765"/>
                <w:tab w:val="decimal" w:pos="190"/>
                <w:tab w:val="left" w:pos="540"/>
              </w:tabs>
              <w:spacing w:line="240" w:lineRule="auto"/>
              <w:ind w:left="100" w:hanging="100"/>
              <w:rPr>
                <w:rFonts w:ascii="Angsana New" w:hAnsi="Angsana New" w:cs="Angsan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1F5008E7" w14:textId="77777777" w:rsidR="00D22042" w:rsidRPr="00D22042" w:rsidRDefault="00D22042" w:rsidP="00900E8A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5C72465B" w14:textId="77777777" w:rsidR="00D22042" w:rsidRPr="00D22042" w:rsidRDefault="00D22042" w:rsidP="00900E8A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882" w:type="dxa"/>
            <w:vAlign w:val="bottom"/>
          </w:tcPr>
          <w:p w14:paraId="2701F2FE" w14:textId="77777777" w:rsidR="00D22042" w:rsidRPr="00D22042" w:rsidRDefault="00D22042" w:rsidP="00900E8A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0D3BD43" w14:textId="77777777" w:rsidR="00D22042" w:rsidRPr="00D22042" w:rsidRDefault="00D22042" w:rsidP="00900E8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61075A7" w14:textId="77777777" w:rsidR="00D22042" w:rsidRPr="00D22042" w:rsidRDefault="00D22042" w:rsidP="00900E8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607E57FD" w14:textId="77777777" w:rsidR="00D22042" w:rsidRPr="00D22042" w:rsidRDefault="00D22042" w:rsidP="00900E8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882" w:type="dxa"/>
            <w:vAlign w:val="bottom"/>
          </w:tcPr>
          <w:p w14:paraId="6A027A52" w14:textId="77777777" w:rsidR="00D22042" w:rsidRPr="00D22042" w:rsidRDefault="00D22042" w:rsidP="00900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7C1B8DD4" w14:textId="77777777" w:rsidR="00D22042" w:rsidRPr="00D22042" w:rsidRDefault="00D22042" w:rsidP="00900E8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81CE963" w14:textId="77777777" w:rsidR="00D22042" w:rsidRPr="00D22042" w:rsidRDefault="00D22042" w:rsidP="00900E8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832600C" w14:textId="77777777" w:rsidR="00D22042" w:rsidRPr="00D22042" w:rsidRDefault="00D22042" w:rsidP="00900E8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F9B611B" w14:textId="77777777" w:rsidR="00D22042" w:rsidRPr="00D22042" w:rsidRDefault="00D22042" w:rsidP="00900E8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6E94437" w14:textId="77777777" w:rsidR="00D22042" w:rsidRPr="00D22042" w:rsidRDefault="00D22042" w:rsidP="00900E8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DEAD20A" w14:textId="77777777" w:rsidR="00D22042" w:rsidRPr="00D22042" w:rsidRDefault="00D22042" w:rsidP="00900E8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4889E3A" w14:textId="77777777" w:rsidR="00D22042" w:rsidRPr="00D22042" w:rsidRDefault="00D22042" w:rsidP="00900E8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82AF3AF" w14:textId="77777777" w:rsidR="00D22042" w:rsidRPr="00D22042" w:rsidRDefault="00D22042" w:rsidP="00900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42D34788" w14:textId="77777777" w:rsidR="00D22042" w:rsidRPr="00D22042" w:rsidRDefault="00D22042" w:rsidP="00900E8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E6C06C5" w14:textId="77777777" w:rsidR="00D22042" w:rsidRPr="00D22042" w:rsidRDefault="00D22042" w:rsidP="00900E8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14C8FA7" w14:textId="77777777" w:rsidR="00D22042" w:rsidRPr="00D22042" w:rsidRDefault="00D22042" w:rsidP="00900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891" w:type="dxa"/>
            <w:vAlign w:val="bottom"/>
          </w:tcPr>
          <w:p w14:paraId="012FDC94" w14:textId="77777777" w:rsidR="00D22042" w:rsidRPr="00D22042" w:rsidRDefault="00D22042" w:rsidP="00900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8" w:type="dxa"/>
            <w:vAlign w:val="bottom"/>
          </w:tcPr>
          <w:p w14:paraId="242DC441" w14:textId="77777777" w:rsidR="00D22042" w:rsidRPr="00D22042" w:rsidRDefault="00D22042" w:rsidP="00900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81" w:type="dxa"/>
            <w:vAlign w:val="bottom"/>
          </w:tcPr>
          <w:p w14:paraId="0ACEA4B8" w14:textId="77777777" w:rsidR="00D22042" w:rsidRPr="00D22042" w:rsidRDefault="00D22042" w:rsidP="00900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00E8A" w:rsidRPr="00E50A0C" w14:paraId="51C7B99C" w14:textId="77777777" w:rsidTr="001376B1">
        <w:trPr>
          <w:cantSplit/>
        </w:trPr>
        <w:tc>
          <w:tcPr>
            <w:tcW w:w="1427" w:type="dxa"/>
          </w:tcPr>
          <w:p w14:paraId="5A3E3C9A" w14:textId="77777777" w:rsidR="00900E8A" w:rsidRPr="007518C1" w:rsidRDefault="00900E8A" w:rsidP="00900E8A">
            <w:pPr>
              <w:tabs>
                <w:tab w:val="clear" w:pos="227"/>
                <w:tab w:val="left" w:pos="540"/>
              </w:tabs>
              <w:spacing w:line="240" w:lineRule="auto"/>
              <w:ind w:left="9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7518C1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7518C1">
              <w:rPr>
                <w:rFonts w:ascii="Angsana New" w:hAnsi="Angsana New" w:hint="cs"/>
                <w:sz w:val="24"/>
                <w:szCs w:val="24"/>
                <w:cs/>
              </w:rPr>
              <w:t>เนชั่น อินเตอร์เนชั่นแนล เอ็ดดูเทนเมนท์</w:t>
            </w:r>
            <w:r w:rsidRPr="007518C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518C1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7518C1">
              <w:rPr>
                <w:rFonts w:ascii="Angsana New" w:hAnsi="Angsana New" w:hint="cs"/>
                <w:sz w:val="24"/>
                <w:szCs w:val="24"/>
                <w:cs/>
              </w:rPr>
              <w:t xml:space="preserve"> (มหาชน)</w:t>
            </w:r>
          </w:p>
        </w:tc>
        <w:tc>
          <w:tcPr>
            <w:tcW w:w="1722" w:type="dxa"/>
          </w:tcPr>
          <w:p w14:paraId="20A7BD62" w14:textId="77777777" w:rsidR="00900E8A" w:rsidRPr="007518C1" w:rsidRDefault="00900E8A" w:rsidP="00DA2018">
            <w:pPr>
              <w:pStyle w:val="acctfourfigures"/>
              <w:tabs>
                <w:tab w:val="clear" w:pos="765"/>
                <w:tab w:val="decimal" w:pos="190"/>
                <w:tab w:val="left" w:pos="540"/>
              </w:tabs>
              <w:spacing w:line="240" w:lineRule="auto"/>
              <w:ind w:left="100" w:right="-80" w:hanging="10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518C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นำเข้า</w:t>
            </w:r>
            <w:r w:rsidRPr="007518C1">
              <w:rPr>
                <w:rFonts w:ascii="Angsana New" w:hAnsi="Angsana New"/>
                <w:sz w:val="24"/>
                <w:szCs w:val="24"/>
                <w:rtl/>
                <w:cs/>
              </w:rPr>
              <w:t xml:space="preserve"> </w:t>
            </w:r>
            <w:r w:rsidRPr="007518C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ผลิตและจำหน่าย</w:t>
            </w:r>
            <w:r w:rsidRPr="007518C1">
              <w:rPr>
                <w:rFonts w:ascii="Angsana New" w:hAnsi="Angsana New"/>
                <w:sz w:val="24"/>
                <w:szCs w:val="24"/>
                <w:rtl/>
                <w:cs/>
              </w:rPr>
              <w:br/>
            </w:r>
            <w:r w:rsidRPr="007518C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สื่อสิ่งพิมพ์ของในประเทศและต่างประเทศ</w:t>
            </w:r>
            <w:r w:rsidRPr="007518C1">
              <w:rPr>
                <w:rFonts w:ascii="Angsana New" w:hAnsi="Angsana New"/>
                <w:sz w:val="24"/>
                <w:szCs w:val="24"/>
                <w:rtl/>
                <w:cs/>
              </w:rPr>
              <w:t xml:space="preserve"> </w:t>
            </w:r>
            <w:r w:rsidRPr="007518C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ผลิตรายการโทรทัศน์</w:t>
            </w:r>
            <w:r w:rsidRPr="007518C1">
              <w:rPr>
                <w:rFonts w:ascii="Angsana New" w:hAnsi="Angsana New"/>
                <w:sz w:val="24"/>
                <w:szCs w:val="24"/>
                <w:rtl/>
                <w:cs/>
              </w:rPr>
              <w:t xml:space="preserve"> </w:t>
            </w:r>
            <w:r w:rsidRPr="007518C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และให้บริการโฆษณาผ่านสื่อโทรทัศน์</w:t>
            </w:r>
            <w:r w:rsidRPr="007518C1">
              <w:rPr>
                <w:rFonts w:ascii="Angsana New" w:hAnsi="Angsana New"/>
                <w:sz w:val="24"/>
                <w:szCs w:val="24"/>
                <w:rtl/>
                <w:cs/>
              </w:rPr>
              <w:t xml:space="preserve"> </w:t>
            </w:r>
            <w:r w:rsidRPr="007518C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สื่อดิจิตอล</w:t>
            </w:r>
            <w:r w:rsidRPr="007518C1">
              <w:rPr>
                <w:rFonts w:ascii="Angsana New" w:hAnsi="Angsana New"/>
                <w:sz w:val="24"/>
                <w:szCs w:val="24"/>
                <w:rtl/>
                <w:cs/>
              </w:rPr>
              <w:t xml:space="preserve"> </w:t>
            </w:r>
            <w:r w:rsidRPr="007518C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และการบริหารลิขสิทธิ์</w:t>
            </w:r>
          </w:p>
        </w:tc>
        <w:tc>
          <w:tcPr>
            <w:tcW w:w="899" w:type="dxa"/>
            <w:vAlign w:val="bottom"/>
          </w:tcPr>
          <w:p w14:paraId="5E191F7B" w14:textId="77777777" w:rsidR="00900E8A" w:rsidRPr="00E50A0C" w:rsidRDefault="00900E8A" w:rsidP="00900E8A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899" w:type="dxa"/>
            <w:vAlign w:val="bottom"/>
          </w:tcPr>
          <w:p w14:paraId="04D9AB72" w14:textId="13206963" w:rsidR="00900E8A" w:rsidRPr="00E50A0C" w:rsidRDefault="00B45AFE" w:rsidP="00900E8A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45AF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</w:t>
            </w:r>
            <w:r w:rsidR="00900E8A" w:rsidRPr="00C81FB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B45AF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05</w:t>
            </w:r>
          </w:p>
        </w:tc>
        <w:tc>
          <w:tcPr>
            <w:tcW w:w="882" w:type="dxa"/>
            <w:vAlign w:val="bottom"/>
          </w:tcPr>
          <w:p w14:paraId="2D92EE43" w14:textId="77777777" w:rsidR="00900E8A" w:rsidRPr="00E50A0C" w:rsidRDefault="00900E8A" w:rsidP="00900E8A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8CB3C81" w14:textId="77777777" w:rsidR="00900E8A" w:rsidRPr="00E50A0C" w:rsidRDefault="00900E8A" w:rsidP="00900E8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7DD1B99" w14:textId="069D565B" w:rsidR="00900E8A" w:rsidRPr="00E50A0C" w:rsidRDefault="00B45AFE" w:rsidP="00900E8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365</w:t>
            </w:r>
            <w:r w:rsidR="00900E8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549</w:t>
            </w:r>
          </w:p>
        </w:tc>
        <w:tc>
          <w:tcPr>
            <w:tcW w:w="185" w:type="dxa"/>
            <w:vAlign w:val="bottom"/>
          </w:tcPr>
          <w:p w14:paraId="68788470" w14:textId="77777777" w:rsidR="00900E8A" w:rsidRPr="00E50A0C" w:rsidRDefault="00900E8A" w:rsidP="00900E8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727D9DF1" w14:textId="77777777" w:rsidR="00900E8A" w:rsidRPr="007A6F80" w:rsidRDefault="00900E8A" w:rsidP="00900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8211DE9" w14:textId="77777777" w:rsidR="00900E8A" w:rsidRPr="005B3F25" w:rsidRDefault="00900E8A" w:rsidP="00900E8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9855B20" w14:textId="43408BE9" w:rsidR="00900E8A" w:rsidRPr="005B3F25" w:rsidRDefault="00B45AFE" w:rsidP="00900E8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316</w:t>
            </w:r>
            <w:r w:rsidR="00900E8A" w:rsidRPr="005B3F25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377</w:t>
            </w:r>
          </w:p>
        </w:tc>
        <w:tc>
          <w:tcPr>
            <w:tcW w:w="180" w:type="dxa"/>
            <w:vAlign w:val="bottom"/>
          </w:tcPr>
          <w:p w14:paraId="5C05882E" w14:textId="77777777" w:rsidR="00900E8A" w:rsidRPr="00E50A0C" w:rsidRDefault="00900E8A" w:rsidP="00900E8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B463755" w14:textId="77777777" w:rsidR="00900E8A" w:rsidRPr="007A6F80" w:rsidRDefault="00900E8A" w:rsidP="00900E8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A6F80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FC5A3ED" w14:textId="77777777" w:rsidR="00900E8A" w:rsidRPr="007A6F80" w:rsidRDefault="00900E8A" w:rsidP="00900E8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C2E9217" w14:textId="77777777" w:rsidR="00900E8A" w:rsidRPr="007A6F80" w:rsidRDefault="00900E8A" w:rsidP="00900E8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A6F80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1A751C6" w14:textId="77777777" w:rsidR="00900E8A" w:rsidRPr="00E50A0C" w:rsidRDefault="00900E8A" w:rsidP="00900E8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AF8F576" w14:textId="77777777" w:rsidR="00900E8A" w:rsidRPr="007A6F80" w:rsidRDefault="00900E8A" w:rsidP="00900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BEDBC95" w14:textId="77777777" w:rsidR="00900E8A" w:rsidRPr="00E50A0C" w:rsidRDefault="00900E8A" w:rsidP="00900E8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A687EC4" w14:textId="3C3F7952" w:rsidR="00900E8A" w:rsidRPr="005B3F25" w:rsidRDefault="00B45AFE" w:rsidP="00900E8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316</w:t>
            </w:r>
            <w:r w:rsidR="00900E8A" w:rsidRPr="005B3F25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377</w:t>
            </w:r>
          </w:p>
        </w:tc>
        <w:tc>
          <w:tcPr>
            <w:tcW w:w="180" w:type="dxa"/>
            <w:vAlign w:val="bottom"/>
          </w:tcPr>
          <w:p w14:paraId="05D3E87E" w14:textId="77777777" w:rsidR="00900E8A" w:rsidRPr="00E50A0C" w:rsidRDefault="00900E8A" w:rsidP="00900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2D8AE199" w14:textId="77777777" w:rsidR="00900E8A" w:rsidRPr="007A6F80" w:rsidRDefault="00900E8A" w:rsidP="00900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43FD6A6C" w14:textId="77777777" w:rsidR="00900E8A" w:rsidRPr="007A6F80" w:rsidRDefault="00900E8A" w:rsidP="00900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6BE881C8" w14:textId="77777777" w:rsidR="00900E8A" w:rsidRPr="007A6F80" w:rsidRDefault="00900E8A" w:rsidP="00900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A6F8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00E8A" w:rsidRPr="00E50A0C" w14:paraId="7245D646" w14:textId="77777777" w:rsidTr="00B30167">
        <w:trPr>
          <w:cantSplit/>
        </w:trPr>
        <w:tc>
          <w:tcPr>
            <w:tcW w:w="1427" w:type="dxa"/>
          </w:tcPr>
          <w:p w14:paraId="76287B7F" w14:textId="77777777" w:rsidR="00900E8A" w:rsidRPr="00E50A0C" w:rsidRDefault="00900E8A" w:rsidP="00900E8A">
            <w:pPr>
              <w:tabs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2" w:type="dxa"/>
            <w:vAlign w:val="bottom"/>
          </w:tcPr>
          <w:p w14:paraId="0A16B193" w14:textId="77777777" w:rsidR="00900E8A" w:rsidRPr="00E50A0C" w:rsidRDefault="00900E8A" w:rsidP="00900E8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9" w:type="dxa"/>
            <w:vAlign w:val="bottom"/>
          </w:tcPr>
          <w:p w14:paraId="23A70063" w14:textId="77777777" w:rsidR="00900E8A" w:rsidRPr="00E50A0C" w:rsidRDefault="00900E8A" w:rsidP="00900E8A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58C6A157" w14:textId="77777777" w:rsidR="00900E8A" w:rsidRPr="00E50A0C" w:rsidRDefault="00900E8A" w:rsidP="00900E8A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2" w:type="dxa"/>
            <w:vAlign w:val="bottom"/>
          </w:tcPr>
          <w:p w14:paraId="57287C77" w14:textId="77777777" w:rsidR="00900E8A" w:rsidRPr="00E50A0C" w:rsidRDefault="00900E8A" w:rsidP="00900E8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73BD6B8" w14:textId="77777777" w:rsidR="00900E8A" w:rsidRPr="00E50A0C" w:rsidRDefault="00900E8A" w:rsidP="00900E8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DA9237D" w14:textId="77777777" w:rsidR="00900E8A" w:rsidRPr="00E50A0C" w:rsidRDefault="00900E8A" w:rsidP="00900E8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3CC359A9" w14:textId="77777777" w:rsidR="00900E8A" w:rsidRPr="00E50A0C" w:rsidRDefault="00900E8A" w:rsidP="00900E8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538DC6" w14:textId="63E27655" w:rsidR="00900E8A" w:rsidRPr="00E50A0C" w:rsidRDefault="00B45AFE" w:rsidP="00900E8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900E8A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800</w:t>
            </w:r>
          </w:p>
        </w:tc>
        <w:tc>
          <w:tcPr>
            <w:tcW w:w="180" w:type="dxa"/>
            <w:vAlign w:val="bottom"/>
          </w:tcPr>
          <w:p w14:paraId="7972B58D" w14:textId="77777777" w:rsidR="00900E8A" w:rsidRPr="00E50A0C" w:rsidRDefault="00900E8A" w:rsidP="00900E8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ABCD25" w14:textId="7871F209" w:rsidR="00900E8A" w:rsidRPr="00E50A0C" w:rsidRDefault="00B45AFE" w:rsidP="00900E8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318</w:t>
            </w:r>
            <w:r w:rsidR="00900E8A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177</w:t>
            </w:r>
          </w:p>
        </w:tc>
        <w:tc>
          <w:tcPr>
            <w:tcW w:w="180" w:type="dxa"/>
            <w:vAlign w:val="bottom"/>
          </w:tcPr>
          <w:p w14:paraId="19E9E613" w14:textId="77777777" w:rsidR="00900E8A" w:rsidRPr="00E50A0C" w:rsidRDefault="00900E8A" w:rsidP="00900E8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C3461" w14:textId="77777777" w:rsidR="00900E8A" w:rsidRPr="00E50A0C" w:rsidRDefault="00900E8A" w:rsidP="00900E8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3E24008" w14:textId="77777777" w:rsidR="00900E8A" w:rsidRPr="00E50A0C" w:rsidRDefault="00900E8A" w:rsidP="00900E8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BF6817" w14:textId="77777777" w:rsidR="00900E8A" w:rsidRPr="00E50A0C" w:rsidRDefault="00900E8A" w:rsidP="00900E8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093DDB" w14:textId="77777777" w:rsidR="00900E8A" w:rsidRPr="00E50A0C" w:rsidRDefault="00900E8A" w:rsidP="00900E8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96CC01" w14:textId="5A6F35C1" w:rsidR="00900E8A" w:rsidRPr="00E50A0C" w:rsidRDefault="00B45AFE" w:rsidP="00900E8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900E8A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800</w:t>
            </w:r>
          </w:p>
        </w:tc>
        <w:tc>
          <w:tcPr>
            <w:tcW w:w="180" w:type="dxa"/>
            <w:vAlign w:val="bottom"/>
          </w:tcPr>
          <w:p w14:paraId="141D2D37" w14:textId="77777777" w:rsidR="00900E8A" w:rsidRPr="00E50A0C" w:rsidRDefault="00900E8A" w:rsidP="00900E8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5C4B35" w14:textId="6344628C" w:rsidR="00900E8A" w:rsidRPr="00E50A0C" w:rsidRDefault="00B45AFE" w:rsidP="00900E8A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318</w:t>
            </w:r>
            <w:r w:rsidR="00900E8A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177</w:t>
            </w:r>
          </w:p>
        </w:tc>
        <w:tc>
          <w:tcPr>
            <w:tcW w:w="180" w:type="dxa"/>
            <w:vAlign w:val="bottom"/>
          </w:tcPr>
          <w:p w14:paraId="75BDFAE1" w14:textId="77777777" w:rsidR="00900E8A" w:rsidRPr="00E50A0C" w:rsidRDefault="00900E8A" w:rsidP="00900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4E86A6" w14:textId="77777777" w:rsidR="00900E8A" w:rsidRPr="00E50A0C" w:rsidRDefault="00900E8A" w:rsidP="00900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239039FD" w14:textId="77777777" w:rsidR="00900E8A" w:rsidRPr="00E50A0C" w:rsidRDefault="00900E8A" w:rsidP="00900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0D74C7" w14:textId="77777777" w:rsidR="00900E8A" w:rsidRPr="00E50A0C" w:rsidRDefault="00900E8A" w:rsidP="00900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7C3A2F7E" w14:textId="77777777" w:rsidR="008861D2" w:rsidRPr="00BD62AF" w:rsidRDefault="008861D2" w:rsidP="008861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  <w:lang w:val="en-GB"/>
        </w:rPr>
      </w:pPr>
    </w:p>
    <w:p w14:paraId="5F3CDC8C" w14:textId="60EE0F23" w:rsidR="00F45EC8" w:rsidRPr="00A1403A" w:rsidRDefault="00F45EC8" w:rsidP="00F45E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4" w:lineRule="auto"/>
        <w:ind w:left="86"/>
        <w:jc w:val="thaiDistribute"/>
        <w:rPr>
          <w:rFonts w:ascii="Angsana New" w:hAnsi="Angsana New"/>
          <w:sz w:val="28"/>
          <w:szCs w:val="28"/>
          <w:cs/>
        </w:rPr>
      </w:pPr>
      <w:r w:rsidRPr="00BA78FF">
        <w:rPr>
          <w:rFonts w:ascii="Angsana New" w:hAnsi="Angsana New" w:hint="cs"/>
          <w:sz w:val="28"/>
          <w:szCs w:val="28"/>
          <w:cs/>
          <w:lang w:val="en-GB"/>
        </w:rPr>
        <w:t>บริษัทร่วมทั้งหมดดำเนินธุรกิจในประเทศไทย 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</w:t>
      </w:r>
      <w:r w:rsidRPr="00916703">
        <w:rPr>
          <w:rFonts w:ascii="Angsana New" w:hAnsi="Angsana New" w:hint="cs"/>
          <w:sz w:val="28"/>
          <w:szCs w:val="28"/>
          <w:cs/>
          <w:lang w:val="en-GB"/>
        </w:rPr>
        <w:t xml:space="preserve">สาธารณชน ยกเว้นบริษัท </w:t>
      </w:r>
      <w:r w:rsidRPr="00916703">
        <w:rPr>
          <w:rFonts w:ascii="Angsana New" w:hAnsi="Angsana New"/>
          <w:sz w:val="28"/>
          <w:szCs w:val="28"/>
          <w:cs/>
          <w:lang w:val="en-GB"/>
        </w:rPr>
        <w:t>เนชั่น</w:t>
      </w:r>
      <w:r w:rsidR="006B6EFE" w:rsidRPr="00916703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916703">
        <w:rPr>
          <w:rFonts w:ascii="Angsana New" w:hAnsi="Angsana New"/>
          <w:sz w:val="28"/>
          <w:szCs w:val="28"/>
          <w:cs/>
          <w:lang w:val="en-GB"/>
        </w:rPr>
        <w:t>อินเตอร์</w:t>
      </w:r>
      <w:r w:rsidRPr="00916703">
        <w:rPr>
          <w:rFonts w:ascii="Angsana New" w:hAnsi="Angsana New" w:hint="cs"/>
          <w:sz w:val="28"/>
          <w:szCs w:val="28"/>
          <w:cs/>
          <w:lang w:val="en-GB"/>
        </w:rPr>
        <w:t>เนชั่นแนล</w:t>
      </w:r>
      <w:r w:rsidRPr="00916703">
        <w:rPr>
          <w:rFonts w:ascii="Angsana New" w:hAnsi="Angsana New"/>
          <w:sz w:val="28"/>
          <w:szCs w:val="28"/>
          <w:cs/>
          <w:lang w:val="en-GB"/>
        </w:rPr>
        <w:t xml:space="preserve"> เอ็ดดูเทนเมนท์ จำกัด (มหาชน)</w:t>
      </w:r>
      <w:r w:rsidRPr="00916703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916703">
        <w:rPr>
          <w:rFonts w:ascii="Angsana New" w:hAnsi="Angsana New"/>
          <w:sz w:val="28"/>
          <w:szCs w:val="28"/>
          <w:cs/>
          <w:lang w:val="en-GB"/>
        </w:rPr>
        <w:t>ซึ่งเป็นบริษัทจดทะเบียนในตลาดหลักทรัพย์</w:t>
      </w:r>
      <w:r w:rsidRPr="00916703">
        <w:rPr>
          <w:rFonts w:ascii="Angsana New" w:hAnsi="Angsana New" w:hint="cs"/>
          <w:sz w:val="28"/>
          <w:szCs w:val="28"/>
          <w:cs/>
          <w:lang w:val="en-GB"/>
        </w:rPr>
        <w:t>เอ็ม เอ ไอ</w:t>
      </w:r>
      <w:r w:rsidRPr="00916703">
        <w:rPr>
          <w:rFonts w:ascii="Angsana New" w:hAnsi="Angsana New"/>
          <w:sz w:val="28"/>
          <w:szCs w:val="28"/>
          <w:cs/>
          <w:lang w:val="en-GB"/>
        </w:rPr>
        <w:t xml:space="preserve"> ณ วันที่ </w:t>
      </w:r>
      <w:r w:rsidR="00B45AFE" w:rsidRPr="00B45AFE">
        <w:rPr>
          <w:rFonts w:ascii="Angsana New" w:hAnsi="Angsana New"/>
          <w:sz w:val="28"/>
          <w:szCs w:val="28"/>
        </w:rPr>
        <w:t>31</w:t>
      </w:r>
      <w:r w:rsidR="00916703" w:rsidRPr="00916703">
        <w:rPr>
          <w:rFonts w:ascii="Angsana New" w:hAnsi="Angsana New"/>
          <w:sz w:val="28"/>
          <w:szCs w:val="28"/>
        </w:rPr>
        <w:t xml:space="preserve"> </w:t>
      </w:r>
      <w:r w:rsidR="00916703" w:rsidRPr="0091670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B45AFE" w:rsidRPr="00B45AFE">
        <w:rPr>
          <w:rFonts w:ascii="Angsana New" w:hAnsi="Angsana New"/>
          <w:sz w:val="28"/>
          <w:szCs w:val="28"/>
        </w:rPr>
        <w:t>2561</w:t>
      </w:r>
      <w:r w:rsidRPr="00916703">
        <w:rPr>
          <w:rFonts w:ascii="Angsana New" w:hAnsi="Angsana New"/>
          <w:sz w:val="28"/>
          <w:szCs w:val="28"/>
          <w:cs/>
          <w:lang w:val="en-GB"/>
        </w:rPr>
        <w:t xml:space="preserve"> มีราคาปิดอยู่ที่ </w:t>
      </w:r>
      <w:r w:rsidR="00B45AFE" w:rsidRPr="00B45AFE">
        <w:rPr>
          <w:rFonts w:ascii="Angsana New" w:hAnsi="Angsana New"/>
          <w:sz w:val="28"/>
          <w:szCs w:val="28"/>
        </w:rPr>
        <w:t>2</w:t>
      </w:r>
      <w:r w:rsidR="00916703" w:rsidRPr="00916703">
        <w:rPr>
          <w:rFonts w:ascii="Angsana New" w:hAnsi="Angsana New"/>
          <w:sz w:val="28"/>
          <w:szCs w:val="28"/>
        </w:rPr>
        <w:t>.</w:t>
      </w:r>
      <w:r w:rsidR="00B45AFE" w:rsidRPr="00B45AFE">
        <w:rPr>
          <w:rFonts w:ascii="Angsana New" w:hAnsi="Angsana New"/>
          <w:sz w:val="28"/>
          <w:szCs w:val="28"/>
        </w:rPr>
        <w:t>02</w:t>
      </w:r>
      <w:r w:rsidRPr="00916703">
        <w:rPr>
          <w:rFonts w:ascii="Angsana New" w:hAnsi="Angsana New"/>
          <w:sz w:val="28"/>
          <w:szCs w:val="28"/>
          <w:lang w:val="en-GB"/>
        </w:rPr>
        <w:t xml:space="preserve"> </w:t>
      </w:r>
      <w:r w:rsidRPr="00916703">
        <w:rPr>
          <w:rFonts w:ascii="Angsana New" w:hAnsi="Angsana New"/>
          <w:sz w:val="28"/>
          <w:szCs w:val="28"/>
          <w:cs/>
          <w:lang w:val="en-GB"/>
        </w:rPr>
        <w:t>บาท มูลค่ายุติธรรมของเงินลงทุนในบริษัท เนชั่น</w:t>
      </w:r>
      <w:r w:rsidRPr="00916703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916703">
        <w:rPr>
          <w:rFonts w:ascii="Angsana New" w:hAnsi="Angsana New"/>
          <w:sz w:val="28"/>
          <w:szCs w:val="28"/>
          <w:cs/>
          <w:lang w:val="en-GB"/>
        </w:rPr>
        <w:t>อินเตอร์</w:t>
      </w:r>
      <w:r w:rsidRPr="00916703">
        <w:rPr>
          <w:rFonts w:ascii="Angsana New" w:hAnsi="Angsana New" w:hint="cs"/>
          <w:sz w:val="28"/>
          <w:szCs w:val="28"/>
          <w:cs/>
          <w:lang w:val="en-GB"/>
        </w:rPr>
        <w:t>เนชั่นแนล</w:t>
      </w:r>
      <w:r w:rsidRPr="00916703">
        <w:rPr>
          <w:rFonts w:ascii="Angsana New" w:hAnsi="Angsana New"/>
          <w:sz w:val="28"/>
          <w:szCs w:val="28"/>
          <w:cs/>
          <w:lang w:val="en-GB"/>
        </w:rPr>
        <w:t xml:space="preserve"> เอ็ดดูเทนเมนท์ จำกัด (มหาชน) เท่ากับ </w:t>
      </w:r>
      <w:r w:rsidR="00B45AFE" w:rsidRPr="00B45AFE">
        <w:rPr>
          <w:rFonts w:ascii="Angsana New" w:hAnsi="Angsana New" w:hint="cs"/>
          <w:sz w:val="28"/>
          <w:szCs w:val="28"/>
        </w:rPr>
        <w:t>244</w:t>
      </w:r>
      <w:r w:rsidR="00916703" w:rsidRPr="00916703">
        <w:rPr>
          <w:rFonts w:ascii="Angsana New" w:hAnsi="Angsana New" w:hint="cs"/>
          <w:sz w:val="28"/>
          <w:szCs w:val="28"/>
          <w:cs/>
          <w:lang w:val="en-GB"/>
        </w:rPr>
        <w:t>.</w:t>
      </w:r>
      <w:r w:rsidR="00B45AFE" w:rsidRPr="00B45AFE">
        <w:rPr>
          <w:rFonts w:ascii="Angsana New" w:hAnsi="Angsana New" w:hint="cs"/>
          <w:sz w:val="28"/>
          <w:szCs w:val="28"/>
        </w:rPr>
        <w:t>03</w:t>
      </w:r>
      <w:r w:rsidRPr="00916703">
        <w:rPr>
          <w:rFonts w:ascii="Angsana New" w:hAnsi="Angsana New"/>
          <w:sz w:val="28"/>
          <w:szCs w:val="28"/>
          <w:lang w:val="en-GB"/>
        </w:rPr>
        <w:t xml:space="preserve"> </w:t>
      </w:r>
      <w:r w:rsidR="00916703" w:rsidRPr="00916703">
        <w:rPr>
          <w:rFonts w:ascii="Angsana New" w:hAnsi="Angsana New"/>
          <w:sz w:val="28"/>
          <w:szCs w:val="28"/>
          <w:cs/>
          <w:lang w:val="en-GB"/>
        </w:rPr>
        <w:t>ล้านบาท</w:t>
      </w:r>
    </w:p>
    <w:p w14:paraId="3CE5D6BA" w14:textId="77777777" w:rsidR="00BA78FF" w:rsidRPr="00BD62AF" w:rsidRDefault="00BA78FF" w:rsidP="00BA7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/>
        <w:jc w:val="thaiDistribute"/>
        <w:rPr>
          <w:rFonts w:ascii="Angsana New" w:hAnsi="Angsana New"/>
          <w:sz w:val="16"/>
          <w:szCs w:val="16"/>
          <w:lang w:val="en-GB" w:eastAsia="x-none"/>
        </w:rPr>
      </w:pPr>
    </w:p>
    <w:p w14:paraId="586B7EAD" w14:textId="0F4CCB66" w:rsidR="009B3313" w:rsidRPr="008D005B" w:rsidRDefault="00BA78FF" w:rsidP="008D0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/>
        <w:rPr>
          <w:rFonts w:ascii="Angsana New" w:hAnsi="Angsana New"/>
          <w:sz w:val="28"/>
          <w:szCs w:val="28"/>
          <w:lang w:val="en-GB" w:eastAsia="x-none"/>
        </w:rPr>
        <w:sectPr w:rsidR="009B3313" w:rsidRPr="008D005B" w:rsidSect="00621170">
          <w:footerReference w:type="default" r:id="rId10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BA78FF">
        <w:rPr>
          <w:rFonts w:ascii="Angsana New" w:hAnsi="Angsana New"/>
          <w:sz w:val="28"/>
          <w:szCs w:val="28"/>
          <w:cs/>
          <w:lang w:val="en-GB" w:eastAsia="x-none"/>
        </w:rPr>
        <w:t>บริษัท โยมิอูริ-เนชั่น อินฟอร์มเมชั่น</w:t>
      </w:r>
      <w:r w:rsidRPr="00BA78FF">
        <w:rPr>
          <w:rFonts w:ascii="Angsana New" w:hAnsi="Angsana New"/>
          <w:sz w:val="28"/>
          <w:szCs w:val="28"/>
          <w:lang w:val="en-GB" w:eastAsia="x-none"/>
        </w:rPr>
        <w:t xml:space="preserve"> </w:t>
      </w:r>
      <w:r w:rsidRPr="00BA78FF">
        <w:rPr>
          <w:rFonts w:ascii="Angsana New" w:hAnsi="Angsana New"/>
          <w:sz w:val="28"/>
          <w:szCs w:val="28"/>
          <w:cs/>
          <w:lang w:val="en-GB" w:eastAsia="x-none"/>
        </w:rPr>
        <w:t>เซอร์วิส จำกัด</w:t>
      </w:r>
      <w:r w:rsidRPr="00BA78FF">
        <w:rPr>
          <w:rFonts w:ascii="Angsana New" w:hAnsi="Angsana New"/>
          <w:sz w:val="28"/>
          <w:szCs w:val="28"/>
          <w:lang w:val="en-GB" w:eastAsia="x-none"/>
        </w:rPr>
        <w:t xml:space="preserve"> </w:t>
      </w:r>
      <w:r w:rsidRPr="00BA78FF">
        <w:rPr>
          <w:rFonts w:ascii="Angsana New" w:hAnsi="Angsana New" w:hint="cs"/>
          <w:sz w:val="28"/>
          <w:szCs w:val="28"/>
          <w:cs/>
          <w:lang w:val="en-GB" w:eastAsia="x-none"/>
        </w:rPr>
        <w:t xml:space="preserve">ได้จดทะเบียนเลิกกิจการเมื่อวันที่ </w:t>
      </w:r>
      <w:r w:rsidR="00B45AFE" w:rsidRPr="00B45AFE">
        <w:rPr>
          <w:rFonts w:ascii="Angsana New" w:hAnsi="Angsana New"/>
          <w:sz w:val="28"/>
          <w:szCs w:val="28"/>
          <w:lang w:eastAsia="x-none"/>
        </w:rPr>
        <w:t>1</w:t>
      </w:r>
      <w:r w:rsidRPr="00BA78FF">
        <w:rPr>
          <w:rFonts w:ascii="Angsana New" w:hAnsi="Angsana New"/>
          <w:sz w:val="28"/>
          <w:szCs w:val="28"/>
          <w:lang w:val="en-GB" w:eastAsia="x-none"/>
        </w:rPr>
        <w:t xml:space="preserve"> </w:t>
      </w:r>
      <w:r w:rsidRPr="00BA78FF">
        <w:rPr>
          <w:rFonts w:ascii="Angsana New" w:hAnsi="Angsana New" w:hint="cs"/>
          <w:sz w:val="28"/>
          <w:szCs w:val="28"/>
          <w:cs/>
          <w:lang w:val="en-GB" w:eastAsia="x-none"/>
        </w:rPr>
        <w:t xml:space="preserve">พฤศจิกายน </w:t>
      </w:r>
      <w:r w:rsidR="00B45AFE" w:rsidRPr="00B45AFE">
        <w:rPr>
          <w:rFonts w:ascii="Angsana New" w:hAnsi="Angsana New"/>
          <w:sz w:val="28"/>
          <w:szCs w:val="28"/>
          <w:lang w:eastAsia="x-none"/>
        </w:rPr>
        <w:t>2561</w:t>
      </w:r>
      <w:r w:rsidRPr="00BA78FF">
        <w:rPr>
          <w:rFonts w:ascii="Angsana New" w:hAnsi="Angsana New"/>
          <w:sz w:val="28"/>
          <w:szCs w:val="28"/>
          <w:lang w:val="en-GB" w:eastAsia="x-none"/>
        </w:rPr>
        <w:t xml:space="preserve"> </w:t>
      </w:r>
      <w:r w:rsidRPr="00BA78FF">
        <w:rPr>
          <w:rFonts w:ascii="Angsana New" w:hAnsi="Angsana New" w:hint="cs"/>
          <w:sz w:val="28"/>
          <w:szCs w:val="28"/>
          <w:cs/>
          <w:lang w:val="en-GB" w:eastAsia="x-none"/>
        </w:rPr>
        <w:t>และอยู่ในระหว่างการชำระบัญชี</w:t>
      </w:r>
    </w:p>
    <w:p w14:paraId="570014C7" w14:textId="77777777" w:rsidR="008B7459" w:rsidRPr="00AE40F3" w:rsidRDefault="008B7459" w:rsidP="008B7459">
      <w:pPr>
        <w:pStyle w:val="NFSTopic"/>
        <w:numPr>
          <w:ilvl w:val="0"/>
          <w:numId w:val="29"/>
        </w:numPr>
        <w:tabs>
          <w:tab w:val="clear" w:pos="540"/>
          <w:tab w:val="clear" w:pos="567"/>
        </w:tabs>
        <w:ind w:left="540" w:hanging="540"/>
      </w:pPr>
      <w:r w:rsidRPr="00AE40F3">
        <w:rPr>
          <w:cs/>
        </w:rPr>
        <w:lastRenderedPageBreak/>
        <w:t>เงินลงทุนในบริษัท</w:t>
      </w:r>
      <w:r w:rsidRPr="00AE40F3">
        <w:rPr>
          <w:rFonts w:hint="cs"/>
          <w:cs/>
        </w:rPr>
        <w:t>ย่อย</w:t>
      </w:r>
    </w:p>
    <w:p w14:paraId="1C6EF1AD" w14:textId="77777777" w:rsidR="008B7459" w:rsidRPr="008B7459" w:rsidRDefault="008B7459" w:rsidP="006D2E58">
      <w:pPr>
        <w:pStyle w:val="block"/>
        <w:tabs>
          <w:tab w:val="left" w:pos="567"/>
        </w:tabs>
        <w:spacing w:after="0" w:line="240" w:lineRule="auto"/>
        <w:ind w:left="0"/>
        <w:jc w:val="thaiDistribute"/>
        <w:rPr>
          <w:rFonts w:ascii="Angsana New" w:hAnsi="Angsana New" w:cs="Angsana New"/>
          <w:sz w:val="6"/>
          <w:szCs w:val="6"/>
          <w:lang w:bidi="th-TH"/>
        </w:rPr>
      </w:pPr>
    </w:p>
    <w:p w14:paraId="2CB5E456" w14:textId="673A3F74" w:rsidR="006D2E58" w:rsidRDefault="008B7459" w:rsidP="006D2E58">
      <w:pPr>
        <w:pStyle w:val="block"/>
        <w:tabs>
          <w:tab w:val="left" w:pos="567"/>
        </w:tabs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ab/>
      </w:r>
      <w:r w:rsidR="006D2E58" w:rsidRPr="00621170">
        <w:rPr>
          <w:rFonts w:ascii="Angsana New" w:hAnsi="Angsana New" w:cs="Angsana New" w:hint="cs"/>
          <w:sz w:val="30"/>
          <w:szCs w:val="30"/>
          <w:cs/>
          <w:lang w:bidi="th-TH"/>
        </w:rPr>
        <w:t>เ</w:t>
      </w:r>
      <w:r w:rsidR="006D2E58" w:rsidRPr="00621170">
        <w:rPr>
          <w:rFonts w:ascii="Angsana New" w:hAnsi="Angsana New" w:cs="Angsana New"/>
          <w:sz w:val="30"/>
          <w:szCs w:val="30"/>
          <w:cs/>
          <w:lang w:bidi="th-TH"/>
        </w:rPr>
        <w:t>งินลงทุน</w:t>
      </w:r>
      <w:r w:rsidR="006D2E58" w:rsidRPr="0062117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ในบริษัทย่อย </w:t>
      </w:r>
      <w:r w:rsidR="006D2E58" w:rsidRPr="00621170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="00B45AFE" w:rsidRPr="00B45AFE">
        <w:rPr>
          <w:rFonts w:ascii="Angsana New" w:hAnsi="Angsana New" w:cs="Angsana New" w:hint="cs"/>
          <w:sz w:val="30"/>
          <w:szCs w:val="30"/>
          <w:lang w:val="en-US" w:bidi="th-TH"/>
        </w:rPr>
        <w:t>30</w:t>
      </w:r>
      <w:r w:rsidR="0044332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กันยายน</w:t>
      </w:r>
      <w:r w:rsidR="008542B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B45AFE" w:rsidRPr="00B45AFE">
        <w:rPr>
          <w:rFonts w:ascii="Angsana New" w:hAnsi="Angsana New" w:cs="Angsana New" w:hint="cs"/>
          <w:sz w:val="30"/>
          <w:szCs w:val="30"/>
          <w:lang w:val="en-US" w:bidi="th-TH"/>
        </w:rPr>
        <w:t>2562</w:t>
      </w:r>
      <w:r w:rsidR="0056510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และ </w:t>
      </w:r>
      <w:r w:rsidR="00B45AFE" w:rsidRPr="00B45AFE">
        <w:rPr>
          <w:rFonts w:ascii="Angsana New" w:hAnsi="Angsana New" w:cs="Angsana New" w:hint="cs"/>
          <w:sz w:val="30"/>
          <w:szCs w:val="30"/>
          <w:lang w:val="en-US" w:bidi="th-TH"/>
        </w:rPr>
        <w:t>31</w:t>
      </w:r>
      <w:r w:rsidR="006D2E5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6D2E58">
        <w:rPr>
          <w:rFonts w:ascii="Angsana New" w:hAnsi="Angsana New" w:cs="Angsana New" w:hint="cs"/>
          <w:sz w:val="30"/>
          <w:szCs w:val="30"/>
          <w:cs/>
          <w:lang w:val="en-US" w:bidi="th-TH"/>
        </w:rPr>
        <w:t>ธันวาคม</w:t>
      </w:r>
      <w:r w:rsidR="008542B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B45AFE" w:rsidRPr="00B45AFE">
        <w:rPr>
          <w:rFonts w:ascii="Angsana New" w:hAnsi="Angsana New" w:cs="Angsana New" w:hint="cs"/>
          <w:sz w:val="30"/>
          <w:szCs w:val="30"/>
          <w:lang w:val="en-US" w:bidi="th-TH"/>
        </w:rPr>
        <w:t>25</w:t>
      </w:r>
      <w:r w:rsidR="00B45AFE" w:rsidRPr="00B45AFE">
        <w:rPr>
          <w:rFonts w:ascii="Angsana New" w:hAnsi="Angsana New" w:cs="Angsana New"/>
          <w:sz w:val="30"/>
          <w:szCs w:val="30"/>
          <w:lang w:val="en-US" w:bidi="th-TH"/>
        </w:rPr>
        <w:t>61</w:t>
      </w:r>
      <w:r w:rsidR="0056510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6D2E58" w:rsidRPr="00621170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และเงินปันผลรับจากเงินลงทุนสำหรับ</w:t>
      </w:r>
      <w:r w:rsidR="00565103">
        <w:rPr>
          <w:rFonts w:ascii="Angsana New" w:hAnsi="Angsana New" w:cs="Angsana New" w:hint="cs"/>
          <w:sz w:val="30"/>
          <w:szCs w:val="30"/>
          <w:cs/>
          <w:lang w:val="en-US" w:bidi="th-TH"/>
        </w:rPr>
        <w:t>งวด</w:t>
      </w:r>
      <w:r w:rsidR="0044332D">
        <w:rPr>
          <w:rFonts w:ascii="Angsana New" w:hAnsi="Angsana New" w:cs="Angsana New" w:hint="cs"/>
          <w:sz w:val="30"/>
          <w:szCs w:val="30"/>
          <w:cs/>
          <w:lang w:val="en-US" w:bidi="th-TH"/>
        </w:rPr>
        <w:t>เก้าเดือน</w:t>
      </w:r>
      <w:r w:rsidR="00D8124D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สิ้นสุดวันที่ </w:t>
      </w:r>
      <w:r w:rsidR="00B45AFE" w:rsidRPr="00B45AFE">
        <w:rPr>
          <w:rFonts w:ascii="Angsana New" w:hAnsi="Angsana New" w:cs="Angsana New"/>
          <w:sz w:val="30"/>
          <w:szCs w:val="30"/>
          <w:lang w:val="en-US" w:bidi="th-TH"/>
        </w:rPr>
        <w:t>30</w:t>
      </w:r>
      <w:r w:rsidR="0044332D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กันยายน</w:t>
      </w:r>
      <w:r w:rsidR="00D8124D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B45AFE" w:rsidRPr="00B45AFE">
        <w:rPr>
          <w:rFonts w:ascii="Angsana New" w:hAnsi="Angsana New" w:cs="Angsana New" w:hint="cs"/>
          <w:sz w:val="30"/>
          <w:szCs w:val="30"/>
          <w:lang w:val="en-US" w:bidi="th-TH"/>
        </w:rPr>
        <w:t>2562</w:t>
      </w:r>
      <w:r w:rsidR="008542B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และ </w:t>
      </w:r>
      <w:r w:rsidR="00B45AFE" w:rsidRPr="00B45AFE">
        <w:rPr>
          <w:rFonts w:ascii="Angsana New" w:hAnsi="Angsana New" w:cs="Angsana New" w:hint="cs"/>
          <w:sz w:val="30"/>
          <w:szCs w:val="30"/>
          <w:lang w:val="en-US" w:bidi="th-TH"/>
        </w:rPr>
        <w:t>2561</w:t>
      </w:r>
      <w:r w:rsidR="0056510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6D2E58" w:rsidRPr="00621170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14:paraId="5905768E" w14:textId="77777777" w:rsidR="006D2E58" w:rsidRPr="00565103" w:rsidRDefault="006D2E58" w:rsidP="006D2E58">
      <w:pPr>
        <w:pStyle w:val="block"/>
        <w:tabs>
          <w:tab w:val="left" w:pos="567"/>
        </w:tabs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tbl>
      <w:tblPr>
        <w:tblW w:w="15690" w:type="dxa"/>
        <w:tblInd w:w="-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08"/>
        <w:gridCol w:w="2608"/>
        <w:gridCol w:w="810"/>
        <w:gridCol w:w="814"/>
        <w:gridCol w:w="178"/>
        <w:gridCol w:w="794"/>
        <w:gridCol w:w="714"/>
        <w:gridCol w:w="178"/>
        <w:gridCol w:w="836"/>
        <w:gridCol w:w="178"/>
        <w:gridCol w:w="812"/>
        <w:gridCol w:w="178"/>
        <w:gridCol w:w="893"/>
        <w:gridCol w:w="178"/>
        <w:gridCol w:w="920"/>
        <w:gridCol w:w="178"/>
        <w:gridCol w:w="794"/>
        <w:gridCol w:w="178"/>
        <w:gridCol w:w="794"/>
        <w:gridCol w:w="178"/>
        <w:gridCol w:w="794"/>
        <w:gridCol w:w="178"/>
        <w:gridCol w:w="767"/>
        <w:gridCol w:w="30"/>
      </w:tblGrid>
      <w:tr w:rsidR="006D2E58" w:rsidRPr="00D03FA0" w14:paraId="019C8A12" w14:textId="77777777" w:rsidTr="00D93E54">
        <w:trPr>
          <w:gridAfter w:val="1"/>
          <w:wAfter w:w="30" w:type="dxa"/>
          <w:tblHeader/>
        </w:trPr>
        <w:tc>
          <w:tcPr>
            <w:tcW w:w="15660" w:type="dxa"/>
            <w:gridSpan w:val="23"/>
          </w:tcPr>
          <w:p w14:paraId="41A21215" w14:textId="77777777" w:rsidR="006D2E58" w:rsidRPr="00D03FA0" w:rsidRDefault="006D2E58" w:rsidP="00933DD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D03FA0">
              <w:rPr>
                <w:rFonts w:ascii="Angsana New" w:hAnsi="Angsana New" w:cs="Angsana New"/>
                <w:b w:val="0"/>
                <w:bCs/>
                <w:color w:val="000000"/>
                <w:sz w:val="23"/>
                <w:szCs w:val="23"/>
                <w:cs/>
                <w:lang w:bidi="th-TH"/>
              </w:rPr>
              <w:t>งบการเงินเฉพาะกิจการ</w:t>
            </w:r>
          </w:p>
        </w:tc>
      </w:tr>
      <w:tr w:rsidR="006D2E58" w:rsidRPr="00D03FA0" w14:paraId="591A12F1" w14:textId="77777777" w:rsidTr="008B7459">
        <w:trPr>
          <w:tblHeader/>
        </w:trPr>
        <w:tc>
          <w:tcPr>
            <w:tcW w:w="1708" w:type="dxa"/>
            <w:vAlign w:val="bottom"/>
          </w:tcPr>
          <w:p w14:paraId="6D69913B" w14:textId="77777777" w:rsidR="006D2E58" w:rsidRPr="00D03FA0" w:rsidRDefault="006D2E58" w:rsidP="00933DD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</w:p>
        </w:tc>
        <w:tc>
          <w:tcPr>
            <w:tcW w:w="2608" w:type="dxa"/>
            <w:vAlign w:val="bottom"/>
          </w:tcPr>
          <w:p w14:paraId="05F56339" w14:textId="77777777" w:rsidR="006D2E58" w:rsidRPr="00D03FA0" w:rsidRDefault="006D2E58" w:rsidP="007713C8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D03FA0">
              <w:rPr>
                <w:rFonts w:ascii="Angsana New" w:hAnsi="Angsana New" w:cs="Angsana New"/>
                <w:b w:val="0"/>
                <w:color w:val="000000"/>
                <w:sz w:val="23"/>
                <w:szCs w:val="23"/>
                <w:cs/>
                <w:lang w:bidi="th-TH"/>
              </w:rPr>
              <w:t>ลักษณะธุรกิจ</w:t>
            </w:r>
          </w:p>
        </w:tc>
        <w:tc>
          <w:tcPr>
            <w:tcW w:w="1624" w:type="dxa"/>
            <w:gridSpan w:val="2"/>
            <w:vAlign w:val="bottom"/>
          </w:tcPr>
          <w:p w14:paraId="31EC382E" w14:textId="77777777" w:rsidR="006D2E58" w:rsidRPr="00D03FA0" w:rsidRDefault="006D2E58" w:rsidP="00933DD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D03FA0">
              <w:rPr>
                <w:rFonts w:ascii="Angsana New" w:hAnsi="Angsana New" w:cs="Angsana New"/>
                <w:b w:val="0"/>
                <w:color w:val="000000"/>
                <w:sz w:val="23"/>
                <w:szCs w:val="23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4E341893" w14:textId="77777777" w:rsidR="006D2E58" w:rsidRPr="00D03FA0" w:rsidRDefault="006D2E58" w:rsidP="00933DDD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3"/>
                <w:szCs w:val="23"/>
                <w:lang w:val="en-US"/>
              </w:rPr>
            </w:pPr>
          </w:p>
        </w:tc>
        <w:tc>
          <w:tcPr>
            <w:tcW w:w="1508" w:type="dxa"/>
            <w:gridSpan w:val="2"/>
            <w:vAlign w:val="bottom"/>
          </w:tcPr>
          <w:p w14:paraId="3F9F8D67" w14:textId="77777777" w:rsidR="006D2E58" w:rsidRPr="00D03FA0" w:rsidRDefault="006D2E58" w:rsidP="00933DD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D03FA0">
              <w:rPr>
                <w:rFonts w:ascii="Angsana New" w:hAnsi="Angsana New" w:cs="Angsana New"/>
                <w:b w:val="0"/>
                <w:color w:val="000000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670085A0" w14:textId="77777777" w:rsidR="006D2E58" w:rsidRPr="00D03FA0" w:rsidRDefault="006D2E58" w:rsidP="00933DDD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1826" w:type="dxa"/>
            <w:gridSpan w:val="3"/>
            <w:vAlign w:val="bottom"/>
          </w:tcPr>
          <w:p w14:paraId="1A1349D5" w14:textId="77777777" w:rsidR="006D2E58" w:rsidRPr="00D03FA0" w:rsidRDefault="006D2E58" w:rsidP="00933DD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D03FA0">
              <w:rPr>
                <w:rFonts w:ascii="Angsana New" w:hAnsi="Angsana New" w:cs="Angsana New"/>
                <w:b w:val="0"/>
                <w:color w:val="000000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710429C5" w14:textId="77777777" w:rsidR="006D2E58" w:rsidRPr="00D03FA0" w:rsidRDefault="006D2E58" w:rsidP="00933DDD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1991" w:type="dxa"/>
            <w:gridSpan w:val="3"/>
            <w:vAlign w:val="bottom"/>
          </w:tcPr>
          <w:p w14:paraId="47C37003" w14:textId="77777777" w:rsidR="006D2E58" w:rsidRPr="00D03FA0" w:rsidRDefault="006D2E58" w:rsidP="00933DD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D03FA0">
              <w:rPr>
                <w:rFonts w:ascii="Angsana New" w:hAnsi="Angsana New" w:cs="Angsana New"/>
                <w:b w:val="0"/>
                <w:color w:val="000000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2FAD1043" w14:textId="77777777" w:rsidR="006D2E58" w:rsidRPr="00D03FA0" w:rsidRDefault="006D2E58" w:rsidP="00933DDD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3"/>
                <w:szCs w:val="23"/>
                <w:lang w:val="en-US"/>
              </w:rPr>
            </w:pPr>
          </w:p>
        </w:tc>
        <w:tc>
          <w:tcPr>
            <w:tcW w:w="1766" w:type="dxa"/>
            <w:gridSpan w:val="3"/>
            <w:vAlign w:val="bottom"/>
          </w:tcPr>
          <w:p w14:paraId="1D55A6C5" w14:textId="77777777" w:rsidR="006D2E58" w:rsidRPr="00D03FA0" w:rsidRDefault="006D2E58" w:rsidP="00933DD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D03FA0">
              <w:rPr>
                <w:rFonts w:ascii="Angsana New" w:hAnsi="Angsana New" w:cs="Angsana New"/>
                <w:b w:val="0"/>
                <w:color w:val="000000"/>
                <w:sz w:val="23"/>
                <w:szCs w:val="23"/>
                <w:cs/>
                <w:lang w:bidi="th-TH"/>
              </w:rPr>
              <w:t>ราคาทุน</w:t>
            </w:r>
            <w:r w:rsidRPr="00D03FA0">
              <w:rPr>
                <w:rFonts w:ascii="Angsana New" w:hAnsi="Angsana New" w:cs="Angsana New"/>
                <w:b w:val="0"/>
                <w:color w:val="000000"/>
                <w:sz w:val="23"/>
                <w:szCs w:val="23"/>
                <w:lang w:bidi="th-TH"/>
              </w:rPr>
              <w:t xml:space="preserve"> </w:t>
            </w:r>
            <w:r w:rsidRPr="00D03FA0">
              <w:rPr>
                <w:rFonts w:ascii="Angsana New" w:hAnsi="Angsana New" w:cs="Angsana New"/>
                <w:b w:val="0"/>
                <w:color w:val="000000"/>
                <w:sz w:val="23"/>
                <w:szCs w:val="23"/>
                <w:lang w:val="en-US" w:bidi="th-TH"/>
              </w:rPr>
              <w:t>-</w:t>
            </w:r>
            <w:r w:rsidRPr="00D03FA0">
              <w:rPr>
                <w:rFonts w:ascii="Angsana New" w:hAnsi="Angsana New" w:cs="Angsana New"/>
                <w:b w:val="0"/>
                <w:color w:val="000000"/>
                <w:sz w:val="23"/>
                <w:szCs w:val="23"/>
                <w:cs/>
                <w:lang w:bidi="th-TH"/>
              </w:rPr>
              <w:t xml:space="preserve"> </w:t>
            </w:r>
            <w:r w:rsidRPr="00D03FA0">
              <w:rPr>
                <w:rFonts w:ascii="Angsana New" w:hAnsi="Angsana New" w:cs="Angsana New" w:hint="cs"/>
                <w:b w:val="0"/>
                <w:color w:val="000000"/>
                <w:sz w:val="23"/>
                <w:szCs w:val="23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  <w:vAlign w:val="bottom"/>
          </w:tcPr>
          <w:p w14:paraId="79EB9187" w14:textId="77777777" w:rsidR="006D2E58" w:rsidRPr="00D03FA0" w:rsidRDefault="006D2E58" w:rsidP="00933DDD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3"/>
                <w:szCs w:val="23"/>
              </w:rPr>
            </w:pPr>
          </w:p>
        </w:tc>
        <w:tc>
          <w:tcPr>
            <w:tcW w:w="1769" w:type="dxa"/>
            <w:gridSpan w:val="4"/>
            <w:vAlign w:val="bottom"/>
          </w:tcPr>
          <w:p w14:paraId="5D3AF090" w14:textId="77777777" w:rsidR="000C778D" w:rsidRPr="00D03FA0" w:rsidRDefault="006D2E58" w:rsidP="00933DD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D03FA0">
              <w:rPr>
                <w:rFonts w:ascii="Angsana New" w:hAnsi="Angsana New" w:cs="Angsana New"/>
                <w:b w:val="0"/>
                <w:color w:val="000000"/>
                <w:sz w:val="23"/>
                <w:szCs w:val="23"/>
                <w:cs/>
                <w:lang w:bidi="th-TH"/>
              </w:rPr>
              <w:t>เงินปันผลรับ</w:t>
            </w:r>
            <w:r w:rsidR="000C778D" w:rsidRPr="00D03FA0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สำหรับงวด</w:t>
            </w:r>
          </w:p>
          <w:p w14:paraId="392B9C5B" w14:textId="77777777" w:rsidR="006D2E58" w:rsidRPr="00D03FA0" w:rsidRDefault="0044332D" w:rsidP="00933DD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D03FA0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เก้าเดือน</w:t>
            </w:r>
            <w:r w:rsidR="000C778D" w:rsidRPr="00D03FA0">
              <w:rPr>
                <w:rFonts w:ascii="Angsana New" w:hAnsi="Angsana New" w:cs="Angsana New" w:hint="cs"/>
                <w:b w:val="0"/>
                <w:sz w:val="23"/>
                <w:szCs w:val="23"/>
                <w:cs/>
                <w:lang w:val="en-US" w:bidi="th-TH"/>
              </w:rPr>
              <w:t>สิ้นสุดวันที่</w:t>
            </w:r>
          </w:p>
        </w:tc>
      </w:tr>
      <w:tr w:rsidR="009B4E19" w:rsidRPr="00D03FA0" w14:paraId="5A746581" w14:textId="77777777" w:rsidTr="008B7459">
        <w:trPr>
          <w:trHeight w:val="270"/>
          <w:tblHeader/>
        </w:trPr>
        <w:tc>
          <w:tcPr>
            <w:tcW w:w="1708" w:type="dxa"/>
          </w:tcPr>
          <w:p w14:paraId="5855971E" w14:textId="77777777" w:rsidR="009B4E19" w:rsidRPr="00D03FA0" w:rsidRDefault="009B4E19" w:rsidP="009B4E1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608" w:type="dxa"/>
          </w:tcPr>
          <w:p w14:paraId="6693457E" w14:textId="77777777" w:rsidR="009B4E19" w:rsidRPr="00D03FA0" w:rsidRDefault="009B4E19" w:rsidP="009B4E19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ADDECAF" w14:textId="37B96D60" w:rsidR="009B4E19" w:rsidRPr="00D03FA0" w:rsidRDefault="00B45AFE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8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45AFE">
              <w:rPr>
                <w:rFonts w:ascii="Angsana New" w:hAnsi="Angsana New" w:hint="cs"/>
                <w:sz w:val="23"/>
                <w:szCs w:val="23"/>
              </w:rPr>
              <w:t>30</w:t>
            </w:r>
            <w:r w:rsidR="0044332D" w:rsidRPr="00D03FA0">
              <w:rPr>
                <w:rFonts w:ascii="Angsana New" w:hAnsi="Angsana New" w:hint="cs"/>
                <w:sz w:val="23"/>
                <w:szCs w:val="23"/>
                <w:cs/>
              </w:rPr>
              <w:t xml:space="preserve"> กันยายน</w:t>
            </w:r>
          </w:p>
        </w:tc>
        <w:tc>
          <w:tcPr>
            <w:tcW w:w="814" w:type="dxa"/>
          </w:tcPr>
          <w:p w14:paraId="6ECDBD5A" w14:textId="6BF93AF6" w:rsidR="009B4E19" w:rsidRPr="00D03FA0" w:rsidRDefault="00B45AFE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8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45AFE">
              <w:rPr>
                <w:rFonts w:ascii="Angsana New" w:hAnsi="Angsana New" w:hint="cs"/>
                <w:sz w:val="23"/>
                <w:szCs w:val="23"/>
              </w:rPr>
              <w:t>31</w:t>
            </w:r>
            <w:r w:rsidR="009B4E19" w:rsidRPr="00D03FA0">
              <w:rPr>
                <w:rFonts w:ascii="Angsana New" w:hAnsi="Angsana New" w:hint="cs"/>
                <w:sz w:val="23"/>
                <w:szCs w:val="23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14:paraId="65E62658" w14:textId="77777777" w:rsidR="009B4E19" w:rsidRPr="00D03FA0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8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94" w:type="dxa"/>
          </w:tcPr>
          <w:p w14:paraId="4959F986" w14:textId="78A877C7" w:rsidR="009B4E19" w:rsidRPr="00D03FA0" w:rsidRDefault="00B45AFE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8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45AFE">
              <w:rPr>
                <w:rFonts w:ascii="Angsana New" w:hAnsi="Angsana New" w:hint="cs"/>
                <w:sz w:val="23"/>
                <w:szCs w:val="23"/>
              </w:rPr>
              <w:t>30</w:t>
            </w:r>
            <w:r w:rsidR="0044332D" w:rsidRPr="00D03FA0">
              <w:rPr>
                <w:rFonts w:ascii="Angsana New" w:hAnsi="Angsana New" w:hint="cs"/>
                <w:sz w:val="23"/>
                <w:szCs w:val="23"/>
                <w:cs/>
              </w:rPr>
              <w:t xml:space="preserve"> กันยายน</w:t>
            </w:r>
          </w:p>
        </w:tc>
        <w:tc>
          <w:tcPr>
            <w:tcW w:w="714" w:type="dxa"/>
          </w:tcPr>
          <w:p w14:paraId="1BC677AD" w14:textId="6E342568" w:rsidR="009B4E19" w:rsidRPr="00D03FA0" w:rsidRDefault="00B45AFE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8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45AFE">
              <w:rPr>
                <w:rFonts w:ascii="Angsana New" w:hAnsi="Angsana New" w:hint="cs"/>
                <w:sz w:val="23"/>
                <w:szCs w:val="23"/>
              </w:rPr>
              <w:t>31</w:t>
            </w:r>
            <w:r w:rsidR="009B4E19" w:rsidRPr="00D03FA0">
              <w:rPr>
                <w:rFonts w:ascii="Angsana New" w:hAnsi="Angsana New" w:hint="cs"/>
                <w:sz w:val="23"/>
                <w:szCs w:val="23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14:paraId="27E9F434" w14:textId="77777777" w:rsidR="009B4E19" w:rsidRPr="00D03FA0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8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36" w:type="dxa"/>
          </w:tcPr>
          <w:p w14:paraId="554A25E3" w14:textId="39343BE2" w:rsidR="009B4E19" w:rsidRPr="00D03FA0" w:rsidRDefault="00B45AFE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8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45AFE">
              <w:rPr>
                <w:rFonts w:ascii="Angsana New" w:hAnsi="Angsana New" w:hint="cs"/>
                <w:sz w:val="23"/>
                <w:szCs w:val="23"/>
              </w:rPr>
              <w:t>30</w:t>
            </w:r>
            <w:r w:rsidR="0044332D" w:rsidRPr="00D03FA0">
              <w:rPr>
                <w:rFonts w:ascii="Angsana New" w:hAnsi="Angsana New" w:hint="cs"/>
                <w:sz w:val="23"/>
                <w:szCs w:val="23"/>
                <w:cs/>
              </w:rPr>
              <w:t xml:space="preserve"> กันยายน</w:t>
            </w:r>
          </w:p>
        </w:tc>
        <w:tc>
          <w:tcPr>
            <w:tcW w:w="178" w:type="dxa"/>
          </w:tcPr>
          <w:p w14:paraId="189C5BBF" w14:textId="77777777" w:rsidR="009B4E19" w:rsidRPr="00D03FA0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8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2" w:type="dxa"/>
          </w:tcPr>
          <w:p w14:paraId="41785F8A" w14:textId="4F62D7DB" w:rsidR="009B4E19" w:rsidRPr="00D03FA0" w:rsidRDefault="00B45AFE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8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45AFE">
              <w:rPr>
                <w:rFonts w:ascii="Angsana New" w:hAnsi="Angsana New" w:hint="cs"/>
                <w:sz w:val="23"/>
                <w:szCs w:val="23"/>
              </w:rPr>
              <w:t>31</w:t>
            </w:r>
            <w:r w:rsidR="009B4E19" w:rsidRPr="00D03FA0">
              <w:rPr>
                <w:rFonts w:ascii="Angsana New" w:hAnsi="Angsana New" w:hint="cs"/>
                <w:sz w:val="23"/>
                <w:szCs w:val="23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14:paraId="41F610F7" w14:textId="77777777" w:rsidR="009B4E19" w:rsidRPr="00D03FA0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8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93" w:type="dxa"/>
          </w:tcPr>
          <w:p w14:paraId="17F5B9C9" w14:textId="678BCCBD" w:rsidR="009B4E19" w:rsidRPr="00D03FA0" w:rsidRDefault="00B45AFE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8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45AFE">
              <w:rPr>
                <w:rFonts w:ascii="Angsana New" w:hAnsi="Angsana New" w:hint="cs"/>
                <w:sz w:val="23"/>
                <w:szCs w:val="23"/>
              </w:rPr>
              <w:t>30</w:t>
            </w:r>
            <w:r w:rsidR="0044332D" w:rsidRPr="00D03FA0">
              <w:rPr>
                <w:rFonts w:ascii="Angsana New" w:hAnsi="Angsana New" w:hint="cs"/>
                <w:sz w:val="23"/>
                <w:szCs w:val="23"/>
                <w:cs/>
              </w:rPr>
              <w:t xml:space="preserve"> กันยายน</w:t>
            </w:r>
          </w:p>
        </w:tc>
        <w:tc>
          <w:tcPr>
            <w:tcW w:w="178" w:type="dxa"/>
          </w:tcPr>
          <w:p w14:paraId="48E516A1" w14:textId="77777777" w:rsidR="009B4E19" w:rsidRPr="00D03FA0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8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0" w:type="dxa"/>
          </w:tcPr>
          <w:p w14:paraId="17A20AB0" w14:textId="76BEBBFE" w:rsidR="009B4E19" w:rsidRPr="00D03FA0" w:rsidRDefault="00B45AFE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8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45AFE">
              <w:rPr>
                <w:rFonts w:ascii="Angsana New" w:hAnsi="Angsana New" w:hint="cs"/>
                <w:sz w:val="23"/>
                <w:szCs w:val="23"/>
              </w:rPr>
              <w:t>31</w:t>
            </w:r>
            <w:r w:rsidR="009B4E19" w:rsidRPr="00D03FA0">
              <w:rPr>
                <w:rFonts w:ascii="Angsana New" w:hAnsi="Angsana New" w:hint="cs"/>
                <w:sz w:val="23"/>
                <w:szCs w:val="23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14:paraId="3E80C081" w14:textId="77777777" w:rsidR="009B4E19" w:rsidRPr="00D03FA0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8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94" w:type="dxa"/>
          </w:tcPr>
          <w:p w14:paraId="6C65E209" w14:textId="5109ADF9" w:rsidR="009B4E19" w:rsidRPr="00D03FA0" w:rsidRDefault="00B45AFE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8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45AFE">
              <w:rPr>
                <w:rFonts w:ascii="Angsana New" w:hAnsi="Angsana New" w:hint="cs"/>
                <w:sz w:val="23"/>
                <w:szCs w:val="23"/>
              </w:rPr>
              <w:t>30</w:t>
            </w:r>
            <w:r w:rsidR="0044332D" w:rsidRPr="00D03FA0">
              <w:rPr>
                <w:rFonts w:ascii="Angsana New" w:hAnsi="Angsana New" w:hint="cs"/>
                <w:sz w:val="23"/>
                <w:szCs w:val="23"/>
                <w:cs/>
              </w:rPr>
              <w:t xml:space="preserve"> กันยายน</w:t>
            </w:r>
          </w:p>
        </w:tc>
        <w:tc>
          <w:tcPr>
            <w:tcW w:w="178" w:type="dxa"/>
          </w:tcPr>
          <w:p w14:paraId="1B9D76EC" w14:textId="77777777" w:rsidR="009B4E19" w:rsidRPr="00D03FA0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8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94" w:type="dxa"/>
          </w:tcPr>
          <w:p w14:paraId="02E7F4C2" w14:textId="21D31D62" w:rsidR="009B4E19" w:rsidRPr="00D03FA0" w:rsidRDefault="00B45AFE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8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45AFE">
              <w:rPr>
                <w:rFonts w:ascii="Angsana New" w:hAnsi="Angsana New" w:hint="cs"/>
                <w:sz w:val="23"/>
                <w:szCs w:val="23"/>
              </w:rPr>
              <w:t>31</w:t>
            </w:r>
            <w:r w:rsidR="009B4E19" w:rsidRPr="00D03FA0">
              <w:rPr>
                <w:rFonts w:ascii="Angsana New" w:hAnsi="Angsana New" w:hint="cs"/>
                <w:sz w:val="23"/>
                <w:szCs w:val="23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14:paraId="17A572B9" w14:textId="77777777" w:rsidR="009B4E19" w:rsidRPr="00D03FA0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8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94" w:type="dxa"/>
          </w:tcPr>
          <w:p w14:paraId="412ED82F" w14:textId="4A99A158" w:rsidR="009B4E19" w:rsidRPr="00D03FA0" w:rsidRDefault="00B45AFE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8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45AFE">
              <w:rPr>
                <w:rFonts w:ascii="Angsana New" w:hAnsi="Angsana New" w:hint="cs"/>
                <w:sz w:val="23"/>
                <w:szCs w:val="23"/>
              </w:rPr>
              <w:t>30</w:t>
            </w:r>
            <w:r w:rsidR="0044332D" w:rsidRPr="00D03FA0">
              <w:rPr>
                <w:rFonts w:ascii="Angsana New" w:hAnsi="Angsana New" w:hint="cs"/>
                <w:sz w:val="23"/>
                <w:szCs w:val="23"/>
                <w:cs/>
              </w:rPr>
              <w:t xml:space="preserve"> กันยายน</w:t>
            </w:r>
          </w:p>
        </w:tc>
        <w:tc>
          <w:tcPr>
            <w:tcW w:w="178" w:type="dxa"/>
          </w:tcPr>
          <w:p w14:paraId="3D285DAA" w14:textId="77777777" w:rsidR="009B4E19" w:rsidRPr="00D03FA0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8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97" w:type="dxa"/>
            <w:gridSpan w:val="2"/>
          </w:tcPr>
          <w:p w14:paraId="509E0D63" w14:textId="70566F24" w:rsidR="009B4E19" w:rsidRPr="00D03FA0" w:rsidRDefault="00B45AFE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8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45AFE">
              <w:rPr>
                <w:rFonts w:ascii="Angsana New" w:hAnsi="Angsana New" w:hint="cs"/>
                <w:sz w:val="23"/>
                <w:szCs w:val="23"/>
              </w:rPr>
              <w:t>30</w:t>
            </w:r>
            <w:r w:rsidR="0044332D" w:rsidRPr="00D03FA0">
              <w:rPr>
                <w:rFonts w:ascii="Angsana New" w:hAnsi="Angsana New" w:hint="cs"/>
                <w:sz w:val="23"/>
                <w:szCs w:val="23"/>
                <w:cs/>
              </w:rPr>
              <w:t xml:space="preserve"> กันยายน</w:t>
            </w:r>
          </w:p>
        </w:tc>
      </w:tr>
      <w:tr w:rsidR="009B4E19" w:rsidRPr="00D03FA0" w14:paraId="04D7A1F6" w14:textId="77777777" w:rsidTr="008B7459">
        <w:trPr>
          <w:trHeight w:val="270"/>
          <w:tblHeader/>
        </w:trPr>
        <w:tc>
          <w:tcPr>
            <w:tcW w:w="1708" w:type="dxa"/>
          </w:tcPr>
          <w:p w14:paraId="3E66FE33" w14:textId="77777777" w:rsidR="009B4E19" w:rsidRPr="00D03FA0" w:rsidRDefault="009B4E19" w:rsidP="009B4E1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608" w:type="dxa"/>
          </w:tcPr>
          <w:p w14:paraId="1032B96E" w14:textId="77777777" w:rsidR="009B4E19" w:rsidRPr="00D03FA0" w:rsidRDefault="009B4E19" w:rsidP="009B4E19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5006EB5" w14:textId="0232B9F0" w:rsidR="009B4E19" w:rsidRPr="00D03FA0" w:rsidRDefault="00B45AFE" w:rsidP="009B4E1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45AFE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B45AFE"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814" w:type="dxa"/>
          </w:tcPr>
          <w:p w14:paraId="7CA3BCA3" w14:textId="14A89861" w:rsidR="009B4E19" w:rsidRPr="00D03FA0" w:rsidRDefault="00B45AFE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45AFE">
              <w:rPr>
                <w:rFonts w:ascii="Angsana New" w:hAnsi="Angsana New" w:hint="cs"/>
                <w:sz w:val="23"/>
                <w:szCs w:val="23"/>
              </w:rPr>
              <w:t>25</w:t>
            </w:r>
            <w:r w:rsidRPr="00B45AFE">
              <w:rPr>
                <w:rFonts w:ascii="Angsana New" w:hAnsi="Angsana New"/>
                <w:sz w:val="23"/>
                <w:szCs w:val="23"/>
              </w:rPr>
              <w:t>61</w:t>
            </w:r>
          </w:p>
        </w:tc>
        <w:tc>
          <w:tcPr>
            <w:tcW w:w="178" w:type="dxa"/>
          </w:tcPr>
          <w:p w14:paraId="3088C3D5" w14:textId="77777777" w:rsidR="009B4E19" w:rsidRPr="00D03FA0" w:rsidRDefault="009B4E19" w:rsidP="009B4E1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94" w:type="dxa"/>
          </w:tcPr>
          <w:p w14:paraId="09CD9DB8" w14:textId="4807DBC2" w:rsidR="009B4E19" w:rsidRPr="00D03FA0" w:rsidRDefault="00B45AFE" w:rsidP="009B4E1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45AFE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B45AFE"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714" w:type="dxa"/>
          </w:tcPr>
          <w:p w14:paraId="30285F6E" w14:textId="1705483C" w:rsidR="009B4E19" w:rsidRPr="00D03FA0" w:rsidRDefault="00B45AFE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45AFE">
              <w:rPr>
                <w:rFonts w:ascii="Angsana New" w:hAnsi="Angsana New" w:hint="cs"/>
                <w:sz w:val="23"/>
                <w:szCs w:val="23"/>
              </w:rPr>
              <w:t>25</w:t>
            </w:r>
            <w:r w:rsidRPr="00B45AFE">
              <w:rPr>
                <w:rFonts w:ascii="Angsana New" w:hAnsi="Angsana New"/>
                <w:sz w:val="23"/>
                <w:szCs w:val="23"/>
              </w:rPr>
              <w:t>61</w:t>
            </w:r>
          </w:p>
        </w:tc>
        <w:tc>
          <w:tcPr>
            <w:tcW w:w="178" w:type="dxa"/>
          </w:tcPr>
          <w:p w14:paraId="17E1D2A9" w14:textId="77777777" w:rsidR="009B4E19" w:rsidRPr="00D03FA0" w:rsidRDefault="009B4E19" w:rsidP="009B4E1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36" w:type="dxa"/>
          </w:tcPr>
          <w:p w14:paraId="4D5B4CC0" w14:textId="7B2A022C" w:rsidR="009B4E19" w:rsidRPr="00D03FA0" w:rsidRDefault="00B45AFE" w:rsidP="009B4E1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45AFE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B45AFE"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178" w:type="dxa"/>
          </w:tcPr>
          <w:p w14:paraId="429C33CC" w14:textId="77777777" w:rsidR="009B4E19" w:rsidRPr="00D03FA0" w:rsidRDefault="009B4E19" w:rsidP="009B4E1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2" w:type="dxa"/>
          </w:tcPr>
          <w:p w14:paraId="7D7BEEF9" w14:textId="5BC2C1A5" w:rsidR="009B4E19" w:rsidRPr="00D03FA0" w:rsidRDefault="00B45AFE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45AFE">
              <w:rPr>
                <w:rFonts w:ascii="Angsana New" w:hAnsi="Angsana New" w:hint="cs"/>
                <w:sz w:val="23"/>
                <w:szCs w:val="23"/>
              </w:rPr>
              <w:t>25</w:t>
            </w:r>
            <w:r w:rsidRPr="00B45AFE">
              <w:rPr>
                <w:rFonts w:ascii="Angsana New" w:hAnsi="Angsana New"/>
                <w:sz w:val="23"/>
                <w:szCs w:val="23"/>
              </w:rPr>
              <w:t>61</w:t>
            </w:r>
          </w:p>
        </w:tc>
        <w:tc>
          <w:tcPr>
            <w:tcW w:w="178" w:type="dxa"/>
          </w:tcPr>
          <w:p w14:paraId="168BCCCE" w14:textId="77777777" w:rsidR="009B4E19" w:rsidRPr="00D03FA0" w:rsidRDefault="009B4E19" w:rsidP="009B4E1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93" w:type="dxa"/>
          </w:tcPr>
          <w:p w14:paraId="0C3CC88A" w14:textId="529739D4" w:rsidR="009B4E19" w:rsidRPr="00D03FA0" w:rsidRDefault="00B45AFE" w:rsidP="009B4E1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45AFE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B45AFE"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178" w:type="dxa"/>
          </w:tcPr>
          <w:p w14:paraId="12E61779" w14:textId="77777777" w:rsidR="009B4E19" w:rsidRPr="00D03FA0" w:rsidRDefault="009B4E19" w:rsidP="009B4E1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0" w:type="dxa"/>
          </w:tcPr>
          <w:p w14:paraId="201F3F6C" w14:textId="5EBC1DD1" w:rsidR="009B4E19" w:rsidRPr="00D03FA0" w:rsidRDefault="00B45AFE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45AFE">
              <w:rPr>
                <w:rFonts w:ascii="Angsana New" w:hAnsi="Angsana New" w:hint="cs"/>
                <w:sz w:val="23"/>
                <w:szCs w:val="23"/>
              </w:rPr>
              <w:t>25</w:t>
            </w:r>
            <w:r w:rsidRPr="00B45AFE">
              <w:rPr>
                <w:rFonts w:ascii="Angsana New" w:hAnsi="Angsana New"/>
                <w:sz w:val="23"/>
                <w:szCs w:val="23"/>
              </w:rPr>
              <w:t>61</w:t>
            </w:r>
          </w:p>
        </w:tc>
        <w:tc>
          <w:tcPr>
            <w:tcW w:w="178" w:type="dxa"/>
          </w:tcPr>
          <w:p w14:paraId="69D0CA21" w14:textId="77777777" w:rsidR="009B4E19" w:rsidRPr="00D03FA0" w:rsidRDefault="009B4E19" w:rsidP="009B4E1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94" w:type="dxa"/>
          </w:tcPr>
          <w:p w14:paraId="09E7412A" w14:textId="0EF75EA9" w:rsidR="009B4E19" w:rsidRPr="00D03FA0" w:rsidRDefault="00B45AFE" w:rsidP="009B4E1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45AFE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B45AFE"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178" w:type="dxa"/>
          </w:tcPr>
          <w:p w14:paraId="07BB8E53" w14:textId="77777777" w:rsidR="009B4E19" w:rsidRPr="00D03FA0" w:rsidRDefault="009B4E19" w:rsidP="009B4E1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94" w:type="dxa"/>
          </w:tcPr>
          <w:p w14:paraId="414FC41E" w14:textId="73CF7A07" w:rsidR="009B4E19" w:rsidRPr="00D03FA0" w:rsidRDefault="00B45AFE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45AFE">
              <w:rPr>
                <w:rFonts w:ascii="Angsana New" w:hAnsi="Angsana New" w:hint="cs"/>
                <w:sz w:val="23"/>
                <w:szCs w:val="23"/>
              </w:rPr>
              <w:t>25</w:t>
            </w:r>
            <w:r w:rsidRPr="00B45AFE">
              <w:rPr>
                <w:rFonts w:ascii="Angsana New" w:hAnsi="Angsana New"/>
                <w:sz w:val="23"/>
                <w:szCs w:val="23"/>
              </w:rPr>
              <w:t>61</w:t>
            </w:r>
          </w:p>
        </w:tc>
        <w:tc>
          <w:tcPr>
            <w:tcW w:w="178" w:type="dxa"/>
          </w:tcPr>
          <w:p w14:paraId="2C23950E" w14:textId="77777777" w:rsidR="009B4E19" w:rsidRPr="00D03FA0" w:rsidRDefault="009B4E19" w:rsidP="009B4E1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94" w:type="dxa"/>
          </w:tcPr>
          <w:p w14:paraId="6C1A11F9" w14:textId="46C02593" w:rsidR="009B4E19" w:rsidRPr="00D03FA0" w:rsidRDefault="00B45AFE" w:rsidP="009B4E1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45AFE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B45AFE"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178" w:type="dxa"/>
          </w:tcPr>
          <w:p w14:paraId="3F308022" w14:textId="77777777" w:rsidR="009B4E19" w:rsidRPr="00D03FA0" w:rsidRDefault="009B4E19" w:rsidP="009B4E1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97" w:type="dxa"/>
            <w:gridSpan w:val="2"/>
          </w:tcPr>
          <w:p w14:paraId="42B069CC" w14:textId="26AB4FA2" w:rsidR="009B4E19" w:rsidRPr="00D03FA0" w:rsidRDefault="00B45AFE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45AFE">
              <w:rPr>
                <w:rFonts w:ascii="Angsana New" w:hAnsi="Angsana New" w:hint="cs"/>
                <w:sz w:val="23"/>
                <w:szCs w:val="23"/>
              </w:rPr>
              <w:t>25</w:t>
            </w:r>
            <w:r w:rsidRPr="00B45AFE">
              <w:rPr>
                <w:rFonts w:ascii="Angsana New" w:hAnsi="Angsana New"/>
                <w:sz w:val="23"/>
                <w:szCs w:val="23"/>
              </w:rPr>
              <w:t>61</w:t>
            </w:r>
          </w:p>
        </w:tc>
      </w:tr>
      <w:tr w:rsidR="009B4E19" w:rsidRPr="00D03FA0" w14:paraId="4E916CEE" w14:textId="77777777" w:rsidTr="00D93E54">
        <w:trPr>
          <w:gridAfter w:val="1"/>
          <w:wAfter w:w="30" w:type="dxa"/>
          <w:trHeight w:val="270"/>
          <w:tblHeader/>
        </w:trPr>
        <w:tc>
          <w:tcPr>
            <w:tcW w:w="1708" w:type="dxa"/>
          </w:tcPr>
          <w:p w14:paraId="5F6D0E97" w14:textId="77777777" w:rsidR="009B4E19" w:rsidRPr="00D03FA0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2608" w:type="dxa"/>
          </w:tcPr>
          <w:p w14:paraId="75D5A7D8" w14:textId="77777777" w:rsidR="009B4E19" w:rsidRPr="00D03FA0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624" w:type="dxa"/>
            <w:gridSpan w:val="2"/>
          </w:tcPr>
          <w:p w14:paraId="20950660" w14:textId="77777777" w:rsidR="009B4E19" w:rsidRPr="00D03FA0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D03FA0">
              <w:rPr>
                <w:rFonts w:ascii="Angsana New" w:hAnsi="Angsana New" w:hint="cs"/>
                <w:i/>
                <w:iCs/>
                <w:sz w:val="23"/>
                <w:szCs w:val="23"/>
                <w:cs/>
              </w:rPr>
              <w:t>(ร้อยละ)</w:t>
            </w:r>
          </w:p>
        </w:tc>
        <w:tc>
          <w:tcPr>
            <w:tcW w:w="178" w:type="dxa"/>
          </w:tcPr>
          <w:p w14:paraId="102262ED" w14:textId="77777777" w:rsidR="009B4E19" w:rsidRPr="00D03FA0" w:rsidRDefault="009B4E19" w:rsidP="009B4E1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542" w:type="dxa"/>
            <w:gridSpan w:val="18"/>
            <w:vAlign w:val="bottom"/>
          </w:tcPr>
          <w:p w14:paraId="1239CD9B" w14:textId="77777777" w:rsidR="009B4E19" w:rsidRPr="00D03FA0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FA0">
              <w:rPr>
                <w:rFonts w:ascii="Angsana New" w:hAnsi="Angsana New" w:hint="cs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9B4E19" w:rsidRPr="00D03FA0" w14:paraId="361DBA31" w14:textId="77777777" w:rsidTr="008B7459">
        <w:trPr>
          <w:trHeight w:val="270"/>
        </w:trPr>
        <w:tc>
          <w:tcPr>
            <w:tcW w:w="1708" w:type="dxa"/>
          </w:tcPr>
          <w:p w14:paraId="3C0CB416" w14:textId="77777777" w:rsidR="009B4E19" w:rsidRPr="00D03FA0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03FA0">
              <w:rPr>
                <w:rFonts w:ascii="Angsana New" w:hAnsi="Angsana New" w:hint="cs"/>
                <w:b/>
                <w:bCs/>
                <w:i/>
                <w:iCs/>
                <w:sz w:val="23"/>
                <w:szCs w:val="23"/>
                <w:cs/>
              </w:rPr>
              <w:t>บริษัทย่อยทางตรง</w:t>
            </w:r>
          </w:p>
        </w:tc>
        <w:tc>
          <w:tcPr>
            <w:tcW w:w="2608" w:type="dxa"/>
          </w:tcPr>
          <w:p w14:paraId="4E6590B9" w14:textId="77777777" w:rsidR="009B4E19" w:rsidRPr="00D03FA0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296DF628" w14:textId="77777777" w:rsidR="009B4E19" w:rsidRPr="00D03FA0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14" w:type="dxa"/>
          </w:tcPr>
          <w:p w14:paraId="7A89140D" w14:textId="77777777" w:rsidR="009B4E19" w:rsidRPr="00D03FA0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78" w:type="dxa"/>
          </w:tcPr>
          <w:p w14:paraId="77D32769" w14:textId="77777777" w:rsidR="009B4E19" w:rsidRPr="00D03FA0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94" w:type="dxa"/>
          </w:tcPr>
          <w:p w14:paraId="7A9BEE89" w14:textId="77777777" w:rsidR="009B4E19" w:rsidRPr="00D03FA0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714" w:type="dxa"/>
          </w:tcPr>
          <w:p w14:paraId="4B1B06AA" w14:textId="77777777" w:rsidR="009B4E19" w:rsidRPr="00D03FA0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78" w:type="dxa"/>
          </w:tcPr>
          <w:p w14:paraId="66DB7C33" w14:textId="77777777" w:rsidR="009B4E19" w:rsidRPr="00D03FA0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36" w:type="dxa"/>
          </w:tcPr>
          <w:p w14:paraId="0D38A592" w14:textId="77777777" w:rsidR="009B4E19" w:rsidRPr="00D03FA0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78" w:type="dxa"/>
          </w:tcPr>
          <w:p w14:paraId="51347AE0" w14:textId="77777777" w:rsidR="009B4E19" w:rsidRPr="00D03FA0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2" w:type="dxa"/>
          </w:tcPr>
          <w:p w14:paraId="655ABCFD" w14:textId="77777777" w:rsidR="009B4E19" w:rsidRPr="00D03FA0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78" w:type="dxa"/>
          </w:tcPr>
          <w:p w14:paraId="6511190A" w14:textId="77777777" w:rsidR="009B4E19" w:rsidRPr="00D03FA0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93" w:type="dxa"/>
          </w:tcPr>
          <w:p w14:paraId="5BFA7A62" w14:textId="77777777" w:rsidR="009B4E19" w:rsidRPr="00D03FA0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78" w:type="dxa"/>
          </w:tcPr>
          <w:p w14:paraId="3335F511" w14:textId="77777777" w:rsidR="009B4E19" w:rsidRPr="00D03FA0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20" w:type="dxa"/>
          </w:tcPr>
          <w:p w14:paraId="3807637E" w14:textId="77777777" w:rsidR="009B4E19" w:rsidRPr="00D03FA0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78" w:type="dxa"/>
          </w:tcPr>
          <w:p w14:paraId="0E80BC35" w14:textId="77777777" w:rsidR="009B4E19" w:rsidRPr="00D03FA0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94" w:type="dxa"/>
          </w:tcPr>
          <w:p w14:paraId="7BC0F226" w14:textId="77777777" w:rsidR="009B4E19" w:rsidRPr="00D03FA0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78" w:type="dxa"/>
          </w:tcPr>
          <w:p w14:paraId="3416A526" w14:textId="77777777" w:rsidR="009B4E19" w:rsidRPr="00D03FA0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94" w:type="dxa"/>
          </w:tcPr>
          <w:p w14:paraId="63CA7AB2" w14:textId="77777777" w:rsidR="009B4E19" w:rsidRPr="00D03FA0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78" w:type="dxa"/>
          </w:tcPr>
          <w:p w14:paraId="69D1DAF9" w14:textId="77777777" w:rsidR="009B4E19" w:rsidRPr="00D03FA0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94" w:type="dxa"/>
          </w:tcPr>
          <w:p w14:paraId="32CA7A45" w14:textId="77777777" w:rsidR="009B4E19" w:rsidRPr="00D03FA0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78" w:type="dxa"/>
          </w:tcPr>
          <w:p w14:paraId="1CC16D8E" w14:textId="77777777" w:rsidR="009B4E19" w:rsidRPr="00D03FA0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97" w:type="dxa"/>
            <w:gridSpan w:val="2"/>
          </w:tcPr>
          <w:p w14:paraId="439494D0" w14:textId="77777777" w:rsidR="009B4E19" w:rsidRPr="00D03FA0" w:rsidRDefault="009B4E19" w:rsidP="009B4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8B7459" w:rsidRPr="00D03FA0" w14:paraId="6F61887F" w14:textId="77777777" w:rsidTr="008B7459">
        <w:trPr>
          <w:trHeight w:val="839"/>
        </w:trPr>
        <w:tc>
          <w:tcPr>
            <w:tcW w:w="1708" w:type="dxa"/>
          </w:tcPr>
          <w:p w14:paraId="25EBC1F1" w14:textId="43D11768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right="-80" w:hanging="90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FA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บริษัท เนชั่น บรอดแ</w:t>
            </w:r>
            <w:r w:rsidRPr="00D03FA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ค</w:t>
            </w:r>
            <w:r w:rsidRPr="00D03FA0">
              <w:rPr>
                <w:rFonts w:ascii="Angsana New" w:hAnsi="Angsana New"/>
                <w:color w:val="000000"/>
                <w:sz w:val="23"/>
                <w:szCs w:val="23"/>
                <w:cs/>
              </w:rPr>
              <w:t xml:space="preserve">สติ้ง </w:t>
            </w:r>
          </w:p>
          <w:p w14:paraId="607C0973" w14:textId="477BB81D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right="-80" w:hanging="180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FA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 xml:space="preserve">     </w:t>
            </w:r>
            <w:r w:rsidRPr="00D03FA0">
              <w:rPr>
                <w:rFonts w:ascii="Angsana New" w:hAnsi="Angsana New"/>
                <w:color w:val="000000"/>
                <w:sz w:val="23"/>
                <w:szCs w:val="23"/>
                <w:cs/>
              </w:rPr>
              <w:t xml:space="preserve">คอร์ปอเรชั่น จำกัด </w:t>
            </w:r>
            <w:r>
              <w:rPr>
                <w:rFonts w:ascii="Angsana New" w:hAnsi="Angsana New"/>
                <w:color w:val="000000"/>
                <w:sz w:val="23"/>
                <w:szCs w:val="23"/>
              </w:rPr>
              <w:br/>
            </w:r>
            <w:r w:rsidRPr="00D03FA0">
              <w:rPr>
                <w:rFonts w:ascii="Angsana New" w:hAnsi="Angsana New"/>
                <w:color w:val="000000"/>
                <w:sz w:val="23"/>
                <w:szCs w:val="23"/>
                <w:cs/>
              </w:rPr>
              <w:t>(มหาชน)</w:t>
            </w:r>
          </w:p>
        </w:tc>
        <w:tc>
          <w:tcPr>
            <w:tcW w:w="2608" w:type="dxa"/>
          </w:tcPr>
          <w:p w14:paraId="118364E2" w14:textId="49A9207B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2" w:right="-80" w:hanging="92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FA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ผลิตรายการโทรทัศน์</w:t>
            </w:r>
            <w:r w:rsidRPr="00D03FA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 xml:space="preserve"> </w:t>
            </w:r>
            <w:r w:rsidRPr="00D03FA0">
              <w:rPr>
                <w:rFonts w:ascii="Angsana New" w:hAnsi="Angsana New"/>
                <w:color w:val="000000"/>
                <w:sz w:val="23"/>
                <w:szCs w:val="23"/>
                <w:cs/>
              </w:rPr>
              <w:t>และให้บริการโฆษณาผ่านสื่อโทรทัศน์ และสื่อรูปแบบใหม่</w:t>
            </w:r>
          </w:p>
        </w:tc>
        <w:tc>
          <w:tcPr>
            <w:tcW w:w="810" w:type="dxa"/>
          </w:tcPr>
          <w:p w14:paraId="78C1FF59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3DD4C6B2" w14:textId="77777777" w:rsid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44DFDCFC" w14:textId="6F76DBA2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45AFE">
              <w:rPr>
                <w:rFonts w:ascii="Angsana New" w:hAnsi="Angsana New" w:hint="cs"/>
                <w:sz w:val="23"/>
                <w:szCs w:val="23"/>
              </w:rPr>
              <w:t>71</w:t>
            </w:r>
            <w:r w:rsidRPr="00D03FA0">
              <w:rPr>
                <w:rFonts w:ascii="Angsana New" w:hAnsi="Angsana New" w:hint="cs"/>
                <w:sz w:val="23"/>
                <w:szCs w:val="23"/>
                <w:cs/>
              </w:rPr>
              <w:t>.</w:t>
            </w:r>
            <w:r w:rsidRPr="00B45AFE">
              <w:rPr>
                <w:rFonts w:ascii="Angsana New" w:hAnsi="Angsana New" w:hint="cs"/>
                <w:sz w:val="23"/>
                <w:szCs w:val="23"/>
              </w:rPr>
              <w:t>45</w:t>
            </w:r>
          </w:p>
        </w:tc>
        <w:tc>
          <w:tcPr>
            <w:tcW w:w="814" w:type="dxa"/>
          </w:tcPr>
          <w:p w14:paraId="5B2D833E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7C10B73D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038D91FC" w14:textId="19073FFA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45AFE">
              <w:rPr>
                <w:rFonts w:ascii="Angsana New" w:hAnsi="Angsana New" w:hint="cs"/>
                <w:sz w:val="23"/>
                <w:szCs w:val="23"/>
              </w:rPr>
              <w:t>71</w:t>
            </w:r>
            <w:r w:rsidRPr="00D03FA0">
              <w:rPr>
                <w:rFonts w:ascii="Angsana New" w:hAnsi="Angsana New" w:hint="cs"/>
                <w:sz w:val="23"/>
                <w:szCs w:val="23"/>
                <w:cs/>
              </w:rPr>
              <w:t>.</w:t>
            </w:r>
            <w:r w:rsidRPr="00B45AFE">
              <w:rPr>
                <w:rFonts w:ascii="Angsana New" w:hAnsi="Angsana New" w:hint="cs"/>
                <w:sz w:val="23"/>
                <w:szCs w:val="23"/>
              </w:rPr>
              <w:t>45</w:t>
            </w:r>
          </w:p>
        </w:tc>
        <w:tc>
          <w:tcPr>
            <w:tcW w:w="178" w:type="dxa"/>
          </w:tcPr>
          <w:p w14:paraId="69263122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94" w:type="dxa"/>
          </w:tcPr>
          <w:p w14:paraId="7937D537" w14:textId="77777777" w:rsidR="008B7459" w:rsidRP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6DFBA673" w14:textId="77777777" w:rsidR="008B7459" w:rsidRP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6CA95B3E" w14:textId="102FEB44" w:rsidR="008B7459" w:rsidRP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B7459">
              <w:rPr>
                <w:rFonts w:ascii="Angsana New" w:hAnsi="Angsana New" w:hint="cs"/>
                <w:sz w:val="23"/>
                <w:szCs w:val="23"/>
              </w:rPr>
              <w:t>535</w:t>
            </w:r>
            <w:r w:rsidRPr="008B7459">
              <w:rPr>
                <w:rFonts w:ascii="Angsana New" w:hAnsi="Angsana New"/>
                <w:sz w:val="23"/>
                <w:szCs w:val="23"/>
              </w:rPr>
              <w:t>,</w:t>
            </w:r>
            <w:r w:rsidRPr="008B7459">
              <w:rPr>
                <w:rFonts w:ascii="Angsana New" w:hAnsi="Angsana New" w:hint="cs"/>
                <w:sz w:val="23"/>
                <w:szCs w:val="23"/>
              </w:rPr>
              <w:t>437</w:t>
            </w:r>
          </w:p>
        </w:tc>
        <w:tc>
          <w:tcPr>
            <w:tcW w:w="714" w:type="dxa"/>
          </w:tcPr>
          <w:p w14:paraId="381E530F" w14:textId="77777777" w:rsidR="008B7459" w:rsidRP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300DE806" w14:textId="77777777" w:rsidR="008B7459" w:rsidRP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08313E1F" w14:textId="26D7636C" w:rsidR="008B7459" w:rsidRP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B7459">
              <w:rPr>
                <w:rFonts w:ascii="Angsana New" w:hAnsi="Angsana New" w:hint="cs"/>
                <w:sz w:val="23"/>
                <w:szCs w:val="23"/>
              </w:rPr>
              <w:t>535</w:t>
            </w:r>
            <w:r w:rsidRPr="008B7459">
              <w:rPr>
                <w:rFonts w:ascii="Angsana New" w:hAnsi="Angsana New"/>
                <w:sz w:val="23"/>
                <w:szCs w:val="23"/>
              </w:rPr>
              <w:t>,</w:t>
            </w:r>
            <w:r w:rsidRPr="008B7459">
              <w:rPr>
                <w:rFonts w:ascii="Angsana New" w:hAnsi="Angsana New" w:hint="cs"/>
                <w:sz w:val="23"/>
                <w:szCs w:val="23"/>
              </w:rPr>
              <w:t>437</w:t>
            </w:r>
          </w:p>
        </w:tc>
        <w:tc>
          <w:tcPr>
            <w:tcW w:w="178" w:type="dxa"/>
          </w:tcPr>
          <w:p w14:paraId="6428E5DB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36" w:type="dxa"/>
          </w:tcPr>
          <w:p w14:paraId="1006DE0D" w14:textId="77777777" w:rsidR="008B7459" w:rsidRP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728143E1" w14:textId="77777777" w:rsidR="008B7459" w:rsidRP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3B201E21" w14:textId="615DF159" w:rsidR="008B7459" w:rsidRP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B7459">
              <w:rPr>
                <w:rFonts w:ascii="Angsana New" w:hAnsi="Angsana New"/>
                <w:sz w:val="23"/>
                <w:szCs w:val="23"/>
              </w:rPr>
              <w:t>989,589</w:t>
            </w:r>
          </w:p>
        </w:tc>
        <w:tc>
          <w:tcPr>
            <w:tcW w:w="178" w:type="dxa"/>
          </w:tcPr>
          <w:p w14:paraId="5A30A9F5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2" w:type="dxa"/>
          </w:tcPr>
          <w:p w14:paraId="17F51145" w14:textId="77777777" w:rsidR="008B7459" w:rsidRP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2FA441CF" w14:textId="77777777" w:rsidR="008B7459" w:rsidRP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26297309" w14:textId="77290754" w:rsidR="008B7459" w:rsidRP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B7459">
              <w:rPr>
                <w:rFonts w:ascii="Angsana New" w:hAnsi="Angsana New"/>
                <w:sz w:val="23"/>
                <w:szCs w:val="23"/>
              </w:rPr>
              <w:t>989,589</w:t>
            </w:r>
          </w:p>
        </w:tc>
        <w:tc>
          <w:tcPr>
            <w:tcW w:w="178" w:type="dxa"/>
          </w:tcPr>
          <w:p w14:paraId="1F2ED519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93" w:type="dxa"/>
          </w:tcPr>
          <w:p w14:paraId="62B1D5BB" w14:textId="77777777" w:rsidR="008B7459" w:rsidRP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0DC2DBE4" w14:textId="77777777" w:rsidR="008B7459" w:rsidRP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23702B47" w14:textId="208AF417" w:rsidR="008B7459" w:rsidRP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B7459">
              <w:rPr>
                <w:rFonts w:ascii="Angsana New" w:hAnsi="Angsana New"/>
                <w:sz w:val="23"/>
                <w:szCs w:val="23"/>
              </w:rPr>
              <w:t>(695,000)</w:t>
            </w:r>
          </w:p>
        </w:tc>
        <w:tc>
          <w:tcPr>
            <w:tcW w:w="178" w:type="dxa"/>
          </w:tcPr>
          <w:p w14:paraId="2138F526" w14:textId="77777777" w:rsidR="008B7459" w:rsidRP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0" w:type="dxa"/>
          </w:tcPr>
          <w:p w14:paraId="212168AE" w14:textId="77777777" w:rsidR="008B7459" w:rsidRP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19B9A5B1" w14:textId="77777777" w:rsidR="008B7459" w:rsidRP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2A9E817F" w14:textId="7A366148" w:rsidR="008B7459" w:rsidRP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B7459">
              <w:rPr>
                <w:rFonts w:ascii="Angsana New" w:hAnsi="Angsana New"/>
                <w:sz w:val="23"/>
                <w:szCs w:val="23"/>
              </w:rPr>
              <w:t>(695,000)</w:t>
            </w:r>
          </w:p>
        </w:tc>
        <w:tc>
          <w:tcPr>
            <w:tcW w:w="178" w:type="dxa"/>
          </w:tcPr>
          <w:p w14:paraId="1DDAB34B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94" w:type="dxa"/>
          </w:tcPr>
          <w:p w14:paraId="6A1CF9AB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14:paraId="74A30283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14:paraId="3981BF90" w14:textId="1D24AB3D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B45AFE">
              <w:rPr>
                <w:rFonts w:ascii="Angsana New" w:hAnsi="Angsana New"/>
                <w:color w:val="000000"/>
                <w:sz w:val="23"/>
                <w:szCs w:val="23"/>
              </w:rPr>
              <w:t>294</w:t>
            </w:r>
            <w:r w:rsidRPr="00D03FA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B45AFE">
              <w:rPr>
                <w:rFonts w:ascii="Angsana New" w:hAnsi="Angsana New"/>
                <w:color w:val="000000"/>
                <w:sz w:val="23"/>
                <w:szCs w:val="23"/>
              </w:rPr>
              <w:t>589</w:t>
            </w:r>
          </w:p>
        </w:tc>
        <w:tc>
          <w:tcPr>
            <w:tcW w:w="178" w:type="dxa"/>
          </w:tcPr>
          <w:p w14:paraId="419EBB33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94" w:type="dxa"/>
          </w:tcPr>
          <w:p w14:paraId="01805CBD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14:paraId="34725D88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14:paraId="636D4CEC" w14:textId="39B41521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B45AFE">
              <w:rPr>
                <w:rFonts w:ascii="Angsana New" w:hAnsi="Angsana New"/>
                <w:color w:val="000000"/>
                <w:sz w:val="23"/>
                <w:szCs w:val="23"/>
              </w:rPr>
              <w:t>294</w:t>
            </w:r>
            <w:r w:rsidRPr="00D03FA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B45AFE">
              <w:rPr>
                <w:rFonts w:ascii="Angsana New" w:hAnsi="Angsana New"/>
                <w:color w:val="000000"/>
                <w:sz w:val="23"/>
                <w:szCs w:val="23"/>
              </w:rPr>
              <w:t>589</w:t>
            </w:r>
          </w:p>
        </w:tc>
        <w:tc>
          <w:tcPr>
            <w:tcW w:w="178" w:type="dxa"/>
          </w:tcPr>
          <w:p w14:paraId="732CE2AB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94" w:type="dxa"/>
          </w:tcPr>
          <w:p w14:paraId="5E844331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14:paraId="13129DC6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14:paraId="0AB9AF73" w14:textId="4C3B68C8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FA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14:paraId="108C7DE9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97" w:type="dxa"/>
            <w:gridSpan w:val="2"/>
          </w:tcPr>
          <w:p w14:paraId="21865FFC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14:paraId="3B1D16A5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14:paraId="2BA4E13C" w14:textId="65FA9872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FA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</w:tr>
      <w:tr w:rsidR="008B7459" w:rsidRPr="00D03FA0" w14:paraId="2990AEAB" w14:textId="77777777" w:rsidTr="008B7459">
        <w:tc>
          <w:tcPr>
            <w:tcW w:w="1708" w:type="dxa"/>
          </w:tcPr>
          <w:p w14:paraId="0BBE57D7" w14:textId="7F5799E8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hanging="113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03FA0">
              <w:rPr>
                <w:rFonts w:ascii="Angsana New" w:hAnsi="Angsana New"/>
                <w:color w:val="000000"/>
                <w:sz w:val="23"/>
                <w:szCs w:val="23"/>
                <w:cs/>
              </w:rPr>
              <w:t xml:space="preserve">บริษัท สเวน </w:t>
            </w:r>
            <w:r>
              <w:rPr>
                <w:rFonts w:ascii="Angsana New" w:hAnsi="Angsana New"/>
                <w:color w:val="000000"/>
                <w:sz w:val="23"/>
                <w:szCs w:val="23"/>
              </w:rPr>
              <w:br/>
            </w:r>
            <w:r w:rsidRPr="00D03FA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คอร์ปอเรชั่น จำกัด</w:t>
            </w:r>
            <w:r w:rsidR="00980040">
              <w:rPr>
                <w:rFonts w:ascii="Angsana New" w:hAnsi="Angsana New"/>
                <w:color w:val="000000"/>
                <w:sz w:val="23"/>
                <w:szCs w:val="23"/>
              </w:rPr>
              <w:t xml:space="preserve"> (</w:t>
            </w:r>
            <w:r w:rsidR="0098004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เดิมชื่อ บริษัท เนชั่น นิวส์ เน็ตเวิร์ก จำกัด)</w:t>
            </w:r>
          </w:p>
        </w:tc>
        <w:tc>
          <w:tcPr>
            <w:tcW w:w="2608" w:type="dxa"/>
          </w:tcPr>
          <w:p w14:paraId="203C9592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2" w:right="-80" w:hanging="92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FA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ผลิตและจัดจำหน่ายหนังสือพิมพ์ฉบับภาษาอังกฤษ สิ่งพิม</w:t>
            </w:r>
            <w:r w:rsidRPr="00D03FA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 xml:space="preserve">พ์ </w:t>
            </w:r>
            <w:r w:rsidRPr="00D03FA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สิ่งพิมพ์ดิจิ</w:t>
            </w:r>
            <w:r w:rsidRPr="00D03FA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ทัล</w:t>
            </w:r>
            <w:r w:rsidRPr="00D03FA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มีเดียและสื่</w:t>
            </w:r>
            <w:r w:rsidRPr="00D03FA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อ</w:t>
            </w:r>
            <w:r w:rsidRPr="00D03FA0">
              <w:rPr>
                <w:rFonts w:ascii="Angsana New" w:hAnsi="Angsana New"/>
                <w:color w:val="000000"/>
                <w:sz w:val="23"/>
                <w:szCs w:val="23"/>
                <w:cs/>
              </w:rPr>
              <w:t>โฆษณา</w:t>
            </w:r>
          </w:p>
        </w:tc>
        <w:tc>
          <w:tcPr>
            <w:tcW w:w="810" w:type="dxa"/>
          </w:tcPr>
          <w:p w14:paraId="4F42B9EF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3A8E48F5" w14:textId="77777777" w:rsid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6219D2AF" w14:textId="77777777" w:rsidR="00980040" w:rsidRDefault="00980040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0EAC6325" w14:textId="5EB85ECD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45AFE">
              <w:rPr>
                <w:rFonts w:ascii="Angsana New" w:hAnsi="Angsana New" w:hint="cs"/>
                <w:sz w:val="23"/>
                <w:szCs w:val="23"/>
              </w:rPr>
              <w:t>99</w:t>
            </w:r>
            <w:r w:rsidRPr="00D03FA0">
              <w:rPr>
                <w:rFonts w:ascii="Angsana New" w:hAnsi="Angsana New" w:hint="cs"/>
                <w:sz w:val="23"/>
                <w:szCs w:val="23"/>
                <w:cs/>
              </w:rPr>
              <w:t>.</w:t>
            </w:r>
            <w:r w:rsidRPr="00B45AFE">
              <w:rPr>
                <w:rFonts w:ascii="Angsana New" w:hAnsi="Angsana New" w:hint="cs"/>
                <w:sz w:val="23"/>
                <w:szCs w:val="23"/>
              </w:rPr>
              <w:t>99</w:t>
            </w:r>
          </w:p>
        </w:tc>
        <w:tc>
          <w:tcPr>
            <w:tcW w:w="814" w:type="dxa"/>
          </w:tcPr>
          <w:p w14:paraId="06643E3D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4EB45BB0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0D9AED34" w14:textId="77777777" w:rsidR="00980040" w:rsidRDefault="00980040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2309A7B3" w14:textId="13B4793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45AFE">
              <w:rPr>
                <w:rFonts w:ascii="Angsana New" w:hAnsi="Angsana New" w:hint="cs"/>
                <w:sz w:val="23"/>
                <w:szCs w:val="23"/>
              </w:rPr>
              <w:t>99</w:t>
            </w:r>
            <w:r w:rsidRPr="00D03FA0">
              <w:rPr>
                <w:rFonts w:ascii="Angsana New" w:hAnsi="Angsana New" w:hint="cs"/>
                <w:sz w:val="23"/>
                <w:szCs w:val="23"/>
                <w:cs/>
              </w:rPr>
              <w:t>.</w:t>
            </w:r>
            <w:r w:rsidRPr="00B45AFE">
              <w:rPr>
                <w:rFonts w:ascii="Angsana New" w:hAnsi="Angsana New" w:hint="cs"/>
                <w:sz w:val="23"/>
                <w:szCs w:val="23"/>
              </w:rPr>
              <w:t>99</w:t>
            </w:r>
          </w:p>
        </w:tc>
        <w:tc>
          <w:tcPr>
            <w:tcW w:w="178" w:type="dxa"/>
          </w:tcPr>
          <w:p w14:paraId="44734296" w14:textId="77777777" w:rsidR="008B7459" w:rsidRP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94" w:type="dxa"/>
          </w:tcPr>
          <w:p w14:paraId="14CE560D" w14:textId="77777777" w:rsidR="008B7459" w:rsidRP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4AC7F73B" w14:textId="77777777" w:rsidR="008B7459" w:rsidRP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5FA419E5" w14:textId="77777777" w:rsidR="00980040" w:rsidRDefault="00980040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4B2A7025" w14:textId="0B8A9C8A" w:rsidR="008B7459" w:rsidRP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B7459">
              <w:rPr>
                <w:rFonts w:ascii="Angsana New" w:hAnsi="Angsana New"/>
                <w:sz w:val="23"/>
                <w:szCs w:val="23"/>
              </w:rPr>
              <w:t xml:space="preserve">50,000 </w:t>
            </w:r>
          </w:p>
        </w:tc>
        <w:tc>
          <w:tcPr>
            <w:tcW w:w="714" w:type="dxa"/>
          </w:tcPr>
          <w:p w14:paraId="361D1C2D" w14:textId="77777777" w:rsidR="008B7459" w:rsidRP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14C06465" w14:textId="77777777" w:rsidR="008B7459" w:rsidRP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642F3E6D" w14:textId="77777777" w:rsidR="00980040" w:rsidRDefault="00980040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3723B8A9" w14:textId="35825623" w:rsidR="008B7459" w:rsidRP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B7459">
              <w:rPr>
                <w:rFonts w:ascii="Angsana New" w:hAnsi="Angsana New"/>
                <w:sz w:val="23"/>
                <w:szCs w:val="23"/>
              </w:rPr>
              <w:t xml:space="preserve">50,000 </w:t>
            </w:r>
          </w:p>
        </w:tc>
        <w:tc>
          <w:tcPr>
            <w:tcW w:w="178" w:type="dxa"/>
          </w:tcPr>
          <w:p w14:paraId="70700C6D" w14:textId="77777777" w:rsidR="008B7459" w:rsidRP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36" w:type="dxa"/>
          </w:tcPr>
          <w:p w14:paraId="1599940E" w14:textId="77777777" w:rsidR="008B7459" w:rsidRP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3FD1AAA3" w14:textId="77777777" w:rsidR="008B7459" w:rsidRP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17472793" w14:textId="77777777" w:rsidR="00980040" w:rsidRDefault="00980040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3C414FE3" w14:textId="037AC0E8" w:rsidR="008B7459" w:rsidRP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B7459">
              <w:rPr>
                <w:rFonts w:ascii="Angsana New" w:hAnsi="Angsana New"/>
                <w:sz w:val="23"/>
                <w:szCs w:val="23"/>
              </w:rPr>
              <w:t xml:space="preserve">50,000 </w:t>
            </w:r>
          </w:p>
        </w:tc>
        <w:tc>
          <w:tcPr>
            <w:tcW w:w="178" w:type="dxa"/>
          </w:tcPr>
          <w:p w14:paraId="30A294FA" w14:textId="77777777" w:rsidR="008B7459" w:rsidRP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2" w:type="dxa"/>
          </w:tcPr>
          <w:p w14:paraId="683A08AB" w14:textId="77777777" w:rsidR="008B7459" w:rsidRP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156B7DC3" w14:textId="77777777" w:rsidR="008B7459" w:rsidRP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093E35D1" w14:textId="77777777" w:rsidR="00980040" w:rsidRDefault="00980040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230C8A76" w14:textId="1FC5FB16" w:rsidR="008B7459" w:rsidRP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B7459">
              <w:rPr>
                <w:rFonts w:ascii="Angsana New" w:hAnsi="Angsana New"/>
                <w:sz w:val="23"/>
                <w:szCs w:val="23"/>
              </w:rPr>
              <w:t xml:space="preserve">50,000 </w:t>
            </w:r>
          </w:p>
        </w:tc>
        <w:tc>
          <w:tcPr>
            <w:tcW w:w="178" w:type="dxa"/>
          </w:tcPr>
          <w:p w14:paraId="332890A2" w14:textId="77777777" w:rsidR="008B7459" w:rsidRP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93" w:type="dxa"/>
          </w:tcPr>
          <w:p w14:paraId="061E8D93" w14:textId="77777777" w:rsidR="008B7459" w:rsidRP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80" w:lineRule="exact"/>
              <w:ind w:right="-90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2CB49977" w14:textId="77777777" w:rsidR="008B7459" w:rsidRP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80" w:lineRule="exact"/>
              <w:ind w:right="-90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3A722A61" w14:textId="77777777" w:rsidR="00980040" w:rsidRDefault="00980040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80" w:lineRule="exact"/>
              <w:ind w:right="-90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67B1BB0E" w14:textId="32A33698" w:rsidR="008B7459" w:rsidRP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80" w:lineRule="exact"/>
              <w:ind w:right="-9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B7459">
              <w:rPr>
                <w:rFonts w:ascii="Angsana New" w:hAnsi="Angsana New"/>
                <w:sz w:val="23"/>
                <w:szCs w:val="23"/>
              </w:rPr>
              <w:t>(50,000)</w:t>
            </w:r>
          </w:p>
        </w:tc>
        <w:tc>
          <w:tcPr>
            <w:tcW w:w="178" w:type="dxa"/>
          </w:tcPr>
          <w:p w14:paraId="2861F722" w14:textId="77777777" w:rsidR="008B7459" w:rsidRP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640"/>
              </w:tabs>
              <w:spacing w:line="280" w:lineRule="exact"/>
              <w:ind w:right="-9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0" w:type="dxa"/>
          </w:tcPr>
          <w:p w14:paraId="51528E2B" w14:textId="77777777" w:rsidR="008B7459" w:rsidRP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80" w:lineRule="exact"/>
              <w:ind w:right="-90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161BD8CE" w14:textId="77777777" w:rsidR="008B7459" w:rsidRP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80" w:lineRule="exact"/>
              <w:ind w:right="-90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055CF8D5" w14:textId="77777777" w:rsidR="00980040" w:rsidRDefault="00980040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80" w:lineRule="exact"/>
              <w:ind w:right="-90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3A12319D" w14:textId="48D097D1" w:rsidR="008B7459" w:rsidRP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80" w:lineRule="exact"/>
              <w:ind w:right="-9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B7459">
              <w:rPr>
                <w:rFonts w:ascii="Angsana New" w:hAnsi="Angsana New"/>
                <w:sz w:val="23"/>
                <w:szCs w:val="23"/>
              </w:rPr>
              <w:t>(50,000)</w:t>
            </w:r>
          </w:p>
        </w:tc>
        <w:tc>
          <w:tcPr>
            <w:tcW w:w="178" w:type="dxa"/>
          </w:tcPr>
          <w:p w14:paraId="67061FEF" w14:textId="77777777" w:rsidR="008B7459" w:rsidRP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94" w:type="dxa"/>
          </w:tcPr>
          <w:p w14:paraId="2FDBEB06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14:paraId="22D40F49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14:paraId="7AF0A119" w14:textId="77777777" w:rsidR="00980040" w:rsidRDefault="00980040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441"/>
              </w:tabs>
              <w:spacing w:line="280" w:lineRule="exact"/>
              <w:ind w:right="-115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14:paraId="13FB47D0" w14:textId="5AC2B6EE" w:rsidR="008B7459" w:rsidRP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441"/>
              </w:tabs>
              <w:spacing w:line="280" w:lineRule="exact"/>
              <w:ind w:right="-115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03FA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14:paraId="29FEBAAD" w14:textId="77777777" w:rsidR="008B7459" w:rsidRP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427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94" w:type="dxa"/>
          </w:tcPr>
          <w:p w14:paraId="5512F41E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14:paraId="532BF94A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14:paraId="38A3363B" w14:textId="77777777" w:rsidR="00980040" w:rsidRDefault="00980040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441"/>
              </w:tabs>
              <w:spacing w:line="280" w:lineRule="exact"/>
              <w:ind w:right="-115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14:paraId="5561EAC8" w14:textId="7C6137B6" w:rsidR="008B7459" w:rsidRP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441"/>
              </w:tabs>
              <w:spacing w:line="280" w:lineRule="exact"/>
              <w:ind w:right="-115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03FA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14:paraId="2878D47F" w14:textId="77777777" w:rsidR="008B7459" w:rsidRP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94" w:type="dxa"/>
          </w:tcPr>
          <w:p w14:paraId="626D2991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14:paraId="10E083EF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14:paraId="6AB8084F" w14:textId="77777777" w:rsidR="00980040" w:rsidRDefault="00980040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14:paraId="7FD8E361" w14:textId="68644BAD" w:rsidR="008B7459" w:rsidRP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FA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14:paraId="3E97F294" w14:textId="77777777" w:rsidR="008B7459" w:rsidRP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797" w:type="dxa"/>
            <w:gridSpan w:val="2"/>
          </w:tcPr>
          <w:p w14:paraId="2BBA475D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14:paraId="24508FD5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14:paraId="3E746E3C" w14:textId="77777777" w:rsidR="00980040" w:rsidRDefault="00980040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14:paraId="7D971F17" w14:textId="31239E16" w:rsidR="008B7459" w:rsidRP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FA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</w:tr>
      <w:tr w:rsidR="008B7459" w:rsidRPr="00D03FA0" w14:paraId="4408DBCE" w14:textId="77777777" w:rsidTr="008B7459">
        <w:trPr>
          <w:trHeight w:val="270"/>
          <w:tblHeader/>
        </w:trPr>
        <w:tc>
          <w:tcPr>
            <w:tcW w:w="1708" w:type="dxa"/>
          </w:tcPr>
          <w:p w14:paraId="2E898C98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42" w:hanging="142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FA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บริษัท คมชัดลึก มีเดีย จำกัด</w:t>
            </w:r>
          </w:p>
        </w:tc>
        <w:tc>
          <w:tcPr>
            <w:tcW w:w="2608" w:type="dxa"/>
          </w:tcPr>
          <w:p w14:paraId="5504BFDB" w14:textId="77777777" w:rsidR="008B7459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92" w:right="-80" w:hanging="92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FA0">
              <w:rPr>
                <w:rFonts w:ascii="Angsana New" w:hAnsi="Angsana New"/>
                <w:color w:val="000000"/>
                <w:sz w:val="23"/>
                <w:szCs w:val="23"/>
                <w:cs/>
              </w:rPr>
              <w:t xml:space="preserve">ผลิตและจัดจำหน่ายหนังสือพิมพ์ </w:t>
            </w:r>
          </w:p>
          <w:p w14:paraId="6DE37F14" w14:textId="4F1B2690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92" w:right="-80" w:hanging="92"/>
              <w:rPr>
                <w:rFonts w:ascii="Angsana New" w:hAnsi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/>
                <w:color w:val="000000"/>
                <w:sz w:val="23"/>
                <w:szCs w:val="23"/>
              </w:rPr>
              <w:t xml:space="preserve">   </w:t>
            </w:r>
            <w:r w:rsidRPr="00D03FA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สิ่งพิมพ์ สิ่งพิมพ์ดิจิ</w:t>
            </w:r>
            <w:r w:rsidRPr="00D03FA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ทัล</w:t>
            </w:r>
            <w:r w:rsidRPr="00D03FA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มีเดียและสื่อโฆษณา</w:t>
            </w:r>
          </w:p>
        </w:tc>
        <w:tc>
          <w:tcPr>
            <w:tcW w:w="810" w:type="dxa"/>
          </w:tcPr>
          <w:p w14:paraId="4B8F16A1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4B63FBC6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55BEBA3D" w14:textId="5E9303B5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45AFE">
              <w:rPr>
                <w:rFonts w:ascii="Angsana New" w:hAnsi="Angsana New" w:hint="cs"/>
                <w:sz w:val="23"/>
                <w:szCs w:val="23"/>
              </w:rPr>
              <w:t>99</w:t>
            </w:r>
            <w:r w:rsidRPr="00D03FA0">
              <w:rPr>
                <w:rFonts w:ascii="Angsana New" w:hAnsi="Angsana New" w:hint="cs"/>
                <w:sz w:val="23"/>
                <w:szCs w:val="23"/>
                <w:cs/>
              </w:rPr>
              <w:t>.</w:t>
            </w:r>
            <w:r w:rsidRPr="00B45AFE">
              <w:rPr>
                <w:rFonts w:ascii="Angsana New" w:hAnsi="Angsana New" w:hint="cs"/>
                <w:sz w:val="23"/>
                <w:szCs w:val="23"/>
              </w:rPr>
              <w:t>99</w:t>
            </w:r>
          </w:p>
        </w:tc>
        <w:tc>
          <w:tcPr>
            <w:tcW w:w="814" w:type="dxa"/>
          </w:tcPr>
          <w:p w14:paraId="10FB91CD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1E151E92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2B428A40" w14:textId="552D725F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45AFE">
              <w:rPr>
                <w:rFonts w:ascii="Angsana New" w:hAnsi="Angsana New" w:hint="cs"/>
                <w:sz w:val="23"/>
                <w:szCs w:val="23"/>
              </w:rPr>
              <w:t>99</w:t>
            </w:r>
            <w:r w:rsidRPr="00D03FA0">
              <w:rPr>
                <w:rFonts w:ascii="Angsana New" w:hAnsi="Angsana New" w:hint="cs"/>
                <w:sz w:val="23"/>
                <w:szCs w:val="23"/>
                <w:cs/>
              </w:rPr>
              <w:t>.</w:t>
            </w:r>
            <w:r w:rsidRPr="00B45AFE">
              <w:rPr>
                <w:rFonts w:ascii="Angsana New" w:hAnsi="Angsana New" w:hint="cs"/>
                <w:sz w:val="23"/>
                <w:szCs w:val="23"/>
              </w:rPr>
              <w:t>99</w:t>
            </w:r>
          </w:p>
        </w:tc>
        <w:tc>
          <w:tcPr>
            <w:tcW w:w="178" w:type="dxa"/>
          </w:tcPr>
          <w:p w14:paraId="32BE9078" w14:textId="77777777" w:rsidR="008B7459" w:rsidRPr="00D03FA0" w:rsidRDefault="008B7459" w:rsidP="008B7459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94" w:type="dxa"/>
          </w:tcPr>
          <w:p w14:paraId="53B90F8E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</w:pPr>
          </w:p>
          <w:p w14:paraId="7D968AC1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</w:pPr>
          </w:p>
          <w:p w14:paraId="13561BF5" w14:textId="6F2EE88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B45AFE">
              <w:rPr>
                <w:rFonts w:ascii="Angsana New" w:hAnsi="Angsana New"/>
                <w:color w:val="000000"/>
                <w:sz w:val="23"/>
                <w:szCs w:val="23"/>
              </w:rPr>
              <w:t>25</w:t>
            </w:r>
            <w:r w:rsidRPr="00D03FA0"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  <w:t>,</w:t>
            </w:r>
            <w:r w:rsidRPr="00B45AFE">
              <w:rPr>
                <w:rFonts w:ascii="Angsana New" w:hAnsi="Angsana New"/>
                <w:color w:val="000000"/>
                <w:sz w:val="23"/>
                <w:szCs w:val="23"/>
              </w:rPr>
              <w:t>000</w:t>
            </w:r>
            <w:r w:rsidRPr="00D03FA0"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714" w:type="dxa"/>
          </w:tcPr>
          <w:p w14:paraId="697B33A2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</w:pPr>
          </w:p>
          <w:p w14:paraId="3678BF72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</w:pPr>
          </w:p>
          <w:p w14:paraId="515539FA" w14:textId="40BDFC86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B45AFE">
              <w:rPr>
                <w:rFonts w:ascii="Angsana New" w:hAnsi="Angsana New"/>
                <w:color w:val="000000"/>
                <w:sz w:val="23"/>
                <w:szCs w:val="23"/>
              </w:rPr>
              <w:t>25</w:t>
            </w:r>
            <w:r w:rsidRPr="00D03FA0"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  <w:t>,</w:t>
            </w:r>
            <w:r w:rsidRPr="00B45AFE">
              <w:rPr>
                <w:rFonts w:ascii="Angsana New" w:hAnsi="Angsana New"/>
                <w:color w:val="000000"/>
                <w:sz w:val="23"/>
                <w:szCs w:val="23"/>
              </w:rPr>
              <w:t>000</w:t>
            </w:r>
            <w:r w:rsidRPr="00D03FA0"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78" w:type="dxa"/>
          </w:tcPr>
          <w:p w14:paraId="4D9E0330" w14:textId="77777777" w:rsidR="008B7459" w:rsidRPr="00D03FA0" w:rsidRDefault="008B7459" w:rsidP="008B7459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36" w:type="dxa"/>
          </w:tcPr>
          <w:p w14:paraId="41ED1A56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</w:pPr>
          </w:p>
          <w:p w14:paraId="40181D2C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</w:pPr>
          </w:p>
          <w:p w14:paraId="78240935" w14:textId="76AA8616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</w:pPr>
            <w:r w:rsidRPr="00B45AFE">
              <w:rPr>
                <w:rFonts w:ascii="Angsana New" w:hAnsi="Angsana New"/>
                <w:color w:val="000000"/>
                <w:sz w:val="23"/>
                <w:szCs w:val="23"/>
              </w:rPr>
              <w:t>99</w:t>
            </w:r>
            <w:r w:rsidRPr="00D03FA0"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  <w:t>,</w:t>
            </w:r>
            <w:r w:rsidRPr="00B45AFE">
              <w:rPr>
                <w:rFonts w:ascii="Angsana New" w:hAnsi="Angsana New"/>
                <w:color w:val="000000"/>
                <w:sz w:val="23"/>
                <w:szCs w:val="23"/>
              </w:rPr>
              <w:t>990</w:t>
            </w:r>
            <w:r w:rsidRPr="00D03FA0"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78" w:type="dxa"/>
          </w:tcPr>
          <w:p w14:paraId="1982297F" w14:textId="77777777" w:rsidR="008B7459" w:rsidRPr="00D03FA0" w:rsidRDefault="008B7459" w:rsidP="008B7459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2" w:type="dxa"/>
          </w:tcPr>
          <w:p w14:paraId="317EAEB3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</w:pPr>
          </w:p>
          <w:p w14:paraId="6400E064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</w:pPr>
          </w:p>
          <w:p w14:paraId="10AD5497" w14:textId="66B45AED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</w:pPr>
            <w:r w:rsidRPr="00B45AFE">
              <w:rPr>
                <w:rFonts w:ascii="Angsana New" w:hAnsi="Angsana New"/>
                <w:color w:val="000000"/>
                <w:sz w:val="23"/>
                <w:szCs w:val="23"/>
              </w:rPr>
              <w:t>99</w:t>
            </w:r>
            <w:r w:rsidRPr="00D03FA0"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  <w:t>,</w:t>
            </w:r>
            <w:r w:rsidRPr="00B45AFE">
              <w:rPr>
                <w:rFonts w:ascii="Angsana New" w:hAnsi="Angsana New"/>
                <w:color w:val="000000"/>
                <w:sz w:val="23"/>
                <w:szCs w:val="23"/>
              </w:rPr>
              <w:t>990</w:t>
            </w:r>
            <w:r w:rsidRPr="00D03FA0"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78" w:type="dxa"/>
          </w:tcPr>
          <w:p w14:paraId="6492ECC9" w14:textId="77777777" w:rsidR="008B7459" w:rsidRPr="00D03FA0" w:rsidRDefault="008B7459" w:rsidP="008B7459">
            <w:pPr>
              <w:tabs>
                <w:tab w:val="left" w:pos="540"/>
                <w:tab w:val="left" w:pos="731"/>
              </w:tabs>
              <w:spacing w:line="280" w:lineRule="exact"/>
              <w:ind w:right="11"/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893" w:type="dxa"/>
          </w:tcPr>
          <w:p w14:paraId="7392C33E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14:paraId="605914C3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14:paraId="547E64C4" w14:textId="1BBC836B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FA0">
              <w:rPr>
                <w:rFonts w:ascii="Angsana New" w:hAnsi="Angsana New"/>
                <w:color w:val="000000"/>
                <w:sz w:val="23"/>
                <w:szCs w:val="23"/>
              </w:rPr>
              <w:t>(</w:t>
            </w:r>
            <w:r w:rsidRPr="00B45AFE">
              <w:rPr>
                <w:rFonts w:ascii="Angsana New" w:hAnsi="Angsana New"/>
                <w:color w:val="000000"/>
                <w:sz w:val="23"/>
                <w:szCs w:val="23"/>
              </w:rPr>
              <w:t>99</w:t>
            </w:r>
            <w:r w:rsidRPr="00D03FA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B45AFE">
              <w:rPr>
                <w:rFonts w:ascii="Angsana New" w:hAnsi="Angsana New"/>
                <w:color w:val="000000"/>
                <w:sz w:val="23"/>
                <w:szCs w:val="23"/>
              </w:rPr>
              <w:t>990</w:t>
            </w:r>
            <w:r w:rsidRPr="00D03FA0">
              <w:rPr>
                <w:rFonts w:ascii="Angsana New" w:hAnsi="Angsan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78" w:type="dxa"/>
          </w:tcPr>
          <w:p w14:paraId="0FEC8A93" w14:textId="77777777" w:rsidR="008B7459" w:rsidRPr="00D03FA0" w:rsidRDefault="008B7459" w:rsidP="008B7459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20" w:type="dxa"/>
          </w:tcPr>
          <w:p w14:paraId="008CD4F1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14:paraId="35D1C31F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14:paraId="4B373E20" w14:textId="6D1D419C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FA0">
              <w:rPr>
                <w:rFonts w:ascii="Angsana New" w:hAnsi="Angsana New"/>
                <w:color w:val="000000"/>
                <w:sz w:val="23"/>
                <w:szCs w:val="23"/>
              </w:rPr>
              <w:t>(</w:t>
            </w:r>
            <w:r w:rsidRPr="00B45AFE">
              <w:rPr>
                <w:rFonts w:ascii="Angsana New" w:hAnsi="Angsana New"/>
                <w:color w:val="000000"/>
                <w:sz w:val="23"/>
                <w:szCs w:val="23"/>
              </w:rPr>
              <w:t>99</w:t>
            </w:r>
            <w:r w:rsidRPr="00D03FA0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B45AFE">
              <w:rPr>
                <w:rFonts w:ascii="Angsana New" w:hAnsi="Angsana New"/>
                <w:color w:val="000000"/>
                <w:sz w:val="23"/>
                <w:szCs w:val="23"/>
              </w:rPr>
              <w:t>990</w:t>
            </w:r>
            <w:r w:rsidRPr="00D03FA0">
              <w:rPr>
                <w:rFonts w:ascii="Angsana New" w:hAnsi="Angsan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78" w:type="dxa"/>
          </w:tcPr>
          <w:p w14:paraId="215729F8" w14:textId="77777777" w:rsidR="008B7459" w:rsidRPr="00D03FA0" w:rsidRDefault="008B7459" w:rsidP="008B7459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94" w:type="dxa"/>
          </w:tcPr>
          <w:p w14:paraId="27F1C87E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</w:pPr>
          </w:p>
          <w:p w14:paraId="01A54280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</w:pPr>
          </w:p>
          <w:p w14:paraId="3BF4C8DF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FA0"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  <w:t xml:space="preserve">- </w:t>
            </w:r>
          </w:p>
        </w:tc>
        <w:tc>
          <w:tcPr>
            <w:tcW w:w="178" w:type="dxa"/>
          </w:tcPr>
          <w:p w14:paraId="38CAD879" w14:textId="77777777" w:rsidR="008B7459" w:rsidRPr="00D03FA0" w:rsidRDefault="008B7459" w:rsidP="008B7459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94" w:type="dxa"/>
          </w:tcPr>
          <w:p w14:paraId="58DF6782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</w:pPr>
          </w:p>
          <w:p w14:paraId="0D92BFFE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</w:pPr>
          </w:p>
          <w:p w14:paraId="51DC3DFA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FA0"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  <w:t xml:space="preserve">- </w:t>
            </w:r>
          </w:p>
        </w:tc>
        <w:tc>
          <w:tcPr>
            <w:tcW w:w="178" w:type="dxa"/>
          </w:tcPr>
          <w:p w14:paraId="09427D56" w14:textId="77777777" w:rsidR="008B7459" w:rsidRPr="00D03FA0" w:rsidRDefault="008B7459" w:rsidP="008B7459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94" w:type="dxa"/>
          </w:tcPr>
          <w:p w14:paraId="2AAA29C6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14:paraId="5D1168F8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14:paraId="476BFDD6" w14:textId="7FF4DC5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FA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14:paraId="14F5D9C1" w14:textId="77777777" w:rsidR="008B7459" w:rsidRPr="00D03FA0" w:rsidRDefault="008B7459" w:rsidP="008B7459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97" w:type="dxa"/>
            <w:gridSpan w:val="2"/>
          </w:tcPr>
          <w:p w14:paraId="6FB5E52C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14:paraId="3025B4A8" w14:textId="77777777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14:paraId="636F6880" w14:textId="31906B9F" w:rsidR="008B7459" w:rsidRPr="00D03FA0" w:rsidRDefault="008B7459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FA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</w:tr>
      <w:tr w:rsidR="00092350" w:rsidRPr="00D03FA0" w14:paraId="4BECAB54" w14:textId="77777777" w:rsidTr="008B7459">
        <w:trPr>
          <w:trHeight w:val="270"/>
          <w:tblHeader/>
        </w:trPr>
        <w:tc>
          <w:tcPr>
            <w:tcW w:w="1708" w:type="dxa"/>
          </w:tcPr>
          <w:p w14:paraId="22E5377E" w14:textId="77777777" w:rsidR="00092350" w:rsidRPr="00D03FA0" w:rsidRDefault="00092350" w:rsidP="0009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FA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บริษัท กรุงเทพธุรกิจ มีเดีย จำกัด</w:t>
            </w:r>
          </w:p>
        </w:tc>
        <w:tc>
          <w:tcPr>
            <w:tcW w:w="2608" w:type="dxa"/>
          </w:tcPr>
          <w:p w14:paraId="16A5FA8E" w14:textId="77777777" w:rsidR="008B7459" w:rsidRDefault="00092350" w:rsidP="0009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92" w:right="-80" w:hanging="92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FA0">
              <w:rPr>
                <w:rFonts w:ascii="Angsana New" w:hAnsi="Angsana New"/>
                <w:color w:val="000000"/>
                <w:sz w:val="23"/>
                <w:szCs w:val="23"/>
                <w:cs/>
              </w:rPr>
              <w:t xml:space="preserve">ผลิตและจัดจำหน่ายหนังสือพิมพ์ </w:t>
            </w:r>
          </w:p>
          <w:p w14:paraId="4E8EA574" w14:textId="18BD9E79" w:rsidR="00092350" w:rsidRPr="00D03FA0" w:rsidRDefault="008B7459" w:rsidP="0009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92" w:right="-80" w:hanging="92"/>
              <w:rPr>
                <w:rFonts w:ascii="Angsana New" w:hAnsi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/>
                <w:color w:val="000000"/>
                <w:sz w:val="23"/>
                <w:szCs w:val="23"/>
              </w:rPr>
              <w:t xml:space="preserve">   </w:t>
            </w:r>
            <w:r w:rsidR="00092350" w:rsidRPr="00D03FA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สิ่งพิมพ์ สิ่งพิมพ์ดิจิ</w:t>
            </w:r>
            <w:r w:rsidR="00092350" w:rsidRPr="00D03FA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ทัล</w:t>
            </w:r>
            <w:r w:rsidR="00092350" w:rsidRPr="00D03FA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มีเดียและสื่อโฆษณา</w:t>
            </w:r>
          </w:p>
        </w:tc>
        <w:tc>
          <w:tcPr>
            <w:tcW w:w="810" w:type="dxa"/>
          </w:tcPr>
          <w:p w14:paraId="516E3452" w14:textId="77777777" w:rsidR="00092350" w:rsidRPr="00D03FA0" w:rsidRDefault="00092350" w:rsidP="008B7459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0BDA1E2F" w14:textId="77777777" w:rsidR="00092350" w:rsidRPr="00D03FA0" w:rsidRDefault="00092350" w:rsidP="008B7459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49C4B63C" w14:textId="1AE36A6D" w:rsidR="00092350" w:rsidRPr="00D03FA0" w:rsidRDefault="00B45AFE" w:rsidP="008B7459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45AFE">
              <w:rPr>
                <w:rFonts w:ascii="Angsana New" w:hAnsi="Angsana New" w:hint="cs"/>
                <w:sz w:val="23"/>
                <w:szCs w:val="23"/>
              </w:rPr>
              <w:t>99</w:t>
            </w:r>
            <w:r w:rsidR="00092350" w:rsidRPr="00D03FA0">
              <w:rPr>
                <w:rFonts w:ascii="Angsana New" w:hAnsi="Angsana New" w:hint="cs"/>
                <w:sz w:val="23"/>
                <w:szCs w:val="23"/>
                <w:cs/>
              </w:rPr>
              <w:t>.</w:t>
            </w:r>
            <w:r w:rsidRPr="00B45AFE">
              <w:rPr>
                <w:rFonts w:ascii="Angsana New" w:hAnsi="Angsana New" w:hint="cs"/>
                <w:sz w:val="23"/>
                <w:szCs w:val="23"/>
              </w:rPr>
              <w:t>99</w:t>
            </w:r>
          </w:p>
        </w:tc>
        <w:tc>
          <w:tcPr>
            <w:tcW w:w="814" w:type="dxa"/>
          </w:tcPr>
          <w:p w14:paraId="1A8FE860" w14:textId="77777777" w:rsidR="00092350" w:rsidRPr="00D03FA0" w:rsidRDefault="00092350" w:rsidP="008B7459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1DD276C8" w14:textId="77777777" w:rsidR="00092350" w:rsidRPr="00D03FA0" w:rsidRDefault="00092350" w:rsidP="008B7459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2E238A35" w14:textId="6C9CD433" w:rsidR="00092350" w:rsidRPr="00D03FA0" w:rsidRDefault="00B45AFE" w:rsidP="008B7459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45AFE">
              <w:rPr>
                <w:rFonts w:ascii="Angsana New" w:hAnsi="Angsana New" w:hint="cs"/>
                <w:sz w:val="23"/>
                <w:szCs w:val="23"/>
              </w:rPr>
              <w:t>99</w:t>
            </w:r>
            <w:r w:rsidR="00092350" w:rsidRPr="00D03FA0">
              <w:rPr>
                <w:rFonts w:ascii="Angsana New" w:hAnsi="Angsana New" w:hint="cs"/>
                <w:sz w:val="23"/>
                <w:szCs w:val="23"/>
                <w:cs/>
              </w:rPr>
              <w:t>.</w:t>
            </w:r>
            <w:r w:rsidRPr="00B45AFE">
              <w:rPr>
                <w:rFonts w:ascii="Angsana New" w:hAnsi="Angsana New" w:hint="cs"/>
                <w:sz w:val="23"/>
                <w:szCs w:val="23"/>
              </w:rPr>
              <w:t>99</w:t>
            </w:r>
          </w:p>
        </w:tc>
        <w:tc>
          <w:tcPr>
            <w:tcW w:w="178" w:type="dxa"/>
          </w:tcPr>
          <w:p w14:paraId="2479EBE5" w14:textId="77777777" w:rsidR="00092350" w:rsidRPr="00D03FA0" w:rsidRDefault="00092350" w:rsidP="0009235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94" w:type="dxa"/>
          </w:tcPr>
          <w:p w14:paraId="745B8575" w14:textId="77777777" w:rsidR="00092350" w:rsidRPr="00D03FA0" w:rsidRDefault="00092350" w:rsidP="0009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</w:pPr>
          </w:p>
          <w:p w14:paraId="761BCE77" w14:textId="77777777" w:rsidR="00092350" w:rsidRPr="00D03FA0" w:rsidRDefault="00092350" w:rsidP="0009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</w:pPr>
          </w:p>
          <w:p w14:paraId="23CC99E7" w14:textId="547F92B7" w:rsidR="00092350" w:rsidRPr="00D03FA0" w:rsidRDefault="00B45AFE" w:rsidP="0009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B45AFE">
              <w:rPr>
                <w:rFonts w:ascii="Angsana New" w:hAnsi="Angsana New"/>
                <w:color w:val="000000"/>
                <w:sz w:val="23"/>
                <w:szCs w:val="23"/>
              </w:rPr>
              <w:t>25</w:t>
            </w:r>
            <w:r w:rsidR="00092350" w:rsidRPr="00D03FA0"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  <w:t>,</w:t>
            </w:r>
            <w:r w:rsidRPr="00B45AFE">
              <w:rPr>
                <w:rFonts w:ascii="Angsana New" w:hAnsi="Angsana New"/>
                <w:color w:val="000000"/>
                <w:sz w:val="23"/>
                <w:szCs w:val="23"/>
              </w:rPr>
              <w:t>000</w:t>
            </w:r>
            <w:r w:rsidR="00092350" w:rsidRPr="00D03FA0"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714" w:type="dxa"/>
          </w:tcPr>
          <w:p w14:paraId="7B38F154" w14:textId="77777777" w:rsidR="00092350" w:rsidRPr="00D03FA0" w:rsidRDefault="00092350" w:rsidP="0009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</w:pPr>
          </w:p>
          <w:p w14:paraId="528F2F7B" w14:textId="77777777" w:rsidR="00092350" w:rsidRPr="00D03FA0" w:rsidRDefault="00092350" w:rsidP="0009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</w:pPr>
          </w:p>
          <w:p w14:paraId="5A1D6736" w14:textId="2207D171" w:rsidR="00092350" w:rsidRPr="00D03FA0" w:rsidRDefault="00B45AFE" w:rsidP="0009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B45AFE">
              <w:rPr>
                <w:rFonts w:ascii="Angsana New" w:hAnsi="Angsana New"/>
                <w:color w:val="000000"/>
                <w:sz w:val="23"/>
                <w:szCs w:val="23"/>
              </w:rPr>
              <w:t>25</w:t>
            </w:r>
            <w:r w:rsidR="00092350" w:rsidRPr="00D03FA0"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  <w:t>,</w:t>
            </w:r>
            <w:r w:rsidRPr="00B45AFE">
              <w:rPr>
                <w:rFonts w:ascii="Angsana New" w:hAnsi="Angsana New"/>
                <w:color w:val="000000"/>
                <w:sz w:val="23"/>
                <w:szCs w:val="23"/>
              </w:rPr>
              <w:t>000</w:t>
            </w:r>
            <w:r w:rsidR="00092350" w:rsidRPr="00D03FA0"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78" w:type="dxa"/>
          </w:tcPr>
          <w:p w14:paraId="350D612D" w14:textId="77777777" w:rsidR="00092350" w:rsidRPr="00D03FA0" w:rsidRDefault="00092350" w:rsidP="0009235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36" w:type="dxa"/>
          </w:tcPr>
          <w:p w14:paraId="5D55DE07" w14:textId="77777777" w:rsidR="00092350" w:rsidRPr="00D03FA0" w:rsidRDefault="00092350" w:rsidP="0009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</w:pPr>
          </w:p>
          <w:p w14:paraId="423394D9" w14:textId="77777777" w:rsidR="00092350" w:rsidRPr="00D03FA0" w:rsidRDefault="00092350" w:rsidP="0009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</w:pPr>
          </w:p>
          <w:p w14:paraId="4FE22EA9" w14:textId="4FD88757" w:rsidR="00092350" w:rsidRPr="00D03FA0" w:rsidRDefault="00B45AFE" w:rsidP="0009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B45AFE">
              <w:rPr>
                <w:rFonts w:ascii="Angsana New" w:hAnsi="Angsana New"/>
                <w:color w:val="000000"/>
                <w:sz w:val="23"/>
                <w:szCs w:val="23"/>
              </w:rPr>
              <w:t>25</w:t>
            </w:r>
            <w:r w:rsidR="00092350" w:rsidRPr="00D03FA0"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  <w:t>,</w:t>
            </w:r>
            <w:r w:rsidRPr="00B45AFE">
              <w:rPr>
                <w:rFonts w:ascii="Angsana New" w:hAnsi="Angsana New"/>
                <w:color w:val="000000"/>
                <w:sz w:val="23"/>
                <w:szCs w:val="23"/>
              </w:rPr>
              <w:t>000</w:t>
            </w:r>
            <w:r w:rsidR="00092350" w:rsidRPr="00D03FA0"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78" w:type="dxa"/>
          </w:tcPr>
          <w:p w14:paraId="3324DD77" w14:textId="77777777" w:rsidR="00092350" w:rsidRPr="00D03FA0" w:rsidRDefault="00092350" w:rsidP="0009235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2" w:type="dxa"/>
          </w:tcPr>
          <w:p w14:paraId="2850F06E" w14:textId="77777777" w:rsidR="00092350" w:rsidRPr="00D03FA0" w:rsidRDefault="00092350" w:rsidP="0009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</w:pPr>
          </w:p>
          <w:p w14:paraId="44246967" w14:textId="77777777" w:rsidR="00092350" w:rsidRPr="00D03FA0" w:rsidRDefault="00092350" w:rsidP="0009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</w:pPr>
          </w:p>
          <w:p w14:paraId="43EC6C29" w14:textId="0AB17464" w:rsidR="00092350" w:rsidRPr="00D03FA0" w:rsidRDefault="00B45AFE" w:rsidP="0009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B45AFE">
              <w:rPr>
                <w:rFonts w:ascii="Angsana New" w:hAnsi="Angsana New"/>
                <w:color w:val="000000"/>
                <w:sz w:val="23"/>
                <w:szCs w:val="23"/>
              </w:rPr>
              <w:t>25</w:t>
            </w:r>
            <w:r w:rsidR="00092350" w:rsidRPr="00D03FA0"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  <w:t>,</w:t>
            </w:r>
            <w:r w:rsidRPr="00B45AFE">
              <w:rPr>
                <w:rFonts w:ascii="Angsana New" w:hAnsi="Angsana New"/>
                <w:color w:val="000000"/>
                <w:sz w:val="23"/>
                <w:szCs w:val="23"/>
              </w:rPr>
              <w:t>000</w:t>
            </w:r>
            <w:r w:rsidR="00092350" w:rsidRPr="00D03FA0"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78" w:type="dxa"/>
          </w:tcPr>
          <w:p w14:paraId="5FFE2F45" w14:textId="77777777" w:rsidR="00092350" w:rsidRPr="00D03FA0" w:rsidRDefault="00092350" w:rsidP="0009235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93" w:type="dxa"/>
          </w:tcPr>
          <w:p w14:paraId="356843C2" w14:textId="77777777" w:rsidR="00092350" w:rsidRPr="00D03FA0" w:rsidRDefault="00092350" w:rsidP="0009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14:paraId="7BFC2D35" w14:textId="77777777" w:rsidR="00092350" w:rsidRPr="00D03FA0" w:rsidRDefault="00092350" w:rsidP="0009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14:paraId="145F5240" w14:textId="77777777" w:rsidR="00092350" w:rsidRPr="00D03FA0" w:rsidRDefault="00092350" w:rsidP="0009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FA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14:paraId="27E32ECD" w14:textId="77777777" w:rsidR="00092350" w:rsidRPr="00D03FA0" w:rsidRDefault="00092350" w:rsidP="0009235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20" w:type="dxa"/>
          </w:tcPr>
          <w:p w14:paraId="5187483C" w14:textId="77777777" w:rsidR="00092350" w:rsidRPr="00D03FA0" w:rsidRDefault="00092350" w:rsidP="0009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14:paraId="4DEB16DD" w14:textId="77777777" w:rsidR="00092350" w:rsidRPr="00D03FA0" w:rsidRDefault="00092350" w:rsidP="0009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14:paraId="4ED8F9CC" w14:textId="77777777" w:rsidR="00092350" w:rsidRPr="00D03FA0" w:rsidRDefault="00092350" w:rsidP="0009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FA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14:paraId="74F3D4F5" w14:textId="77777777" w:rsidR="00092350" w:rsidRPr="00D03FA0" w:rsidRDefault="00092350" w:rsidP="0009235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94" w:type="dxa"/>
          </w:tcPr>
          <w:p w14:paraId="493DB0A4" w14:textId="77777777" w:rsidR="00092350" w:rsidRPr="00D03FA0" w:rsidRDefault="00092350" w:rsidP="0009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</w:pPr>
          </w:p>
          <w:p w14:paraId="5EAE644F" w14:textId="77777777" w:rsidR="00092350" w:rsidRPr="00D03FA0" w:rsidRDefault="00092350" w:rsidP="0009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</w:pPr>
          </w:p>
          <w:p w14:paraId="634B17A5" w14:textId="47618659" w:rsidR="00092350" w:rsidRPr="00D03FA0" w:rsidRDefault="00B45AFE" w:rsidP="0009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B45AFE">
              <w:rPr>
                <w:rFonts w:ascii="Angsana New" w:hAnsi="Angsana New"/>
                <w:color w:val="000000"/>
                <w:sz w:val="23"/>
                <w:szCs w:val="23"/>
              </w:rPr>
              <w:t>25</w:t>
            </w:r>
            <w:r w:rsidR="00092350" w:rsidRPr="00D03FA0"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  <w:t>,</w:t>
            </w:r>
            <w:r w:rsidRPr="00B45AFE">
              <w:rPr>
                <w:rFonts w:ascii="Angsana New" w:hAnsi="Angsana New"/>
                <w:color w:val="000000"/>
                <w:sz w:val="23"/>
                <w:szCs w:val="23"/>
              </w:rPr>
              <w:t>000</w:t>
            </w:r>
            <w:r w:rsidR="00092350" w:rsidRPr="00D03FA0"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78" w:type="dxa"/>
          </w:tcPr>
          <w:p w14:paraId="52D6F2D3" w14:textId="77777777" w:rsidR="00092350" w:rsidRPr="00D03FA0" w:rsidRDefault="00092350" w:rsidP="0009235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94" w:type="dxa"/>
          </w:tcPr>
          <w:p w14:paraId="1B2E7959" w14:textId="77777777" w:rsidR="00092350" w:rsidRPr="00D03FA0" w:rsidRDefault="00092350" w:rsidP="0009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</w:pPr>
          </w:p>
          <w:p w14:paraId="60F20600" w14:textId="77777777" w:rsidR="00092350" w:rsidRPr="00D03FA0" w:rsidRDefault="00092350" w:rsidP="0009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</w:pPr>
          </w:p>
          <w:p w14:paraId="3FDD1075" w14:textId="1E0A6212" w:rsidR="00092350" w:rsidRPr="00D03FA0" w:rsidRDefault="00B45AFE" w:rsidP="0009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B45AFE">
              <w:rPr>
                <w:rFonts w:ascii="Angsana New" w:hAnsi="Angsana New"/>
                <w:color w:val="000000"/>
                <w:sz w:val="23"/>
                <w:szCs w:val="23"/>
              </w:rPr>
              <w:t>25</w:t>
            </w:r>
            <w:r w:rsidR="00092350" w:rsidRPr="00D03FA0"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  <w:t>,</w:t>
            </w:r>
            <w:r w:rsidRPr="00B45AFE">
              <w:rPr>
                <w:rFonts w:ascii="Angsana New" w:hAnsi="Angsana New"/>
                <w:color w:val="000000"/>
                <w:sz w:val="23"/>
                <w:szCs w:val="23"/>
              </w:rPr>
              <w:t>000</w:t>
            </w:r>
            <w:r w:rsidR="00092350" w:rsidRPr="00D03FA0"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78" w:type="dxa"/>
          </w:tcPr>
          <w:p w14:paraId="1ECD25E8" w14:textId="77777777" w:rsidR="00092350" w:rsidRPr="00D03FA0" w:rsidRDefault="00092350" w:rsidP="0009235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94" w:type="dxa"/>
          </w:tcPr>
          <w:p w14:paraId="3F34011C" w14:textId="77777777" w:rsidR="00092350" w:rsidRPr="00D03FA0" w:rsidRDefault="00092350" w:rsidP="0009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14:paraId="491B621E" w14:textId="77777777" w:rsidR="00092350" w:rsidRPr="00D03FA0" w:rsidRDefault="00092350" w:rsidP="0009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14:paraId="3A8FF5A9" w14:textId="77777777" w:rsidR="00092350" w:rsidRPr="00D03FA0" w:rsidRDefault="00092350" w:rsidP="0009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FA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14:paraId="3FD0294A" w14:textId="77777777" w:rsidR="00092350" w:rsidRPr="00D03FA0" w:rsidRDefault="00092350" w:rsidP="0009235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97" w:type="dxa"/>
            <w:gridSpan w:val="2"/>
          </w:tcPr>
          <w:p w14:paraId="2FCCCE01" w14:textId="77777777" w:rsidR="00092350" w:rsidRPr="00D03FA0" w:rsidRDefault="00092350" w:rsidP="0009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14:paraId="5F07D933" w14:textId="77777777" w:rsidR="00092350" w:rsidRPr="00D03FA0" w:rsidRDefault="00092350" w:rsidP="0009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14:paraId="4B245564" w14:textId="77777777" w:rsidR="00092350" w:rsidRPr="00D03FA0" w:rsidRDefault="00092350" w:rsidP="0009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FA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</w:tr>
      <w:tr w:rsidR="00092350" w:rsidRPr="00D03FA0" w14:paraId="1386C71A" w14:textId="77777777" w:rsidTr="008B7459">
        <w:trPr>
          <w:trHeight w:val="270"/>
          <w:tblHeader/>
        </w:trPr>
        <w:tc>
          <w:tcPr>
            <w:tcW w:w="1708" w:type="dxa"/>
          </w:tcPr>
          <w:p w14:paraId="517592BA" w14:textId="4B1113E6" w:rsidR="00092350" w:rsidRPr="00D03FA0" w:rsidRDefault="00092350" w:rsidP="00C9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right="-80" w:hanging="113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03FA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บริษัท</w:t>
            </w:r>
            <w:r w:rsidRPr="00D03FA0">
              <w:rPr>
                <w:rFonts w:ascii="Angsana New" w:hAnsi="Angsana New"/>
                <w:color w:val="000000"/>
                <w:sz w:val="23"/>
                <w:szCs w:val="23"/>
              </w:rPr>
              <w:t xml:space="preserve"> </w:t>
            </w:r>
            <w:r w:rsidRPr="00D03FA0">
              <w:rPr>
                <w:rFonts w:ascii="Angsana New" w:hAnsi="Angsana New"/>
                <w:color w:val="000000"/>
                <w:sz w:val="23"/>
                <w:szCs w:val="23"/>
                <w:cs/>
              </w:rPr>
              <w:t xml:space="preserve">เนชั่น ดิจิทัล </w:t>
            </w:r>
            <w:r w:rsidR="008B7459">
              <w:rPr>
                <w:rFonts w:ascii="Angsana New" w:hAnsi="Angsana New"/>
                <w:color w:val="000000"/>
                <w:sz w:val="23"/>
                <w:szCs w:val="23"/>
              </w:rPr>
              <w:br/>
            </w:r>
            <w:r w:rsidRPr="00D03FA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คอนเทนท์</w:t>
            </w:r>
            <w:r w:rsidRPr="00D03FA0">
              <w:rPr>
                <w:rFonts w:ascii="Angsana New" w:hAnsi="Angsana New"/>
                <w:color w:val="000000"/>
                <w:sz w:val="23"/>
                <w:szCs w:val="23"/>
              </w:rPr>
              <w:t xml:space="preserve"> </w:t>
            </w:r>
            <w:r w:rsidRPr="00D03FA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จำกัด</w:t>
            </w:r>
            <w:r w:rsidR="00C904D7">
              <w:rPr>
                <w:rFonts w:ascii="Angsana New" w:hAnsi="Angsana New"/>
                <w:color w:val="000000"/>
                <w:sz w:val="23"/>
                <w:szCs w:val="23"/>
              </w:rPr>
              <w:t xml:space="preserve"> (</w:t>
            </w:r>
            <w:r w:rsidR="00C904D7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 xml:space="preserve">เดิมชื่อบริษัท สปริง </w:t>
            </w:r>
            <w:r w:rsidR="00C904D7">
              <w:rPr>
                <w:rFonts w:ascii="Angsana New" w:hAnsi="Angsana New"/>
                <w:color w:val="000000"/>
                <w:sz w:val="23"/>
                <w:szCs w:val="23"/>
              </w:rPr>
              <w:t>26</w:t>
            </w:r>
            <w:r w:rsidR="00C904D7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 xml:space="preserve"> จำกัด)</w:t>
            </w:r>
          </w:p>
        </w:tc>
        <w:tc>
          <w:tcPr>
            <w:tcW w:w="2608" w:type="dxa"/>
          </w:tcPr>
          <w:p w14:paraId="268AC1EA" w14:textId="77777777" w:rsidR="00092350" w:rsidRPr="00D03FA0" w:rsidRDefault="00092350" w:rsidP="0009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92" w:right="-80" w:hanging="92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FA0">
              <w:rPr>
                <w:rFonts w:ascii="Angsana New" w:hAnsi="Angsana New"/>
                <w:color w:val="000000"/>
                <w:sz w:val="23"/>
                <w:szCs w:val="23"/>
                <w:cs/>
              </w:rPr>
              <w:t>ผลิตรายการโทรทัศน์ และให้บริการโฆษณาผ่านสื่อโทรทัศน์</w:t>
            </w:r>
          </w:p>
        </w:tc>
        <w:tc>
          <w:tcPr>
            <w:tcW w:w="810" w:type="dxa"/>
          </w:tcPr>
          <w:p w14:paraId="343DE767" w14:textId="77777777" w:rsidR="00092350" w:rsidRPr="00D03FA0" w:rsidRDefault="00092350" w:rsidP="008B7459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28039254" w14:textId="77777777" w:rsidR="00573233" w:rsidRDefault="00573233" w:rsidP="008B7459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3921D099" w14:textId="29524480" w:rsidR="00092350" w:rsidRPr="00D03FA0" w:rsidRDefault="00B45AFE" w:rsidP="008B7459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45AFE">
              <w:rPr>
                <w:rFonts w:ascii="Angsana New" w:hAnsi="Angsana New" w:hint="cs"/>
                <w:sz w:val="23"/>
                <w:szCs w:val="23"/>
              </w:rPr>
              <w:t>99</w:t>
            </w:r>
            <w:r w:rsidR="00092350" w:rsidRPr="00D03FA0">
              <w:rPr>
                <w:rFonts w:ascii="Angsana New" w:hAnsi="Angsana New" w:hint="cs"/>
                <w:sz w:val="23"/>
                <w:szCs w:val="23"/>
                <w:cs/>
              </w:rPr>
              <w:t>.</w:t>
            </w:r>
            <w:r w:rsidRPr="00B45AFE">
              <w:rPr>
                <w:rFonts w:ascii="Angsana New" w:hAnsi="Angsana New" w:hint="cs"/>
                <w:sz w:val="23"/>
                <w:szCs w:val="23"/>
              </w:rPr>
              <w:t>9</w:t>
            </w:r>
            <w:r w:rsidR="00020D45">
              <w:rPr>
                <w:rFonts w:ascii="Angsana New" w:hAnsi="Angsana New"/>
                <w:sz w:val="23"/>
                <w:szCs w:val="23"/>
              </w:rPr>
              <w:t>9</w:t>
            </w:r>
            <w:bookmarkStart w:id="3" w:name="_GoBack"/>
            <w:bookmarkEnd w:id="3"/>
          </w:p>
        </w:tc>
        <w:tc>
          <w:tcPr>
            <w:tcW w:w="814" w:type="dxa"/>
          </w:tcPr>
          <w:p w14:paraId="614C430A" w14:textId="77777777" w:rsidR="00092350" w:rsidRPr="00D03FA0" w:rsidRDefault="00092350" w:rsidP="008B7459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31067AFB" w14:textId="77777777" w:rsidR="00573233" w:rsidRDefault="00573233" w:rsidP="008B7459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42136A69" w14:textId="2C115C16" w:rsidR="00092350" w:rsidRPr="00D03FA0" w:rsidRDefault="00B45AFE" w:rsidP="008B7459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45AFE">
              <w:rPr>
                <w:rFonts w:ascii="Angsana New" w:hAnsi="Angsana New" w:hint="cs"/>
                <w:sz w:val="23"/>
                <w:szCs w:val="23"/>
              </w:rPr>
              <w:t>99</w:t>
            </w:r>
            <w:r w:rsidR="00092350" w:rsidRPr="00D03FA0">
              <w:rPr>
                <w:rFonts w:ascii="Angsana New" w:hAnsi="Angsana New" w:hint="cs"/>
                <w:sz w:val="23"/>
                <w:szCs w:val="23"/>
                <w:cs/>
              </w:rPr>
              <w:t>.</w:t>
            </w:r>
            <w:r w:rsidRPr="00B45AFE">
              <w:rPr>
                <w:rFonts w:ascii="Angsana New" w:hAnsi="Angsana New" w:hint="cs"/>
                <w:sz w:val="23"/>
                <w:szCs w:val="23"/>
              </w:rPr>
              <w:t>93</w:t>
            </w:r>
          </w:p>
        </w:tc>
        <w:tc>
          <w:tcPr>
            <w:tcW w:w="178" w:type="dxa"/>
          </w:tcPr>
          <w:p w14:paraId="7DE6198E" w14:textId="77777777" w:rsidR="00092350" w:rsidRPr="00D03FA0" w:rsidRDefault="00092350" w:rsidP="008B7459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94" w:type="dxa"/>
          </w:tcPr>
          <w:p w14:paraId="7F6F4D80" w14:textId="77777777" w:rsidR="00092350" w:rsidRPr="00D03FA0" w:rsidRDefault="00092350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</w:pPr>
          </w:p>
          <w:p w14:paraId="42AE2576" w14:textId="77777777" w:rsidR="00573233" w:rsidRDefault="00573233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14:paraId="686207B9" w14:textId="60A8B17E" w:rsidR="00092350" w:rsidRPr="00D03FA0" w:rsidRDefault="00B45AFE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B45AFE">
              <w:rPr>
                <w:rFonts w:ascii="Angsana New" w:hAnsi="Angsana New"/>
                <w:color w:val="000000"/>
                <w:sz w:val="23"/>
                <w:szCs w:val="23"/>
              </w:rPr>
              <w:t>1</w:t>
            </w:r>
            <w:r w:rsidR="00092350" w:rsidRPr="00D03FA0"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  <w:t>,</w:t>
            </w:r>
            <w:r w:rsidRPr="00B45AFE">
              <w:rPr>
                <w:rFonts w:ascii="Angsana New" w:hAnsi="Angsana New" w:hint="cs"/>
                <w:color w:val="000000"/>
                <w:sz w:val="23"/>
                <w:szCs w:val="23"/>
              </w:rPr>
              <w:t>5</w:t>
            </w:r>
            <w:r w:rsidRPr="00B45AFE">
              <w:rPr>
                <w:rFonts w:ascii="Angsana New" w:hAnsi="Angsana New"/>
                <w:color w:val="000000"/>
                <w:sz w:val="23"/>
                <w:szCs w:val="23"/>
              </w:rPr>
              <w:t>00</w:t>
            </w:r>
            <w:r w:rsidR="00092350" w:rsidRPr="00D03FA0"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  <w:t>,</w:t>
            </w:r>
            <w:r w:rsidRPr="00B45AFE">
              <w:rPr>
                <w:rFonts w:ascii="Angsana New" w:hAnsi="Angsana New"/>
                <w:color w:val="000000"/>
                <w:sz w:val="23"/>
                <w:szCs w:val="23"/>
              </w:rPr>
              <w:t>000</w:t>
            </w:r>
            <w:r w:rsidR="00092350" w:rsidRPr="00D03FA0"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714" w:type="dxa"/>
          </w:tcPr>
          <w:p w14:paraId="13CF3C05" w14:textId="77777777" w:rsidR="00092350" w:rsidRPr="00D03FA0" w:rsidRDefault="00092350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</w:pPr>
          </w:p>
          <w:p w14:paraId="02DD790D" w14:textId="77777777" w:rsidR="00573233" w:rsidRDefault="00573233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hanging="150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14:paraId="419B7490" w14:textId="2DDFEEEB" w:rsidR="00092350" w:rsidRPr="00D03FA0" w:rsidRDefault="00B45AFE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hanging="150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B45AFE">
              <w:rPr>
                <w:rFonts w:ascii="Angsana New" w:hAnsi="Angsana New"/>
                <w:color w:val="000000"/>
                <w:sz w:val="23"/>
                <w:szCs w:val="23"/>
              </w:rPr>
              <w:t>1</w:t>
            </w:r>
            <w:r w:rsidR="00092350" w:rsidRPr="00D03FA0"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  <w:t>,</w:t>
            </w:r>
            <w:r w:rsidRPr="00B45AFE">
              <w:rPr>
                <w:rFonts w:ascii="Angsana New" w:hAnsi="Angsana New" w:hint="cs"/>
                <w:color w:val="000000"/>
                <w:sz w:val="23"/>
                <w:szCs w:val="23"/>
              </w:rPr>
              <w:t>5</w:t>
            </w:r>
            <w:r w:rsidRPr="00B45AFE">
              <w:rPr>
                <w:rFonts w:ascii="Angsana New" w:hAnsi="Angsana New"/>
                <w:color w:val="000000"/>
                <w:sz w:val="23"/>
                <w:szCs w:val="23"/>
              </w:rPr>
              <w:t>00</w:t>
            </w:r>
            <w:r w:rsidR="00092350" w:rsidRPr="00D03FA0"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  <w:t>,</w:t>
            </w:r>
            <w:r w:rsidRPr="00B45AFE">
              <w:rPr>
                <w:rFonts w:ascii="Angsana New" w:hAnsi="Angsana New"/>
                <w:color w:val="000000"/>
                <w:sz w:val="23"/>
                <w:szCs w:val="23"/>
              </w:rPr>
              <w:t>000</w:t>
            </w:r>
            <w:r w:rsidR="00092350" w:rsidRPr="00D03FA0"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78" w:type="dxa"/>
          </w:tcPr>
          <w:p w14:paraId="03D382F2" w14:textId="77777777" w:rsidR="00092350" w:rsidRPr="00D03FA0" w:rsidRDefault="00092350" w:rsidP="0009235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36" w:type="dxa"/>
          </w:tcPr>
          <w:p w14:paraId="64532E17" w14:textId="77777777" w:rsidR="00092350" w:rsidRPr="00D03FA0" w:rsidRDefault="00092350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</w:pPr>
          </w:p>
          <w:p w14:paraId="27E466F1" w14:textId="77777777" w:rsidR="00573233" w:rsidRDefault="00573233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14:paraId="601EF533" w14:textId="0579ACBC" w:rsidR="00092350" w:rsidRPr="00D03FA0" w:rsidRDefault="00B45AFE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</w:pPr>
            <w:r w:rsidRPr="00B45AFE">
              <w:rPr>
                <w:rFonts w:ascii="Angsana New" w:hAnsi="Angsana New"/>
                <w:color w:val="000000"/>
                <w:sz w:val="23"/>
                <w:szCs w:val="23"/>
              </w:rPr>
              <w:t>1</w:t>
            </w:r>
            <w:r w:rsidR="00092350" w:rsidRPr="00D03FA0"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  <w:t>,</w:t>
            </w:r>
            <w:r w:rsidRPr="00B45AFE">
              <w:rPr>
                <w:rFonts w:ascii="Angsana New" w:hAnsi="Angsana New"/>
                <w:color w:val="000000"/>
                <w:sz w:val="23"/>
                <w:szCs w:val="23"/>
              </w:rPr>
              <w:t>499</w:t>
            </w:r>
            <w:r w:rsidR="00092350" w:rsidRPr="00D03FA0"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  <w:t>,</w:t>
            </w:r>
            <w:r w:rsidRPr="00B45AFE">
              <w:rPr>
                <w:rFonts w:ascii="Angsana New" w:hAnsi="Angsana New"/>
                <w:color w:val="000000"/>
                <w:sz w:val="23"/>
                <w:szCs w:val="23"/>
              </w:rPr>
              <w:t>000</w:t>
            </w:r>
            <w:r w:rsidR="00092350" w:rsidRPr="00D03FA0"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78" w:type="dxa"/>
          </w:tcPr>
          <w:p w14:paraId="1EB189A2" w14:textId="77777777" w:rsidR="00092350" w:rsidRPr="00D03FA0" w:rsidRDefault="00092350" w:rsidP="008B7459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2" w:type="dxa"/>
          </w:tcPr>
          <w:p w14:paraId="1BF9D91B" w14:textId="77777777" w:rsidR="00092350" w:rsidRPr="00D03FA0" w:rsidRDefault="00092350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</w:pPr>
          </w:p>
          <w:p w14:paraId="4909875E" w14:textId="77777777" w:rsidR="00573233" w:rsidRDefault="00573233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14:paraId="41771437" w14:textId="004DF054" w:rsidR="00092350" w:rsidRPr="00D03FA0" w:rsidRDefault="00B45AFE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</w:pPr>
            <w:r w:rsidRPr="00B45AFE">
              <w:rPr>
                <w:rFonts w:ascii="Angsana New" w:hAnsi="Angsana New"/>
                <w:color w:val="000000"/>
                <w:sz w:val="23"/>
                <w:szCs w:val="23"/>
              </w:rPr>
              <w:t>1</w:t>
            </w:r>
            <w:r w:rsidR="00092350" w:rsidRPr="00D03FA0"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  <w:t>,</w:t>
            </w:r>
            <w:r w:rsidRPr="00B45AFE">
              <w:rPr>
                <w:rFonts w:ascii="Angsana New" w:hAnsi="Angsana New"/>
                <w:color w:val="000000"/>
                <w:sz w:val="23"/>
                <w:szCs w:val="23"/>
              </w:rPr>
              <w:t>499</w:t>
            </w:r>
            <w:r w:rsidR="00092350" w:rsidRPr="00D03FA0"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  <w:t>,</w:t>
            </w:r>
            <w:r w:rsidRPr="00B45AFE">
              <w:rPr>
                <w:rFonts w:ascii="Angsana New" w:hAnsi="Angsana New"/>
                <w:color w:val="000000"/>
                <w:sz w:val="23"/>
                <w:szCs w:val="23"/>
              </w:rPr>
              <w:t>000</w:t>
            </w:r>
            <w:r w:rsidR="00092350" w:rsidRPr="00D03FA0"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78" w:type="dxa"/>
          </w:tcPr>
          <w:p w14:paraId="104F5DFF" w14:textId="77777777" w:rsidR="00092350" w:rsidRPr="00D03FA0" w:rsidRDefault="00092350" w:rsidP="00092350">
            <w:pPr>
              <w:tabs>
                <w:tab w:val="left" w:pos="540"/>
                <w:tab w:val="left" w:pos="731"/>
              </w:tabs>
              <w:spacing w:line="280" w:lineRule="exact"/>
              <w:ind w:right="11"/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893" w:type="dxa"/>
          </w:tcPr>
          <w:p w14:paraId="58476289" w14:textId="77777777" w:rsidR="008B7459" w:rsidRDefault="008B7459" w:rsidP="0009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</w:pPr>
          </w:p>
          <w:p w14:paraId="0BF0BF24" w14:textId="77777777" w:rsidR="00573233" w:rsidRDefault="00573233" w:rsidP="0009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</w:pPr>
          </w:p>
          <w:p w14:paraId="0D312C96" w14:textId="0D9AEFDE" w:rsidR="00092350" w:rsidRPr="00D03FA0" w:rsidRDefault="00092350" w:rsidP="0009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FA0"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  <w:t>(</w:t>
            </w:r>
            <w:r w:rsidR="00B45AFE" w:rsidRPr="00B45AFE">
              <w:rPr>
                <w:rFonts w:ascii="Angsana New" w:hAnsi="Angsana New"/>
                <w:color w:val="000000"/>
                <w:sz w:val="23"/>
                <w:szCs w:val="23"/>
              </w:rPr>
              <w:t>1</w:t>
            </w:r>
            <w:r w:rsidRPr="00D03FA0"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  <w:t>,</w:t>
            </w:r>
            <w:r w:rsidR="00B45AFE" w:rsidRPr="00B45AFE">
              <w:rPr>
                <w:rFonts w:ascii="Angsana New" w:hAnsi="Angsana New"/>
                <w:color w:val="000000"/>
                <w:sz w:val="23"/>
                <w:szCs w:val="23"/>
              </w:rPr>
              <w:t>499</w:t>
            </w:r>
            <w:r w:rsidRPr="00D03FA0"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  <w:t>,</w:t>
            </w:r>
            <w:r w:rsidR="00B45AFE" w:rsidRPr="00B45AFE">
              <w:rPr>
                <w:rFonts w:ascii="Angsana New" w:hAnsi="Angsana New"/>
                <w:color w:val="000000"/>
                <w:sz w:val="23"/>
                <w:szCs w:val="23"/>
              </w:rPr>
              <w:t>000</w:t>
            </w:r>
            <w:r w:rsidRPr="00D03FA0"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  <w:t>)</w:t>
            </w:r>
          </w:p>
        </w:tc>
        <w:tc>
          <w:tcPr>
            <w:tcW w:w="178" w:type="dxa"/>
          </w:tcPr>
          <w:p w14:paraId="328828D8" w14:textId="77777777" w:rsidR="00092350" w:rsidRPr="00D03FA0" w:rsidRDefault="00092350" w:rsidP="0009235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20" w:type="dxa"/>
          </w:tcPr>
          <w:p w14:paraId="0C35BFAA" w14:textId="77777777" w:rsidR="008B7459" w:rsidRDefault="008B7459" w:rsidP="0009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</w:pPr>
          </w:p>
          <w:p w14:paraId="3CB87A7E" w14:textId="77777777" w:rsidR="00573233" w:rsidRDefault="00573233" w:rsidP="0009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</w:pPr>
          </w:p>
          <w:p w14:paraId="398F1A67" w14:textId="2DE170FE" w:rsidR="00092350" w:rsidRPr="00D03FA0" w:rsidRDefault="00092350" w:rsidP="0009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80" w:lineRule="exact"/>
              <w:ind w:right="-169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FA0"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  <w:t>(</w:t>
            </w:r>
            <w:r w:rsidR="00B45AFE" w:rsidRPr="00B45AFE">
              <w:rPr>
                <w:rFonts w:ascii="Angsana New" w:hAnsi="Angsana New"/>
                <w:color w:val="000000"/>
                <w:sz w:val="23"/>
                <w:szCs w:val="23"/>
              </w:rPr>
              <w:t>1</w:t>
            </w:r>
            <w:r w:rsidRPr="00D03FA0"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  <w:t>,</w:t>
            </w:r>
            <w:r w:rsidR="00B45AFE" w:rsidRPr="00B45AFE">
              <w:rPr>
                <w:rFonts w:ascii="Angsana New" w:hAnsi="Angsana New"/>
                <w:color w:val="000000"/>
                <w:sz w:val="23"/>
                <w:szCs w:val="23"/>
              </w:rPr>
              <w:t>499</w:t>
            </w:r>
            <w:r w:rsidRPr="00D03FA0"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  <w:t>,</w:t>
            </w:r>
            <w:r w:rsidR="00B45AFE" w:rsidRPr="00B45AFE">
              <w:rPr>
                <w:rFonts w:ascii="Angsana New" w:hAnsi="Angsana New"/>
                <w:color w:val="000000"/>
                <w:sz w:val="23"/>
                <w:szCs w:val="23"/>
              </w:rPr>
              <w:t>000</w:t>
            </w:r>
            <w:r w:rsidRPr="00D03FA0"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  <w:t>)</w:t>
            </w:r>
          </w:p>
        </w:tc>
        <w:tc>
          <w:tcPr>
            <w:tcW w:w="178" w:type="dxa"/>
          </w:tcPr>
          <w:p w14:paraId="41F4BBA2" w14:textId="77777777" w:rsidR="00092350" w:rsidRPr="00D03FA0" w:rsidRDefault="00092350" w:rsidP="0009235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94" w:type="dxa"/>
          </w:tcPr>
          <w:p w14:paraId="64CF0400" w14:textId="77777777" w:rsidR="00092350" w:rsidRPr="00D03FA0" w:rsidRDefault="00092350" w:rsidP="0009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</w:pPr>
          </w:p>
          <w:p w14:paraId="111D68C9" w14:textId="77777777" w:rsidR="00573233" w:rsidRDefault="00573233" w:rsidP="0009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</w:pPr>
          </w:p>
          <w:p w14:paraId="522404E7" w14:textId="0C4012C9" w:rsidR="00092350" w:rsidRPr="00D03FA0" w:rsidRDefault="00092350" w:rsidP="0009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FA0"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  <w:t xml:space="preserve">- </w:t>
            </w:r>
          </w:p>
        </w:tc>
        <w:tc>
          <w:tcPr>
            <w:tcW w:w="178" w:type="dxa"/>
          </w:tcPr>
          <w:p w14:paraId="4ADCF280" w14:textId="77777777" w:rsidR="00092350" w:rsidRPr="00D03FA0" w:rsidRDefault="00092350" w:rsidP="0009235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94" w:type="dxa"/>
          </w:tcPr>
          <w:p w14:paraId="194FF783" w14:textId="77777777" w:rsidR="00092350" w:rsidRPr="00D03FA0" w:rsidRDefault="00092350" w:rsidP="0009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</w:pPr>
          </w:p>
          <w:p w14:paraId="1608C5A9" w14:textId="77777777" w:rsidR="00573233" w:rsidRDefault="00573233" w:rsidP="0009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</w:pPr>
          </w:p>
          <w:p w14:paraId="766798A3" w14:textId="3049B09A" w:rsidR="00092350" w:rsidRPr="00D03FA0" w:rsidRDefault="00092350" w:rsidP="0009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FA0"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  <w:t xml:space="preserve">- </w:t>
            </w:r>
          </w:p>
        </w:tc>
        <w:tc>
          <w:tcPr>
            <w:tcW w:w="178" w:type="dxa"/>
          </w:tcPr>
          <w:p w14:paraId="7F578D49" w14:textId="77777777" w:rsidR="00092350" w:rsidRPr="00D03FA0" w:rsidRDefault="00092350" w:rsidP="0009235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94" w:type="dxa"/>
          </w:tcPr>
          <w:p w14:paraId="5CD43542" w14:textId="77777777" w:rsidR="00092350" w:rsidRPr="00D03FA0" w:rsidRDefault="00092350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14:paraId="5FEDE3E5" w14:textId="77777777" w:rsidR="00573233" w:rsidRDefault="00573233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14:paraId="6F9C7728" w14:textId="6993A355" w:rsidR="00092350" w:rsidRPr="00D03FA0" w:rsidRDefault="00092350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FA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14:paraId="60943D54" w14:textId="77777777" w:rsidR="00092350" w:rsidRPr="00D03FA0" w:rsidRDefault="00092350" w:rsidP="008B745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97" w:type="dxa"/>
            <w:gridSpan w:val="2"/>
          </w:tcPr>
          <w:p w14:paraId="3201ACD6" w14:textId="77777777" w:rsidR="00092350" w:rsidRPr="00D03FA0" w:rsidRDefault="00092350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14:paraId="63DA6980" w14:textId="77777777" w:rsidR="00573233" w:rsidRDefault="00573233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  <w:p w14:paraId="78B6AFE4" w14:textId="275430A1" w:rsidR="00092350" w:rsidRPr="00D03FA0" w:rsidRDefault="00092350" w:rsidP="008B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FA0"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</w:tr>
      <w:tr w:rsidR="00CD7008" w:rsidRPr="00D03FA0" w14:paraId="6B132C0B" w14:textId="77777777" w:rsidTr="008B7459">
        <w:trPr>
          <w:trHeight w:val="270"/>
          <w:tblHeader/>
        </w:trPr>
        <w:tc>
          <w:tcPr>
            <w:tcW w:w="1708" w:type="dxa"/>
          </w:tcPr>
          <w:p w14:paraId="3490DAEE" w14:textId="77777777" w:rsidR="00CD7008" w:rsidRPr="00D03FA0" w:rsidRDefault="00CD7008" w:rsidP="00CD7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03FA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บริษัท สปริงนิวส์ จำกัด</w:t>
            </w:r>
          </w:p>
        </w:tc>
        <w:tc>
          <w:tcPr>
            <w:tcW w:w="2608" w:type="dxa"/>
          </w:tcPr>
          <w:p w14:paraId="0BEF1A4B" w14:textId="2AFB9230" w:rsidR="00CD7008" w:rsidRPr="00D03FA0" w:rsidRDefault="00CD7008" w:rsidP="00CD7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92" w:right="-80" w:hanging="92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D03FA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ให้บริการด้านโฆษณาผ่านส</w:t>
            </w:r>
            <w:r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ื่</w:t>
            </w:r>
            <w:r w:rsidRPr="00D03FA0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อดิจิทัล</w:t>
            </w:r>
          </w:p>
        </w:tc>
        <w:tc>
          <w:tcPr>
            <w:tcW w:w="810" w:type="dxa"/>
          </w:tcPr>
          <w:p w14:paraId="4E6D6217" w14:textId="0C118543" w:rsidR="00CD7008" w:rsidRPr="00D03FA0" w:rsidRDefault="00CD7008" w:rsidP="00CD7008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45AFE">
              <w:rPr>
                <w:rFonts w:ascii="Angsana New" w:hAnsi="Angsana New"/>
                <w:sz w:val="23"/>
                <w:szCs w:val="23"/>
              </w:rPr>
              <w:t>99</w:t>
            </w:r>
            <w:r w:rsidRPr="00D03FA0">
              <w:rPr>
                <w:rFonts w:ascii="Angsana New" w:hAnsi="Angsana New"/>
                <w:sz w:val="23"/>
                <w:szCs w:val="23"/>
              </w:rPr>
              <w:t>.</w:t>
            </w:r>
            <w:r w:rsidRPr="00B45AFE">
              <w:rPr>
                <w:rFonts w:ascii="Angsana New" w:hAnsi="Angsana New"/>
                <w:sz w:val="23"/>
                <w:szCs w:val="23"/>
              </w:rPr>
              <w:t>99</w:t>
            </w:r>
          </w:p>
        </w:tc>
        <w:tc>
          <w:tcPr>
            <w:tcW w:w="814" w:type="dxa"/>
          </w:tcPr>
          <w:p w14:paraId="4F0DD7A1" w14:textId="0B3938F7" w:rsidR="00CD7008" w:rsidRPr="00D03FA0" w:rsidRDefault="00CD7008" w:rsidP="00CD700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    </w:t>
            </w:r>
            <w:r w:rsidRPr="00D03FA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14:paraId="61160EE2" w14:textId="77777777" w:rsidR="00CD7008" w:rsidRPr="00D03FA0" w:rsidRDefault="00CD7008" w:rsidP="00CD7008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94" w:type="dxa"/>
          </w:tcPr>
          <w:p w14:paraId="5FEEBD3A" w14:textId="71A58FAB" w:rsidR="00CD7008" w:rsidRPr="00D03FA0" w:rsidRDefault="00CD7008" w:rsidP="00CD7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B45AFE">
              <w:rPr>
                <w:rFonts w:ascii="Angsana New" w:hAnsi="Angsana New"/>
                <w:color w:val="000000"/>
                <w:sz w:val="23"/>
                <w:szCs w:val="23"/>
              </w:rPr>
              <w:t>250</w:t>
            </w:r>
          </w:p>
        </w:tc>
        <w:tc>
          <w:tcPr>
            <w:tcW w:w="714" w:type="dxa"/>
          </w:tcPr>
          <w:p w14:paraId="40682A8B" w14:textId="3AA6511B" w:rsidR="00CD7008" w:rsidRPr="00D03FA0" w:rsidRDefault="00CD7008" w:rsidP="00CD7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80" w:lineRule="exact"/>
              <w:ind w:right="-115"/>
              <w:jc w:val="right"/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    </w:t>
            </w:r>
            <w:r w:rsidRPr="00D03FA0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14:paraId="7734E9D0" w14:textId="02F45C09" w:rsidR="00CD7008" w:rsidRPr="00D03FA0" w:rsidRDefault="00CD7008" w:rsidP="00CD7008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36" w:type="dxa"/>
          </w:tcPr>
          <w:p w14:paraId="0810C1FD" w14:textId="58EDB15C" w:rsidR="00CD7008" w:rsidRPr="00D03FA0" w:rsidRDefault="00CD7008" w:rsidP="00CD7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</w:pPr>
            <w:r w:rsidRPr="00B45AFE">
              <w:rPr>
                <w:rFonts w:ascii="Angsana New" w:hAnsi="Angsana New"/>
                <w:color w:val="000000"/>
                <w:sz w:val="23"/>
                <w:szCs w:val="23"/>
              </w:rPr>
              <w:t>250</w:t>
            </w:r>
          </w:p>
        </w:tc>
        <w:tc>
          <w:tcPr>
            <w:tcW w:w="178" w:type="dxa"/>
          </w:tcPr>
          <w:p w14:paraId="05EEBB84" w14:textId="77777777" w:rsidR="00CD7008" w:rsidRPr="00D03FA0" w:rsidRDefault="00CD7008" w:rsidP="00CD7008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2" w:type="dxa"/>
          </w:tcPr>
          <w:p w14:paraId="32DD2FF7" w14:textId="2791301D" w:rsidR="00CD7008" w:rsidRPr="00D03FA0" w:rsidRDefault="00CD7008" w:rsidP="00CD7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</w:pPr>
            <w:r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  <w:t>-</w:t>
            </w:r>
          </w:p>
        </w:tc>
        <w:tc>
          <w:tcPr>
            <w:tcW w:w="178" w:type="dxa"/>
          </w:tcPr>
          <w:p w14:paraId="6A85EA93" w14:textId="77777777" w:rsidR="00CD7008" w:rsidRPr="00D03FA0" w:rsidRDefault="00CD7008" w:rsidP="00CD7008">
            <w:pPr>
              <w:tabs>
                <w:tab w:val="left" w:pos="540"/>
                <w:tab w:val="left" w:pos="731"/>
              </w:tabs>
              <w:spacing w:line="280" w:lineRule="exact"/>
              <w:ind w:right="11"/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893" w:type="dxa"/>
          </w:tcPr>
          <w:p w14:paraId="3C872241" w14:textId="07EF90EB" w:rsidR="00CD7008" w:rsidRPr="00D03FA0" w:rsidRDefault="00CD7008" w:rsidP="00CD7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80" w:lineRule="exact"/>
              <w:ind w:right="-115"/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</w:pPr>
            <w:r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  <w:t>-</w:t>
            </w:r>
          </w:p>
        </w:tc>
        <w:tc>
          <w:tcPr>
            <w:tcW w:w="178" w:type="dxa"/>
          </w:tcPr>
          <w:p w14:paraId="2739EE3B" w14:textId="77777777" w:rsidR="00CD7008" w:rsidRPr="00D03FA0" w:rsidRDefault="00CD7008" w:rsidP="00CD7008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20" w:type="dxa"/>
          </w:tcPr>
          <w:p w14:paraId="4D4DFBA7" w14:textId="76F2D94C" w:rsidR="00CD7008" w:rsidRPr="00D03FA0" w:rsidRDefault="00CD7008" w:rsidP="00CD7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80" w:lineRule="exact"/>
              <w:ind w:right="-70"/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</w:pPr>
            <w:r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  <w:t>-</w:t>
            </w:r>
          </w:p>
        </w:tc>
        <w:tc>
          <w:tcPr>
            <w:tcW w:w="178" w:type="dxa"/>
          </w:tcPr>
          <w:p w14:paraId="43BC1A4C" w14:textId="77777777" w:rsidR="00CD7008" w:rsidRPr="00D03FA0" w:rsidRDefault="00CD7008" w:rsidP="00CD700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94" w:type="dxa"/>
          </w:tcPr>
          <w:p w14:paraId="7F894432" w14:textId="47C6EF0B" w:rsidR="00CD7008" w:rsidRPr="00D03FA0" w:rsidRDefault="00CD7008" w:rsidP="00CD7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B45AFE">
              <w:rPr>
                <w:rFonts w:ascii="Angsana New" w:hAnsi="Angsana New" w:hint="cs"/>
                <w:color w:val="000000"/>
                <w:sz w:val="23"/>
                <w:szCs w:val="23"/>
              </w:rPr>
              <w:t>250</w:t>
            </w:r>
          </w:p>
        </w:tc>
        <w:tc>
          <w:tcPr>
            <w:tcW w:w="178" w:type="dxa"/>
          </w:tcPr>
          <w:p w14:paraId="500A3656" w14:textId="77777777" w:rsidR="00CD7008" w:rsidRPr="00D03FA0" w:rsidRDefault="00CD7008" w:rsidP="00CD7008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94" w:type="dxa"/>
          </w:tcPr>
          <w:p w14:paraId="73BB6AE1" w14:textId="7E32EF2A" w:rsidR="00CD7008" w:rsidRPr="00D03FA0" w:rsidRDefault="00C904D7" w:rsidP="00CD7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15"/>
              <w:jc w:val="center"/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</w:pPr>
            <w:r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  <w:t xml:space="preserve">  </w:t>
            </w:r>
            <w:r w:rsidR="00CD7008"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  <w:t>-</w:t>
            </w:r>
          </w:p>
        </w:tc>
        <w:tc>
          <w:tcPr>
            <w:tcW w:w="178" w:type="dxa"/>
          </w:tcPr>
          <w:p w14:paraId="7800422E" w14:textId="77777777" w:rsidR="00CD7008" w:rsidRPr="00D03FA0" w:rsidRDefault="00CD7008" w:rsidP="00CD700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94" w:type="dxa"/>
          </w:tcPr>
          <w:p w14:paraId="0ADC5805" w14:textId="40E6BD38" w:rsidR="00CD7008" w:rsidRPr="00D03FA0" w:rsidRDefault="00CD7008" w:rsidP="00CD7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  <w:t>-</w:t>
            </w:r>
          </w:p>
        </w:tc>
        <w:tc>
          <w:tcPr>
            <w:tcW w:w="178" w:type="dxa"/>
          </w:tcPr>
          <w:p w14:paraId="4229655F" w14:textId="77777777" w:rsidR="00CD7008" w:rsidRPr="00D03FA0" w:rsidRDefault="00CD7008" w:rsidP="00CD7008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97" w:type="dxa"/>
            <w:gridSpan w:val="2"/>
          </w:tcPr>
          <w:p w14:paraId="58CA7C66" w14:textId="6EF5E7A1" w:rsidR="00CD7008" w:rsidRPr="00D03FA0" w:rsidRDefault="00CD7008" w:rsidP="00CD7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/>
                <w:color w:val="000000"/>
                <w:sz w:val="23"/>
                <w:szCs w:val="23"/>
                <w:lang w:val="en-GB"/>
              </w:rPr>
              <w:t>-</w:t>
            </w:r>
          </w:p>
        </w:tc>
      </w:tr>
      <w:tr w:rsidR="005E42F5" w:rsidRPr="00D03FA0" w14:paraId="5C52BFB9" w14:textId="77777777" w:rsidTr="008B7459">
        <w:trPr>
          <w:trHeight w:val="270"/>
          <w:tblHeader/>
        </w:trPr>
        <w:tc>
          <w:tcPr>
            <w:tcW w:w="1708" w:type="dxa"/>
          </w:tcPr>
          <w:p w14:paraId="598D9DC7" w14:textId="77777777" w:rsidR="005E42F5" w:rsidRPr="00D03FA0" w:rsidRDefault="005E42F5" w:rsidP="005E42F5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D03FA0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2608" w:type="dxa"/>
          </w:tcPr>
          <w:p w14:paraId="28EAB7D5" w14:textId="77777777" w:rsidR="005E42F5" w:rsidRPr="00D03FA0" w:rsidRDefault="005E42F5" w:rsidP="005E42F5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</w:tcPr>
          <w:p w14:paraId="4F9B265E" w14:textId="77777777" w:rsidR="005E42F5" w:rsidRPr="00D03FA0" w:rsidRDefault="005E42F5" w:rsidP="005E42F5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4" w:type="dxa"/>
          </w:tcPr>
          <w:p w14:paraId="0E1BC2A3" w14:textId="77777777" w:rsidR="005E42F5" w:rsidRPr="00D03FA0" w:rsidRDefault="005E42F5" w:rsidP="005E42F5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78" w:type="dxa"/>
          </w:tcPr>
          <w:p w14:paraId="5A069C90" w14:textId="77777777" w:rsidR="005E42F5" w:rsidRPr="00D03FA0" w:rsidRDefault="005E42F5" w:rsidP="005E42F5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94" w:type="dxa"/>
          </w:tcPr>
          <w:p w14:paraId="4AB126BD" w14:textId="77777777" w:rsidR="005E42F5" w:rsidRPr="00D03FA0" w:rsidRDefault="005E42F5" w:rsidP="005E42F5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14" w:type="dxa"/>
          </w:tcPr>
          <w:p w14:paraId="0928061E" w14:textId="77777777" w:rsidR="005E42F5" w:rsidRPr="00D03FA0" w:rsidRDefault="005E42F5" w:rsidP="005E42F5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78" w:type="dxa"/>
          </w:tcPr>
          <w:p w14:paraId="5F7F5E20" w14:textId="77777777" w:rsidR="005E42F5" w:rsidRPr="00D03FA0" w:rsidRDefault="005E42F5" w:rsidP="005E42F5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</w:tcPr>
          <w:p w14:paraId="344AD86D" w14:textId="782504A2" w:rsidR="005E42F5" w:rsidRPr="00D03FA0" w:rsidRDefault="00B45AFE" w:rsidP="005E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B45AFE"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  <w:t>2</w:t>
            </w:r>
            <w:r w:rsidR="00092350" w:rsidRPr="00D03FA0"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  <w:t>,</w:t>
            </w:r>
            <w:r w:rsidRPr="00B45AFE"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  <w:t>663</w:t>
            </w:r>
            <w:r w:rsidR="00092350" w:rsidRPr="00D03FA0"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  <w:t>,</w:t>
            </w:r>
            <w:r w:rsidRPr="00B45AFE"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  <w:t>829</w:t>
            </w:r>
          </w:p>
        </w:tc>
        <w:tc>
          <w:tcPr>
            <w:tcW w:w="178" w:type="dxa"/>
          </w:tcPr>
          <w:p w14:paraId="365DAF88" w14:textId="77777777" w:rsidR="005E42F5" w:rsidRPr="00D03FA0" w:rsidRDefault="005E42F5" w:rsidP="005E42F5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4323B764" w14:textId="243664B3" w:rsidR="005E42F5" w:rsidRPr="00D03FA0" w:rsidRDefault="00B45AFE" w:rsidP="005E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B45AFE"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  <w:t>2</w:t>
            </w:r>
            <w:r w:rsidR="005E42F5" w:rsidRPr="00D03FA0"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  <w:t>,</w:t>
            </w:r>
            <w:r w:rsidRPr="00B45AFE"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  <w:t>663</w:t>
            </w:r>
            <w:r w:rsidR="005E42F5" w:rsidRPr="00D03FA0"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  <w:t>,</w:t>
            </w:r>
            <w:r w:rsidRPr="00B45AFE"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  <w:t>579</w:t>
            </w:r>
          </w:p>
        </w:tc>
        <w:tc>
          <w:tcPr>
            <w:tcW w:w="178" w:type="dxa"/>
          </w:tcPr>
          <w:p w14:paraId="4C3F6001" w14:textId="77777777" w:rsidR="005E42F5" w:rsidRPr="00D03FA0" w:rsidRDefault="005E42F5" w:rsidP="005E42F5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3"/>
                <w:szCs w:val="23"/>
                <w:highlight w:val="yellow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</w:tcPr>
          <w:p w14:paraId="3652D6B0" w14:textId="20827255" w:rsidR="005E42F5" w:rsidRPr="00D03FA0" w:rsidRDefault="00092350" w:rsidP="005E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80" w:lineRule="exact"/>
              <w:ind w:left="-113" w:right="-169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D03FA0"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  <w:t>(</w:t>
            </w:r>
            <w:r w:rsidR="00B45AFE" w:rsidRPr="00B45AFE"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  <w:t>2</w:t>
            </w:r>
            <w:r w:rsidRPr="00D03FA0"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  <w:t>,</w:t>
            </w:r>
            <w:r w:rsidR="00B45AFE" w:rsidRPr="00B45AFE"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  <w:t>343</w:t>
            </w:r>
            <w:r w:rsidRPr="00D03FA0"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  <w:t>,</w:t>
            </w:r>
            <w:r w:rsidR="00B45AFE" w:rsidRPr="00B45AFE"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  <w:t>990</w:t>
            </w:r>
            <w:r w:rsidRPr="00D03FA0"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  <w:t>)</w:t>
            </w:r>
          </w:p>
        </w:tc>
        <w:tc>
          <w:tcPr>
            <w:tcW w:w="178" w:type="dxa"/>
          </w:tcPr>
          <w:p w14:paraId="2302ECFD" w14:textId="77777777" w:rsidR="005E42F5" w:rsidRPr="00D03FA0" w:rsidRDefault="005E42F5" w:rsidP="005E42F5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</w:tcPr>
          <w:p w14:paraId="424A7197" w14:textId="1CF52214" w:rsidR="005E42F5" w:rsidRPr="00D03FA0" w:rsidRDefault="005E42F5" w:rsidP="005E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80" w:lineRule="exact"/>
              <w:ind w:left="-113" w:right="-169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D03FA0"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  <w:t>(</w:t>
            </w:r>
            <w:r w:rsidR="00B45AFE" w:rsidRPr="00B45AFE"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  <w:t>2</w:t>
            </w:r>
            <w:r w:rsidRPr="00D03FA0"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  <w:t>,</w:t>
            </w:r>
            <w:r w:rsidR="00B45AFE" w:rsidRPr="00B45AFE"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  <w:t>343</w:t>
            </w:r>
            <w:r w:rsidRPr="00D03FA0"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  <w:t>,</w:t>
            </w:r>
            <w:r w:rsidR="00B45AFE" w:rsidRPr="00B45AFE"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  <w:t>990</w:t>
            </w:r>
            <w:r w:rsidRPr="00D03FA0"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  <w:t>)</w:t>
            </w:r>
          </w:p>
        </w:tc>
        <w:tc>
          <w:tcPr>
            <w:tcW w:w="178" w:type="dxa"/>
          </w:tcPr>
          <w:p w14:paraId="3CF472DD" w14:textId="77777777" w:rsidR="005E42F5" w:rsidRPr="00D03FA0" w:rsidRDefault="005E42F5" w:rsidP="005E42F5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08E76D4B" w14:textId="5E5D39AE" w:rsidR="005E42F5" w:rsidRPr="00D03FA0" w:rsidRDefault="00B45AFE" w:rsidP="005E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80" w:lineRule="exact"/>
              <w:ind w:left="-113" w:right="-115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B45AFE"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  <w:t>319</w:t>
            </w:r>
            <w:r w:rsidR="00092350" w:rsidRPr="00D03FA0"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  <w:t>,</w:t>
            </w:r>
            <w:r w:rsidRPr="00B45AFE"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  <w:t>839</w:t>
            </w:r>
          </w:p>
        </w:tc>
        <w:tc>
          <w:tcPr>
            <w:tcW w:w="178" w:type="dxa"/>
          </w:tcPr>
          <w:p w14:paraId="31588407" w14:textId="77777777" w:rsidR="005E42F5" w:rsidRPr="00D03FA0" w:rsidRDefault="005E42F5" w:rsidP="005E42F5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2BCDD9B6" w14:textId="31C9F155" w:rsidR="005E42F5" w:rsidRPr="00D03FA0" w:rsidRDefault="00B45AFE" w:rsidP="005E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80" w:lineRule="exact"/>
              <w:ind w:left="-113" w:right="-115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B45AFE"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  <w:t>319</w:t>
            </w:r>
            <w:r w:rsidR="005E42F5" w:rsidRPr="00D03FA0">
              <w:rPr>
                <w:rFonts w:ascii="Angsana New" w:hAnsi="Angsana New"/>
                <w:b/>
                <w:bCs/>
                <w:color w:val="000000"/>
                <w:sz w:val="23"/>
                <w:szCs w:val="23"/>
                <w:lang w:val="en-GB"/>
              </w:rPr>
              <w:t>,</w:t>
            </w:r>
            <w:r w:rsidRPr="00B45AFE"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  <w:t>589</w:t>
            </w:r>
          </w:p>
        </w:tc>
        <w:tc>
          <w:tcPr>
            <w:tcW w:w="178" w:type="dxa"/>
          </w:tcPr>
          <w:p w14:paraId="1325D471" w14:textId="77777777" w:rsidR="005E42F5" w:rsidRPr="00D03FA0" w:rsidRDefault="005E42F5" w:rsidP="005E42F5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2D53A4CE" w14:textId="77777777" w:rsidR="005E42F5" w:rsidRPr="00D03FA0" w:rsidRDefault="00092350" w:rsidP="005E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D03FA0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78" w:type="dxa"/>
          </w:tcPr>
          <w:p w14:paraId="7CE63DB0" w14:textId="77777777" w:rsidR="005E42F5" w:rsidRPr="00D03FA0" w:rsidRDefault="005E42F5" w:rsidP="005E42F5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D97463" w14:textId="77777777" w:rsidR="005E42F5" w:rsidRPr="00D03FA0" w:rsidRDefault="005E42F5" w:rsidP="005E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D03FA0"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  <w:t>-</w:t>
            </w:r>
          </w:p>
        </w:tc>
      </w:tr>
    </w:tbl>
    <w:p w14:paraId="6D91FA2A" w14:textId="77777777" w:rsidR="00A86826" w:rsidRPr="00C37F0C" w:rsidRDefault="00A86826" w:rsidP="00176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2"/>
          <w:szCs w:val="12"/>
        </w:rPr>
      </w:pPr>
    </w:p>
    <w:p w14:paraId="143714EC" w14:textId="77777777" w:rsidR="00A86826" w:rsidRPr="00DA456F" w:rsidRDefault="00A86826" w:rsidP="00176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1512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22"/>
        <w:gridCol w:w="1843"/>
        <w:gridCol w:w="904"/>
        <w:gridCol w:w="810"/>
        <w:gridCol w:w="178"/>
        <w:gridCol w:w="794"/>
        <w:gridCol w:w="794"/>
        <w:gridCol w:w="178"/>
        <w:gridCol w:w="794"/>
        <w:gridCol w:w="178"/>
        <w:gridCol w:w="900"/>
        <w:gridCol w:w="178"/>
        <w:gridCol w:w="794"/>
        <w:gridCol w:w="178"/>
        <w:gridCol w:w="794"/>
        <w:gridCol w:w="178"/>
        <w:gridCol w:w="794"/>
        <w:gridCol w:w="178"/>
        <w:gridCol w:w="794"/>
        <w:gridCol w:w="178"/>
        <w:gridCol w:w="794"/>
        <w:gridCol w:w="178"/>
        <w:gridCol w:w="794"/>
      </w:tblGrid>
      <w:tr w:rsidR="00BA469A" w:rsidRPr="0069331B" w14:paraId="138C84DC" w14:textId="77777777" w:rsidTr="00F50FED">
        <w:trPr>
          <w:tblHeader/>
        </w:trPr>
        <w:tc>
          <w:tcPr>
            <w:tcW w:w="15127" w:type="dxa"/>
            <w:gridSpan w:val="23"/>
          </w:tcPr>
          <w:p w14:paraId="202A585C" w14:textId="77777777" w:rsidR="00BA469A" w:rsidRPr="0069331B" w:rsidRDefault="00BA469A" w:rsidP="00F50FE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BA469A" w:rsidRPr="0069331B" w14:paraId="13888C33" w14:textId="77777777" w:rsidTr="00F50FED">
        <w:trPr>
          <w:tblHeader/>
        </w:trPr>
        <w:tc>
          <w:tcPr>
            <w:tcW w:w="1922" w:type="dxa"/>
            <w:vAlign w:val="bottom"/>
          </w:tcPr>
          <w:p w14:paraId="10D1B1AF" w14:textId="77777777" w:rsidR="00BA469A" w:rsidRPr="0069331B" w:rsidRDefault="00BA469A" w:rsidP="00F50FE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43" w:type="dxa"/>
            <w:vAlign w:val="bottom"/>
          </w:tcPr>
          <w:p w14:paraId="579A3E2B" w14:textId="77777777" w:rsidR="00BA469A" w:rsidRPr="0069331B" w:rsidRDefault="00BA469A" w:rsidP="00F50FED">
            <w:pPr>
              <w:pStyle w:val="acctmergecolhdg"/>
              <w:tabs>
                <w:tab w:val="left" w:pos="540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714" w:type="dxa"/>
            <w:gridSpan w:val="2"/>
            <w:vAlign w:val="bottom"/>
          </w:tcPr>
          <w:p w14:paraId="534FEF48" w14:textId="77777777" w:rsidR="00BA469A" w:rsidRPr="0069331B" w:rsidRDefault="00BA469A" w:rsidP="00F50FE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3C9B7A11" w14:textId="77777777" w:rsidR="00BA469A" w:rsidRPr="0069331B" w:rsidRDefault="00BA469A" w:rsidP="00F50FED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588" w:type="dxa"/>
            <w:gridSpan w:val="2"/>
            <w:vAlign w:val="bottom"/>
          </w:tcPr>
          <w:p w14:paraId="33A6C102" w14:textId="77777777" w:rsidR="00BA469A" w:rsidRPr="0069331B" w:rsidRDefault="00BA469A" w:rsidP="00F50FE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1F47339C" w14:textId="77777777" w:rsidR="00BA469A" w:rsidRPr="0069331B" w:rsidRDefault="00BA469A" w:rsidP="00F50FED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72" w:type="dxa"/>
            <w:gridSpan w:val="3"/>
            <w:vAlign w:val="bottom"/>
          </w:tcPr>
          <w:p w14:paraId="09939EE6" w14:textId="77777777" w:rsidR="00BA469A" w:rsidRPr="0069331B" w:rsidRDefault="00BA469A" w:rsidP="00F50FE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7F438C02" w14:textId="77777777" w:rsidR="00BA469A" w:rsidRPr="0069331B" w:rsidRDefault="00BA469A" w:rsidP="00F50FED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766" w:type="dxa"/>
            <w:gridSpan w:val="3"/>
            <w:vAlign w:val="bottom"/>
          </w:tcPr>
          <w:p w14:paraId="5D5F1A3E" w14:textId="77777777" w:rsidR="00BA469A" w:rsidRPr="0069331B" w:rsidRDefault="00BA469A" w:rsidP="00F50FE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247E9D8F" w14:textId="77777777" w:rsidR="00BA469A" w:rsidRPr="0069331B" w:rsidRDefault="00BA469A" w:rsidP="00F50FED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766" w:type="dxa"/>
            <w:gridSpan w:val="3"/>
            <w:vAlign w:val="bottom"/>
          </w:tcPr>
          <w:p w14:paraId="286F330B" w14:textId="77777777" w:rsidR="00BA469A" w:rsidRPr="0069331B" w:rsidRDefault="00BA469A" w:rsidP="00F50FE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bidi="th-TH"/>
              </w:rPr>
              <w:t xml:space="preserve"> 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  <w:t>-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Pr="0069331B">
              <w:rPr>
                <w:rFonts w:ascii="Angsana New" w:hAnsi="Angsana New" w:cs="Angsana New" w:hint="cs"/>
                <w:b w:val="0"/>
                <w:color w:val="000000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  <w:vAlign w:val="bottom"/>
          </w:tcPr>
          <w:p w14:paraId="4D05FA66" w14:textId="77777777" w:rsidR="00BA469A" w:rsidRPr="0069331B" w:rsidRDefault="00BA469A" w:rsidP="00F50FED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766" w:type="dxa"/>
            <w:gridSpan w:val="3"/>
            <w:vAlign w:val="bottom"/>
          </w:tcPr>
          <w:p w14:paraId="7963E6E1" w14:textId="77777777" w:rsidR="00BA469A" w:rsidRDefault="00BA469A" w:rsidP="00F50FE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เงินปันผลรับ</w:t>
            </w: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สำหรับงวด</w:t>
            </w:r>
          </w:p>
          <w:p w14:paraId="089D3F0D" w14:textId="77777777" w:rsidR="00BA469A" w:rsidRPr="0069331B" w:rsidRDefault="0044332D" w:rsidP="00F50FED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เก้าเดือน</w:t>
            </w:r>
            <w:r w:rsidR="00BA469A">
              <w:rPr>
                <w:rFonts w:ascii="Angsana New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สิ้นสุดวันที่</w:t>
            </w:r>
          </w:p>
        </w:tc>
      </w:tr>
      <w:tr w:rsidR="005132F9" w:rsidRPr="0069331B" w14:paraId="2870FD53" w14:textId="77777777" w:rsidTr="00F50FED">
        <w:trPr>
          <w:trHeight w:val="270"/>
          <w:tblHeader/>
        </w:trPr>
        <w:tc>
          <w:tcPr>
            <w:tcW w:w="1922" w:type="dxa"/>
          </w:tcPr>
          <w:p w14:paraId="78773606" w14:textId="77777777" w:rsidR="005132F9" w:rsidRPr="0069331B" w:rsidRDefault="005132F9" w:rsidP="005132F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060788C" w14:textId="77777777" w:rsidR="005132F9" w:rsidRPr="0069331B" w:rsidRDefault="005132F9" w:rsidP="005132F9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</w:tcPr>
          <w:p w14:paraId="5FFD49C8" w14:textId="598CDEAD" w:rsidR="005132F9" w:rsidRDefault="00B45AFE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5AFE">
              <w:rPr>
                <w:rFonts w:ascii="Angsana New" w:hAnsi="Angsana New" w:hint="cs"/>
                <w:sz w:val="24"/>
                <w:szCs w:val="24"/>
              </w:rPr>
              <w:t>30</w:t>
            </w:r>
            <w:r w:rsidR="0044332D">
              <w:rPr>
                <w:rFonts w:ascii="Angsana New" w:hAnsi="Angsana New" w:hint="cs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810" w:type="dxa"/>
          </w:tcPr>
          <w:p w14:paraId="13045CF8" w14:textId="3DFF3255" w:rsidR="005132F9" w:rsidRDefault="00B45AFE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5AFE">
              <w:rPr>
                <w:rFonts w:ascii="Angsana New" w:hAnsi="Angsana New" w:hint="cs"/>
                <w:sz w:val="24"/>
                <w:szCs w:val="24"/>
              </w:rPr>
              <w:t>31</w:t>
            </w:r>
            <w:r w:rsidR="005132F9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14:paraId="296F4B5F" w14:textId="77777777"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8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2DAB349C" w14:textId="2D046EE3" w:rsidR="005132F9" w:rsidRDefault="00B45AFE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5AFE">
              <w:rPr>
                <w:rFonts w:ascii="Angsana New" w:hAnsi="Angsana New" w:hint="cs"/>
                <w:sz w:val="24"/>
                <w:szCs w:val="24"/>
              </w:rPr>
              <w:t>30</w:t>
            </w:r>
            <w:r w:rsidR="0044332D">
              <w:rPr>
                <w:rFonts w:ascii="Angsana New" w:hAnsi="Angsana New" w:hint="cs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794" w:type="dxa"/>
          </w:tcPr>
          <w:p w14:paraId="1C0E07E3" w14:textId="2513EC98" w:rsidR="005132F9" w:rsidRDefault="00B45AFE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5AFE">
              <w:rPr>
                <w:rFonts w:ascii="Angsana New" w:hAnsi="Angsana New" w:hint="cs"/>
                <w:sz w:val="24"/>
                <w:szCs w:val="24"/>
              </w:rPr>
              <w:t>31</w:t>
            </w:r>
            <w:r w:rsidR="005132F9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14:paraId="61514051" w14:textId="77777777"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051D4DC1" w14:textId="1E11798A" w:rsidR="005132F9" w:rsidRDefault="00B45AFE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5AFE">
              <w:rPr>
                <w:rFonts w:ascii="Angsana New" w:hAnsi="Angsana New" w:hint="cs"/>
                <w:sz w:val="24"/>
                <w:szCs w:val="24"/>
              </w:rPr>
              <w:t>30</w:t>
            </w:r>
            <w:r w:rsidR="0044332D">
              <w:rPr>
                <w:rFonts w:ascii="Angsana New" w:hAnsi="Angsana New" w:hint="cs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178" w:type="dxa"/>
          </w:tcPr>
          <w:p w14:paraId="503C8EEC" w14:textId="77777777"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E43DB36" w14:textId="21B0CBB6" w:rsidR="005132F9" w:rsidRDefault="00B45AFE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5AFE">
              <w:rPr>
                <w:rFonts w:ascii="Angsana New" w:hAnsi="Angsana New" w:hint="cs"/>
                <w:sz w:val="24"/>
                <w:szCs w:val="24"/>
              </w:rPr>
              <w:t>31</w:t>
            </w:r>
            <w:r w:rsidR="005132F9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14:paraId="4C3D7A89" w14:textId="77777777"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6D92C464" w14:textId="34EB0282" w:rsidR="005132F9" w:rsidRDefault="00B45AFE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5AFE">
              <w:rPr>
                <w:rFonts w:ascii="Angsana New" w:hAnsi="Angsana New" w:hint="cs"/>
                <w:sz w:val="24"/>
                <w:szCs w:val="24"/>
              </w:rPr>
              <w:t>30</w:t>
            </w:r>
            <w:r w:rsidR="0044332D">
              <w:rPr>
                <w:rFonts w:ascii="Angsana New" w:hAnsi="Angsana New" w:hint="cs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178" w:type="dxa"/>
          </w:tcPr>
          <w:p w14:paraId="32851C60" w14:textId="77777777"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379E6604" w14:textId="58AED579" w:rsidR="005132F9" w:rsidRDefault="00B45AFE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5AFE">
              <w:rPr>
                <w:rFonts w:ascii="Angsana New" w:hAnsi="Angsana New" w:hint="cs"/>
                <w:sz w:val="24"/>
                <w:szCs w:val="24"/>
              </w:rPr>
              <w:t>31</w:t>
            </w:r>
            <w:r w:rsidR="005132F9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14:paraId="52BC8ACF" w14:textId="77777777"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8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2625FB7F" w14:textId="4A825258" w:rsidR="005132F9" w:rsidRDefault="00B45AFE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5AFE">
              <w:rPr>
                <w:rFonts w:ascii="Angsana New" w:hAnsi="Angsana New" w:hint="cs"/>
                <w:sz w:val="24"/>
                <w:szCs w:val="24"/>
              </w:rPr>
              <w:t>30</w:t>
            </w:r>
            <w:r w:rsidR="0044332D">
              <w:rPr>
                <w:rFonts w:ascii="Angsana New" w:hAnsi="Angsana New" w:hint="cs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178" w:type="dxa"/>
          </w:tcPr>
          <w:p w14:paraId="1A2DF7E1" w14:textId="77777777"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708B23D0" w14:textId="2F71018F" w:rsidR="005132F9" w:rsidRDefault="00B45AFE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5AFE">
              <w:rPr>
                <w:rFonts w:ascii="Angsana New" w:hAnsi="Angsana New" w:hint="cs"/>
                <w:sz w:val="24"/>
                <w:szCs w:val="24"/>
              </w:rPr>
              <w:t>31</w:t>
            </w:r>
            <w:r w:rsidR="005132F9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14:paraId="24E9E1CB" w14:textId="77777777"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3B87ECB5" w14:textId="34BCAA6B" w:rsidR="005132F9" w:rsidRDefault="00B45AFE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5AFE">
              <w:rPr>
                <w:rFonts w:ascii="Angsana New" w:hAnsi="Angsana New" w:hint="cs"/>
                <w:sz w:val="24"/>
                <w:szCs w:val="24"/>
              </w:rPr>
              <w:t>30</w:t>
            </w:r>
            <w:r w:rsidR="0044332D">
              <w:rPr>
                <w:rFonts w:ascii="Angsana New" w:hAnsi="Angsana New" w:hint="cs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178" w:type="dxa"/>
          </w:tcPr>
          <w:p w14:paraId="6890ABED" w14:textId="77777777"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11208A94" w14:textId="426EB2FA" w:rsidR="005132F9" w:rsidRDefault="00B45AFE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5AFE">
              <w:rPr>
                <w:rFonts w:ascii="Angsana New" w:hAnsi="Angsana New" w:hint="cs"/>
                <w:sz w:val="24"/>
                <w:szCs w:val="24"/>
              </w:rPr>
              <w:t>30</w:t>
            </w:r>
            <w:r w:rsidR="0044332D">
              <w:rPr>
                <w:rFonts w:ascii="Angsana New" w:hAnsi="Angsana New" w:hint="cs"/>
                <w:sz w:val="24"/>
                <w:szCs w:val="24"/>
                <w:cs/>
              </w:rPr>
              <w:t xml:space="preserve"> กันยายน</w:t>
            </w:r>
          </w:p>
        </w:tc>
      </w:tr>
      <w:tr w:rsidR="005132F9" w:rsidRPr="0069331B" w14:paraId="32D0EA45" w14:textId="77777777" w:rsidTr="00F50FED">
        <w:trPr>
          <w:trHeight w:val="270"/>
          <w:tblHeader/>
        </w:trPr>
        <w:tc>
          <w:tcPr>
            <w:tcW w:w="1922" w:type="dxa"/>
          </w:tcPr>
          <w:p w14:paraId="11B31D6A" w14:textId="77777777" w:rsidR="005132F9" w:rsidRPr="0069331B" w:rsidRDefault="005132F9" w:rsidP="005132F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F7C3132" w14:textId="77777777" w:rsidR="005132F9" w:rsidRPr="0069331B" w:rsidRDefault="005132F9" w:rsidP="005132F9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</w:tcPr>
          <w:p w14:paraId="7A77FBCA" w14:textId="29211894" w:rsidR="005132F9" w:rsidRPr="0069331B" w:rsidRDefault="00B45AFE" w:rsidP="005132F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5AFE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B45AFE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810" w:type="dxa"/>
          </w:tcPr>
          <w:p w14:paraId="6803702A" w14:textId="74DCE1E3" w:rsidR="005132F9" w:rsidRPr="0069331B" w:rsidRDefault="00B45AFE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5AFE">
              <w:rPr>
                <w:rFonts w:ascii="Angsana New" w:hAnsi="Angsana New" w:hint="cs"/>
                <w:sz w:val="24"/>
                <w:szCs w:val="24"/>
              </w:rPr>
              <w:t>25</w:t>
            </w:r>
            <w:r w:rsidRPr="00B45AFE"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178" w:type="dxa"/>
          </w:tcPr>
          <w:p w14:paraId="66F2D7CB" w14:textId="77777777" w:rsidR="005132F9" w:rsidRPr="0069331B" w:rsidRDefault="005132F9" w:rsidP="005132F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0D4D6D1A" w14:textId="74AC6346" w:rsidR="005132F9" w:rsidRPr="0069331B" w:rsidRDefault="00B45AFE" w:rsidP="005132F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5AFE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B45AFE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794" w:type="dxa"/>
          </w:tcPr>
          <w:p w14:paraId="6E5F3690" w14:textId="25B06DA6" w:rsidR="005132F9" w:rsidRPr="0069331B" w:rsidRDefault="00B45AFE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5AFE">
              <w:rPr>
                <w:rFonts w:ascii="Angsana New" w:hAnsi="Angsana New" w:hint="cs"/>
                <w:sz w:val="24"/>
                <w:szCs w:val="24"/>
              </w:rPr>
              <w:t>25</w:t>
            </w:r>
            <w:r w:rsidRPr="00B45AFE"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178" w:type="dxa"/>
          </w:tcPr>
          <w:p w14:paraId="55BD3463" w14:textId="77777777" w:rsidR="005132F9" w:rsidRPr="0069331B" w:rsidRDefault="005132F9" w:rsidP="005132F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568FA064" w14:textId="686356A6" w:rsidR="005132F9" w:rsidRPr="0069331B" w:rsidRDefault="00B45AFE" w:rsidP="005132F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5AFE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B45AFE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78" w:type="dxa"/>
          </w:tcPr>
          <w:p w14:paraId="5F0901C8" w14:textId="77777777" w:rsidR="005132F9" w:rsidRPr="0069331B" w:rsidRDefault="005132F9" w:rsidP="005132F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962D3F" w14:textId="3ADD7593" w:rsidR="005132F9" w:rsidRPr="0069331B" w:rsidRDefault="00B45AFE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5AFE">
              <w:rPr>
                <w:rFonts w:ascii="Angsana New" w:hAnsi="Angsana New" w:hint="cs"/>
                <w:sz w:val="24"/>
                <w:szCs w:val="24"/>
              </w:rPr>
              <w:t>25</w:t>
            </w:r>
            <w:r w:rsidRPr="00B45AFE"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178" w:type="dxa"/>
          </w:tcPr>
          <w:p w14:paraId="5752B0B0" w14:textId="77777777" w:rsidR="005132F9" w:rsidRPr="0069331B" w:rsidRDefault="005132F9" w:rsidP="005132F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1A5131DF" w14:textId="3B1DAEAC" w:rsidR="005132F9" w:rsidRPr="0069331B" w:rsidRDefault="00B45AFE" w:rsidP="005132F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5AFE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B45AFE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78" w:type="dxa"/>
          </w:tcPr>
          <w:p w14:paraId="37F2FB00" w14:textId="77777777" w:rsidR="005132F9" w:rsidRPr="0069331B" w:rsidRDefault="005132F9" w:rsidP="005132F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7F93F14F" w14:textId="237E57D2" w:rsidR="005132F9" w:rsidRPr="0069331B" w:rsidRDefault="00B45AFE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5AFE">
              <w:rPr>
                <w:rFonts w:ascii="Angsana New" w:hAnsi="Angsana New" w:hint="cs"/>
                <w:sz w:val="24"/>
                <w:szCs w:val="24"/>
              </w:rPr>
              <w:t>25</w:t>
            </w:r>
            <w:r w:rsidRPr="00B45AFE"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178" w:type="dxa"/>
          </w:tcPr>
          <w:p w14:paraId="699D5A62" w14:textId="77777777" w:rsidR="005132F9" w:rsidRPr="0069331B" w:rsidRDefault="005132F9" w:rsidP="005132F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54A15703" w14:textId="231F38CD" w:rsidR="005132F9" w:rsidRPr="0069331B" w:rsidRDefault="00B45AFE" w:rsidP="005132F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5AFE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B45AFE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78" w:type="dxa"/>
          </w:tcPr>
          <w:p w14:paraId="4C940021" w14:textId="77777777" w:rsidR="005132F9" w:rsidRPr="0069331B" w:rsidRDefault="005132F9" w:rsidP="005132F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64D5DD5C" w14:textId="1B4C2218" w:rsidR="005132F9" w:rsidRPr="0069331B" w:rsidRDefault="00B45AFE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5AFE">
              <w:rPr>
                <w:rFonts w:ascii="Angsana New" w:hAnsi="Angsana New" w:hint="cs"/>
                <w:sz w:val="24"/>
                <w:szCs w:val="24"/>
              </w:rPr>
              <w:t>25</w:t>
            </w:r>
            <w:r w:rsidRPr="00B45AFE"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178" w:type="dxa"/>
          </w:tcPr>
          <w:p w14:paraId="7B99F76C" w14:textId="77777777" w:rsidR="005132F9" w:rsidRPr="0069331B" w:rsidRDefault="005132F9" w:rsidP="005132F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5CB5E4BE" w14:textId="3F16C1AA" w:rsidR="005132F9" w:rsidRPr="0069331B" w:rsidRDefault="00B45AFE" w:rsidP="005132F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5AFE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B45AFE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78" w:type="dxa"/>
          </w:tcPr>
          <w:p w14:paraId="49152643" w14:textId="77777777" w:rsidR="005132F9" w:rsidRPr="0069331B" w:rsidRDefault="005132F9" w:rsidP="005132F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4B69BEFE" w14:textId="60087CBA" w:rsidR="005132F9" w:rsidRPr="0069331B" w:rsidRDefault="00B45AFE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5AFE">
              <w:rPr>
                <w:rFonts w:ascii="Angsana New" w:hAnsi="Angsana New" w:hint="cs"/>
                <w:sz w:val="24"/>
                <w:szCs w:val="24"/>
              </w:rPr>
              <w:t>25</w:t>
            </w:r>
            <w:r w:rsidRPr="00B45AFE">
              <w:rPr>
                <w:rFonts w:ascii="Angsana New" w:hAnsi="Angsana New"/>
                <w:sz w:val="24"/>
                <w:szCs w:val="24"/>
              </w:rPr>
              <w:t>61</w:t>
            </w:r>
          </w:p>
        </w:tc>
      </w:tr>
      <w:tr w:rsidR="005132F9" w:rsidRPr="0069331B" w14:paraId="40107F08" w14:textId="77777777" w:rsidTr="00F50FED">
        <w:trPr>
          <w:trHeight w:val="270"/>
          <w:tblHeader/>
        </w:trPr>
        <w:tc>
          <w:tcPr>
            <w:tcW w:w="1922" w:type="dxa"/>
          </w:tcPr>
          <w:p w14:paraId="13B8244C" w14:textId="77777777"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14:paraId="1A55392D" w14:textId="77777777"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14" w:type="dxa"/>
            <w:gridSpan w:val="2"/>
          </w:tcPr>
          <w:p w14:paraId="527F245A" w14:textId="77777777"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331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8" w:type="dxa"/>
          </w:tcPr>
          <w:p w14:paraId="72A26297" w14:textId="77777777" w:rsidR="005132F9" w:rsidRPr="0069331B" w:rsidRDefault="005132F9" w:rsidP="005132F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0" w:type="dxa"/>
            <w:gridSpan w:val="18"/>
            <w:vAlign w:val="bottom"/>
          </w:tcPr>
          <w:p w14:paraId="5AAD2926" w14:textId="77777777"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132F9" w:rsidRPr="0069331B" w14:paraId="025BF8F0" w14:textId="77777777" w:rsidTr="00F50FED">
        <w:trPr>
          <w:trHeight w:val="270"/>
        </w:trPr>
        <w:tc>
          <w:tcPr>
            <w:tcW w:w="1922" w:type="dxa"/>
          </w:tcPr>
          <w:p w14:paraId="53E622C8" w14:textId="77777777"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53A30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843" w:type="dxa"/>
          </w:tcPr>
          <w:p w14:paraId="3ED13A6F" w14:textId="77777777"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4" w:type="dxa"/>
          </w:tcPr>
          <w:p w14:paraId="7BBB7DC0" w14:textId="77777777"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2D42F40" w14:textId="77777777"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012597E0" w14:textId="77777777"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1A4015E3" w14:textId="77777777"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94" w:type="dxa"/>
          </w:tcPr>
          <w:p w14:paraId="27947112" w14:textId="77777777"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04C28916" w14:textId="77777777"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3611BC0A" w14:textId="77777777"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61679FD0" w14:textId="77777777"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6ADE5B" w14:textId="77777777"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21E12333" w14:textId="77777777"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551022B5" w14:textId="77777777" w:rsidR="005132F9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67106905" w14:textId="77777777"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7B99DAE6" w14:textId="77777777" w:rsidR="005132F9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86FB3F2" w14:textId="77777777"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505737A2" w14:textId="77777777" w:rsidR="005132F9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3CFE3132" w14:textId="77777777"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7EB221DA" w14:textId="77777777" w:rsidR="005132F9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12C9AE78" w14:textId="77777777"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5E36F840" w14:textId="77777777"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7DDE941A" w14:textId="77777777"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5EE49604" w14:textId="77777777"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5132F9" w:rsidRPr="0069331B" w14:paraId="1C598391" w14:textId="77777777" w:rsidTr="00F50FED">
        <w:trPr>
          <w:trHeight w:val="270"/>
        </w:trPr>
        <w:tc>
          <w:tcPr>
            <w:tcW w:w="1922" w:type="dxa"/>
          </w:tcPr>
          <w:p w14:paraId="1D69CEBB" w14:textId="77777777"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4F47">
              <w:rPr>
                <w:rFonts w:ascii="Angsana New" w:hAnsi="Angsana New" w:hint="cs"/>
                <w:i/>
                <w:iCs/>
                <w:color w:val="000000"/>
                <w:spacing w:val="-4"/>
                <w:sz w:val="24"/>
                <w:szCs w:val="24"/>
                <w:u w:val="single"/>
                <w:cs/>
              </w:rPr>
              <w:t xml:space="preserve">ถือหุ้นผ่านทางบริษัท </w:t>
            </w:r>
            <w:r w:rsidRPr="00E64F47">
              <w:rPr>
                <w:rFonts w:ascii="Angsana New" w:hAnsi="Angsana New"/>
                <w:i/>
                <w:iCs/>
                <w:color w:val="000000"/>
                <w:spacing w:val="-4"/>
                <w:sz w:val="24"/>
                <w:szCs w:val="24"/>
                <w:u w:val="single"/>
                <w:cs/>
              </w:rPr>
              <w:t>เนชั่น บรอดแคสติ้ง คอร์ปอเรชั่น จำกัด (มหาชน)</w:t>
            </w:r>
          </w:p>
        </w:tc>
        <w:tc>
          <w:tcPr>
            <w:tcW w:w="1843" w:type="dxa"/>
          </w:tcPr>
          <w:p w14:paraId="7F2C909B" w14:textId="77777777"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6BB495BF" w14:textId="77777777"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9E1C1F1" w14:textId="77777777"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34D9F046" w14:textId="77777777"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27E39056" w14:textId="77777777"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</w:tcPr>
          <w:p w14:paraId="60250417" w14:textId="77777777"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071ABFD3" w14:textId="77777777"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283DB07C" w14:textId="77777777"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61A84CAD" w14:textId="77777777"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0927B91" w14:textId="77777777"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E9B20AC" w14:textId="77777777"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00414CC4" w14:textId="77777777"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642AAC5B" w14:textId="77777777"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5422FEE4" w14:textId="77777777"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D996544" w14:textId="77777777" w:rsidR="005132F9" w:rsidRPr="00FC0876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60CEC5E1" w14:textId="77777777"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778A4351" w14:textId="77777777"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0E4580ED" w14:textId="77777777"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1B6FB960" w14:textId="77777777"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282750F9" w14:textId="77777777"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075A23AC" w14:textId="77777777"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28172E57" w14:textId="77777777" w:rsidR="005132F9" w:rsidRPr="0069331B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5132F9" w:rsidRPr="0069331B" w14:paraId="4ECDFC68" w14:textId="77777777" w:rsidTr="00F50FED">
        <w:trPr>
          <w:trHeight w:val="270"/>
        </w:trPr>
        <w:tc>
          <w:tcPr>
            <w:tcW w:w="1922" w:type="dxa"/>
          </w:tcPr>
          <w:p w14:paraId="311921DA" w14:textId="77777777" w:rsidR="005132F9" w:rsidRPr="00E64F47" w:rsidRDefault="005132F9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64F4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เอ็นบีซี เน็กซ์ วิชั่น จำกัด</w:t>
            </w:r>
          </w:p>
        </w:tc>
        <w:tc>
          <w:tcPr>
            <w:tcW w:w="1843" w:type="dxa"/>
          </w:tcPr>
          <w:p w14:paraId="2C34694F" w14:textId="77777777" w:rsidR="005132F9" w:rsidRPr="00E64F47" w:rsidRDefault="005132F9" w:rsidP="002E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63" w:hanging="6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64F4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ผลิตรายการโทรทัศน์และให้บริการโฆษณาผ่านสื่อโทรทัศน์</w:t>
            </w:r>
          </w:p>
        </w:tc>
        <w:tc>
          <w:tcPr>
            <w:tcW w:w="904" w:type="dxa"/>
          </w:tcPr>
          <w:p w14:paraId="71B8CF9E" w14:textId="77777777" w:rsidR="00092350" w:rsidRDefault="00092350" w:rsidP="0009235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A01CB05" w14:textId="77777777" w:rsidR="00092350" w:rsidRDefault="00092350" w:rsidP="0009235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1D66AF1" w14:textId="77777777" w:rsidR="005132F9" w:rsidRPr="0069331B" w:rsidRDefault="00092350" w:rsidP="0009235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69D15725" w14:textId="77777777" w:rsidR="002E3A58" w:rsidRDefault="002E3A58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F091E1B" w14:textId="77777777" w:rsidR="002E3A58" w:rsidRDefault="002E3A58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BD4A85B" w14:textId="77777777" w:rsidR="005132F9" w:rsidRPr="0069331B" w:rsidRDefault="005132F9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84B8DE3" w14:textId="77777777" w:rsidR="005132F9" w:rsidRPr="0069331B" w:rsidRDefault="005132F9" w:rsidP="005132F9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358F2DB5" w14:textId="77777777" w:rsidR="00092350" w:rsidRDefault="00092350" w:rsidP="0009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14:paraId="50D95657" w14:textId="77777777" w:rsidR="00092350" w:rsidRDefault="00092350" w:rsidP="0009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14:paraId="3CD21C6D" w14:textId="3FC414BA" w:rsidR="005132F9" w:rsidRPr="0069331B" w:rsidRDefault="00B45AFE" w:rsidP="00092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B45AFE">
              <w:rPr>
                <w:rFonts w:ascii="Angsana New" w:hAnsi="Angsana New"/>
                <w:color w:val="000000"/>
                <w:sz w:val="24"/>
                <w:szCs w:val="24"/>
              </w:rPr>
              <w:t>800</w:t>
            </w:r>
            <w:r w:rsidR="00092350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B45AFE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94" w:type="dxa"/>
          </w:tcPr>
          <w:p w14:paraId="63994CC0" w14:textId="77777777" w:rsidR="002E3A58" w:rsidRDefault="002E3A58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14:paraId="0B2242B6" w14:textId="77777777" w:rsidR="002E3A58" w:rsidRDefault="002E3A58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14:paraId="3C65F53E" w14:textId="729E226D" w:rsidR="005132F9" w:rsidRPr="0069331B" w:rsidRDefault="00B45AFE" w:rsidP="0051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B45AFE">
              <w:rPr>
                <w:rFonts w:ascii="Angsana New" w:hAnsi="Angsana New"/>
                <w:color w:val="000000"/>
                <w:sz w:val="24"/>
                <w:szCs w:val="24"/>
              </w:rPr>
              <w:t>800</w:t>
            </w:r>
            <w:r w:rsidR="005132F9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B45AFE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</w:tcPr>
          <w:p w14:paraId="2E7E1D0C" w14:textId="77777777" w:rsidR="005132F9" w:rsidRPr="0069331B" w:rsidRDefault="005132F9" w:rsidP="005132F9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372D20D0" w14:textId="77777777" w:rsidR="00092350" w:rsidRDefault="00092350" w:rsidP="0009235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950A207" w14:textId="77777777" w:rsidR="00092350" w:rsidRDefault="00092350" w:rsidP="0009235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564D7EA" w14:textId="77777777" w:rsidR="005132F9" w:rsidRPr="00E64F47" w:rsidRDefault="00092350" w:rsidP="0009235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8BBD8AB" w14:textId="77777777" w:rsidR="005132F9" w:rsidRPr="00E64F47" w:rsidRDefault="005132F9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73D57D" w14:textId="77777777" w:rsidR="002E3A58" w:rsidRDefault="002E3A58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BD1ED2E" w14:textId="77777777" w:rsidR="002E3A58" w:rsidRDefault="002E3A58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F84F693" w14:textId="77777777" w:rsidR="005132F9" w:rsidRPr="00E64F47" w:rsidRDefault="005132F9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AF4185A" w14:textId="77777777" w:rsidR="005132F9" w:rsidRPr="00E64F47" w:rsidRDefault="005132F9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11572252" w14:textId="77777777" w:rsidR="00092350" w:rsidRDefault="00092350" w:rsidP="0009235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6CC4D4C" w14:textId="77777777" w:rsidR="00092350" w:rsidRDefault="00092350" w:rsidP="0009235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6BE4E93" w14:textId="77777777" w:rsidR="005132F9" w:rsidRPr="00E64F47" w:rsidRDefault="00092350" w:rsidP="0009235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DD941CE" w14:textId="77777777" w:rsidR="005132F9" w:rsidRPr="00E64F47" w:rsidRDefault="005132F9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12BE64F7" w14:textId="77777777" w:rsidR="002E3A58" w:rsidRDefault="002E3A58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D340537" w14:textId="77777777" w:rsidR="002E3A58" w:rsidRDefault="002E3A58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FB8CC46" w14:textId="77777777" w:rsidR="005132F9" w:rsidRPr="00E64F47" w:rsidRDefault="005132F9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F81633C" w14:textId="77777777" w:rsidR="005132F9" w:rsidRPr="00E64F47" w:rsidRDefault="005132F9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11C8CB6B" w14:textId="77777777" w:rsidR="00092350" w:rsidRDefault="00092350" w:rsidP="0009235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F307A72" w14:textId="77777777" w:rsidR="00092350" w:rsidRDefault="00092350" w:rsidP="0009235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1D6588E" w14:textId="77777777" w:rsidR="005132F9" w:rsidRPr="00E64F47" w:rsidRDefault="00092350" w:rsidP="0009235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7102410" w14:textId="77777777" w:rsidR="005132F9" w:rsidRPr="00E64F47" w:rsidRDefault="005132F9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414469E8" w14:textId="77777777" w:rsidR="002E3A58" w:rsidRDefault="002E3A58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89FB8ED" w14:textId="77777777" w:rsidR="002E3A58" w:rsidRDefault="002E3A58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2865F86" w14:textId="77777777" w:rsidR="005132F9" w:rsidRPr="00E64F47" w:rsidRDefault="005132F9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80B623C" w14:textId="77777777" w:rsidR="005132F9" w:rsidRPr="00E64F47" w:rsidRDefault="005132F9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07C46760" w14:textId="77777777" w:rsidR="00092350" w:rsidRDefault="00092350" w:rsidP="0009235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4BE7D9B" w14:textId="77777777" w:rsidR="00092350" w:rsidRDefault="00092350" w:rsidP="0009235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AE571D5" w14:textId="77777777" w:rsidR="005132F9" w:rsidRPr="00E64F47" w:rsidRDefault="00092350" w:rsidP="0009235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F4CE000" w14:textId="77777777" w:rsidR="005132F9" w:rsidRPr="00E64F47" w:rsidRDefault="005132F9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433A684B" w14:textId="77777777" w:rsidR="00B40AEA" w:rsidRDefault="00B40AEA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2BFEEAC" w14:textId="77777777" w:rsidR="00B40AEA" w:rsidRDefault="00B40AEA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83405C5" w14:textId="77777777" w:rsidR="005132F9" w:rsidRPr="00E64F47" w:rsidRDefault="005132F9" w:rsidP="005132F9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4F58F134" w14:textId="77777777" w:rsidR="00BA469A" w:rsidRDefault="00BA469A" w:rsidP="00176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22A4669" w14:textId="77777777" w:rsidR="0038396C" w:rsidRDefault="0038396C" w:rsidP="00383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E0CBF">
        <w:rPr>
          <w:rFonts w:ascii="Angsana New" w:hAnsi="Angsana New" w:hint="cs"/>
          <w:sz w:val="30"/>
          <w:szCs w:val="30"/>
          <w:cs/>
        </w:rPr>
        <w:t>บริษัทย่อย</w:t>
      </w:r>
      <w:r>
        <w:rPr>
          <w:rFonts w:ascii="Angsana New" w:hAnsi="Angsana New" w:hint="cs"/>
          <w:sz w:val="30"/>
          <w:szCs w:val="30"/>
          <w:cs/>
        </w:rPr>
        <w:t>ทางตรงและบริษัทย่อยทางอ้อม</w:t>
      </w:r>
      <w:r w:rsidRPr="003E0CBF">
        <w:rPr>
          <w:rFonts w:ascii="Angsana New" w:hAnsi="Angsana New" w:hint="cs"/>
          <w:sz w:val="30"/>
          <w:szCs w:val="30"/>
          <w:cs/>
        </w:rPr>
        <w:t>ทั้งหมดดำเนินธุรกิจในประเทศไทย</w:t>
      </w:r>
    </w:p>
    <w:p w14:paraId="4ADC00E9" w14:textId="77777777" w:rsidR="0038396C" w:rsidRDefault="0038396C" w:rsidP="00176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51BD185" w14:textId="77777777" w:rsidR="00D133DB" w:rsidRDefault="00D133DB" w:rsidP="00176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  <w:sectPr w:rsidR="00D133DB" w:rsidSect="00621170">
          <w:footerReference w:type="default" r:id="rId11"/>
          <w:pgSz w:w="16840" w:h="11907" w:orient="landscape" w:code="9"/>
          <w:pgMar w:top="691" w:right="1152" w:bottom="576" w:left="1152" w:header="720" w:footer="444" w:gutter="0"/>
          <w:cols w:space="708"/>
          <w:docGrid w:linePitch="360"/>
        </w:sectPr>
      </w:pPr>
    </w:p>
    <w:p w14:paraId="4741C437" w14:textId="4E77B83B" w:rsidR="003F7DB0" w:rsidRPr="00F16149" w:rsidRDefault="003F7DB0" w:rsidP="00F16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GB" w:eastAsia="x-none"/>
        </w:rPr>
      </w:pPr>
      <w:r w:rsidRPr="00F16149">
        <w:rPr>
          <w:rFonts w:ascii="Angsana New" w:hAnsi="Angsana New" w:hint="cs"/>
          <w:spacing w:val="-2"/>
          <w:sz w:val="30"/>
          <w:szCs w:val="30"/>
          <w:cs/>
          <w:lang w:val="en-GB" w:eastAsia="x-none"/>
        </w:rPr>
        <w:lastRenderedPageBreak/>
        <w:t>กลุ่มบริษัทไม่มีเงินลงทุนในบริษัทย่อยซึ่งจดทะเบียนในตลาดหลักทรัพย์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 ยกเว้นบริษัท เนชั่น บรอดแคสติ้ง คอร์ปอเรชั่น จำกัด (มหาชน)</w:t>
      </w:r>
      <w:r w:rsidR="00060D2A" w:rsidRPr="00F16149">
        <w:rPr>
          <w:rFonts w:ascii="Angsana New" w:hAnsi="Angsana New" w:hint="cs"/>
          <w:spacing w:val="-2"/>
          <w:sz w:val="30"/>
          <w:szCs w:val="30"/>
          <w:cs/>
          <w:lang w:val="en-GB" w:eastAsia="x-none"/>
        </w:rPr>
        <w:t xml:space="preserve"> ซึ่งเป็นบริษัทจดทะเบียนในตลาดหลักทรัพย์</w:t>
      </w:r>
      <w:r w:rsidR="00736BED">
        <w:rPr>
          <w:rFonts w:ascii="Angsana New" w:hAnsi="Angsana New" w:hint="cs"/>
          <w:spacing w:val="-2"/>
          <w:sz w:val="30"/>
          <w:szCs w:val="30"/>
          <w:cs/>
          <w:lang w:val="en-GB" w:eastAsia="x-none"/>
        </w:rPr>
        <w:t xml:space="preserve"> </w:t>
      </w:r>
      <w:r w:rsidR="00736BED">
        <w:rPr>
          <w:rFonts w:ascii="Angsana New" w:hAnsi="Angsana New"/>
          <w:spacing w:val="-2"/>
          <w:sz w:val="30"/>
          <w:szCs w:val="30"/>
          <w:cs/>
          <w:lang w:val="en-GB" w:eastAsia="x-none"/>
        </w:rPr>
        <w:br/>
      </w:r>
      <w:r w:rsidR="00060D2A" w:rsidRPr="00F16149">
        <w:rPr>
          <w:rFonts w:ascii="Angsana New" w:hAnsi="Angsana New" w:hint="cs"/>
          <w:spacing w:val="-2"/>
          <w:sz w:val="30"/>
          <w:szCs w:val="30"/>
          <w:cs/>
          <w:lang w:val="en-GB" w:eastAsia="x-none"/>
        </w:rPr>
        <w:t>เอ็ม เอ ไอ</w:t>
      </w:r>
      <w:r w:rsidRPr="00F16149">
        <w:rPr>
          <w:rFonts w:ascii="Angsana New" w:hAnsi="Angsana New" w:hint="cs"/>
          <w:spacing w:val="-2"/>
          <w:sz w:val="30"/>
          <w:szCs w:val="30"/>
          <w:cs/>
          <w:lang w:val="en-GB" w:eastAsia="x-none"/>
        </w:rPr>
        <w:t xml:space="preserve"> </w:t>
      </w:r>
      <w:r w:rsidR="00B24AD7" w:rsidRPr="00F16149">
        <w:rPr>
          <w:rFonts w:ascii="Angsana New" w:hAnsi="Angsana New" w:hint="cs"/>
          <w:spacing w:val="-2"/>
          <w:sz w:val="30"/>
          <w:szCs w:val="30"/>
          <w:cs/>
          <w:lang w:val="en-GB" w:eastAsia="x-none"/>
        </w:rPr>
        <w:t xml:space="preserve">ณ วันที่ </w:t>
      </w:r>
      <w:r w:rsidR="00B45AFE" w:rsidRPr="00B45AFE">
        <w:rPr>
          <w:rFonts w:ascii="Angsana New" w:hAnsi="Angsana New"/>
          <w:spacing w:val="-2"/>
          <w:sz w:val="30"/>
          <w:szCs w:val="30"/>
          <w:lang w:eastAsia="x-none"/>
        </w:rPr>
        <w:t>30</w:t>
      </w:r>
      <w:r w:rsidR="0044332D" w:rsidRPr="00F16149">
        <w:rPr>
          <w:rFonts w:ascii="Angsana New" w:hAnsi="Angsana New"/>
          <w:spacing w:val="-2"/>
          <w:sz w:val="30"/>
          <w:szCs w:val="30"/>
          <w:lang w:val="en-GB" w:eastAsia="x-none"/>
        </w:rPr>
        <w:t xml:space="preserve"> </w:t>
      </w:r>
      <w:r w:rsidR="0044332D" w:rsidRPr="00F16149">
        <w:rPr>
          <w:rFonts w:ascii="Angsana New" w:hAnsi="Angsana New"/>
          <w:spacing w:val="-2"/>
          <w:sz w:val="30"/>
          <w:szCs w:val="30"/>
          <w:cs/>
          <w:lang w:val="en-GB" w:eastAsia="x-none"/>
        </w:rPr>
        <w:t>กันยายน</w:t>
      </w:r>
      <w:r w:rsidR="00B24AD7" w:rsidRPr="00F16149">
        <w:rPr>
          <w:rFonts w:ascii="Angsana New" w:hAnsi="Angsana New" w:hint="cs"/>
          <w:spacing w:val="-2"/>
          <w:sz w:val="30"/>
          <w:szCs w:val="30"/>
          <w:cs/>
          <w:lang w:val="en-GB" w:eastAsia="x-none"/>
        </w:rPr>
        <w:t xml:space="preserve"> </w:t>
      </w:r>
      <w:r w:rsidR="00B45AFE" w:rsidRPr="00B45AFE">
        <w:rPr>
          <w:rFonts w:ascii="Angsana New" w:hAnsi="Angsana New" w:hint="cs"/>
          <w:spacing w:val="-2"/>
          <w:sz w:val="30"/>
          <w:szCs w:val="30"/>
          <w:lang w:eastAsia="x-none"/>
        </w:rPr>
        <w:t>256</w:t>
      </w:r>
      <w:r w:rsidR="00B45AFE" w:rsidRPr="00B45AFE">
        <w:rPr>
          <w:rFonts w:ascii="Angsana New" w:hAnsi="Angsana New"/>
          <w:spacing w:val="-2"/>
          <w:sz w:val="30"/>
          <w:szCs w:val="30"/>
          <w:lang w:eastAsia="x-none"/>
        </w:rPr>
        <w:t>2</w:t>
      </w:r>
      <w:r w:rsidRPr="00F16149">
        <w:rPr>
          <w:rFonts w:ascii="Angsana New" w:hAnsi="Angsana New" w:hint="cs"/>
          <w:spacing w:val="-2"/>
          <w:sz w:val="30"/>
          <w:szCs w:val="30"/>
          <w:cs/>
          <w:lang w:val="en-GB" w:eastAsia="x-none"/>
        </w:rPr>
        <w:t xml:space="preserve"> </w:t>
      </w:r>
      <w:r w:rsidR="000C778D" w:rsidRPr="00F16149">
        <w:rPr>
          <w:rFonts w:ascii="Angsana New" w:hAnsi="Angsana New" w:hint="cs"/>
          <w:spacing w:val="-2"/>
          <w:sz w:val="30"/>
          <w:szCs w:val="30"/>
          <w:cs/>
          <w:lang w:val="en-GB" w:eastAsia="x-none"/>
        </w:rPr>
        <w:t xml:space="preserve"> </w:t>
      </w:r>
      <w:r w:rsidRPr="00F16149">
        <w:rPr>
          <w:rFonts w:ascii="Angsana New" w:hAnsi="Angsana New" w:hint="cs"/>
          <w:spacing w:val="-2"/>
          <w:sz w:val="30"/>
          <w:szCs w:val="30"/>
          <w:cs/>
          <w:lang w:val="en-GB" w:eastAsia="x-none"/>
        </w:rPr>
        <w:t xml:space="preserve">มีราคาปิดอยู่ที่ </w:t>
      </w:r>
      <w:r w:rsidR="00B45AFE" w:rsidRPr="00B45AFE">
        <w:rPr>
          <w:rFonts w:ascii="Angsana New" w:hAnsi="Angsana New"/>
          <w:spacing w:val="-2"/>
          <w:sz w:val="30"/>
          <w:szCs w:val="30"/>
          <w:lang w:eastAsia="x-none"/>
        </w:rPr>
        <w:t>0</w:t>
      </w:r>
      <w:r w:rsidR="00164076" w:rsidRPr="00F16149">
        <w:rPr>
          <w:rFonts w:ascii="Angsana New" w:hAnsi="Angsana New"/>
          <w:spacing w:val="-2"/>
          <w:sz w:val="30"/>
          <w:szCs w:val="30"/>
          <w:lang w:val="en-GB" w:eastAsia="x-none"/>
        </w:rPr>
        <w:t>.</w:t>
      </w:r>
      <w:r w:rsidR="00B45AFE" w:rsidRPr="00B45AFE">
        <w:rPr>
          <w:rFonts w:ascii="Angsana New" w:hAnsi="Angsana New"/>
          <w:spacing w:val="-2"/>
          <w:sz w:val="30"/>
          <w:szCs w:val="30"/>
          <w:lang w:eastAsia="x-none"/>
        </w:rPr>
        <w:t>72</w:t>
      </w:r>
      <w:r w:rsidR="00374766" w:rsidRPr="00F16149">
        <w:rPr>
          <w:rFonts w:ascii="Angsana New" w:hAnsi="Angsana New"/>
          <w:spacing w:val="-2"/>
          <w:sz w:val="30"/>
          <w:szCs w:val="30"/>
          <w:lang w:val="en-GB" w:eastAsia="x-none"/>
        </w:rPr>
        <w:t xml:space="preserve"> </w:t>
      </w:r>
      <w:r w:rsidR="00374766" w:rsidRPr="00F16149">
        <w:rPr>
          <w:rFonts w:ascii="Angsana New" w:hAnsi="Angsana New" w:hint="cs"/>
          <w:spacing w:val="-2"/>
          <w:sz w:val="30"/>
          <w:szCs w:val="30"/>
          <w:cs/>
          <w:lang w:val="en-GB" w:eastAsia="x-none"/>
        </w:rPr>
        <w:t xml:space="preserve">บาท </w:t>
      </w:r>
      <w:r w:rsidR="00B24AD7" w:rsidRPr="00F16149">
        <w:rPr>
          <w:rFonts w:ascii="Angsana New" w:hAnsi="Angsana New" w:hint="cs"/>
          <w:i/>
          <w:iCs/>
          <w:spacing w:val="-2"/>
          <w:sz w:val="30"/>
          <w:szCs w:val="30"/>
          <w:cs/>
          <w:lang w:val="en-GB" w:eastAsia="x-none"/>
        </w:rPr>
        <w:t>(</w:t>
      </w:r>
      <w:r w:rsidR="00B45AFE" w:rsidRPr="00B45AFE">
        <w:rPr>
          <w:rFonts w:ascii="Angsana New" w:hAnsi="Angsana New" w:hint="cs"/>
          <w:i/>
          <w:iCs/>
          <w:spacing w:val="-2"/>
          <w:sz w:val="30"/>
          <w:szCs w:val="30"/>
          <w:lang w:eastAsia="x-none"/>
        </w:rPr>
        <w:t>31</w:t>
      </w:r>
      <w:r w:rsidR="00B24AD7" w:rsidRPr="00F16149">
        <w:rPr>
          <w:rFonts w:ascii="Angsana New" w:hAnsi="Angsana New" w:hint="cs"/>
          <w:i/>
          <w:iCs/>
          <w:spacing w:val="-2"/>
          <w:sz w:val="30"/>
          <w:szCs w:val="30"/>
          <w:cs/>
          <w:lang w:val="en-GB" w:eastAsia="x-none"/>
        </w:rPr>
        <w:t xml:space="preserve"> ธันวาคม </w:t>
      </w:r>
      <w:r w:rsidR="00B45AFE" w:rsidRPr="00B45AFE">
        <w:rPr>
          <w:rFonts w:ascii="Angsana New" w:hAnsi="Angsana New" w:hint="cs"/>
          <w:i/>
          <w:iCs/>
          <w:spacing w:val="-2"/>
          <w:sz w:val="30"/>
          <w:szCs w:val="30"/>
          <w:lang w:eastAsia="x-none"/>
        </w:rPr>
        <w:t>25</w:t>
      </w:r>
      <w:r w:rsidR="00B45AFE" w:rsidRPr="00B45AFE">
        <w:rPr>
          <w:rFonts w:ascii="Angsana New" w:hAnsi="Angsana New"/>
          <w:i/>
          <w:iCs/>
          <w:spacing w:val="-2"/>
          <w:sz w:val="30"/>
          <w:szCs w:val="30"/>
          <w:lang w:eastAsia="x-none"/>
        </w:rPr>
        <w:t>61</w:t>
      </w:r>
      <w:r w:rsidRPr="00F16149">
        <w:rPr>
          <w:rFonts w:ascii="Angsana New" w:hAnsi="Angsana New"/>
          <w:i/>
          <w:iCs/>
          <w:spacing w:val="-2"/>
          <w:sz w:val="30"/>
          <w:szCs w:val="30"/>
          <w:lang w:val="en-GB" w:eastAsia="x-none"/>
        </w:rPr>
        <w:t xml:space="preserve">: </w:t>
      </w:r>
      <w:r w:rsidR="00B45AFE" w:rsidRPr="00B45AFE">
        <w:rPr>
          <w:rFonts w:ascii="Angsana New" w:hAnsi="Angsana New"/>
          <w:i/>
          <w:iCs/>
          <w:spacing w:val="-2"/>
          <w:sz w:val="30"/>
          <w:szCs w:val="30"/>
          <w:lang w:eastAsia="x-none"/>
        </w:rPr>
        <w:t>0</w:t>
      </w:r>
      <w:r w:rsidR="008521EF" w:rsidRPr="00F16149">
        <w:rPr>
          <w:rFonts w:ascii="Angsana New" w:hAnsi="Angsana New"/>
          <w:i/>
          <w:iCs/>
          <w:spacing w:val="-2"/>
          <w:sz w:val="30"/>
          <w:szCs w:val="30"/>
          <w:lang w:val="en-GB" w:eastAsia="x-none"/>
        </w:rPr>
        <w:t>.</w:t>
      </w:r>
      <w:r w:rsidR="00B45AFE" w:rsidRPr="00B45AFE">
        <w:rPr>
          <w:rFonts w:ascii="Angsana New" w:hAnsi="Angsana New"/>
          <w:i/>
          <w:iCs/>
          <w:spacing w:val="-2"/>
          <w:sz w:val="30"/>
          <w:szCs w:val="30"/>
          <w:lang w:eastAsia="x-none"/>
        </w:rPr>
        <w:t>46</w:t>
      </w:r>
      <w:r w:rsidRPr="00F16149">
        <w:rPr>
          <w:rFonts w:ascii="Angsana New" w:hAnsi="Angsana New" w:hint="cs"/>
          <w:i/>
          <w:iCs/>
          <w:spacing w:val="-2"/>
          <w:sz w:val="30"/>
          <w:szCs w:val="30"/>
          <w:cs/>
          <w:lang w:val="en-GB" w:eastAsia="x-none"/>
        </w:rPr>
        <w:t xml:space="preserve"> บาท) </w:t>
      </w:r>
      <w:r w:rsidRPr="00F16149">
        <w:rPr>
          <w:rFonts w:ascii="Angsana New" w:hAnsi="Angsana New" w:hint="cs"/>
          <w:spacing w:val="-2"/>
          <w:sz w:val="30"/>
          <w:szCs w:val="30"/>
          <w:cs/>
          <w:lang w:val="en-GB" w:eastAsia="x-none"/>
        </w:rPr>
        <w:t>มูลค่ายุติธรรมของ</w:t>
      </w:r>
      <w:r w:rsidR="00F16149">
        <w:rPr>
          <w:rFonts w:ascii="Angsana New" w:hAnsi="Angsana New"/>
          <w:spacing w:val="-2"/>
          <w:sz w:val="30"/>
          <w:szCs w:val="30"/>
          <w:cs/>
          <w:lang w:val="en-GB" w:eastAsia="x-none"/>
        </w:rPr>
        <w:br/>
      </w:r>
      <w:r w:rsidRPr="00F16149">
        <w:rPr>
          <w:rFonts w:ascii="Angsana New" w:hAnsi="Angsana New" w:hint="cs"/>
          <w:spacing w:val="-2"/>
          <w:sz w:val="30"/>
          <w:szCs w:val="30"/>
          <w:cs/>
          <w:lang w:val="en-GB" w:eastAsia="x-none"/>
        </w:rPr>
        <w:t>เ</w:t>
      </w:r>
      <w:r w:rsidR="00247193" w:rsidRPr="00F16149">
        <w:rPr>
          <w:rFonts w:ascii="Angsana New" w:hAnsi="Angsana New" w:hint="cs"/>
          <w:spacing w:val="-2"/>
          <w:sz w:val="30"/>
          <w:szCs w:val="30"/>
          <w:cs/>
          <w:lang w:val="en-GB" w:eastAsia="x-none"/>
        </w:rPr>
        <w:t xml:space="preserve">งินลงทุนในบริษัทดังกล่าวเท่ากับ </w:t>
      </w:r>
      <w:r w:rsidR="00B45AFE" w:rsidRPr="00B45AFE">
        <w:rPr>
          <w:rFonts w:ascii="Angsana New" w:hAnsi="Angsana New"/>
          <w:spacing w:val="-2"/>
          <w:sz w:val="30"/>
          <w:szCs w:val="30"/>
          <w:lang w:eastAsia="x-none"/>
        </w:rPr>
        <w:t>275</w:t>
      </w:r>
      <w:r w:rsidR="00164076" w:rsidRPr="00F16149">
        <w:rPr>
          <w:rFonts w:ascii="Angsana New" w:hAnsi="Angsana New"/>
          <w:spacing w:val="-2"/>
          <w:sz w:val="30"/>
          <w:szCs w:val="30"/>
          <w:lang w:val="en-GB" w:eastAsia="x-none"/>
        </w:rPr>
        <w:t>.</w:t>
      </w:r>
      <w:r w:rsidR="00B45AFE" w:rsidRPr="00B45AFE">
        <w:rPr>
          <w:rFonts w:ascii="Angsana New" w:hAnsi="Angsana New"/>
          <w:spacing w:val="-2"/>
          <w:sz w:val="30"/>
          <w:szCs w:val="30"/>
          <w:lang w:eastAsia="x-none"/>
        </w:rPr>
        <w:t>44</w:t>
      </w:r>
      <w:r w:rsidRPr="00F16149">
        <w:rPr>
          <w:rFonts w:ascii="Angsana New" w:hAnsi="Angsana New" w:hint="cs"/>
          <w:spacing w:val="-2"/>
          <w:sz w:val="30"/>
          <w:szCs w:val="30"/>
          <w:cs/>
          <w:lang w:val="en-GB" w:eastAsia="x-none"/>
        </w:rPr>
        <w:t xml:space="preserve"> </w:t>
      </w:r>
      <w:r w:rsidR="00CC6CEF" w:rsidRPr="00F16149">
        <w:rPr>
          <w:rFonts w:ascii="Angsana New" w:hAnsi="Angsana New" w:hint="cs"/>
          <w:spacing w:val="-2"/>
          <w:sz w:val="30"/>
          <w:szCs w:val="30"/>
          <w:cs/>
          <w:lang w:val="en-GB" w:eastAsia="x-none"/>
        </w:rPr>
        <w:t>ล้าน</w:t>
      </w:r>
      <w:r w:rsidRPr="00F16149">
        <w:rPr>
          <w:rFonts w:ascii="Angsana New" w:hAnsi="Angsana New" w:hint="cs"/>
          <w:spacing w:val="-2"/>
          <w:sz w:val="30"/>
          <w:szCs w:val="30"/>
          <w:cs/>
          <w:lang w:val="en-GB" w:eastAsia="x-none"/>
        </w:rPr>
        <w:t xml:space="preserve">บาท </w:t>
      </w:r>
      <w:r w:rsidR="00DD19F1" w:rsidRPr="00F16149">
        <w:rPr>
          <w:rFonts w:ascii="Angsana New" w:hAnsi="Angsana New" w:hint="cs"/>
          <w:i/>
          <w:iCs/>
          <w:spacing w:val="-2"/>
          <w:sz w:val="30"/>
          <w:szCs w:val="30"/>
          <w:cs/>
          <w:lang w:val="en-GB" w:eastAsia="x-none"/>
        </w:rPr>
        <w:t>(</w:t>
      </w:r>
      <w:r w:rsidR="00B45AFE" w:rsidRPr="00B45AFE">
        <w:rPr>
          <w:rFonts w:ascii="Angsana New" w:hAnsi="Angsana New" w:hint="cs"/>
          <w:i/>
          <w:iCs/>
          <w:spacing w:val="-2"/>
          <w:sz w:val="30"/>
          <w:szCs w:val="30"/>
          <w:lang w:eastAsia="x-none"/>
        </w:rPr>
        <w:t>31</w:t>
      </w:r>
      <w:r w:rsidR="00DD19F1" w:rsidRPr="00F16149">
        <w:rPr>
          <w:rFonts w:ascii="Angsana New" w:hAnsi="Angsana New" w:hint="cs"/>
          <w:i/>
          <w:iCs/>
          <w:spacing w:val="-2"/>
          <w:sz w:val="30"/>
          <w:szCs w:val="30"/>
          <w:cs/>
          <w:lang w:val="en-GB" w:eastAsia="x-none"/>
        </w:rPr>
        <w:t xml:space="preserve"> ธ</w:t>
      </w:r>
      <w:r w:rsidR="00B24AD7" w:rsidRPr="00F16149">
        <w:rPr>
          <w:rFonts w:ascii="Angsana New" w:hAnsi="Angsana New" w:hint="cs"/>
          <w:i/>
          <w:iCs/>
          <w:spacing w:val="-2"/>
          <w:sz w:val="30"/>
          <w:szCs w:val="30"/>
          <w:cs/>
          <w:lang w:val="en-GB" w:eastAsia="x-none"/>
        </w:rPr>
        <w:t xml:space="preserve">ันวาคม </w:t>
      </w:r>
      <w:r w:rsidR="00B45AFE" w:rsidRPr="00B45AFE">
        <w:rPr>
          <w:rFonts w:ascii="Angsana New" w:hAnsi="Angsana New" w:hint="cs"/>
          <w:i/>
          <w:iCs/>
          <w:spacing w:val="-2"/>
          <w:sz w:val="30"/>
          <w:szCs w:val="30"/>
          <w:lang w:eastAsia="x-none"/>
        </w:rPr>
        <w:t>25</w:t>
      </w:r>
      <w:r w:rsidR="00B45AFE" w:rsidRPr="00B45AFE">
        <w:rPr>
          <w:rFonts w:ascii="Angsana New" w:hAnsi="Angsana New"/>
          <w:i/>
          <w:iCs/>
          <w:spacing w:val="-2"/>
          <w:sz w:val="30"/>
          <w:szCs w:val="30"/>
          <w:lang w:eastAsia="x-none"/>
        </w:rPr>
        <w:t>61</w:t>
      </w:r>
      <w:r w:rsidRPr="00F16149">
        <w:rPr>
          <w:rFonts w:ascii="Angsana New" w:hAnsi="Angsana New"/>
          <w:i/>
          <w:iCs/>
          <w:spacing w:val="-2"/>
          <w:sz w:val="30"/>
          <w:szCs w:val="30"/>
          <w:lang w:val="en-GB" w:eastAsia="x-none"/>
        </w:rPr>
        <w:t xml:space="preserve">: </w:t>
      </w:r>
      <w:r w:rsidR="00B45AFE" w:rsidRPr="00B45AFE">
        <w:rPr>
          <w:rFonts w:ascii="Angsana New" w:hAnsi="Angsana New"/>
          <w:i/>
          <w:iCs/>
          <w:spacing w:val="-2"/>
          <w:sz w:val="30"/>
          <w:szCs w:val="30"/>
          <w:lang w:eastAsia="x-none"/>
        </w:rPr>
        <w:t>175</w:t>
      </w:r>
      <w:r w:rsidR="008521EF" w:rsidRPr="00F16149">
        <w:rPr>
          <w:rFonts w:ascii="Angsana New" w:hAnsi="Angsana New"/>
          <w:i/>
          <w:iCs/>
          <w:spacing w:val="-2"/>
          <w:sz w:val="30"/>
          <w:szCs w:val="30"/>
          <w:lang w:val="en-GB" w:eastAsia="x-none"/>
        </w:rPr>
        <w:t>.</w:t>
      </w:r>
      <w:r w:rsidR="00B45AFE" w:rsidRPr="00B45AFE">
        <w:rPr>
          <w:rFonts w:ascii="Angsana New" w:hAnsi="Angsana New"/>
          <w:i/>
          <w:iCs/>
          <w:spacing w:val="-2"/>
          <w:sz w:val="30"/>
          <w:szCs w:val="30"/>
          <w:lang w:eastAsia="x-none"/>
        </w:rPr>
        <w:t>97</w:t>
      </w:r>
      <w:r w:rsidRPr="00F16149">
        <w:rPr>
          <w:rFonts w:ascii="Angsana New" w:hAnsi="Angsana New"/>
          <w:i/>
          <w:iCs/>
          <w:spacing w:val="-2"/>
          <w:sz w:val="30"/>
          <w:szCs w:val="30"/>
          <w:lang w:val="en-GB" w:eastAsia="x-none"/>
        </w:rPr>
        <w:t xml:space="preserve"> </w:t>
      </w:r>
      <w:r w:rsidR="006E687E" w:rsidRPr="00F16149">
        <w:rPr>
          <w:rFonts w:ascii="Angsana New" w:hAnsi="Angsana New" w:hint="cs"/>
          <w:i/>
          <w:iCs/>
          <w:spacing w:val="-2"/>
          <w:sz w:val="30"/>
          <w:szCs w:val="30"/>
          <w:cs/>
          <w:lang w:val="en-GB" w:eastAsia="x-none"/>
        </w:rPr>
        <w:t>ล้าน</w:t>
      </w:r>
      <w:r w:rsidRPr="00F16149">
        <w:rPr>
          <w:rFonts w:ascii="Angsana New" w:hAnsi="Angsana New" w:hint="cs"/>
          <w:i/>
          <w:iCs/>
          <w:spacing w:val="-2"/>
          <w:sz w:val="30"/>
          <w:szCs w:val="30"/>
          <w:cs/>
          <w:lang w:val="en-GB" w:eastAsia="x-none"/>
        </w:rPr>
        <w:t>บาท)</w:t>
      </w:r>
    </w:p>
    <w:p w14:paraId="41115735" w14:textId="77777777" w:rsidR="000256EB" w:rsidRDefault="000256EB" w:rsidP="000C7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14B754D" w14:textId="77777777" w:rsidR="000256EB" w:rsidRPr="00A14F2C" w:rsidRDefault="000256EB" w:rsidP="000256EB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A14F2C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การค้ำประกัน</w:t>
      </w:r>
    </w:p>
    <w:p w14:paraId="56DFFE23" w14:textId="77777777" w:rsidR="000256EB" w:rsidRPr="00A14F2C" w:rsidRDefault="000256EB" w:rsidP="000256EB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6A256585" w14:textId="689E05C8" w:rsidR="000256EB" w:rsidRDefault="00641842" w:rsidP="0002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>
        <w:rPr>
          <w:rFonts w:ascii="Angsana New" w:hAnsi="Angsana New" w:hint="cs"/>
          <w:sz w:val="30"/>
          <w:szCs w:val="30"/>
          <w:cs/>
          <w:lang w:val="en-GB" w:eastAsia="x-none"/>
        </w:rPr>
        <w:t>กลุ่ม</w:t>
      </w:r>
      <w:r w:rsidR="000256EB" w:rsidRPr="00A14F2C">
        <w:rPr>
          <w:rFonts w:ascii="Angsana New" w:hAnsi="Angsana New"/>
          <w:sz w:val="30"/>
          <w:szCs w:val="30"/>
          <w:cs/>
          <w:lang w:val="en-GB" w:eastAsia="x-none"/>
        </w:rPr>
        <w:t>บริษัทได้นำเงินลงทุนในบริษัท</w:t>
      </w:r>
      <w:r w:rsidR="000256EB" w:rsidRPr="00A14F2C">
        <w:rPr>
          <w:rFonts w:ascii="Angsana New" w:hAnsi="Angsana New" w:hint="cs"/>
          <w:sz w:val="30"/>
          <w:szCs w:val="30"/>
          <w:cs/>
          <w:lang w:val="en-GB" w:eastAsia="x-none"/>
        </w:rPr>
        <w:t>ย่อย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>ทางตรงและบริษัทย่อยทางอ้อม</w:t>
      </w:r>
      <w:r w:rsidR="000256EB" w:rsidRPr="00A14F2C">
        <w:rPr>
          <w:rFonts w:ascii="Angsana New" w:hAnsi="Angsana New"/>
          <w:sz w:val="30"/>
          <w:szCs w:val="30"/>
          <w:cs/>
          <w:lang w:val="en-GB" w:eastAsia="x-none"/>
        </w:rPr>
        <w:t>ไปจำนำเพื่อเป็นหลักทรัพย์ค้ำประกันเงิน</w:t>
      </w:r>
      <w:r w:rsidR="00265963">
        <w:rPr>
          <w:rFonts w:ascii="Angsana New" w:hAnsi="Angsana New" w:hint="cs"/>
          <w:sz w:val="30"/>
          <w:szCs w:val="30"/>
          <w:cs/>
          <w:lang w:val="en-GB" w:eastAsia="x-none"/>
        </w:rPr>
        <w:t>เบิกเกินบัญชีและเงินกู้ยืมระยะสั้น</w:t>
      </w:r>
      <w:r>
        <w:rPr>
          <w:rFonts w:ascii="Angsana New" w:hAnsi="Angsana New" w:hint="cs"/>
          <w:sz w:val="30"/>
          <w:szCs w:val="30"/>
          <w:cs/>
          <w:lang w:val="en-GB" w:eastAsia="x-none"/>
        </w:rPr>
        <w:t>และระยะยาว</w:t>
      </w:r>
      <w:r w:rsidR="002A4222" w:rsidRPr="00A14F2C">
        <w:rPr>
          <w:rFonts w:ascii="Angsana New" w:hAnsi="Angsana New" w:hint="cs"/>
          <w:sz w:val="30"/>
          <w:szCs w:val="30"/>
          <w:cs/>
          <w:lang w:val="en-GB" w:eastAsia="x-none"/>
        </w:rPr>
        <w:t>กับ</w:t>
      </w:r>
      <w:r w:rsidR="000256EB" w:rsidRPr="00A14F2C">
        <w:rPr>
          <w:rFonts w:ascii="Angsana New" w:hAnsi="Angsana New" w:hint="cs"/>
          <w:sz w:val="30"/>
          <w:szCs w:val="30"/>
          <w:cs/>
          <w:lang w:val="en-GB" w:eastAsia="x-none"/>
        </w:rPr>
        <w:t>สถาบันการเงิน</w:t>
      </w:r>
      <w:r w:rsidR="000256EB" w:rsidRPr="00A14F2C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="000256EB" w:rsidRPr="00A14F2C">
        <w:rPr>
          <w:rFonts w:ascii="Angsana New" w:hAnsi="Angsana New" w:hint="cs"/>
          <w:sz w:val="30"/>
          <w:szCs w:val="30"/>
          <w:cs/>
          <w:lang w:val="en-GB" w:eastAsia="x-none"/>
        </w:rPr>
        <w:t>ดังนี้</w:t>
      </w:r>
    </w:p>
    <w:p w14:paraId="37B4933B" w14:textId="77777777" w:rsidR="000256EB" w:rsidRDefault="000256EB" w:rsidP="0002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0256EB" w:rsidRPr="00F92902" w14:paraId="649C727A" w14:textId="77777777" w:rsidTr="00070CF3">
        <w:trPr>
          <w:tblHeader/>
        </w:trPr>
        <w:tc>
          <w:tcPr>
            <w:tcW w:w="4050" w:type="dxa"/>
          </w:tcPr>
          <w:p w14:paraId="25811833" w14:textId="77777777" w:rsidR="000256EB" w:rsidRPr="00653B41" w:rsidRDefault="000256EB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2430" w:type="dxa"/>
            <w:gridSpan w:val="3"/>
          </w:tcPr>
          <w:p w14:paraId="648A273B" w14:textId="72CB0071" w:rsidR="000256EB" w:rsidRPr="00653B41" w:rsidRDefault="00B45AFE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30</w:t>
            </w:r>
            <w:r w:rsidR="004433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332D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0256E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45AF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230FDFF2" w14:textId="77777777" w:rsidR="000256EB" w:rsidRPr="00F92902" w:rsidRDefault="000256EB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30F14C4" w14:textId="53F50EFA" w:rsidR="000256EB" w:rsidRPr="00F92902" w:rsidRDefault="00B45AFE" w:rsidP="00070C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45A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0256E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0256E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B45AF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Pr="00B45A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0256EB" w14:paraId="0D2CFD36" w14:textId="77777777" w:rsidTr="00070CF3">
        <w:tc>
          <w:tcPr>
            <w:tcW w:w="4050" w:type="dxa"/>
            <w:vAlign w:val="bottom"/>
          </w:tcPr>
          <w:p w14:paraId="60E092E7" w14:textId="77777777" w:rsidR="000256EB" w:rsidRPr="00692409" w:rsidRDefault="000256EB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653B41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27086EE" w14:textId="77777777" w:rsidR="000256EB" w:rsidRDefault="000256EB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1F51839" w14:textId="77777777" w:rsidR="000256EB" w:rsidRPr="00A91F0C" w:rsidRDefault="000256EB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3B41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42AF32A6" w14:textId="77777777" w:rsidR="000256EB" w:rsidRPr="00F92902" w:rsidRDefault="000256EB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36F261" w14:textId="77777777" w:rsidR="000256EB" w:rsidRPr="00244CD0" w:rsidRDefault="000256EB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14FD588B" w14:textId="77777777" w:rsidR="000256EB" w:rsidRPr="00F92902" w:rsidRDefault="000256EB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3A9626" w14:textId="77777777" w:rsidR="000256EB" w:rsidRDefault="000256EB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09F1EDA" w14:textId="77777777" w:rsidR="000256EB" w:rsidRPr="00A91F0C" w:rsidRDefault="000256EB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3B41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136F4C04" w14:textId="77777777" w:rsidR="000256EB" w:rsidRPr="00F92902" w:rsidRDefault="000256EB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C3FF7C" w14:textId="77777777" w:rsidR="000256EB" w:rsidRPr="00244CD0" w:rsidRDefault="000256EB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0256EB" w14:paraId="70C7654D" w14:textId="77777777" w:rsidTr="00070CF3">
        <w:tc>
          <w:tcPr>
            <w:tcW w:w="4050" w:type="dxa"/>
          </w:tcPr>
          <w:p w14:paraId="11FAA6D5" w14:textId="77777777" w:rsidR="000256EB" w:rsidRPr="00692409" w:rsidRDefault="000256EB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DF0548" w14:textId="77777777" w:rsidR="000256EB" w:rsidRPr="00A91F0C" w:rsidRDefault="000256EB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 w:rsidRPr="00A91F0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91F0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</w:t>
            </w:r>
            <w:r w:rsidRPr="00A91F0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1DA7513" w14:textId="77777777" w:rsidR="000256EB" w:rsidRPr="00F92902" w:rsidRDefault="000256EB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CA0C2E" w14:textId="77777777" w:rsidR="000256EB" w:rsidRPr="00244CD0" w:rsidRDefault="000256EB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4CD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664215FA" w14:textId="77777777" w:rsidR="000256EB" w:rsidRPr="00F92902" w:rsidRDefault="000256EB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520CC9" w14:textId="77777777" w:rsidR="000256EB" w:rsidRPr="00A91F0C" w:rsidRDefault="000256EB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 w:rsidRPr="00A91F0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91F0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</w:t>
            </w:r>
            <w:r w:rsidRPr="00A91F0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6C14340" w14:textId="77777777" w:rsidR="000256EB" w:rsidRPr="00F92902" w:rsidRDefault="000256EB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3DCBFD" w14:textId="77777777" w:rsidR="000256EB" w:rsidRPr="00244CD0" w:rsidRDefault="000256EB" w:rsidP="0007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4CD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1842" w14:paraId="51332DDB" w14:textId="77777777" w:rsidTr="00070CF3">
        <w:tc>
          <w:tcPr>
            <w:tcW w:w="4050" w:type="dxa"/>
          </w:tcPr>
          <w:p w14:paraId="7296682F" w14:textId="77777777" w:rsidR="00641842" w:rsidRDefault="00641842" w:rsidP="0064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 เนชั่น บรอดแคสติ้ง </w:t>
            </w:r>
            <w:r w:rsidRPr="00A91F0C">
              <w:rPr>
                <w:rFonts w:ascii="Angsana New" w:hAnsi="Angsana New"/>
                <w:sz w:val="30"/>
                <w:szCs w:val="30"/>
                <w:cs/>
              </w:rPr>
              <w:t xml:space="preserve">คอร์ปอเรชั่น จำกัด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3D5D32BA" w14:textId="0F27CFC3" w:rsidR="00641842" w:rsidRDefault="00641842" w:rsidP="0064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A91F0C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080" w:type="dxa"/>
          </w:tcPr>
          <w:p w14:paraId="055A19A0" w14:textId="77777777" w:rsidR="00641842" w:rsidRDefault="00641842" w:rsidP="0064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B6FCF1B" w14:textId="67E8CD83" w:rsidR="00641842" w:rsidRDefault="00B45AFE" w:rsidP="0064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382</w:t>
            </w:r>
            <w:r w:rsidR="00641842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553</w:t>
            </w:r>
          </w:p>
        </w:tc>
        <w:tc>
          <w:tcPr>
            <w:tcW w:w="270" w:type="dxa"/>
          </w:tcPr>
          <w:p w14:paraId="4B6907DD" w14:textId="77777777" w:rsidR="00641842" w:rsidRPr="003A5DF3" w:rsidRDefault="00641842" w:rsidP="0064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3D80C8" w14:textId="77777777" w:rsidR="00641842" w:rsidRDefault="00641842" w:rsidP="0064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14:paraId="175F86F3" w14:textId="32E8D3A1" w:rsidR="00641842" w:rsidRDefault="00B45AFE" w:rsidP="0064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294</w:t>
            </w:r>
            <w:r w:rsidR="00641842" w:rsidRPr="007E1DB7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270" w:type="dxa"/>
          </w:tcPr>
          <w:p w14:paraId="46C8CDB3" w14:textId="77777777" w:rsidR="00641842" w:rsidRPr="00F92902" w:rsidRDefault="00641842" w:rsidP="0064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6466A7" w14:textId="77777777" w:rsidR="00641842" w:rsidRPr="003A5DF3" w:rsidRDefault="00641842" w:rsidP="0064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</w:p>
          <w:p w14:paraId="2088396D" w14:textId="64DF38DC" w:rsidR="00641842" w:rsidRPr="003A5DF3" w:rsidRDefault="00B45AFE" w:rsidP="0064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  <w:r w:rsidRPr="00B45AFE">
              <w:rPr>
                <w:rFonts w:ascii="Angsana New" w:hAnsi="Angsana New" w:cs="Times New Roman"/>
                <w:sz w:val="30"/>
                <w:szCs w:val="30"/>
              </w:rPr>
              <w:t>382</w:t>
            </w:r>
            <w:r w:rsidR="00641842" w:rsidRPr="003A5DF3">
              <w:rPr>
                <w:rFonts w:ascii="Angsana New" w:hAnsi="Angsana New" w:cs="Times New Roman"/>
                <w:sz w:val="30"/>
                <w:szCs w:val="30"/>
              </w:rPr>
              <w:t>,</w:t>
            </w:r>
            <w:r w:rsidRPr="00B45AFE">
              <w:rPr>
                <w:rFonts w:ascii="Angsana New" w:hAnsi="Angsana New" w:cs="Times New Roman"/>
                <w:sz w:val="30"/>
                <w:szCs w:val="30"/>
              </w:rPr>
              <w:t>024</w:t>
            </w:r>
          </w:p>
        </w:tc>
        <w:tc>
          <w:tcPr>
            <w:tcW w:w="270" w:type="dxa"/>
          </w:tcPr>
          <w:p w14:paraId="250FC591" w14:textId="77777777" w:rsidR="00641842" w:rsidRPr="003A5DF3" w:rsidRDefault="00641842" w:rsidP="0064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4A2BB2" w14:textId="77777777" w:rsidR="00641842" w:rsidRDefault="00641842" w:rsidP="0064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91B23A4" w14:textId="3EDB6182" w:rsidR="00641842" w:rsidRDefault="00B45AFE" w:rsidP="0064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294</w:t>
            </w:r>
            <w:r w:rsidR="00641842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181</w:t>
            </w:r>
          </w:p>
        </w:tc>
      </w:tr>
      <w:tr w:rsidR="00641842" w14:paraId="713D1329" w14:textId="77777777" w:rsidTr="00641842">
        <w:tc>
          <w:tcPr>
            <w:tcW w:w="4050" w:type="dxa"/>
          </w:tcPr>
          <w:p w14:paraId="312966AB" w14:textId="765BE357" w:rsidR="00641842" w:rsidRPr="00641842" w:rsidRDefault="00641842" w:rsidP="0064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เอ็นบีซี เน็ก วิชั่น</w:t>
            </w:r>
            <w:r w:rsidRPr="00A91F0C">
              <w:rPr>
                <w:rFonts w:ascii="Angsana New" w:hAnsi="Angsana New"/>
                <w:sz w:val="30"/>
                <w:szCs w:val="30"/>
                <w:cs/>
              </w:rPr>
              <w:t xml:space="preserve"> จำกัด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722D1752" w14:textId="2DA0576A" w:rsidR="00641842" w:rsidRPr="00641842" w:rsidRDefault="00B45AFE" w:rsidP="0064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80</w:t>
            </w:r>
            <w:r w:rsidR="00641842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46E49ABA" w14:textId="77777777" w:rsidR="00641842" w:rsidRPr="003A5DF3" w:rsidRDefault="00641842" w:rsidP="0064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02B306" w14:textId="7616F26F" w:rsidR="00641842" w:rsidRPr="00641842" w:rsidRDefault="00641842" w:rsidP="0064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418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9ACC90" w14:textId="77777777" w:rsidR="00641842" w:rsidRPr="00641842" w:rsidRDefault="00641842" w:rsidP="0064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5F1CB5" w14:textId="7C77949D" w:rsidR="00641842" w:rsidRPr="003A5DF3" w:rsidRDefault="00641842" w:rsidP="0064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418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DD35B4" w14:textId="77777777" w:rsidR="00641842" w:rsidRPr="003A5DF3" w:rsidRDefault="00641842" w:rsidP="0064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C337B6" w14:textId="49691D6F" w:rsidR="00641842" w:rsidRPr="00E156F3" w:rsidRDefault="00641842" w:rsidP="0064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4184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1842" w:rsidRPr="004100F2" w14:paraId="43DDC485" w14:textId="77777777" w:rsidTr="00070CF3">
        <w:tc>
          <w:tcPr>
            <w:tcW w:w="4050" w:type="dxa"/>
          </w:tcPr>
          <w:p w14:paraId="4F150820" w14:textId="77777777" w:rsidR="00641842" w:rsidRPr="00244CD0" w:rsidRDefault="00641842" w:rsidP="0064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C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E593C1" w14:textId="64C24CAE" w:rsidR="00641842" w:rsidRPr="0090076D" w:rsidRDefault="00B45AFE" w:rsidP="0064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 w:rsidRPr="00B45AFE">
              <w:rPr>
                <w:rFonts w:ascii="Angsana New" w:hAnsi="Angsana New" w:cs="Cordia New"/>
                <w:b/>
                <w:bCs/>
                <w:sz w:val="30"/>
                <w:szCs w:val="30"/>
              </w:rPr>
              <w:t>462</w:t>
            </w:r>
            <w:r w:rsidR="00641842">
              <w:rPr>
                <w:rFonts w:ascii="Angsana New" w:hAnsi="Angsana New" w:cs="Cordi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 w:cs="Cordia New"/>
                <w:b/>
                <w:bCs/>
                <w:sz w:val="30"/>
                <w:szCs w:val="30"/>
              </w:rPr>
              <w:t>553</w:t>
            </w:r>
          </w:p>
        </w:tc>
        <w:tc>
          <w:tcPr>
            <w:tcW w:w="270" w:type="dxa"/>
          </w:tcPr>
          <w:p w14:paraId="2662550A" w14:textId="77777777" w:rsidR="00641842" w:rsidRPr="003A5DF3" w:rsidRDefault="00641842" w:rsidP="0064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653946" w14:textId="078B0A07" w:rsidR="00641842" w:rsidRPr="00E156F3" w:rsidRDefault="00B45AFE" w:rsidP="0064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294</w:t>
            </w:r>
            <w:r w:rsidR="00641842" w:rsidRPr="007E1DB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589</w:t>
            </w:r>
          </w:p>
        </w:tc>
        <w:tc>
          <w:tcPr>
            <w:tcW w:w="270" w:type="dxa"/>
          </w:tcPr>
          <w:p w14:paraId="375307B3" w14:textId="77777777" w:rsidR="00641842" w:rsidRPr="00DA2489" w:rsidRDefault="00641842" w:rsidP="0064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5B2CA2" w14:textId="53DF8B05" w:rsidR="00641842" w:rsidRPr="0090076D" w:rsidRDefault="00B45AFE" w:rsidP="0064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 w:rsidRPr="00B45AFE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382</w:t>
            </w:r>
            <w:r w:rsidR="00641842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024</w:t>
            </w:r>
          </w:p>
        </w:tc>
        <w:tc>
          <w:tcPr>
            <w:tcW w:w="270" w:type="dxa"/>
          </w:tcPr>
          <w:p w14:paraId="4FCBE4B8" w14:textId="77777777" w:rsidR="00641842" w:rsidRPr="003A5DF3" w:rsidRDefault="00641842" w:rsidP="0064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124494" w14:textId="5DF7E318" w:rsidR="00641842" w:rsidRPr="00E156F3" w:rsidRDefault="00B45AFE" w:rsidP="00641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294</w:t>
            </w:r>
            <w:r w:rsidR="0064184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181</w:t>
            </w:r>
          </w:p>
        </w:tc>
      </w:tr>
    </w:tbl>
    <w:p w14:paraId="2DC90B98" w14:textId="77777777" w:rsidR="000256EB" w:rsidRDefault="000256EB" w:rsidP="0002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14CE8191" w14:textId="62733AB3" w:rsidR="00644AB1" w:rsidRPr="00092350" w:rsidRDefault="000256EB" w:rsidP="00A86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eastAsia="x-none"/>
        </w:rPr>
      </w:pPr>
      <w:r w:rsidRPr="008927D3">
        <w:rPr>
          <w:rFonts w:ascii="Angsana New" w:hAnsi="Angsana New" w:hint="cs"/>
          <w:sz w:val="30"/>
          <w:szCs w:val="30"/>
          <w:cs/>
          <w:lang w:val="en-GB" w:eastAsia="x-none"/>
        </w:rPr>
        <w:t>นอกจากนี้</w:t>
      </w:r>
      <w:r w:rsidR="008927D3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  <w:r w:rsidR="00644AB1" w:rsidRPr="008927D3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บริษัทย่อยแห่งหนึ่งที่ถือเงินลงทุนในบริษัท </w:t>
      </w:r>
      <w:r w:rsidR="00644AB1" w:rsidRPr="008927D3">
        <w:rPr>
          <w:rFonts w:ascii="Angsana New" w:hAnsi="Angsana New"/>
          <w:sz w:val="30"/>
          <w:szCs w:val="30"/>
          <w:cs/>
        </w:rPr>
        <w:t>เอ็นบีซี เน็กซ์ วิชั่น จำกัด</w:t>
      </w:r>
      <w:r w:rsidR="00644AB1" w:rsidRPr="008927D3">
        <w:rPr>
          <w:rFonts w:ascii="Angsana New" w:hAnsi="Angsana New" w:hint="cs"/>
          <w:sz w:val="30"/>
          <w:szCs w:val="30"/>
          <w:cs/>
        </w:rPr>
        <w:t xml:space="preserve"> </w:t>
      </w:r>
      <w:r w:rsidR="00644AB1" w:rsidRPr="008927D3">
        <w:rPr>
          <w:rFonts w:ascii="Angsana New" w:hAnsi="Angsana New"/>
          <w:sz w:val="30"/>
          <w:szCs w:val="30"/>
          <w:cs/>
          <w:lang w:val="en-GB" w:eastAsia="x-none"/>
        </w:rPr>
        <w:t>ได้นำเงินลงทุนในบริษัท</w:t>
      </w:r>
      <w:r w:rsidR="00644AB1" w:rsidRPr="008927D3">
        <w:rPr>
          <w:rFonts w:ascii="Angsana New" w:hAnsi="Angsana New"/>
          <w:sz w:val="30"/>
          <w:szCs w:val="30"/>
        </w:rPr>
        <w:t xml:space="preserve"> </w:t>
      </w:r>
      <w:r w:rsidR="00644AB1" w:rsidRPr="008927D3">
        <w:rPr>
          <w:rFonts w:ascii="Angsana New" w:hAnsi="Angsana New"/>
          <w:sz w:val="30"/>
          <w:szCs w:val="30"/>
          <w:cs/>
        </w:rPr>
        <w:t>เอ็นบีซี เน็กซ์ วิชั่น จำกัด</w:t>
      </w:r>
      <w:r w:rsidR="00644AB1" w:rsidRPr="00644AB1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B45AFE" w:rsidRPr="00B45AFE">
        <w:rPr>
          <w:rFonts w:ascii="Angsana New" w:hAnsi="Angsana New"/>
          <w:sz w:val="30"/>
          <w:szCs w:val="30"/>
        </w:rPr>
        <w:t>79</w:t>
      </w:r>
      <w:r w:rsidR="00456FE4">
        <w:rPr>
          <w:rFonts w:ascii="Angsana New" w:hAnsi="Angsana New"/>
          <w:sz w:val="30"/>
          <w:szCs w:val="30"/>
        </w:rPr>
        <w:t>,</w:t>
      </w:r>
      <w:r w:rsidR="00B45AFE" w:rsidRPr="00B45AFE">
        <w:rPr>
          <w:rFonts w:ascii="Angsana New" w:hAnsi="Angsana New"/>
          <w:sz w:val="30"/>
          <w:szCs w:val="30"/>
        </w:rPr>
        <w:t>999</w:t>
      </w:r>
      <w:r w:rsidR="00456FE4">
        <w:rPr>
          <w:rFonts w:ascii="Angsana New" w:hAnsi="Angsana New"/>
          <w:sz w:val="30"/>
          <w:szCs w:val="30"/>
        </w:rPr>
        <w:t>,</w:t>
      </w:r>
      <w:r w:rsidR="00B45AFE" w:rsidRPr="00B45AFE">
        <w:rPr>
          <w:rFonts w:ascii="Angsana New" w:hAnsi="Angsana New"/>
          <w:sz w:val="30"/>
          <w:szCs w:val="30"/>
        </w:rPr>
        <w:t>997</w:t>
      </w:r>
      <w:r w:rsidR="00644AB1" w:rsidRPr="00644AB1">
        <w:rPr>
          <w:rFonts w:ascii="Angsana New" w:hAnsi="Angsana New"/>
          <w:sz w:val="30"/>
          <w:szCs w:val="30"/>
        </w:rPr>
        <w:t xml:space="preserve"> </w:t>
      </w:r>
      <w:r w:rsidR="00644AB1" w:rsidRPr="00644AB1">
        <w:rPr>
          <w:rFonts w:ascii="Angsana New" w:hAnsi="Angsana New" w:hint="cs"/>
          <w:sz w:val="30"/>
          <w:szCs w:val="30"/>
          <w:cs/>
        </w:rPr>
        <w:t xml:space="preserve">หุ้น </w:t>
      </w:r>
      <w:r w:rsidR="00644AB1" w:rsidRPr="00644AB1">
        <w:rPr>
          <w:rFonts w:ascii="Angsana New" w:hAnsi="Angsana New"/>
          <w:sz w:val="30"/>
          <w:szCs w:val="30"/>
          <w:cs/>
          <w:lang w:val="en-GB" w:eastAsia="x-none"/>
        </w:rPr>
        <w:t>ไปจำนำเพื่อเป็นหลักทรัพย์ค้ำประกันเงินกู้ยืมระยะ</w:t>
      </w:r>
      <w:r w:rsidR="00C26200">
        <w:rPr>
          <w:rFonts w:ascii="Angsana New" w:hAnsi="Angsana New" w:hint="cs"/>
          <w:sz w:val="30"/>
          <w:szCs w:val="30"/>
          <w:cs/>
          <w:lang w:val="en-GB" w:eastAsia="x-none"/>
        </w:rPr>
        <w:t>ยาว</w:t>
      </w:r>
      <w:r w:rsidR="00456FE4">
        <w:rPr>
          <w:rFonts w:ascii="Angsana New" w:hAnsi="Angsana New" w:hint="cs"/>
          <w:sz w:val="30"/>
          <w:szCs w:val="30"/>
          <w:cs/>
          <w:lang w:val="en-GB" w:eastAsia="x-none"/>
        </w:rPr>
        <w:t>จาก</w:t>
      </w:r>
      <w:r w:rsidR="00456FE4" w:rsidRPr="00644AB1">
        <w:rPr>
          <w:rFonts w:ascii="Angsana New" w:hAnsi="Angsana New" w:hint="cs"/>
          <w:sz w:val="30"/>
          <w:szCs w:val="30"/>
          <w:cs/>
          <w:lang w:val="en-GB" w:eastAsia="x-none"/>
        </w:rPr>
        <w:t>สถาบันการเงิน</w:t>
      </w:r>
      <w:r w:rsidR="00456FE4">
        <w:rPr>
          <w:rFonts w:ascii="Angsana New" w:hAnsi="Angsana New" w:hint="cs"/>
          <w:sz w:val="30"/>
          <w:szCs w:val="30"/>
          <w:cs/>
          <w:lang w:val="en-GB" w:eastAsia="x-none"/>
        </w:rPr>
        <w:t>แห่งหนึ่งของบริษัทย่อยดังกล่าว</w:t>
      </w:r>
    </w:p>
    <w:p w14:paraId="514D45C2" w14:textId="77777777" w:rsidR="00277D8B" w:rsidRDefault="00277D8B" w:rsidP="0002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C79F227" w14:textId="77777777" w:rsidR="00277D8B" w:rsidRPr="00621170" w:rsidRDefault="00277D8B" w:rsidP="00277D8B">
      <w:pPr>
        <w:pStyle w:val="NFSTopic"/>
        <w:numPr>
          <w:ilvl w:val="0"/>
          <w:numId w:val="29"/>
        </w:numPr>
        <w:tabs>
          <w:tab w:val="clear" w:pos="540"/>
          <w:tab w:val="clear" w:pos="567"/>
          <w:tab w:val="left" w:pos="531"/>
        </w:tabs>
        <w:ind w:hanging="1440"/>
        <w:rPr>
          <w:cs/>
        </w:rPr>
      </w:pPr>
      <w:r>
        <w:rPr>
          <w:rFonts w:hint="cs"/>
          <w:cs/>
          <w:lang w:val="en-US"/>
        </w:rPr>
        <w:t>ที่ดิน อาคารและอุปกรณ์</w:t>
      </w:r>
    </w:p>
    <w:p w14:paraId="0D4B915F" w14:textId="77777777" w:rsidR="00277D8B" w:rsidRDefault="00277D8B" w:rsidP="00277D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27149CC4" w14:textId="15D1A67C" w:rsidR="00277D8B" w:rsidRPr="004A1CF8" w:rsidRDefault="00277D8B" w:rsidP="00277D8B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B45AFE" w:rsidRPr="00B45AFE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B45AFE" w:rsidRPr="00B45AFE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34601A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B45AFE" w:rsidRPr="00B45AFE">
        <w:rPr>
          <w:rFonts w:ascii="Angsana New" w:hAnsi="Angsana New"/>
          <w:sz w:val="30"/>
          <w:szCs w:val="30"/>
        </w:rPr>
        <w:t>25</w:t>
      </w:r>
      <w:r w:rsidR="0078276C">
        <w:rPr>
          <w:rFonts w:ascii="Angsana New" w:hAnsi="Angsana New"/>
          <w:sz w:val="30"/>
          <w:szCs w:val="30"/>
        </w:rPr>
        <w:t xml:space="preserve"> </w:t>
      </w:r>
      <w:r w:rsidR="0078276C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B45AFE" w:rsidRPr="00B45AFE">
        <w:rPr>
          <w:rFonts w:ascii="Angsana New" w:hAnsi="Angsana New"/>
          <w:sz w:val="30"/>
          <w:szCs w:val="30"/>
        </w:rPr>
        <w:t>2562</w:t>
      </w:r>
      <w:r w:rsidR="0078276C" w:rsidRPr="004A1CF8">
        <w:rPr>
          <w:rFonts w:ascii="Angsana New" w:hAnsi="Angsana New"/>
          <w:sz w:val="30"/>
          <w:szCs w:val="30"/>
          <w:cs/>
        </w:rPr>
        <w:t xml:space="preserve"> </w:t>
      </w:r>
      <w:r w:rsidR="0078276C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 xml:space="preserve">จำหน่ายที่ดินและสิ่งปลูกสร้างของบริษัทในราคา </w:t>
      </w:r>
      <w:r w:rsidR="00AC0DC9">
        <w:rPr>
          <w:rFonts w:ascii="Angsana New" w:hAnsi="Angsana New"/>
          <w:sz w:val="30"/>
          <w:szCs w:val="30"/>
        </w:rPr>
        <w:br/>
      </w:r>
      <w:r w:rsidR="00B45AFE" w:rsidRPr="00B45AFE">
        <w:rPr>
          <w:rFonts w:ascii="Angsana New" w:hAnsi="Angsana New" w:hint="cs"/>
          <w:sz w:val="30"/>
          <w:szCs w:val="30"/>
        </w:rPr>
        <w:t>12</w:t>
      </w:r>
      <w:r w:rsidR="0078276C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B45AFE" w:rsidRPr="00B45AFE">
        <w:rPr>
          <w:rFonts w:ascii="Angsana New" w:hAnsi="Angsana New" w:hint="cs"/>
          <w:sz w:val="30"/>
          <w:szCs w:val="30"/>
        </w:rPr>
        <w:t>235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78276C">
        <w:rPr>
          <w:rFonts w:ascii="Angsana New" w:hAnsi="Angsana New" w:hint="cs"/>
          <w:sz w:val="30"/>
          <w:szCs w:val="30"/>
          <w:cs/>
        </w:rPr>
        <w:t>ตาม</w:t>
      </w:r>
      <w:r w:rsidR="0034601A">
        <w:rPr>
          <w:rFonts w:ascii="Angsana New" w:hAnsi="Angsana New" w:hint="cs"/>
          <w:sz w:val="30"/>
          <w:szCs w:val="30"/>
          <w:cs/>
        </w:rPr>
        <w:t>ลำดับ</w:t>
      </w:r>
    </w:p>
    <w:p w14:paraId="5CCEC7F8" w14:textId="77777777" w:rsidR="00277D8B" w:rsidRPr="002E0AB0" w:rsidRDefault="00277D8B" w:rsidP="0002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277D8B" w:rsidRPr="002E0AB0" w:rsidSect="001F4130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03DA5ADA" w14:textId="77777777" w:rsidR="008F31B5" w:rsidRPr="00621170" w:rsidRDefault="008F31B5" w:rsidP="007768AA">
      <w:pPr>
        <w:pStyle w:val="NFSTopic"/>
        <w:numPr>
          <w:ilvl w:val="0"/>
          <w:numId w:val="29"/>
        </w:numPr>
        <w:tabs>
          <w:tab w:val="clear" w:pos="540"/>
          <w:tab w:val="clear" w:pos="567"/>
          <w:tab w:val="left" w:pos="531"/>
        </w:tabs>
        <w:ind w:hanging="1440"/>
        <w:rPr>
          <w:cs/>
        </w:rPr>
      </w:pPr>
      <w:r w:rsidRPr="00DF5AAB">
        <w:rPr>
          <w:cs/>
        </w:rPr>
        <w:t>ใบอนุญาตให้ใช้คลื่นความถี่และประกอบกิจการโทรทัศน์</w:t>
      </w:r>
    </w:p>
    <w:p w14:paraId="6ADC03EE" w14:textId="77777777" w:rsidR="00F6236E" w:rsidRPr="00FE2D9C" w:rsidRDefault="00F6236E" w:rsidP="001A0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p w14:paraId="158FBE25" w14:textId="77777777" w:rsidR="00FE2D9C" w:rsidRPr="00FE2D9C" w:rsidRDefault="00FE2D9C" w:rsidP="00FE2D9C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FE2D9C">
        <w:rPr>
          <w:rFonts w:ascii="Angsana New" w:hAnsi="Angsana New" w:hint="cs"/>
          <w:i/>
          <w:iCs/>
          <w:sz w:val="30"/>
          <w:szCs w:val="30"/>
          <w:cs/>
        </w:rPr>
        <w:t xml:space="preserve">คำสั่งคณะรักษาความสงบแห่งชาติ เรื่อง </w:t>
      </w:r>
      <w:r w:rsidRPr="00FE2D9C">
        <w:rPr>
          <w:rFonts w:ascii="Angsana New" w:hAnsi="Angsana New"/>
          <w:i/>
          <w:iCs/>
          <w:sz w:val="30"/>
          <w:szCs w:val="30"/>
          <w:cs/>
        </w:rPr>
        <w:t>มาตรการแก้ไขปัญหาการประกอบกิจการโทรทัศน์และกิจการ</w:t>
      </w:r>
      <w:r w:rsidRPr="0084634D">
        <w:rPr>
          <w:rFonts w:ascii="Angsana New" w:hAnsi="Angsana New"/>
          <w:i/>
          <w:iCs/>
          <w:sz w:val="30"/>
          <w:szCs w:val="30"/>
          <w:cs/>
        </w:rPr>
        <w:t>โทรคมนาคม</w:t>
      </w:r>
    </w:p>
    <w:p w14:paraId="467E4E82" w14:textId="77777777" w:rsidR="00FE2D9C" w:rsidRPr="00B53DD6" w:rsidRDefault="00FE2D9C" w:rsidP="00FA4E5C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563A7B46" w14:textId="77777777" w:rsidR="00D21CA4" w:rsidRDefault="00FA4E5C" w:rsidP="00D21CA4">
      <w:pPr>
        <w:tabs>
          <w:tab w:val="clear" w:pos="227"/>
          <w:tab w:val="clear" w:pos="454"/>
          <w:tab w:val="left" w:pos="540"/>
        </w:tabs>
        <w:ind w:left="927"/>
        <w:jc w:val="thaiDistribute"/>
        <w:rPr>
          <w:rFonts w:ascii="Angsana New" w:hAnsi="Angsana New"/>
          <w:sz w:val="30"/>
          <w:szCs w:val="30"/>
        </w:rPr>
      </w:pPr>
      <w:r w:rsidRPr="004A1CF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B45AFE" w:rsidRPr="00B45AFE">
        <w:rPr>
          <w:rFonts w:ascii="Angsana New" w:hAnsi="Angsana New"/>
          <w:sz w:val="30"/>
          <w:szCs w:val="30"/>
        </w:rPr>
        <w:t>11</w:t>
      </w:r>
      <w:r w:rsidRPr="004A1CF8">
        <w:rPr>
          <w:rFonts w:ascii="Angsana New" w:hAnsi="Angsana New"/>
          <w:sz w:val="30"/>
          <w:szCs w:val="30"/>
          <w:cs/>
        </w:rPr>
        <w:t xml:space="preserve"> เมษายน </w:t>
      </w:r>
      <w:r w:rsidR="00B45AFE" w:rsidRPr="00B45AFE">
        <w:rPr>
          <w:rFonts w:ascii="Angsana New" w:hAnsi="Angsana New"/>
          <w:sz w:val="30"/>
          <w:szCs w:val="30"/>
        </w:rPr>
        <w:t>2562</w:t>
      </w:r>
      <w:r w:rsidRPr="004A1CF8">
        <w:rPr>
          <w:rFonts w:ascii="Angsana New" w:hAnsi="Angsana New"/>
          <w:sz w:val="30"/>
          <w:szCs w:val="30"/>
          <w:cs/>
        </w:rPr>
        <w:t xml:space="preserve"> คณะรักษาความสงบแห่งชาติ (“คสช.”) ออกคำสั่งที่ </w:t>
      </w:r>
      <w:r w:rsidR="00B45AFE" w:rsidRPr="00B45AFE">
        <w:rPr>
          <w:rFonts w:ascii="Angsana New" w:hAnsi="Angsana New"/>
          <w:sz w:val="30"/>
          <w:szCs w:val="30"/>
        </w:rPr>
        <w:t>4</w:t>
      </w:r>
      <w:r w:rsidRPr="004A1CF8">
        <w:rPr>
          <w:rFonts w:ascii="Angsana New" w:hAnsi="Angsana New"/>
          <w:sz w:val="30"/>
          <w:szCs w:val="30"/>
        </w:rPr>
        <w:t>/</w:t>
      </w:r>
      <w:r w:rsidR="00B45AFE" w:rsidRPr="00B45AFE">
        <w:rPr>
          <w:rFonts w:ascii="Angsana New" w:hAnsi="Angsana New"/>
          <w:sz w:val="30"/>
          <w:szCs w:val="30"/>
        </w:rPr>
        <w:t>2562</w:t>
      </w:r>
      <w:r w:rsidRPr="004A1CF8">
        <w:rPr>
          <w:rFonts w:ascii="Angsana New" w:hAnsi="Angsana New"/>
          <w:sz w:val="30"/>
          <w:szCs w:val="30"/>
          <w:cs/>
        </w:rPr>
        <w:t xml:space="preserve"> เรื่อง มาตรการแก้ไขปัญหาการประกอบกิจการโทรทัศน์และกิจการโทรคมนาคม โดย</w:t>
      </w:r>
      <w:r w:rsidR="00CA6ABE">
        <w:rPr>
          <w:rFonts w:ascii="Angsana New" w:hAnsi="Angsana New" w:hint="cs"/>
          <w:sz w:val="30"/>
          <w:szCs w:val="30"/>
          <w:cs/>
        </w:rPr>
        <w:t xml:space="preserve">มีสาระสำคํญดังนี้ </w:t>
      </w:r>
    </w:p>
    <w:p w14:paraId="11D8D85A" w14:textId="77777777" w:rsidR="00D21CA4" w:rsidRDefault="00D21CA4" w:rsidP="00D21CA4">
      <w:pPr>
        <w:tabs>
          <w:tab w:val="clear" w:pos="227"/>
          <w:tab w:val="clear" w:pos="454"/>
          <w:tab w:val="left" w:pos="540"/>
        </w:tabs>
        <w:ind w:left="927"/>
        <w:jc w:val="thaiDistribute"/>
        <w:rPr>
          <w:rFonts w:ascii="Angsana New" w:hAnsi="Angsana New"/>
          <w:sz w:val="30"/>
          <w:szCs w:val="30"/>
        </w:rPr>
      </w:pPr>
    </w:p>
    <w:p w14:paraId="3879D9E6" w14:textId="77777777" w:rsidR="00D21CA4" w:rsidRDefault="00FA4E5C" w:rsidP="00D21CA4">
      <w:pPr>
        <w:pStyle w:val="ListParagraph"/>
        <w:numPr>
          <w:ilvl w:val="0"/>
          <w:numId w:val="27"/>
        </w:numPr>
        <w:spacing w:after="120" w:line="380" w:lineRule="exact"/>
        <w:jc w:val="thaiDistribute"/>
        <w:rPr>
          <w:rFonts w:ascii="Angsana New" w:hAnsi="Angsana New"/>
          <w:sz w:val="30"/>
          <w:szCs w:val="30"/>
        </w:rPr>
      </w:pPr>
      <w:r w:rsidRPr="00D21CA4">
        <w:rPr>
          <w:rFonts w:ascii="Angsana New" w:hAnsi="Angsana New"/>
          <w:sz w:val="30"/>
          <w:szCs w:val="30"/>
          <w:cs/>
        </w:rPr>
        <w:t>ได้รับยกเว้นค่าธรรมเนียมใบอนุญาตให้ใช้คลื่นความถี่ที่ต้องชำระงวดสุดท้ายของราคาขั้นต่ำหรือราคาเริ่มต้น และสองงวดสุดท้ายของราคาที่เกินกว่าราคาขั้นต่ำหรือราคาเริ่มต้นตามประกาศ</w:t>
      </w:r>
      <w:r w:rsidR="00CA6ABE" w:rsidRPr="00D21CA4">
        <w:rPr>
          <w:rFonts w:ascii="Angsana New" w:hAnsi="Angsana New" w:hint="cs"/>
          <w:sz w:val="30"/>
          <w:szCs w:val="30"/>
          <w:cs/>
        </w:rPr>
        <w:t xml:space="preserve"> นอกจากนี้ ตาม</w:t>
      </w:r>
      <w:r w:rsidR="00CA6ABE" w:rsidRPr="00D21CA4">
        <w:rPr>
          <w:rFonts w:ascii="Angsana New" w:hAnsi="Angsana New"/>
          <w:sz w:val="30"/>
          <w:szCs w:val="30"/>
          <w:cs/>
        </w:rPr>
        <w:t>คำสั่ง</w:t>
      </w:r>
      <w:r w:rsidR="00CA6ABE" w:rsidRPr="00D21CA4">
        <w:rPr>
          <w:rFonts w:ascii="Angsana New" w:hAnsi="Angsana New" w:hint="cs"/>
          <w:sz w:val="30"/>
          <w:szCs w:val="30"/>
          <w:cs/>
        </w:rPr>
        <w:t xml:space="preserve"> คสช</w:t>
      </w:r>
      <w:r w:rsidR="00CA6ABE" w:rsidRPr="00D21CA4">
        <w:rPr>
          <w:rFonts w:ascii="Angsana New" w:hAnsi="Angsana New"/>
          <w:sz w:val="30"/>
          <w:szCs w:val="30"/>
        </w:rPr>
        <w:t xml:space="preserve">. </w:t>
      </w:r>
      <w:r w:rsidR="00CA6ABE" w:rsidRPr="00D21CA4">
        <w:rPr>
          <w:rFonts w:ascii="Angsana New" w:hAnsi="Angsana New"/>
          <w:sz w:val="30"/>
          <w:szCs w:val="30"/>
          <w:cs/>
        </w:rPr>
        <w:t xml:space="preserve">ที่ </w:t>
      </w:r>
      <w:r w:rsidR="00CA6ABE" w:rsidRPr="00D21CA4">
        <w:rPr>
          <w:rFonts w:ascii="Angsana New" w:hAnsi="Angsana New"/>
          <w:sz w:val="30"/>
          <w:szCs w:val="30"/>
        </w:rPr>
        <w:t xml:space="preserve">4/2562 </w:t>
      </w:r>
      <w:r w:rsidR="00CA6ABE" w:rsidRPr="00D21CA4">
        <w:rPr>
          <w:rFonts w:ascii="Angsana New" w:hAnsi="Angsana New" w:hint="cs"/>
          <w:sz w:val="30"/>
          <w:szCs w:val="30"/>
          <w:cs/>
        </w:rPr>
        <w:t>ระบุว่าให้ผู้รับ</w:t>
      </w:r>
      <w:r w:rsidRPr="00D21CA4">
        <w:rPr>
          <w:rFonts w:ascii="Angsana New" w:hAnsi="Angsana New"/>
          <w:sz w:val="30"/>
          <w:szCs w:val="30"/>
          <w:cs/>
        </w:rPr>
        <w:t>ใบอนุญาตชำระค่าธรรมเนียมดังกล่าว</w:t>
      </w:r>
      <w:r w:rsidR="00CA6ABE" w:rsidRPr="00D21CA4">
        <w:rPr>
          <w:rFonts w:ascii="Angsana New" w:hAnsi="Angsana New" w:hint="cs"/>
          <w:sz w:val="30"/>
          <w:szCs w:val="30"/>
          <w:cs/>
        </w:rPr>
        <w:t>ที่เหลือ</w:t>
      </w:r>
      <w:r w:rsidRPr="00D21CA4">
        <w:rPr>
          <w:rFonts w:ascii="Angsana New" w:hAnsi="Angsana New"/>
          <w:sz w:val="30"/>
          <w:szCs w:val="30"/>
          <w:cs/>
        </w:rPr>
        <w:t xml:space="preserve">ให้ครบถ้วนภายใน </w:t>
      </w:r>
      <w:r w:rsidR="00B45AFE" w:rsidRPr="00D21CA4">
        <w:rPr>
          <w:rFonts w:ascii="Angsana New" w:hAnsi="Angsana New"/>
          <w:sz w:val="30"/>
          <w:szCs w:val="30"/>
        </w:rPr>
        <w:t>120</w:t>
      </w:r>
      <w:r w:rsidRPr="00D21CA4">
        <w:rPr>
          <w:rFonts w:ascii="Angsana New" w:hAnsi="Angsana New"/>
          <w:sz w:val="30"/>
          <w:szCs w:val="30"/>
          <w:cs/>
        </w:rPr>
        <w:t xml:space="preserve"> วันนับแต่วันที่คำสั่งนี้มีผลบังคับ</w:t>
      </w:r>
      <w:r w:rsidR="00CA6ABE" w:rsidRPr="00D21CA4">
        <w:rPr>
          <w:rFonts w:ascii="Angsana New" w:hAnsi="Angsana New"/>
          <w:sz w:val="30"/>
          <w:szCs w:val="30"/>
          <w:cs/>
        </w:rPr>
        <w:t>ใช้</w:t>
      </w:r>
      <w:r w:rsidR="00665920" w:rsidRPr="00D21CA4">
        <w:rPr>
          <w:rFonts w:ascii="Angsana New" w:hAnsi="Angsana New" w:hint="cs"/>
          <w:sz w:val="30"/>
          <w:szCs w:val="30"/>
          <w:cs/>
        </w:rPr>
        <w:t xml:space="preserve"> </w:t>
      </w:r>
      <w:r w:rsidR="00665920" w:rsidRPr="00D21CA4">
        <w:rPr>
          <w:rFonts w:ascii="Angsana New" w:hAnsi="Angsana New"/>
          <w:sz w:val="30"/>
          <w:szCs w:val="30"/>
          <w:cs/>
        </w:rPr>
        <w:t xml:space="preserve">ต่อมา เมื่อวันที่ </w:t>
      </w:r>
      <w:r w:rsidR="00665920" w:rsidRPr="00D21CA4">
        <w:rPr>
          <w:rFonts w:ascii="Angsana New" w:hAnsi="Angsana New"/>
          <w:sz w:val="30"/>
          <w:szCs w:val="30"/>
        </w:rPr>
        <w:t xml:space="preserve">17 </w:t>
      </w:r>
      <w:r w:rsidR="00665920" w:rsidRPr="00D21CA4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665920" w:rsidRPr="00D21CA4">
        <w:rPr>
          <w:rFonts w:ascii="Angsana New" w:hAnsi="Angsana New"/>
          <w:sz w:val="30"/>
          <w:szCs w:val="30"/>
        </w:rPr>
        <w:t xml:space="preserve">2562 </w:t>
      </w:r>
      <w:r w:rsidR="00665920" w:rsidRPr="00D21CA4">
        <w:rPr>
          <w:rFonts w:ascii="Angsana New" w:hAnsi="Angsana New"/>
          <w:sz w:val="30"/>
          <w:szCs w:val="30"/>
          <w:cs/>
        </w:rPr>
        <w:t>บริษัทย่อย</w:t>
      </w:r>
      <w:r w:rsidR="00665920" w:rsidRPr="00D21CA4">
        <w:rPr>
          <w:rFonts w:ascii="Angsana New" w:hAnsi="Angsana New" w:hint="cs"/>
          <w:sz w:val="30"/>
          <w:szCs w:val="30"/>
          <w:cs/>
        </w:rPr>
        <w:t>ทางอ้อม</w:t>
      </w:r>
      <w:r w:rsidR="00665920" w:rsidRPr="00D21CA4">
        <w:rPr>
          <w:rFonts w:ascii="Angsana New" w:hAnsi="Angsana New"/>
          <w:sz w:val="30"/>
          <w:szCs w:val="30"/>
          <w:cs/>
        </w:rPr>
        <w:t>ได้รับหนังสือจาก</w:t>
      </w:r>
      <w:r w:rsidR="00665920" w:rsidRPr="00D21CA4">
        <w:rPr>
          <w:rFonts w:ascii="Angsana New" w:hAnsi="Angsana New" w:hint="cs"/>
          <w:sz w:val="30"/>
          <w:szCs w:val="30"/>
          <w:cs/>
        </w:rPr>
        <w:t>สำนักงานคณะกรรมการกิจการกระจายเสียง กิจการโทรทัศน์และกิจการโทรคมนาคมแห่งชาติ (</w:t>
      </w:r>
      <w:r w:rsidR="00665920" w:rsidRPr="00D21CA4">
        <w:rPr>
          <w:rFonts w:ascii="Angsana New" w:hAnsi="Angsana New"/>
          <w:sz w:val="30"/>
          <w:szCs w:val="30"/>
        </w:rPr>
        <w:t>“</w:t>
      </w:r>
      <w:proofErr w:type="spellStart"/>
      <w:r w:rsidR="00665920" w:rsidRPr="00D21CA4">
        <w:rPr>
          <w:rFonts w:ascii="Angsana New" w:hAnsi="Angsana New"/>
          <w:sz w:val="30"/>
          <w:szCs w:val="30"/>
          <w:cs/>
        </w:rPr>
        <w:t>สำนักงาน</w:t>
      </w:r>
      <w:proofErr w:type="spellEnd"/>
      <w:r w:rsidR="00665920" w:rsidRPr="00D21CA4">
        <w:rPr>
          <w:rFonts w:ascii="Angsana New" w:hAnsi="Angsana New"/>
          <w:sz w:val="30"/>
          <w:szCs w:val="30"/>
          <w:cs/>
        </w:rPr>
        <w:t xml:space="preserve"> กสทช.</w:t>
      </w:r>
      <w:r w:rsidR="00665920" w:rsidRPr="00D21CA4">
        <w:rPr>
          <w:rFonts w:ascii="Angsana New" w:hAnsi="Angsana New"/>
          <w:sz w:val="30"/>
          <w:szCs w:val="30"/>
        </w:rPr>
        <w:t>”</w:t>
      </w:r>
      <w:r w:rsidR="00665920" w:rsidRPr="00D21CA4">
        <w:rPr>
          <w:rFonts w:ascii="Angsana New" w:hAnsi="Angsana New" w:hint="cs"/>
          <w:sz w:val="30"/>
          <w:szCs w:val="30"/>
          <w:cs/>
        </w:rPr>
        <w:t>)</w:t>
      </w:r>
      <w:r w:rsidR="00665920" w:rsidRPr="00D21CA4">
        <w:rPr>
          <w:rFonts w:ascii="Angsana New" w:hAnsi="Angsana New"/>
          <w:sz w:val="30"/>
          <w:szCs w:val="30"/>
          <w:cs/>
        </w:rPr>
        <w:t xml:space="preserve"> แจ้งให้บริษัทย่อยดังกล่าวจ่ายชำระเงินค่าธรรมเนียมที่เหลือภายในวันที่ </w:t>
      </w:r>
      <w:r w:rsidR="00665920" w:rsidRPr="00D21CA4">
        <w:rPr>
          <w:rFonts w:ascii="Angsana New" w:hAnsi="Angsana New"/>
          <w:sz w:val="30"/>
          <w:szCs w:val="30"/>
        </w:rPr>
        <w:t xml:space="preserve">8 </w:t>
      </w:r>
      <w:r w:rsidR="00665920" w:rsidRPr="00D21CA4">
        <w:rPr>
          <w:rFonts w:ascii="Angsana New" w:hAnsi="Angsana New"/>
          <w:sz w:val="30"/>
          <w:szCs w:val="30"/>
          <w:cs/>
        </w:rPr>
        <w:t xml:space="preserve">สิงหาคม </w:t>
      </w:r>
      <w:r w:rsidR="00665920" w:rsidRPr="00D21CA4">
        <w:rPr>
          <w:rFonts w:ascii="Angsana New" w:hAnsi="Angsana New"/>
          <w:sz w:val="30"/>
          <w:szCs w:val="30"/>
        </w:rPr>
        <w:t xml:space="preserve">2562 </w:t>
      </w:r>
      <w:r w:rsidR="00665920" w:rsidRPr="00D21CA4">
        <w:rPr>
          <w:rFonts w:ascii="Angsana New" w:hAnsi="Angsana New"/>
          <w:sz w:val="30"/>
          <w:szCs w:val="30"/>
          <w:cs/>
        </w:rPr>
        <w:t xml:space="preserve">โดยหากไม่ชำระค่าธรรมเนียมใบอนุญาตภายในระยะเวลาที่กำหนดให้ชำระดอกเบี้ยในอัตราร้อยละ </w:t>
      </w:r>
      <w:r w:rsidR="00665920" w:rsidRPr="00D21CA4">
        <w:rPr>
          <w:rFonts w:ascii="Angsana New" w:hAnsi="Angsana New"/>
          <w:sz w:val="30"/>
          <w:szCs w:val="30"/>
        </w:rPr>
        <w:t xml:space="preserve">7.5 </w:t>
      </w:r>
      <w:r w:rsidR="00665920" w:rsidRPr="00D21CA4">
        <w:rPr>
          <w:rFonts w:ascii="Angsana New" w:hAnsi="Angsana New"/>
          <w:sz w:val="30"/>
          <w:szCs w:val="30"/>
          <w:cs/>
        </w:rPr>
        <w:t xml:space="preserve">ต่อปี แต่จะต้องไม่เกินวันที่ </w:t>
      </w:r>
      <w:r w:rsidR="00665920" w:rsidRPr="00D21CA4">
        <w:rPr>
          <w:rFonts w:ascii="Angsana New" w:hAnsi="Angsana New"/>
          <w:sz w:val="30"/>
          <w:szCs w:val="30"/>
        </w:rPr>
        <w:t xml:space="preserve">23 </w:t>
      </w:r>
      <w:r w:rsidR="00665920" w:rsidRPr="00D21CA4">
        <w:rPr>
          <w:rFonts w:ascii="Angsana New" w:hAnsi="Angsana New"/>
          <w:sz w:val="30"/>
          <w:szCs w:val="30"/>
          <w:cs/>
        </w:rPr>
        <w:t xml:space="preserve">พฤษภาคม </w:t>
      </w:r>
      <w:r w:rsidR="00665920" w:rsidRPr="00D21CA4">
        <w:rPr>
          <w:rFonts w:ascii="Angsana New" w:hAnsi="Angsana New"/>
          <w:sz w:val="30"/>
          <w:szCs w:val="30"/>
        </w:rPr>
        <w:t>2564</w:t>
      </w:r>
    </w:p>
    <w:p w14:paraId="333BB8FF" w14:textId="77777777" w:rsidR="00D21CA4" w:rsidRPr="00D21CA4" w:rsidRDefault="00D21CA4" w:rsidP="00D21CA4">
      <w:pPr>
        <w:pStyle w:val="ListParagraph"/>
        <w:spacing w:after="120" w:line="380" w:lineRule="exact"/>
        <w:ind w:left="1267"/>
        <w:jc w:val="thaiDistribute"/>
        <w:rPr>
          <w:rFonts w:ascii="Angsana New" w:hAnsi="Angsana New"/>
          <w:szCs w:val="18"/>
        </w:rPr>
      </w:pPr>
    </w:p>
    <w:p w14:paraId="3ED64FB4" w14:textId="45A7ED6F" w:rsidR="00D21CA4" w:rsidRDefault="00D21CA4" w:rsidP="00D21CA4">
      <w:pPr>
        <w:pStyle w:val="ListParagraph"/>
        <w:spacing w:after="120" w:line="380" w:lineRule="exact"/>
        <w:ind w:left="1267"/>
        <w:jc w:val="thaiDistribute"/>
        <w:rPr>
          <w:rFonts w:ascii="Angsana New" w:hAnsi="Angsana New"/>
          <w:sz w:val="30"/>
          <w:szCs w:val="30"/>
        </w:rPr>
      </w:pPr>
      <w:r w:rsidRPr="00D21CA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21CA4">
        <w:rPr>
          <w:rFonts w:ascii="Angsana New" w:hAnsi="Angsana New"/>
          <w:sz w:val="30"/>
          <w:szCs w:val="30"/>
        </w:rPr>
        <w:t>5</w:t>
      </w:r>
      <w:r w:rsidRPr="00D21CA4">
        <w:rPr>
          <w:rFonts w:ascii="Angsana New" w:hAnsi="Angsana New"/>
          <w:sz w:val="30"/>
          <w:szCs w:val="30"/>
          <w:cs/>
        </w:rPr>
        <w:t xml:space="preserve"> </w:t>
      </w:r>
      <w:r w:rsidRPr="00D21CA4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D21CA4">
        <w:rPr>
          <w:rFonts w:ascii="Angsana New" w:hAnsi="Angsana New"/>
          <w:sz w:val="30"/>
          <w:szCs w:val="30"/>
        </w:rPr>
        <w:t>2562</w:t>
      </w:r>
      <w:r w:rsidRPr="00D21CA4">
        <w:rPr>
          <w:rFonts w:ascii="Angsana New" w:hAnsi="Angsana New"/>
          <w:sz w:val="30"/>
          <w:szCs w:val="30"/>
          <w:cs/>
        </w:rPr>
        <w:t xml:space="preserve"> บริษัทย่อย</w:t>
      </w:r>
      <w:r w:rsidR="008C31A8">
        <w:rPr>
          <w:rFonts w:ascii="Angsana New" w:hAnsi="Angsana New" w:hint="cs"/>
          <w:sz w:val="30"/>
          <w:szCs w:val="30"/>
          <w:cs/>
          <w:lang w:val="en-US"/>
        </w:rPr>
        <w:t>ทางอ้อม</w:t>
      </w:r>
      <w:r w:rsidRPr="00D21CA4">
        <w:rPr>
          <w:rFonts w:ascii="Angsana New" w:hAnsi="Angsana New"/>
          <w:sz w:val="30"/>
          <w:szCs w:val="30"/>
          <w:cs/>
        </w:rPr>
        <w:t>ได้มีหนังสือแจ้งต่อสำนักงาน กสทช. ถึงความประสงค์ในการแบ่งชำระเงิน</w:t>
      </w:r>
      <w:r w:rsidRPr="00D21CA4">
        <w:rPr>
          <w:rFonts w:ascii="Angsana New" w:hAnsi="Angsana New" w:hint="cs"/>
          <w:sz w:val="30"/>
          <w:szCs w:val="30"/>
          <w:cs/>
        </w:rPr>
        <w:t xml:space="preserve">ค่าธรรมเนียมใบอนุญาตส่วนที่เหลือจำนวน </w:t>
      </w:r>
      <w:r w:rsidRPr="00D21CA4">
        <w:rPr>
          <w:rFonts w:ascii="Angsana New" w:hAnsi="Angsana New"/>
          <w:sz w:val="30"/>
          <w:szCs w:val="30"/>
        </w:rPr>
        <w:t xml:space="preserve">122.80 </w:t>
      </w:r>
      <w:r w:rsidRPr="00D21CA4">
        <w:rPr>
          <w:rFonts w:ascii="Angsana New" w:hAnsi="Angsana New" w:hint="cs"/>
          <w:sz w:val="30"/>
          <w:szCs w:val="30"/>
          <w:cs/>
        </w:rPr>
        <w:t xml:space="preserve">ล้านบาท โดยแบ่งชำระค่าธรรมเนียมออกเป็น </w:t>
      </w:r>
      <w:r w:rsidRPr="00D21CA4">
        <w:rPr>
          <w:rFonts w:ascii="Angsana New" w:hAnsi="Angsana New"/>
          <w:sz w:val="30"/>
          <w:szCs w:val="30"/>
        </w:rPr>
        <w:t xml:space="preserve">2 </w:t>
      </w:r>
      <w:r w:rsidRPr="00D21CA4">
        <w:rPr>
          <w:rFonts w:ascii="Angsana New" w:hAnsi="Angsana New" w:hint="cs"/>
          <w:sz w:val="30"/>
          <w:szCs w:val="30"/>
          <w:cs/>
        </w:rPr>
        <w:t>งวด</w:t>
      </w:r>
      <w:r w:rsidRPr="00D21CA4">
        <w:rPr>
          <w:rFonts w:ascii="Angsana New" w:hAnsi="Angsana New"/>
          <w:sz w:val="30"/>
          <w:szCs w:val="30"/>
        </w:rPr>
        <w:t xml:space="preserve"> </w:t>
      </w:r>
      <w:r w:rsidRPr="00D21CA4">
        <w:rPr>
          <w:rFonts w:ascii="Angsana New" w:hAnsi="Angsana New" w:hint="cs"/>
          <w:sz w:val="30"/>
          <w:szCs w:val="30"/>
          <w:cs/>
        </w:rPr>
        <w:t xml:space="preserve">และชำระให้แล้วเสร็จภายในเดือนธันวาคม </w:t>
      </w:r>
      <w:r w:rsidRPr="00D21CA4">
        <w:rPr>
          <w:rFonts w:ascii="Angsana New" w:hAnsi="Angsana New"/>
          <w:sz w:val="30"/>
          <w:szCs w:val="30"/>
        </w:rPr>
        <w:t xml:space="preserve">2562 </w:t>
      </w:r>
      <w:r w:rsidRPr="00D21CA4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Pr="00D21CA4">
        <w:rPr>
          <w:rFonts w:ascii="Angsana New" w:hAnsi="Angsana New"/>
          <w:sz w:val="30"/>
          <w:szCs w:val="30"/>
        </w:rPr>
        <w:t xml:space="preserve">15 </w:t>
      </w:r>
      <w:r w:rsidRPr="00D21CA4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D21CA4">
        <w:rPr>
          <w:rFonts w:ascii="Angsana New" w:hAnsi="Angsana New"/>
          <w:sz w:val="30"/>
          <w:szCs w:val="30"/>
        </w:rPr>
        <w:t xml:space="preserve">2562 </w:t>
      </w:r>
      <w:r w:rsidRPr="00D21CA4">
        <w:rPr>
          <w:rFonts w:ascii="Angsana New" w:hAnsi="Angsana New" w:hint="cs"/>
          <w:sz w:val="30"/>
          <w:szCs w:val="30"/>
          <w:cs/>
        </w:rPr>
        <w:t>บริษัทย่อย</w:t>
      </w:r>
      <w:r w:rsidR="00B4430B">
        <w:rPr>
          <w:rFonts w:ascii="Angsana New" w:hAnsi="Angsana New" w:hint="cs"/>
          <w:sz w:val="30"/>
          <w:szCs w:val="30"/>
          <w:cs/>
        </w:rPr>
        <w:t>ทางอ้อม</w:t>
      </w:r>
      <w:r w:rsidRPr="00D21CA4">
        <w:rPr>
          <w:rFonts w:ascii="Angsana New" w:hAnsi="Angsana New" w:hint="cs"/>
          <w:sz w:val="30"/>
          <w:szCs w:val="30"/>
          <w:cs/>
        </w:rPr>
        <w:t>ได้</w:t>
      </w:r>
      <w:r w:rsidRPr="00D21CA4">
        <w:rPr>
          <w:rFonts w:ascii="Angsana New" w:hAnsi="Angsana New"/>
          <w:sz w:val="30"/>
          <w:szCs w:val="30"/>
          <w:cs/>
        </w:rPr>
        <w:t>มีหนังสือแจ้งต่อสำนักงาน กสทช.</w:t>
      </w:r>
      <w:r w:rsidRPr="00D21CA4">
        <w:rPr>
          <w:rFonts w:ascii="Angsana New" w:hAnsi="Angsana New" w:hint="cs"/>
          <w:sz w:val="30"/>
          <w:szCs w:val="30"/>
          <w:cs/>
        </w:rPr>
        <w:t xml:space="preserve"> อีกครั้ง</w:t>
      </w:r>
      <w:r w:rsidRPr="00D21CA4">
        <w:rPr>
          <w:rFonts w:ascii="Angsana New" w:hAnsi="Angsana New"/>
          <w:sz w:val="30"/>
          <w:szCs w:val="30"/>
          <w:cs/>
        </w:rPr>
        <w:t>ถึงความประสงค์</w:t>
      </w:r>
      <w:r w:rsidRPr="00D21CA4">
        <w:rPr>
          <w:rFonts w:ascii="Angsana New" w:hAnsi="Angsana New" w:hint="cs"/>
          <w:sz w:val="30"/>
          <w:szCs w:val="30"/>
          <w:cs/>
        </w:rPr>
        <w:t xml:space="preserve">ในการเลื่อนชำระค่าธรรมเนียมใบอนุญาตส่วนที่เหลือจำนวน </w:t>
      </w:r>
      <w:r w:rsidRPr="00D21CA4">
        <w:rPr>
          <w:rFonts w:ascii="Angsana New" w:hAnsi="Angsana New"/>
          <w:sz w:val="30"/>
          <w:szCs w:val="30"/>
        </w:rPr>
        <w:t xml:space="preserve">50.00 </w:t>
      </w:r>
      <w:r w:rsidRPr="00D21CA4">
        <w:rPr>
          <w:rFonts w:ascii="Angsana New" w:hAnsi="Angsana New" w:hint="cs"/>
          <w:sz w:val="30"/>
          <w:szCs w:val="30"/>
          <w:cs/>
        </w:rPr>
        <w:t>ล้านบาท</w:t>
      </w:r>
      <w:r w:rsidRPr="00D21CA4">
        <w:rPr>
          <w:rFonts w:ascii="Angsana New" w:hAnsi="Angsana New"/>
          <w:sz w:val="30"/>
          <w:szCs w:val="30"/>
        </w:rPr>
        <w:t xml:space="preserve"> </w:t>
      </w:r>
      <w:r w:rsidRPr="00D21CA4">
        <w:rPr>
          <w:rFonts w:ascii="Angsana New" w:hAnsi="Angsana New"/>
          <w:sz w:val="30"/>
          <w:szCs w:val="30"/>
          <w:cs/>
        </w:rPr>
        <w:t>โดย</w:t>
      </w:r>
      <w:r w:rsidRPr="00D21CA4">
        <w:rPr>
          <w:rFonts w:ascii="Angsana New" w:hAnsi="Angsana New" w:hint="cs"/>
          <w:sz w:val="30"/>
          <w:szCs w:val="30"/>
          <w:cs/>
        </w:rPr>
        <w:t>จะ</w:t>
      </w:r>
      <w:r w:rsidRPr="00D21CA4">
        <w:rPr>
          <w:rFonts w:ascii="Angsana New" w:hAnsi="Angsana New"/>
          <w:sz w:val="30"/>
          <w:szCs w:val="30"/>
          <w:cs/>
        </w:rPr>
        <w:t>ชำระค่าธรรมเนียมใบอนุญาต</w:t>
      </w:r>
      <w:r w:rsidRPr="00D21CA4">
        <w:rPr>
          <w:rFonts w:ascii="Angsana New" w:hAnsi="Angsana New" w:hint="cs"/>
          <w:sz w:val="30"/>
          <w:szCs w:val="30"/>
          <w:cs/>
        </w:rPr>
        <w:t xml:space="preserve">ให้แล้วเสร็จตามคำสั่ง คสช. ที่ </w:t>
      </w:r>
      <w:r w:rsidRPr="00D21CA4">
        <w:rPr>
          <w:rFonts w:ascii="Angsana New" w:hAnsi="Angsana New"/>
          <w:sz w:val="30"/>
          <w:szCs w:val="30"/>
        </w:rPr>
        <w:t>4/2562</w:t>
      </w:r>
    </w:p>
    <w:p w14:paraId="6D0C1094" w14:textId="77777777" w:rsidR="00D21CA4" w:rsidRPr="00D21CA4" w:rsidRDefault="00D21CA4" w:rsidP="00D21CA4">
      <w:pPr>
        <w:pStyle w:val="ListParagraph"/>
        <w:spacing w:after="120" w:line="380" w:lineRule="exact"/>
        <w:ind w:left="1267"/>
        <w:jc w:val="thaiDistribute"/>
        <w:rPr>
          <w:rFonts w:ascii="Angsana New" w:hAnsi="Angsana New"/>
          <w:sz w:val="22"/>
        </w:rPr>
      </w:pPr>
    </w:p>
    <w:p w14:paraId="1F3D1987" w14:textId="104D4EDD" w:rsidR="00665920" w:rsidRPr="00665920" w:rsidRDefault="00665920" w:rsidP="00665920">
      <w:pPr>
        <w:pStyle w:val="ListParagraph"/>
        <w:numPr>
          <w:ilvl w:val="0"/>
          <w:numId w:val="27"/>
        </w:numPr>
        <w:spacing w:after="120" w:line="380" w:lineRule="exact"/>
        <w:jc w:val="thaiDistribute"/>
        <w:rPr>
          <w:rFonts w:ascii="Angsana New" w:hAnsi="Angsana New"/>
          <w:sz w:val="30"/>
          <w:szCs w:val="30"/>
        </w:rPr>
      </w:pPr>
      <w:r w:rsidRPr="00665920">
        <w:rPr>
          <w:rFonts w:ascii="Angsana New" w:hAnsi="Angsana New"/>
          <w:sz w:val="30"/>
          <w:szCs w:val="30"/>
          <w:cs/>
        </w:rPr>
        <w:t>จัดให้มีการสนับสนุนค่าใช้จ่ายในการเช่าใช้โครงข่ายโทรทัศน์ประเภทที่ใช้คลื่นความถี่ภาคพื้นดินในระบบดิจิ</w:t>
      </w:r>
      <w:r w:rsidRPr="00665920">
        <w:rPr>
          <w:rFonts w:ascii="Angsana New" w:hAnsi="Angsana New" w:hint="cs"/>
          <w:sz w:val="30"/>
          <w:szCs w:val="30"/>
          <w:cs/>
        </w:rPr>
        <w:t>ตอ</w:t>
      </w:r>
      <w:r w:rsidRPr="00665920">
        <w:rPr>
          <w:rFonts w:ascii="Angsana New" w:hAnsi="Angsana New"/>
          <w:sz w:val="30"/>
          <w:szCs w:val="30"/>
          <w:cs/>
        </w:rPr>
        <w:t>ลให้แก่ผู้รับใบอนุญาตตลอดระยะเวลาการได้รับอนุญาตการให้บริการโทรทัศน์ดิจิ</w:t>
      </w:r>
      <w:r w:rsidRPr="00665920">
        <w:rPr>
          <w:rFonts w:ascii="Angsana New" w:hAnsi="Angsana New" w:hint="cs"/>
          <w:sz w:val="30"/>
          <w:szCs w:val="30"/>
          <w:cs/>
        </w:rPr>
        <w:t>ตอ</w:t>
      </w:r>
      <w:r w:rsidRPr="00665920">
        <w:rPr>
          <w:rFonts w:ascii="Angsana New" w:hAnsi="Angsana New"/>
          <w:sz w:val="30"/>
          <w:szCs w:val="30"/>
          <w:cs/>
        </w:rPr>
        <w:t xml:space="preserve">ลที่เหลืออยู่ โดยให้เริ่มมีผลภายหลังการสิ้นสุดมาตรการบรรเทาผลกระทบตามข้อ </w:t>
      </w:r>
      <w:r w:rsidRPr="00665920">
        <w:rPr>
          <w:rFonts w:ascii="Angsana New" w:hAnsi="Angsana New"/>
          <w:sz w:val="30"/>
          <w:szCs w:val="30"/>
        </w:rPr>
        <w:t>8</w:t>
      </w:r>
      <w:r w:rsidRPr="00665920">
        <w:rPr>
          <w:rFonts w:ascii="Angsana New" w:hAnsi="Angsana New"/>
          <w:sz w:val="30"/>
          <w:szCs w:val="30"/>
          <w:cs/>
        </w:rPr>
        <w:t xml:space="preserve"> วรรคหนึ่ง ของคำสั่ง คสช. ที่ </w:t>
      </w:r>
      <w:r w:rsidRPr="00665920">
        <w:rPr>
          <w:rFonts w:ascii="Angsana New" w:hAnsi="Angsana New"/>
          <w:sz w:val="30"/>
          <w:szCs w:val="30"/>
        </w:rPr>
        <w:t>9/2561</w:t>
      </w:r>
      <w:r w:rsidRPr="00665920">
        <w:rPr>
          <w:rFonts w:ascii="Angsana New" w:hAnsi="Angsana New"/>
          <w:sz w:val="30"/>
          <w:szCs w:val="30"/>
          <w:cs/>
        </w:rPr>
        <w:t xml:space="preserve"> เรื่อง มาตรการบรรเทาผลกระทบต่อผู้ประกอบกิจการวิทยุกระจายเสียง วิทยุโทรทัศน์ และกิจการกระจายเสียงและกิจการโทรทัศน์ ทั้งนี้ การสนับสนุนดังกล่าวให้สำนักงาน กสทช. จ่ายให้แก่ผู้รับใบอนุญาตให้บริการโครงข่ายเพื่อให้บริการโทรทัศน์ระบบดิจิ</w:t>
      </w:r>
      <w:r w:rsidRPr="00665920">
        <w:rPr>
          <w:rFonts w:ascii="Angsana New" w:hAnsi="Angsana New" w:hint="cs"/>
          <w:sz w:val="30"/>
          <w:szCs w:val="30"/>
          <w:cs/>
        </w:rPr>
        <w:t>ตอ</w:t>
      </w:r>
      <w:r w:rsidRPr="00665920">
        <w:rPr>
          <w:rFonts w:ascii="Angsana New" w:hAnsi="Angsana New"/>
          <w:sz w:val="30"/>
          <w:szCs w:val="30"/>
          <w:cs/>
        </w:rPr>
        <w:t>ลตามจำนวนที่เกิดขึ้นจริงที่คู่สัญญาตกลงกัน ซึ่งจะต้องไม่เกินอัตราที่</w:t>
      </w:r>
      <w:r w:rsidR="003C56E5">
        <w:rPr>
          <w:rFonts w:ascii="Angsana New" w:hAnsi="Angsana New" w:hint="cs"/>
          <w:sz w:val="30"/>
          <w:szCs w:val="30"/>
          <w:cs/>
          <w:lang w:val="en-US"/>
        </w:rPr>
        <w:t>สำนักงาน</w:t>
      </w:r>
      <w:r w:rsidR="003C56E5">
        <w:rPr>
          <w:rFonts w:ascii="Angsana New" w:hAnsi="Angsana New" w:hint="cs"/>
          <w:sz w:val="30"/>
          <w:szCs w:val="30"/>
          <w:cs/>
        </w:rPr>
        <w:t xml:space="preserve"> </w:t>
      </w:r>
      <w:r w:rsidRPr="00665920">
        <w:rPr>
          <w:rFonts w:ascii="Angsana New" w:hAnsi="Angsana New"/>
          <w:sz w:val="30"/>
          <w:szCs w:val="30"/>
          <w:cs/>
        </w:rPr>
        <w:t>กสทช. ให้ความเห็นชอบ</w:t>
      </w:r>
    </w:p>
    <w:p w14:paraId="4C56C776" w14:textId="77777777" w:rsidR="00FE2D9C" w:rsidRPr="00807ACF" w:rsidRDefault="00FE2D9C" w:rsidP="00FE2D9C">
      <w:pPr>
        <w:spacing w:line="200" w:lineRule="exact"/>
        <w:ind w:left="1259" w:hanging="357"/>
        <w:jc w:val="thaiDistribute"/>
        <w:rPr>
          <w:rFonts w:ascii="Angsana New" w:hAnsi="Angsana New"/>
          <w:sz w:val="32"/>
          <w:szCs w:val="32"/>
        </w:rPr>
      </w:pPr>
    </w:p>
    <w:p w14:paraId="23D37D28" w14:textId="77777777" w:rsidR="00D21CA4" w:rsidRDefault="00D21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val="x-none" w:eastAsia="x-none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82EDB33" w14:textId="02E4EFE3" w:rsidR="00FE2D9C" w:rsidRPr="0027601D" w:rsidRDefault="00FE2D9C" w:rsidP="00FE2D9C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27601D">
        <w:rPr>
          <w:rFonts w:ascii="Angsana New" w:hAnsi="Angsana New" w:hint="cs"/>
          <w:i/>
          <w:iCs/>
          <w:sz w:val="30"/>
          <w:szCs w:val="30"/>
          <w:cs/>
        </w:rPr>
        <w:t>ป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ระกาศสำนักงาน กสทช. </w:t>
      </w:r>
      <w:r w:rsidRPr="0027601D">
        <w:rPr>
          <w:rFonts w:ascii="Angsana New" w:hAnsi="Angsana New" w:hint="cs"/>
          <w:i/>
          <w:iCs/>
          <w:sz w:val="30"/>
          <w:szCs w:val="30"/>
          <w:cs/>
        </w:rPr>
        <w:t xml:space="preserve"> เรื่อง </w:t>
      </w:r>
      <w:r w:rsidRPr="0027601D">
        <w:rPr>
          <w:rFonts w:ascii="Angsana New" w:hAnsi="Angsana New"/>
          <w:i/>
          <w:iCs/>
          <w:sz w:val="30"/>
          <w:szCs w:val="30"/>
          <w:cs/>
        </w:rPr>
        <w:t>หลักเกณฑ์ วิธีการและเงื่อนไขการจ่ายค่าชดเชยอันเนื่องมาจากการคืนใบอนุญาตให้ใช้คลื่นความถี่เพื่อให้บริการโทรทัศน์ในระบบ</w:t>
      </w:r>
      <w:r w:rsidRPr="0027601D">
        <w:rPr>
          <w:rFonts w:ascii="Angsana New" w:hAnsi="Angsana New"/>
          <w:i/>
          <w:iCs/>
          <w:spacing w:val="-2"/>
          <w:sz w:val="30"/>
          <w:szCs w:val="30"/>
          <w:cs/>
        </w:rPr>
        <w:t>ดิจิตอล</w:t>
      </w:r>
    </w:p>
    <w:p w14:paraId="789C0B7D" w14:textId="77777777" w:rsidR="00FE2D9C" w:rsidRPr="00FE2D9C" w:rsidRDefault="00FE2D9C" w:rsidP="006B27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16"/>
          <w:szCs w:val="16"/>
        </w:rPr>
      </w:pPr>
    </w:p>
    <w:p w14:paraId="1571C40E" w14:textId="00D73939" w:rsidR="006B2750" w:rsidRPr="00450E50" w:rsidRDefault="006B2750" w:rsidP="002A4222">
      <w:pPr>
        <w:tabs>
          <w:tab w:val="clear" w:pos="454"/>
          <w:tab w:val="left" w:pos="540"/>
        </w:tabs>
        <w:ind w:left="907"/>
        <w:jc w:val="thaiDistribute"/>
        <w:rPr>
          <w:rFonts w:ascii="Angsana New" w:hAnsi="Angsana New"/>
          <w:sz w:val="30"/>
          <w:szCs w:val="30"/>
        </w:rPr>
      </w:pPr>
      <w:r w:rsidRPr="00DC342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B45AFE" w:rsidRPr="00B45AFE">
        <w:rPr>
          <w:rFonts w:ascii="Angsana New" w:hAnsi="Angsana New"/>
          <w:sz w:val="30"/>
          <w:szCs w:val="30"/>
        </w:rPr>
        <w:t>2</w:t>
      </w:r>
      <w:r w:rsidRPr="006658E4">
        <w:rPr>
          <w:rFonts w:ascii="Angsana New" w:hAnsi="Angsana New"/>
          <w:sz w:val="30"/>
          <w:szCs w:val="30"/>
        </w:rPr>
        <w:t xml:space="preserve"> </w:t>
      </w:r>
      <w:r w:rsidRPr="006658E4">
        <w:rPr>
          <w:rFonts w:ascii="Angsana New" w:hAnsi="Angsana New"/>
          <w:sz w:val="30"/>
          <w:szCs w:val="30"/>
          <w:cs/>
        </w:rPr>
        <w:t xml:space="preserve">พฤษภาคม </w:t>
      </w:r>
      <w:r w:rsidR="00B45AFE" w:rsidRPr="00B45AFE">
        <w:rPr>
          <w:rFonts w:ascii="Angsana New" w:hAnsi="Angsana New"/>
          <w:sz w:val="30"/>
          <w:szCs w:val="30"/>
        </w:rPr>
        <w:t>2562</w:t>
      </w:r>
      <w:r w:rsidRPr="006658E4">
        <w:rPr>
          <w:rFonts w:ascii="Angsana New" w:hAnsi="Angsana New"/>
          <w:sz w:val="30"/>
          <w:szCs w:val="30"/>
        </w:rPr>
        <w:t xml:space="preserve"> </w:t>
      </w:r>
      <w:r w:rsidRPr="006658E4">
        <w:rPr>
          <w:rFonts w:ascii="Angsana New" w:hAnsi="Angsana New"/>
          <w:sz w:val="30"/>
          <w:szCs w:val="30"/>
          <w:cs/>
        </w:rPr>
        <w:t>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658E4">
        <w:rPr>
          <w:rFonts w:ascii="Angsana New" w:hAnsi="Angsana New"/>
          <w:sz w:val="30"/>
          <w:szCs w:val="30"/>
          <w:cs/>
        </w:rPr>
        <w:t>นักงาน กสทช.</w:t>
      </w:r>
      <w:r w:rsidRPr="00DC342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ได้ออกประกาศ</w:t>
      </w:r>
      <w:r w:rsidRPr="006658E4">
        <w:rPr>
          <w:rFonts w:ascii="Angsana New" w:hAnsi="Angsana New"/>
          <w:sz w:val="30"/>
          <w:szCs w:val="30"/>
          <w:cs/>
        </w:rPr>
        <w:t>เรื่อง หลักเกณฑ์ วิธีการและเงื่อนไขการจ่ายค่าชดเชยอันเนื่องมาจากการคืนใบอนุญาตให้ใช้คลื่นความถี่เพื่อให้บริการโทรทัศน์ในระบบ</w:t>
      </w:r>
      <w:r w:rsidRPr="00D02184">
        <w:rPr>
          <w:rFonts w:ascii="Angsana New" w:hAnsi="Angsana New"/>
          <w:sz w:val="30"/>
          <w:szCs w:val="30"/>
          <w:cs/>
        </w:rPr>
        <w:t>ดิจิตอล</w:t>
      </w:r>
      <w:r w:rsidRPr="006658E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โดยผู้รับใบอนุญาตที่ประสงค์จะขอคืนใบอนุญาต ให้แจ้งความประสงค์ดังกล่าวเป็นหนังสือยื่นต่อ</w:t>
      </w:r>
      <w:r w:rsidRPr="006658E4">
        <w:rPr>
          <w:rFonts w:ascii="Angsana New" w:hAnsi="Angsana New"/>
          <w:sz w:val="30"/>
          <w:szCs w:val="30"/>
          <w:cs/>
        </w:rPr>
        <w:t>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658E4">
        <w:rPr>
          <w:rFonts w:ascii="Angsana New" w:hAnsi="Angsana New"/>
          <w:sz w:val="30"/>
          <w:szCs w:val="30"/>
          <w:cs/>
        </w:rPr>
        <w:t>นักงาน กสทช.</w:t>
      </w:r>
      <w:r>
        <w:rPr>
          <w:rFonts w:ascii="Angsana New" w:hAnsi="Angsana New" w:hint="cs"/>
          <w:sz w:val="30"/>
          <w:szCs w:val="30"/>
          <w:cs/>
        </w:rPr>
        <w:t xml:space="preserve"> ภายในวันที่ </w:t>
      </w:r>
      <w:r w:rsidR="00B45AFE" w:rsidRPr="00B45AFE">
        <w:rPr>
          <w:rFonts w:ascii="Angsana New" w:hAnsi="Angsana New"/>
          <w:sz w:val="30"/>
          <w:szCs w:val="30"/>
        </w:rPr>
        <w:t>10</w:t>
      </w:r>
      <w:r w:rsidRPr="006658E4">
        <w:rPr>
          <w:rFonts w:ascii="Angsana New" w:hAnsi="Angsana New"/>
          <w:sz w:val="30"/>
          <w:szCs w:val="30"/>
        </w:rPr>
        <w:t xml:space="preserve"> </w:t>
      </w:r>
      <w:r w:rsidRPr="006658E4">
        <w:rPr>
          <w:rFonts w:ascii="Angsana New" w:hAnsi="Angsana New"/>
          <w:sz w:val="30"/>
          <w:szCs w:val="30"/>
          <w:cs/>
        </w:rPr>
        <w:t xml:space="preserve">พฤษภาคม </w:t>
      </w:r>
      <w:r w:rsidR="00B45AFE" w:rsidRPr="00B45AFE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โดยการขอคืนใ</w:t>
      </w:r>
      <w:r w:rsidR="002A4222">
        <w:rPr>
          <w:rFonts w:ascii="Angsana New" w:hAnsi="Angsana New" w:hint="cs"/>
          <w:sz w:val="30"/>
          <w:szCs w:val="30"/>
          <w:cs/>
        </w:rPr>
        <w:t>บ</w:t>
      </w:r>
      <w:r>
        <w:rPr>
          <w:rFonts w:ascii="Angsana New" w:hAnsi="Angsana New" w:hint="cs"/>
          <w:sz w:val="30"/>
          <w:szCs w:val="30"/>
          <w:cs/>
        </w:rPr>
        <w:t>อนุญาตดังกล่าวถือเป็นการขอยกเลิกใบอนุญาตให้ประกอบกิจการ</w:t>
      </w:r>
      <w:r w:rsidRPr="007D2B38">
        <w:rPr>
          <w:rFonts w:ascii="Angsana New" w:hAnsi="Angsana New"/>
          <w:sz w:val="30"/>
          <w:szCs w:val="30"/>
          <w:cs/>
        </w:rPr>
        <w:t>โทรทัศน์</w:t>
      </w:r>
      <w:r>
        <w:rPr>
          <w:rFonts w:ascii="Angsana New" w:hAnsi="Angsana New" w:hint="cs"/>
          <w:sz w:val="30"/>
          <w:szCs w:val="30"/>
          <w:cs/>
        </w:rPr>
        <w:t>ภาคพื้นดิน</w:t>
      </w:r>
      <w:r w:rsidRPr="007D2B38">
        <w:rPr>
          <w:rFonts w:ascii="Angsana New" w:hAnsi="Angsana New"/>
          <w:sz w:val="30"/>
          <w:szCs w:val="30"/>
          <w:cs/>
        </w:rPr>
        <w:t>ในระบบดิจิ</w:t>
      </w:r>
      <w:r>
        <w:rPr>
          <w:rFonts w:ascii="Angsana New" w:hAnsi="Angsana New" w:hint="cs"/>
          <w:sz w:val="30"/>
          <w:szCs w:val="30"/>
          <w:cs/>
        </w:rPr>
        <w:t xml:space="preserve">ตอลด้วย </w:t>
      </w:r>
    </w:p>
    <w:p w14:paraId="487B1A7D" w14:textId="77777777" w:rsidR="006B2750" w:rsidRPr="00FE2D9C" w:rsidRDefault="006B2750" w:rsidP="006B2750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35B3F93D" w14:textId="1BF22D4E" w:rsidR="006B2750" w:rsidRDefault="006B2750" w:rsidP="002A4222">
      <w:pPr>
        <w:tabs>
          <w:tab w:val="clear" w:pos="454"/>
          <w:tab w:val="left" w:pos="540"/>
        </w:tabs>
        <w:ind w:left="90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ในการประชุมคณะกรรมการของบริษัทย่อย </w:t>
      </w:r>
      <w:r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="00BB442C">
        <w:rPr>
          <w:rFonts w:ascii="Angsana New" w:hAnsi="Angsana New" w:hint="cs"/>
          <w:sz w:val="30"/>
          <w:szCs w:val="30"/>
          <w:cs/>
        </w:rPr>
        <w:t>เนชั่น ดิจิทัล คอนเทนท์ จำกัด”</w:t>
      </w:r>
      <w:r w:rsidR="003C56E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B45AFE" w:rsidRPr="00B45AFE">
        <w:rPr>
          <w:rFonts w:ascii="Angsana New" w:hAnsi="Angsana New" w:hint="cs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B45AFE" w:rsidRPr="00B45AFE">
        <w:rPr>
          <w:rFonts w:ascii="Angsana New" w:hAnsi="Angsana New" w:hint="cs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658E4">
        <w:rPr>
          <w:rFonts w:ascii="Angsana New" w:hAnsi="Angsana New"/>
          <w:sz w:val="30"/>
          <w:szCs w:val="30"/>
          <w:cs/>
        </w:rPr>
        <w:t>ที่ประชุมคณะกรรมการของบริษัท</w:t>
      </w:r>
      <w:r>
        <w:rPr>
          <w:rFonts w:ascii="Angsana New" w:hAnsi="Angsana New" w:hint="cs"/>
          <w:sz w:val="30"/>
          <w:szCs w:val="30"/>
          <w:cs/>
        </w:rPr>
        <w:t xml:space="preserve">ย่อย </w:t>
      </w:r>
      <w:r w:rsidRPr="006658E4">
        <w:rPr>
          <w:rFonts w:ascii="Angsana New" w:hAnsi="Angsana New"/>
          <w:sz w:val="30"/>
          <w:szCs w:val="30"/>
          <w:cs/>
        </w:rPr>
        <w:t>ได้มีมติเป็นเอกฉันท์อนุมัติในหลักการให้บริษัท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6658E4">
        <w:rPr>
          <w:rFonts w:ascii="Angsana New" w:hAnsi="Angsana New"/>
          <w:sz w:val="30"/>
          <w:szCs w:val="30"/>
          <w:cs/>
        </w:rPr>
        <w:t>แจ้งความประสงค์เป็นหนังสือยื่นต่อส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658E4">
        <w:rPr>
          <w:rFonts w:ascii="Angsana New" w:hAnsi="Angsana New"/>
          <w:sz w:val="30"/>
          <w:szCs w:val="30"/>
          <w:cs/>
        </w:rPr>
        <w:t>นักงาน กสทช.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658E4">
        <w:rPr>
          <w:rFonts w:ascii="Angsana New" w:hAnsi="Angsana New"/>
          <w:sz w:val="30"/>
          <w:szCs w:val="30"/>
          <w:cs/>
        </w:rPr>
        <w:t>เพื่อขอคืน</w:t>
      </w:r>
      <w:r w:rsidRPr="00D02184">
        <w:rPr>
          <w:rFonts w:ascii="Angsana New" w:hAnsi="Angsana New"/>
          <w:sz w:val="30"/>
          <w:szCs w:val="30"/>
          <w:cs/>
        </w:rPr>
        <w:t>ใบอนุญาต</w:t>
      </w:r>
      <w:r w:rsidR="003C56E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ทั้งนี้เมื่อ</w:t>
      </w:r>
      <w:r w:rsidRPr="006658E4">
        <w:rPr>
          <w:rFonts w:ascii="Angsana New" w:hAnsi="Angsana New"/>
          <w:sz w:val="30"/>
          <w:szCs w:val="30"/>
          <w:cs/>
        </w:rPr>
        <w:t xml:space="preserve">วันที่ </w:t>
      </w:r>
      <w:r w:rsidR="00B45AFE" w:rsidRPr="00B45AFE">
        <w:rPr>
          <w:rFonts w:ascii="Angsana New" w:hAnsi="Angsana New"/>
          <w:sz w:val="30"/>
          <w:szCs w:val="30"/>
        </w:rPr>
        <w:t>10</w:t>
      </w:r>
      <w:r w:rsidRPr="006658E4">
        <w:rPr>
          <w:rFonts w:ascii="Angsana New" w:hAnsi="Angsana New"/>
          <w:sz w:val="30"/>
          <w:szCs w:val="30"/>
        </w:rPr>
        <w:t xml:space="preserve"> </w:t>
      </w:r>
      <w:r w:rsidRPr="006658E4">
        <w:rPr>
          <w:rFonts w:ascii="Angsana New" w:hAnsi="Angsana New"/>
          <w:sz w:val="30"/>
          <w:szCs w:val="30"/>
          <w:cs/>
        </w:rPr>
        <w:t xml:space="preserve">พฤษภาคม </w:t>
      </w:r>
      <w:r w:rsidR="00B45AFE" w:rsidRPr="00B45AFE">
        <w:rPr>
          <w:rFonts w:ascii="Angsana New" w:hAnsi="Angsana New"/>
          <w:sz w:val="30"/>
          <w:szCs w:val="30"/>
        </w:rPr>
        <w:t>2562</w:t>
      </w:r>
      <w:r w:rsidRPr="006658E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บริษัทย่อยดังกล่าวได้แจ้งความประสงค์เป็นหนังสือยื่นต่อ</w:t>
      </w:r>
      <w:r w:rsidRPr="006658E4">
        <w:rPr>
          <w:rFonts w:ascii="Angsana New" w:hAnsi="Angsana New"/>
          <w:sz w:val="30"/>
          <w:szCs w:val="30"/>
          <w:cs/>
        </w:rPr>
        <w:t>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658E4">
        <w:rPr>
          <w:rFonts w:ascii="Angsana New" w:hAnsi="Angsana New"/>
          <w:sz w:val="30"/>
          <w:szCs w:val="30"/>
          <w:cs/>
        </w:rPr>
        <w:t>นักงาน กสทช.</w:t>
      </w:r>
      <w:r>
        <w:rPr>
          <w:rFonts w:ascii="Angsana New" w:hAnsi="Angsana New" w:hint="cs"/>
          <w:sz w:val="30"/>
          <w:szCs w:val="30"/>
          <w:cs/>
        </w:rPr>
        <w:t xml:space="preserve"> เพื่อขอ</w:t>
      </w:r>
      <w:r w:rsidRPr="001E7453">
        <w:rPr>
          <w:rFonts w:ascii="Angsana New" w:hAnsi="Angsana New"/>
          <w:sz w:val="30"/>
          <w:szCs w:val="30"/>
          <w:cs/>
        </w:rPr>
        <w:t>คืนใบอนุญาต</w:t>
      </w:r>
      <w:r>
        <w:rPr>
          <w:rFonts w:ascii="Angsana New" w:hAnsi="Angsana New" w:hint="cs"/>
          <w:sz w:val="30"/>
          <w:szCs w:val="30"/>
          <w:cs/>
        </w:rPr>
        <w:t>แล้ว</w:t>
      </w:r>
    </w:p>
    <w:p w14:paraId="546D6C1B" w14:textId="77777777" w:rsidR="006B2750" w:rsidRPr="00FE2D9C" w:rsidRDefault="006B2750" w:rsidP="006B2750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04D92493" w14:textId="6FCB3780" w:rsidR="006B2750" w:rsidRPr="005C1D91" w:rsidRDefault="006B2750" w:rsidP="0025268D">
      <w:pPr>
        <w:tabs>
          <w:tab w:val="clear" w:pos="454"/>
          <w:tab w:val="left" w:pos="540"/>
        </w:tabs>
        <w:ind w:left="90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B45AFE" w:rsidRPr="00B45AFE">
        <w:rPr>
          <w:rFonts w:ascii="Angsana New" w:hAnsi="Angsana New"/>
          <w:sz w:val="30"/>
          <w:szCs w:val="30"/>
        </w:rPr>
        <w:t>27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B45AFE" w:rsidRPr="00B45AFE">
        <w:rPr>
          <w:rFonts w:ascii="Angsana New" w:hAnsi="Angsana New" w:hint="cs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658E4">
        <w:rPr>
          <w:rFonts w:ascii="Angsana New" w:hAnsi="Angsana New"/>
          <w:sz w:val="30"/>
          <w:szCs w:val="30"/>
          <w:cs/>
        </w:rPr>
        <w:t>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658E4">
        <w:rPr>
          <w:rFonts w:ascii="Angsana New" w:hAnsi="Angsana New"/>
          <w:sz w:val="30"/>
          <w:szCs w:val="30"/>
          <w:cs/>
        </w:rPr>
        <w:t>นักงาน กสทช.</w:t>
      </w:r>
      <w:r>
        <w:rPr>
          <w:rFonts w:ascii="Angsana New" w:hAnsi="Angsana New" w:hint="cs"/>
          <w:sz w:val="30"/>
          <w:szCs w:val="30"/>
          <w:cs/>
        </w:rPr>
        <w:t xml:space="preserve"> ได้มีหนังสือแจ้งเรื่องการให้ความเห็นชอบการคืนใบอนุญาตและกำหนดวันยุติการให้บริการพร้อมเงื่อนไขการเยียวยาผู้ใช้บริการมายังบริษัทย่อย โดยสำนักงาน กสทช.มีมติให้ยุติการออกอากาศในวันที่ </w:t>
      </w:r>
      <w:r w:rsidR="00B45AFE" w:rsidRPr="00B45AFE">
        <w:rPr>
          <w:rFonts w:ascii="Angsana New" w:hAnsi="Angsana New" w:hint="cs"/>
          <w:sz w:val="30"/>
          <w:szCs w:val="30"/>
        </w:rPr>
        <w:t>15</w:t>
      </w:r>
      <w:r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B45AFE" w:rsidRPr="00B45AFE">
        <w:rPr>
          <w:rFonts w:ascii="Angsana New" w:hAnsi="Angsana New" w:hint="cs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652C6A" w:rsidRPr="00BD4CD9">
        <w:rPr>
          <w:rFonts w:ascii="Angsana New" w:hAnsi="Angsana New"/>
          <w:sz w:val="30"/>
          <w:szCs w:val="30"/>
          <w:cs/>
        </w:rPr>
        <w:t>ในการนี้ บริษัท</w:t>
      </w:r>
      <w:r w:rsidR="00652C6A">
        <w:rPr>
          <w:rFonts w:ascii="Angsana New" w:hAnsi="Angsana New" w:hint="cs"/>
          <w:sz w:val="30"/>
          <w:szCs w:val="30"/>
          <w:cs/>
        </w:rPr>
        <w:t>ย่อย</w:t>
      </w:r>
      <w:r w:rsidR="00652C6A" w:rsidRPr="00BD4CD9">
        <w:rPr>
          <w:rFonts w:ascii="Angsana New" w:hAnsi="Angsana New"/>
          <w:sz w:val="30"/>
          <w:szCs w:val="30"/>
          <w:cs/>
        </w:rPr>
        <w:t xml:space="preserve">ได้บันทึกลดมูลค่าตามบัญชีของค่าใบอนุญาตให้ใช้คลื่นความถี่และประกอบกิจการโทรทัศน์ค้างจ่ายและลดมูลค่าตามบัญชีของใบอนุญาต เพื่อสะท้อนมูลค่าปัจจุบันของกระแสเงินสดที่บริษัทต้องชำระที่เปลี่ยนแปลงไปสำหรับค่าใบอนุญาตให้ใช้คลื่นความถี่และประกอบกิจการโทรทัศน์ค้างจ่ายงวดที่ห้าและงวดที่หกของราคาที่เกินกว่าขั้นต่ำจำนวน </w:t>
      </w:r>
      <w:r w:rsidR="00B45AFE" w:rsidRPr="00B45AFE">
        <w:rPr>
          <w:rFonts w:ascii="Angsana New" w:hAnsi="Angsana New"/>
          <w:sz w:val="30"/>
          <w:szCs w:val="30"/>
        </w:rPr>
        <w:t>703</w:t>
      </w:r>
      <w:r w:rsidR="00652C6A">
        <w:rPr>
          <w:rFonts w:ascii="Angsana New" w:hAnsi="Angsana New"/>
          <w:sz w:val="30"/>
          <w:szCs w:val="30"/>
        </w:rPr>
        <w:t>.</w:t>
      </w:r>
      <w:r w:rsidR="00B45AFE" w:rsidRPr="00B45AFE">
        <w:rPr>
          <w:rFonts w:ascii="Angsana New" w:hAnsi="Angsana New"/>
          <w:sz w:val="30"/>
          <w:szCs w:val="30"/>
        </w:rPr>
        <w:t>64</w:t>
      </w:r>
      <w:r w:rsidR="00652C6A" w:rsidRPr="00BD4CD9">
        <w:rPr>
          <w:rFonts w:ascii="Angsana New" w:hAnsi="Angsana New"/>
          <w:sz w:val="30"/>
          <w:szCs w:val="30"/>
          <w:cs/>
        </w:rPr>
        <w:t xml:space="preserve"> ล้านบาท </w:t>
      </w:r>
      <w:r w:rsidR="00652C6A">
        <w:rPr>
          <w:rFonts w:ascii="Angsana New" w:hAnsi="Angsana New"/>
          <w:sz w:val="30"/>
          <w:szCs w:val="30"/>
        </w:rPr>
        <w:t>(</w:t>
      </w:r>
      <w:r w:rsidR="00652C6A" w:rsidRPr="00BD4CD9">
        <w:rPr>
          <w:rFonts w:ascii="Angsana New" w:hAnsi="Angsana New"/>
          <w:sz w:val="30"/>
          <w:szCs w:val="30"/>
          <w:cs/>
        </w:rPr>
        <w:t>ใบอนุญาตให้ใช้คลื่นความถี่และประกอบกิจการโทรทัศน์ค้างจ่าย</w:t>
      </w:r>
      <w:r w:rsidR="00652C6A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B45AFE" w:rsidRPr="00B45AFE">
        <w:rPr>
          <w:rFonts w:ascii="Angsana New" w:hAnsi="Angsana New"/>
          <w:sz w:val="30"/>
          <w:szCs w:val="30"/>
        </w:rPr>
        <w:t>728</w:t>
      </w:r>
      <w:r w:rsidR="00652C6A">
        <w:rPr>
          <w:rFonts w:ascii="Angsana New" w:hAnsi="Angsana New"/>
          <w:sz w:val="30"/>
          <w:szCs w:val="30"/>
        </w:rPr>
        <w:t>.</w:t>
      </w:r>
      <w:r w:rsidR="00B45AFE" w:rsidRPr="00B45AFE">
        <w:rPr>
          <w:rFonts w:ascii="Angsana New" w:hAnsi="Angsana New"/>
          <w:sz w:val="30"/>
          <w:szCs w:val="30"/>
        </w:rPr>
        <w:t>00</w:t>
      </w:r>
      <w:r w:rsidR="00652C6A">
        <w:rPr>
          <w:rFonts w:ascii="Angsana New" w:hAnsi="Angsana New"/>
          <w:sz w:val="30"/>
          <w:szCs w:val="30"/>
        </w:rPr>
        <w:t xml:space="preserve"> </w:t>
      </w:r>
      <w:r w:rsidR="00652C6A">
        <w:rPr>
          <w:rFonts w:ascii="Angsana New" w:hAnsi="Angsana New" w:hint="cs"/>
          <w:sz w:val="30"/>
          <w:szCs w:val="30"/>
          <w:cs/>
        </w:rPr>
        <w:t>ล้านบาท หักด้วย</w:t>
      </w:r>
      <w:r w:rsidR="00652C6A" w:rsidRPr="00BD4CD9">
        <w:rPr>
          <w:rFonts w:ascii="Angsana New" w:hAnsi="Angsana New"/>
          <w:sz w:val="30"/>
          <w:szCs w:val="30"/>
          <w:cs/>
        </w:rPr>
        <w:t xml:space="preserve">ดอกเบี้ยรอตัดบัญชีจำนวน </w:t>
      </w:r>
      <w:r w:rsidR="00B45AFE" w:rsidRPr="00B45AFE">
        <w:rPr>
          <w:rFonts w:ascii="Angsana New" w:hAnsi="Angsana New"/>
          <w:sz w:val="30"/>
          <w:szCs w:val="30"/>
        </w:rPr>
        <w:t>24</w:t>
      </w:r>
      <w:r w:rsidR="00652C6A">
        <w:rPr>
          <w:rFonts w:ascii="Angsana New" w:hAnsi="Angsana New"/>
          <w:sz w:val="30"/>
          <w:szCs w:val="30"/>
        </w:rPr>
        <w:t>.</w:t>
      </w:r>
      <w:r w:rsidR="00B45AFE" w:rsidRPr="00B45AFE">
        <w:rPr>
          <w:rFonts w:ascii="Angsana New" w:hAnsi="Angsana New"/>
          <w:sz w:val="30"/>
          <w:szCs w:val="30"/>
        </w:rPr>
        <w:t>36</w:t>
      </w:r>
      <w:r w:rsidR="00652C6A" w:rsidRPr="00BD4CD9">
        <w:rPr>
          <w:rFonts w:ascii="Angsana New" w:hAnsi="Angsana New"/>
          <w:sz w:val="30"/>
          <w:szCs w:val="30"/>
          <w:cs/>
        </w:rPr>
        <w:t xml:space="preserve"> ล้านบาท</w:t>
      </w:r>
      <w:r w:rsidR="00652C6A">
        <w:rPr>
          <w:rFonts w:ascii="Angsana New" w:hAnsi="Angsana New"/>
          <w:sz w:val="30"/>
          <w:szCs w:val="30"/>
        </w:rPr>
        <w:t xml:space="preserve">) </w:t>
      </w:r>
      <w:r w:rsidR="0025268D" w:rsidRPr="002E0612">
        <w:rPr>
          <w:rFonts w:ascii="Angsana New" w:hAnsi="Angsana New" w:hint="cs"/>
          <w:sz w:val="30"/>
          <w:szCs w:val="30"/>
          <w:cs/>
        </w:rPr>
        <w:t>ทั้งนี้ กลุ่มบริษัทได้บันทึกส่วนต่างเงินค่า</w:t>
      </w:r>
      <w:r w:rsidR="0025268D" w:rsidRPr="002E0612">
        <w:rPr>
          <w:rFonts w:ascii="Angsana New" w:hAnsi="Angsana New"/>
          <w:sz w:val="30"/>
          <w:szCs w:val="30"/>
          <w:cs/>
        </w:rPr>
        <w:t>ชดเชย</w:t>
      </w:r>
      <w:r w:rsidR="0025268D" w:rsidRPr="002E0612">
        <w:rPr>
          <w:rFonts w:ascii="Angsana New" w:hAnsi="Angsana New" w:hint="cs"/>
          <w:sz w:val="30"/>
          <w:szCs w:val="30"/>
          <w:cs/>
        </w:rPr>
        <w:t>ดังกล่าวสุทธิจากมูลค่าตามบัญชีของสินทรัพย์</w:t>
      </w:r>
      <w:r w:rsidR="0025268D" w:rsidRPr="002E0612">
        <w:rPr>
          <w:rFonts w:ascii="Angsana New" w:hAnsi="Angsana New"/>
          <w:sz w:val="30"/>
          <w:szCs w:val="30"/>
          <w:cs/>
        </w:rPr>
        <w:t>ใบอนุญาตให้ใช้คลื่นความถี่และประกอบกิจการโทรทัศน</w:t>
      </w:r>
      <w:r w:rsidR="0025268D" w:rsidRPr="002E0612">
        <w:rPr>
          <w:rFonts w:ascii="Angsana New" w:hAnsi="Angsana New" w:hint="cs"/>
          <w:sz w:val="30"/>
          <w:szCs w:val="30"/>
          <w:cs/>
        </w:rPr>
        <w:t xml:space="preserve">์ ภายใต้บัญชี </w:t>
      </w:r>
      <w:r w:rsidR="0025268D" w:rsidRPr="002E0612">
        <w:rPr>
          <w:rFonts w:ascii="Angsana New" w:hAnsi="Angsana New"/>
          <w:sz w:val="30"/>
          <w:szCs w:val="30"/>
        </w:rPr>
        <w:t>“</w:t>
      </w:r>
      <w:r w:rsidR="0025268D" w:rsidRPr="002E0612">
        <w:rPr>
          <w:rFonts w:ascii="Angsana New" w:hAnsi="Angsana New" w:hint="cs"/>
          <w:sz w:val="30"/>
          <w:szCs w:val="30"/>
          <w:cs/>
        </w:rPr>
        <w:t>ส่วนต่างค่าชดเชยจากการคืนใบอนุญาตให้ใช้คลื่นความถี่และประกอบกิจการโทรทัศน์</w:t>
      </w:r>
      <w:r w:rsidR="0025268D" w:rsidRPr="002E0612">
        <w:rPr>
          <w:rFonts w:ascii="Angsana New" w:hAnsi="Angsana New"/>
          <w:sz w:val="30"/>
          <w:szCs w:val="30"/>
        </w:rPr>
        <w:t xml:space="preserve">” </w:t>
      </w:r>
      <w:r w:rsidR="0025268D" w:rsidRPr="002E0612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B45AFE" w:rsidRPr="00B45AFE">
        <w:rPr>
          <w:rFonts w:ascii="Angsana New" w:hAnsi="Angsana New"/>
          <w:sz w:val="30"/>
          <w:szCs w:val="30"/>
        </w:rPr>
        <w:t>331</w:t>
      </w:r>
      <w:r w:rsidR="0025268D" w:rsidRPr="002E0612">
        <w:rPr>
          <w:rFonts w:ascii="Angsana New" w:hAnsi="Angsana New"/>
          <w:sz w:val="30"/>
          <w:szCs w:val="30"/>
        </w:rPr>
        <w:t>.</w:t>
      </w:r>
      <w:r w:rsidR="00B45AFE" w:rsidRPr="00B45AFE">
        <w:rPr>
          <w:rFonts w:ascii="Angsana New" w:hAnsi="Angsana New"/>
          <w:sz w:val="30"/>
          <w:szCs w:val="30"/>
        </w:rPr>
        <w:t>35</w:t>
      </w:r>
      <w:r w:rsidR="0025268D" w:rsidRPr="002E0612">
        <w:rPr>
          <w:rFonts w:ascii="Angsana New" w:hAnsi="Angsana New"/>
          <w:sz w:val="30"/>
          <w:szCs w:val="30"/>
        </w:rPr>
        <w:t xml:space="preserve"> </w:t>
      </w:r>
      <w:r w:rsidR="0025268D">
        <w:rPr>
          <w:rFonts w:ascii="Angsana New" w:hAnsi="Angsana New"/>
          <w:sz w:val="30"/>
          <w:szCs w:val="30"/>
        </w:rPr>
        <w:br/>
      </w:r>
      <w:r w:rsidR="0025268D" w:rsidRPr="002E0612">
        <w:rPr>
          <w:rFonts w:ascii="Angsana New" w:hAnsi="Angsana New"/>
          <w:sz w:val="30"/>
          <w:szCs w:val="30"/>
          <w:cs/>
        </w:rPr>
        <w:t>ล้าน</w:t>
      </w:r>
      <w:r w:rsidR="0025268D" w:rsidRPr="002E0612">
        <w:rPr>
          <w:rFonts w:ascii="Angsana New" w:hAnsi="Angsana New" w:hint="cs"/>
          <w:sz w:val="30"/>
          <w:szCs w:val="30"/>
          <w:cs/>
        </w:rPr>
        <w:t>บาท ในงบกำไรขาดทุนเบ็ดเสร็จรวม ตามที่ได้มีหนังสือแจ้งอนุมัติการ</w:t>
      </w:r>
      <w:r w:rsidR="0025268D" w:rsidRPr="002E0612">
        <w:rPr>
          <w:rFonts w:ascii="Angsana New" w:hAnsi="Angsana New"/>
          <w:sz w:val="30"/>
          <w:szCs w:val="30"/>
          <w:cs/>
        </w:rPr>
        <w:t>จ่าย</w:t>
      </w:r>
      <w:r w:rsidR="0025268D" w:rsidRPr="002E0612">
        <w:rPr>
          <w:rFonts w:ascii="Angsana New" w:hAnsi="Angsana New" w:hint="cs"/>
          <w:sz w:val="30"/>
          <w:szCs w:val="30"/>
          <w:cs/>
        </w:rPr>
        <w:t>ค่า</w:t>
      </w:r>
      <w:r w:rsidR="0025268D" w:rsidRPr="002E0612">
        <w:rPr>
          <w:rFonts w:ascii="Angsana New" w:hAnsi="Angsana New"/>
          <w:sz w:val="30"/>
          <w:szCs w:val="30"/>
          <w:cs/>
        </w:rPr>
        <w:t>ชดเชย</w:t>
      </w:r>
      <w:r w:rsidR="0025268D" w:rsidRPr="002E0612">
        <w:rPr>
          <w:rFonts w:ascii="Angsana New" w:hAnsi="Angsana New" w:hint="cs"/>
          <w:sz w:val="30"/>
          <w:szCs w:val="30"/>
          <w:cs/>
        </w:rPr>
        <w:t>อันเนื่องมาจากการคืนใบอนุญาตให้แก่บริษัทย่อย</w:t>
      </w:r>
      <w:r w:rsidR="0025268D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B45AFE" w:rsidRPr="00B45AFE">
        <w:rPr>
          <w:rFonts w:ascii="Angsana New" w:hAnsi="Angsana New"/>
          <w:sz w:val="30"/>
          <w:szCs w:val="30"/>
        </w:rPr>
        <w:t>26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B45AFE" w:rsidRPr="00B45AFE">
        <w:rPr>
          <w:rFonts w:ascii="Angsana New" w:hAnsi="Angsana New" w:hint="cs"/>
          <w:sz w:val="30"/>
          <w:szCs w:val="30"/>
        </w:rPr>
        <w:t>2</w:t>
      </w:r>
      <w:r w:rsidR="00B45AFE" w:rsidRPr="00B45AFE">
        <w:rPr>
          <w:rFonts w:ascii="Angsana New" w:hAnsi="Angsana New"/>
          <w:sz w:val="30"/>
          <w:szCs w:val="30"/>
        </w:rPr>
        <w:t>562</w:t>
      </w:r>
      <w:r>
        <w:rPr>
          <w:rFonts w:ascii="Angsana New" w:hAnsi="Angsana New"/>
          <w:sz w:val="30"/>
          <w:szCs w:val="30"/>
        </w:rPr>
        <w:t xml:space="preserve"> </w:t>
      </w:r>
      <w:r w:rsidR="0025268D" w:rsidRPr="0025268D">
        <w:rPr>
          <w:rFonts w:ascii="Angsana New" w:hAnsi="Angsana New"/>
          <w:sz w:val="30"/>
          <w:szCs w:val="30"/>
          <w:cs/>
        </w:rPr>
        <w:t>โดยได้อนุมัติการจ่ายค่าชดเชยดังกล่าวให้แก่</w:t>
      </w:r>
      <w:r w:rsidR="00D3688D">
        <w:rPr>
          <w:rFonts w:ascii="Angsana New" w:hAnsi="Angsana New"/>
          <w:sz w:val="30"/>
          <w:szCs w:val="30"/>
          <w:cs/>
        </w:rPr>
        <w:br/>
      </w:r>
      <w:r w:rsidR="0025268D" w:rsidRPr="0025268D">
        <w:rPr>
          <w:rFonts w:ascii="Angsana New" w:hAnsi="Angsana New"/>
          <w:sz w:val="30"/>
          <w:szCs w:val="30"/>
          <w:cs/>
        </w:rPr>
        <w:t>บริษัทย่อยจำนวน</w:t>
      </w:r>
      <w:r w:rsidRPr="001C7523">
        <w:rPr>
          <w:rFonts w:ascii="Angsana New" w:hAnsi="Angsana New"/>
          <w:sz w:val="30"/>
          <w:szCs w:val="30"/>
          <w:cs/>
        </w:rPr>
        <w:t xml:space="preserve"> </w:t>
      </w:r>
      <w:r w:rsidR="00B45AFE" w:rsidRPr="00B45AFE">
        <w:rPr>
          <w:rFonts w:ascii="Angsana New" w:hAnsi="Angsana New"/>
          <w:sz w:val="30"/>
          <w:szCs w:val="30"/>
        </w:rPr>
        <w:t>890</w:t>
      </w:r>
      <w:r w:rsidRPr="00F31E09">
        <w:rPr>
          <w:rFonts w:ascii="Angsana New" w:hAnsi="Angsana New" w:hint="cs"/>
          <w:sz w:val="30"/>
          <w:szCs w:val="30"/>
          <w:cs/>
        </w:rPr>
        <w:t>.</w:t>
      </w:r>
      <w:r w:rsidR="00B45AFE" w:rsidRPr="00B45AFE">
        <w:rPr>
          <w:rFonts w:ascii="Angsana New" w:hAnsi="Angsana New" w:hint="cs"/>
          <w:sz w:val="30"/>
          <w:szCs w:val="30"/>
        </w:rPr>
        <w:t>83</w:t>
      </w:r>
      <w:r w:rsidRPr="00F31E09">
        <w:rPr>
          <w:rFonts w:ascii="Angsana New" w:hAnsi="Angsana New"/>
          <w:sz w:val="30"/>
          <w:szCs w:val="30"/>
          <w:cs/>
        </w:rPr>
        <w:t xml:space="preserve"> ล้าน</w:t>
      </w:r>
      <w:r w:rsidRPr="00F31E09">
        <w:rPr>
          <w:rFonts w:ascii="Angsana New" w:hAnsi="Angsana New" w:hint="cs"/>
          <w:sz w:val="30"/>
          <w:szCs w:val="30"/>
          <w:cs/>
        </w:rPr>
        <w:t>บาท</w:t>
      </w:r>
      <w:r w:rsidRPr="00F31E09">
        <w:rPr>
          <w:rFonts w:ascii="Angsana New" w:hAnsi="Angsana New"/>
          <w:sz w:val="30"/>
          <w:szCs w:val="30"/>
          <w:cs/>
        </w:rPr>
        <w:t xml:space="preserve"> </w:t>
      </w:r>
      <w:r w:rsidRPr="00F31E09">
        <w:rPr>
          <w:rFonts w:ascii="Angsana New" w:hAnsi="Angsana New" w:hint="cs"/>
          <w:sz w:val="30"/>
          <w:szCs w:val="30"/>
          <w:cs/>
        </w:rPr>
        <w:t>โดยหักค่าธรรมเนียมใบอนุญาต</w:t>
      </w:r>
      <w:r w:rsidRPr="00F31E09">
        <w:rPr>
          <w:rFonts w:ascii="Angsana New" w:hAnsi="Angsana New"/>
          <w:sz w:val="30"/>
          <w:szCs w:val="30"/>
          <w:cs/>
        </w:rPr>
        <w:t xml:space="preserve">ค้างชำระงวดที่ </w:t>
      </w:r>
      <w:r w:rsidR="00B45AFE" w:rsidRPr="00B45AFE">
        <w:rPr>
          <w:rFonts w:ascii="Angsana New" w:hAnsi="Angsana New"/>
          <w:sz w:val="30"/>
          <w:szCs w:val="30"/>
        </w:rPr>
        <w:t>4</w:t>
      </w:r>
      <w:r w:rsidRPr="00F31E09">
        <w:rPr>
          <w:rFonts w:ascii="Angsana New" w:hAnsi="Angsana New"/>
          <w:sz w:val="30"/>
          <w:szCs w:val="30"/>
          <w:cs/>
        </w:rPr>
        <w:t xml:space="preserve"> จำนวน </w:t>
      </w:r>
      <w:r w:rsidR="00B45AFE" w:rsidRPr="00B45AFE">
        <w:rPr>
          <w:rFonts w:ascii="Angsana New" w:hAnsi="Angsana New" w:hint="cs"/>
          <w:sz w:val="30"/>
          <w:szCs w:val="30"/>
        </w:rPr>
        <w:t>215</w:t>
      </w:r>
      <w:r w:rsidRPr="00F31E09">
        <w:rPr>
          <w:rFonts w:ascii="Angsana New" w:hAnsi="Angsana New" w:hint="cs"/>
          <w:sz w:val="30"/>
          <w:szCs w:val="30"/>
          <w:cs/>
        </w:rPr>
        <w:t>.</w:t>
      </w:r>
      <w:r w:rsidR="00B45AFE" w:rsidRPr="00B45AFE">
        <w:rPr>
          <w:rFonts w:ascii="Angsana New" w:hAnsi="Angsana New" w:hint="cs"/>
          <w:sz w:val="30"/>
          <w:szCs w:val="30"/>
        </w:rPr>
        <w:t>07</w:t>
      </w:r>
      <w:r w:rsidRPr="00F31E09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F31E09">
        <w:rPr>
          <w:rFonts w:ascii="Angsana New" w:hAnsi="Angsana New" w:hint="cs"/>
          <w:sz w:val="30"/>
          <w:szCs w:val="30"/>
          <w:cs/>
        </w:rPr>
        <w:t>(รวม</w:t>
      </w:r>
      <w:r>
        <w:rPr>
          <w:rFonts w:ascii="Angsana New" w:hAnsi="Angsana New" w:hint="cs"/>
          <w:sz w:val="30"/>
          <w:szCs w:val="30"/>
          <w:cs/>
        </w:rPr>
        <w:t>ภาษีมูลค่าเพิ่ม) ดังนั้นคงเหลือ</w:t>
      </w:r>
      <w:r w:rsidRPr="001C7523">
        <w:rPr>
          <w:rFonts w:ascii="Angsana New" w:hAnsi="Angsana New"/>
          <w:sz w:val="30"/>
          <w:szCs w:val="30"/>
          <w:cs/>
        </w:rPr>
        <w:t>ค่าชดเชยสุทธิ</w:t>
      </w:r>
      <w:r>
        <w:rPr>
          <w:rFonts w:ascii="Angsana New" w:hAnsi="Angsana New" w:hint="cs"/>
          <w:sz w:val="30"/>
          <w:szCs w:val="30"/>
          <w:cs/>
        </w:rPr>
        <w:t xml:space="preserve">ที่บริษัทย่อยจะได้รับเป็นจำนวน </w:t>
      </w:r>
      <w:r w:rsidR="00B45AFE" w:rsidRPr="00B45AFE">
        <w:rPr>
          <w:rFonts w:ascii="Angsana New" w:hAnsi="Angsana New"/>
          <w:sz w:val="30"/>
          <w:szCs w:val="30"/>
        </w:rPr>
        <w:t>675</w:t>
      </w:r>
      <w:r>
        <w:rPr>
          <w:rFonts w:ascii="Angsana New" w:hAnsi="Angsana New" w:hint="cs"/>
          <w:sz w:val="30"/>
          <w:szCs w:val="30"/>
          <w:cs/>
        </w:rPr>
        <w:t>.</w:t>
      </w:r>
      <w:r w:rsidR="00B45AFE" w:rsidRPr="00B45AFE">
        <w:rPr>
          <w:rFonts w:ascii="Angsana New" w:hAnsi="Angsana New" w:hint="cs"/>
          <w:sz w:val="30"/>
          <w:szCs w:val="30"/>
        </w:rPr>
        <w:t>76</w:t>
      </w:r>
      <w:r w:rsidRPr="001C7523">
        <w:rPr>
          <w:rFonts w:ascii="Angsana New" w:hAnsi="Angsana New"/>
          <w:sz w:val="30"/>
          <w:szCs w:val="30"/>
          <w:cs/>
        </w:rPr>
        <w:t xml:space="preserve"> ล้าน</w:t>
      </w:r>
      <w:r>
        <w:rPr>
          <w:rFonts w:ascii="Angsana New" w:hAnsi="Angsana New" w:hint="cs"/>
          <w:sz w:val="30"/>
          <w:szCs w:val="30"/>
          <w:cs/>
        </w:rPr>
        <w:t>บาท</w:t>
      </w:r>
      <w:r w:rsidRPr="001C7523">
        <w:rPr>
          <w:rFonts w:ascii="Angsana New" w:hAnsi="Angsana New"/>
          <w:sz w:val="30"/>
          <w:szCs w:val="30"/>
          <w:cs/>
        </w:rPr>
        <w:t xml:space="preserve"> </w:t>
      </w:r>
      <w:r w:rsidR="000C08E0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="00B45AFE" w:rsidRPr="00B45AFE">
        <w:rPr>
          <w:rFonts w:ascii="Angsana New" w:hAnsi="Angsana New"/>
          <w:sz w:val="30"/>
          <w:szCs w:val="30"/>
        </w:rPr>
        <w:t>16</w:t>
      </w:r>
      <w:r w:rsidR="000C08E0">
        <w:rPr>
          <w:rFonts w:ascii="Angsana New" w:hAnsi="Angsana New"/>
          <w:sz w:val="30"/>
          <w:szCs w:val="30"/>
        </w:rPr>
        <w:t xml:space="preserve"> </w:t>
      </w:r>
      <w:r w:rsidR="000C08E0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B45AFE" w:rsidRPr="00B45AFE">
        <w:rPr>
          <w:rFonts w:ascii="Angsana New" w:hAnsi="Angsana New"/>
          <w:sz w:val="30"/>
          <w:szCs w:val="30"/>
        </w:rPr>
        <w:t>2562</w:t>
      </w:r>
      <w:r w:rsidR="000C08E0">
        <w:rPr>
          <w:rFonts w:ascii="Angsana New" w:hAnsi="Angsana New"/>
          <w:sz w:val="30"/>
          <w:szCs w:val="30"/>
        </w:rPr>
        <w:t xml:space="preserve"> </w:t>
      </w:r>
      <w:r w:rsidR="000C08E0">
        <w:rPr>
          <w:rFonts w:ascii="Angsana New" w:hAnsi="Angsana New" w:hint="cs"/>
          <w:sz w:val="30"/>
          <w:szCs w:val="30"/>
          <w:cs/>
        </w:rPr>
        <w:t>บริษัทย่อยดังกล่าวได้รับค่าชดเชยจากสำนักงาน กสทช</w:t>
      </w:r>
      <w:r w:rsidR="000C08E0">
        <w:rPr>
          <w:rFonts w:ascii="Angsana New" w:hAnsi="Angsana New"/>
          <w:sz w:val="30"/>
          <w:szCs w:val="30"/>
        </w:rPr>
        <w:t xml:space="preserve">. </w:t>
      </w:r>
      <w:r w:rsidR="000C08E0">
        <w:rPr>
          <w:rFonts w:ascii="Angsana New" w:hAnsi="Angsana New" w:hint="cs"/>
          <w:sz w:val="30"/>
          <w:szCs w:val="30"/>
          <w:cs/>
        </w:rPr>
        <w:t xml:space="preserve">เสร็จสิ้นแล้ว </w:t>
      </w:r>
    </w:p>
    <w:p w14:paraId="195CC9EF" w14:textId="77777777" w:rsidR="00652C6A" w:rsidRPr="00D3688D" w:rsidRDefault="00652C6A" w:rsidP="006B2750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BEA279B" w14:textId="77777777" w:rsidR="00807F5D" w:rsidRDefault="00807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7BBA7F3" w14:textId="48A0625B" w:rsidR="00652C6A" w:rsidRDefault="00F11078" w:rsidP="0025268D">
      <w:pPr>
        <w:tabs>
          <w:tab w:val="clear" w:pos="454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EB3A2D">
        <w:rPr>
          <w:rFonts w:ascii="Angsana New" w:hAnsi="Angsana New" w:hint="cs"/>
          <w:sz w:val="30"/>
          <w:szCs w:val="30"/>
          <w:cs/>
        </w:rPr>
        <w:t>นอกจาก</w:t>
      </w:r>
      <w:r w:rsidRPr="00EB3A2D">
        <w:rPr>
          <w:rFonts w:ascii="Angsana New" w:hAnsi="Angsana New"/>
          <w:sz w:val="30"/>
          <w:szCs w:val="30"/>
          <w:cs/>
        </w:rPr>
        <w:t>นี้ บริษัท เอ็นบีซี เน็กซ์ วิชั่น จำกัด</w:t>
      </w:r>
      <w:r w:rsidRPr="00EB3A2D">
        <w:rPr>
          <w:rFonts w:ascii="Angsana New" w:hAnsi="Angsana New" w:hint="cs"/>
          <w:sz w:val="30"/>
          <w:szCs w:val="30"/>
          <w:cs/>
        </w:rPr>
        <w:t xml:space="preserve"> ซึ่งเป็น</w:t>
      </w:r>
      <w:r w:rsidRPr="00EB3A2D">
        <w:rPr>
          <w:rFonts w:ascii="Angsana New" w:hAnsi="Angsana New"/>
          <w:sz w:val="30"/>
          <w:szCs w:val="30"/>
          <w:cs/>
        </w:rPr>
        <w:t>บริษัทย่อย</w:t>
      </w:r>
      <w:r w:rsidRPr="00EB3A2D">
        <w:rPr>
          <w:rFonts w:ascii="Angsana New" w:hAnsi="Angsana New" w:hint="cs"/>
          <w:sz w:val="30"/>
          <w:szCs w:val="30"/>
          <w:cs/>
        </w:rPr>
        <w:t>ทางอ้อม</w:t>
      </w:r>
      <w:r w:rsidRPr="00EB3A2D">
        <w:rPr>
          <w:rFonts w:ascii="Angsana New" w:hAnsi="Angsana New"/>
          <w:sz w:val="30"/>
          <w:szCs w:val="30"/>
        </w:rPr>
        <w:t xml:space="preserve"> </w:t>
      </w:r>
      <w:r w:rsidRPr="00EB3A2D">
        <w:rPr>
          <w:rFonts w:ascii="Angsana New" w:hAnsi="Angsana New" w:hint="cs"/>
          <w:sz w:val="30"/>
          <w:szCs w:val="30"/>
          <w:cs/>
        </w:rPr>
        <w:t>ซึ่ง</w:t>
      </w:r>
      <w:r w:rsidRPr="00EB3A2D">
        <w:rPr>
          <w:rFonts w:ascii="Angsana New" w:hAnsi="Angsana New"/>
          <w:sz w:val="30"/>
          <w:szCs w:val="30"/>
          <w:cs/>
        </w:rPr>
        <w:t>ไม่มีความประสงค์จะคืนใบอนุญาต ดังนั้นบริษัท เอ็นบีซี เน็กซ์ วิชั่น จำกัด จึงได้รับยกเว้นค่าธรรมเนียมใบอนุญาต</w:t>
      </w:r>
      <w:r w:rsidRPr="00EB3A2D">
        <w:rPr>
          <w:rFonts w:ascii="Angsana New" w:hAnsi="Angsana New" w:hint="cs"/>
          <w:sz w:val="30"/>
          <w:szCs w:val="30"/>
          <w:cs/>
        </w:rPr>
        <w:t>ให้ใช้</w:t>
      </w:r>
      <w:r w:rsidRPr="00EB3A2D">
        <w:rPr>
          <w:rFonts w:ascii="Angsana New" w:hAnsi="Angsana New"/>
          <w:sz w:val="30"/>
          <w:szCs w:val="30"/>
          <w:cs/>
        </w:rPr>
        <w:t>คลื่นความถี่เพื่อให้บริการโทรทัศน์ในระบบดิจิ</w:t>
      </w:r>
      <w:r w:rsidRPr="00EB3A2D">
        <w:rPr>
          <w:rFonts w:ascii="Angsana New" w:hAnsi="Angsana New" w:hint="cs"/>
          <w:sz w:val="30"/>
          <w:szCs w:val="30"/>
          <w:cs/>
        </w:rPr>
        <w:t xml:space="preserve">ตอล </w:t>
      </w:r>
      <w:r w:rsidRPr="00EB3A2D">
        <w:rPr>
          <w:rFonts w:ascii="Angsana New" w:hAnsi="Angsana New"/>
          <w:sz w:val="30"/>
          <w:szCs w:val="30"/>
          <w:cs/>
        </w:rPr>
        <w:t>ตลอดจนการสนับสนุนค่าใช้จ่ายในการเช่าใช้โครงข่ายโทรทัศน์และประโยชน์อื่นๆ</w:t>
      </w:r>
      <w:r w:rsidRPr="00EB3A2D">
        <w:rPr>
          <w:rFonts w:ascii="Angsana New" w:hAnsi="Angsana New" w:hint="cs"/>
          <w:sz w:val="30"/>
          <w:szCs w:val="30"/>
          <w:cs/>
        </w:rPr>
        <w:t xml:space="preserve"> </w:t>
      </w:r>
      <w:r w:rsidRPr="00EB3A2D">
        <w:rPr>
          <w:rFonts w:ascii="Angsana New" w:hAnsi="Angsana New"/>
          <w:sz w:val="30"/>
          <w:szCs w:val="30"/>
          <w:cs/>
        </w:rPr>
        <w:br/>
      </w:r>
      <w:r w:rsidRPr="00EB3A2D">
        <w:rPr>
          <w:rFonts w:ascii="Angsana New" w:hAnsi="Angsana New" w:hint="cs"/>
          <w:sz w:val="30"/>
          <w:szCs w:val="30"/>
          <w:cs/>
        </w:rPr>
        <w:t>ในการนี้</w:t>
      </w:r>
      <w:r w:rsidRPr="00EB3A2D">
        <w:rPr>
          <w:rFonts w:ascii="Angsana New" w:hAnsi="Angsana New"/>
          <w:sz w:val="30"/>
          <w:szCs w:val="30"/>
        </w:rPr>
        <w:t xml:space="preserve"> </w:t>
      </w:r>
      <w:r w:rsidRPr="00EB3A2D">
        <w:rPr>
          <w:rFonts w:ascii="Angsana New" w:hAnsi="Angsana New"/>
          <w:sz w:val="30"/>
          <w:szCs w:val="30"/>
          <w:cs/>
        </w:rPr>
        <w:t>บริษัทย่อย</w:t>
      </w:r>
      <w:r w:rsidRPr="00EB3A2D">
        <w:rPr>
          <w:rFonts w:ascii="Angsana New" w:hAnsi="Angsana New" w:hint="cs"/>
          <w:sz w:val="30"/>
          <w:szCs w:val="30"/>
          <w:cs/>
        </w:rPr>
        <w:t>ทางอ้อม</w:t>
      </w:r>
      <w:r w:rsidRPr="00EB3A2D">
        <w:rPr>
          <w:rFonts w:ascii="Angsana New" w:hAnsi="Angsana New"/>
          <w:sz w:val="30"/>
          <w:szCs w:val="30"/>
          <w:cs/>
        </w:rPr>
        <w:t>ได้บันทึกลดมูลค่าตามบัญชีของค่าใบอนุญาตให้ใช้คลื่นความถี่และประกอบกิจการโทรทัศน์ค้างจ่ายและลดมูลค่าตามบัญชีของใบอนุญาต เพื่อสะท้อนมูลค่าปัจจุบันของกระแสเงินสดที่บริษัทย่อย</w:t>
      </w:r>
      <w:r w:rsidRPr="00EB3A2D">
        <w:rPr>
          <w:rFonts w:ascii="Angsana New" w:hAnsi="Angsana New" w:hint="cs"/>
          <w:sz w:val="30"/>
          <w:szCs w:val="30"/>
          <w:cs/>
        </w:rPr>
        <w:t>ทางอ้อม</w:t>
      </w:r>
      <w:r w:rsidRPr="00EB3A2D">
        <w:rPr>
          <w:rFonts w:ascii="Angsana New" w:hAnsi="Angsana New"/>
          <w:sz w:val="30"/>
          <w:szCs w:val="30"/>
          <w:cs/>
        </w:rPr>
        <w:t xml:space="preserve">ต้องชำระที่เปลี่ยนแปลงไปสำหรับค่าใบอนุญาตให้ใช้คลื่นความถี่และประกอบกิจการโทรทัศน์ค้างจ่ายงวดที่ห้าและงวดที่หกของราคาที่เกินกว่าขั้นต่ำจำนวน </w:t>
      </w:r>
      <w:r w:rsidR="00B45AFE" w:rsidRPr="00B45AFE">
        <w:rPr>
          <w:rFonts w:ascii="Angsana New" w:hAnsi="Angsana New"/>
          <w:sz w:val="30"/>
          <w:szCs w:val="30"/>
        </w:rPr>
        <w:t>429</w:t>
      </w:r>
      <w:r w:rsidRPr="00EB3A2D">
        <w:rPr>
          <w:rFonts w:ascii="Angsana New" w:hAnsi="Angsana New"/>
          <w:sz w:val="30"/>
          <w:szCs w:val="30"/>
        </w:rPr>
        <w:t>.</w:t>
      </w:r>
      <w:r w:rsidR="00B45AFE" w:rsidRPr="00B45AFE">
        <w:rPr>
          <w:rFonts w:ascii="Angsana New" w:hAnsi="Angsana New"/>
          <w:sz w:val="30"/>
          <w:szCs w:val="30"/>
        </w:rPr>
        <w:t>91</w:t>
      </w:r>
      <w:r w:rsidRPr="00EB3A2D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EB3A2D">
        <w:rPr>
          <w:rFonts w:ascii="Angsana New" w:hAnsi="Angsana New"/>
          <w:sz w:val="30"/>
          <w:szCs w:val="30"/>
        </w:rPr>
        <w:t>(</w:t>
      </w:r>
      <w:r w:rsidRPr="00EB3A2D">
        <w:rPr>
          <w:rFonts w:ascii="Angsana New" w:hAnsi="Angsana New"/>
          <w:sz w:val="30"/>
          <w:szCs w:val="30"/>
          <w:cs/>
        </w:rPr>
        <w:t>ใบอนุญาตให้ใช้คลื่นความถี่และประกอบกิจการโทรทัศน์ค้างจ่าย</w:t>
      </w:r>
      <w:r w:rsidRPr="00EB3A2D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B45AFE" w:rsidRPr="00B45AFE">
        <w:rPr>
          <w:rFonts w:ascii="Angsana New" w:hAnsi="Angsana New"/>
          <w:sz w:val="30"/>
          <w:szCs w:val="30"/>
        </w:rPr>
        <w:t>447</w:t>
      </w:r>
      <w:r w:rsidRPr="00EB3A2D">
        <w:rPr>
          <w:rFonts w:ascii="Angsana New" w:hAnsi="Angsana New"/>
          <w:sz w:val="30"/>
          <w:szCs w:val="30"/>
        </w:rPr>
        <w:t>.</w:t>
      </w:r>
      <w:r w:rsidR="00B45AFE" w:rsidRPr="00B45AFE">
        <w:rPr>
          <w:rFonts w:ascii="Angsana New" w:hAnsi="Angsana New"/>
          <w:sz w:val="30"/>
          <w:szCs w:val="30"/>
        </w:rPr>
        <w:t>20</w:t>
      </w:r>
      <w:r w:rsidRPr="00EB3A2D">
        <w:rPr>
          <w:rFonts w:ascii="Angsana New" w:hAnsi="Angsana New"/>
          <w:sz w:val="30"/>
          <w:szCs w:val="30"/>
        </w:rPr>
        <w:t xml:space="preserve"> </w:t>
      </w:r>
      <w:r w:rsidRPr="00EB3A2D">
        <w:rPr>
          <w:rFonts w:ascii="Angsana New" w:hAnsi="Angsana New" w:hint="cs"/>
          <w:sz w:val="30"/>
          <w:szCs w:val="30"/>
          <w:cs/>
        </w:rPr>
        <w:t>ล้านบาท หักด้วย</w:t>
      </w:r>
      <w:r w:rsidRPr="00EB3A2D">
        <w:rPr>
          <w:rFonts w:ascii="Angsana New" w:hAnsi="Angsana New"/>
          <w:sz w:val="30"/>
          <w:szCs w:val="30"/>
          <w:cs/>
        </w:rPr>
        <w:t xml:space="preserve">ดอกเบี้ยรอตัดบัญชีจำนวน </w:t>
      </w:r>
      <w:r w:rsidR="00B45AFE" w:rsidRPr="00B45AFE">
        <w:rPr>
          <w:rFonts w:ascii="Angsana New" w:hAnsi="Angsana New"/>
          <w:sz w:val="30"/>
          <w:szCs w:val="30"/>
        </w:rPr>
        <w:t>17</w:t>
      </w:r>
      <w:r w:rsidRPr="00EB3A2D">
        <w:rPr>
          <w:rFonts w:ascii="Angsana New" w:hAnsi="Angsana New"/>
          <w:sz w:val="30"/>
          <w:szCs w:val="30"/>
        </w:rPr>
        <w:t>.</w:t>
      </w:r>
      <w:r w:rsidR="00B45AFE" w:rsidRPr="00B45AFE">
        <w:rPr>
          <w:rFonts w:ascii="Angsana New" w:hAnsi="Angsana New"/>
          <w:sz w:val="30"/>
          <w:szCs w:val="30"/>
        </w:rPr>
        <w:t>29</w:t>
      </w:r>
      <w:r w:rsidRPr="00EB3A2D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EB3A2D">
        <w:rPr>
          <w:rFonts w:ascii="Angsana New" w:hAnsi="Angsana New"/>
          <w:sz w:val="30"/>
          <w:szCs w:val="30"/>
        </w:rPr>
        <w:t>)</w:t>
      </w:r>
      <w:r w:rsidRPr="00EB3A2D">
        <w:rPr>
          <w:rFonts w:ascii="Angsana New" w:hAnsi="Angsana New"/>
          <w:sz w:val="30"/>
          <w:szCs w:val="30"/>
          <w:cs/>
        </w:rPr>
        <w:t xml:space="preserve"> และตัดจำหน่ายใบอนุญาตคงเหลือสุทธิอย่างเป็นระบบตลอดอายุการใช้ประโยชน์ของใบอนุญาตที่เหลืออยู่</w:t>
      </w:r>
      <w:r w:rsidRPr="00EB3A2D">
        <w:rPr>
          <w:rFonts w:ascii="Angsana New" w:hAnsi="Angsana New"/>
          <w:sz w:val="30"/>
          <w:szCs w:val="30"/>
        </w:rPr>
        <w:t xml:space="preserve"> </w:t>
      </w:r>
      <w:r w:rsidR="0025268D" w:rsidRPr="0025268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45AFE" w:rsidRPr="00B45AFE">
        <w:rPr>
          <w:rFonts w:ascii="Angsana New" w:hAnsi="Angsana New"/>
          <w:sz w:val="30"/>
          <w:szCs w:val="30"/>
        </w:rPr>
        <w:t>30</w:t>
      </w:r>
      <w:r w:rsidR="0025268D">
        <w:rPr>
          <w:rFonts w:ascii="Angsana New" w:hAnsi="Angsana New"/>
          <w:sz w:val="30"/>
          <w:szCs w:val="30"/>
          <w:cs/>
        </w:rPr>
        <w:t xml:space="preserve"> กันยายน</w:t>
      </w:r>
      <w:r w:rsidR="0025268D" w:rsidRPr="0025268D">
        <w:rPr>
          <w:rFonts w:ascii="Angsana New" w:hAnsi="Angsana New"/>
          <w:sz w:val="30"/>
          <w:szCs w:val="30"/>
          <w:cs/>
        </w:rPr>
        <w:t xml:space="preserve"> </w:t>
      </w:r>
      <w:r w:rsidR="00B45AFE" w:rsidRPr="00B45AFE">
        <w:rPr>
          <w:rFonts w:ascii="Angsana New" w:hAnsi="Angsana New"/>
          <w:sz w:val="30"/>
          <w:szCs w:val="30"/>
        </w:rPr>
        <w:t>2562</w:t>
      </w:r>
      <w:r w:rsidR="0025268D" w:rsidRPr="0025268D">
        <w:rPr>
          <w:rFonts w:ascii="Angsana New" w:hAnsi="Angsana New"/>
          <w:sz w:val="30"/>
          <w:szCs w:val="30"/>
          <w:cs/>
        </w:rPr>
        <w:t xml:space="preserve"> บริษัท เอ็นบีซี เน็กซ์ วิชั่น จำกัด มียอดคงเหลือมูลค่าปัจจุบันของจำนวนเงินที่ต้องจ่ายของค่าใบอนุญาตให้ใช้คลื่นความถี่และประกอบกิจการโทรทัศน์ค้างจ่ายจำนวน </w:t>
      </w:r>
      <w:r w:rsidR="00B45AFE" w:rsidRPr="00B45AFE">
        <w:rPr>
          <w:rFonts w:ascii="Angsana New" w:hAnsi="Angsana New" w:hint="cs"/>
          <w:sz w:val="30"/>
          <w:szCs w:val="30"/>
        </w:rPr>
        <w:t>49</w:t>
      </w:r>
      <w:r w:rsidR="0025268D">
        <w:rPr>
          <w:rFonts w:ascii="Angsana New" w:hAnsi="Angsana New" w:hint="cs"/>
          <w:sz w:val="30"/>
          <w:szCs w:val="30"/>
          <w:cs/>
        </w:rPr>
        <w:t>.</w:t>
      </w:r>
      <w:r w:rsidR="00B45AFE" w:rsidRPr="00B45AFE">
        <w:rPr>
          <w:rFonts w:ascii="Angsana New" w:hAnsi="Angsana New" w:hint="cs"/>
          <w:sz w:val="30"/>
          <w:szCs w:val="30"/>
        </w:rPr>
        <w:t>90</w:t>
      </w:r>
      <w:r w:rsidR="0025268D" w:rsidRPr="0025268D">
        <w:rPr>
          <w:rFonts w:ascii="Angsana New" w:hAnsi="Angsana New"/>
          <w:sz w:val="30"/>
          <w:szCs w:val="30"/>
        </w:rPr>
        <w:t xml:space="preserve"> </w:t>
      </w:r>
      <w:r w:rsidR="0025268D" w:rsidRPr="0025268D">
        <w:rPr>
          <w:rFonts w:ascii="Angsana New" w:hAnsi="Angsana New"/>
          <w:sz w:val="30"/>
          <w:szCs w:val="30"/>
          <w:cs/>
        </w:rPr>
        <w:t>ล้านบาท</w:t>
      </w:r>
    </w:p>
    <w:p w14:paraId="1526CBC1" w14:textId="77777777" w:rsidR="00652C6A" w:rsidRDefault="00652C6A" w:rsidP="006B2750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C63609E" w14:textId="3F730C30" w:rsidR="00FA4E5C" w:rsidRDefault="00FA4E5C" w:rsidP="007C736A">
      <w:pPr>
        <w:spacing w:line="380" w:lineRule="exact"/>
        <w:ind w:left="562"/>
        <w:jc w:val="thaiDistribute"/>
        <w:rPr>
          <w:rFonts w:ascii="Angsana New" w:hAnsi="Angsana New"/>
          <w:sz w:val="30"/>
          <w:szCs w:val="30"/>
        </w:rPr>
      </w:pPr>
      <w:r w:rsidRPr="00CF43E8">
        <w:rPr>
          <w:rFonts w:ascii="Angsana New" w:hAnsi="Angsana New"/>
          <w:sz w:val="30"/>
          <w:szCs w:val="30"/>
          <w:cs/>
        </w:rPr>
        <w:t>ในระหว่างงวด</w:t>
      </w:r>
      <w:r w:rsidR="00060D2A" w:rsidRPr="00CF43E8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44332D" w:rsidRPr="00CF43E8">
        <w:rPr>
          <w:rFonts w:ascii="Angsana New" w:hAnsi="Angsana New" w:hint="cs"/>
          <w:sz w:val="30"/>
          <w:szCs w:val="30"/>
          <w:cs/>
        </w:rPr>
        <w:t>เก้าเดือน</w:t>
      </w:r>
      <w:r w:rsidRPr="00CF43E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45AFE" w:rsidRPr="00B45AFE">
        <w:rPr>
          <w:rFonts w:ascii="Angsana New" w:hAnsi="Angsana New"/>
          <w:sz w:val="30"/>
          <w:szCs w:val="30"/>
        </w:rPr>
        <w:t>30</w:t>
      </w:r>
      <w:r w:rsidR="0044332D" w:rsidRPr="00CF43E8">
        <w:rPr>
          <w:rFonts w:ascii="Angsana New" w:hAnsi="Angsana New"/>
          <w:sz w:val="30"/>
          <w:szCs w:val="30"/>
        </w:rPr>
        <w:t xml:space="preserve"> </w:t>
      </w:r>
      <w:r w:rsidR="0044332D" w:rsidRPr="00CF43E8">
        <w:rPr>
          <w:rFonts w:ascii="Angsana New" w:hAnsi="Angsana New"/>
          <w:sz w:val="30"/>
          <w:szCs w:val="30"/>
          <w:cs/>
        </w:rPr>
        <w:t>กันยายน</w:t>
      </w:r>
      <w:r w:rsidRPr="00CF43E8">
        <w:rPr>
          <w:rFonts w:ascii="Angsana New" w:hAnsi="Angsana New"/>
          <w:sz w:val="30"/>
          <w:szCs w:val="30"/>
          <w:cs/>
        </w:rPr>
        <w:t xml:space="preserve"> </w:t>
      </w:r>
      <w:r w:rsidR="00B45AFE" w:rsidRPr="00B45AFE">
        <w:rPr>
          <w:rFonts w:ascii="Angsana New" w:hAnsi="Angsana New"/>
          <w:sz w:val="30"/>
          <w:szCs w:val="30"/>
        </w:rPr>
        <w:t>2562</w:t>
      </w:r>
      <w:r w:rsidRPr="00CF43E8">
        <w:rPr>
          <w:rFonts w:ascii="Angsana New" w:hAnsi="Angsana New"/>
          <w:sz w:val="30"/>
          <w:szCs w:val="30"/>
        </w:rPr>
        <w:t xml:space="preserve"> </w:t>
      </w:r>
      <w:r w:rsidRPr="00CF43E8">
        <w:rPr>
          <w:rFonts w:ascii="Angsana New" w:hAnsi="Angsana New"/>
          <w:sz w:val="30"/>
          <w:szCs w:val="30"/>
          <w:cs/>
        </w:rPr>
        <w:t>บริษัท</w:t>
      </w:r>
      <w:r w:rsidRPr="00CF43E8">
        <w:rPr>
          <w:rFonts w:ascii="Angsana New" w:hAnsi="Angsana New" w:hint="cs"/>
          <w:sz w:val="30"/>
          <w:szCs w:val="30"/>
          <w:cs/>
        </w:rPr>
        <w:t>ย่อย</w:t>
      </w:r>
      <w:r w:rsidR="00D33B15" w:rsidRPr="00CF43E8">
        <w:rPr>
          <w:rFonts w:ascii="Angsana New" w:hAnsi="Angsana New" w:hint="cs"/>
          <w:sz w:val="30"/>
          <w:szCs w:val="30"/>
          <w:cs/>
        </w:rPr>
        <w:t>และบริษัทย่อยทางอ้อม</w:t>
      </w:r>
      <w:r w:rsidRPr="00CF43E8">
        <w:rPr>
          <w:rFonts w:ascii="Angsana New" w:hAnsi="Angsana New"/>
          <w:sz w:val="30"/>
          <w:szCs w:val="30"/>
          <w:cs/>
        </w:rPr>
        <w:t>ได้รับการสนับสนุนค่าใช้จ่ายในการเช่าใช้โครงข่ายโทรทัศน์ประเภทที่ใช้คลื่นความถี่ภาคพื้นดินในระบบดิจิ</w:t>
      </w:r>
      <w:r w:rsidR="00060D2A" w:rsidRPr="00CF43E8">
        <w:rPr>
          <w:rFonts w:ascii="Angsana New" w:hAnsi="Angsana New" w:hint="cs"/>
          <w:sz w:val="30"/>
          <w:szCs w:val="30"/>
          <w:cs/>
        </w:rPr>
        <w:t>ตอล</w:t>
      </w:r>
      <w:r w:rsidRPr="00CF43E8">
        <w:rPr>
          <w:rFonts w:ascii="Angsana New" w:hAnsi="Angsana New" w:hint="cs"/>
          <w:sz w:val="30"/>
          <w:szCs w:val="30"/>
          <w:cs/>
        </w:rPr>
        <w:t xml:space="preserve">และค่าใช้จ่ายในการส่งสัญญาณโทรทัศน์ที่ให้บริการเป็นการทั่วไปผ่านดาวเทียมจากสำนักงาน กสทช. </w:t>
      </w:r>
      <w:r w:rsidRPr="00CF43E8">
        <w:rPr>
          <w:rFonts w:ascii="Angsana New" w:hAnsi="Angsana New"/>
          <w:sz w:val="30"/>
          <w:szCs w:val="30"/>
          <w:cs/>
        </w:rPr>
        <w:t xml:space="preserve">และบันทึกในบัญชีรายได้อื่นเป็นจำนวนเงิน </w:t>
      </w:r>
      <w:r w:rsidR="00B45AFE" w:rsidRPr="00B45AFE">
        <w:rPr>
          <w:rFonts w:ascii="Angsana New" w:hAnsi="Angsana New"/>
          <w:sz w:val="30"/>
          <w:szCs w:val="30"/>
        </w:rPr>
        <w:t>12</w:t>
      </w:r>
      <w:r w:rsidR="005C7DF0">
        <w:rPr>
          <w:rFonts w:ascii="Angsana New" w:hAnsi="Angsana New"/>
          <w:sz w:val="30"/>
          <w:szCs w:val="30"/>
        </w:rPr>
        <w:t>.</w:t>
      </w:r>
      <w:r w:rsidR="00B45AFE" w:rsidRPr="00B45AFE">
        <w:rPr>
          <w:rFonts w:ascii="Angsana New" w:hAnsi="Angsana New"/>
          <w:sz w:val="30"/>
          <w:szCs w:val="30"/>
        </w:rPr>
        <w:t>09</w:t>
      </w:r>
      <w:r w:rsidRPr="00CF43E8">
        <w:rPr>
          <w:rFonts w:ascii="Angsana New" w:hAnsi="Angsana New"/>
          <w:sz w:val="30"/>
          <w:szCs w:val="30"/>
        </w:rPr>
        <w:t xml:space="preserve"> </w:t>
      </w:r>
      <w:r w:rsidRPr="00CF43E8">
        <w:rPr>
          <w:rFonts w:ascii="Angsana New" w:hAnsi="Angsana New"/>
          <w:sz w:val="30"/>
          <w:szCs w:val="30"/>
          <w:cs/>
        </w:rPr>
        <w:t>ล้าน</w:t>
      </w:r>
      <w:r w:rsidRPr="00CF43E8">
        <w:rPr>
          <w:rFonts w:ascii="Angsana New" w:hAnsi="Angsana New" w:hint="cs"/>
          <w:sz w:val="30"/>
          <w:szCs w:val="30"/>
          <w:cs/>
        </w:rPr>
        <w:t>บาท</w:t>
      </w:r>
      <w:r w:rsidR="00060D2A" w:rsidRPr="00CF43E8">
        <w:rPr>
          <w:rFonts w:ascii="Angsana New" w:hAnsi="Angsana New" w:hint="cs"/>
          <w:sz w:val="30"/>
          <w:szCs w:val="30"/>
          <w:cs/>
        </w:rPr>
        <w:t xml:space="preserve"> และ </w:t>
      </w:r>
      <w:r w:rsidR="00B45AFE" w:rsidRPr="00B45AFE">
        <w:rPr>
          <w:rFonts w:ascii="Angsana New" w:hAnsi="Angsana New"/>
          <w:sz w:val="30"/>
          <w:szCs w:val="30"/>
        </w:rPr>
        <w:t>44</w:t>
      </w:r>
      <w:r w:rsidR="00CF43E8" w:rsidRPr="00CF43E8">
        <w:rPr>
          <w:rFonts w:ascii="Angsana New" w:hAnsi="Angsana New"/>
          <w:sz w:val="30"/>
          <w:szCs w:val="30"/>
        </w:rPr>
        <w:t>.</w:t>
      </w:r>
      <w:r w:rsidR="00B45AFE" w:rsidRPr="00B45AFE">
        <w:rPr>
          <w:rFonts w:ascii="Angsana New" w:hAnsi="Angsana New"/>
          <w:sz w:val="30"/>
          <w:szCs w:val="30"/>
        </w:rPr>
        <w:t>94</w:t>
      </w:r>
      <w:r w:rsidR="00060D2A" w:rsidRPr="00CF43E8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  <w:r w:rsidRPr="00CF43E8">
        <w:rPr>
          <w:rFonts w:ascii="Angsana New" w:hAnsi="Angsana New" w:hint="cs"/>
          <w:sz w:val="30"/>
          <w:szCs w:val="30"/>
          <w:cs/>
        </w:rPr>
        <w:t xml:space="preserve"> </w:t>
      </w:r>
      <w:r w:rsidRPr="00CF43E8">
        <w:rPr>
          <w:rFonts w:ascii="Angsana New" w:hAnsi="Angsana New"/>
          <w:i/>
          <w:iCs/>
          <w:sz w:val="30"/>
          <w:szCs w:val="30"/>
        </w:rPr>
        <w:t>(</w:t>
      </w:r>
      <w:r w:rsidR="00B45AFE" w:rsidRPr="00B45AFE">
        <w:rPr>
          <w:rFonts w:ascii="Angsana New" w:hAnsi="Angsana New"/>
          <w:i/>
          <w:iCs/>
          <w:sz w:val="30"/>
          <w:szCs w:val="30"/>
        </w:rPr>
        <w:t>2561</w:t>
      </w:r>
      <w:r w:rsidRPr="00CF43E8">
        <w:rPr>
          <w:rFonts w:ascii="Angsana New" w:hAnsi="Angsana New"/>
          <w:i/>
          <w:iCs/>
          <w:sz w:val="30"/>
          <w:szCs w:val="30"/>
        </w:rPr>
        <w:t xml:space="preserve">: </w:t>
      </w:r>
      <w:r w:rsidR="00B45AFE" w:rsidRPr="00B45AFE">
        <w:rPr>
          <w:rFonts w:ascii="Angsana New" w:hAnsi="Angsana New"/>
          <w:i/>
          <w:iCs/>
          <w:sz w:val="30"/>
          <w:szCs w:val="30"/>
        </w:rPr>
        <w:t>16</w:t>
      </w:r>
      <w:r w:rsidR="00CF43E8" w:rsidRPr="00CF43E8">
        <w:rPr>
          <w:rFonts w:ascii="Angsana New" w:hAnsi="Angsana New"/>
          <w:i/>
          <w:iCs/>
          <w:sz w:val="30"/>
          <w:szCs w:val="30"/>
        </w:rPr>
        <w:t>.</w:t>
      </w:r>
      <w:r w:rsidR="00B45AFE" w:rsidRPr="00B45AFE">
        <w:rPr>
          <w:rFonts w:ascii="Angsana New" w:hAnsi="Angsana New"/>
          <w:i/>
          <w:iCs/>
          <w:sz w:val="30"/>
          <w:szCs w:val="30"/>
        </w:rPr>
        <w:t>47</w:t>
      </w:r>
      <w:r w:rsidRPr="00CF43E8">
        <w:rPr>
          <w:rFonts w:ascii="Angsana New" w:hAnsi="Angsana New"/>
          <w:i/>
          <w:iCs/>
          <w:sz w:val="30"/>
          <w:szCs w:val="30"/>
        </w:rPr>
        <w:t xml:space="preserve"> </w:t>
      </w:r>
      <w:r w:rsidRPr="00CF43E8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060D2A" w:rsidRPr="00CF43E8">
        <w:rPr>
          <w:rFonts w:ascii="Angsana New" w:hAnsi="Angsana New" w:hint="cs"/>
          <w:i/>
          <w:iCs/>
          <w:sz w:val="30"/>
          <w:szCs w:val="30"/>
          <w:cs/>
        </w:rPr>
        <w:t xml:space="preserve"> และ </w:t>
      </w:r>
      <w:r w:rsidR="00B45AFE" w:rsidRPr="00B45AFE">
        <w:rPr>
          <w:rFonts w:ascii="Angsana New" w:hAnsi="Angsana New"/>
          <w:i/>
          <w:iCs/>
          <w:sz w:val="30"/>
          <w:szCs w:val="30"/>
        </w:rPr>
        <w:t>41</w:t>
      </w:r>
      <w:r w:rsidR="00CF43E8" w:rsidRPr="00CF43E8">
        <w:rPr>
          <w:rFonts w:ascii="Angsana New" w:hAnsi="Angsana New"/>
          <w:i/>
          <w:iCs/>
          <w:sz w:val="30"/>
          <w:szCs w:val="30"/>
        </w:rPr>
        <w:t>.</w:t>
      </w:r>
      <w:r w:rsidR="00B45AFE" w:rsidRPr="00B45AFE">
        <w:rPr>
          <w:rFonts w:ascii="Angsana New" w:hAnsi="Angsana New"/>
          <w:i/>
          <w:iCs/>
          <w:sz w:val="30"/>
          <w:szCs w:val="30"/>
        </w:rPr>
        <w:t>53</w:t>
      </w:r>
      <w:r w:rsidR="00060D2A" w:rsidRPr="00CF43E8">
        <w:rPr>
          <w:rFonts w:ascii="Angsana New" w:hAnsi="Angsana New"/>
          <w:i/>
          <w:iCs/>
          <w:sz w:val="30"/>
          <w:szCs w:val="30"/>
        </w:rPr>
        <w:t xml:space="preserve"> </w:t>
      </w:r>
      <w:r w:rsidR="00060D2A" w:rsidRPr="00CF43E8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CF43E8">
        <w:rPr>
          <w:rFonts w:ascii="Angsana New" w:hAnsi="Angsana New" w:hint="cs"/>
          <w:i/>
          <w:iCs/>
          <w:sz w:val="30"/>
          <w:szCs w:val="30"/>
          <w:cs/>
        </w:rPr>
        <w:t xml:space="preserve">) </w:t>
      </w:r>
      <w:r w:rsidRPr="00CF43E8">
        <w:rPr>
          <w:rFonts w:ascii="Angsana New" w:hAnsi="Angsana New" w:hint="cs"/>
          <w:sz w:val="30"/>
          <w:szCs w:val="30"/>
          <w:cs/>
        </w:rPr>
        <w:t>ในงบกำไรขาดทุนเบ็ดเสร็จรวม</w:t>
      </w:r>
      <w:r w:rsidRPr="00FA4E5C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B7E3509" w14:textId="77777777" w:rsidR="007C736A" w:rsidRPr="007C736A" w:rsidRDefault="007C736A" w:rsidP="007C736A">
      <w:pPr>
        <w:spacing w:line="380" w:lineRule="exact"/>
        <w:ind w:left="562"/>
        <w:jc w:val="thaiDistribute"/>
        <w:rPr>
          <w:rFonts w:ascii="Angsana New" w:hAnsi="Angsana New"/>
          <w:sz w:val="30"/>
          <w:szCs w:val="30"/>
        </w:rPr>
      </w:pPr>
    </w:p>
    <w:p w14:paraId="13C5777C" w14:textId="39A93003" w:rsidR="00F65FB7" w:rsidRPr="00496CDC" w:rsidRDefault="00F65FB7" w:rsidP="00F65F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496CDC">
        <w:rPr>
          <w:rFonts w:ascii="Angsana New" w:hAnsi="Angsana New" w:hint="cs"/>
          <w:sz w:val="30"/>
          <w:szCs w:val="30"/>
          <w:cs/>
          <w:lang w:val="en-GB"/>
        </w:rPr>
        <w:t>ค่าใบอนุญาตให้ใช้คลื่นความถี่และ</w:t>
      </w:r>
      <w:r w:rsidR="00F3267B">
        <w:rPr>
          <w:rFonts w:ascii="Angsana New" w:hAnsi="Angsana New" w:hint="cs"/>
          <w:sz w:val="30"/>
          <w:szCs w:val="30"/>
          <w:cs/>
          <w:lang w:val="en-GB"/>
        </w:rPr>
        <w:t>ประกอบกิจการโทรทัศน์ค้างจ่าย</w:t>
      </w:r>
      <w:r w:rsidR="00864A76">
        <w:rPr>
          <w:rFonts w:ascii="Angsana New" w:hAnsi="Angsana New" w:hint="cs"/>
          <w:sz w:val="30"/>
          <w:szCs w:val="30"/>
          <w:cs/>
          <w:lang w:val="en-GB"/>
        </w:rPr>
        <w:t xml:space="preserve"> ณ </w:t>
      </w:r>
      <w:r w:rsidRPr="00496CDC">
        <w:rPr>
          <w:rFonts w:ascii="Angsana New" w:hAnsi="Angsana New" w:hint="cs"/>
          <w:sz w:val="30"/>
          <w:szCs w:val="30"/>
          <w:cs/>
          <w:lang w:val="en-GB"/>
        </w:rPr>
        <w:t xml:space="preserve">วันที่ </w:t>
      </w:r>
      <w:r w:rsidR="00B45AFE" w:rsidRPr="00B45AFE">
        <w:rPr>
          <w:rFonts w:ascii="Angsana New" w:hAnsi="Angsana New"/>
          <w:sz w:val="30"/>
          <w:szCs w:val="30"/>
        </w:rPr>
        <w:t>30</w:t>
      </w:r>
      <w:r w:rsidR="00CF43E8">
        <w:rPr>
          <w:rFonts w:ascii="Angsana New" w:hAnsi="Angsana New"/>
          <w:sz w:val="30"/>
          <w:szCs w:val="30"/>
          <w:lang w:val="en-GB"/>
        </w:rPr>
        <w:t xml:space="preserve"> </w:t>
      </w:r>
      <w:r w:rsidR="0044332D">
        <w:rPr>
          <w:rFonts w:ascii="Angsana New" w:hAnsi="Angsana New" w:hint="cs"/>
          <w:sz w:val="30"/>
          <w:szCs w:val="30"/>
          <w:cs/>
          <w:lang w:val="en-GB"/>
        </w:rPr>
        <w:t>กันยายน</w:t>
      </w:r>
      <w:r w:rsidR="00C31B24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B45AFE" w:rsidRPr="00B45AFE">
        <w:rPr>
          <w:rFonts w:ascii="Angsana New" w:hAnsi="Angsana New"/>
          <w:sz w:val="30"/>
          <w:szCs w:val="30"/>
        </w:rPr>
        <w:t>2562</w:t>
      </w:r>
      <w:r w:rsidR="00F3267B">
        <w:rPr>
          <w:rFonts w:ascii="Angsana New" w:hAnsi="Angsana New" w:hint="cs"/>
          <w:sz w:val="30"/>
          <w:szCs w:val="30"/>
          <w:cs/>
          <w:lang w:val="en-GB"/>
        </w:rPr>
        <w:t xml:space="preserve"> และ </w:t>
      </w:r>
      <w:r w:rsidR="00B45AFE" w:rsidRPr="00B45AFE">
        <w:rPr>
          <w:rFonts w:ascii="Angsana New" w:hAnsi="Angsana New"/>
          <w:sz w:val="30"/>
          <w:szCs w:val="30"/>
        </w:rPr>
        <w:t>31</w:t>
      </w:r>
      <w:r w:rsidRPr="00496CDC">
        <w:rPr>
          <w:rFonts w:ascii="Angsana New" w:hAnsi="Angsana New" w:hint="cs"/>
          <w:sz w:val="30"/>
          <w:szCs w:val="30"/>
          <w:cs/>
          <w:lang w:val="en-GB"/>
        </w:rPr>
        <w:t xml:space="preserve"> ธันวาคม</w:t>
      </w:r>
      <w:r w:rsidRPr="00496CDC">
        <w:rPr>
          <w:rFonts w:ascii="Angsana New" w:hAnsi="Angsana New"/>
          <w:sz w:val="30"/>
          <w:szCs w:val="30"/>
          <w:lang w:val="en-GB"/>
        </w:rPr>
        <w:t xml:space="preserve"> </w:t>
      </w:r>
      <w:r w:rsidR="00B45AFE" w:rsidRPr="00B45AFE">
        <w:rPr>
          <w:rFonts w:ascii="Angsana New" w:hAnsi="Angsana New" w:hint="cs"/>
          <w:sz w:val="30"/>
          <w:szCs w:val="30"/>
        </w:rPr>
        <w:t>25</w:t>
      </w:r>
      <w:r w:rsidR="00B45AFE" w:rsidRPr="00B45AFE">
        <w:rPr>
          <w:rFonts w:ascii="Angsana New" w:hAnsi="Angsana New"/>
          <w:sz w:val="30"/>
          <w:szCs w:val="30"/>
        </w:rPr>
        <w:t>6</w:t>
      </w:r>
      <w:r w:rsidR="00B45AFE" w:rsidRPr="00B45AFE">
        <w:rPr>
          <w:rFonts w:ascii="Angsana New" w:hAnsi="Angsana New" w:hint="cs"/>
          <w:sz w:val="30"/>
          <w:szCs w:val="30"/>
        </w:rPr>
        <w:t>1</w:t>
      </w:r>
      <w:r w:rsidR="00496CDC" w:rsidRPr="00496CDC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496CDC">
        <w:rPr>
          <w:rFonts w:ascii="Angsana New" w:hAnsi="Angsana New" w:hint="cs"/>
          <w:sz w:val="30"/>
          <w:szCs w:val="30"/>
          <w:cs/>
          <w:lang w:val="en-GB"/>
        </w:rPr>
        <w:t>มีรายละเอียด ดังนี้</w:t>
      </w:r>
    </w:p>
    <w:p w14:paraId="19858207" w14:textId="77777777" w:rsidR="00F65FB7" w:rsidRPr="00544F7D" w:rsidRDefault="00F65FB7" w:rsidP="00D47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990"/>
        <w:gridCol w:w="270"/>
        <w:gridCol w:w="720"/>
        <w:gridCol w:w="270"/>
        <w:gridCol w:w="1035"/>
        <w:gridCol w:w="270"/>
        <w:gridCol w:w="990"/>
        <w:gridCol w:w="270"/>
        <w:gridCol w:w="765"/>
        <w:gridCol w:w="270"/>
        <w:gridCol w:w="1053"/>
      </w:tblGrid>
      <w:tr w:rsidR="00F65FB7" w:rsidRPr="00616CEB" w14:paraId="1205392A" w14:textId="77777777" w:rsidTr="00DA14DB">
        <w:trPr>
          <w:cantSplit/>
        </w:trPr>
        <w:tc>
          <w:tcPr>
            <w:tcW w:w="2340" w:type="dxa"/>
          </w:tcPr>
          <w:p w14:paraId="31D9FFF0" w14:textId="77777777" w:rsidR="00F65FB7" w:rsidRPr="00616CEB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03" w:type="dxa"/>
            <w:gridSpan w:val="11"/>
          </w:tcPr>
          <w:p w14:paraId="133C7946" w14:textId="77777777" w:rsidR="00F65FB7" w:rsidRPr="00616CEB" w:rsidRDefault="00F65FB7" w:rsidP="00337451">
            <w:pPr>
              <w:pStyle w:val="a2"/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616CE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F65FB7" w:rsidRPr="00616CEB" w14:paraId="0ADC6B87" w14:textId="77777777" w:rsidTr="00DA14DB">
        <w:trPr>
          <w:cantSplit/>
        </w:trPr>
        <w:tc>
          <w:tcPr>
            <w:tcW w:w="2340" w:type="dxa"/>
          </w:tcPr>
          <w:p w14:paraId="6D6EC5B7" w14:textId="77777777" w:rsidR="00F65FB7" w:rsidRPr="00616CEB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85" w:type="dxa"/>
            <w:gridSpan w:val="5"/>
          </w:tcPr>
          <w:p w14:paraId="4DA3E5EE" w14:textId="0420654D" w:rsidR="00F65FB7" w:rsidRPr="00E9006F" w:rsidRDefault="00B45AFE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5AFE">
              <w:rPr>
                <w:rFonts w:ascii="Angsana New" w:hAnsi="Angsana New"/>
                <w:sz w:val="26"/>
                <w:szCs w:val="26"/>
              </w:rPr>
              <w:t>30</w:t>
            </w:r>
            <w:r w:rsidR="0044332D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  <w:r w:rsidR="00DD19F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45AFE">
              <w:rPr>
                <w:rFonts w:ascii="Angsana New" w:hAnsi="Angsana New"/>
                <w:sz w:val="26"/>
                <w:szCs w:val="26"/>
              </w:rPr>
              <w:t>256</w:t>
            </w:r>
            <w:r w:rsidRPr="00B45AFE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3B8BD65" w14:textId="77777777" w:rsidR="00F65FB7" w:rsidRPr="00E9006F" w:rsidRDefault="00F65FB7" w:rsidP="00337451">
            <w:pPr>
              <w:pStyle w:val="a2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348" w:type="dxa"/>
            <w:gridSpan w:val="5"/>
          </w:tcPr>
          <w:p w14:paraId="01468EAE" w14:textId="4CABF7E8" w:rsidR="00F65FB7" w:rsidRPr="00E9006F" w:rsidRDefault="00B45AFE" w:rsidP="00337451">
            <w:pPr>
              <w:pStyle w:val="a2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45AFE">
              <w:rPr>
                <w:rFonts w:ascii="Angsana New" w:hAnsi="Angsana New" w:hint="cs"/>
                <w:sz w:val="26"/>
                <w:szCs w:val="26"/>
                <w:lang w:val="en-US"/>
              </w:rPr>
              <w:t>31</w:t>
            </w:r>
            <w:r w:rsidR="00496CD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B45AFE">
              <w:rPr>
                <w:rFonts w:ascii="Angsana New" w:hAnsi="Angsana New" w:hint="cs"/>
                <w:sz w:val="26"/>
                <w:szCs w:val="26"/>
                <w:lang w:val="en-US"/>
              </w:rPr>
              <w:t>25</w:t>
            </w:r>
            <w:r w:rsidRPr="00B45AFE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B45AFE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</w:p>
        </w:tc>
      </w:tr>
      <w:tr w:rsidR="00F65FB7" w:rsidRPr="00616CEB" w14:paraId="45B224E9" w14:textId="77777777" w:rsidTr="00DA14DB">
        <w:trPr>
          <w:cantSplit/>
        </w:trPr>
        <w:tc>
          <w:tcPr>
            <w:tcW w:w="2340" w:type="dxa"/>
          </w:tcPr>
          <w:p w14:paraId="4515C401" w14:textId="77777777" w:rsidR="00F65FB7" w:rsidRPr="00616CEB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F0D34E9" w14:textId="77777777" w:rsidR="00F65FB7" w:rsidRPr="00FD7A60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FD7A60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มูลค่าอนาคต</w:t>
            </w:r>
          </w:p>
        </w:tc>
        <w:tc>
          <w:tcPr>
            <w:tcW w:w="270" w:type="dxa"/>
          </w:tcPr>
          <w:p w14:paraId="68B3CF5F" w14:textId="77777777" w:rsidR="00F65FB7" w:rsidRPr="00616CEB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14:paraId="55274BBF" w14:textId="77777777" w:rsidR="00F65FB7" w:rsidRPr="00616CEB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F91CF3A" w14:textId="77777777" w:rsidR="00F65FB7" w:rsidRPr="00616CEB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77C7D309" w14:textId="77777777" w:rsidR="00F65FB7" w:rsidRPr="00FD7A60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D7A60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มูลค่าปัจจุบัน</w:t>
            </w:r>
          </w:p>
        </w:tc>
        <w:tc>
          <w:tcPr>
            <w:tcW w:w="270" w:type="dxa"/>
          </w:tcPr>
          <w:p w14:paraId="47F800D9" w14:textId="77777777" w:rsidR="00F65FB7" w:rsidRPr="00616CEB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14:paraId="104552FC" w14:textId="77777777" w:rsidR="00F65FB7" w:rsidRPr="00FD7A60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FD7A60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มูลค่าอนาคต</w:t>
            </w:r>
          </w:p>
        </w:tc>
        <w:tc>
          <w:tcPr>
            <w:tcW w:w="270" w:type="dxa"/>
          </w:tcPr>
          <w:p w14:paraId="4E8D5255" w14:textId="77777777" w:rsidR="00F65FB7" w:rsidRPr="00616CEB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65" w:type="dxa"/>
          </w:tcPr>
          <w:p w14:paraId="1E9C56FB" w14:textId="77777777" w:rsidR="00F65FB7" w:rsidRPr="00616CEB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EC19553" w14:textId="77777777" w:rsidR="00F65FB7" w:rsidRPr="00616CEB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14:paraId="138A8F8F" w14:textId="77777777" w:rsidR="00F65FB7" w:rsidRPr="00FD7A60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D7A60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มูลค่าปัจจุบัน</w:t>
            </w:r>
          </w:p>
        </w:tc>
      </w:tr>
      <w:tr w:rsidR="00F65FB7" w:rsidRPr="00616CEB" w14:paraId="2C577094" w14:textId="77777777" w:rsidTr="00DA14DB">
        <w:trPr>
          <w:cantSplit/>
        </w:trPr>
        <w:tc>
          <w:tcPr>
            <w:tcW w:w="2340" w:type="dxa"/>
          </w:tcPr>
          <w:p w14:paraId="5E3ECED1" w14:textId="77777777" w:rsidR="00F65FB7" w:rsidRPr="00616CEB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A910F67" w14:textId="77777777" w:rsidR="00F65FB7" w:rsidRPr="00FD7A60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FD7A60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ของจำนวน</w:t>
            </w:r>
            <w:r w:rsidRPr="00FD7A60"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/>
              </w:rPr>
              <w:t>เงิน</w:t>
            </w:r>
          </w:p>
        </w:tc>
        <w:tc>
          <w:tcPr>
            <w:tcW w:w="270" w:type="dxa"/>
          </w:tcPr>
          <w:p w14:paraId="1A08B657" w14:textId="77777777" w:rsidR="00F65FB7" w:rsidRPr="00616CEB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14:paraId="5B47EBDD" w14:textId="77777777" w:rsidR="00F65FB7" w:rsidRPr="00616CEB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1306954" w14:textId="77777777" w:rsidR="00F65FB7" w:rsidRPr="00616CEB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6945B8DE" w14:textId="77777777" w:rsidR="00F65FB7" w:rsidRPr="00FD7A60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D7A60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ของจำนวน</w:t>
            </w:r>
            <w:r w:rsidRPr="00FD7A6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เงิน</w:t>
            </w:r>
          </w:p>
        </w:tc>
        <w:tc>
          <w:tcPr>
            <w:tcW w:w="270" w:type="dxa"/>
          </w:tcPr>
          <w:p w14:paraId="32D21882" w14:textId="77777777" w:rsidR="00F65FB7" w:rsidRPr="00616CEB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14:paraId="4102F05E" w14:textId="77777777" w:rsidR="00F65FB7" w:rsidRPr="00FD7A60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FD7A60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ของจำนวน</w:t>
            </w:r>
            <w:r w:rsidRPr="00FD7A60"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/>
              </w:rPr>
              <w:t>เงิน</w:t>
            </w:r>
          </w:p>
        </w:tc>
        <w:tc>
          <w:tcPr>
            <w:tcW w:w="270" w:type="dxa"/>
          </w:tcPr>
          <w:p w14:paraId="28CC2862" w14:textId="77777777" w:rsidR="00F65FB7" w:rsidRPr="00616CEB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65" w:type="dxa"/>
          </w:tcPr>
          <w:p w14:paraId="3B35F019" w14:textId="77777777" w:rsidR="00F65FB7" w:rsidRPr="00616CEB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F48C746" w14:textId="77777777" w:rsidR="00F65FB7" w:rsidRPr="00616CEB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14:paraId="46119A40" w14:textId="77777777" w:rsidR="00F65FB7" w:rsidRPr="00FD7A60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D7A60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ของจำนวน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เงิน</w:t>
            </w:r>
          </w:p>
        </w:tc>
      </w:tr>
      <w:tr w:rsidR="00F65FB7" w:rsidRPr="00616CEB" w14:paraId="34816912" w14:textId="77777777" w:rsidTr="00DA14DB">
        <w:trPr>
          <w:cantSplit/>
        </w:trPr>
        <w:tc>
          <w:tcPr>
            <w:tcW w:w="2340" w:type="dxa"/>
          </w:tcPr>
          <w:p w14:paraId="3186A3C0" w14:textId="77777777" w:rsidR="00F65FB7" w:rsidRPr="00616CEB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544C941" w14:textId="77777777" w:rsidR="00F65FB7" w:rsidRPr="00FD7A60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FD7A60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ที่</w:t>
            </w:r>
            <w:r w:rsidRPr="00FD7A60"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/>
              </w:rPr>
              <w:t>ต้องจ่าย</w:t>
            </w:r>
          </w:p>
        </w:tc>
        <w:tc>
          <w:tcPr>
            <w:tcW w:w="270" w:type="dxa"/>
          </w:tcPr>
          <w:p w14:paraId="0AE9878D" w14:textId="77777777" w:rsidR="00F65FB7" w:rsidRPr="00616CEB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14:paraId="3C01E3E5" w14:textId="77777777" w:rsidR="00F65FB7" w:rsidRPr="00616CEB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6CEB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270" w:type="dxa"/>
          </w:tcPr>
          <w:p w14:paraId="2F90A075" w14:textId="77777777" w:rsidR="00F65FB7" w:rsidRPr="00616CEB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5A68814B" w14:textId="77777777" w:rsidR="00F65FB7" w:rsidRPr="00FD7A60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D7A60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</w:t>
            </w:r>
            <w:r w:rsidRPr="00FD7A6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70" w:type="dxa"/>
          </w:tcPr>
          <w:p w14:paraId="7634FD73" w14:textId="77777777" w:rsidR="00F65FB7" w:rsidRPr="00616CEB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14:paraId="69EC117F" w14:textId="77777777" w:rsidR="00F65FB7" w:rsidRPr="00FD7A60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FD7A60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ที่</w:t>
            </w:r>
            <w:r w:rsidRPr="00FD7A60"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/>
              </w:rPr>
              <w:t>ต้องจ่าย</w:t>
            </w:r>
          </w:p>
        </w:tc>
        <w:tc>
          <w:tcPr>
            <w:tcW w:w="270" w:type="dxa"/>
          </w:tcPr>
          <w:p w14:paraId="2068248F" w14:textId="77777777" w:rsidR="00F65FB7" w:rsidRPr="00616CEB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65" w:type="dxa"/>
          </w:tcPr>
          <w:p w14:paraId="564F393F" w14:textId="77777777" w:rsidR="00F65FB7" w:rsidRPr="00616CEB" w:rsidRDefault="00F65FB7" w:rsidP="00337451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270" w:type="dxa"/>
          </w:tcPr>
          <w:p w14:paraId="385401AD" w14:textId="77777777" w:rsidR="00F65FB7" w:rsidRPr="00616CEB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14:paraId="09D110E2" w14:textId="77777777" w:rsidR="00F65FB7" w:rsidRPr="00FD7A60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D7A60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</w:t>
            </w:r>
            <w:r w:rsidRPr="00FD7A6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ต้องจ่าย</w:t>
            </w:r>
          </w:p>
        </w:tc>
      </w:tr>
      <w:tr w:rsidR="00F65FB7" w:rsidRPr="00616CEB" w14:paraId="17BB17C5" w14:textId="77777777" w:rsidTr="00DA14DB">
        <w:trPr>
          <w:cantSplit/>
        </w:trPr>
        <w:tc>
          <w:tcPr>
            <w:tcW w:w="2340" w:type="dxa"/>
          </w:tcPr>
          <w:p w14:paraId="63A8AF81" w14:textId="77777777" w:rsidR="00F65FB7" w:rsidRPr="00616CEB" w:rsidRDefault="00F65FB7" w:rsidP="00337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03" w:type="dxa"/>
            <w:gridSpan w:val="11"/>
          </w:tcPr>
          <w:p w14:paraId="5961CB24" w14:textId="77777777" w:rsidR="00F65FB7" w:rsidRPr="00616CEB" w:rsidRDefault="00F65FB7" w:rsidP="00337451">
            <w:pPr>
              <w:pStyle w:val="a2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616CEB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9D78CE" w:rsidRPr="00F42977" w14:paraId="0BE8A1F9" w14:textId="77777777" w:rsidTr="00DA14DB">
        <w:trPr>
          <w:cantSplit/>
        </w:trPr>
        <w:tc>
          <w:tcPr>
            <w:tcW w:w="2340" w:type="dxa"/>
          </w:tcPr>
          <w:p w14:paraId="7F8BA56C" w14:textId="77777777" w:rsidR="009D78CE" w:rsidRPr="00FD7A60" w:rsidRDefault="009D78CE" w:rsidP="00C3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D7A60">
              <w:rPr>
                <w:rFonts w:ascii="Angsana New" w:hAnsi="Angsana New"/>
                <w:spacing w:val="-6"/>
                <w:sz w:val="26"/>
                <w:szCs w:val="26"/>
                <w:cs/>
              </w:rPr>
              <w:t>ครบกำหนดชำระภายในหนึ่งปี</w:t>
            </w:r>
          </w:p>
        </w:tc>
        <w:tc>
          <w:tcPr>
            <w:tcW w:w="990" w:type="dxa"/>
          </w:tcPr>
          <w:p w14:paraId="2B561DAA" w14:textId="7DE0AC4B" w:rsidR="009D78CE" w:rsidRPr="005B5657" w:rsidRDefault="00B45AFE" w:rsidP="00C01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5AFE">
              <w:rPr>
                <w:rFonts w:ascii="Angsana New" w:hAnsi="Angsana New"/>
                <w:sz w:val="26"/>
                <w:szCs w:val="26"/>
              </w:rPr>
              <w:t>50</w:t>
            </w:r>
            <w:r w:rsidR="00092350">
              <w:rPr>
                <w:rFonts w:ascii="Angsana New" w:hAnsi="Angsana New"/>
                <w:sz w:val="26"/>
                <w:szCs w:val="26"/>
              </w:rPr>
              <w:t>,</w:t>
            </w:r>
            <w:r w:rsidRPr="00B45AFE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</w:tcPr>
          <w:p w14:paraId="21BCDF4C" w14:textId="77777777" w:rsidR="009D78CE" w:rsidRPr="009576A6" w:rsidRDefault="009D78CE" w:rsidP="00C31B24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14:paraId="65CF2699" w14:textId="120D1D2B" w:rsidR="009D78CE" w:rsidRPr="005B5657" w:rsidRDefault="00092350" w:rsidP="00C016AC">
            <w:pPr>
              <w:pStyle w:val="a2"/>
              <w:tabs>
                <w:tab w:val="decimal" w:pos="504"/>
              </w:tabs>
              <w:ind w:left="-113" w:right="0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B45AFE" w:rsidRPr="00B45AFE">
              <w:rPr>
                <w:rFonts w:ascii="Angsana New" w:hAnsi="Angsana New"/>
                <w:sz w:val="26"/>
                <w:szCs w:val="26"/>
                <w:lang w:val="en-US"/>
              </w:rPr>
              <w:t>101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57089A11" w14:textId="77777777" w:rsidR="009D78CE" w:rsidRPr="009576A6" w:rsidRDefault="009D78CE" w:rsidP="00C3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000B59E4" w14:textId="47EA9385" w:rsidR="009D78CE" w:rsidRPr="005B5657" w:rsidRDefault="00B45AFE" w:rsidP="00C01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5AFE">
              <w:rPr>
                <w:rFonts w:ascii="Angsana New" w:hAnsi="Angsana New"/>
                <w:sz w:val="26"/>
                <w:szCs w:val="26"/>
              </w:rPr>
              <w:t>49</w:t>
            </w:r>
            <w:r w:rsidR="00092350">
              <w:rPr>
                <w:rFonts w:ascii="Angsana New" w:hAnsi="Angsana New"/>
                <w:sz w:val="26"/>
                <w:szCs w:val="26"/>
              </w:rPr>
              <w:t>,</w:t>
            </w:r>
            <w:r w:rsidRPr="00B45AFE">
              <w:rPr>
                <w:rFonts w:ascii="Angsana New" w:hAnsi="Angsana New"/>
                <w:sz w:val="26"/>
                <w:szCs w:val="26"/>
              </w:rPr>
              <w:t>899</w:t>
            </w:r>
          </w:p>
        </w:tc>
        <w:tc>
          <w:tcPr>
            <w:tcW w:w="270" w:type="dxa"/>
          </w:tcPr>
          <w:p w14:paraId="4E843FE4" w14:textId="77777777" w:rsidR="009D78CE" w:rsidRPr="009576A6" w:rsidRDefault="009D78CE" w:rsidP="00C31B24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14:paraId="4293F348" w14:textId="77777777" w:rsidR="009D78CE" w:rsidRPr="005B5657" w:rsidRDefault="009735ED" w:rsidP="003E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0E8F662" w14:textId="77777777" w:rsidR="009D78CE" w:rsidRPr="005B5657" w:rsidRDefault="009D78CE" w:rsidP="00C31B24">
            <w:pPr>
              <w:pStyle w:val="a2"/>
              <w:tabs>
                <w:tab w:val="decimal" w:pos="657"/>
              </w:tabs>
              <w:ind w:left="-115" w:right="-19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65" w:type="dxa"/>
          </w:tcPr>
          <w:p w14:paraId="4440F6A7" w14:textId="77777777" w:rsidR="009D78CE" w:rsidRPr="005B5657" w:rsidRDefault="009735ED" w:rsidP="003E6185">
            <w:pPr>
              <w:pStyle w:val="a2"/>
              <w:tabs>
                <w:tab w:val="decimal" w:pos="367"/>
              </w:tabs>
              <w:ind w:left="-113" w:right="0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0B433179" w14:textId="77777777" w:rsidR="009D78CE" w:rsidRPr="005B5657" w:rsidRDefault="009D78CE" w:rsidP="003E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14:paraId="2BCDA967" w14:textId="77777777" w:rsidR="009D78CE" w:rsidRPr="005B5657" w:rsidRDefault="009735ED" w:rsidP="003E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1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D78CE" w:rsidRPr="00616CEB" w14:paraId="0508AC67" w14:textId="77777777" w:rsidTr="00DA14DB">
        <w:trPr>
          <w:cantSplit/>
        </w:trPr>
        <w:tc>
          <w:tcPr>
            <w:tcW w:w="2340" w:type="dxa"/>
          </w:tcPr>
          <w:p w14:paraId="769A80DB" w14:textId="77777777" w:rsidR="009D78CE" w:rsidRPr="00FD7A60" w:rsidRDefault="009D78CE" w:rsidP="00C3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D7A60">
              <w:rPr>
                <w:rFonts w:ascii="Angsana New" w:hAnsi="Angsana New"/>
                <w:spacing w:val="-6"/>
                <w:sz w:val="26"/>
                <w:szCs w:val="26"/>
                <w:cs/>
              </w:rPr>
              <w:t>ครบกำหนดชำระหลังจากหนึ่งปี</w:t>
            </w:r>
          </w:p>
        </w:tc>
        <w:tc>
          <w:tcPr>
            <w:tcW w:w="990" w:type="dxa"/>
          </w:tcPr>
          <w:p w14:paraId="204E42A1" w14:textId="77777777" w:rsidR="009D78CE" w:rsidRPr="005B5657" w:rsidRDefault="009D78CE" w:rsidP="00C01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15" w:right="-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5ED1B5" w14:textId="77777777" w:rsidR="009D78CE" w:rsidRPr="009576A6" w:rsidRDefault="009D78CE" w:rsidP="00C31B24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14:paraId="51A007EF" w14:textId="77777777" w:rsidR="009D78CE" w:rsidRPr="005B5657" w:rsidRDefault="009D78CE" w:rsidP="00C016AC">
            <w:pPr>
              <w:pStyle w:val="a2"/>
              <w:tabs>
                <w:tab w:val="decimal" w:pos="504"/>
                <w:tab w:val="decimal" w:pos="657"/>
              </w:tabs>
              <w:ind w:left="-113" w:right="0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35D4D58" w14:textId="77777777" w:rsidR="009D78CE" w:rsidRPr="009576A6" w:rsidRDefault="009D78CE" w:rsidP="00C3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2D6CE390" w14:textId="77777777" w:rsidR="009D78CE" w:rsidRPr="005B5657" w:rsidRDefault="009D78CE" w:rsidP="00C01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62E6CD" w14:textId="77777777" w:rsidR="009D78CE" w:rsidRPr="009576A6" w:rsidRDefault="009D78CE" w:rsidP="00C31B24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14:paraId="7E3D17FE" w14:textId="77777777" w:rsidR="009D78CE" w:rsidRPr="005B5657" w:rsidRDefault="009D78CE" w:rsidP="00C3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15" w:right="-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CE5D18" w14:textId="77777777" w:rsidR="009D78CE" w:rsidRPr="005B5657" w:rsidRDefault="009D78CE" w:rsidP="00C31B24">
            <w:pPr>
              <w:pStyle w:val="a2"/>
              <w:tabs>
                <w:tab w:val="decimal" w:pos="657"/>
              </w:tabs>
              <w:ind w:left="-115" w:right="-19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65" w:type="dxa"/>
          </w:tcPr>
          <w:p w14:paraId="6FD611E5" w14:textId="77777777" w:rsidR="009D78CE" w:rsidRPr="005B5657" w:rsidRDefault="009D78CE" w:rsidP="00C31B24">
            <w:pPr>
              <w:pStyle w:val="a2"/>
              <w:tabs>
                <w:tab w:val="decimal" w:pos="504"/>
                <w:tab w:val="decimal" w:pos="657"/>
              </w:tabs>
              <w:ind w:left="-113" w:right="0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2797688" w14:textId="77777777" w:rsidR="009D78CE" w:rsidRPr="005B5657" w:rsidRDefault="009D78CE" w:rsidP="00C3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14:paraId="08C4E819" w14:textId="77777777" w:rsidR="009D78CE" w:rsidRPr="005B5657" w:rsidRDefault="009D78CE" w:rsidP="00C3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3F22" w:rsidRPr="00616CEB" w14:paraId="43B2217B" w14:textId="77777777" w:rsidTr="00DA14DB">
        <w:trPr>
          <w:cantSplit/>
          <w:trHeight w:val="74"/>
        </w:trPr>
        <w:tc>
          <w:tcPr>
            <w:tcW w:w="2340" w:type="dxa"/>
          </w:tcPr>
          <w:p w14:paraId="38CAA10F" w14:textId="77777777" w:rsidR="009D3F22" w:rsidRPr="00FD7A60" w:rsidRDefault="009D3F22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FD7A6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  แต่ไม่เกินห้าปี</w:t>
            </w:r>
          </w:p>
        </w:tc>
        <w:tc>
          <w:tcPr>
            <w:tcW w:w="990" w:type="dxa"/>
          </w:tcPr>
          <w:p w14:paraId="50918921" w14:textId="77777777" w:rsidR="009D3F22" w:rsidRPr="005B5657" w:rsidRDefault="00092350" w:rsidP="003E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A469146" w14:textId="77777777" w:rsidR="009D3F22" w:rsidRPr="009576A6" w:rsidRDefault="009D3F22" w:rsidP="009D3F22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14:paraId="004025EA" w14:textId="77777777" w:rsidR="009D3F22" w:rsidRPr="005B5657" w:rsidRDefault="00092350" w:rsidP="003E6185">
            <w:pPr>
              <w:pStyle w:val="a2"/>
              <w:tabs>
                <w:tab w:val="decimal" w:pos="378"/>
              </w:tabs>
              <w:ind w:left="-113" w:right="0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37FB42AC" w14:textId="77777777" w:rsidR="009D3F22" w:rsidRPr="009576A6" w:rsidRDefault="009D3F22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3D3990F6" w14:textId="77777777" w:rsidR="009D3F22" w:rsidRPr="005B5657" w:rsidRDefault="00092350" w:rsidP="003E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47AF260" w14:textId="77777777" w:rsidR="009D3F22" w:rsidRPr="009576A6" w:rsidRDefault="009D3F22" w:rsidP="009D3F22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14:paraId="5BB131E1" w14:textId="2E1F191D" w:rsidR="009D3F22" w:rsidRPr="005B5657" w:rsidRDefault="00B45AFE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5AFE">
              <w:rPr>
                <w:rFonts w:ascii="Angsana New" w:hAnsi="Angsana New"/>
                <w:sz w:val="26"/>
                <w:szCs w:val="26"/>
              </w:rPr>
              <w:t>911</w:t>
            </w:r>
            <w:r w:rsidR="009D3F22">
              <w:rPr>
                <w:rFonts w:ascii="Angsana New" w:hAnsi="Angsana New"/>
                <w:sz w:val="26"/>
                <w:szCs w:val="26"/>
              </w:rPr>
              <w:t>,</w:t>
            </w:r>
            <w:r w:rsidRPr="00B45AFE">
              <w:rPr>
                <w:rFonts w:ascii="Angsana New" w:hAnsi="Angsana New"/>
                <w:sz w:val="26"/>
                <w:szCs w:val="26"/>
              </w:rPr>
              <w:t>400</w:t>
            </w:r>
          </w:p>
        </w:tc>
        <w:tc>
          <w:tcPr>
            <w:tcW w:w="270" w:type="dxa"/>
          </w:tcPr>
          <w:p w14:paraId="37D358E2" w14:textId="77777777" w:rsidR="009D3F22" w:rsidRPr="005B5657" w:rsidRDefault="009D3F22" w:rsidP="009D3F22">
            <w:pPr>
              <w:pStyle w:val="a2"/>
              <w:tabs>
                <w:tab w:val="decimal" w:pos="657"/>
              </w:tabs>
              <w:ind w:left="-115" w:right="-19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65" w:type="dxa"/>
          </w:tcPr>
          <w:p w14:paraId="4205AF44" w14:textId="7EBAC13D" w:rsidR="009D3F22" w:rsidRPr="005B5657" w:rsidRDefault="009D3F22" w:rsidP="00DA14DB">
            <w:pPr>
              <w:pStyle w:val="a2"/>
              <w:tabs>
                <w:tab w:val="decimal" w:pos="555"/>
              </w:tabs>
              <w:ind w:left="-113" w:right="0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B45AFE" w:rsidRPr="00B45AFE">
              <w:rPr>
                <w:rFonts w:ascii="Angsana New" w:hAnsi="Angsana New"/>
                <w:sz w:val="26"/>
                <w:szCs w:val="26"/>
                <w:lang w:val="en-US"/>
              </w:rPr>
              <w:t>46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B45AFE" w:rsidRPr="00B45AFE">
              <w:rPr>
                <w:rFonts w:ascii="Angsana New" w:hAnsi="Angsana New"/>
                <w:sz w:val="26"/>
                <w:szCs w:val="26"/>
                <w:lang w:val="en-US"/>
              </w:rPr>
              <w:t>353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6F21A362" w14:textId="77777777" w:rsidR="009D3F22" w:rsidRPr="005B5657" w:rsidRDefault="009D3F22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14:paraId="7885E514" w14:textId="4E477AD6" w:rsidR="009D3F22" w:rsidRPr="005B5657" w:rsidRDefault="00B45AFE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5AFE">
              <w:rPr>
                <w:rFonts w:ascii="Angsana New" w:hAnsi="Angsana New"/>
                <w:sz w:val="26"/>
                <w:szCs w:val="26"/>
              </w:rPr>
              <w:t>865</w:t>
            </w:r>
            <w:r w:rsidR="009D3F22">
              <w:rPr>
                <w:rFonts w:ascii="Angsana New" w:hAnsi="Angsana New"/>
                <w:sz w:val="26"/>
                <w:szCs w:val="26"/>
              </w:rPr>
              <w:t>,</w:t>
            </w:r>
            <w:r w:rsidRPr="00B45AFE">
              <w:rPr>
                <w:rFonts w:ascii="Angsana New" w:hAnsi="Angsana New"/>
                <w:sz w:val="26"/>
                <w:szCs w:val="26"/>
              </w:rPr>
              <w:t>047</w:t>
            </w:r>
          </w:p>
        </w:tc>
      </w:tr>
      <w:tr w:rsidR="009D3F22" w:rsidRPr="00616CEB" w14:paraId="7C9036CD" w14:textId="77777777" w:rsidTr="00DA14DB">
        <w:trPr>
          <w:cantSplit/>
          <w:trHeight w:val="74"/>
        </w:trPr>
        <w:tc>
          <w:tcPr>
            <w:tcW w:w="2340" w:type="dxa"/>
          </w:tcPr>
          <w:p w14:paraId="23BB5735" w14:textId="77777777" w:rsidR="009D3F22" w:rsidRPr="00FD7A60" w:rsidRDefault="009D3F22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ครบกำหนดชำระหลังห้าปี</w:t>
            </w:r>
          </w:p>
        </w:tc>
        <w:tc>
          <w:tcPr>
            <w:tcW w:w="990" w:type="dxa"/>
          </w:tcPr>
          <w:p w14:paraId="650D58D4" w14:textId="77777777" w:rsidR="009D3F22" w:rsidRPr="005B5657" w:rsidRDefault="00092350" w:rsidP="003E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15AF48" w14:textId="77777777" w:rsidR="009D3F22" w:rsidRPr="009576A6" w:rsidRDefault="009D3F22" w:rsidP="009D3F22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14:paraId="76F23711" w14:textId="77777777" w:rsidR="009D3F22" w:rsidRPr="005B5657" w:rsidRDefault="00092350" w:rsidP="003E6185">
            <w:pPr>
              <w:pStyle w:val="a2"/>
              <w:tabs>
                <w:tab w:val="decimal" w:pos="378"/>
              </w:tabs>
              <w:ind w:left="-113" w:right="0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4537862E" w14:textId="77777777" w:rsidR="009D3F22" w:rsidRPr="009576A6" w:rsidRDefault="009D3F22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7E23680D" w14:textId="77777777" w:rsidR="009D3F22" w:rsidRPr="005B5657" w:rsidRDefault="00092350" w:rsidP="003E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5BB6A8" w14:textId="77777777" w:rsidR="009D3F22" w:rsidRPr="009576A6" w:rsidRDefault="009D3F22" w:rsidP="009D3F22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14:paraId="6C7B0F4A" w14:textId="43E2B3D3" w:rsidR="009D3F22" w:rsidRPr="005B5657" w:rsidRDefault="00B45AFE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5AFE">
              <w:rPr>
                <w:rFonts w:ascii="Angsana New" w:hAnsi="Angsana New"/>
                <w:sz w:val="26"/>
                <w:szCs w:val="26"/>
              </w:rPr>
              <w:t>587</w:t>
            </w:r>
            <w:r w:rsidR="009D3F22">
              <w:rPr>
                <w:rFonts w:ascii="Angsana New" w:hAnsi="Angsana New"/>
                <w:sz w:val="26"/>
                <w:szCs w:val="26"/>
              </w:rPr>
              <w:t>,</w:t>
            </w:r>
            <w:r w:rsidRPr="00B45AFE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270" w:type="dxa"/>
          </w:tcPr>
          <w:p w14:paraId="480675EE" w14:textId="77777777" w:rsidR="009D3F22" w:rsidRPr="005B5657" w:rsidRDefault="009D3F22" w:rsidP="009D3F22">
            <w:pPr>
              <w:pStyle w:val="a2"/>
              <w:tabs>
                <w:tab w:val="decimal" w:pos="657"/>
              </w:tabs>
              <w:ind w:left="-115" w:right="-19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65" w:type="dxa"/>
          </w:tcPr>
          <w:p w14:paraId="3AE7029A" w14:textId="2EE9A488" w:rsidR="009D3F22" w:rsidRPr="005B5657" w:rsidRDefault="009D3F22" w:rsidP="00DA14DB">
            <w:pPr>
              <w:pStyle w:val="a2"/>
              <w:tabs>
                <w:tab w:val="decimal" w:pos="555"/>
              </w:tabs>
              <w:ind w:left="-113" w:right="0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B45AFE" w:rsidRPr="00B45AFE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B45AFE" w:rsidRPr="00B45AFE">
              <w:rPr>
                <w:rFonts w:ascii="Angsana New" w:hAnsi="Angsana New"/>
                <w:sz w:val="26"/>
                <w:szCs w:val="26"/>
                <w:lang w:val="en-US"/>
              </w:rPr>
              <w:t>839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4B5BB14D" w14:textId="77777777" w:rsidR="009D3F22" w:rsidRPr="005B5657" w:rsidRDefault="009D3F22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14:paraId="17ADAB45" w14:textId="0B54887B" w:rsidR="009D3F22" w:rsidRPr="005B5657" w:rsidRDefault="00B45AFE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5AFE">
              <w:rPr>
                <w:rFonts w:ascii="Angsana New" w:hAnsi="Angsana New"/>
                <w:sz w:val="26"/>
                <w:szCs w:val="26"/>
              </w:rPr>
              <w:t>583</w:t>
            </w:r>
            <w:r w:rsidR="009D3F22">
              <w:rPr>
                <w:rFonts w:ascii="Angsana New" w:hAnsi="Angsana New"/>
                <w:sz w:val="26"/>
                <w:szCs w:val="26"/>
              </w:rPr>
              <w:t>,</w:t>
            </w:r>
            <w:r w:rsidRPr="00B45AFE">
              <w:rPr>
                <w:rFonts w:ascii="Angsana New" w:hAnsi="Angsana New"/>
                <w:sz w:val="26"/>
                <w:szCs w:val="26"/>
              </w:rPr>
              <w:t>761</w:t>
            </w:r>
          </w:p>
        </w:tc>
      </w:tr>
      <w:tr w:rsidR="009D3F22" w:rsidRPr="00F42977" w14:paraId="548D4EA9" w14:textId="77777777" w:rsidTr="00DA14DB">
        <w:trPr>
          <w:cantSplit/>
        </w:trPr>
        <w:tc>
          <w:tcPr>
            <w:tcW w:w="2340" w:type="dxa"/>
          </w:tcPr>
          <w:p w14:paraId="43935447" w14:textId="77777777" w:rsidR="009D3F22" w:rsidRPr="00616CEB" w:rsidRDefault="009D3F22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16CE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61500BD" w14:textId="42D580C0" w:rsidR="009D3F22" w:rsidRPr="00CA2CC9" w:rsidRDefault="00B45AFE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5AFE">
              <w:rPr>
                <w:rFonts w:ascii="Angsana New" w:hAnsi="Angsana New"/>
                <w:b/>
                <w:bCs/>
                <w:sz w:val="26"/>
                <w:szCs w:val="26"/>
              </w:rPr>
              <w:t>50</w:t>
            </w:r>
            <w:r w:rsidR="0009235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270" w:type="dxa"/>
          </w:tcPr>
          <w:p w14:paraId="6EC9F713" w14:textId="77777777" w:rsidR="009D3F22" w:rsidRPr="009576A6" w:rsidRDefault="009D3F22" w:rsidP="009D3F22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5187861" w14:textId="40345312" w:rsidR="009D3F22" w:rsidRPr="005B5657" w:rsidRDefault="00092350" w:rsidP="009D3F22">
            <w:pPr>
              <w:pStyle w:val="a2"/>
              <w:tabs>
                <w:tab w:val="decimal" w:pos="504"/>
              </w:tabs>
              <w:ind w:left="-113" w:right="0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</w:t>
            </w:r>
            <w:r w:rsidR="00B45AFE" w:rsidRPr="00B45AF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101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26CF1168" w14:textId="77777777" w:rsidR="009D3F22" w:rsidRPr="009576A6" w:rsidRDefault="009D3F22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70DB9965" w14:textId="698E1481" w:rsidR="009D3F22" w:rsidRPr="005B5657" w:rsidRDefault="00B45AFE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1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5AFE">
              <w:rPr>
                <w:rFonts w:ascii="Angsana New" w:hAnsi="Angsana New"/>
                <w:b/>
                <w:bCs/>
                <w:sz w:val="26"/>
                <w:szCs w:val="26"/>
              </w:rPr>
              <w:t>49</w:t>
            </w:r>
            <w:r w:rsidR="0009235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26"/>
                <w:szCs w:val="26"/>
              </w:rPr>
              <w:t>899</w:t>
            </w:r>
          </w:p>
        </w:tc>
        <w:tc>
          <w:tcPr>
            <w:tcW w:w="270" w:type="dxa"/>
          </w:tcPr>
          <w:p w14:paraId="3398B6FF" w14:textId="77777777" w:rsidR="009D3F22" w:rsidRPr="009576A6" w:rsidRDefault="009D3F22" w:rsidP="009D3F22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B11F7E" w14:textId="25893355" w:rsidR="009D3F22" w:rsidRPr="00CA2CC9" w:rsidRDefault="00B45AFE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5AFE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9D3F2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26"/>
                <w:szCs w:val="26"/>
              </w:rPr>
              <w:t>499</w:t>
            </w:r>
            <w:r w:rsidR="009D3F2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270" w:type="dxa"/>
          </w:tcPr>
          <w:p w14:paraId="1A11E9DC" w14:textId="77777777" w:rsidR="009D3F22" w:rsidRPr="005B5657" w:rsidRDefault="009D3F22" w:rsidP="009D3F22">
            <w:pPr>
              <w:pStyle w:val="a2"/>
              <w:tabs>
                <w:tab w:val="decimal" w:pos="657"/>
              </w:tabs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3C456288" w14:textId="0F519671" w:rsidR="009D3F22" w:rsidRPr="005B5657" w:rsidRDefault="009D3F22" w:rsidP="00DA14DB">
            <w:pPr>
              <w:pStyle w:val="a2"/>
              <w:tabs>
                <w:tab w:val="decimal" w:pos="555"/>
              </w:tabs>
              <w:ind w:left="-113" w:right="0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</w:t>
            </w:r>
            <w:r w:rsidR="00B45AFE" w:rsidRPr="00B45AF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50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="00B45AFE" w:rsidRPr="00B45AF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192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4CE1CB6E" w14:textId="77777777" w:rsidR="009D3F22" w:rsidRPr="005B5657" w:rsidRDefault="009D3F22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0D461481" w14:textId="0A0AF235" w:rsidR="009D3F22" w:rsidRPr="005B5657" w:rsidRDefault="00B45AFE" w:rsidP="009D3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1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5AFE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9D3F2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26"/>
                <w:szCs w:val="26"/>
              </w:rPr>
              <w:t>448</w:t>
            </w:r>
            <w:r w:rsidR="009D3F2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26"/>
                <w:szCs w:val="26"/>
              </w:rPr>
              <w:t>808</w:t>
            </w:r>
          </w:p>
        </w:tc>
      </w:tr>
    </w:tbl>
    <w:p w14:paraId="4C0F9345" w14:textId="77777777" w:rsidR="00CE5A38" w:rsidRPr="00D21CA4" w:rsidRDefault="00CE5A38" w:rsidP="00D4773B">
      <w:pPr>
        <w:tabs>
          <w:tab w:val="clear" w:pos="680"/>
        </w:tabs>
        <w:jc w:val="thaiDistribute"/>
        <w:rPr>
          <w:rFonts w:ascii="Angsana New" w:hAnsi="Angsana New"/>
          <w:bCs/>
          <w:sz w:val="16"/>
          <w:szCs w:val="16"/>
        </w:rPr>
      </w:pPr>
    </w:p>
    <w:p w14:paraId="5EB662BF" w14:textId="77777777" w:rsidR="00544F7D" w:rsidRDefault="00544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0C918ACC" w14:textId="24FED176" w:rsidR="00C14950" w:rsidRDefault="00C14950" w:rsidP="00C14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9E1B32">
        <w:rPr>
          <w:rFonts w:ascii="Angsana New" w:hAnsi="Angsana New"/>
          <w:spacing w:val="-2"/>
          <w:sz w:val="30"/>
          <w:szCs w:val="30"/>
          <w:cs/>
        </w:rPr>
        <w:t>การเปลี่ยนแปลงของค่าใบอนุญาตให้ใช้คลื่นความถี่แล</w:t>
      </w:r>
      <w:r>
        <w:rPr>
          <w:rFonts w:ascii="Angsana New" w:hAnsi="Angsana New"/>
          <w:spacing w:val="-2"/>
          <w:sz w:val="30"/>
          <w:szCs w:val="30"/>
          <w:cs/>
        </w:rPr>
        <w:t>ะประกอบกิจการโทรทัศน์ค้างจ่าย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สำหรับงวด</w:t>
      </w:r>
      <w:r w:rsidR="0044332D">
        <w:rPr>
          <w:rFonts w:ascii="Angsana New" w:hAnsi="Angsana New" w:hint="cs"/>
          <w:spacing w:val="-2"/>
          <w:sz w:val="30"/>
          <w:szCs w:val="30"/>
          <w:cs/>
        </w:rPr>
        <w:t>เก้าเดือน</w:t>
      </w:r>
      <w:r>
        <w:rPr>
          <w:rFonts w:ascii="Angsana New" w:hAnsi="Angsana New" w:hint="cs"/>
          <w:spacing w:val="-2"/>
          <w:sz w:val="30"/>
          <w:szCs w:val="30"/>
          <w:cs/>
        </w:rPr>
        <w:t>สิ้นสุด</w:t>
      </w:r>
      <w:r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="00B45AFE" w:rsidRPr="00B45AFE">
        <w:rPr>
          <w:rFonts w:ascii="Angsana New" w:hAnsi="Angsana New"/>
          <w:spacing w:val="-2"/>
          <w:sz w:val="30"/>
          <w:szCs w:val="30"/>
        </w:rPr>
        <w:t>30</w:t>
      </w:r>
      <w:r w:rsidR="0044332D">
        <w:rPr>
          <w:rFonts w:ascii="Angsana New" w:hAnsi="Angsana New" w:hint="cs"/>
          <w:spacing w:val="-2"/>
          <w:sz w:val="30"/>
          <w:szCs w:val="30"/>
          <w:cs/>
        </w:rPr>
        <w:t xml:space="preserve"> กันยายน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B45AFE" w:rsidRPr="00B45AFE">
        <w:rPr>
          <w:rFonts w:ascii="Angsana New" w:hAnsi="Angsana New" w:hint="cs"/>
          <w:spacing w:val="-2"/>
          <w:sz w:val="30"/>
          <w:szCs w:val="30"/>
        </w:rPr>
        <w:t>2562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9E1B32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14:paraId="40B38C38" w14:textId="77777777" w:rsidR="00D21CA4" w:rsidRPr="00544F7D" w:rsidRDefault="00D21CA4" w:rsidP="00C14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8"/>
          <w:szCs w:val="8"/>
        </w:rPr>
      </w:pPr>
    </w:p>
    <w:p w14:paraId="46866796" w14:textId="77777777" w:rsidR="0025268D" w:rsidRPr="00807ACF" w:rsidRDefault="0025268D" w:rsidP="00C14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"/>
          <w:szCs w:val="2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338"/>
        <w:gridCol w:w="1602"/>
        <w:gridCol w:w="240"/>
        <w:gridCol w:w="1470"/>
        <w:gridCol w:w="256"/>
        <w:gridCol w:w="1364"/>
      </w:tblGrid>
      <w:tr w:rsidR="00B87092" w:rsidRPr="005373BD" w14:paraId="6DEDF6B5" w14:textId="77777777" w:rsidTr="00B87092">
        <w:tc>
          <w:tcPr>
            <w:tcW w:w="4338" w:type="dxa"/>
            <w:shd w:val="clear" w:color="auto" w:fill="auto"/>
          </w:tcPr>
          <w:p w14:paraId="2D40B72A" w14:textId="77777777" w:rsidR="00B87092" w:rsidRPr="005373BD" w:rsidRDefault="00B87092" w:rsidP="00F11078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02" w:type="dxa"/>
          </w:tcPr>
          <w:p w14:paraId="26BF9FA6" w14:textId="77777777" w:rsidR="00B87092" w:rsidRDefault="00B87092" w:rsidP="00F11078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205C7188" w14:textId="77777777" w:rsidR="00B87092" w:rsidRPr="005373BD" w:rsidRDefault="00B87092" w:rsidP="00F11078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0" w:type="dxa"/>
          </w:tcPr>
          <w:p w14:paraId="157C3A29" w14:textId="77777777" w:rsidR="00B87092" w:rsidRPr="00316B46" w:rsidRDefault="00B87092" w:rsidP="00F11078">
            <w:pPr>
              <w:tabs>
                <w:tab w:val="left" w:pos="567"/>
                <w:tab w:val="left" w:pos="1710"/>
              </w:tabs>
              <w:ind w:hanging="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73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" w:type="dxa"/>
          </w:tcPr>
          <w:p w14:paraId="59D002DF" w14:textId="77777777" w:rsidR="00B87092" w:rsidRPr="005373BD" w:rsidRDefault="00B87092" w:rsidP="00F11078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4" w:type="dxa"/>
            <w:shd w:val="clear" w:color="auto" w:fill="auto"/>
          </w:tcPr>
          <w:p w14:paraId="1C0B05E6" w14:textId="77777777" w:rsidR="00B87092" w:rsidRPr="005373BD" w:rsidRDefault="00B87092" w:rsidP="00F11078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87092" w:rsidRPr="005373BD" w14:paraId="18E7FF94" w14:textId="77777777" w:rsidTr="00B87092">
        <w:tc>
          <w:tcPr>
            <w:tcW w:w="4338" w:type="dxa"/>
            <w:shd w:val="clear" w:color="auto" w:fill="auto"/>
          </w:tcPr>
          <w:p w14:paraId="5D1E79C2" w14:textId="77777777" w:rsidR="00B87092" w:rsidRPr="005373BD" w:rsidRDefault="00B87092" w:rsidP="00F11078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02" w:type="dxa"/>
          </w:tcPr>
          <w:p w14:paraId="7531F8FD" w14:textId="77777777" w:rsidR="00B87092" w:rsidRPr="005373BD" w:rsidRDefault="00B87092" w:rsidP="00B87092">
            <w:pPr>
              <w:tabs>
                <w:tab w:val="left" w:pos="567"/>
                <w:tab w:val="left" w:pos="1710"/>
              </w:tabs>
              <w:ind w:left="-34" w:right="-110" w:hanging="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ดิจิทัล</w:t>
            </w:r>
          </w:p>
        </w:tc>
        <w:tc>
          <w:tcPr>
            <w:tcW w:w="240" w:type="dxa"/>
          </w:tcPr>
          <w:p w14:paraId="192A093C" w14:textId="77777777" w:rsidR="00B87092" w:rsidRPr="005373BD" w:rsidRDefault="00B87092" w:rsidP="00F11078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0" w:type="dxa"/>
          </w:tcPr>
          <w:p w14:paraId="7CB0F811" w14:textId="77777777" w:rsidR="00B87092" w:rsidRPr="005373BD" w:rsidRDefault="00B87092" w:rsidP="00F11078">
            <w:pPr>
              <w:tabs>
                <w:tab w:val="left" w:pos="567"/>
                <w:tab w:val="left" w:pos="1710"/>
              </w:tabs>
              <w:ind w:hanging="8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6B46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เอ็นบีซี </w:t>
            </w:r>
          </w:p>
        </w:tc>
        <w:tc>
          <w:tcPr>
            <w:tcW w:w="256" w:type="dxa"/>
          </w:tcPr>
          <w:p w14:paraId="2C29AA00" w14:textId="77777777" w:rsidR="00B87092" w:rsidRPr="005373BD" w:rsidRDefault="00B87092" w:rsidP="00F11078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4" w:type="dxa"/>
            <w:shd w:val="clear" w:color="auto" w:fill="auto"/>
          </w:tcPr>
          <w:p w14:paraId="556B855C" w14:textId="77777777" w:rsidR="00B87092" w:rsidRPr="005373BD" w:rsidRDefault="00B87092" w:rsidP="00F11078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87092" w:rsidRPr="005373BD" w14:paraId="78A3B712" w14:textId="77777777" w:rsidTr="00B87092">
        <w:tc>
          <w:tcPr>
            <w:tcW w:w="4338" w:type="dxa"/>
            <w:shd w:val="clear" w:color="auto" w:fill="auto"/>
          </w:tcPr>
          <w:p w14:paraId="17448C7C" w14:textId="77777777" w:rsidR="00B87092" w:rsidRPr="005373BD" w:rsidRDefault="00B87092" w:rsidP="00F11078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02" w:type="dxa"/>
          </w:tcPr>
          <w:p w14:paraId="3BCE41F8" w14:textId="77777777" w:rsidR="00B87092" w:rsidRPr="005373BD" w:rsidRDefault="00B87092" w:rsidP="00B87092">
            <w:pPr>
              <w:tabs>
                <w:tab w:val="left" w:pos="567"/>
                <w:tab w:val="left" w:pos="1710"/>
              </w:tabs>
              <w:ind w:left="-34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คอนเทนท์ จำกัด</w:t>
            </w:r>
          </w:p>
        </w:tc>
        <w:tc>
          <w:tcPr>
            <w:tcW w:w="240" w:type="dxa"/>
          </w:tcPr>
          <w:p w14:paraId="72C5A786" w14:textId="77777777" w:rsidR="00B87092" w:rsidRPr="005373BD" w:rsidRDefault="00B87092" w:rsidP="00F11078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0" w:type="dxa"/>
          </w:tcPr>
          <w:p w14:paraId="23B8B71E" w14:textId="77777777" w:rsidR="00B87092" w:rsidRPr="005373BD" w:rsidRDefault="00B87092" w:rsidP="00F11078">
            <w:pPr>
              <w:tabs>
                <w:tab w:val="left" w:pos="567"/>
                <w:tab w:val="left" w:pos="1710"/>
              </w:tabs>
              <w:ind w:left="-80" w:right="-110" w:hanging="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16B46">
              <w:rPr>
                <w:rFonts w:ascii="Angsana New" w:hAnsi="Angsana New"/>
                <w:sz w:val="30"/>
                <w:szCs w:val="30"/>
                <w:cs/>
              </w:rPr>
              <w:t>เน็กซ์ วิชั่น จำกัด</w:t>
            </w:r>
          </w:p>
        </w:tc>
        <w:tc>
          <w:tcPr>
            <w:tcW w:w="256" w:type="dxa"/>
          </w:tcPr>
          <w:p w14:paraId="0055C20F" w14:textId="77777777" w:rsidR="00B87092" w:rsidRPr="005373BD" w:rsidRDefault="00B87092" w:rsidP="00F11078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14:paraId="750269DA" w14:textId="77777777" w:rsidR="00B87092" w:rsidRPr="005373BD" w:rsidRDefault="00B87092" w:rsidP="00F11078">
            <w:pPr>
              <w:tabs>
                <w:tab w:val="left" w:pos="567"/>
                <w:tab w:val="left" w:pos="171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B87092" w:rsidRPr="005373BD" w14:paraId="4FC1B5AA" w14:textId="77777777" w:rsidTr="00B87092">
        <w:tc>
          <w:tcPr>
            <w:tcW w:w="4338" w:type="dxa"/>
            <w:shd w:val="clear" w:color="auto" w:fill="auto"/>
          </w:tcPr>
          <w:p w14:paraId="3BB324E7" w14:textId="77777777" w:rsidR="00B87092" w:rsidRPr="005373BD" w:rsidRDefault="00B87092" w:rsidP="00F1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180" w:right="-19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2" w:type="dxa"/>
          </w:tcPr>
          <w:p w14:paraId="629B7307" w14:textId="77777777" w:rsidR="00B87092" w:rsidRDefault="00B87092" w:rsidP="00F1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 w:right="-1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0098CDD5" w14:textId="77777777" w:rsidR="00B87092" w:rsidRDefault="00B87092" w:rsidP="00F1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 w:right="-1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70" w:type="dxa"/>
          </w:tcPr>
          <w:p w14:paraId="011D0248" w14:textId="77777777" w:rsidR="00B87092" w:rsidRPr="005373BD" w:rsidRDefault="00B87092" w:rsidP="00F11078">
            <w:pPr>
              <w:tabs>
                <w:tab w:val="left" w:pos="567"/>
                <w:tab w:val="left" w:pos="1710"/>
              </w:tabs>
              <w:ind w:hanging="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373B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373B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373B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56" w:type="dxa"/>
          </w:tcPr>
          <w:p w14:paraId="50ED237A" w14:textId="77777777" w:rsidR="00B87092" w:rsidRDefault="00B87092" w:rsidP="00F1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 w:right="-1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3476E1D0" w14:textId="77777777" w:rsidR="00B87092" w:rsidRDefault="00B87092" w:rsidP="00F1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 w:right="-1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B87092" w:rsidRPr="005373BD" w14:paraId="09EA13EE" w14:textId="77777777" w:rsidTr="00B87092">
        <w:tc>
          <w:tcPr>
            <w:tcW w:w="4338" w:type="dxa"/>
            <w:shd w:val="clear" w:color="auto" w:fill="auto"/>
          </w:tcPr>
          <w:p w14:paraId="55631113" w14:textId="6F039E9A" w:rsidR="00B87092" w:rsidRPr="005373BD" w:rsidRDefault="00B87092" w:rsidP="00F1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180" w:right="-198" w:hanging="180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5373BD">
              <w:rPr>
                <w:rFonts w:ascii="Angsana New" w:hAnsi="Angsana New"/>
                <w:sz w:val="30"/>
                <w:szCs w:val="30"/>
                <w:cs/>
              </w:rPr>
              <w:t>ค่าใบอนุญาตให้ใช้คลื่นความถี่และประกอบ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5373BD">
              <w:rPr>
                <w:rFonts w:ascii="Angsana New" w:hAnsi="Angsana New"/>
                <w:sz w:val="30"/>
                <w:szCs w:val="30"/>
                <w:cs/>
              </w:rPr>
              <w:t xml:space="preserve">กิจการโทรทัศน์ค้างจ่าย ณ </w:t>
            </w:r>
            <w:r w:rsidR="00B45AFE" w:rsidRPr="00B45AFE">
              <w:rPr>
                <w:rFonts w:ascii="Angsana New" w:hAnsi="Angsana New"/>
                <w:sz w:val="30"/>
                <w:szCs w:val="30"/>
              </w:rPr>
              <w:t>1</w:t>
            </w:r>
            <w:r w:rsidRPr="005373BD">
              <w:rPr>
                <w:rFonts w:ascii="Angsana New" w:hAnsi="Angsana New"/>
                <w:sz w:val="30"/>
                <w:szCs w:val="30"/>
                <w:cs/>
              </w:rPr>
              <w:t xml:space="preserve"> มกราค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</w:p>
        </w:tc>
        <w:tc>
          <w:tcPr>
            <w:tcW w:w="1602" w:type="dxa"/>
            <w:vAlign w:val="bottom"/>
          </w:tcPr>
          <w:p w14:paraId="5492E955" w14:textId="2AA3C9CF" w:rsidR="00B87092" w:rsidRPr="00F63A57" w:rsidRDefault="00B45AFE" w:rsidP="00F11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897</w:t>
            </w:r>
            <w:r w:rsidR="00B87092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910</w:t>
            </w:r>
          </w:p>
        </w:tc>
        <w:tc>
          <w:tcPr>
            <w:tcW w:w="240" w:type="dxa"/>
          </w:tcPr>
          <w:p w14:paraId="230E3D25" w14:textId="77777777" w:rsidR="00B87092" w:rsidRPr="00F63A57" w:rsidRDefault="00B87092" w:rsidP="00F11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14:paraId="744C710E" w14:textId="5572FAB7" w:rsidR="00B87092" w:rsidRPr="00F63A57" w:rsidRDefault="00B45AFE" w:rsidP="00F11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550</w:t>
            </w:r>
            <w:r w:rsidR="00B87092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898</w:t>
            </w:r>
          </w:p>
        </w:tc>
        <w:tc>
          <w:tcPr>
            <w:tcW w:w="256" w:type="dxa"/>
          </w:tcPr>
          <w:p w14:paraId="339A2444" w14:textId="77777777" w:rsidR="00B87092" w:rsidRPr="00F63A57" w:rsidRDefault="00B87092" w:rsidP="00F11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3B6E1A0C" w14:textId="74FF1C0D" w:rsidR="00B87092" w:rsidRPr="00F63A57" w:rsidRDefault="00B45AFE" w:rsidP="00F11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1</w:t>
            </w:r>
            <w:r w:rsidR="00B87092" w:rsidRPr="00F63A57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448</w:t>
            </w:r>
            <w:r w:rsidR="00B87092" w:rsidRPr="00F63A57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808</w:t>
            </w:r>
          </w:p>
        </w:tc>
      </w:tr>
      <w:tr w:rsidR="00B87092" w:rsidRPr="005373BD" w14:paraId="78EAB62C" w14:textId="77777777" w:rsidTr="00B87092">
        <w:tc>
          <w:tcPr>
            <w:tcW w:w="4338" w:type="dxa"/>
            <w:shd w:val="clear" w:color="auto" w:fill="auto"/>
          </w:tcPr>
          <w:p w14:paraId="740B5591" w14:textId="77777777" w:rsidR="00B87092" w:rsidRPr="005373BD" w:rsidRDefault="00B87092" w:rsidP="00256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2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ชำระค่าธรรมเนียม</w:t>
            </w:r>
          </w:p>
        </w:tc>
        <w:tc>
          <w:tcPr>
            <w:tcW w:w="1602" w:type="dxa"/>
          </w:tcPr>
          <w:p w14:paraId="71DEA025" w14:textId="17FD39FB" w:rsidR="00B87092" w:rsidRPr="00F63A57" w:rsidRDefault="00B87092" w:rsidP="00256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45AFE" w:rsidRPr="00B45AFE">
              <w:rPr>
                <w:rFonts w:ascii="Angsana New" w:hAnsi="Angsana New"/>
                <w:sz w:val="30"/>
                <w:szCs w:val="30"/>
              </w:rPr>
              <w:t>201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45AFE" w:rsidRPr="00B45AFE">
              <w:rPr>
                <w:rFonts w:ascii="Angsana New" w:hAnsi="Angsana New"/>
                <w:sz w:val="30"/>
                <w:szCs w:val="30"/>
              </w:rPr>
              <w:t>000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04B2B10B" w14:textId="77777777" w:rsidR="00B87092" w:rsidRPr="00F63A57" w:rsidRDefault="00B87092" w:rsidP="00256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563EA160" w14:textId="2BCBEE93" w:rsidR="00B87092" w:rsidRPr="00F63A57" w:rsidRDefault="00B87092" w:rsidP="00256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45AFE" w:rsidRPr="00B45AFE">
              <w:rPr>
                <w:rFonts w:ascii="Angsana New" w:hAnsi="Angsana New"/>
                <w:sz w:val="30"/>
                <w:szCs w:val="30"/>
              </w:rPr>
              <w:t>72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45AFE" w:rsidRPr="00B45AFE">
              <w:rPr>
                <w:rFonts w:ascii="Angsana New" w:hAnsi="Angsana New"/>
                <w:sz w:val="30"/>
                <w:szCs w:val="30"/>
              </w:rPr>
              <w:t>800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6" w:type="dxa"/>
          </w:tcPr>
          <w:p w14:paraId="3BC1CA6C" w14:textId="77777777" w:rsidR="00B87092" w:rsidRPr="00F63A57" w:rsidRDefault="00B87092" w:rsidP="00256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14:paraId="147F7651" w14:textId="548FE16F" w:rsidR="00B87092" w:rsidRPr="00F63A57" w:rsidRDefault="00B87092" w:rsidP="00256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3A57">
              <w:rPr>
                <w:rFonts w:ascii="Angsana New" w:hAnsi="Angsana New"/>
                <w:sz w:val="30"/>
                <w:szCs w:val="30"/>
              </w:rPr>
              <w:t>(</w:t>
            </w:r>
            <w:r w:rsidR="00B45AFE" w:rsidRPr="00B45AFE">
              <w:rPr>
                <w:rFonts w:ascii="Angsana New" w:hAnsi="Angsana New"/>
                <w:sz w:val="30"/>
                <w:szCs w:val="30"/>
              </w:rPr>
              <w:t>273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45AFE" w:rsidRPr="00B45AFE">
              <w:rPr>
                <w:rFonts w:ascii="Angsana New" w:hAnsi="Angsana New"/>
                <w:sz w:val="30"/>
                <w:szCs w:val="30"/>
              </w:rPr>
              <w:t>800</w:t>
            </w:r>
            <w:r w:rsidRPr="00F63A5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87092" w:rsidRPr="005373BD" w14:paraId="69F50BF4" w14:textId="77777777" w:rsidTr="00B87092">
        <w:tc>
          <w:tcPr>
            <w:tcW w:w="4338" w:type="dxa"/>
            <w:shd w:val="clear" w:color="auto" w:fill="auto"/>
          </w:tcPr>
          <w:p w14:paraId="5F5BB164" w14:textId="454B2132" w:rsidR="00B87092" w:rsidRPr="005373BD" w:rsidRDefault="00B87092" w:rsidP="00F1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2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  <w:r w:rsidR="00544F7D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1602" w:type="dxa"/>
          </w:tcPr>
          <w:p w14:paraId="5BB12976" w14:textId="15AAABE7" w:rsidR="00B87092" w:rsidRPr="00F63A57" w:rsidRDefault="00B45AFE" w:rsidP="00F11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6</w:t>
            </w:r>
            <w:r w:rsidR="00B87092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727</w:t>
            </w:r>
          </w:p>
        </w:tc>
        <w:tc>
          <w:tcPr>
            <w:tcW w:w="240" w:type="dxa"/>
          </w:tcPr>
          <w:p w14:paraId="36906F6E" w14:textId="77777777" w:rsidR="00B87092" w:rsidRPr="00F63A57" w:rsidRDefault="00B87092" w:rsidP="00F11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5E0FA773" w14:textId="1A27AEC0" w:rsidR="00B87092" w:rsidRPr="00F63A57" w:rsidRDefault="00B45AFE" w:rsidP="00F11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1</w:t>
            </w:r>
            <w:r w:rsidR="00B87092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713</w:t>
            </w:r>
          </w:p>
        </w:tc>
        <w:tc>
          <w:tcPr>
            <w:tcW w:w="256" w:type="dxa"/>
          </w:tcPr>
          <w:p w14:paraId="1997D47A" w14:textId="77777777" w:rsidR="00B87092" w:rsidRPr="00F63A57" w:rsidRDefault="00B87092" w:rsidP="00F11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14:paraId="70BEFCCC" w14:textId="51B058A7" w:rsidR="00B87092" w:rsidRPr="00F63A57" w:rsidRDefault="00B45AFE" w:rsidP="00F11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8</w:t>
            </w:r>
            <w:r w:rsidR="00B87092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440</w:t>
            </w:r>
          </w:p>
        </w:tc>
      </w:tr>
      <w:tr w:rsidR="00B87092" w:rsidRPr="005373BD" w14:paraId="54D10ADB" w14:textId="77777777" w:rsidTr="00B87092">
        <w:tc>
          <w:tcPr>
            <w:tcW w:w="4338" w:type="dxa"/>
            <w:shd w:val="clear" w:color="auto" w:fill="auto"/>
          </w:tcPr>
          <w:p w14:paraId="78D87491" w14:textId="715BBEA7" w:rsidR="00B87092" w:rsidRPr="005373BD" w:rsidRDefault="00544F7D" w:rsidP="00F1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2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ลดลงจากการ</w:t>
            </w:r>
            <w:r w:rsidR="00B87092" w:rsidRPr="005373BD">
              <w:rPr>
                <w:rFonts w:ascii="Angsana New" w:hAnsi="Angsana New"/>
                <w:sz w:val="30"/>
                <w:szCs w:val="30"/>
                <w:cs/>
              </w:rPr>
              <w:t>ได้รับยกเว้นค่าธรรมเนียม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ใบอนุญาต</w:t>
            </w:r>
          </w:p>
        </w:tc>
        <w:tc>
          <w:tcPr>
            <w:tcW w:w="1602" w:type="dxa"/>
          </w:tcPr>
          <w:p w14:paraId="22FCD238" w14:textId="57E69A89" w:rsidR="00B87092" w:rsidRPr="00F63A57" w:rsidRDefault="00B87092" w:rsidP="00F11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45AFE" w:rsidRPr="00B45AFE">
              <w:rPr>
                <w:rFonts w:ascii="Angsana New" w:hAnsi="Angsana New"/>
                <w:sz w:val="30"/>
                <w:szCs w:val="30"/>
              </w:rPr>
              <w:t>7</w:t>
            </w:r>
            <w:r w:rsidR="001106B7">
              <w:rPr>
                <w:rFonts w:ascii="Angsana New" w:hAnsi="Angsana New"/>
                <w:sz w:val="30"/>
                <w:szCs w:val="30"/>
              </w:rPr>
              <w:t>03,637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5819656A" w14:textId="77777777" w:rsidR="00B87092" w:rsidRPr="00F63A57" w:rsidRDefault="00B87092" w:rsidP="00F11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615480C0" w14:textId="3B7443D1" w:rsidR="00B87092" w:rsidRPr="00F63A57" w:rsidRDefault="00B87092" w:rsidP="00F11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45AFE" w:rsidRPr="00B45AFE">
              <w:rPr>
                <w:rFonts w:ascii="Angsana New" w:hAnsi="Angsana New"/>
                <w:sz w:val="30"/>
                <w:szCs w:val="30"/>
              </w:rPr>
              <w:t>4</w:t>
            </w:r>
            <w:r w:rsidR="001106B7">
              <w:rPr>
                <w:rFonts w:ascii="Angsana New" w:hAnsi="Angsana New"/>
                <w:sz w:val="30"/>
                <w:szCs w:val="30"/>
              </w:rPr>
              <w:t>29,912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6" w:type="dxa"/>
          </w:tcPr>
          <w:p w14:paraId="01DC3F83" w14:textId="77777777" w:rsidR="00B87092" w:rsidRPr="00F63A57" w:rsidRDefault="00B87092" w:rsidP="00F11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14:paraId="797D3E6E" w14:textId="37838A99" w:rsidR="00B87092" w:rsidRPr="00F63A57" w:rsidRDefault="00B87092" w:rsidP="00F11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3A57">
              <w:rPr>
                <w:rFonts w:ascii="Angsana New" w:hAnsi="Angsana New"/>
                <w:sz w:val="30"/>
                <w:szCs w:val="30"/>
              </w:rPr>
              <w:t>(</w:t>
            </w:r>
            <w:r w:rsidR="00B45AFE" w:rsidRPr="00B45AFE">
              <w:rPr>
                <w:rFonts w:ascii="Angsana New" w:hAnsi="Angsana New"/>
                <w:sz w:val="30"/>
                <w:szCs w:val="30"/>
              </w:rPr>
              <w:t>1</w:t>
            </w:r>
            <w:r w:rsidRPr="00F63A57">
              <w:rPr>
                <w:rFonts w:ascii="Angsana New" w:hAnsi="Angsana New"/>
                <w:sz w:val="30"/>
                <w:szCs w:val="30"/>
              </w:rPr>
              <w:t>,</w:t>
            </w:r>
            <w:r w:rsidR="00B45AFE" w:rsidRPr="00B45AFE">
              <w:rPr>
                <w:rFonts w:ascii="Angsana New" w:hAnsi="Angsana New"/>
                <w:sz w:val="30"/>
                <w:szCs w:val="30"/>
              </w:rPr>
              <w:t>1</w:t>
            </w:r>
            <w:r w:rsidR="001106B7">
              <w:rPr>
                <w:rFonts w:ascii="Angsana New" w:hAnsi="Angsana New"/>
                <w:sz w:val="30"/>
                <w:szCs w:val="30"/>
              </w:rPr>
              <w:t>33,549</w:t>
            </w:r>
            <w:r w:rsidRPr="00F63A5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87092" w:rsidRPr="005373BD" w14:paraId="24378D5C" w14:textId="77777777" w:rsidTr="00B87092">
        <w:tc>
          <w:tcPr>
            <w:tcW w:w="4338" w:type="dxa"/>
            <w:shd w:val="clear" w:color="auto" w:fill="auto"/>
          </w:tcPr>
          <w:p w14:paraId="03CF10DC" w14:textId="46C38CE0" w:rsidR="00B87092" w:rsidRPr="005373BD" w:rsidRDefault="00B87092" w:rsidP="0066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180" w:right="-198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73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ค่าใบอนุญาตให้ใช้คลื่นความถี่และประกอบ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5373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กิจการโทรทัศน์ค้างจ่าย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373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="00B45AFE" w:rsidRPr="00B45AF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5373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14:paraId="39C66E23" w14:textId="77777777" w:rsidR="00B87092" w:rsidRDefault="00B87092" w:rsidP="00F11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C7C009F" w14:textId="77777777" w:rsidR="00B87092" w:rsidRPr="00F63A57" w:rsidRDefault="00B87092" w:rsidP="00256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C308751" w14:textId="77777777" w:rsidR="00B87092" w:rsidRPr="00F63A57" w:rsidRDefault="00B87092" w:rsidP="00F11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3CC3E0B4" w14:textId="77777777" w:rsidR="00B87092" w:rsidRDefault="00B87092" w:rsidP="00F11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1902EA9" w14:textId="5EBAAA70" w:rsidR="00B87092" w:rsidRPr="00F63A57" w:rsidRDefault="00B45AFE" w:rsidP="00F11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 w:rsidR="00B8709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899</w:t>
            </w:r>
          </w:p>
        </w:tc>
        <w:tc>
          <w:tcPr>
            <w:tcW w:w="256" w:type="dxa"/>
          </w:tcPr>
          <w:p w14:paraId="535AD7FE" w14:textId="77777777" w:rsidR="00B87092" w:rsidRPr="00F63A57" w:rsidRDefault="00B87092" w:rsidP="00F11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1D19DE" w14:textId="77777777" w:rsidR="00B87092" w:rsidRPr="00F63A57" w:rsidRDefault="00B87092" w:rsidP="00F11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A763761" w14:textId="65A2AB6E" w:rsidR="00B87092" w:rsidRPr="00F63A57" w:rsidRDefault="00B45AFE" w:rsidP="00F11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 w:rsidR="00B8709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899</w:t>
            </w:r>
          </w:p>
        </w:tc>
      </w:tr>
    </w:tbl>
    <w:p w14:paraId="0236C57D" w14:textId="77777777" w:rsidR="00B56912" w:rsidRPr="00544F7D" w:rsidRDefault="00B56912" w:rsidP="000E6E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2A53CB1" w14:textId="4F3BD033" w:rsidR="00017021" w:rsidRDefault="00017021" w:rsidP="00017021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01702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017021">
        <w:rPr>
          <w:rFonts w:ascii="Angsana New" w:hAnsi="Angsana New"/>
          <w:sz w:val="30"/>
          <w:szCs w:val="30"/>
        </w:rPr>
        <w:t xml:space="preserve">8 </w:t>
      </w:r>
      <w:r w:rsidRPr="00017021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017021">
        <w:rPr>
          <w:rFonts w:ascii="Angsana New" w:hAnsi="Angsana New"/>
          <w:sz w:val="30"/>
          <w:szCs w:val="30"/>
        </w:rPr>
        <w:t xml:space="preserve">2562 </w:t>
      </w:r>
      <w:r w:rsidR="00B4430B" w:rsidRPr="00EB3A2D">
        <w:rPr>
          <w:rFonts w:ascii="Angsana New" w:hAnsi="Angsana New"/>
          <w:sz w:val="30"/>
          <w:szCs w:val="30"/>
          <w:cs/>
        </w:rPr>
        <w:t>บริษัท เอ็นบีซี เน็กซ์ วิชั่น</w:t>
      </w:r>
      <w:r w:rsidR="00B4430B">
        <w:rPr>
          <w:rFonts w:ascii="Angsana New" w:hAnsi="Angsana New" w:hint="cs"/>
          <w:sz w:val="30"/>
          <w:szCs w:val="30"/>
          <w:cs/>
        </w:rPr>
        <w:t xml:space="preserve"> จำกัด </w:t>
      </w:r>
      <w:r w:rsidRPr="00017021">
        <w:rPr>
          <w:rFonts w:ascii="Angsana New" w:hAnsi="Angsana New"/>
          <w:sz w:val="30"/>
          <w:szCs w:val="30"/>
          <w:cs/>
        </w:rPr>
        <w:t xml:space="preserve">ได้จ่ายชำระค่าธรรมเนียมใบอนุญาตงวดที่ </w:t>
      </w:r>
      <w:r w:rsidRPr="00017021">
        <w:rPr>
          <w:rFonts w:ascii="Angsana New" w:hAnsi="Angsana New"/>
          <w:sz w:val="30"/>
          <w:szCs w:val="30"/>
        </w:rPr>
        <w:t xml:space="preserve">4 </w:t>
      </w:r>
      <w:r w:rsidRPr="00017021">
        <w:rPr>
          <w:rFonts w:ascii="Angsana New" w:hAnsi="Angsana New" w:hint="cs"/>
          <w:sz w:val="30"/>
          <w:szCs w:val="30"/>
          <w:cs/>
        </w:rPr>
        <w:t>บางส่วน</w:t>
      </w:r>
      <w:r w:rsidRPr="00017021">
        <w:rPr>
          <w:rFonts w:ascii="Angsana New" w:hAnsi="Angsana New"/>
          <w:sz w:val="30"/>
          <w:szCs w:val="30"/>
          <w:cs/>
        </w:rPr>
        <w:t xml:space="preserve">จำนวน </w:t>
      </w:r>
      <w:r w:rsidRPr="00017021">
        <w:rPr>
          <w:rFonts w:ascii="Angsana New" w:hAnsi="Angsana New"/>
          <w:sz w:val="30"/>
          <w:szCs w:val="30"/>
        </w:rPr>
        <w:t xml:space="preserve">72.80 </w:t>
      </w:r>
      <w:r w:rsidRPr="00017021">
        <w:rPr>
          <w:rFonts w:ascii="Angsana New" w:hAnsi="Angsana New"/>
          <w:sz w:val="30"/>
          <w:szCs w:val="30"/>
          <w:cs/>
        </w:rPr>
        <w:t xml:space="preserve">ล้านบาท ดังนั้นคงเหลือค่าธรรมเนียมใบอนุญาตงวดที่ </w:t>
      </w:r>
      <w:r w:rsidRPr="00017021">
        <w:rPr>
          <w:rFonts w:ascii="Angsana New" w:hAnsi="Angsana New"/>
          <w:sz w:val="30"/>
          <w:szCs w:val="30"/>
        </w:rPr>
        <w:t xml:space="preserve">4 </w:t>
      </w:r>
      <w:r w:rsidRPr="00017021">
        <w:rPr>
          <w:rFonts w:ascii="Angsana New" w:hAnsi="Angsana New"/>
          <w:sz w:val="30"/>
          <w:szCs w:val="30"/>
          <w:cs/>
        </w:rPr>
        <w:t xml:space="preserve">ที่ค้างเกินกำหนดชำระ จำนวน </w:t>
      </w:r>
      <w:r w:rsidRPr="00017021">
        <w:rPr>
          <w:rFonts w:ascii="Angsana New" w:hAnsi="Angsana New"/>
          <w:sz w:val="30"/>
          <w:szCs w:val="30"/>
        </w:rPr>
        <w:t xml:space="preserve">50.00 </w:t>
      </w:r>
      <w:r w:rsidRPr="00017021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017021">
        <w:rPr>
          <w:rFonts w:ascii="Angsana New" w:hAnsi="Angsana New" w:hint="cs"/>
          <w:spacing w:val="-4"/>
          <w:sz w:val="30"/>
          <w:szCs w:val="30"/>
          <w:cs/>
        </w:rPr>
        <w:t>ทั้งนี้ บริษัทย่อย</w:t>
      </w:r>
      <w:r w:rsidRPr="00017021">
        <w:rPr>
          <w:rFonts w:ascii="Angsana New" w:hAnsi="Angsana New" w:hint="cs"/>
          <w:sz w:val="30"/>
          <w:szCs w:val="30"/>
          <w:cs/>
        </w:rPr>
        <w:t>ทางอ้อม</w:t>
      </w:r>
      <w:r w:rsidRPr="00017021">
        <w:rPr>
          <w:rFonts w:ascii="Angsana New" w:hAnsi="Angsana New" w:hint="cs"/>
          <w:spacing w:val="-4"/>
          <w:sz w:val="30"/>
          <w:szCs w:val="30"/>
          <w:cs/>
        </w:rPr>
        <w:t xml:space="preserve">จะต้องจ่ายดอกเบี้ยให้แก่สำนักงาน กสทช. สำหรับค่าธรรมเนียมใบอนุญาตงวดที่ </w:t>
      </w:r>
      <w:r w:rsidRPr="00017021">
        <w:rPr>
          <w:rFonts w:ascii="Angsana New" w:hAnsi="Angsana New"/>
          <w:spacing w:val="-4"/>
          <w:sz w:val="30"/>
          <w:szCs w:val="30"/>
        </w:rPr>
        <w:t xml:space="preserve">4 </w:t>
      </w:r>
      <w:r w:rsidRPr="00017021">
        <w:rPr>
          <w:rFonts w:ascii="Angsana New" w:hAnsi="Angsana New" w:hint="cs"/>
          <w:spacing w:val="-4"/>
          <w:sz w:val="30"/>
          <w:szCs w:val="30"/>
          <w:cs/>
        </w:rPr>
        <w:t>ที่ค้างชำระ</w:t>
      </w:r>
      <w:r w:rsidRPr="00017021">
        <w:rPr>
          <w:rFonts w:ascii="Angsana New" w:hAnsi="Angsana New"/>
          <w:spacing w:val="-4"/>
          <w:sz w:val="30"/>
          <w:szCs w:val="30"/>
          <w:cs/>
        </w:rPr>
        <w:t>โดยมี</w:t>
      </w:r>
      <w:r w:rsidRPr="00017021">
        <w:rPr>
          <w:rFonts w:ascii="Angsana New" w:hAnsi="Angsana New" w:hint="cs"/>
          <w:spacing w:val="-4"/>
          <w:sz w:val="30"/>
          <w:szCs w:val="30"/>
          <w:cs/>
        </w:rPr>
        <w:t>อัตรา</w:t>
      </w:r>
      <w:r w:rsidRPr="00017021">
        <w:rPr>
          <w:rFonts w:ascii="Angsana New" w:hAnsi="Angsana New"/>
          <w:spacing w:val="-4"/>
          <w:sz w:val="30"/>
          <w:szCs w:val="30"/>
          <w:cs/>
        </w:rPr>
        <w:t>ดอกเบี้</w:t>
      </w:r>
      <w:r w:rsidRPr="00017021">
        <w:rPr>
          <w:rFonts w:ascii="Angsana New" w:hAnsi="Angsana New" w:hint="cs"/>
          <w:spacing w:val="-4"/>
          <w:sz w:val="30"/>
          <w:szCs w:val="30"/>
          <w:cs/>
        </w:rPr>
        <w:t>ย</w:t>
      </w:r>
      <w:r w:rsidRPr="00017021">
        <w:rPr>
          <w:rFonts w:ascii="Angsana New" w:hAnsi="Angsana New"/>
          <w:spacing w:val="-4"/>
          <w:sz w:val="30"/>
          <w:szCs w:val="30"/>
          <w:cs/>
        </w:rPr>
        <w:t xml:space="preserve">ร้อยละ </w:t>
      </w:r>
      <w:r w:rsidRPr="00017021">
        <w:rPr>
          <w:rFonts w:ascii="Angsana New" w:hAnsi="Angsana New"/>
          <w:spacing w:val="-4"/>
          <w:sz w:val="30"/>
          <w:szCs w:val="30"/>
        </w:rPr>
        <w:t xml:space="preserve">7.5 </w:t>
      </w:r>
      <w:r w:rsidRPr="00017021">
        <w:rPr>
          <w:rFonts w:ascii="Angsana New" w:hAnsi="Angsana New"/>
          <w:spacing w:val="-4"/>
          <w:sz w:val="30"/>
          <w:szCs w:val="30"/>
          <w:cs/>
        </w:rPr>
        <w:t>ต่อ</w:t>
      </w:r>
      <w:r w:rsidRPr="00017021">
        <w:rPr>
          <w:rFonts w:ascii="Angsana New" w:hAnsi="Angsana New" w:hint="cs"/>
          <w:spacing w:val="-4"/>
          <w:sz w:val="30"/>
          <w:szCs w:val="30"/>
          <w:cs/>
        </w:rPr>
        <w:t>ปี</w:t>
      </w:r>
    </w:p>
    <w:p w14:paraId="1B101F5B" w14:textId="77777777" w:rsidR="009B1660" w:rsidRPr="00544F7D" w:rsidRDefault="009B1660" w:rsidP="00544F7D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548F98DC" w14:textId="43170D4C" w:rsidR="00FF5851" w:rsidRDefault="00FF5851" w:rsidP="00FF58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14F2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45AFE" w:rsidRPr="00B45AFE">
        <w:rPr>
          <w:rFonts w:ascii="Angsana New" w:hAnsi="Angsana New"/>
          <w:sz w:val="30"/>
          <w:szCs w:val="30"/>
        </w:rPr>
        <w:t>30</w:t>
      </w:r>
      <w:r w:rsidR="0044332D" w:rsidRPr="00A14F2C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Pr="00A14F2C">
        <w:rPr>
          <w:rFonts w:ascii="Angsana New" w:hAnsi="Angsana New" w:hint="cs"/>
          <w:sz w:val="30"/>
          <w:szCs w:val="30"/>
          <w:cs/>
        </w:rPr>
        <w:t xml:space="preserve"> </w:t>
      </w:r>
      <w:r w:rsidR="00B45AFE" w:rsidRPr="00B45AFE">
        <w:rPr>
          <w:rFonts w:ascii="Angsana New" w:hAnsi="Angsana New"/>
          <w:sz w:val="30"/>
          <w:szCs w:val="30"/>
        </w:rPr>
        <w:t>2562</w:t>
      </w:r>
      <w:r w:rsidRPr="00A14F2C">
        <w:rPr>
          <w:rFonts w:ascii="Angsana New" w:hAnsi="Angsana New" w:hint="cs"/>
          <w:sz w:val="30"/>
          <w:szCs w:val="30"/>
          <w:cs/>
        </w:rPr>
        <w:t xml:space="preserve"> </w:t>
      </w:r>
      <w:r w:rsidR="000C0165">
        <w:rPr>
          <w:rFonts w:ascii="Angsana New" w:hAnsi="Angsana New" w:hint="cs"/>
          <w:sz w:val="30"/>
          <w:szCs w:val="30"/>
          <w:cs/>
        </w:rPr>
        <w:t>บริษัทย่อยและ</w:t>
      </w:r>
      <w:r w:rsidRPr="00A14F2C">
        <w:rPr>
          <w:rFonts w:ascii="Angsana New" w:hAnsi="Angsana New" w:hint="cs"/>
          <w:sz w:val="30"/>
          <w:szCs w:val="30"/>
          <w:cs/>
        </w:rPr>
        <w:t xml:space="preserve">บริษัทย่อยทางอ้อมมียอดคงเหลือของหนังสือค้ำประกันจากสถาบันการเงินที่วางไว้เพื่อค้ำประกันการชำระค่าธรรมเนียมใบอนุญาตส่วนที่เหลือให้กับ กสทช. จำนวนเงินรวม </w:t>
      </w:r>
      <w:r w:rsidR="00B45AFE" w:rsidRPr="00B45AFE">
        <w:rPr>
          <w:rFonts w:ascii="Angsana New" w:hAnsi="Angsana New" w:hint="cs"/>
          <w:sz w:val="30"/>
          <w:szCs w:val="30"/>
        </w:rPr>
        <w:t>362</w:t>
      </w:r>
      <w:r w:rsidR="00B50518">
        <w:rPr>
          <w:rFonts w:ascii="Angsana New" w:hAnsi="Angsana New" w:hint="cs"/>
          <w:sz w:val="30"/>
          <w:szCs w:val="30"/>
          <w:cs/>
        </w:rPr>
        <w:t>.</w:t>
      </w:r>
      <w:r w:rsidR="00B45AFE" w:rsidRPr="00B45AFE">
        <w:rPr>
          <w:rFonts w:ascii="Angsana New" w:hAnsi="Angsana New" w:hint="cs"/>
          <w:sz w:val="30"/>
          <w:szCs w:val="30"/>
        </w:rPr>
        <w:t>80</w:t>
      </w:r>
      <w:r w:rsidRPr="00A14F2C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A14F2C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B45AFE" w:rsidRPr="00B45AFE">
        <w:rPr>
          <w:rFonts w:ascii="Angsana New" w:hAnsi="Angsana New" w:hint="cs"/>
          <w:i/>
          <w:iCs/>
          <w:sz w:val="30"/>
          <w:szCs w:val="30"/>
        </w:rPr>
        <w:t>31</w:t>
      </w:r>
      <w:r w:rsidRPr="00A14F2C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="00B45AFE" w:rsidRPr="00B45AFE">
        <w:rPr>
          <w:rFonts w:ascii="Angsana New" w:hAnsi="Angsana New"/>
          <w:i/>
          <w:iCs/>
          <w:sz w:val="30"/>
          <w:szCs w:val="30"/>
        </w:rPr>
        <w:t>2561</w:t>
      </w:r>
      <w:r w:rsidRPr="00A14F2C">
        <w:rPr>
          <w:rFonts w:ascii="Angsana New" w:hAnsi="Angsana New"/>
          <w:i/>
          <w:iCs/>
          <w:sz w:val="30"/>
          <w:szCs w:val="30"/>
        </w:rPr>
        <w:t xml:space="preserve">: </w:t>
      </w:r>
      <w:r w:rsidR="00B45AFE" w:rsidRPr="00B45AFE">
        <w:rPr>
          <w:rFonts w:ascii="Angsana New" w:hAnsi="Angsana New"/>
          <w:i/>
          <w:iCs/>
          <w:sz w:val="30"/>
          <w:szCs w:val="30"/>
        </w:rPr>
        <w:t>1</w:t>
      </w:r>
      <w:r w:rsidRPr="00A14F2C">
        <w:rPr>
          <w:rFonts w:ascii="Angsana New" w:hAnsi="Angsana New"/>
          <w:i/>
          <w:iCs/>
          <w:sz w:val="30"/>
          <w:szCs w:val="30"/>
        </w:rPr>
        <w:t>,</w:t>
      </w:r>
      <w:r w:rsidR="00B45AFE" w:rsidRPr="00B45AFE">
        <w:rPr>
          <w:rFonts w:ascii="Angsana New" w:hAnsi="Angsana New"/>
          <w:i/>
          <w:iCs/>
          <w:sz w:val="30"/>
          <w:szCs w:val="30"/>
        </w:rPr>
        <w:t>499</w:t>
      </w:r>
      <w:r w:rsidRPr="00A14F2C">
        <w:rPr>
          <w:rFonts w:ascii="Angsana New" w:hAnsi="Angsana New"/>
          <w:i/>
          <w:iCs/>
          <w:sz w:val="30"/>
          <w:szCs w:val="30"/>
        </w:rPr>
        <w:t xml:space="preserve"> </w:t>
      </w:r>
      <w:r w:rsidRPr="00A14F2C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9B166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A60C07" w:rsidRPr="00A60C07">
        <w:rPr>
          <w:rFonts w:ascii="Angsana New" w:hAnsi="Angsana New"/>
          <w:sz w:val="30"/>
          <w:szCs w:val="30"/>
          <w:cs/>
        </w:rPr>
        <w:t>ต่อมาเมื่อ</w:t>
      </w:r>
      <w:r w:rsidR="00140ACE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B45AFE" w:rsidRPr="00B45AFE">
        <w:rPr>
          <w:rFonts w:ascii="Angsana New" w:hAnsi="Angsana New"/>
          <w:sz w:val="30"/>
          <w:szCs w:val="30"/>
        </w:rPr>
        <w:t>2</w:t>
      </w:r>
      <w:r w:rsidR="00140ACE">
        <w:rPr>
          <w:rFonts w:ascii="Angsana New" w:hAnsi="Angsana New"/>
          <w:sz w:val="30"/>
          <w:szCs w:val="30"/>
        </w:rPr>
        <w:t xml:space="preserve"> </w:t>
      </w:r>
      <w:r w:rsidR="00140ACE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B45AFE" w:rsidRPr="00B45AFE">
        <w:rPr>
          <w:rFonts w:ascii="Angsana New" w:hAnsi="Angsana New"/>
          <w:sz w:val="30"/>
          <w:szCs w:val="30"/>
        </w:rPr>
        <w:t>2562</w:t>
      </w:r>
      <w:r w:rsidR="00140ACE">
        <w:rPr>
          <w:rFonts w:ascii="Angsana New" w:hAnsi="Angsana New"/>
          <w:sz w:val="30"/>
          <w:szCs w:val="30"/>
        </w:rPr>
        <w:t xml:space="preserve"> </w:t>
      </w:r>
      <w:r w:rsidR="00140ACE">
        <w:rPr>
          <w:rFonts w:ascii="Angsana New" w:hAnsi="Angsana New" w:hint="cs"/>
          <w:sz w:val="30"/>
          <w:szCs w:val="30"/>
          <w:cs/>
        </w:rPr>
        <w:t>บริษัทย่อยได้รับคืนหนังสือ</w:t>
      </w:r>
      <w:r w:rsidR="00140ACE" w:rsidRPr="00A60C07">
        <w:rPr>
          <w:rFonts w:ascii="Angsana New" w:hAnsi="Angsana New"/>
          <w:sz w:val="30"/>
          <w:szCs w:val="30"/>
          <w:cs/>
        </w:rPr>
        <w:t>ค้ำประกันจากสถาบันการเงินที่ได้วางไว้เพื่อค้ำประกันการชำระเงินค่าธรรมเนียมใบอนุญาต</w:t>
      </w:r>
      <w:r w:rsidR="00140ACE">
        <w:rPr>
          <w:rFonts w:ascii="Angsana New" w:hAnsi="Angsana New" w:hint="cs"/>
          <w:sz w:val="30"/>
          <w:szCs w:val="30"/>
          <w:cs/>
        </w:rPr>
        <w:t xml:space="preserve">ในส่วนที่ไม่ต้องชำระค่าธรรมเนียมเนื่องจากคืนใบอนุญาต จำนวน </w:t>
      </w:r>
      <w:r w:rsidR="00B45AFE" w:rsidRPr="00B45AFE">
        <w:rPr>
          <w:rFonts w:ascii="Angsana New" w:hAnsi="Angsana New" w:hint="cs"/>
          <w:sz w:val="30"/>
          <w:szCs w:val="30"/>
        </w:rPr>
        <w:t>201</w:t>
      </w:r>
      <w:r w:rsidR="00B50518">
        <w:rPr>
          <w:rFonts w:ascii="Angsana New" w:hAnsi="Angsana New" w:hint="cs"/>
          <w:sz w:val="30"/>
          <w:szCs w:val="30"/>
          <w:cs/>
        </w:rPr>
        <w:t>.</w:t>
      </w:r>
      <w:r w:rsidR="00B45AFE" w:rsidRPr="00B45AFE">
        <w:rPr>
          <w:rFonts w:ascii="Angsana New" w:hAnsi="Angsana New" w:hint="cs"/>
          <w:sz w:val="30"/>
          <w:szCs w:val="30"/>
        </w:rPr>
        <w:t>00</w:t>
      </w:r>
      <w:r w:rsidR="00140ACE">
        <w:rPr>
          <w:rFonts w:ascii="Angsana New" w:hAnsi="Angsana New"/>
          <w:sz w:val="30"/>
          <w:szCs w:val="30"/>
        </w:rPr>
        <w:t xml:space="preserve"> </w:t>
      </w:r>
      <w:r w:rsidR="00140ACE">
        <w:rPr>
          <w:rFonts w:ascii="Angsana New" w:hAnsi="Angsana New" w:hint="cs"/>
          <w:sz w:val="30"/>
          <w:szCs w:val="30"/>
          <w:cs/>
        </w:rPr>
        <w:t>ล้านบาท และเมื่อ</w:t>
      </w:r>
      <w:r w:rsidR="00A60C07" w:rsidRPr="00A60C07">
        <w:rPr>
          <w:rFonts w:ascii="Angsana New" w:hAnsi="Angsana New"/>
          <w:sz w:val="30"/>
          <w:szCs w:val="30"/>
          <w:cs/>
        </w:rPr>
        <w:t xml:space="preserve">วันที่ </w:t>
      </w:r>
      <w:r w:rsidR="00B45AFE" w:rsidRPr="00B45AFE">
        <w:rPr>
          <w:rFonts w:ascii="Angsana New" w:hAnsi="Angsana New" w:hint="cs"/>
          <w:sz w:val="30"/>
          <w:szCs w:val="30"/>
        </w:rPr>
        <w:t>8</w:t>
      </w:r>
      <w:r w:rsidR="00A60C07" w:rsidRPr="00A60C07">
        <w:rPr>
          <w:rFonts w:ascii="Angsana New" w:hAnsi="Angsana New"/>
          <w:sz w:val="30"/>
          <w:szCs w:val="30"/>
          <w:cs/>
        </w:rPr>
        <w:t xml:space="preserve"> ตุลาคม </w:t>
      </w:r>
      <w:r w:rsidR="00B45AFE" w:rsidRPr="00B45AFE">
        <w:rPr>
          <w:rFonts w:ascii="Angsana New" w:hAnsi="Angsana New"/>
          <w:sz w:val="30"/>
          <w:szCs w:val="30"/>
        </w:rPr>
        <w:t>2562</w:t>
      </w:r>
      <w:r w:rsidR="00A60C07" w:rsidRPr="00A60C07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B45AFE" w:rsidRPr="00B45AFE">
        <w:rPr>
          <w:rFonts w:ascii="Angsana New" w:hAnsi="Angsana New"/>
          <w:sz w:val="30"/>
          <w:szCs w:val="30"/>
        </w:rPr>
        <w:t>18</w:t>
      </w:r>
      <w:r w:rsidR="00A60C07" w:rsidRPr="00A60C07">
        <w:rPr>
          <w:rFonts w:ascii="Angsana New" w:hAnsi="Angsana New"/>
          <w:sz w:val="30"/>
          <w:szCs w:val="30"/>
          <w:cs/>
        </w:rPr>
        <w:t xml:space="preserve"> ตุลาคม </w:t>
      </w:r>
      <w:r w:rsidR="00B45AFE" w:rsidRPr="00B45AFE">
        <w:rPr>
          <w:rFonts w:ascii="Angsana New" w:hAnsi="Angsana New"/>
          <w:sz w:val="30"/>
          <w:szCs w:val="30"/>
        </w:rPr>
        <w:t>2562</w:t>
      </w:r>
      <w:r w:rsidR="00A60C07" w:rsidRPr="00A60C07">
        <w:rPr>
          <w:rFonts w:ascii="Angsana New" w:hAnsi="Angsana New"/>
          <w:sz w:val="30"/>
          <w:szCs w:val="30"/>
          <w:cs/>
        </w:rPr>
        <w:t xml:space="preserve"> บริษัทย่อย</w:t>
      </w:r>
      <w:r w:rsidR="00A60C07">
        <w:rPr>
          <w:rFonts w:ascii="Angsana New" w:hAnsi="Angsana New" w:hint="cs"/>
          <w:sz w:val="30"/>
          <w:szCs w:val="30"/>
          <w:cs/>
        </w:rPr>
        <w:t>ทางอ้อม</w:t>
      </w:r>
      <w:r w:rsidR="00A60C07" w:rsidRPr="00A60C07">
        <w:rPr>
          <w:rFonts w:ascii="Angsana New" w:hAnsi="Angsana New"/>
          <w:sz w:val="30"/>
          <w:szCs w:val="30"/>
          <w:cs/>
        </w:rPr>
        <w:t xml:space="preserve">ได้รับคืนหนังสือค้ำประกันจากสถาบันการเงินที่ได้วางไว้เพื่อค้ำประกันการชำระเงินค่าธรรมเนียมใบอนุญาตในส่วนที่ชำระค่าธรรมเนียมแล้ว รวมเป็นจำนวน </w:t>
      </w:r>
      <w:r w:rsidR="00B45AFE" w:rsidRPr="00B45AFE">
        <w:rPr>
          <w:rFonts w:ascii="Angsana New" w:hAnsi="Angsana New"/>
          <w:sz w:val="30"/>
          <w:szCs w:val="30"/>
        </w:rPr>
        <w:t>111</w:t>
      </w:r>
      <w:r w:rsidR="00A82FE5">
        <w:rPr>
          <w:rFonts w:ascii="Angsana New" w:hAnsi="Angsana New"/>
          <w:sz w:val="30"/>
          <w:szCs w:val="30"/>
        </w:rPr>
        <w:t>.</w:t>
      </w:r>
      <w:r w:rsidR="00B45AFE" w:rsidRPr="00B45AFE">
        <w:rPr>
          <w:rFonts w:ascii="Angsana New" w:hAnsi="Angsana New"/>
          <w:sz w:val="30"/>
          <w:szCs w:val="30"/>
        </w:rPr>
        <w:t>80</w:t>
      </w:r>
      <w:r w:rsidR="00A60C07" w:rsidRPr="00A60C07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23E80F9B" w14:textId="77777777" w:rsidR="00B56912" w:rsidRPr="00544F7D" w:rsidRDefault="00B56912" w:rsidP="000E6E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4547E5D8" w14:textId="77777777" w:rsidR="00544F7D" w:rsidRDefault="00544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  <w:r>
        <w:rPr>
          <w:cs/>
        </w:rPr>
        <w:br w:type="page"/>
      </w:r>
    </w:p>
    <w:p w14:paraId="18AB856D" w14:textId="1DB1B3B5" w:rsidR="00C23739" w:rsidRPr="009E6094" w:rsidRDefault="00C23739" w:rsidP="00566161">
      <w:pPr>
        <w:pStyle w:val="NFSTopic"/>
        <w:numPr>
          <w:ilvl w:val="0"/>
          <w:numId w:val="29"/>
        </w:numPr>
        <w:tabs>
          <w:tab w:val="clear" w:pos="540"/>
          <w:tab w:val="clear" w:pos="567"/>
          <w:tab w:val="left" w:pos="531"/>
        </w:tabs>
        <w:ind w:hanging="1440"/>
        <w:rPr>
          <w:b w:val="0"/>
          <w:bCs w:val="0"/>
        </w:rPr>
      </w:pPr>
      <w:r w:rsidRPr="00DC2E5C">
        <w:rPr>
          <w:cs/>
        </w:rPr>
        <w:t>หนี้สินที่มีภาระดอกเบี้ย</w:t>
      </w:r>
    </w:p>
    <w:p w14:paraId="072A7174" w14:textId="77777777" w:rsidR="009E6094" w:rsidRPr="00544F83" w:rsidRDefault="009E6094" w:rsidP="00544F83">
      <w:pPr>
        <w:pStyle w:val="NFSTopic"/>
        <w:ind w:left="540" w:firstLine="0"/>
        <w:jc w:val="left"/>
        <w:rPr>
          <w:b w:val="0"/>
          <w:bCs w:val="0"/>
          <w:sz w:val="14"/>
          <w:szCs w:val="14"/>
        </w:rPr>
      </w:pPr>
    </w:p>
    <w:p w14:paraId="024F343B" w14:textId="77777777" w:rsidR="00590F5B" w:rsidRPr="0090302F" w:rsidRDefault="00590F5B" w:rsidP="00DC2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"/>
          <w:szCs w:val="2"/>
        </w:rPr>
      </w:pPr>
    </w:p>
    <w:tbl>
      <w:tblPr>
        <w:tblW w:w="93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27"/>
        <w:gridCol w:w="815"/>
        <w:gridCol w:w="989"/>
        <w:gridCol w:w="268"/>
        <w:gridCol w:w="1085"/>
        <w:gridCol w:w="268"/>
        <w:gridCol w:w="989"/>
        <w:gridCol w:w="268"/>
        <w:gridCol w:w="1076"/>
      </w:tblGrid>
      <w:tr w:rsidR="00CC1418" w:rsidRPr="007A3F8C" w14:paraId="06545C3A" w14:textId="77777777" w:rsidTr="005530C4">
        <w:trPr>
          <w:trHeight w:val="420"/>
          <w:tblHeader/>
        </w:trPr>
        <w:tc>
          <w:tcPr>
            <w:tcW w:w="1932" w:type="pct"/>
            <w:vAlign w:val="bottom"/>
          </w:tcPr>
          <w:p w14:paraId="33935AAE" w14:textId="77777777" w:rsidR="00CC1418" w:rsidRPr="007A3F8C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4" w:type="pct"/>
          </w:tcPr>
          <w:p w14:paraId="370A953D" w14:textId="77777777" w:rsidR="00CC1418" w:rsidRPr="007A3F8C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8" w:type="pct"/>
            <w:gridSpan w:val="3"/>
          </w:tcPr>
          <w:p w14:paraId="2C0C0F57" w14:textId="77777777" w:rsidR="00CC1418" w:rsidRPr="007A3F8C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3F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65B54FB3" w14:textId="77777777" w:rsidR="00CC1418" w:rsidRPr="007A3F8C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3" w:type="pct"/>
            <w:gridSpan w:val="3"/>
          </w:tcPr>
          <w:p w14:paraId="77BF70B9" w14:textId="77777777" w:rsidR="00CC1418" w:rsidRPr="007A3F8C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3F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6161" w:rsidRPr="007A3F8C" w14:paraId="53F9636C" w14:textId="77777777" w:rsidTr="005530C4">
        <w:trPr>
          <w:trHeight w:val="420"/>
          <w:tblHeader/>
        </w:trPr>
        <w:tc>
          <w:tcPr>
            <w:tcW w:w="1932" w:type="pct"/>
            <w:vAlign w:val="bottom"/>
          </w:tcPr>
          <w:p w14:paraId="6D62C9A6" w14:textId="77777777" w:rsidR="00566161" w:rsidRPr="007A3F8C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4" w:type="pct"/>
          </w:tcPr>
          <w:p w14:paraId="01DEE86F" w14:textId="77777777" w:rsidR="00566161" w:rsidRPr="005C1FC0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14:paraId="5F879901" w14:textId="74C1BC6F" w:rsidR="00566161" w:rsidRDefault="00B45AFE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30</w:t>
            </w:r>
            <w:r w:rsidR="004433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332D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70059B6C" w14:textId="77777777" w:rsidR="00566161" w:rsidRPr="006E594F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22869D5" w14:textId="1FB5DAC0" w:rsidR="00566161" w:rsidRDefault="00B45AFE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31</w:t>
            </w:r>
            <w:r w:rsidR="0056616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6616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0370E3EE" w14:textId="77777777" w:rsidR="00566161" w:rsidRPr="006E594F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CE4C2E2" w14:textId="4FB1C734" w:rsidR="00566161" w:rsidRDefault="00B45AFE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30</w:t>
            </w:r>
            <w:r w:rsidR="004433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332D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0F150C08" w14:textId="77777777" w:rsidR="00566161" w:rsidRPr="006E594F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357B3DAA" w14:textId="73A7CA42" w:rsidR="00566161" w:rsidRDefault="00B45AFE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31</w:t>
            </w:r>
            <w:r w:rsidR="0056616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6616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66161" w:rsidRPr="007A3F8C" w14:paraId="4E16116F" w14:textId="77777777" w:rsidTr="005530C4">
        <w:trPr>
          <w:trHeight w:val="420"/>
          <w:tblHeader/>
        </w:trPr>
        <w:tc>
          <w:tcPr>
            <w:tcW w:w="1932" w:type="pct"/>
            <w:vAlign w:val="bottom"/>
          </w:tcPr>
          <w:p w14:paraId="2167F6B6" w14:textId="77777777" w:rsidR="00566161" w:rsidRPr="007A3F8C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4" w:type="pct"/>
          </w:tcPr>
          <w:p w14:paraId="2C705ABE" w14:textId="77777777" w:rsidR="00566161" w:rsidRPr="0010243D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27" w:type="pct"/>
          </w:tcPr>
          <w:p w14:paraId="6D55EE75" w14:textId="642C3BC9" w:rsidR="00566161" w:rsidRPr="006E594F" w:rsidRDefault="00B45AFE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14:paraId="14A9EAA1" w14:textId="77777777" w:rsidR="00566161" w:rsidRPr="006E594F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59ADA29" w14:textId="3C8F4ADF" w:rsidR="00566161" w:rsidRPr="006E594F" w:rsidRDefault="00B45AFE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14:paraId="30B02F29" w14:textId="77777777" w:rsidR="00566161" w:rsidRPr="006E594F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20E10AF" w14:textId="2848E4E0" w:rsidR="00566161" w:rsidRPr="006E594F" w:rsidRDefault="00B45AFE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14:paraId="20A2ECC8" w14:textId="77777777" w:rsidR="00566161" w:rsidRPr="006E594F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5627B04" w14:textId="63010458" w:rsidR="00566161" w:rsidRPr="006E594F" w:rsidRDefault="00B45AFE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66161" w:rsidRPr="007A3F8C" w14:paraId="6BB530E7" w14:textId="77777777" w:rsidTr="005530C4">
        <w:trPr>
          <w:trHeight w:val="420"/>
          <w:tblHeader/>
        </w:trPr>
        <w:tc>
          <w:tcPr>
            <w:tcW w:w="1932" w:type="pct"/>
            <w:vAlign w:val="bottom"/>
          </w:tcPr>
          <w:p w14:paraId="3FA7A604" w14:textId="77777777" w:rsidR="00566161" w:rsidRPr="007A3F8C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4" w:type="pct"/>
          </w:tcPr>
          <w:p w14:paraId="1D98C75D" w14:textId="77777777"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3" w:type="pct"/>
            <w:gridSpan w:val="7"/>
          </w:tcPr>
          <w:p w14:paraId="09250172" w14:textId="77777777"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A3F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6161" w:rsidRPr="007A3F8C" w14:paraId="132322ED" w14:textId="77777777" w:rsidTr="00F11078">
        <w:trPr>
          <w:trHeight w:hRule="exact" w:val="397"/>
        </w:trPr>
        <w:tc>
          <w:tcPr>
            <w:tcW w:w="1932" w:type="pct"/>
            <w:vAlign w:val="bottom"/>
          </w:tcPr>
          <w:p w14:paraId="2121FA7E" w14:textId="77777777" w:rsidR="00566161" w:rsidRPr="007A3F8C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A3F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34" w:type="pct"/>
          </w:tcPr>
          <w:p w14:paraId="2F936EE5" w14:textId="77777777"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461206BB" w14:textId="77777777"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C990EF9" w14:textId="77777777"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6E03488" w14:textId="77777777"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24C2995" w14:textId="77777777"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EE433B6" w14:textId="77777777"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3A0AD40" w14:textId="77777777"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06234BE4" w14:textId="77777777"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161" w:rsidRPr="007A3F8C" w14:paraId="55DF1B80" w14:textId="77777777" w:rsidTr="00F11078">
        <w:trPr>
          <w:trHeight w:hRule="exact" w:val="397"/>
        </w:trPr>
        <w:tc>
          <w:tcPr>
            <w:tcW w:w="1932" w:type="pct"/>
            <w:vAlign w:val="bottom"/>
          </w:tcPr>
          <w:p w14:paraId="45FFA14F" w14:textId="77777777" w:rsidR="00566161" w:rsidRPr="007A3F8C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 w:rsidRPr="007A3F8C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434" w:type="pct"/>
          </w:tcPr>
          <w:p w14:paraId="7ADC2AEA" w14:textId="77777777"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B673D54" w14:textId="77777777"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2A8B620" w14:textId="77777777"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D5FD825" w14:textId="77777777"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0F3DA48" w14:textId="77777777"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609EA00" w14:textId="77777777"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562E6ED" w14:textId="77777777"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4E4205A3" w14:textId="77777777"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0BDD" w:rsidRPr="007A3F8C" w14:paraId="74A7DDF0" w14:textId="77777777" w:rsidTr="00F11078">
        <w:trPr>
          <w:trHeight w:hRule="exact" w:val="397"/>
        </w:trPr>
        <w:tc>
          <w:tcPr>
            <w:tcW w:w="1932" w:type="pct"/>
            <w:vAlign w:val="bottom"/>
          </w:tcPr>
          <w:p w14:paraId="6B2EDCCE" w14:textId="77777777" w:rsidR="00A30BDD" w:rsidRPr="007A3F8C" w:rsidRDefault="00A30BDD" w:rsidP="00A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ส่วนที่</w:t>
            </w:r>
            <w:r w:rsidRPr="007A3F8C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434" w:type="pct"/>
          </w:tcPr>
          <w:p w14:paraId="7FD9CCD5" w14:textId="77777777" w:rsidR="00A30BDD" w:rsidRPr="00BA769A" w:rsidRDefault="00A30BDD" w:rsidP="00A30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1940D46" w14:textId="56A35D66" w:rsidR="00A30BDD" w:rsidRPr="00493E78" w:rsidRDefault="00B45AFE" w:rsidP="00A30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9</w:t>
            </w:r>
            <w:r w:rsidR="00A30BDD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555</w:t>
            </w:r>
          </w:p>
        </w:tc>
        <w:tc>
          <w:tcPr>
            <w:tcW w:w="143" w:type="pct"/>
          </w:tcPr>
          <w:p w14:paraId="07CE270D" w14:textId="77777777" w:rsidR="00A30BDD" w:rsidRPr="009A5BF4" w:rsidRDefault="00A30BDD" w:rsidP="00A30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ABCD16D" w14:textId="77777777" w:rsidR="00A30BDD" w:rsidRPr="00493E78" w:rsidRDefault="00A30BDD" w:rsidP="00A30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8BB02D1" w14:textId="77777777" w:rsidR="00A30BDD" w:rsidRPr="00BA769A" w:rsidRDefault="00A30BDD" w:rsidP="00A30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967B298" w14:textId="59212F50" w:rsidR="00A30BDD" w:rsidRPr="00493E78" w:rsidRDefault="00B45AFE" w:rsidP="00A30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9</w:t>
            </w:r>
            <w:r w:rsidR="00A30BDD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555</w:t>
            </w:r>
          </w:p>
        </w:tc>
        <w:tc>
          <w:tcPr>
            <w:tcW w:w="143" w:type="pct"/>
          </w:tcPr>
          <w:p w14:paraId="6A3B1A34" w14:textId="77777777" w:rsidR="00A30BDD" w:rsidRPr="009A5BF4" w:rsidRDefault="00A30BDD" w:rsidP="00A30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78692470" w14:textId="77777777" w:rsidR="00A30BDD" w:rsidRPr="00493E78" w:rsidRDefault="00A30BDD" w:rsidP="00A30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6161" w:rsidRPr="007A3F8C" w14:paraId="1090E0DD" w14:textId="77777777" w:rsidTr="00F11078">
        <w:trPr>
          <w:trHeight w:hRule="exact" w:val="397"/>
        </w:trPr>
        <w:tc>
          <w:tcPr>
            <w:tcW w:w="1932" w:type="pct"/>
            <w:vAlign w:val="bottom"/>
          </w:tcPr>
          <w:p w14:paraId="66FA26C3" w14:textId="77777777" w:rsidR="00566161" w:rsidRPr="007A3F8C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 w:rsidRPr="007A3F8C">
              <w:rPr>
                <w:rFonts w:ascii="Angsana New" w:hAnsi="Angsana New"/>
                <w:sz w:val="30"/>
                <w:szCs w:val="30"/>
                <w:cs/>
              </w:rPr>
              <w:t xml:space="preserve">   ส่วนที่ไม่มีหลักประกัน</w:t>
            </w:r>
          </w:p>
        </w:tc>
        <w:tc>
          <w:tcPr>
            <w:tcW w:w="434" w:type="pct"/>
          </w:tcPr>
          <w:p w14:paraId="25ADFA4E" w14:textId="77777777" w:rsidR="00566161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E6858A8" w14:textId="499495EA" w:rsidR="00566161" w:rsidRPr="00493E78" w:rsidRDefault="00B45AFE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45</w:t>
            </w:r>
            <w:r w:rsidR="00A30BDD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169</w:t>
            </w:r>
          </w:p>
        </w:tc>
        <w:tc>
          <w:tcPr>
            <w:tcW w:w="143" w:type="pct"/>
          </w:tcPr>
          <w:p w14:paraId="241DE21A" w14:textId="77777777" w:rsidR="00566161" w:rsidRPr="00BA769A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977B459" w14:textId="395A8842" w:rsidR="00566161" w:rsidRPr="00BB698B" w:rsidRDefault="00B45AFE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91</w:t>
            </w:r>
            <w:r w:rsidR="00566161" w:rsidRPr="00BB698B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684</w:t>
            </w:r>
          </w:p>
        </w:tc>
        <w:tc>
          <w:tcPr>
            <w:tcW w:w="143" w:type="pct"/>
          </w:tcPr>
          <w:p w14:paraId="704E76F2" w14:textId="77777777" w:rsidR="00566161" w:rsidRPr="00BA769A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D362019" w14:textId="26789170" w:rsidR="00566161" w:rsidRPr="00493E78" w:rsidRDefault="00B45AFE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45</w:t>
            </w:r>
            <w:r w:rsidR="00A30BDD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169</w:t>
            </w:r>
          </w:p>
        </w:tc>
        <w:tc>
          <w:tcPr>
            <w:tcW w:w="143" w:type="pct"/>
          </w:tcPr>
          <w:p w14:paraId="707A0E0F" w14:textId="77777777"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157A5162" w14:textId="41546377" w:rsidR="00566161" w:rsidRPr="00BB698B" w:rsidRDefault="00B45AFE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91</w:t>
            </w:r>
            <w:r w:rsidR="00566161" w:rsidRPr="00BB698B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684</w:t>
            </w:r>
          </w:p>
        </w:tc>
      </w:tr>
      <w:tr w:rsidR="00566161" w:rsidRPr="007A3F8C" w14:paraId="4259806A" w14:textId="77777777" w:rsidTr="00F11078">
        <w:trPr>
          <w:trHeight w:hRule="exact" w:val="397"/>
        </w:trPr>
        <w:tc>
          <w:tcPr>
            <w:tcW w:w="1932" w:type="pct"/>
            <w:shd w:val="clear" w:color="auto" w:fill="auto"/>
            <w:vAlign w:val="bottom"/>
          </w:tcPr>
          <w:p w14:paraId="210F43F8" w14:textId="77777777" w:rsidR="00566161" w:rsidRPr="000776A9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 w:rsidRPr="000776A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434" w:type="pct"/>
          </w:tcPr>
          <w:p w14:paraId="61AF5815" w14:textId="77777777" w:rsidR="00566161" w:rsidRPr="00BA769A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ED3196A" w14:textId="77777777" w:rsidR="00566161" w:rsidRPr="00493E78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382ADAF" w14:textId="77777777" w:rsidR="00566161" w:rsidRPr="00BA769A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674DD290" w14:textId="77777777" w:rsidR="00566161" w:rsidRPr="00BB698B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F93BCCC" w14:textId="77777777" w:rsidR="00566161" w:rsidRPr="00BA769A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1BEB9D2" w14:textId="77777777" w:rsidR="00566161" w:rsidRPr="00493E78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CEB93B8" w14:textId="77777777"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148EB8F0" w14:textId="77777777" w:rsidR="00566161" w:rsidRPr="00BB698B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0BDD" w:rsidRPr="007A3F8C" w14:paraId="585C7F4D" w14:textId="77777777" w:rsidTr="00F11078">
        <w:trPr>
          <w:trHeight w:hRule="exact" w:val="397"/>
        </w:trPr>
        <w:tc>
          <w:tcPr>
            <w:tcW w:w="1932" w:type="pct"/>
            <w:shd w:val="clear" w:color="auto" w:fill="auto"/>
            <w:vAlign w:val="bottom"/>
          </w:tcPr>
          <w:p w14:paraId="7EA0494E" w14:textId="77777777" w:rsidR="00A30BDD" w:rsidRPr="007A3F8C" w:rsidRDefault="00A30BDD" w:rsidP="00A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ส่วนที่</w:t>
            </w:r>
            <w:r w:rsidRPr="007A3F8C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434" w:type="pct"/>
          </w:tcPr>
          <w:p w14:paraId="66293DA1" w14:textId="77777777" w:rsidR="00A30BDD" w:rsidRPr="00BA769A" w:rsidRDefault="00A30BDD" w:rsidP="00A30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72E32E9" w14:textId="70BE6899" w:rsidR="00A30BDD" w:rsidRPr="00493E78" w:rsidRDefault="00B45AFE" w:rsidP="00A30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64</w:t>
            </w:r>
            <w:r w:rsidR="00A30BDD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43" w:type="pct"/>
          </w:tcPr>
          <w:p w14:paraId="2264044A" w14:textId="77777777" w:rsidR="00A30BDD" w:rsidRPr="009A5BF4" w:rsidRDefault="00A30BDD" w:rsidP="00A30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2055715" w14:textId="77777777" w:rsidR="00A30BDD" w:rsidRPr="00493E78" w:rsidRDefault="00A30BDD" w:rsidP="00A30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1EAB66A" w14:textId="77777777" w:rsidR="00A30BDD" w:rsidRPr="00BA769A" w:rsidRDefault="00A30BDD" w:rsidP="00A30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3464EF07" w14:textId="3B516879" w:rsidR="00A30BDD" w:rsidRPr="00493E78" w:rsidRDefault="00B45AFE" w:rsidP="00A30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64</w:t>
            </w:r>
            <w:r w:rsidR="00A30BDD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43" w:type="pct"/>
          </w:tcPr>
          <w:p w14:paraId="1F32B650" w14:textId="77777777" w:rsidR="00A30BDD" w:rsidRPr="009A5BF4" w:rsidRDefault="00A30BDD" w:rsidP="00A30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7788DB93" w14:textId="77777777" w:rsidR="00A30BDD" w:rsidRPr="00493E78" w:rsidRDefault="00A30BDD" w:rsidP="00A30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0BDD" w:rsidRPr="007A3F8C" w14:paraId="286D2A81" w14:textId="77777777" w:rsidTr="00F11078">
        <w:trPr>
          <w:trHeight w:hRule="exact" w:val="397"/>
        </w:trPr>
        <w:tc>
          <w:tcPr>
            <w:tcW w:w="1932" w:type="pct"/>
            <w:shd w:val="clear" w:color="auto" w:fill="auto"/>
            <w:vAlign w:val="bottom"/>
          </w:tcPr>
          <w:p w14:paraId="6F8C9233" w14:textId="77777777" w:rsidR="00A30BDD" w:rsidRPr="000776A9" w:rsidRDefault="00A30BDD" w:rsidP="00A3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</w:rPr>
            </w:pPr>
            <w:r w:rsidRPr="000776A9">
              <w:rPr>
                <w:rFonts w:ascii="Angsana New" w:hAnsi="Angsana New"/>
                <w:sz w:val="30"/>
                <w:szCs w:val="30"/>
                <w:cs/>
              </w:rPr>
              <w:t xml:space="preserve">   ส่วนที่ไม่มีหลักประกัน</w:t>
            </w:r>
          </w:p>
        </w:tc>
        <w:tc>
          <w:tcPr>
            <w:tcW w:w="434" w:type="pct"/>
          </w:tcPr>
          <w:p w14:paraId="7ED19793" w14:textId="77777777" w:rsidR="00A30BDD" w:rsidRDefault="00A30BDD" w:rsidP="00A30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49B0D5B7" w14:textId="5147B2F7" w:rsidR="00A30BDD" w:rsidRPr="00493E78" w:rsidRDefault="00B45AFE" w:rsidP="00A30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70</w:t>
            </w:r>
            <w:r w:rsidR="00A30BDD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129</w:t>
            </w:r>
          </w:p>
        </w:tc>
        <w:tc>
          <w:tcPr>
            <w:tcW w:w="143" w:type="pct"/>
          </w:tcPr>
          <w:p w14:paraId="2003BC4D" w14:textId="77777777" w:rsidR="00A30BDD" w:rsidRPr="00BA769A" w:rsidRDefault="00A30BDD" w:rsidP="00A30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4A5BA240" w14:textId="1B669440" w:rsidR="00A30BDD" w:rsidRPr="00BB698B" w:rsidRDefault="00B45AFE" w:rsidP="00A30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528</w:t>
            </w:r>
            <w:r w:rsidR="00A30BDD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363</w:t>
            </w:r>
          </w:p>
        </w:tc>
        <w:tc>
          <w:tcPr>
            <w:tcW w:w="143" w:type="pct"/>
          </w:tcPr>
          <w:p w14:paraId="386C47A5" w14:textId="77777777" w:rsidR="00A30BDD" w:rsidRPr="00BA769A" w:rsidRDefault="00A30BDD" w:rsidP="00A30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2D0548FA" w14:textId="7132D8AA" w:rsidR="00A30BDD" w:rsidRPr="00493E78" w:rsidRDefault="00B45AFE" w:rsidP="00A30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70</w:t>
            </w:r>
            <w:r w:rsidR="00A30BDD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129</w:t>
            </w:r>
          </w:p>
        </w:tc>
        <w:tc>
          <w:tcPr>
            <w:tcW w:w="143" w:type="pct"/>
          </w:tcPr>
          <w:p w14:paraId="3ECD75F6" w14:textId="77777777" w:rsidR="00A30BDD" w:rsidRPr="007A3F8C" w:rsidRDefault="00A30BDD" w:rsidP="00A30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B3341B8" w14:textId="1B3BEB44" w:rsidR="00A30BDD" w:rsidRPr="00BB698B" w:rsidRDefault="00B45AFE" w:rsidP="00A30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528</w:t>
            </w:r>
            <w:r w:rsidR="00A30BDD" w:rsidRPr="00BB698B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363</w:t>
            </w:r>
          </w:p>
        </w:tc>
      </w:tr>
      <w:tr w:rsidR="00F86903" w:rsidRPr="005B661E" w14:paraId="002B75C9" w14:textId="77777777" w:rsidTr="00F11078">
        <w:trPr>
          <w:trHeight w:val="187"/>
        </w:trPr>
        <w:tc>
          <w:tcPr>
            <w:tcW w:w="1932" w:type="pct"/>
            <w:vAlign w:val="bottom"/>
          </w:tcPr>
          <w:p w14:paraId="7F0457AC" w14:textId="77777777" w:rsidR="00F86903" w:rsidRPr="0090302F" w:rsidRDefault="00F86903" w:rsidP="00F12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434" w:type="pct"/>
          </w:tcPr>
          <w:p w14:paraId="64A46641" w14:textId="77777777" w:rsidR="00F86903" w:rsidRPr="0090302F" w:rsidRDefault="00F86903" w:rsidP="00F12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4"/>
                <w:szCs w:val="4"/>
                <w:highlight w:val="yellow"/>
              </w:rPr>
            </w:pPr>
          </w:p>
        </w:tc>
        <w:tc>
          <w:tcPr>
            <w:tcW w:w="527" w:type="pct"/>
            <w:vAlign w:val="bottom"/>
          </w:tcPr>
          <w:p w14:paraId="11F3C6B9" w14:textId="77777777" w:rsidR="00F86903" w:rsidRPr="0090302F" w:rsidRDefault="00F86903" w:rsidP="00F12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43" w:type="pct"/>
            <w:vAlign w:val="bottom"/>
          </w:tcPr>
          <w:p w14:paraId="501B6B64" w14:textId="77777777" w:rsidR="00F86903" w:rsidRPr="0090302F" w:rsidRDefault="00F86903" w:rsidP="00F12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578" w:type="pct"/>
            <w:vAlign w:val="bottom"/>
          </w:tcPr>
          <w:p w14:paraId="46F3C068" w14:textId="77777777" w:rsidR="00F86903" w:rsidRPr="0090302F" w:rsidRDefault="00F86903" w:rsidP="00F12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jc w:val="center"/>
              <w:rPr>
                <w:rFonts w:ascii="Angsana New" w:hAnsi="Angsana New"/>
                <w:sz w:val="4"/>
                <w:szCs w:val="4"/>
                <w:highlight w:val="yellow"/>
              </w:rPr>
            </w:pPr>
          </w:p>
        </w:tc>
        <w:tc>
          <w:tcPr>
            <w:tcW w:w="143" w:type="pct"/>
            <w:vAlign w:val="bottom"/>
          </w:tcPr>
          <w:p w14:paraId="102930E6" w14:textId="77777777" w:rsidR="00F86903" w:rsidRPr="0090302F" w:rsidRDefault="00F86903" w:rsidP="00F12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527" w:type="pct"/>
            <w:vAlign w:val="bottom"/>
          </w:tcPr>
          <w:p w14:paraId="1745963D" w14:textId="77777777" w:rsidR="00F86903" w:rsidRPr="0090302F" w:rsidRDefault="00F86903" w:rsidP="00F12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43" w:type="pct"/>
            <w:vAlign w:val="bottom"/>
          </w:tcPr>
          <w:p w14:paraId="63A15BDA" w14:textId="77777777" w:rsidR="00F86903" w:rsidRPr="0090302F" w:rsidRDefault="00F86903" w:rsidP="00F12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573" w:type="pct"/>
            <w:vAlign w:val="bottom"/>
          </w:tcPr>
          <w:p w14:paraId="404DB527" w14:textId="77777777" w:rsidR="00F86903" w:rsidRPr="0090302F" w:rsidRDefault="00F86903" w:rsidP="00F12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4"/>
                <w:szCs w:val="4"/>
                <w:highlight w:val="yellow"/>
              </w:rPr>
            </w:pPr>
          </w:p>
        </w:tc>
      </w:tr>
      <w:tr w:rsidR="00566161" w:rsidRPr="007A3F8C" w14:paraId="59FDEB1E" w14:textId="77777777" w:rsidTr="00F11078">
        <w:trPr>
          <w:trHeight w:hRule="exact" w:val="397"/>
        </w:trPr>
        <w:tc>
          <w:tcPr>
            <w:tcW w:w="1932" w:type="pct"/>
            <w:vAlign w:val="bottom"/>
          </w:tcPr>
          <w:p w14:paraId="1E52409E" w14:textId="77777777" w:rsidR="00566161" w:rsidRPr="001D7198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71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434" w:type="pct"/>
          </w:tcPr>
          <w:p w14:paraId="5485A166" w14:textId="77777777" w:rsidR="00566161" w:rsidRPr="00BA769A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258DB088" w14:textId="77777777" w:rsidR="00566161" w:rsidRPr="00493E78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7BA0927" w14:textId="77777777" w:rsidR="00566161" w:rsidRPr="00BA769A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46FDFC67" w14:textId="77777777" w:rsidR="00566161" w:rsidRPr="00BA769A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8C8D017" w14:textId="77777777" w:rsidR="00566161" w:rsidRPr="00BA769A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6AE3BF92" w14:textId="77777777" w:rsidR="00566161" w:rsidRPr="00493E78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E392D3D" w14:textId="77777777"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328957E6" w14:textId="77777777" w:rsidR="00566161" w:rsidRPr="00BB698B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81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66161" w:rsidRPr="007A3F8C" w14:paraId="3CD3D62F" w14:textId="77777777" w:rsidTr="00F11078">
        <w:trPr>
          <w:trHeight w:hRule="exact" w:val="397"/>
        </w:trPr>
        <w:tc>
          <w:tcPr>
            <w:tcW w:w="1932" w:type="pct"/>
            <w:vAlign w:val="bottom"/>
          </w:tcPr>
          <w:p w14:paraId="7D31D28F" w14:textId="77777777" w:rsidR="00566161" w:rsidRPr="001D7198" w:rsidRDefault="00566161" w:rsidP="00566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71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</w:t>
            </w:r>
            <w:r w:rsidRPr="001D719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D71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434" w:type="pct"/>
          </w:tcPr>
          <w:p w14:paraId="7B67B108" w14:textId="77777777" w:rsidR="00566161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53FF6E20" w14:textId="26177282" w:rsidR="00566161" w:rsidRPr="00493E78" w:rsidRDefault="00B45AFE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188</w:t>
            </w:r>
            <w:r w:rsidR="001337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853</w:t>
            </w:r>
          </w:p>
        </w:tc>
        <w:tc>
          <w:tcPr>
            <w:tcW w:w="143" w:type="pct"/>
          </w:tcPr>
          <w:p w14:paraId="0930A2F6" w14:textId="77777777" w:rsidR="00566161" w:rsidRPr="00BA769A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29E868F9" w14:textId="06ADE086" w:rsidR="00566161" w:rsidRPr="00BA769A" w:rsidRDefault="00B45AFE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b/>
                <w:sz w:val="30"/>
                <w:szCs w:val="30"/>
              </w:rPr>
              <w:t>620</w:t>
            </w:r>
            <w:r w:rsidR="00566161" w:rsidRPr="000352CE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sz w:val="30"/>
                <w:szCs w:val="30"/>
              </w:rPr>
              <w:t>047</w:t>
            </w:r>
          </w:p>
        </w:tc>
        <w:tc>
          <w:tcPr>
            <w:tcW w:w="143" w:type="pct"/>
          </w:tcPr>
          <w:p w14:paraId="540FD55F" w14:textId="77777777" w:rsidR="00566161" w:rsidRPr="00BA769A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7E799133" w14:textId="0704AC1A" w:rsidR="00566161" w:rsidRPr="00493E78" w:rsidRDefault="00B45AFE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188</w:t>
            </w:r>
            <w:r w:rsidR="001337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853</w:t>
            </w:r>
          </w:p>
        </w:tc>
        <w:tc>
          <w:tcPr>
            <w:tcW w:w="143" w:type="pct"/>
          </w:tcPr>
          <w:p w14:paraId="18C43CC1" w14:textId="77777777" w:rsidR="00566161" w:rsidRPr="007A3F8C" w:rsidRDefault="00566161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3B5B68E4" w14:textId="53F2ADB5" w:rsidR="00566161" w:rsidRPr="000352CE" w:rsidRDefault="00B45AFE" w:rsidP="00566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81"/>
              <w:rPr>
                <w:rFonts w:ascii="Angsana New" w:hAnsi="Angsana New"/>
                <w:b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sz w:val="30"/>
                <w:szCs w:val="30"/>
              </w:rPr>
              <w:t>620</w:t>
            </w:r>
            <w:r w:rsidR="00566161" w:rsidRPr="000352CE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sz w:val="30"/>
                <w:szCs w:val="30"/>
              </w:rPr>
              <w:t>047</w:t>
            </w:r>
          </w:p>
        </w:tc>
      </w:tr>
      <w:tr w:rsidR="00A21DA0" w:rsidRPr="007A3F8C" w14:paraId="5957174D" w14:textId="77777777" w:rsidTr="00807ACF">
        <w:trPr>
          <w:trHeight w:hRule="exact" w:val="165"/>
        </w:trPr>
        <w:tc>
          <w:tcPr>
            <w:tcW w:w="1932" w:type="pct"/>
            <w:vAlign w:val="bottom"/>
          </w:tcPr>
          <w:p w14:paraId="222BA860" w14:textId="77777777" w:rsidR="00A21DA0" w:rsidRPr="00807ACF" w:rsidRDefault="00A21DA0" w:rsidP="00F1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34" w:type="pct"/>
          </w:tcPr>
          <w:p w14:paraId="7FE73CB1" w14:textId="77777777" w:rsidR="00A21DA0" w:rsidRPr="00807ACF" w:rsidRDefault="00A21DA0" w:rsidP="00F11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27" w:type="pct"/>
          </w:tcPr>
          <w:p w14:paraId="65105FFD" w14:textId="77777777" w:rsidR="00A21DA0" w:rsidRPr="00807ACF" w:rsidRDefault="00A21DA0" w:rsidP="00F11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3" w:type="pct"/>
          </w:tcPr>
          <w:p w14:paraId="403F5955" w14:textId="77777777" w:rsidR="00A21DA0" w:rsidRPr="00807ACF" w:rsidRDefault="00A21DA0" w:rsidP="00F11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8" w:type="pct"/>
          </w:tcPr>
          <w:p w14:paraId="5952E559" w14:textId="77777777" w:rsidR="00A21DA0" w:rsidRPr="00807ACF" w:rsidRDefault="00A21DA0" w:rsidP="00F11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43" w:type="pct"/>
          </w:tcPr>
          <w:p w14:paraId="5C356E82" w14:textId="77777777" w:rsidR="00A21DA0" w:rsidRPr="00807ACF" w:rsidRDefault="00A21DA0" w:rsidP="00F11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27" w:type="pct"/>
          </w:tcPr>
          <w:p w14:paraId="08DD4FA4" w14:textId="77777777" w:rsidR="00A21DA0" w:rsidRPr="00807ACF" w:rsidRDefault="00A21DA0" w:rsidP="00F11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</w:tcPr>
          <w:p w14:paraId="2D44F4F6" w14:textId="77777777" w:rsidR="00A21DA0" w:rsidRPr="00807ACF" w:rsidRDefault="00A21DA0" w:rsidP="00F11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3" w:type="pct"/>
          </w:tcPr>
          <w:p w14:paraId="4976458D" w14:textId="77777777" w:rsidR="00A21DA0" w:rsidRPr="00807ACF" w:rsidRDefault="00A21DA0" w:rsidP="00F110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81"/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66384C" w:rsidRPr="007A3F8C" w14:paraId="35F91A7C" w14:textId="77777777" w:rsidTr="00F11078">
        <w:trPr>
          <w:trHeight w:hRule="exact" w:val="397"/>
        </w:trPr>
        <w:tc>
          <w:tcPr>
            <w:tcW w:w="1932" w:type="pct"/>
            <w:vAlign w:val="bottom"/>
          </w:tcPr>
          <w:p w14:paraId="41FDBFCE" w14:textId="77777777" w:rsidR="0066384C" w:rsidRPr="001D7198" w:rsidRDefault="0066384C" w:rsidP="0066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56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34" w:type="pct"/>
          </w:tcPr>
          <w:p w14:paraId="3EB41276" w14:textId="77777777" w:rsidR="0066384C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1D35146F" w14:textId="77777777" w:rsidR="0066384C" w:rsidRPr="00493E78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85D9874" w14:textId="77777777" w:rsidR="0066384C" w:rsidRPr="00BA769A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59AE6179" w14:textId="77777777" w:rsidR="0066384C" w:rsidRPr="000352CE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" w:type="pct"/>
          </w:tcPr>
          <w:p w14:paraId="11DE35CD" w14:textId="77777777" w:rsidR="0066384C" w:rsidRPr="00BA769A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14C2C0F5" w14:textId="77777777" w:rsidR="0066384C" w:rsidRPr="00493E78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E71356C" w14:textId="77777777" w:rsidR="0066384C" w:rsidRPr="007A3F8C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281B2F7A" w14:textId="77777777" w:rsidR="0066384C" w:rsidRPr="000352CE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right="-81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66384C" w:rsidRPr="007A3F8C" w14:paraId="69431D56" w14:textId="77777777" w:rsidTr="00F11078">
        <w:trPr>
          <w:trHeight w:hRule="exact" w:val="397"/>
        </w:trPr>
        <w:tc>
          <w:tcPr>
            <w:tcW w:w="1932" w:type="pct"/>
            <w:vAlign w:val="bottom"/>
          </w:tcPr>
          <w:p w14:paraId="3079E59C" w14:textId="77777777" w:rsidR="0066384C" w:rsidRPr="0068563D" w:rsidRDefault="0066384C" w:rsidP="0066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856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434" w:type="pct"/>
          </w:tcPr>
          <w:p w14:paraId="4F6A4DFD" w14:textId="77777777" w:rsidR="0066384C" w:rsidRPr="0068563D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3C3EC537" w14:textId="77777777" w:rsidR="0066384C" w:rsidRPr="0068563D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F20B4CF" w14:textId="77777777" w:rsidR="0066384C" w:rsidRPr="0068563D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34C53D45" w14:textId="77777777" w:rsidR="0066384C" w:rsidRPr="0068563D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DCC5244" w14:textId="77777777" w:rsidR="0066384C" w:rsidRPr="0068563D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727CB824" w14:textId="77777777" w:rsidR="0066384C" w:rsidRPr="0068563D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5B13B2F" w14:textId="77777777" w:rsidR="0066384C" w:rsidRPr="0068563D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6B384886" w14:textId="77777777" w:rsidR="0066384C" w:rsidRPr="0068563D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6384C" w:rsidRPr="007A3F8C" w14:paraId="58AB945C" w14:textId="77777777" w:rsidTr="00F11078">
        <w:trPr>
          <w:trHeight w:hRule="exact" w:val="397"/>
        </w:trPr>
        <w:tc>
          <w:tcPr>
            <w:tcW w:w="1932" w:type="pct"/>
            <w:vAlign w:val="bottom"/>
          </w:tcPr>
          <w:p w14:paraId="4EC9525E" w14:textId="77777777" w:rsidR="0066384C" w:rsidRPr="0068563D" w:rsidRDefault="0066384C" w:rsidP="0066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56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6856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434" w:type="pct"/>
          </w:tcPr>
          <w:p w14:paraId="1C69D018" w14:textId="77777777" w:rsidR="0066384C" w:rsidRPr="0068563D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2260EA6F" w14:textId="41F69F9E" w:rsidR="0066384C" w:rsidRPr="0068563D" w:rsidRDefault="00B45AFE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6638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050</w:t>
            </w:r>
          </w:p>
        </w:tc>
        <w:tc>
          <w:tcPr>
            <w:tcW w:w="143" w:type="pct"/>
          </w:tcPr>
          <w:p w14:paraId="7B0E6343" w14:textId="77777777" w:rsidR="0066384C" w:rsidRPr="0068563D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7202F15B" w14:textId="079CDECE" w:rsidR="0066384C" w:rsidRPr="0068563D" w:rsidRDefault="00B45AFE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187</w:t>
            </w:r>
            <w:r w:rsidR="0066384C" w:rsidRPr="001164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167</w:t>
            </w:r>
          </w:p>
        </w:tc>
        <w:tc>
          <w:tcPr>
            <w:tcW w:w="143" w:type="pct"/>
          </w:tcPr>
          <w:p w14:paraId="75F21F2D" w14:textId="77777777" w:rsidR="0066384C" w:rsidRPr="009A5BF4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64A2E992" w14:textId="77777777" w:rsidR="0066384C" w:rsidRPr="002917F6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17F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8E7795A" w14:textId="77777777" w:rsidR="0066384C" w:rsidRPr="0068563D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43276071" w14:textId="3ED3138F" w:rsidR="0066384C" w:rsidRPr="0068563D" w:rsidRDefault="00B45AFE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187</w:t>
            </w:r>
            <w:r w:rsidR="0066384C" w:rsidRPr="001164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167</w:t>
            </w:r>
          </w:p>
        </w:tc>
      </w:tr>
      <w:tr w:rsidR="0066384C" w:rsidRPr="005B661E" w14:paraId="7CD1E121" w14:textId="77777777" w:rsidTr="00F11078">
        <w:trPr>
          <w:trHeight w:val="187"/>
        </w:trPr>
        <w:tc>
          <w:tcPr>
            <w:tcW w:w="1932" w:type="pct"/>
            <w:vAlign w:val="bottom"/>
          </w:tcPr>
          <w:p w14:paraId="496767EF" w14:textId="77777777" w:rsidR="0066384C" w:rsidRPr="0090302F" w:rsidRDefault="0066384C" w:rsidP="0066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434" w:type="pct"/>
          </w:tcPr>
          <w:p w14:paraId="1F0B25DA" w14:textId="77777777" w:rsidR="0066384C" w:rsidRPr="0090302F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4"/>
                <w:szCs w:val="4"/>
                <w:highlight w:val="yellow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vAlign w:val="bottom"/>
          </w:tcPr>
          <w:p w14:paraId="09B7D080" w14:textId="77777777" w:rsidR="0066384C" w:rsidRPr="0090302F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43" w:type="pct"/>
            <w:vAlign w:val="bottom"/>
          </w:tcPr>
          <w:p w14:paraId="6BC669BB" w14:textId="77777777" w:rsidR="0066384C" w:rsidRPr="0090302F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vAlign w:val="bottom"/>
          </w:tcPr>
          <w:p w14:paraId="35D323B8" w14:textId="77777777" w:rsidR="0066384C" w:rsidRPr="0090302F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jc w:val="center"/>
              <w:rPr>
                <w:rFonts w:ascii="Angsana New" w:hAnsi="Angsana New"/>
                <w:sz w:val="4"/>
                <w:szCs w:val="4"/>
                <w:highlight w:val="yellow"/>
              </w:rPr>
            </w:pPr>
          </w:p>
        </w:tc>
        <w:tc>
          <w:tcPr>
            <w:tcW w:w="143" w:type="pct"/>
            <w:vAlign w:val="bottom"/>
          </w:tcPr>
          <w:p w14:paraId="000E1C32" w14:textId="77777777" w:rsidR="0066384C" w:rsidRPr="0090302F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vAlign w:val="bottom"/>
          </w:tcPr>
          <w:p w14:paraId="385C4F2E" w14:textId="77777777" w:rsidR="0066384C" w:rsidRPr="0090302F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43" w:type="pct"/>
            <w:vAlign w:val="bottom"/>
          </w:tcPr>
          <w:p w14:paraId="48566736" w14:textId="77777777" w:rsidR="0066384C" w:rsidRPr="0090302F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vAlign w:val="bottom"/>
          </w:tcPr>
          <w:p w14:paraId="35C25F61" w14:textId="77777777" w:rsidR="0066384C" w:rsidRPr="0090302F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4"/>
                <w:szCs w:val="4"/>
                <w:highlight w:val="yellow"/>
              </w:rPr>
            </w:pPr>
          </w:p>
        </w:tc>
      </w:tr>
      <w:tr w:rsidR="0066384C" w:rsidRPr="007A3F8C" w14:paraId="5FAB196E" w14:textId="77777777" w:rsidTr="00F11078">
        <w:trPr>
          <w:trHeight w:hRule="exact" w:val="397"/>
        </w:trPr>
        <w:tc>
          <w:tcPr>
            <w:tcW w:w="1932" w:type="pct"/>
            <w:vAlign w:val="bottom"/>
          </w:tcPr>
          <w:p w14:paraId="1AB6A77A" w14:textId="77777777" w:rsidR="0066384C" w:rsidRPr="000776A9" w:rsidRDefault="0066384C" w:rsidP="0066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0776A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434" w:type="pct"/>
          </w:tcPr>
          <w:p w14:paraId="6C43A9CA" w14:textId="77777777" w:rsidR="0066384C" w:rsidRPr="004F30A9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27" w:type="pct"/>
          </w:tcPr>
          <w:p w14:paraId="7AD5AC9B" w14:textId="77777777" w:rsidR="0066384C" w:rsidRPr="00493E78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24BAAD2" w14:textId="77777777" w:rsidR="0066384C" w:rsidRPr="007A3F8C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BE52583" w14:textId="77777777" w:rsidR="0066384C" w:rsidRPr="004F30A9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</w:tcPr>
          <w:p w14:paraId="00DCE9BC" w14:textId="77777777" w:rsidR="0066384C" w:rsidRPr="007A3F8C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35FF8E4A" w14:textId="77777777" w:rsidR="0066384C" w:rsidRPr="00493E78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802812E" w14:textId="77777777" w:rsidR="0066384C" w:rsidRPr="007A3F8C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03228DEB" w14:textId="77777777" w:rsidR="0066384C" w:rsidRPr="004F30A9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66384C" w:rsidRPr="007A3F8C" w14:paraId="707BE8A8" w14:textId="77777777" w:rsidTr="00F11078">
        <w:trPr>
          <w:trHeight w:hRule="exact" w:val="397"/>
        </w:trPr>
        <w:tc>
          <w:tcPr>
            <w:tcW w:w="1932" w:type="pct"/>
            <w:vAlign w:val="bottom"/>
          </w:tcPr>
          <w:p w14:paraId="41FB7F7C" w14:textId="77777777" w:rsidR="0066384C" w:rsidRPr="007A3F8C" w:rsidRDefault="0066384C" w:rsidP="0066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A3F8C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434" w:type="pct"/>
          </w:tcPr>
          <w:p w14:paraId="68567F74" w14:textId="06344EBA" w:rsidR="0066384C" w:rsidRPr="005C1FC0" w:rsidRDefault="00B45AFE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after="0" w:line="240" w:lineRule="auto"/>
              <w:ind w:right="-10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45AFE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27" w:type="pct"/>
          </w:tcPr>
          <w:p w14:paraId="596462F3" w14:textId="77777777" w:rsidR="0066384C" w:rsidRPr="00493E78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B34EDFF" w14:textId="77777777" w:rsidR="0066384C" w:rsidRPr="002E410C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389B5B27" w14:textId="6A46CBB0" w:rsidR="0066384C" w:rsidRPr="00BB698B" w:rsidRDefault="00B45AFE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69</w:t>
            </w:r>
            <w:r w:rsidR="0066384C" w:rsidRPr="00BB698B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294</w:t>
            </w:r>
          </w:p>
        </w:tc>
        <w:tc>
          <w:tcPr>
            <w:tcW w:w="143" w:type="pct"/>
          </w:tcPr>
          <w:p w14:paraId="3B04C966" w14:textId="77777777" w:rsidR="0066384C" w:rsidRPr="009A5BF4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41AF2CEA" w14:textId="77777777" w:rsidR="0066384C" w:rsidRPr="00493E78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85AE532" w14:textId="77777777" w:rsidR="0066384C" w:rsidRPr="002E410C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5217A759" w14:textId="7B39D811" w:rsidR="0066384C" w:rsidRPr="00BB698B" w:rsidRDefault="00B45AFE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69</w:t>
            </w:r>
            <w:r w:rsidR="0066384C" w:rsidRPr="00BB698B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294</w:t>
            </w:r>
          </w:p>
        </w:tc>
      </w:tr>
      <w:tr w:rsidR="0066384C" w:rsidRPr="007A3F8C" w14:paraId="40B2683B" w14:textId="77777777" w:rsidTr="00F11078">
        <w:trPr>
          <w:trHeight w:hRule="exact" w:val="397"/>
        </w:trPr>
        <w:tc>
          <w:tcPr>
            <w:tcW w:w="1932" w:type="pct"/>
            <w:vAlign w:val="bottom"/>
          </w:tcPr>
          <w:p w14:paraId="5C996160" w14:textId="77777777" w:rsidR="0066384C" w:rsidRPr="001D7198" w:rsidRDefault="0066384C" w:rsidP="0066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0776A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กบุคคลและ</w:t>
            </w:r>
          </w:p>
        </w:tc>
        <w:tc>
          <w:tcPr>
            <w:tcW w:w="434" w:type="pct"/>
          </w:tcPr>
          <w:p w14:paraId="033992E5" w14:textId="77777777" w:rsidR="0066384C" w:rsidRPr="004F30A9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27" w:type="pct"/>
          </w:tcPr>
          <w:p w14:paraId="52C507B3" w14:textId="77777777" w:rsidR="0066384C" w:rsidRPr="00961DB5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</w:tcPr>
          <w:p w14:paraId="6BC533D2" w14:textId="77777777" w:rsidR="0066384C" w:rsidRPr="007A3F8C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761EF50" w14:textId="77777777" w:rsidR="0066384C" w:rsidRPr="00BB698B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</w:tcPr>
          <w:p w14:paraId="53267274" w14:textId="77777777" w:rsidR="0066384C" w:rsidRPr="007A3F8C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501B44B" w14:textId="77777777" w:rsidR="0066384C" w:rsidRPr="00961DB5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</w:tcPr>
          <w:p w14:paraId="2D6E6728" w14:textId="77777777" w:rsidR="0066384C" w:rsidRPr="007A3F8C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7F782F10" w14:textId="77777777" w:rsidR="0066384C" w:rsidRPr="00BB698B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66384C" w:rsidRPr="007A3F8C" w14:paraId="4EE5EB02" w14:textId="77777777" w:rsidTr="00F11078">
        <w:trPr>
          <w:trHeight w:hRule="exact" w:val="397"/>
        </w:trPr>
        <w:tc>
          <w:tcPr>
            <w:tcW w:w="1932" w:type="pct"/>
            <w:vAlign w:val="bottom"/>
          </w:tcPr>
          <w:p w14:paraId="17557D2C" w14:textId="77777777" w:rsidR="0066384C" w:rsidRPr="007A3F8C" w:rsidRDefault="0066384C" w:rsidP="0066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บริษัทหลักทรัพย์จัดการกองทุน</w:t>
            </w:r>
          </w:p>
        </w:tc>
        <w:tc>
          <w:tcPr>
            <w:tcW w:w="434" w:type="pct"/>
          </w:tcPr>
          <w:p w14:paraId="45AFBD60" w14:textId="77777777" w:rsidR="0066384C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200F527" w14:textId="77777777" w:rsidR="0066384C" w:rsidRPr="00961DB5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</w:tcPr>
          <w:p w14:paraId="79C99482" w14:textId="77777777" w:rsidR="0066384C" w:rsidRPr="009A5BF4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5533A09" w14:textId="77777777" w:rsidR="0066384C" w:rsidRPr="00BB698B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4E650F3" w14:textId="77777777" w:rsidR="0066384C" w:rsidRPr="009A5BF4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32BC4069" w14:textId="77777777" w:rsidR="0066384C" w:rsidRPr="00961DB5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</w:tcPr>
          <w:p w14:paraId="7AFFD694" w14:textId="77777777" w:rsidR="0066384C" w:rsidRPr="007A3F8C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43D7F52F" w14:textId="77777777" w:rsidR="0066384C" w:rsidRPr="00BB698B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384C" w:rsidRPr="007A3F8C" w14:paraId="320108F8" w14:textId="77777777" w:rsidTr="00F11078">
        <w:trPr>
          <w:trHeight w:hRule="exact" w:val="397"/>
        </w:trPr>
        <w:tc>
          <w:tcPr>
            <w:tcW w:w="1932" w:type="pct"/>
            <w:vAlign w:val="bottom"/>
          </w:tcPr>
          <w:p w14:paraId="65758AE2" w14:textId="77777777" w:rsidR="0066384C" w:rsidRPr="007A3F8C" w:rsidRDefault="0066384C" w:rsidP="0066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7A3F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7A3F8C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434" w:type="pct"/>
          </w:tcPr>
          <w:p w14:paraId="695DF42A" w14:textId="77777777" w:rsidR="0066384C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46CD6F5" w14:textId="77777777" w:rsidR="0066384C" w:rsidRPr="00493E78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E7F5DD3" w14:textId="77777777" w:rsidR="0066384C" w:rsidRPr="002E410C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273F6C47" w14:textId="4E7D52C5" w:rsidR="0066384C" w:rsidRPr="00BB698B" w:rsidRDefault="00B45AFE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254</w:t>
            </w:r>
            <w:r w:rsidR="0066384C" w:rsidRPr="00BB698B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234</w:t>
            </w:r>
          </w:p>
        </w:tc>
        <w:tc>
          <w:tcPr>
            <w:tcW w:w="143" w:type="pct"/>
          </w:tcPr>
          <w:p w14:paraId="4729A6C0" w14:textId="77777777" w:rsidR="0066384C" w:rsidRPr="009A5BF4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3EEEE1E" w14:textId="77777777" w:rsidR="0066384C" w:rsidRPr="00493E78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031AAA0" w14:textId="77777777" w:rsidR="0066384C" w:rsidRPr="007A3F8C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C6B78AB" w14:textId="746D0EA6" w:rsidR="0066384C" w:rsidRPr="00BB698B" w:rsidRDefault="00B45AFE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254</w:t>
            </w:r>
            <w:r w:rsidR="0066384C" w:rsidRPr="00BB698B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234</w:t>
            </w:r>
          </w:p>
        </w:tc>
      </w:tr>
      <w:tr w:rsidR="0066384C" w:rsidRPr="005B661E" w14:paraId="522E2A6C" w14:textId="77777777" w:rsidTr="00F11078">
        <w:trPr>
          <w:trHeight w:val="187"/>
        </w:trPr>
        <w:tc>
          <w:tcPr>
            <w:tcW w:w="1932" w:type="pct"/>
            <w:vAlign w:val="bottom"/>
          </w:tcPr>
          <w:p w14:paraId="6CC1EB8E" w14:textId="77777777" w:rsidR="0066384C" w:rsidRPr="0090302F" w:rsidRDefault="0066384C" w:rsidP="0066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434" w:type="pct"/>
          </w:tcPr>
          <w:p w14:paraId="6676A224" w14:textId="77777777" w:rsidR="0066384C" w:rsidRPr="0090302F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4"/>
                <w:szCs w:val="4"/>
                <w:highlight w:val="yellow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vAlign w:val="bottom"/>
          </w:tcPr>
          <w:p w14:paraId="70372D25" w14:textId="77777777" w:rsidR="0066384C" w:rsidRPr="0090302F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43" w:type="pct"/>
            <w:vAlign w:val="bottom"/>
          </w:tcPr>
          <w:p w14:paraId="0FCBDE21" w14:textId="77777777" w:rsidR="0066384C" w:rsidRPr="0090302F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vAlign w:val="bottom"/>
          </w:tcPr>
          <w:p w14:paraId="1B154ADE" w14:textId="77777777" w:rsidR="0066384C" w:rsidRPr="0090302F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jc w:val="center"/>
              <w:rPr>
                <w:rFonts w:ascii="Angsana New" w:hAnsi="Angsana New"/>
                <w:sz w:val="4"/>
                <w:szCs w:val="4"/>
                <w:highlight w:val="yellow"/>
              </w:rPr>
            </w:pPr>
          </w:p>
        </w:tc>
        <w:tc>
          <w:tcPr>
            <w:tcW w:w="143" w:type="pct"/>
            <w:vAlign w:val="bottom"/>
          </w:tcPr>
          <w:p w14:paraId="1AE5E6F1" w14:textId="77777777" w:rsidR="0066384C" w:rsidRPr="0090302F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vAlign w:val="bottom"/>
          </w:tcPr>
          <w:p w14:paraId="00D95930" w14:textId="77777777" w:rsidR="0066384C" w:rsidRPr="0090302F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43" w:type="pct"/>
            <w:vAlign w:val="bottom"/>
          </w:tcPr>
          <w:p w14:paraId="2D3F2B4E" w14:textId="77777777" w:rsidR="0066384C" w:rsidRPr="0090302F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vAlign w:val="bottom"/>
          </w:tcPr>
          <w:p w14:paraId="6B6D10E6" w14:textId="77777777" w:rsidR="0066384C" w:rsidRPr="0090302F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4"/>
                <w:szCs w:val="4"/>
                <w:highlight w:val="yellow"/>
              </w:rPr>
            </w:pPr>
          </w:p>
        </w:tc>
      </w:tr>
      <w:tr w:rsidR="0066384C" w:rsidRPr="007A3F8C" w14:paraId="2E73FF1C" w14:textId="77777777" w:rsidTr="00F11078">
        <w:trPr>
          <w:trHeight w:hRule="exact" w:val="397"/>
        </w:trPr>
        <w:tc>
          <w:tcPr>
            <w:tcW w:w="1932" w:type="pct"/>
            <w:vAlign w:val="bottom"/>
          </w:tcPr>
          <w:p w14:paraId="501E51D1" w14:textId="77777777" w:rsidR="0066384C" w:rsidRPr="003B264B" w:rsidRDefault="0066384C" w:rsidP="0066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สั้น</w:t>
            </w:r>
          </w:p>
        </w:tc>
        <w:tc>
          <w:tcPr>
            <w:tcW w:w="434" w:type="pct"/>
          </w:tcPr>
          <w:p w14:paraId="36359DF0" w14:textId="77777777" w:rsidR="0066384C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41F8BFF4" w14:textId="77777777" w:rsidR="0066384C" w:rsidRPr="002917F6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17F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EE8BD37" w14:textId="77777777" w:rsidR="0066384C" w:rsidRPr="009A5BF4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41AFF56B" w14:textId="17AEDD71" w:rsidR="0066384C" w:rsidRPr="00BA769A" w:rsidRDefault="00B45AFE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sz w:val="30"/>
                <w:szCs w:val="30"/>
              </w:rPr>
              <w:t>323</w:t>
            </w:r>
            <w:r w:rsidR="0066384C" w:rsidRPr="000352CE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sz w:val="30"/>
                <w:szCs w:val="30"/>
              </w:rPr>
              <w:t>528</w:t>
            </w:r>
          </w:p>
        </w:tc>
        <w:tc>
          <w:tcPr>
            <w:tcW w:w="143" w:type="pct"/>
          </w:tcPr>
          <w:p w14:paraId="1666EF40" w14:textId="77777777" w:rsidR="0066384C" w:rsidRPr="009A5BF4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5F53AE0" w14:textId="77777777" w:rsidR="0066384C" w:rsidRPr="002917F6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17F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BE067F0" w14:textId="77777777" w:rsidR="0066384C" w:rsidRPr="009A5BF4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5B001D61" w14:textId="782EC207" w:rsidR="0066384C" w:rsidRPr="00BA769A" w:rsidRDefault="00B45AFE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sz w:val="30"/>
                <w:szCs w:val="30"/>
              </w:rPr>
              <w:t>323</w:t>
            </w:r>
            <w:r w:rsidR="0066384C" w:rsidRPr="000352CE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sz w:val="30"/>
                <w:szCs w:val="30"/>
              </w:rPr>
              <w:t>528</w:t>
            </w:r>
          </w:p>
        </w:tc>
      </w:tr>
      <w:tr w:rsidR="0066384C" w:rsidRPr="005B661E" w14:paraId="50186A99" w14:textId="77777777" w:rsidTr="00F11078">
        <w:trPr>
          <w:trHeight w:val="187"/>
        </w:trPr>
        <w:tc>
          <w:tcPr>
            <w:tcW w:w="1932" w:type="pct"/>
            <w:vAlign w:val="bottom"/>
          </w:tcPr>
          <w:p w14:paraId="330EAC17" w14:textId="77777777" w:rsidR="0066384C" w:rsidRPr="0090302F" w:rsidRDefault="0066384C" w:rsidP="0066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434" w:type="pct"/>
          </w:tcPr>
          <w:p w14:paraId="54ECBCCE" w14:textId="77777777" w:rsidR="0066384C" w:rsidRPr="0090302F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4"/>
                <w:szCs w:val="4"/>
                <w:highlight w:val="yellow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vAlign w:val="bottom"/>
          </w:tcPr>
          <w:p w14:paraId="19140B7F" w14:textId="77777777" w:rsidR="0066384C" w:rsidRPr="0090302F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43" w:type="pct"/>
            <w:vAlign w:val="bottom"/>
          </w:tcPr>
          <w:p w14:paraId="3109C6C1" w14:textId="77777777" w:rsidR="0066384C" w:rsidRPr="0090302F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vAlign w:val="bottom"/>
          </w:tcPr>
          <w:p w14:paraId="5F1A95C1" w14:textId="77777777" w:rsidR="0066384C" w:rsidRPr="0090302F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jc w:val="center"/>
              <w:rPr>
                <w:rFonts w:ascii="Angsana New" w:hAnsi="Angsana New"/>
                <w:sz w:val="4"/>
                <w:szCs w:val="4"/>
                <w:highlight w:val="yellow"/>
              </w:rPr>
            </w:pPr>
          </w:p>
        </w:tc>
        <w:tc>
          <w:tcPr>
            <w:tcW w:w="143" w:type="pct"/>
            <w:vAlign w:val="bottom"/>
          </w:tcPr>
          <w:p w14:paraId="19EFFD6F" w14:textId="77777777" w:rsidR="0066384C" w:rsidRPr="0090302F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vAlign w:val="bottom"/>
          </w:tcPr>
          <w:p w14:paraId="26DA4984" w14:textId="77777777" w:rsidR="0066384C" w:rsidRPr="0090302F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43" w:type="pct"/>
            <w:vAlign w:val="bottom"/>
          </w:tcPr>
          <w:p w14:paraId="1F431DA7" w14:textId="77777777" w:rsidR="0066384C" w:rsidRPr="0090302F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vAlign w:val="bottom"/>
          </w:tcPr>
          <w:p w14:paraId="6CD55B31" w14:textId="77777777" w:rsidR="0066384C" w:rsidRPr="0090302F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4"/>
                <w:szCs w:val="4"/>
                <w:highlight w:val="yellow"/>
              </w:rPr>
            </w:pPr>
          </w:p>
        </w:tc>
      </w:tr>
      <w:tr w:rsidR="0066384C" w:rsidRPr="007A3F8C" w14:paraId="2BC663E9" w14:textId="77777777" w:rsidTr="00F11078">
        <w:trPr>
          <w:trHeight w:hRule="exact" w:val="397"/>
        </w:trPr>
        <w:tc>
          <w:tcPr>
            <w:tcW w:w="1932" w:type="pct"/>
            <w:vAlign w:val="bottom"/>
          </w:tcPr>
          <w:p w14:paraId="53BE5CE7" w14:textId="77777777" w:rsidR="0066384C" w:rsidRPr="007A3F8C" w:rsidRDefault="0066384C" w:rsidP="0066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3F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434" w:type="pct"/>
          </w:tcPr>
          <w:p w14:paraId="48FEE448" w14:textId="77777777" w:rsidR="0066384C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double" w:sz="4" w:space="0" w:color="auto"/>
            </w:tcBorders>
          </w:tcPr>
          <w:p w14:paraId="75887A3D" w14:textId="424D001A" w:rsidR="0066384C" w:rsidRPr="00493E78" w:rsidRDefault="00B45AFE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204</w:t>
            </w:r>
            <w:r w:rsidR="006638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903</w:t>
            </w:r>
          </w:p>
        </w:tc>
        <w:tc>
          <w:tcPr>
            <w:tcW w:w="143" w:type="pct"/>
          </w:tcPr>
          <w:p w14:paraId="0FC67F6F" w14:textId="77777777" w:rsidR="0066384C" w:rsidRPr="0004184D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4D136FCF" w14:textId="520AE707" w:rsidR="0066384C" w:rsidRPr="0004184D" w:rsidRDefault="00B45AFE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sz w:val="30"/>
                <w:szCs w:val="30"/>
              </w:rPr>
              <w:t>1</w:t>
            </w:r>
            <w:r w:rsidR="0066384C" w:rsidRPr="000352CE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sz w:val="30"/>
                <w:szCs w:val="30"/>
              </w:rPr>
              <w:t>130</w:t>
            </w:r>
            <w:r w:rsidR="0066384C" w:rsidRPr="000352CE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sz w:val="30"/>
                <w:szCs w:val="30"/>
              </w:rPr>
              <w:t>742</w:t>
            </w:r>
          </w:p>
        </w:tc>
        <w:tc>
          <w:tcPr>
            <w:tcW w:w="143" w:type="pct"/>
          </w:tcPr>
          <w:p w14:paraId="7DB531A9" w14:textId="77777777" w:rsidR="0066384C" w:rsidRPr="0004184D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double" w:sz="4" w:space="0" w:color="auto"/>
            </w:tcBorders>
          </w:tcPr>
          <w:p w14:paraId="2B3F1BF4" w14:textId="6EBB097D" w:rsidR="0066384C" w:rsidRPr="00493E78" w:rsidRDefault="00B45AFE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188</w:t>
            </w:r>
            <w:r w:rsidR="006638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853</w:t>
            </w:r>
          </w:p>
        </w:tc>
        <w:tc>
          <w:tcPr>
            <w:tcW w:w="143" w:type="pct"/>
          </w:tcPr>
          <w:p w14:paraId="2F202759" w14:textId="77777777" w:rsidR="0066384C" w:rsidRPr="007A3F8C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7F9254A6" w14:textId="517D1638" w:rsidR="0066384C" w:rsidRPr="0004184D" w:rsidRDefault="00B45AFE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sz w:val="30"/>
                <w:szCs w:val="30"/>
              </w:rPr>
              <w:t>1</w:t>
            </w:r>
            <w:r w:rsidR="0066384C" w:rsidRPr="000352CE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sz w:val="30"/>
                <w:szCs w:val="30"/>
              </w:rPr>
              <w:t>130</w:t>
            </w:r>
            <w:r w:rsidR="0066384C" w:rsidRPr="000352CE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sz w:val="30"/>
                <w:szCs w:val="30"/>
              </w:rPr>
              <w:t>742</w:t>
            </w:r>
          </w:p>
        </w:tc>
      </w:tr>
      <w:tr w:rsidR="0066384C" w:rsidRPr="005B661E" w14:paraId="5567A59C" w14:textId="77777777" w:rsidTr="00F11078">
        <w:trPr>
          <w:trHeight w:val="187"/>
        </w:trPr>
        <w:tc>
          <w:tcPr>
            <w:tcW w:w="1932" w:type="pct"/>
            <w:vAlign w:val="bottom"/>
          </w:tcPr>
          <w:p w14:paraId="74F3A201" w14:textId="77777777" w:rsidR="0066384C" w:rsidRPr="0090302F" w:rsidRDefault="0066384C" w:rsidP="0066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434" w:type="pct"/>
          </w:tcPr>
          <w:p w14:paraId="419B01B1" w14:textId="77777777" w:rsidR="0066384C" w:rsidRPr="0090302F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4"/>
                <w:szCs w:val="4"/>
                <w:highlight w:val="yellow"/>
              </w:rPr>
            </w:pPr>
          </w:p>
        </w:tc>
        <w:tc>
          <w:tcPr>
            <w:tcW w:w="527" w:type="pct"/>
            <w:vAlign w:val="bottom"/>
          </w:tcPr>
          <w:p w14:paraId="729CAA8E" w14:textId="77777777" w:rsidR="0066384C" w:rsidRPr="0090302F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43" w:type="pct"/>
            <w:vAlign w:val="bottom"/>
          </w:tcPr>
          <w:p w14:paraId="7F47FFD2" w14:textId="77777777" w:rsidR="0066384C" w:rsidRPr="0090302F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578" w:type="pct"/>
            <w:vAlign w:val="bottom"/>
          </w:tcPr>
          <w:p w14:paraId="082E0D69" w14:textId="77777777" w:rsidR="0066384C" w:rsidRPr="0090302F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jc w:val="center"/>
              <w:rPr>
                <w:rFonts w:ascii="Angsana New" w:hAnsi="Angsana New"/>
                <w:sz w:val="4"/>
                <w:szCs w:val="4"/>
                <w:highlight w:val="yellow"/>
              </w:rPr>
            </w:pPr>
          </w:p>
        </w:tc>
        <w:tc>
          <w:tcPr>
            <w:tcW w:w="143" w:type="pct"/>
            <w:vAlign w:val="bottom"/>
          </w:tcPr>
          <w:p w14:paraId="69C51AD5" w14:textId="77777777" w:rsidR="0066384C" w:rsidRPr="0090302F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527" w:type="pct"/>
            <w:vAlign w:val="bottom"/>
          </w:tcPr>
          <w:p w14:paraId="49A3453B" w14:textId="77777777" w:rsidR="0066384C" w:rsidRPr="0090302F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43" w:type="pct"/>
            <w:vAlign w:val="bottom"/>
          </w:tcPr>
          <w:p w14:paraId="17A3B8D6" w14:textId="77777777" w:rsidR="0066384C" w:rsidRPr="0090302F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573" w:type="pct"/>
            <w:vAlign w:val="bottom"/>
          </w:tcPr>
          <w:p w14:paraId="7EF69965" w14:textId="77777777" w:rsidR="0066384C" w:rsidRPr="0090302F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4"/>
                <w:szCs w:val="4"/>
                <w:highlight w:val="yellow"/>
              </w:rPr>
            </w:pPr>
          </w:p>
        </w:tc>
      </w:tr>
      <w:tr w:rsidR="0066384C" w:rsidRPr="007A3F8C" w14:paraId="019F0DBE" w14:textId="77777777" w:rsidTr="00F11078">
        <w:trPr>
          <w:trHeight w:hRule="exact" w:val="397"/>
        </w:trPr>
        <w:tc>
          <w:tcPr>
            <w:tcW w:w="1932" w:type="pct"/>
            <w:vAlign w:val="bottom"/>
          </w:tcPr>
          <w:p w14:paraId="04493D7F" w14:textId="77777777" w:rsidR="0066384C" w:rsidRPr="007A3F8C" w:rsidRDefault="0066384C" w:rsidP="0066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A3F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</w:t>
            </w:r>
            <w:r w:rsidRPr="007A3F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434" w:type="pct"/>
          </w:tcPr>
          <w:p w14:paraId="08C8F33A" w14:textId="77777777" w:rsidR="0066384C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027B37E" w14:textId="77777777" w:rsidR="0066384C" w:rsidRPr="00493E78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E1D9DD3" w14:textId="77777777" w:rsidR="0066384C" w:rsidRPr="009A5BF4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13C7235" w14:textId="77777777" w:rsidR="0066384C" w:rsidRPr="00BB698B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6F62AD4" w14:textId="77777777" w:rsidR="0066384C" w:rsidRPr="009A5BF4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CD5DD1B" w14:textId="77777777" w:rsidR="0066384C" w:rsidRPr="00493E78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39049B2" w14:textId="77777777" w:rsidR="0066384C" w:rsidRPr="007A3F8C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3168194B" w14:textId="77777777" w:rsidR="0066384C" w:rsidRPr="00BB698B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384C" w:rsidRPr="007A3F8C" w14:paraId="5CF7CBC1" w14:textId="77777777" w:rsidTr="00F11078">
        <w:trPr>
          <w:trHeight w:hRule="exact" w:val="397"/>
        </w:trPr>
        <w:tc>
          <w:tcPr>
            <w:tcW w:w="1932" w:type="pct"/>
            <w:vAlign w:val="bottom"/>
          </w:tcPr>
          <w:p w14:paraId="4DDEEE0A" w14:textId="77777777" w:rsidR="0066384C" w:rsidRPr="001D7198" w:rsidRDefault="0066384C" w:rsidP="0066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56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34" w:type="pct"/>
          </w:tcPr>
          <w:p w14:paraId="7C5EE26D" w14:textId="77777777" w:rsidR="0066384C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F21715F" w14:textId="77777777" w:rsidR="0066384C" w:rsidRPr="00493E78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1073A6E" w14:textId="77777777" w:rsidR="0066384C" w:rsidRPr="009A5BF4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D595D89" w14:textId="77777777" w:rsidR="0066384C" w:rsidRPr="00BB698B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86626DC" w14:textId="77777777" w:rsidR="0066384C" w:rsidRPr="009A5BF4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1EDBACF" w14:textId="77777777" w:rsidR="0066384C" w:rsidRPr="00493E78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8247ED2" w14:textId="77777777" w:rsidR="0066384C" w:rsidRPr="007A3F8C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B224683" w14:textId="77777777" w:rsidR="0066384C" w:rsidRPr="00BB698B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384C" w:rsidRPr="007A3F8C" w14:paraId="68C7C485" w14:textId="77777777" w:rsidTr="00F11078">
        <w:trPr>
          <w:trHeight w:hRule="exact" w:val="397"/>
        </w:trPr>
        <w:tc>
          <w:tcPr>
            <w:tcW w:w="1932" w:type="pct"/>
            <w:vAlign w:val="bottom"/>
          </w:tcPr>
          <w:p w14:paraId="2950A5D9" w14:textId="77777777" w:rsidR="0066384C" w:rsidRPr="0068563D" w:rsidRDefault="0066384C" w:rsidP="0066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56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6856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434" w:type="pct"/>
          </w:tcPr>
          <w:p w14:paraId="15F73D8B" w14:textId="77777777" w:rsidR="0066384C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4900AA74" w14:textId="577F283A" w:rsidR="0066384C" w:rsidRPr="002917F6" w:rsidRDefault="00B45AFE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66384C" w:rsidRPr="002917F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950</w:t>
            </w:r>
          </w:p>
        </w:tc>
        <w:tc>
          <w:tcPr>
            <w:tcW w:w="143" w:type="pct"/>
          </w:tcPr>
          <w:p w14:paraId="3997FD62" w14:textId="77777777" w:rsidR="0066384C" w:rsidRPr="002917F6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16E058E5" w14:textId="77777777" w:rsidR="0066384C" w:rsidRPr="002917F6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17F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7BEF6D3" w14:textId="77777777" w:rsidR="0066384C" w:rsidRPr="002917F6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340FC7E2" w14:textId="77777777" w:rsidR="0066384C" w:rsidRPr="002917F6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17F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C73EAAA" w14:textId="77777777" w:rsidR="0066384C" w:rsidRPr="002917F6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65FE531F" w14:textId="77777777" w:rsidR="0066384C" w:rsidRPr="002917F6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17F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6384C" w:rsidRPr="005B661E" w14:paraId="3A1041FF" w14:textId="77777777" w:rsidTr="00F11078">
        <w:trPr>
          <w:trHeight w:val="187"/>
        </w:trPr>
        <w:tc>
          <w:tcPr>
            <w:tcW w:w="1932" w:type="pct"/>
            <w:vAlign w:val="bottom"/>
          </w:tcPr>
          <w:p w14:paraId="52CB109C" w14:textId="77777777" w:rsidR="0066384C" w:rsidRPr="0090302F" w:rsidRDefault="0066384C" w:rsidP="0066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434" w:type="pct"/>
          </w:tcPr>
          <w:p w14:paraId="534918E5" w14:textId="77777777" w:rsidR="0066384C" w:rsidRPr="0090302F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sz w:val="4"/>
                <w:szCs w:val="4"/>
                <w:highlight w:val="yellow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vAlign w:val="bottom"/>
          </w:tcPr>
          <w:p w14:paraId="364CFC6F" w14:textId="77777777" w:rsidR="0066384C" w:rsidRPr="0090302F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43" w:type="pct"/>
            <w:vAlign w:val="bottom"/>
          </w:tcPr>
          <w:p w14:paraId="427CEFBD" w14:textId="77777777" w:rsidR="0066384C" w:rsidRPr="0090302F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vAlign w:val="bottom"/>
          </w:tcPr>
          <w:p w14:paraId="4E05EF17" w14:textId="77777777" w:rsidR="0066384C" w:rsidRPr="0090302F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jc w:val="center"/>
              <w:rPr>
                <w:rFonts w:ascii="Angsana New" w:hAnsi="Angsana New"/>
                <w:sz w:val="4"/>
                <w:szCs w:val="4"/>
                <w:highlight w:val="yellow"/>
              </w:rPr>
            </w:pPr>
          </w:p>
        </w:tc>
        <w:tc>
          <w:tcPr>
            <w:tcW w:w="143" w:type="pct"/>
            <w:vAlign w:val="bottom"/>
          </w:tcPr>
          <w:p w14:paraId="54B21F7E" w14:textId="77777777" w:rsidR="0066384C" w:rsidRPr="0090302F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vAlign w:val="bottom"/>
          </w:tcPr>
          <w:p w14:paraId="506F1251" w14:textId="77777777" w:rsidR="0066384C" w:rsidRPr="0090302F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43" w:type="pct"/>
            <w:vAlign w:val="bottom"/>
          </w:tcPr>
          <w:p w14:paraId="501E9CB2" w14:textId="77777777" w:rsidR="0066384C" w:rsidRPr="0090302F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vAlign w:val="bottom"/>
          </w:tcPr>
          <w:p w14:paraId="416E2863" w14:textId="77777777" w:rsidR="0066384C" w:rsidRPr="0090302F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48"/>
              <w:jc w:val="center"/>
              <w:rPr>
                <w:rFonts w:ascii="Angsana New" w:hAnsi="Angsana New"/>
                <w:sz w:val="4"/>
                <w:szCs w:val="4"/>
                <w:highlight w:val="yellow"/>
              </w:rPr>
            </w:pPr>
          </w:p>
        </w:tc>
      </w:tr>
      <w:tr w:rsidR="0066384C" w:rsidRPr="007A3F8C" w14:paraId="49DA0150" w14:textId="77777777" w:rsidTr="00F11078">
        <w:trPr>
          <w:trHeight w:hRule="exact" w:val="397"/>
        </w:trPr>
        <w:tc>
          <w:tcPr>
            <w:tcW w:w="1932" w:type="pct"/>
            <w:vAlign w:val="bottom"/>
          </w:tcPr>
          <w:p w14:paraId="1CC099EC" w14:textId="77777777" w:rsidR="0066384C" w:rsidRPr="007A3F8C" w:rsidRDefault="0066384C" w:rsidP="0066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434" w:type="pct"/>
          </w:tcPr>
          <w:p w14:paraId="23DDB4C0" w14:textId="77777777" w:rsidR="0066384C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double" w:sz="4" w:space="0" w:color="auto"/>
            </w:tcBorders>
          </w:tcPr>
          <w:p w14:paraId="0B6BDE34" w14:textId="13136155" w:rsidR="0066384C" w:rsidRPr="00493E78" w:rsidRDefault="00B45AFE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6638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950</w:t>
            </w:r>
          </w:p>
        </w:tc>
        <w:tc>
          <w:tcPr>
            <w:tcW w:w="143" w:type="pct"/>
          </w:tcPr>
          <w:p w14:paraId="44382A10" w14:textId="77777777" w:rsidR="0066384C" w:rsidRPr="0004184D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39B271FE" w14:textId="77777777" w:rsidR="0066384C" w:rsidRPr="002917F6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17F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DCBF05F" w14:textId="77777777" w:rsidR="0066384C" w:rsidRPr="0004184D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double" w:sz="4" w:space="0" w:color="auto"/>
            </w:tcBorders>
          </w:tcPr>
          <w:p w14:paraId="63D130D8" w14:textId="77777777" w:rsidR="0066384C" w:rsidRPr="002917F6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17F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B4BC17B" w14:textId="77777777" w:rsidR="0066384C" w:rsidRPr="0004184D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544A84EB" w14:textId="77777777" w:rsidR="0066384C" w:rsidRPr="002917F6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17F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6384C" w:rsidRPr="007A3F8C" w14:paraId="55A39BAA" w14:textId="77777777" w:rsidTr="00807ACF">
        <w:trPr>
          <w:trHeight w:hRule="exact" w:val="203"/>
        </w:trPr>
        <w:tc>
          <w:tcPr>
            <w:tcW w:w="1932" w:type="pct"/>
            <w:vAlign w:val="bottom"/>
          </w:tcPr>
          <w:p w14:paraId="4B714103" w14:textId="77777777" w:rsidR="0066384C" w:rsidRPr="00807ACF" w:rsidRDefault="0066384C" w:rsidP="00663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34" w:type="pct"/>
          </w:tcPr>
          <w:p w14:paraId="52D7FFF5" w14:textId="77777777" w:rsidR="0066384C" w:rsidRPr="00807ACF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27" w:type="pct"/>
          </w:tcPr>
          <w:p w14:paraId="43833B1C" w14:textId="77777777" w:rsidR="0066384C" w:rsidRPr="00807ACF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" w:type="pct"/>
          </w:tcPr>
          <w:p w14:paraId="1C7F8A99" w14:textId="77777777" w:rsidR="0066384C" w:rsidRPr="00807ACF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8" w:type="pct"/>
          </w:tcPr>
          <w:p w14:paraId="63F4D8DC" w14:textId="77777777" w:rsidR="0066384C" w:rsidRPr="00807ACF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1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" w:type="pct"/>
          </w:tcPr>
          <w:p w14:paraId="4330627D" w14:textId="77777777" w:rsidR="0066384C" w:rsidRPr="00807ACF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27" w:type="pct"/>
          </w:tcPr>
          <w:p w14:paraId="323F24D6" w14:textId="77777777" w:rsidR="0066384C" w:rsidRPr="00807ACF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" w:type="pct"/>
          </w:tcPr>
          <w:p w14:paraId="3B74EDE6" w14:textId="77777777" w:rsidR="0066384C" w:rsidRPr="00807ACF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3" w:type="pct"/>
          </w:tcPr>
          <w:p w14:paraId="0FD76753" w14:textId="77777777" w:rsidR="0066384C" w:rsidRPr="00807ACF" w:rsidRDefault="0066384C" w:rsidP="00663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7" w:right="-131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0097B1A9" w14:textId="77777777" w:rsidR="00EB07E3" w:rsidRDefault="00EB07E3" w:rsidP="00634B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56875F42" w14:textId="63533C24" w:rsidR="00CC1418" w:rsidRPr="00634B1B" w:rsidRDefault="00EB07E3" w:rsidP="00634B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</w:rPr>
        <w:br w:type="page"/>
      </w:r>
      <w:r w:rsidR="00CC1418" w:rsidRPr="00A14F2C">
        <w:rPr>
          <w:rFonts w:ascii="Angsana New" w:hAnsi="Angsana New"/>
          <w:spacing w:val="-4"/>
          <w:sz w:val="30"/>
          <w:szCs w:val="30"/>
          <w:cs/>
        </w:rPr>
        <w:t xml:space="preserve">หนี้สินที่มีภาระดอกเบี้ยส่วนที่มีหลักประกัน ณ วันที่ </w:t>
      </w:r>
      <w:r w:rsidR="00B45AFE" w:rsidRPr="00B45AFE">
        <w:rPr>
          <w:rFonts w:ascii="Angsana New" w:hAnsi="Angsana New"/>
          <w:sz w:val="30"/>
          <w:szCs w:val="30"/>
        </w:rPr>
        <w:t>30</w:t>
      </w:r>
      <w:r w:rsidR="0044332D" w:rsidRPr="00A14F2C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="00CC1418" w:rsidRPr="00A14F2C">
        <w:rPr>
          <w:rFonts w:ascii="Angsana New" w:hAnsi="Angsana New" w:hint="cs"/>
          <w:sz w:val="30"/>
          <w:szCs w:val="30"/>
          <w:cs/>
        </w:rPr>
        <w:t xml:space="preserve"> </w:t>
      </w:r>
      <w:r w:rsidR="00B45AFE" w:rsidRPr="00B45AFE">
        <w:rPr>
          <w:rFonts w:ascii="Angsana New" w:hAnsi="Angsana New"/>
          <w:sz w:val="30"/>
          <w:szCs w:val="30"/>
        </w:rPr>
        <w:t>2562</w:t>
      </w:r>
      <w:r w:rsidR="00CC1418" w:rsidRPr="00A14F2C">
        <w:rPr>
          <w:rFonts w:ascii="Angsana New" w:hAnsi="Angsana New"/>
          <w:sz w:val="30"/>
          <w:szCs w:val="30"/>
        </w:rPr>
        <w:t xml:space="preserve"> </w:t>
      </w:r>
      <w:r w:rsidR="00CC1418" w:rsidRPr="00A14F2C">
        <w:rPr>
          <w:rFonts w:ascii="Angsana New" w:hAnsi="Angsana New" w:hint="cs"/>
          <w:sz w:val="30"/>
          <w:szCs w:val="30"/>
          <w:cs/>
        </w:rPr>
        <w:t xml:space="preserve">และ </w:t>
      </w:r>
      <w:r w:rsidR="00B45AFE" w:rsidRPr="00B45AFE">
        <w:rPr>
          <w:rFonts w:ascii="Angsana New" w:hAnsi="Angsana New"/>
          <w:sz w:val="30"/>
          <w:szCs w:val="30"/>
        </w:rPr>
        <w:t>31</w:t>
      </w:r>
      <w:r w:rsidR="00CC1418" w:rsidRPr="00A14F2C">
        <w:rPr>
          <w:rFonts w:ascii="Angsana New" w:hAnsi="Angsana New"/>
          <w:sz w:val="30"/>
          <w:szCs w:val="30"/>
        </w:rPr>
        <w:t xml:space="preserve"> </w:t>
      </w:r>
      <w:r w:rsidR="00CC1418" w:rsidRPr="00A14F2C">
        <w:rPr>
          <w:rFonts w:ascii="Angsana New" w:hAnsi="Angsana New"/>
          <w:sz w:val="30"/>
          <w:szCs w:val="30"/>
          <w:cs/>
        </w:rPr>
        <w:t xml:space="preserve">ธันวาคม </w:t>
      </w:r>
      <w:r w:rsidR="00B45AFE" w:rsidRPr="00B45AFE">
        <w:rPr>
          <w:rFonts w:ascii="Angsana New" w:hAnsi="Angsana New"/>
          <w:sz w:val="30"/>
          <w:szCs w:val="30"/>
        </w:rPr>
        <w:t>2561</w:t>
      </w:r>
      <w:r w:rsidR="00CC1418" w:rsidRPr="00A14F2C">
        <w:rPr>
          <w:rFonts w:ascii="Angsana New" w:hAnsi="Angsana New"/>
          <w:sz w:val="30"/>
          <w:szCs w:val="30"/>
        </w:rPr>
        <w:t xml:space="preserve"> </w:t>
      </w:r>
      <w:r w:rsidR="00CC1418" w:rsidRPr="00A14F2C">
        <w:rPr>
          <w:rFonts w:ascii="Angsana New" w:hAnsi="Angsana New"/>
          <w:spacing w:val="-4"/>
          <w:sz w:val="30"/>
          <w:szCs w:val="30"/>
          <w:cs/>
        </w:rPr>
        <w:t>มีรายละเอียดของหลักประกันซึ่งเป็นสินทรัพย์ดังนี้</w:t>
      </w:r>
    </w:p>
    <w:p w14:paraId="225E5008" w14:textId="77777777" w:rsidR="00CC1418" w:rsidRPr="00EB07E3" w:rsidRDefault="00CC1418" w:rsidP="00634B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4"/>
          <w:sz w:val="20"/>
          <w:szCs w:val="2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17"/>
        <w:gridCol w:w="269"/>
        <w:gridCol w:w="1057"/>
        <w:gridCol w:w="269"/>
        <w:gridCol w:w="990"/>
        <w:gridCol w:w="269"/>
        <w:gridCol w:w="1079"/>
      </w:tblGrid>
      <w:tr w:rsidR="00CC1418" w:rsidRPr="00E51F06" w14:paraId="647D37F4" w14:textId="77777777" w:rsidTr="009200B0">
        <w:tc>
          <w:tcPr>
            <w:tcW w:w="2335" w:type="pct"/>
          </w:tcPr>
          <w:p w14:paraId="1730F4D0" w14:textId="77777777" w:rsidR="00CC1418" w:rsidRPr="00E51F06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pct"/>
            <w:gridSpan w:val="3"/>
          </w:tcPr>
          <w:p w14:paraId="4C2C81FD" w14:textId="77777777" w:rsidR="00CC1418" w:rsidRPr="00E51F06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F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283AA1D" w14:textId="77777777" w:rsidR="00CC1418" w:rsidRPr="00E51F06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pct"/>
            <w:gridSpan w:val="3"/>
          </w:tcPr>
          <w:p w14:paraId="70220741" w14:textId="77777777" w:rsidR="00CC1418" w:rsidRPr="00E51F06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F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11BD" w:rsidRPr="00E51F06" w14:paraId="15CD0F5C" w14:textId="77777777" w:rsidTr="009200B0">
        <w:tc>
          <w:tcPr>
            <w:tcW w:w="2335" w:type="pct"/>
          </w:tcPr>
          <w:p w14:paraId="32D888D9" w14:textId="77777777" w:rsidR="00C111BD" w:rsidRPr="00E51F06" w:rsidRDefault="00C111BD" w:rsidP="00C11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14:paraId="3806B450" w14:textId="5BD851F4" w:rsidR="00C111BD" w:rsidRDefault="00B45AFE" w:rsidP="00447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30</w:t>
            </w:r>
            <w:r w:rsidR="0044332D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5" w:type="pct"/>
          </w:tcPr>
          <w:p w14:paraId="744045D7" w14:textId="77777777" w:rsidR="00C111BD" w:rsidRPr="006E594F" w:rsidRDefault="00C111BD" w:rsidP="00C1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60C42EB5" w14:textId="13407B21" w:rsidR="00C111BD" w:rsidRDefault="00B45AFE" w:rsidP="00C1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31</w:t>
            </w:r>
            <w:r w:rsidR="00C111B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111B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6140BB48" w14:textId="77777777" w:rsidR="00C111BD" w:rsidRPr="006E594F" w:rsidRDefault="00C111BD" w:rsidP="00C1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0B5D97B8" w14:textId="124DD188" w:rsidR="00C111BD" w:rsidRDefault="00B45AFE" w:rsidP="00C1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30</w:t>
            </w:r>
            <w:r w:rsidR="0044332D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5" w:type="pct"/>
          </w:tcPr>
          <w:p w14:paraId="20922A2A" w14:textId="77777777" w:rsidR="00C111BD" w:rsidRPr="006E594F" w:rsidRDefault="00C111BD" w:rsidP="00C1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2684934" w14:textId="0E0798CD" w:rsidR="00C111BD" w:rsidRDefault="00B45AFE" w:rsidP="00C11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31</w:t>
            </w:r>
            <w:r w:rsidR="00C111B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111B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C1418" w:rsidRPr="00E51F06" w14:paraId="7CCCEFC1" w14:textId="77777777" w:rsidTr="009200B0">
        <w:tc>
          <w:tcPr>
            <w:tcW w:w="2335" w:type="pct"/>
          </w:tcPr>
          <w:p w14:paraId="76D2EA20" w14:textId="77777777" w:rsidR="00CC1418" w:rsidRPr="00E51F06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14:paraId="146CC630" w14:textId="2C1084E5" w:rsidR="00CC1418" w:rsidRPr="006E594F" w:rsidRDefault="00B45AFE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2BFBDCF5" w14:textId="77777777" w:rsidR="00CC1418" w:rsidRPr="006E594F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78585B59" w14:textId="72BCB64F" w:rsidR="00CC1418" w:rsidRPr="006E594F" w:rsidRDefault="00B45AFE" w:rsidP="00271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14:paraId="70B555F2" w14:textId="77777777" w:rsidR="00CC1418" w:rsidRPr="006E594F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77AF256A" w14:textId="0263C415" w:rsidR="00CC1418" w:rsidRPr="006E594F" w:rsidRDefault="00B45AFE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153B4121" w14:textId="77777777" w:rsidR="00CC1418" w:rsidRPr="006E594F" w:rsidRDefault="00CC1418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D3E5EF0" w14:textId="54402226" w:rsidR="00CC1418" w:rsidRPr="006E594F" w:rsidRDefault="00B45AFE" w:rsidP="0092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C1418" w:rsidRPr="00E51F06" w14:paraId="160902F1" w14:textId="77777777" w:rsidTr="009200B0">
        <w:tc>
          <w:tcPr>
            <w:tcW w:w="2335" w:type="pct"/>
          </w:tcPr>
          <w:p w14:paraId="5D16C5C2" w14:textId="77777777" w:rsidR="00CC1418" w:rsidRPr="00E51F06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5" w:type="pct"/>
            <w:gridSpan w:val="7"/>
          </w:tcPr>
          <w:p w14:paraId="4DAD8D0D" w14:textId="77777777" w:rsidR="00CC1418" w:rsidRPr="00E51F06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F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1418" w:rsidRPr="005C1FC0" w14:paraId="5422F787" w14:textId="77777777" w:rsidTr="009200B0">
        <w:tc>
          <w:tcPr>
            <w:tcW w:w="2335" w:type="pct"/>
          </w:tcPr>
          <w:p w14:paraId="72C29B82" w14:textId="77777777" w:rsidR="00CC1418" w:rsidRPr="00512AEC" w:rsidRDefault="00CC1418" w:rsidP="0051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A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547" w:type="pct"/>
            <w:shd w:val="clear" w:color="auto" w:fill="auto"/>
          </w:tcPr>
          <w:p w14:paraId="2ED4C0C4" w14:textId="77777777" w:rsidR="00CC1418" w:rsidRPr="005C1FC0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32F3E077" w14:textId="77777777" w:rsidR="00CC1418" w:rsidRPr="005C1FC0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50F71716" w14:textId="77777777" w:rsidR="00CC1418" w:rsidRPr="005C1FC0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323D8960" w14:textId="77777777" w:rsidR="00CC1418" w:rsidRPr="005C1FC0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7DCBEE4E" w14:textId="77777777" w:rsidR="00CC1418" w:rsidRPr="005C1FC0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3821CA7" w14:textId="77777777" w:rsidR="00CC1418" w:rsidRPr="005C1FC0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191DEF4" w14:textId="77777777" w:rsidR="00CC1418" w:rsidRPr="005C1FC0" w:rsidRDefault="00CC1418" w:rsidP="0092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43A7" w:rsidRPr="00485F0F" w14:paraId="47A59F07" w14:textId="77777777" w:rsidTr="003C73E0">
        <w:tc>
          <w:tcPr>
            <w:tcW w:w="2335" w:type="pct"/>
          </w:tcPr>
          <w:p w14:paraId="5C7EDB6C" w14:textId="77777777" w:rsidR="006543A7" w:rsidRPr="004452C8" w:rsidRDefault="006543A7" w:rsidP="006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452C8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4452C8">
              <w:rPr>
                <w:rFonts w:ascii="Angsana New" w:hAnsi="Angsana New" w:hint="cs"/>
                <w:sz w:val="30"/>
                <w:szCs w:val="30"/>
                <w:cs/>
              </w:rPr>
              <w:t xml:space="preserve">พร้อมสิ่งปลูกสร้าง </w:t>
            </w:r>
          </w:p>
        </w:tc>
        <w:tc>
          <w:tcPr>
            <w:tcW w:w="547" w:type="pct"/>
            <w:shd w:val="clear" w:color="auto" w:fill="auto"/>
          </w:tcPr>
          <w:p w14:paraId="09B49A53" w14:textId="74EC52F9" w:rsidR="006543A7" w:rsidRPr="002F487E" w:rsidRDefault="00B45AFE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53</w:t>
            </w:r>
            <w:r w:rsidR="00F63CDB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534</w:t>
            </w:r>
          </w:p>
        </w:tc>
        <w:tc>
          <w:tcPr>
            <w:tcW w:w="145" w:type="pct"/>
            <w:shd w:val="clear" w:color="auto" w:fill="auto"/>
          </w:tcPr>
          <w:p w14:paraId="70911EB1" w14:textId="77777777" w:rsidR="006543A7" w:rsidRPr="002F487E" w:rsidRDefault="006543A7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69" w:type="pct"/>
            <w:shd w:val="clear" w:color="auto" w:fill="auto"/>
          </w:tcPr>
          <w:p w14:paraId="0A536384" w14:textId="7E6425A6" w:rsidR="006543A7" w:rsidRPr="002F487E" w:rsidRDefault="00B45AFE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235</w:t>
            </w:r>
            <w:r w:rsidR="006543A7" w:rsidRPr="002F487E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45" w:type="pct"/>
            <w:shd w:val="clear" w:color="auto" w:fill="auto"/>
          </w:tcPr>
          <w:p w14:paraId="3C1D7221" w14:textId="77777777" w:rsidR="006543A7" w:rsidRPr="002F487E" w:rsidRDefault="006543A7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shd w:val="clear" w:color="auto" w:fill="auto"/>
          </w:tcPr>
          <w:p w14:paraId="50B03826" w14:textId="303B8889" w:rsidR="006543A7" w:rsidRPr="002F487E" w:rsidRDefault="00B45AFE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53</w:t>
            </w:r>
            <w:r w:rsidR="00F63CDB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534</w:t>
            </w:r>
          </w:p>
        </w:tc>
        <w:tc>
          <w:tcPr>
            <w:tcW w:w="145" w:type="pct"/>
          </w:tcPr>
          <w:p w14:paraId="1366F3AE" w14:textId="77777777" w:rsidR="006543A7" w:rsidRPr="002F487E" w:rsidRDefault="006543A7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shd w:val="clear" w:color="auto" w:fill="auto"/>
          </w:tcPr>
          <w:p w14:paraId="6F9F26EF" w14:textId="54FC7FD4" w:rsidR="006543A7" w:rsidRPr="002F487E" w:rsidRDefault="00B45AFE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235</w:t>
            </w:r>
            <w:r w:rsidR="006543A7" w:rsidRPr="002F487E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6543A7" w:rsidRPr="00485F0F" w14:paraId="425308E4" w14:textId="77777777" w:rsidTr="003C73E0">
        <w:tc>
          <w:tcPr>
            <w:tcW w:w="2335" w:type="pct"/>
          </w:tcPr>
          <w:p w14:paraId="37D2A14A" w14:textId="77777777" w:rsidR="006543A7" w:rsidRPr="004452C8" w:rsidRDefault="006543A7" w:rsidP="006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52C8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547" w:type="pct"/>
            <w:shd w:val="clear" w:color="auto" w:fill="auto"/>
          </w:tcPr>
          <w:p w14:paraId="2682743E" w14:textId="77777777" w:rsidR="006543A7" w:rsidRPr="002F487E" w:rsidRDefault="00F63CDB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5B238A0" w14:textId="77777777" w:rsidR="006543A7" w:rsidRPr="002F487E" w:rsidRDefault="006543A7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69" w:type="pct"/>
            <w:shd w:val="clear" w:color="auto" w:fill="auto"/>
          </w:tcPr>
          <w:p w14:paraId="5133449D" w14:textId="1826D591" w:rsidR="006543A7" w:rsidRPr="002F487E" w:rsidRDefault="00B45AFE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39</w:t>
            </w:r>
            <w:r w:rsidR="006543A7" w:rsidRPr="002F487E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978</w:t>
            </w:r>
          </w:p>
        </w:tc>
        <w:tc>
          <w:tcPr>
            <w:tcW w:w="145" w:type="pct"/>
            <w:shd w:val="clear" w:color="auto" w:fill="auto"/>
          </w:tcPr>
          <w:p w14:paraId="36DC29DB" w14:textId="77777777" w:rsidR="006543A7" w:rsidRPr="002F487E" w:rsidRDefault="006543A7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shd w:val="clear" w:color="auto" w:fill="auto"/>
          </w:tcPr>
          <w:p w14:paraId="373E82D6" w14:textId="77777777" w:rsidR="006543A7" w:rsidRPr="002F487E" w:rsidRDefault="00F63CDB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42E2222" w14:textId="77777777" w:rsidR="006543A7" w:rsidRPr="002F487E" w:rsidRDefault="006543A7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shd w:val="clear" w:color="auto" w:fill="auto"/>
          </w:tcPr>
          <w:p w14:paraId="28E05CC0" w14:textId="20C64FE9" w:rsidR="006543A7" w:rsidRPr="002F487E" w:rsidRDefault="00B45AFE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39</w:t>
            </w:r>
            <w:r w:rsidR="006543A7" w:rsidRPr="002F487E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978</w:t>
            </w:r>
          </w:p>
        </w:tc>
      </w:tr>
      <w:tr w:rsidR="00BF4BE3" w:rsidRPr="00E51F06" w14:paraId="2460E44B" w14:textId="77777777" w:rsidTr="00BF4BE3">
        <w:tc>
          <w:tcPr>
            <w:tcW w:w="2335" w:type="pct"/>
          </w:tcPr>
          <w:p w14:paraId="0688F630" w14:textId="77777777" w:rsidR="00BF4BE3" w:rsidRPr="004452C8" w:rsidRDefault="00BF4BE3" w:rsidP="006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52C8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บริษัทย่อยทางอ้อม</w:t>
            </w:r>
          </w:p>
        </w:tc>
        <w:tc>
          <w:tcPr>
            <w:tcW w:w="547" w:type="pct"/>
            <w:shd w:val="clear" w:color="auto" w:fill="auto"/>
          </w:tcPr>
          <w:p w14:paraId="4F593D5E" w14:textId="77777777" w:rsidR="00BF4BE3" w:rsidRPr="007E1DB7" w:rsidRDefault="00BF4BE3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D942640" w14:textId="77777777" w:rsidR="00BF4BE3" w:rsidRPr="002F487E" w:rsidRDefault="00BF4BE3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69" w:type="pct"/>
            <w:shd w:val="clear" w:color="auto" w:fill="auto"/>
          </w:tcPr>
          <w:p w14:paraId="278C3CB1" w14:textId="77777777" w:rsidR="00BF4BE3" w:rsidRPr="002F487E" w:rsidRDefault="00BF4BE3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A012B2A" w14:textId="77777777" w:rsidR="00BF4BE3" w:rsidRPr="002F487E" w:rsidRDefault="00BF4BE3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shd w:val="clear" w:color="auto" w:fill="auto"/>
          </w:tcPr>
          <w:p w14:paraId="29E1D46F" w14:textId="77777777" w:rsidR="00BF4BE3" w:rsidRPr="007E1DB7" w:rsidRDefault="00BF4BE3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79F688F" w14:textId="77777777" w:rsidR="00BF4BE3" w:rsidRPr="002F487E" w:rsidRDefault="00BF4BE3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shd w:val="clear" w:color="auto" w:fill="auto"/>
          </w:tcPr>
          <w:p w14:paraId="197B25AC" w14:textId="77777777" w:rsidR="00BF4BE3" w:rsidRPr="002F487E" w:rsidRDefault="00BF4BE3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43A7" w:rsidRPr="00E51F06" w14:paraId="1FE758B0" w14:textId="77777777" w:rsidTr="00BF4BE3">
        <w:tc>
          <w:tcPr>
            <w:tcW w:w="2335" w:type="pct"/>
          </w:tcPr>
          <w:p w14:paraId="3422DC8D" w14:textId="77777777" w:rsidR="006543A7" w:rsidRPr="004452C8" w:rsidRDefault="008F2546" w:rsidP="00BF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8A0052">
              <w:rPr>
                <w:rFonts w:ascii="Angsana New" w:hAnsi="Angsana New" w:hint="cs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3873D5C1" w14:textId="037C6CF9" w:rsidR="006543A7" w:rsidRPr="002F487E" w:rsidRDefault="00B45AFE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294</w:t>
            </w:r>
            <w:r w:rsidR="00F63CDB" w:rsidRPr="007E1DB7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145" w:type="pct"/>
            <w:shd w:val="clear" w:color="auto" w:fill="auto"/>
          </w:tcPr>
          <w:p w14:paraId="4EDC205C" w14:textId="77777777" w:rsidR="006543A7" w:rsidRPr="002F487E" w:rsidRDefault="006543A7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14:paraId="6DD23BB1" w14:textId="1020CF4C" w:rsidR="006543A7" w:rsidRPr="002F487E" w:rsidRDefault="00B45AFE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463</w:t>
            </w:r>
            <w:r w:rsidR="006543A7" w:rsidRPr="002F487E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312</w:t>
            </w:r>
          </w:p>
        </w:tc>
        <w:tc>
          <w:tcPr>
            <w:tcW w:w="145" w:type="pct"/>
            <w:shd w:val="clear" w:color="auto" w:fill="auto"/>
          </w:tcPr>
          <w:p w14:paraId="3548E013" w14:textId="77777777" w:rsidR="006543A7" w:rsidRPr="002F487E" w:rsidRDefault="006543A7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47C90C99" w14:textId="6E1AFD04" w:rsidR="006543A7" w:rsidRPr="002F487E" w:rsidRDefault="00B45AFE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294</w:t>
            </w:r>
            <w:r w:rsidR="00F63CDB" w:rsidRPr="007E1DB7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145" w:type="pct"/>
          </w:tcPr>
          <w:p w14:paraId="06F51F4E" w14:textId="77777777" w:rsidR="006543A7" w:rsidRPr="002F487E" w:rsidRDefault="006543A7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04BE9F06" w14:textId="595FE4B5" w:rsidR="006543A7" w:rsidRPr="002F487E" w:rsidRDefault="00B45AFE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473</w:t>
            </w:r>
            <w:r w:rsidR="006543A7" w:rsidRPr="002F487E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617</w:t>
            </w:r>
          </w:p>
        </w:tc>
      </w:tr>
      <w:tr w:rsidR="006543A7" w:rsidRPr="00E51F06" w14:paraId="15D0FD83" w14:textId="77777777" w:rsidTr="003C73E0">
        <w:tc>
          <w:tcPr>
            <w:tcW w:w="2335" w:type="pct"/>
          </w:tcPr>
          <w:p w14:paraId="09421190" w14:textId="77777777" w:rsidR="006543A7" w:rsidRPr="00512AEC" w:rsidRDefault="006543A7" w:rsidP="0065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A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A86893" w14:textId="7C42A61E" w:rsidR="006543A7" w:rsidRPr="002F487E" w:rsidRDefault="00B45AFE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348</w:t>
            </w:r>
            <w:r w:rsidR="00F63CD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123</w:t>
            </w:r>
          </w:p>
        </w:tc>
        <w:tc>
          <w:tcPr>
            <w:tcW w:w="145" w:type="pct"/>
            <w:shd w:val="clear" w:color="auto" w:fill="auto"/>
          </w:tcPr>
          <w:p w14:paraId="45C0B022" w14:textId="77777777" w:rsidR="006543A7" w:rsidRPr="005C1FC0" w:rsidRDefault="006543A7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31F54D" w14:textId="0101A767" w:rsidR="006543A7" w:rsidRPr="002F487E" w:rsidRDefault="00B45AFE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738</w:t>
            </w:r>
            <w:r w:rsidR="006543A7" w:rsidRPr="002F48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290</w:t>
            </w:r>
          </w:p>
        </w:tc>
        <w:tc>
          <w:tcPr>
            <w:tcW w:w="145" w:type="pct"/>
            <w:shd w:val="clear" w:color="auto" w:fill="auto"/>
          </w:tcPr>
          <w:p w14:paraId="739C427E" w14:textId="77777777" w:rsidR="006543A7" w:rsidRPr="005C1FC0" w:rsidRDefault="006543A7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AFCC77" w14:textId="29618206" w:rsidR="006543A7" w:rsidRPr="00F63CDB" w:rsidRDefault="00B45AFE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348</w:t>
            </w:r>
            <w:r w:rsidR="00F63CDB" w:rsidRPr="00F63CD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123</w:t>
            </w:r>
          </w:p>
        </w:tc>
        <w:tc>
          <w:tcPr>
            <w:tcW w:w="145" w:type="pct"/>
          </w:tcPr>
          <w:p w14:paraId="0F43D244" w14:textId="77777777" w:rsidR="006543A7" w:rsidRPr="005C1FC0" w:rsidRDefault="006543A7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E636CC" w14:textId="72137979" w:rsidR="006543A7" w:rsidRPr="002F487E" w:rsidRDefault="00B45AFE" w:rsidP="00654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748</w:t>
            </w:r>
            <w:r w:rsidR="006543A7" w:rsidRPr="002F48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595</w:t>
            </w:r>
          </w:p>
        </w:tc>
      </w:tr>
    </w:tbl>
    <w:p w14:paraId="0D9A566C" w14:textId="77777777" w:rsidR="008A0052" w:rsidRDefault="008A0052" w:rsidP="00634B1B">
      <w:pPr>
        <w:pStyle w:val="block"/>
        <w:spacing w:after="0" w:line="240" w:lineRule="auto"/>
        <w:ind w:left="562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</w:pPr>
    </w:p>
    <w:p w14:paraId="74F219D0" w14:textId="77777777" w:rsidR="00CC1418" w:rsidRPr="00634B1B" w:rsidRDefault="00CC1418" w:rsidP="00634B1B">
      <w:pPr>
        <w:pStyle w:val="block"/>
        <w:spacing w:after="0" w:line="240" w:lineRule="auto"/>
        <w:ind w:left="562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 w:rsidRPr="00634B1B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เงินกู้ยืมระยะสั้นจากสถาบันการเงินและแหล่งอื่น</w:t>
      </w:r>
    </w:p>
    <w:p w14:paraId="06D543B1" w14:textId="77777777" w:rsidR="00CC1418" w:rsidRPr="00B4466C" w:rsidRDefault="00CC1418" w:rsidP="00634B1B">
      <w:pPr>
        <w:pStyle w:val="block"/>
        <w:spacing w:after="0" w:line="240" w:lineRule="auto"/>
        <w:ind w:left="562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14:paraId="3E928BFB" w14:textId="29EC36A4" w:rsidR="00CC1418" w:rsidRPr="00DD493C" w:rsidRDefault="00CC1418" w:rsidP="00634B1B">
      <w:pPr>
        <w:pStyle w:val="block"/>
        <w:spacing w:after="0" w:line="240" w:lineRule="auto"/>
        <w:ind w:left="562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FA1C2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ณ วันที่ </w:t>
      </w:r>
      <w:r w:rsidR="00B45AFE" w:rsidRPr="00B45AFE">
        <w:rPr>
          <w:rFonts w:ascii="Angsana New" w:hAnsi="Angsana New" w:cs="Angsana New"/>
          <w:sz w:val="30"/>
          <w:szCs w:val="30"/>
          <w:lang w:val="en-US" w:bidi="th-TH"/>
        </w:rPr>
        <w:t>30</w:t>
      </w:r>
      <w:r w:rsidR="0044332D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กันยายน</w:t>
      </w:r>
      <w:r w:rsidRPr="00FA1C2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B45AFE" w:rsidRPr="00B45AFE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="00B4135B" w:rsidRPr="00FA1C2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กลุ่มบริษัทและบริษัทมี</w:t>
      </w:r>
      <w:r w:rsidRPr="00FA1C2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สัญญากู้ยืมเงินระยะสั้นกับสถาบันการเงินหลายแห่งจำนวน </w:t>
      </w:r>
      <w:r w:rsidR="00B45AFE" w:rsidRPr="00B45AFE">
        <w:rPr>
          <w:rFonts w:ascii="Angsana New" w:hAnsi="Angsana New" w:cs="Angsana New" w:hint="cs"/>
          <w:sz w:val="30"/>
          <w:szCs w:val="30"/>
          <w:lang w:val="en-US" w:bidi="th-TH"/>
        </w:rPr>
        <w:t>134</w:t>
      </w:r>
      <w:r w:rsidR="00B4466C">
        <w:rPr>
          <w:rFonts w:ascii="Angsana New" w:hAnsi="Angsana New" w:cs="Angsana New" w:hint="cs"/>
          <w:sz w:val="30"/>
          <w:szCs w:val="30"/>
          <w:cs/>
          <w:lang w:val="en-US" w:bidi="th-TH"/>
        </w:rPr>
        <w:t>.</w:t>
      </w:r>
      <w:r w:rsidR="00B45AFE" w:rsidRPr="00B45AFE">
        <w:rPr>
          <w:rFonts w:ascii="Angsana New" w:hAnsi="Angsana New" w:cs="Angsana New" w:hint="cs"/>
          <w:sz w:val="30"/>
          <w:szCs w:val="30"/>
          <w:lang w:val="en-US" w:bidi="th-TH"/>
        </w:rPr>
        <w:t>13</w:t>
      </w:r>
      <w:r w:rsidR="00FA1C2F" w:rsidRPr="00FA1C2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FA1C2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 </w:t>
      </w:r>
      <w:r w:rsidRPr="00FA1C2F">
        <w:rPr>
          <w:rFonts w:ascii="Angsana New" w:hAnsi="Angsana New" w:cs="Angsana New"/>
          <w:i/>
          <w:iCs/>
          <w:sz w:val="30"/>
          <w:szCs w:val="30"/>
          <w:lang w:val="en-US" w:bidi="th-TH"/>
        </w:rPr>
        <w:t>(</w:t>
      </w:r>
      <w:r w:rsidR="00B45AFE" w:rsidRPr="00B45AFE">
        <w:rPr>
          <w:rFonts w:ascii="Angsana New" w:hAnsi="Angsana New" w:cs="Angsana New"/>
          <w:i/>
          <w:iCs/>
          <w:sz w:val="30"/>
          <w:szCs w:val="30"/>
          <w:lang w:val="en-US" w:bidi="th-TH"/>
        </w:rPr>
        <w:t>31</w:t>
      </w:r>
      <w:r w:rsidRPr="00FA1C2F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 </w:t>
      </w:r>
      <w:r w:rsidRPr="00FA1C2F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ธันวาคม </w:t>
      </w:r>
      <w:r w:rsidR="00B45AFE" w:rsidRPr="00B45AFE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</w:t>
      </w:r>
      <w:r w:rsidR="00B45AFE" w:rsidRPr="00B45AFE">
        <w:rPr>
          <w:rFonts w:ascii="Angsana New" w:hAnsi="Angsana New" w:cs="Angsana New" w:hint="cs"/>
          <w:i/>
          <w:iCs/>
          <w:sz w:val="30"/>
          <w:szCs w:val="30"/>
          <w:lang w:val="en-US" w:bidi="th-TH"/>
        </w:rPr>
        <w:t>6</w:t>
      </w:r>
      <w:r w:rsidR="00B45AFE" w:rsidRPr="00B45AFE">
        <w:rPr>
          <w:rFonts w:ascii="Angsana New" w:hAnsi="Angsana New" w:cs="Angsana New"/>
          <w:i/>
          <w:iCs/>
          <w:sz w:val="30"/>
          <w:szCs w:val="30"/>
          <w:lang w:val="en-US" w:bidi="th-TH"/>
        </w:rPr>
        <w:t>1</w:t>
      </w:r>
      <w:r w:rsidRPr="00FA1C2F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: </w:t>
      </w:r>
      <w:r w:rsidR="00B45AFE" w:rsidRPr="00B45AFE">
        <w:rPr>
          <w:rFonts w:ascii="Angsana New" w:hAnsi="Angsana New" w:cs="Angsana New"/>
          <w:i/>
          <w:iCs/>
          <w:sz w:val="30"/>
          <w:szCs w:val="30"/>
          <w:lang w:val="en-US" w:bidi="th-TH"/>
        </w:rPr>
        <w:t>528</w:t>
      </w:r>
      <w:r w:rsidR="002D375E" w:rsidRPr="00FA1C2F">
        <w:rPr>
          <w:rFonts w:ascii="Angsana New" w:hAnsi="Angsana New" w:cs="Angsana New"/>
          <w:i/>
          <w:iCs/>
          <w:sz w:val="30"/>
          <w:szCs w:val="30"/>
          <w:lang w:val="en-US" w:bidi="th-TH"/>
        </w:rPr>
        <w:t>.</w:t>
      </w:r>
      <w:r w:rsidR="00B45AFE" w:rsidRPr="00B45AFE">
        <w:rPr>
          <w:rFonts w:ascii="Angsana New" w:hAnsi="Angsana New" w:cs="Angsana New"/>
          <w:i/>
          <w:iCs/>
          <w:sz w:val="30"/>
          <w:szCs w:val="30"/>
          <w:lang w:val="en-US" w:bidi="th-TH"/>
        </w:rPr>
        <w:t>36</w:t>
      </w:r>
      <w:r w:rsidRPr="00FA1C2F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 </w:t>
      </w:r>
      <w:r w:rsidRPr="00FA1C2F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ล้านบาท</w:t>
      </w:r>
      <w:r w:rsidRPr="00FA1C2F">
        <w:rPr>
          <w:rFonts w:ascii="Angsana New" w:hAnsi="Angsana New" w:cs="Angsana New"/>
          <w:i/>
          <w:iCs/>
          <w:sz w:val="30"/>
          <w:szCs w:val="30"/>
          <w:lang w:val="en-US" w:bidi="th-TH"/>
        </w:rPr>
        <w:t>)</w:t>
      </w:r>
      <w:r w:rsidRPr="00FA1C2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DD493C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เงินกู้ยืมดังกล่าว</w:t>
      </w:r>
      <w:r w:rsidRPr="00FA1C2F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มีหลักประกัน</w:t>
      </w:r>
      <w:r w:rsidR="00DD493C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และไม่มีหลักประกัน</w:t>
      </w:r>
      <w:r w:rsidRPr="00FA1C2F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และมี</w:t>
      </w:r>
      <w:r w:rsidRPr="00DD493C">
        <w:rPr>
          <w:rFonts w:ascii="Angsana New" w:hAnsi="Angsana New" w:cs="Angsana New" w:hint="cs"/>
          <w:sz w:val="30"/>
          <w:szCs w:val="30"/>
          <w:cs/>
          <w:lang w:val="en-US" w:bidi="th-TH"/>
        </w:rPr>
        <w:t>ดอกเบี้ยในอัตรา</w:t>
      </w:r>
      <w:r w:rsidRPr="00FA1C2F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ร้อยละ</w:t>
      </w:r>
      <w:r w:rsidRPr="00FA1C2F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="00B45AFE" w:rsidRPr="00B45AFE">
        <w:rPr>
          <w:rFonts w:ascii="Angsana New" w:hAnsi="Angsana New" w:cs="Angsana New" w:hint="cs"/>
          <w:spacing w:val="-4"/>
          <w:sz w:val="30"/>
          <w:szCs w:val="30"/>
          <w:lang w:val="en-US" w:bidi="th-TH"/>
        </w:rPr>
        <w:t>4</w:t>
      </w:r>
      <w:r w:rsidR="006603F0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.</w:t>
      </w:r>
      <w:r w:rsidR="00B45AFE" w:rsidRPr="00B45AFE">
        <w:rPr>
          <w:rFonts w:ascii="Angsana New" w:hAnsi="Angsana New" w:cs="Angsana New" w:hint="cs"/>
          <w:spacing w:val="-4"/>
          <w:sz w:val="30"/>
          <w:szCs w:val="30"/>
          <w:lang w:val="en-US" w:bidi="th-TH"/>
        </w:rPr>
        <w:t>15</w:t>
      </w:r>
      <w:r w:rsidR="00DD493C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-</w:t>
      </w:r>
      <w:r w:rsidRPr="00FA1C2F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ร้อยละ </w:t>
      </w:r>
      <w:r w:rsidR="00B45AFE" w:rsidRPr="00B45AFE">
        <w:rPr>
          <w:rFonts w:ascii="Angsana New" w:hAnsi="Angsana New" w:cs="Angsana New"/>
          <w:spacing w:val="-4"/>
          <w:sz w:val="30"/>
          <w:szCs w:val="30"/>
          <w:lang w:val="en-US" w:bidi="th-TH"/>
        </w:rPr>
        <w:t>8</w:t>
      </w:r>
      <w:r w:rsidR="00736BAE">
        <w:rPr>
          <w:rFonts w:ascii="Angsana New" w:hAnsi="Angsana New" w:cs="Angsana New"/>
          <w:spacing w:val="-4"/>
          <w:sz w:val="30"/>
          <w:szCs w:val="30"/>
          <w:lang w:val="en-US" w:bidi="th-TH"/>
        </w:rPr>
        <w:t>.</w:t>
      </w:r>
      <w:r w:rsidR="00B45AFE" w:rsidRPr="00B45AFE">
        <w:rPr>
          <w:rFonts w:ascii="Angsana New" w:hAnsi="Angsana New" w:cs="Angsana New"/>
          <w:spacing w:val="-4"/>
          <w:sz w:val="30"/>
          <w:szCs w:val="30"/>
          <w:lang w:val="en-US" w:bidi="th-TH"/>
        </w:rPr>
        <w:t>60</w:t>
      </w:r>
      <w:r w:rsidR="00FA1C2F" w:rsidRPr="00FA1C2F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FA1C2F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ต่อปี </w:t>
      </w:r>
      <w:r w:rsidRPr="00FA1C2F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(</w:t>
      </w:r>
      <w:r w:rsidR="00B45AFE" w:rsidRPr="00B45AFE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31</w:t>
      </w:r>
      <w:r w:rsidR="00BF23F7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 xml:space="preserve"> </w:t>
      </w:r>
      <w:r w:rsidR="00BF23F7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 w:bidi="th-TH"/>
        </w:rPr>
        <w:t xml:space="preserve">ธันวาคม </w:t>
      </w:r>
      <w:r w:rsidR="00B45AFE" w:rsidRPr="00B45AFE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25</w:t>
      </w:r>
      <w:r w:rsidR="00B45AFE" w:rsidRPr="00B45AFE">
        <w:rPr>
          <w:rFonts w:ascii="Angsana New" w:hAnsi="Angsana New" w:cs="Angsana New" w:hint="cs"/>
          <w:i/>
          <w:iCs/>
          <w:spacing w:val="-4"/>
          <w:sz w:val="30"/>
          <w:szCs w:val="30"/>
          <w:lang w:val="en-US" w:bidi="th-TH"/>
        </w:rPr>
        <w:t>6</w:t>
      </w:r>
      <w:r w:rsidR="00B45AFE" w:rsidRPr="00B45AFE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1</w:t>
      </w:r>
      <w:r w:rsidRPr="00FA1C2F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 xml:space="preserve">: </w:t>
      </w:r>
      <w:r w:rsidRPr="00FA1C2F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 w:bidi="th-TH"/>
        </w:rPr>
        <w:t xml:space="preserve">ร้อยละ </w:t>
      </w:r>
      <w:r w:rsidR="00B45AFE" w:rsidRPr="00B45AFE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3</w:t>
      </w:r>
      <w:r w:rsidR="00FA1C2F" w:rsidRPr="00FA1C2F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.</w:t>
      </w:r>
      <w:r w:rsidR="00B45AFE" w:rsidRPr="00B45AFE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65</w:t>
      </w:r>
      <w:r w:rsidRPr="00FA1C2F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 w:bidi="th-TH"/>
        </w:rPr>
        <w:t xml:space="preserve"> - ร้อยละ </w:t>
      </w:r>
      <w:r w:rsidR="00B45AFE" w:rsidRPr="00B45AFE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13</w:t>
      </w:r>
      <w:r w:rsidR="00FA1C2F" w:rsidRPr="00FA1C2F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.</w:t>
      </w:r>
      <w:r w:rsidR="00B45AFE" w:rsidRPr="00B45AFE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00</w:t>
      </w:r>
      <w:r w:rsidR="00FA1C2F" w:rsidRPr="00FA1C2F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 xml:space="preserve"> </w:t>
      </w:r>
      <w:r w:rsidRPr="00FA1C2F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 w:bidi="th-TH"/>
        </w:rPr>
        <w:t>ต่อปี</w:t>
      </w:r>
      <w:r w:rsidRPr="00FA1C2F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)</w:t>
      </w:r>
      <w:r w:rsidRPr="00634B1B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 w:bidi="th-TH"/>
        </w:rPr>
        <w:t xml:space="preserve"> </w:t>
      </w:r>
      <w:r w:rsidR="00DD493C">
        <w:rPr>
          <w:rFonts w:ascii="Angsana New" w:hAnsi="Angsana New" w:cs="Angsana New" w:hint="cs"/>
          <w:sz w:val="30"/>
          <w:szCs w:val="30"/>
          <w:cs/>
          <w:lang w:val="en-US" w:bidi="th-TH"/>
        </w:rPr>
        <w:t>ทั้งนี้ บริษัทได้นำเงินลงทุนในบริษัทย่อย</w:t>
      </w:r>
      <w:r w:rsidR="00736BAE">
        <w:rPr>
          <w:rFonts w:ascii="Angsana New" w:hAnsi="Angsana New" w:cs="Angsana New" w:hint="cs"/>
          <w:sz w:val="30"/>
          <w:szCs w:val="30"/>
          <w:cs/>
          <w:lang w:val="en-US" w:bidi="th-TH"/>
        </w:rPr>
        <w:t>แห่งหนึ่ง</w:t>
      </w:r>
      <w:r w:rsidR="00DD493C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และที่ดินพร้อมสิ่งปลูกสร้างไปจำนำ</w:t>
      </w:r>
      <w:r w:rsidR="00DD493C" w:rsidRPr="00FA1C2F">
        <w:rPr>
          <w:rFonts w:ascii="Angsana New" w:hAnsi="Angsana New" w:cs="Angsana New" w:hint="cs"/>
          <w:sz w:val="30"/>
          <w:szCs w:val="30"/>
          <w:cs/>
          <w:lang w:val="en-US" w:bidi="th-TH"/>
        </w:rPr>
        <w:t>เพื่อเป็นหลักทรัพย์ค้ำประกันเงินกู้ยืมดังกล่าว</w:t>
      </w:r>
      <w:r w:rsidR="00DD493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(ดูหมายเหตุข้อ </w:t>
      </w:r>
      <w:r w:rsidR="00B45AFE" w:rsidRPr="00B45AFE">
        <w:rPr>
          <w:rFonts w:ascii="Angsana New" w:hAnsi="Angsana New" w:cs="Angsana New"/>
          <w:sz w:val="30"/>
          <w:szCs w:val="30"/>
          <w:lang w:val="en-US" w:bidi="th-TH"/>
        </w:rPr>
        <w:t>9</w:t>
      </w:r>
      <w:r w:rsidR="00DD493C">
        <w:rPr>
          <w:rFonts w:ascii="Angsana New" w:hAnsi="Angsana New" w:cs="Angsana New" w:hint="cs"/>
          <w:sz w:val="30"/>
          <w:szCs w:val="30"/>
          <w:cs/>
          <w:lang w:val="en-US" w:bidi="th-TH"/>
        </w:rPr>
        <w:t>)</w:t>
      </w:r>
    </w:p>
    <w:p w14:paraId="65167A82" w14:textId="77777777" w:rsidR="00CC1418" w:rsidRPr="000C1D3C" w:rsidRDefault="00CC1418" w:rsidP="000C1D3C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28"/>
          <w:szCs w:val="28"/>
        </w:rPr>
      </w:pPr>
    </w:p>
    <w:p w14:paraId="2A66BA8D" w14:textId="77777777" w:rsidR="00CC1418" w:rsidRPr="00634B1B" w:rsidRDefault="00CC1418" w:rsidP="00CC1418">
      <w:pPr>
        <w:pStyle w:val="block"/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</w:pPr>
      <w:r w:rsidRPr="00634B1B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เงินกู้ยืมระยะยาวจากสถาบันการเงิน</w:t>
      </w:r>
    </w:p>
    <w:p w14:paraId="420F72B0" w14:textId="77777777" w:rsidR="00CC1418" w:rsidRPr="00B4466C" w:rsidRDefault="00CC1418" w:rsidP="00CC1418">
      <w:pPr>
        <w:pStyle w:val="block"/>
        <w:spacing w:after="0" w:line="240" w:lineRule="auto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14:paraId="65AF9E01" w14:textId="70FE4A62" w:rsidR="0091458D" w:rsidRPr="001A4045" w:rsidRDefault="0091458D" w:rsidP="00914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4078F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B45AFE" w:rsidRPr="00B45AFE">
        <w:rPr>
          <w:rFonts w:ascii="Angsana New" w:hAnsi="Angsana New" w:hint="cs"/>
          <w:sz w:val="30"/>
          <w:szCs w:val="30"/>
        </w:rPr>
        <w:t>9</w:t>
      </w:r>
      <w:r w:rsidRPr="004078F3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B45AFE" w:rsidRPr="00B45AFE">
        <w:rPr>
          <w:rFonts w:ascii="Angsana New" w:hAnsi="Angsana New" w:hint="cs"/>
          <w:sz w:val="30"/>
          <w:szCs w:val="30"/>
        </w:rPr>
        <w:t>25</w:t>
      </w:r>
      <w:r w:rsidR="00B45AFE" w:rsidRPr="00B45AFE">
        <w:rPr>
          <w:rFonts w:ascii="Angsana New" w:hAnsi="Angsana New"/>
          <w:sz w:val="30"/>
          <w:szCs w:val="30"/>
        </w:rPr>
        <w:t>59</w:t>
      </w:r>
      <w:r w:rsidRPr="004078F3">
        <w:rPr>
          <w:rFonts w:ascii="Angsana New" w:hAnsi="Angsana New" w:hint="cs"/>
          <w:sz w:val="30"/>
          <w:szCs w:val="30"/>
          <w:cs/>
        </w:rPr>
        <w:t xml:space="preserve"> บริษัทได้ทำสัญญากู้ยืมเงินกับสถาบันการเงินในประเทศแห่งหนึ่งเป็นจำนวน </w:t>
      </w:r>
      <w:r w:rsidR="00B45AFE" w:rsidRPr="00B45AFE">
        <w:rPr>
          <w:rFonts w:ascii="Angsana New" w:hAnsi="Angsana New" w:hint="cs"/>
          <w:sz w:val="30"/>
          <w:szCs w:val="30"/>
        </w:rPr>
        <w:t>300</w:t>
      </w:r>
      <w:r w:rsidRPr="004078F3">
        <w:rPr>
          <w:rFonts w:ascii="Angsana New" w:hAnsi="Angsana New" w:hint="cs"/>
          <w:sz w:val="30"/>
          <w:szCs w:val="30"/>
          <w:cs/>
        </w:rPr>
        <w:t xml:space="preserve"> ล้านบาท เพื่อใช้ในเป็นเงินทุนหมุนเวียนของบริษัท เงินกู้ยืมดังกล่าวมีอัตราดอกเบี้ย</w:t>
      </w:r>
      <w:r w:rsidRPr="004078F3">
        <w:rPr>
          <w:rFonts w:ascii="Angsana New" w:hAnsi="Angsana New"/>
          <w:sz w:val="30"/>
          <w:szCs w:val="30"/>
          <w:cs/>
        </w:rPr>
        <w:t>ในอัตราเงินกู้ยืมขั้นต่ำ</w:t>
      </w:r>
      <w:r w:rsidRPr="004078F3">
        <w:rPr>
          <w:rFonts w:ascii="Angsana New" w:hAnsi="Angsana New" w:hint="cs"/>
          <w:sz w:val="30"/>
          <w:szCs w:val="30"/>
          <w:cs/>
        </w:rPr>
        <w:t xml:space="preserve"> (</w:t>
      </w:r>
      <w:r w:rsidRPr="004078F3">
        <w:rPr>
          <w:rFonts w:ascii="Angsana New" w:hAnsi="Angsana New"/>
          <w:sz w:val="30"/>
          <w:szCs w:val="30"/>
        </w:rPr>
        <w:t xml:space="preserve">Minimum Loan Rate) </w:t>
      </w:r>
      <w:r w:rsidRPr="004078F3">
        <w:rPr>
          <w:rFonts w:ascii="Angsana New" w:hAnsi="Angsana New" w:hint="cs"/>
          <w:sz w:val="30"/>
          <w:szCs w:val="30"/>
          <w:cs/>
        </w:rPr>
        <w:t xml:space="preserve">ลบด้วยร้อยละหนึ่ง </w:t>
      </w:r>
      <w:r w:rsidRPr="004078F3">
        <w:rPr>
          <w:rFonts w:ascii="Angsana New" w:hAnsi="Angsana New"/>
          <w:sz w:val="30"/>
          <w:szCs w:val="30"/>
        </w:rPr>
        <w:t>(MLR -</w:t>
      </w:r>
      <w:r w:rsidRPr="004078F3">
        <w:rPr>
          <w:rFonts w:ascii="Angsana New" w:hAnsi="Angsana New" w:hint="cs"/>
          <w:sz w:val="30"/>
          <w:szCs w:val="30"/>
          <w:cs/>
        </w:rPr>
        <w:t xml:space="preserve"> </w:t>
      </w:r>
      <w:r w:rsidR="00B45AFE" w:rsidRPr="00B45AFE">
        <w:rPr>
          <w:rFonts w:ascii="Angsana New" w:hAnsi="Angsana New"/>
          <w:sz w:val="30"/>
          <w:szCs w:val="30"/>
        </w:rPr>
        <w:t>1</w:t>
      </w:r>
      <w:r w:rsidRPr="004078F3">
        <w:rPr>
          <w:rFonts w:ascii="Angsana New" w:hAnsi="Angsana New"/>
          <w:sz w:val="30"/>
          <w:szCs w:val="30"/>
        </w:rPr>
        <w:t xml:space="preserve">%) </w:t>
      </w:r>
      <w:r w:rsidRPr="004078F3">
        <w:rPr>
          <w:rFonts w:ascii="Angsana New" w:hAnsi="Angsana New" w:hint="cs"/>
          <w:sz w:val="30"/>
          <w:szCs w:val="30"/>
          <w:cs/>
        </w:rPr>
        <w:t>และมีกำหนดชำระคืนเป็นรายเดือน</w:t>
      </w:r>
      <w:r w:rsidRPr="009B2E1B">
        <w:rPr>
          <w:rFonts w:ascii="Angsana New" w:hAnsi="Angsana New"/>
          <w:sz w:val="30"/>
          <w:szCs w:val="30"/>
          <w:cs/>
        </w:rPr>
        <w:t xml:space="preserve"> ทั้งนี้ บริษัทมีข้อผูกพันที่จะต้องปฏิบัติตามเงื่อนไขและข้อจำกัดที่กำหนดในสัญญาเงินกู้ยืมได้แก่ การดำรงอัตราส่วนของหนี้สินรวมต่อ</w:t>
      </w:r>
      <w:r w:rsidR="000B249F">
        <w:rPr>
          <w:rFonts w:ascii="Angsana New" w:hAnsi="Angsana New" w:hint="cs"/>
          <w:sz w:val="30"/>
          <w:szCs w:val="30"/>
          <w:cs/>
        </w:rPr>
        <w:t>ส่วนของ</w:t>
      </w:r>
      <w:r w:rsidR="00807F5D">
        <w:rPr>
          <w:rFonts w:ascii="Angsana New" w:hAnsi="Angsana New"/>
          <w:sz w:val="30"/>
          <w:szCs w:val="30"/>
          <w:cs/>
        </w:rPr>
        <w:br/>
      </w:r>
      <w:r w:rsidRPr="009B2E1B">
        <w:rPr>
          <w:rFonts w:ascii="Angsana New" w:hAnsi="Angsana New"/>
          <w:sz w:val="30"/>
          <w:szCs w:val="30"/>
          <w:cs/>
        </w:rPr>
        <w:t xml:space="preserve">ผู้ถือหุ้น และการดำรงสัดส่วนความสามารถในการชำระหนี้ </w:t>
      </w:r>
      <w:r w:rsidR="001A4045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="00B45AFE" w:rsidRPr="00B45AFE">
        <w:rPr>
          <w:rFonts w:ascii="Angsana New" w:hAnsi="Angsana New"/>
          <w:sz w:val="30"/>
          <w:szCs w:val="30"/>
        </w:rPr>
        <w:t>16</w:t>
      </w:r>
      <w:r w:rsidR="001A4045">
        <w:rPr>
          <w:rFonts w:ascii="Angsana New" w:hAnsi="Angsana New"/>
          <w:sz w:val="30"/>
          <w:szCs w:val="30"/>
        </w:rPr>
        <w:t xml:space="preserve"> </w:t>
      </w:r>
      <w:r w:rsidR="001A4045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B45AFE" w:rsidRPr="00B45AFE">
        <w:rPr>
          <w:rFonts w:ascii="Angsana New" w:hAnsi="Angsana New"/>
          <w:sz w:val="30"/>
          <w:szCs w:val="30"/>
        </w:rPr>
        <w:t>2562</w:t>
      </w:r>
      <w:r w:rsidR="001A4045">
        <w:rPr>
          <w:rFonts w:ascii="Angsana New" w:hAnsi="Angsana New"/>
          <w:sz w:val="30"/>
          <w:szCs w:val="30"/>
        </w:rPr>
        <w:t xml:space="preserve"> </w:t>
      </w:r>
      <w:r w:rsidR="001A4045">
        <w:rPr>
          <w:rFonts w:ascii="Angsana New" w:hAnsi="Angsana New" w:hint="cs"/>
          <w:sz w:val="30"/>
          <w:szCs w:val="30"/>
          <w:cs/>
        </w:rPr>
        <w:t>บริษัทได้ชำระเงินต้นพร้อมดอกเบี้ยที่ค้างชำระทั้งหมด และได้</w:t>
      </w:r>
      <w:r w:rsidR="00786A23">
        <w:rPr>
          <w:rFonts w:ascii="Angsana New" w:hAnsi="Angsana New" w:hint="cs"/>
          <w:sz w:val="30"/>
          <w:szCs w:val="30"/>
          <w:cs/>
        </w:rPr>
        <w:t>โอนหลักประกัน</w:t>
      </w:r>
      <w:r w:rsidR="000C1D3C">
        <w:rPr>
          <w:rFonts w:ascii="Angsana New" w:hAnsi="Angsana New"/>
          <w:sz w:val="30"/>
          <w:szCs w:val="30"/>
        </w:rPr>
        <w:t xml:space="preserve"> (</w:t>
      </w:r>
      <w:r w:rsidR="001A4045">
        <w:rPr>
          <w:rFonts w:ascii="Angsana New" w:hAnsi="Angsana New" w:hint="cs"/>
          <w:sz w:val="30"/>
          <w:szCs w:val="30"/>
          <w:cs/>
        </w:rPr>
        <w:t>ที่ดินพร้อมสิ่งปลูกสร้าง</w:t>
      </w:r>
      <w:r w:rsidR="000C1D3C">
        <w:rPr>
          <w:rFonts w:ascii="Angsana New" w:hAnsi="Angsana New"/>
          <w:sz w:val="30"/>
          <w:szCs w:val="30"/>
        </w:rPr>
        <w:t xml:space="preserve">) </w:t>
      </w:r>
      <w:r w:rsidR="00786A23">
        <w:rPr>
          <w:rFonts w:ascii="Angsana New" w:hAnsi="Angsana New" w:hint="cs"/>
          <w:sz w:val="30"/>
          <w:szCs w:val="30"/>
          <w:cs/>
        </w:rPr>
        <w:t>ของบริษัท</w:t>
      </w:r>
      <w:r w:rsidR="00346DEF">
        <w:rPr>
          <w:rFonts w:ascii="Angsana New" w:hAnsi="Angsana New" w:hint="cs"/>
          <w:sz w:val="30"/>
          <w:szCs w:val="30"/>
          <w:cs/>
        </w:rPr>
        <w:t>ไปเป็นหลักทรัพย์ค้ำประกันเงินกู้ยืมระยะสั้นจากสถาบันการเงิน</w:t>
      </w:r>
      <w:r w:rsidR="001A4045">
        <w:rPr>
          <w:rFonts w:ascii="Angsana New" w:hAnsi="Angsana New"/>
          <w:sz w:val="30"/>
          <w:szCs w:val="30"/>
        </w:rPr>
        <w:t xml:space="preserve"> </w:t>
      </w:r>
      <w:r w:rsidR="001A404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D4D84ED" w14:textId="77777777" w:rsidR="00CC1418" w:rsidRPr="00807ACF" w:rsidRDefault="00CC1418" w:rsidP="00CC1418">
      <w:pPr>
        <w:pStyle w:val="a"/>
        <w:tabs>
          <w:tab w:val="clear" w:pos="1080"/>
        </w:tabs>
        <w:ind w:left="567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p w14:paraId="7A1F9D8D" w14:textId="77777777" w:rsidR="008A1A30" w:rsidRDefault="008A1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1F1358A" w14:textId="6551470D" w:rsidR="00A86F7A" w:rsidRDefault="00866CFD" w:rsidP="00CC1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B45AFE" w:rsidRPr="00B45AFE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  <w:cs/>
        </w:rPr>
        <w:t xml:space="preserve"> สิงหาคม </w:t>
      </w:r>
      <w:r w:rsidR="00B45AFE" w:rsidRPr="00B45AFE">
        <w:rPr>
          <w:rFonts w:ascii="Angsana New" w:hAnsi="Angsana New"/>
          <w:sz w:val="30"/>
          <w:szCs w:val="30"/>
        </w:rPr>
        <w:t>2562</w:t>
      </w:r>
      <w:r w:rsidRPr="00866CFD">
        <w:rPr>
          <w:rFonts w:ascii="Angsana New" w:hAnsi="Angsana New"/>
          <w:sz w:val="30"/>
          <w:szCs w:val="30"/>
          <w:cs/>
        </w:rPr>
        <w:t xml:space="preserve"> บริษัท</w:t>
      </w:r>
      <w:r>
        <w:rPr>
          <w:rFonts w:ascii="Angsana New" w:hAnsi="Angsana New" w:hint="cs"/>
          <w:sz w:val="30"/>
          <w:szCs w:val="30"/>
          <w:cs/>
        </w:rPr>
        <w:t>ย่อยแห่งหนึ่ง</w:t>
      </w:r>
      <w:r w:rsidRPr="00866CFD">
        <w:rPr>
          <w:rFonts w:ascii="Angsana New" w:hAnsi="Angsana New"/>
          <w:sz w:val="30"/>
          <w:szCs w:val="30"/>
          <w:cs/>
        </w:rPr>
        <w:t xml:space="preserve">ได้ทำสัญญากู้ยืมเงินระยะยาวกับสถาบันการเงินในประเทศแห่งหนึ่งเป็นจำนวน </w:t>
      </w:r>
      <w:r w:rsidR="00B45AFE" w:rsidRPr="00B45AFE">
        <w:rPr>
          <w:rFonts w:ascii="Angsana New" w:hAnsi="Angsana New"/>
          <w:sz w:val="30"/>
          <w:szCs w:val="30"/>
        </w:rPr>
        <w:t>100</w:t>
      </w:r>
      <w:r w:rsidRPr="00866CFD">
        <w:rPr>
          <w:rFonts w:ascii="Angsana New" w:hAnsi="Angsana New"/>
          <w:sz w:val="30"/>
          <w:szCs w:val="30"/>
          <w:cs/>
        </w:rPr>
        <w:t xml:space="preserve"> ล้านบาท เพื่อใช้ในการให้บริษัทย่อย</w:t>
      </w:r>
      <w:r w:rsidR="00B200C9">
        <w:rPr>
          <w:rFonts w:ascii="Angsana New" w:hAnsi="Angsana New" w:hint="cs"/>
          <w:sz w:val="30"/>
          <w:szCs w:val="30"/>
          <w:cs/>
        </w:rPr>
        <w:t>ทางอ้อม</w:t>
      </w:r>
      <w:r w:rsidRPr="00866CFD">
        <w:rPr>
          <w:rFonts w:ascii="Angsana New" w:hAnsi="Angsana New"/>
          <w:sz w:val="30"/>
          <w:szCs w:val="30"/>
          <w:cs/>
        </w:rPr>
        <w:t xml:space="preserve">กู้ยืมเพื่อจ่ายชำระค่าใบอนุญาตให้ใช้คลื่นความถี่ประกอบกิจการโทรทัศน์ระบบดิจิตอล และในเดือนสิงหาคม </w:t>
      </w:r>
      <w:r w:rsidR="00B45AFE" w:rsidRPr="00B45AFE">
        <w:rPr>
          <w:rFonts w:ascii="Angsana New" w:hAnsi="Angsana New"/>
          <w:sz w:val="30"/>
          <w:szCs w:val="30"/>
        </w:rPr>
        <w:t>2562</w:t>
      </w:r>
      <w:r w:rsidRPr="00866CFD">
        <w:rPr>
          <w:rFonts w:ascii="Angsana New" w:hAnsi="Angsana New"/>
          <w:sz w:val="30"/>
          <w:szCs w:val="30"/>
          <w:cs/>
        </w:rPr>
        <w:t xml:space="preserve"> บริษัท</w:t>
      </w:r>
      <w:r w:rsidR="00B200C9">
        <w:rPr>
          <w:rFonts w:ascii="Angsana New" w:hAnsi="Angsana New" w:hint="cs"/>
          <w:sz w:val="30"/>
          <w:szCs w:val="30"/>
          <w:cs/>
        </w:rPr>
        <w:t>ย่อย</w:t>
      </w:r>
      <w:r w:rsidRPr="00866CFD">
        <w:rPr>
          <w:rFonts w:ascii="Angsana New" w:hAnsi="Angsana New"/>
          <w:sz w:val="30"/>
          <w:szCs w:val="30"/>
          <w:cs/>
        </w:rPr>
        <w:t xml:space="preserve">มีการเบิกเงินกู้ยืมจำนวน </w:t>
      </w:r>
      <w:r w:rsidR="00B45AFE" w:rsidRPr="00B45AFE">
        <w:rPr>
          <w:rFonts w:ascii="Angsana New" w:hAnsi="Angsana New"/>
          <w:sz w:val="30"/>
          <w:szCs w:val="30"/>
        </w:rPr>
        <w:t>50</w:t>
      </w:r>
      <w:r w:rsidR="00544F7D">
        <w:rPr>
          <w:rFonts w:ascii="Angsana New" w:hAnsi="Angsana New" w:hint="cs"/>
          <w:sz w:val="30"/>
          <w:szCs w:val="30"/>
          <w:cs/>
        </w:rPr>
        <w:t xml:space="preserve"> </w:t>
      </w:r>
      <w:r w:rsidRPr="00866CFD">
        <w:rPr>
          <w:rFonts w:ascii="Angsana New" w:hAnsi="Angsana New"/>
          <w:sz w:val="30"/>
          <w:szCs w:val="30"/>
          <w:cs/>
        </w:rPr>
        <w:t>ล้านบาท เงินกู้ยืมดังกล่าวมีอัตราดอกเบี้ยในอัตราเงินกู้ยืมขั้นต่ำ (</w:t>
      </w:r>
      <w:r w:rsidRPr="00866CFD">
        <w:rPr>
          <w:rFonts w:ascii="Angsana New" w:hAnsi="Angsana New"/>
          <w:sz w:val="30"/>
          <w:szCs w:val="30"/>
        </w:rPr>
        <w:t xml:space="preserve">Minimum Loan Rate) </w:t>
      </w:r>
      <w:r w:rsidRPr="00866CFD">
        <w:rPr>
          <w:rFonts w:ascii="Angsana New" w:hAnsi="Angsana New"/>
          <w:sz w:val="30"/>
          <w:szCs w:val="30"/>
          <w:cs/>
        </w:rPr>
        <w:t>ลบด้วยร้อยละหนึ่ง (</w:t>
      </w:r>
      <w:r w:rsidRPr="00866CFD">
        <w:rPr>
          <w:rFonts w:ascii="Angsana New" w:hAnsi="Angsana New"/>
          <w:sz w:val="30"/>
          <w:szCs w:val="30"/>
        </w:rPr>
        <w:t xml:space="preserve">MLR - </w:t>
      </w:r>
      <w:r w:rsidR="00B45AFE" w:rsidRPr="00B45AFE">
        <w:rPr>
          <w:rFonts w:ascii="Angsana New" w:hAnsi="Angsana New"/>
          <w:sz w:val="30"/>
          <w:szCs w:val="30"/>
        </w:rPr>
        <w:t>1</w:t>
      </w:r>
      <w:r w:rsidRPr="00866CFD">
        <w:rPr>
          <w:rFonts w:ascii="Angsana New" w:hAnsi="Angsana New"/>
          <w:sz w:val="30"/>
          <w:szCs w:val="30"/>
          <w:cs/>
        </w:rPr>
        <w:t>%) และมีกำหนดชำ</w:t>
      </w:r>
      <w:r w:rsidR="00B200C9">
        <w:rPr>
          <w:rFonts w:ascii="Angsana New" w:hAnsi="Angsana New"/>
          <w:sz w:val="30"/>
          <w:szCs w:val="30"/>
          <w:cs/>
        </w:rPr>
        <w:t xml:space="preserve">ระคืนเป็นรายเดือนภายในระยะเวลา </w:t>
      </w:r>
      <w:r w:rsidR="00B45AFE" w:rsidRPr="00B45AFE">
        <w:rPr>
          <w:rFonts w:ascii="Angsana New" w:hAnsi="Angsana New"/>
          <w:sz w:val="30"/>
          <w:szCs w:val="30"/>
        </w:rPr>
        <w:t>3</w:t>
      </w:r>
      <w:r w:rsidRPr="00866CFD">
        <w:rPr>
          <w:rFonts w:ascii="Angsana New" w:hAnsi="Angsana New"/>
          <w:sz w:val="30"/>
          <w:szCs w:val="30"/>
          <w:cs/>
        </w:rPr>
        <w:t xml:space="preserve"> ปี นับแต่เดือนสิงหาคม </w:t>
      </w:r>
      <w:r w:rsidR="00B45AFE" w:rsidRPr="00B45AFE">
        <w:rPr>
          <w:rFonts w:ascii="Angsana New" w:hAnsi="Angsana New"/>
          <w:sz w:val="30"/>
          <w:szCs w:val="30"/>
        </w:rPr>
        <w:t>2562</w:t>
      </w:r>
      <w:r w:rsidRPr="00866CFD">
        <w:rPr>
          <w:rFonts w:ascii="Angsana New" w:hAnsi="Angsana New"/>
          <w:sz w:val="30"/>
          <w:szCs w:val="30"/>
          <w:cs/>
        </w:rPr>
        <w:t xml:space="preserve"> ถึงเดือนกรกฎาคม </w:t>
      </w:r>
      <w:r w:rsidR="00B45AFE" w:rsidRPr="00B45AFE">
        <w:rPr>
          <w:rFonts w:ascii="Angsana New" w:hAnsi="Angsana New"/>
          <w:sz w:val="30"/>
          <w:szCs w:val="30"/>
        </w:rPr>
        <w:t>2565</w:t>
      </w:r>
      <w:r w:rsidR="00B200C9">
        <w:rPr>
          <w:rFonts w:ascii="Angsana New" w:hAnsi="Angsana New"/>
          <w:sz w:val="30"/>
          <w:szCs w:val="30"/>
          <w:cs/>
        </w:rPr>
        <w:t xml:space="preserve"> </w:t>
      </w:r>
      <w:r w:rsidRPr="00866CFD">
        <w:rPr>
          <w:rFonts w:ascii="Angsana New" w:hAnsi="Angsana New"/>
          <w:sz w:val="30"/>
          <w:szCs w:val="30"/>
          <w:cs/>
        </w:rPr>
        <w:t xml:space="preserve">โดยมีเงื่อนไขบังคับให้มีการเบิกรับเงินกู้ภายในวันที่ </w:t>
      </w:r>
      <w:r w:rsidR="00B45AFE" w:rsidRPr="00B45AFE">
        <w:rPr>
          <w:rFonts w:ascii="Angsana New" w:hAnsi="Angsana New"/>
          <w:sz w:val="30"/>
          <w:szCs w:val="30"/>
        </w:rPr>
        <w:t>31</w:t>
      </w:r>
      <w:r w:rsidRPr="00866CF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B45AFE" w:rsidRPr="00B45AFE">
        <w:rPr>
          <w:rFonts w:ascii="Angsana New" w:hAnsi="Angsana New" w:hint="cs"/>
          <w:sz w:val="30"/>
          <w:szCs w:val="30"/>
        </w:rPr>
        <w:t>2562</w:t>
      </w:r>
      <w:r w:rsidR="00E91818">
        <w:rPr>
          <w:rFonts w:ascii="Angsana New" w:hAnsi="Angsana New"/>
          <w:sz w:val="30"/>
          <w:szCs w:val="30"/>
          <w:cs/>
        </w:rPr>
        <w:t xml:space="preserve"> และค้ำประกันโดยเงินลงทุนในบริษัทย่อยทางอ้อม (</w:t>
      </w:r>
      <w:r w:rsidR="00E91818">
        <w:rPr>
          <w:rFonts w:ascii="Angsana New" w:hAnsi="Angsana New" w:hint="cs"/>
          <w:sz w:val="30"/>
          <w:szCs w:val="30"/>
          <w:cs/>
        </w:rPr>
        <w:t>ดู</w:t>
      </w:r>
      <w:r w:rsidRPr="00866CFD">
        <w:rPr>
          <w:rFonts w:ascii="Angsana New" w:hAnsi="Angsana New"/>
          <w:sz w:val="30"/>
          <w:szCs w:val="30"/>
          <w:cs/>
        </w:rPr>
        <w:t xml:space="preserve">หมายเหตุข้อ </w:t>
      </w:r>
      <w:r w:rsidR="00B45AFE" w:rsidRPr="00B45AFE">
        <w:rPr>
          <w:rFonts w:ascii="Angsana New" w:hAnsi="Angsana New" w:hint="cs"/>
          <w:sz w:val="30"/>
          <w:szCs w:val="30"/>
        </w:rPr>
        <w:t>9</w:t>
      </w:r>
      <w:r w:rsidR="00E91818">
        <w:rPr>
          <w:rFonts w:ascii="Angsana New" w:hAnsi="Angsana New" w:hint="cs"/>
          <w:sz w:val="30"/>
          <w:szCs w:val="30"/>
          <w:cs/>
        </w:rPr>
        <w:t>)</w:t>
      </w:r>
    </w:p>
    <w:p w14:paraId="5D9FC6DF" w14:textId="77777777" w:rsidR="00736BAE" w:rsidRDefault="00736BAE" w:rsidP="00CC1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430EAC8" w14:textId="5A9B355B" w:rsidR="00CC1418" w:rsidRPr="0091458D" w:rsidRDefault="00CC1418" w:rsidP="00CC1418">
      <w:pPr>
        <w:pStyle w:val="block"/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751FA4">
        <w:rPr>
          <w:rFonts w:ascii="Angsana New" w:hAnsi="Angsana New" w:cs="Angsana New"/>
          <w:sz w:val="30"/>
          <w:szCs w:val="30"/>
          <w:cs/>
          <w:lang w:bidi="th-TH"/>
        </w:rPr>
        <w:t>ณ</w:t>
      </w:r>
      <w:r w:rsidRPr="00751FA4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751FA4">
        <w:rPr>
          <w:rFonts w:ascii="Angsana New" w:hAnsi="Angsana New" w:cs="Angsana New"/>
          <w:sz w:val="30"/>
          <w:szCs w:val="30"/>
          <w:cs/>
          <w:lang w:bidi="th-TH"/>
        </w:rPr>
        <w:t>วันที่</w:t>
      </w:r>
      <w:r w:rsidRPr="00751FA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B45AFE" w:rsidRPr="00B45AFE">
        <w:rPr>
          <w:rFonts w:ascii="Angsana New" w:hAnsi="Angsana New" w:cs="Angsana New"/>
          <w:sz w:val="30"/>
          <w:szCs w:val="30"/>
          <w:lang w:val="en-US" w:bidi="th-TH"/>
        </w:rPr>
        <w:t>30</w:t>
      </w:r>
      <w:r w:rsidR="0044332D">
        <w:rPr>
          <w:rFonts w:ascii="Angsana New" w:hAnsi="Angsana New" w:cs="Angsana New"/>
          <w:sz w:val="30"/>
          <w:szCs w:val="30"/>
          <w:cs/>
          <w:lang w:bidi="th-TH"/>
        </w:rPr>
        <w:t xml:space="preserve"> กันยายน</w:t>
      </w:r>
      <w:r w:rsidRPr="00751FA4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751FA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B45AFE" w:rsidRPr="00B45AFE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Pr="00751FA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751FA4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751FA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B45AFE" w:rsidRPr="00B45AFE">
        <w:rPr>
          <w:rFonts w:ascii="Angsana New" w:hAnsi="Angsana New" w:cs="Angsana New"/>
          <w:sz w:val="30"/>
          <w:szCs w:val="30"/>
          <w:lang w:val="en-US" w:bidi="th-TH"/>
        </w:rPr>
        <w:t>74</w:t>
      </w:r>
      <w:r w:rsidR="005E2C7A">
        <w:rPr>
          <w:rFonts w:ascii="Angsana New" w:hAnsi="Angsana New" w:cs="Angsana New"/>
          <w:sz w:val="30"/>
          <w:szCs w:val="30"/>
          <w:lang w:bidi="th-TH"/>
        </w:rPr>
        <w:t>.</w:t>
      </w:r>
      <w:r w:rsidR="00B45AFE" w:rsidRPr="00B45AFE">
        <w:rPr>
          <w:rFonts w:ascii="Angsana New" w:hAnsi="Angsana New" w:cs="Angsana New"/>
          <w:sz w:val="30"/>
          <w:szCs w:val="30"/>
          <w:lang w:val="en-US" w:bidi="th-TH"/>
        </w:rPr>
        <w:t>66</w:t>
      </w:r>
      <w:r w:rsidRPr="00751FA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751FA4">
        <w:rPr>
          <w:rFonts w:ascii="Angsana New" w:hAnsi="Angsana New" w:cs="Angsana New"/>
          <w:sz w:val="30"/>
          <w:szCs w:val="30"/>
          <w:cs/>
          <w:lang w:bidi="th-TH"/>
        </w:rPr>
        <w:t>ล้าน</w:t>
      </w:r>
      <w:r w:rsidRPr="00751FA4">
        <w:rPr>
          <w:rFonts w:ascii="Angsana New" w:hAnsi="Angsana New" w:cs="Angsana New" w:hint="cs"/>
          <w:sz w:val="30"/>
          <w:szCs w:val="30"/>
          <w:cs/>
          <w:lang w:bidi="th-TH"/>
        </w:rPr>
        <w:t>บา</w:t>
      </w:r>
      <w:r w:rsidRPr="00751FA4">
        <w:rPr>
          <w:rFonts w:ascii="Angsana New" w:hAnsi="Angsana New" w:cs="Angsana New"/>
          <w:sz w:val="30"/>
          <w:szCs w:val="30"/>
          <w:cs/>
          <w:lang w:bidi="th-TH"/>
        </w:rPr>
        <w:t>ท</w:t>
      </w:r>
      <w:r w:rsidRPr="00751FA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และ </w:t>
      </w:r>
      <w:r w:rsidR="00B45AFE" w:rsidRPr="00B45AFE">
        <w:rPr>
          <w:rFonts w:ascii="Angsana New" w:hAnsi="Angsana New" w:cs="Angsana New"/>
          <w:sz w:val="30"/>
          <w:szCs w:val="30"/>
          <w:lang w:val="en-US" w:bidi="th-TH"/>
        </w:rPr>
        <w:t>21</w:t>
      </w:r>
      <w:r w:rsidR="005E2C7A">
        <w:rPr>
          <w:rFonts w:ascii="Angsana New" w:hAnsi="Angsana New" w:cs="Angsana New"/>
          <w:sz w:val="30"/>
          <w:szCs w:val="30"/>
          <w:lang w:bidi="th-TH"/>
        </w:rPr>
        <w:t>.</w:t>
      </w:r>
      <w:r w:rsidR="00B45AFE" w:rsidRPr="00B45AFE">
        <w:rPr>
          <w:rFonts w:ascii="Angsana New" w:hAnsi="Angsana New" w:cs="Angsana New"/>
          <w:sz w:val="30"/>
          <w:szCs w:val="30"/>
          <w:lang w:val="en-US" w:bidi="th-TH"/>
        </w:rPr>
        <w:t>61</w:t>
      </w:r>
      <w:r w:rsidRPr="00751FA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ล้านบาท ตามลำดับ </w:t>
      </w:r>
      <w:r w:rsidRPr="00751FA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(</w:t>
      </w:r>
      <w:r w:rsidR="00B45AFE" w:rsidRPr="00B45AFE">
        <w:rPr>
          <w:rFonts w:ascii="Angsana New" w:hAnsi="Angsana New" w:cs="Angsana New" w:hint="cs"/>
          <w:i/>
          <w:iCs/>
          <w:sz w:val="30"/>
          <w:szCs w:val="30"/>
          <w:lang w:val="en-US" w:bidi="th-TH"/>
        </w:rPr>
        <w:t>31</w:t>
      </w:r>
      <w:r w:rsidRPr="00751FA4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ธันวาคม </w:t>
      </w:r>
      <w:r w:rsidR="00B45AFE" w:rsidRPr="00B45AFE">
        <w:rPr>
          <w:rFonts w:ascii="Angsana New" w:hAnsi="Angsana New" w:cs="Angsana New" w:hint="cs"/>
          <w:i/>
          <w:iCs/>
          <w:sz w:val="30"/>
          <w:szCs w:val="30"/>
          <w:lang w:val="en-US" w:bidi="th-TH"/>
        </w:rPr>
        <w:t>256</w:t>
      </w:r>
      <w:r w:rsidR="00B45AFE" w:rsidRPr="00B45AFE">
        <w:rPr>
          <w:rFonts w:ascii="Angsana New" w:hAnsi="Angsana New" w:cs="Angsana New"/>
          <w:i/>
          <w:iCs/>
          <w:sz w:val="30"/>
          <w:szCs w:val="30"/>
          <w:lang w:val="en-US" w:bidi="th-TH"/>
        </w:rPr>
        <w:t>1</w:t>
      </w:r>
      <w:r w:rsidRPr="00751FA4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: </w:t>
      </w:r>
      <w:r w:rsidR="00B45AFE" w:rsidRPr="00B45AFE">
        <w:rPr>
          <w:rFonts w:ascii="Angsana New" w:hAnsi="Angsana New" w:cs="Angsana New"/>
          <w:i/>
          <w:iCs/>
          <w:sz w:val="30"/>
          <w:szCs w:val="30"/>
          <w:lang w:val="en-US" w:bidi="th-TH"/>
        </w:rPr>
        <w:t>49</w:t>
      </w:r>
      <w:r w:rsidR="00D2480F" w:rsidRPr="00751FA4">
        <w:rPr>
          <w:rFonts w:ascii="Angsana New" w:hAnsi="Angsana New" w:cs="Angsana New"/>
          <w:i/>
          <w:iCs/>
          <w:sz w:val="30"/>
          <w:szCs w:val="30"/>
          <w:lang w:bidi="th-TH"/>
        </w:rPr>
        <w:t>.</w:t>
      </w:r>
      <w:r w:rsidR="00B45AFE" w:rsidRPr="00B45AFE">
        <w:rPr>
          <w:rFonts w:ascii="Angsana New" w:hAnsi="Angsana New" w:cs="Angsana New"/>
          <w:i/>
          <w:iCs/>
          <w:sz w:val="30"/>
          <w:szCs w:val="30"/>
          <w:lang w:val="en-US" w:bidi="th-TH"/>
        </w:rPr>
        <w:t>11</w:t>
      </w:r>
      <w:r w:rsidRPr="00751FA4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</w:t>
      </w:r>
      <w:r w:rsidRPr="00751FA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ล้านบาท</w:t>
      </w:r>
      <w:r w:rsidRPr="00751FA4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และ </w:t>
      </w:r>
      <w:r w:rsidR="00B45AFE" w:rsidRPr="00B45AFE">
        <w:rPr>
          <w:rFonts w:ascii="Angsana New" w:hAnsi="Angsana New" w:cs="Angsana New"/>
          <w:i/>
          <w:iCs/>
          <w:sz w:val="30"/>
          <w:szCs w:val="30"/>
          <w:lang w:val="en-US" w:bidi="th-TH"/>
        </w:rPr>
        <w:t>48</w:t>
      </w:r>
      <w:r w:rsidR="00D2480F" w:rsidRPr="00751FA4">
        <w:rPr>
          <w:rFonts w:ascii="Angsana New" w:hAnsi="Angsana New" w:cs="Angsana New"/>
          <w:i/>
          <w:iCs/>
          <w:sz w:val="30"/>
          <w:szCs w:val="30"/>
          <w:lang w:bidi="th-TH"/>
        </w:rPr>
        <w:t>.</w:t>
      </w:r>
      <w:r w:rsidR="00B45AFE" w:rsidRPr="00B45AFE">
        <w:rPr>
          <w:rFonts w:ascii="Angsana New" w:hAnsi="Angsana New" w:cs="Angsana New"/>
          <w:i/>
          <w:iCs/>
          <w:sz w:val="30"/>
          <w:szCs w:val="30"/>
          <w:lang w:val="en-US" w:bidi="th-TH"/>
        </w:rPr>
        <w:t>37</w:t>
      </w:r>
      <w:r w:rsidRPr="00751FA4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</w:t>
      </w:r>
      <w:r w:rsidRPr="00751FA4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ล้านบาท ตามลำดับ</w:t>
      </w:r>
      <w:r w:rsidRPr="00751FA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)</w:t>
      </w:r>
    </w:p>
    <w:p w14:paraId="13AC02A7" w14:textId="77777777" w:rsidR="006F1B28" w:rsidRPr="00BC3D04" w:rsidRDefault="006F1B28" w:rsidP="00822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thaiDistribute"/>
        <w:rPr>
          <w:rFonts w:ascii="Angsana New" w:hAnsi="Angsana New"/>
          <w:color w:val="FFFFFF"/>
          <w:sz w:val="30"/>
          <w:szCs w:val="30"/>
        </w:rPr>
        <w:sectPr w:rsidR="006F1B28" w:rsidRPr="00BC3D04" w:rsidSect="00621170">
          <w:footerReference w:type="default" r:id="rId12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48EE8E38" w14:textId="77777777" w:rsidR="00955EF3" w:rsidRPr="00AE40F3" w:rsidRDefault="008358B0" w:rsidP="009B4E19">
      <w:pPr>
        <w:pStyle w:val="NFSTopic"/>
        <w:numPr>
          <w:ilvl w:val="0"/>
          <w:numId w:val="29"/>
        </w:numPr>
        <w:ind w:hanging="1440"/>
      </w:pPr>
      <w:r w:rsidRPr="00AE40F3">
        <w:rPr>
          <w:rFonts w:hint="cs"/>
          <w:cs/>
        </w:rPr>
        <w:t>ส่วนงานดำเนินงาน</w:t>
      </w:r>
      <w:r w:rsidR="00AE40F3" w:rsidRPr="00AE40F3">
        <w:rPr>
          <w:rFonts w:hint="cs"/>
          <w:cs/>
          <w:lang w:val="en-US"/>
        </w:rPr>
        <w:t>และการจำแนกรายได้</w:t>
      </w:r>
    </w:p>
    <w:tbl>
      <w:tblPr>
        <w:tblW w:w="14703" w:type="dxa"/>
        <w:tblInd w:w="534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256"/>
        <w:gridCol w:w="850"/>
        <w:gridCol w:w="170"/>
        <w:gridCol w:w="870"/>
        <w:gridCol w:w="170"/>
        <w:gridCol w:w="850"/>
        <w:gridCol w:w="170"/>
        <w:gridCol w:w="970"/>
        <w:gridCol w:w="170"/>
        <w:gridCol w:w="850"/>
        <w:gridCol w:w="170"/>
        <w:gridCol w:w="880"/>
        <w:gridCol w:w="182"/>
        <w:gridCol w:w="850"/>
        <w:gridCol w:w="140"/>
        <w:gridCol w:w="30"/>
        <w:gridCol w:w="868"/>
        <w:gridCol w:w="170"/>
        <w:gridCol w:w="850"/>
        <w:gridCol w:w="170"/>
        <w:gridCol w:w="850"/>
        <w:gridCol w:w="170"/>
        <w:gridCol w:w="850"/>
        <w:gridCol w:w="170"/>
        <w:gridCol w:w="1027"/>
      </w:tblGrid>
      <w:tr w:rsidR="000F253A" w:rsidRPr="001F349D" w14:paraId="7FCE6EE2" w14:textId="77777777" w:rsidTr="000F253A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2D41D" w14:textId="77777777" w:rsidR="000F253A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447" w:type="dxa"/>
            <w:gridSpan w:val="24"/>
            <w:tcBorders>
              <w:top w:val="nil"/>
              <w:left w:val="nil"/>
              <w:right w:val="nil"/>
            </w:tcBorders>
            <w:vAlign w:val="bottom"/>
          </w:tcPr>
          <w:p w14:paraId="6D2000DF" w14:textId="77777777" w:rsidR="000F253A" w:rsidRPr="00876B0E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F253A" w:rsidRPr="001F349D" w14:paraId="16DE1653" w14:textId="77777777" w:rsidTr="000F253A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0DF65" w14:textId="77777777" w:rsidR="000F253A" w:rsidRPr="006B2669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406F2F1" w14:textId="77777777" w:rsidR="000F253A" w:rsidRPr="00876B0E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สิ่งพิมพ์และโฆษณา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9A2EBCE" w14:textId="77777777" w:rsidR="000F253A" w:rsidRPr="00876B0E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A3D1906" w14:textId="77777777" w:rsidR="000F253A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สื่อกระจายภาพและเสียง</w:t>
            </w:r>
          </w:p>
          <w:p w14:paraId="74F5D730" w14:textId="77777777" w:rsidR="000F253A" w:rsidRPr="00876B0E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5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และสื่อสมัยใหม่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64D4EBE" w14:textId="77777777" w:rsidR="000F253A" w:rsidRPr="00876B0E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ED27DB5" w14:textId="77777777" w:rsidR="000F253A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บริการด้านการพิมพ์</w:t>
            </w:r>
          </w:p>
          <w:p w14:paraId="5C2D4273" w14:textId="77777777" w:rsidR="000F253A" w:rsidRPr="00876B0E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5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ส่วนการดำเนินงานที่ยกเลิก)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vAlign w:val="bottom"/>
          </w:tcPr>
          <w:p w14:paraId="4F5B0A5F" w14:textId="77777777" w:rsidR="000F253A" w:rsidRPr="00876B0E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8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2A9BB1F" w14:textId="77777777" w:rsidR="000F253A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 w:firstLine="6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สื่อการศึกษาและบันเทิง</w:t>
            </w:r>
          </w:p>
          <w:p w14:paraId="747C8194" w14:textId="77777777" w:rsidR="000F253A" w:rsidRPr="00D33F39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ส่วนการดำเนินงานที่ยกเลิก)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7840B91" w14:textId="77777777" w:rsidR="000F253A" w:rsidRPr="00876B0E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FBC9CCE" w14:textId="77777777" w:rsidR="000F253A" w:rsidRPr="00876B0E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1D87097" w14:textId="77777777" w:rsidR="000F253A" w:rsidRPr="00876B0E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047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7641DF5" w14:textId="77777777" w:rsidR="000F253A" w:rsidRPr="00876B0E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0F253A" w:rsidRPr="001F349D" w14:paraId="7349C3B7" w14:textId="77777777" w:rsidTr="000F253A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B2B38" w14:textId="2A89ABD2" w:rsidR="000F253A" w:rsidRPr="00434314" w:rsidRDefault="00AC6929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   วันที่ </w:t>
            </w:r>
            <w:r w:rsidR="00B45AFE" w:rsidRPr="00B45AFE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485DE9C" w14:textId="74064A6E" w:rsidR="000F253A" w:rsidRPr="00876B0E" w:rsidRDefault="00B45AFE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45AFE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B45AFE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EB9C34B" w14:textId="77777777" w:rsidR="000F253A" w:rsidRPr="00876B0E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vAlign w:val="bottom"/>
          </w:tcPr>
          <w:p w14:paraId="5785C5B3" w14:textId="7B7E5B5F" w:rsidR="000F253A" w:rsidRPr="00876B0E" w:rsidRDefault="00B45AFE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45AFE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B45AFE"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1FE395F" w14:textId="77777777" w:rsidR="000F253A" w:rsidRPr="00876B0E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0EBC714" w14:textId="5386807E" w:rsidR="000F253A" w:rsidRPr="00876B0E" w:rsidRDefault="00B45AFE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45AFE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B45AFE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04134BE" w14:textId="77777777" w:rsidR="000F253A" w:rsidRPr="00876B0E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14:paraId="609114C5" w14:textId="2076BE8B" w:rsidR="000F253A" w:rsidRPr="00876B0E" w:rsidRDefault="00B45AFE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45AFE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B45AFE"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8D6A8CD" w14:textId="77777777" w:rsidR="000F253A" w:rsidRPr="00876B0E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E16A388" w14:textId="0E82D9A7" w:rsidR="000F253A" w:rsidRPr="00876B0E" w:rsidRDefault="00B45AFE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45AFE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B45AFE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58C50D3" w14:textId="77777777" w:rsidR="000F253A" w:rsidRPr="00876B0E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vAlign w:val="bottom"/>
          </w:tcPr>
          <w:p w14:paraId="5305A63D" w14:textId="59AEFDD8" w:rsidR="000F253A" w:rsidRPr="00876B0E" w:rsidRDefault="00B45AFE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45AFE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B45AFE"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vAlign w:val="bottom"/>
          </w:tcPr>
          <w:p w14:paraId="1AC7481B" w14:textId="77777777" w:rsidR="000F253A" w:rsidRPr="00876B0E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A25F465" w14:textId="7DF26393" w:rsidR="000F253A" w:rsidRPr="00876B0E" w:rsidRDefault="00B45AFE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45AFE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B45AFE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D1DB68F" w14:textId="77777777" w:rsidR="000F253A" w:rsidRPr="00876B0E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vAlign w:val="bottom"/>
          </w:tcPr>
          <w:p w14:paraId="07F16D0F" w14:textId="106AF535" w:rsidR="000F253A" w:rsidRPr="00876B0E" w:rsidRDefault="00B45AFE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45AFE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B45AFE"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3F19B82" w14:textId="77777777" w:rsidR="000F253A" w:rsidRPr="00876B0E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6E7B9DE" w14:textId="4114ED3D" w:rsidR="000F253A" w:rsidRPr="00876B0E" w:rsidRDefault="00B45AFE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45AFE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B45AFE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2D26C37" w14:textId="77777777" w:rsidR="000F253A" w:rsidRPr="00876B0E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D8E497B" w14:textId="2B14C37E" w:rsidR="000F253A" w:rsidRPr="00876B0E" w:rsidRDefault="00B45AFE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45AFE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B45AFE"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6A5C2CE" w14:textId="77777777" w:rsidR="000F253A" w:rsidRPr="00876B0E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02F51D9" w14:textId="19165A57" w:rsidR="000F253A" w:rsidRPr="00876B0E" w:rsidRDefault="00B45AFE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45AFE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B45AFE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263B2B9" w14:textId="77777777" w:rsidR="000F253A" w:rsidRPr="00876B0E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right w:val="nil"/>
            </w:tcBorders>
            <w:vAlign w:val="bottom"/>
          </w:tcPr>
          <w:p w14:paraId="35CC2239" w14:textId="4ADD5A51" w:rsidR="000F253A" w:rsidRPr="00876B0E" w:rsidRDefault="00B45AFE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45AFE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B45AFE"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</w:p>
        </w:tc>
      </w:tr>
      <w:tr w:rsidR="000F253A" w:rsidRPr="001F349D" w14:paraId="3473D246" w14:textId="77777777" w:rsidTr="000F253A">
        <w:trPr>
          <w:trHeight w:val="236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6299B" w14:textId="77777777" w:rsidR="000F253A" w:rsidRPr="00876B0E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447" w:type="dxa"/>
            <w:gridSpan w:val="24"/>
            <w:tcBorders>
              <w:top w:val="nil"/>
              <w:left w:val="nil"/>
              <w:right w:val="nil"/>
            </w:tcBorders>
            <w:vAlign w:val="bottom"/>
          </w:tcPr>
          <w:p w14:paraId="6BD70F53" w14:textId="77777777" w:rsidR="000F253A" w:rsidRPr="00876B0E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GB"/>
              </w:rPr>
              <w:t>(</w:t>
            </w:r>
            <w:r w:rsidRPr="00876B0E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  <w:lang w:val="en-GB"/>
              </w:rPr>
              <w:t>พันบาท)</w:t>
            </w:r>
          </w:p>
        </w:tc>
      </w:tr>
      <w:tr w:rsidR="000F253A" w:rsidRPr="001F349D" w14:paraId="7F35AE38" w14:textId="77777777" w:rsidTr="000F253A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6894A" w14:textId="77777777" w:rsidR="000F253A" w:rsidRPr="002558C4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558C4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4DDCF1F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C5FC00A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vAlign w:val="bottom"/>
          </w:tcPr>
          <w:p w14:paraId="50570910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60384F4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0104BD3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C39A68F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14:paraId="5AB78BAC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E762983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623733D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908AD2C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vAlign w:val="bottom"/>
          </w:tcPr>
          <w:p w14:paraId="1CE84BCD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vAlign w:val="bottom"/>
          </w:tcPr>
          <w:p w14:paraId="16B0B0A5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3757420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vAlign w:val="bottom"/>
          </w:tcPr>
          <w:p w14:paraId="1BF49C5C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21F39C2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2F79421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EFA88DB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C6135B6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8568691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A7567D4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51D1338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7773811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right w:val="nil"/>
            </w:tcBorders>
            <w:vAlign w:val="bottom"/>
          </w:tcPr>
          <w:p w14:paraId="23AEAD28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0F253A" w:rsidRPr="001F349D" w14:paraId="0E490C2C" w14:textId="77777777" w:rsidTr="000F253A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9A09D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33896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443940E" w14:textId="2769AD51" w:rsidR="000F253A" w:rsidRPr="00C33896" w:rsidRDefault="00B45AFE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108</w:t>
            </w:r>
            <w:r w:rsidR="001715D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354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F93C1F0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vAlign w:val="bottom"/>
          </w:tcPr>
          <w:p w14:paraId="428400E9" w14:textId="6FEC9A95" w:rsidR="000F253A" w:rsidRPr="00C33896" w:rsidRDefault="00B45AFE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169</w:t>
            </w:r>
            <w:r w:rsidR="00B72C9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362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D23B3A0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DAED7D1" w14:textId="4339BF35" w:rsidR="000F253A" w:rsidRPr="00C33896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178</w:t>
            </w:r>
            <w:r w:rsidR="002F7EE7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199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79A4CD5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14:paraId="75827466" w14:textId="712E9681" w:rsidR="000F253A" w:rsidRPr="00C33896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166</w:t>
            </w:r>
            <w:r w:rsidR="00B72C9E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267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8B851FC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22DFDCC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96E5F5C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vAlign w:val="bottom"/>
          </w:tcPr>
          <w:p w14:paraId="1A4D4DFA" w14:textId="53F5A827" w:rsidR="000F253A" w:rsidRPr="00C33896" w:rsidRDefault="00B45AFE" w:rsidP="000F253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="00B72C9E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786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vAlign w:val="bottom"/>
          </w:tcPr>
          <w:p w14:paraId="22B5258C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A6E2867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vAlign w:val="bottom"/>
          </w:tcPr>
          <w:p w14:paraId="0F10C845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1DFB22C" w14:textId="0E236428" w:rsidR="000F253A" w:rsidRPr="00C33896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</w:t>
            </w:r>
            <w:r w:rsidR="00B72C9E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176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DC2F0D0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A9D498F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F1BBF4E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686CA56" w14:textId="2ECD2A05" w:rsidR="000F253A" w:rsidRPr="00C33896" w:rsidRDefault="00B45AFE" w:rsidP="000F253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34</w:t>
            </w:r>
            <w:r w:rsidR="00B72C9E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C0D0527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A8BA70C" w14:textId="7736C763" w:rsidR="000F253A" w:rsidRPr="00C33896" w:rsidRDefault="00B45AFE" w:rsidP="000F253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286</w:t>
            </w:r>
            <w:r w:rsidR="002F7EE7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553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A945731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right w:val="nil"/>
            </w:tcBorders>
            <w:vAlign w:val="bottom"/>
          </w:tcPr>
          <w:p w14:paraId="57E1D8DA" w14:textId="0F205E0C" w:rsidR="000F253A" w:rsidRPr="00C33896" w:rsidRDefault="00B45AFE" w:rsidP="000F253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391</w:t>
            </w:r>
            <w:r w:rsidR="00B72C9E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993</w:t>
            </w:r>
          </w:p>
        </w:tc>
      </w:tr>
      <w:tr w:rsidR="000F253A" w:rsidRPr="001F349D" w14:paraId="1DECBE10" w14:textId="77777777" w:rsidTr="000F253A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4B9D2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33896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A396BDA" w14:textId="7E77A9A2" w:rsidR="000F253A" w:rsidRPr="007432CD" w:rsidRDefault="00B45AFE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432C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</w:t>
            </w:r>
            <w:r w:rsidR="002F7EE7" w:rsidRPr="007432CD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432C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085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7EB7DBC" w14:textId="77777777" w:rsidR="000F253A" w:rsidRPr="007432CD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vAlign w:val="bottom"/>
          </w:tcPr>
          <w:p w14:paraId="60437295" w14:textId="28104829" w:rsidR="000F253A" w:rsidRPr="007432CD" w:rsidRDefault="00B45AFE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432C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</w:t>
            </w:r>
            <w:r w:rsidR="00B72C9E" w:rsidRPr="007432CD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432C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224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68F9D71" w14:textId="77777777" w:rsidR="000F253A" w:rsidRPr="007432CD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E97AD54" w14:textId="7181F0D4" w:rsidR="000F253A" w:rsidRPr="007432CD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432C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</w:t>
            </w:r>
            <w:r w:rsidR="002F7EE7" w:rsidRPr="007432CD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432C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163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BE1289D" w14:textId="77777777" w:rsidR="000F253A" w:rsidRPr="007432CD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14:paraId="47DFD23F" w14:textId="3BF4A0B7" w:rsidR="000F253A" w:rsidRPr="007432CD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432C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B72C9E" w:rsidRPr="007432CD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432C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435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091921A" w14:textId="77777777" w:rsidR="000F253A" w:rsidRPr="007432CD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B9ED9C5" w14:textId="77777777" w:rsidR="000F253A" w:rsidRPr="007432CD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432CD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8152AD1" w14:textId="77777777" w:rsidR="000F253A" w:rsidRPr="007432CD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vAlign w:val="bottom"/>
          </w:tcPr>
          <w:p w14:paraId="1F185C02" w14:textId="0092467E" w:rsidR="000F253A" w:rsidRPr="007432CD" w:rsidRDefault="00B45AFE" w:rsidP="000F253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432C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</w:t>
            </w:r>
            <w:r w:rsidR="00B72C9E" w:rsidRPr="007432CD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432C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699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vAlign w:val="bottom"/>
          </w:tcPr>
          <w:p w14:paraId="048E8887" w14:textId="77777777" w:rsidR="000F253A" w:rsidRPr="007432CD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B1867AD" w14:textId="77777777" w:rsidR="000F253A" w:rsidRPr="007432CD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432CD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vAlign w:val="bottom"/>
          </w:tcPr>
          <w:p w14:paraId="224E4060" w14:textId="77777777" w:rsidR="000F253A" w:rsidRPr="007432CD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086556" w14:textId="4D6E7FDE" w:rsidR="000F253A" w:rsidRPr="007432CD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432C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="00B72C9E" w:rsidRPr="007432CD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432C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0247280" w14:textId="77777777" w:rsidR="000F253A" w:rsidRPr="007432CD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14985AC" w14:textId="77777777" w:rsidR="000F253A" w:rsidRPr="007432CD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432CD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C99E3FD" w14:textId="77777777" w:rsidR="000F253A" w:rsidRPr="007432CD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6CC25D7" w14:textId="3BB5BCB8" w:rsidR="000F253A" w:rsidRPr="007432CD" w:rsidRDefault="00B45AFE" w:rsidP="000F253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432C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</w:t>
            </w:r>
            <w:r w:rsidR="00B72C9E" w:rsidRPr="007432CD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432C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393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0D4AD82" w14:textId="77777777" w:rsidR="000F253A" w:rsidRPr="007432CD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A110634" w14:textId="49C28ECE" w:rsidR="000F253A" w:rsidRPr="007432CD" w:rsidRDefault="00B45AFE" w:rsidP="000F253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432C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</w:t>
            </w:r>
            <w:r w:rsidR="002F7EE7" w:rsidRPr="007432CD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432C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248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A27D8A7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right w:val="nil"/>
            </w:tcBorders>
            <w:vAlign w:val="bottom"/>
          </w:tcPr>
          <w:p w14:paraId="35AF3764" w14:textId="3BF61A29" w:rsidR="000F253A" w:rsidRPr="00C33896" w:rsidRDefault="00B45AFE" w:rsidP="000F253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80</w:t>
            </w:r>
            <w:r w:rsidR="00B72C9E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992</w:t>
            </w:r>
          </w:p>
        </w:tc>
      </w:tr>
      <w:tr w:rsidR="000F253A" w:rsidRPr="001F349D" w14:paraId="603D9507" w14:textId="77777777" w:rsidTr="000F253A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43146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3389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230C84" w14:textId="46F10A90" w:rsidR="000F253A" w:rsidRPr="007432CD" w:rsidRDefault="00B45AFE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432C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187</w:t>
            </w:r>
            <w:r w:rsidR="002F7EE7" w:rsidRPr="007432C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7432C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473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10A405BD" w14:textId="77777777" w:rsidR="000F253A" w:rsidRPr="007432CD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7CD8B5" w14:textId="2E805161" w:rsidR="000F253A" w:rsidRPr="007432CD" w:rsidRDefault="00B45AFE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432C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195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739288AB" w14:textId="77777777" w:rsidR="000F253A" w:rsidRPr="007432CD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91FE22" w14:textId="271B0E2E" w:rsidR="000F253A" w:rsidRPr="007432CD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432C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26</w:t>
            </w:r>
            <w:r w:rsidR="002F7EE7" w:rsidRPr="007432CD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432C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889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16CF3B7E" w14:textId="77777777" w:rsidR="000F253A" w:rsidRPr="007432CD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29FBC9" w14:textId="6C21A5A2" w:rsidR="000F253A" w:rsidRPr="007432CD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432C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</w:t>
            </w:r>
            <w:r w:rsidR="00B72C9E" w:rsidRPr="007432CD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432C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704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10AD0B8A" w14:textId="77777777" w:rsidR="000F253A" w:rsidRPr="007432CD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A0657A" w14:textId="77777777" w:rsidR="000F253A" w:rsidRPr="007432CD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432CD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7961E9EF" w14:textId="77777777" w:rsidR="000F253A" w:rsidRPr="007432CD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587640" w14:textId="7B41C2FE" w:rsidR="000F253A" w:rsidRPr="007432CD" w:rsidRDefault="00B45AFE" w:rsidP="000F253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432C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924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28BD5BFA" w14:textId="77777777" w:rsidR="000F253A" w:rsidRPr="007432CD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7E60CA" w14:textId="77777777" w:rsidR="000F253A" w:rsidRPr="007432CD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432CD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vAlign w:val="bottom"/>
          </w:tcPr>
          <w:p w14:paraId="2253C621" w14:textId="77777777" w:rsidR="000F253A" w:rsidRPr="007432CD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E4A1EE" w14:textId="0998FC24" w:rsidR="000F253A" w:rsidRPr="007432CD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432C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951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1824D4F2" w14:textId="77777777" w:rsidR="000F253A" w:rsidRPr="007432CD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0A0535" w14:textId="77777777" w:rsidR="000F253A" w:rsidRPr="007432CD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432CD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1376A310" w14:textId="77777777" w:rsidR="000F253A" w:rsidRPr="007432CD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5A6A5D" w14:textId="1FB6B537" w:rsidR="000F253A" w:rsidRPr="007432CD" w:rsidRDefault="00B45AFE" w:rsidP="000F253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432C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="00B72C9E" w:rsidRPr="007432CD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432C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728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2CAF4B8D" w14:textId="77777777" w:rsidR="000F253A" w:rsidRPr="007432CD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F22AED" w14:textId="2123999A" w:rsidR="000F253A" w:rsidRPr="007432CD" w:rsidRDefault="00B45AFE" w:rsidP="000F253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432C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214</w:t>
            </w:r>
            <w:r w:rsidR="002F7EE7" w:rsidRPr="007432CD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432C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362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7465A39B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426585" w14:textId="5659DA1C" w:rsidR="000F253A" w:rsidRPr="00C33896" w:rsidRDefault="00B45AFE" w:rsidP="000F253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</w:t>
            </w:r>
            <w:r w:rsidR="00B72C9E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502</w:t>
            </w:r>
          </w:p>
        </w:tc>
      </w:tr>
      <w:tr w:rsidR="000F253A" w:rsidRPr="001F349D" w14:paraId="54A0F784" w14:textId="77777777" w:rsidTr="000F253A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B152B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33896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B7F47B" w14:textId="1B114E3F" w:rsidR="000F253A" w:rsidRPr="007432CD" w:rsidRDefault="00B45AFE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7432C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312</w:t>
            </w:r>
            <w:r w:rsidR="002F7EE7" w:rsidRPr="007432C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432C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912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ACEB4" w14:textId="77777777" w:rsidR="000F253A" w:rsidRPr="007432CD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4895D4" w14:textId="2C1C8A89" w:rsidR="000F253A" w:rsidRPr="007432CD" w:rsidRDefault="00B45AFE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7432C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191</w:t>
            </w:r>
            <w:r w:rsidR="00B72C9E" w:rsidRPr="007432C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432C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781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88F9A" w14:textId="77777777" w:rsidR="000F253A" w:rsidRPr="007432CD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99D983" w14:textId="757356E1" w:rsidR="000F253A" w:rsidRPr="007432CD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7432C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221</w:t>
            </w:r>
            <w:r w:rsidR="002F7EE7" w:rsidRPr="007432C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432C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A7D3C" w14:textId="77777777" w:rsidR="000F253A" w:rsidRPr="007432CD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E3505E" w14:textId="436D4944" w:rsidR="000F253A" w:rsidRPr="007432CD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7432C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185</w:t>
            </w:r>
            <w:r w:rsidR="00B72C9E" w:rsidRPr="007432C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432C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406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F23BA" w14:textId="77777777" w:rsidR="000F253A" w:rsidRPr="007432CD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5A80E5" w14:textId="77777777" w:rsidR="000F253A" w:rsidRPr="007432CD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7432C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FA15D" w14:textId="77777777" w:rsidR="000F253A" w:rsidRPr="007432CD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AE5443" w14:textId="75A3EE2C" w:rsidR="000F253A" w:rsidRPr="007432CD" w:rsidRDefault="00B45AFE" w:rsidP="000F253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7432C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47</w:t>
            </w:r>
            <w:r w:rsidR="00B72C9E" w:rsidRPr="007432C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432C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409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36256" w14:textId="77777777" w:rsidR="000F253A" w:rsidRPr="007432CD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404878" w14:textId="77777777" w:rsidR="000F253A" w:rsidRPr="007432CD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7432C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90B86" w14:textId="77777777" w:rsidR="000F253A" w:rsidRPr="007432CD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ABC4AF" w14:textId="5B183CD5" w:rsidR="000F253A" w:rsidRPr="007432CD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7432C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22</w:t>
            </w:r>
            <w:r w:rsidR="00B72C9E" w:rsidRPr="007432C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432C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368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53F79" w14:textId="77777777" w:rsidR="000F253A" w:rsidRPr="007432CD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80CCE4" w14:textId="77777777" w:rsidR="000F253A" w:rsidRPr="007432CD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7432C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108B1" w14:textId="77777777" w:rsidR="000F253A" w:rsidRPr="007432CD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F73B2D" w14:textId="4F5C42B3" w:rsidR="000F253A" w:rsidRPr="007432CD" w:rsidRDefault="00B45AFE" w:rsidP="000F253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7432C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50</w:t>
            </w:r>
            <w:r w:rsidR="00B72C9E" w:rsidRPr="007432C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432C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523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61520" w14:textId="77777777" w:rsidR="000F253A" w:rsidRPr="007432CD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85360F" w14:textId="7F5D32F8" w:rsidR="000F253A" w:rsidRPr="007432CD" w:rsidRDefault="00B45AFE" w:rsidP="000F253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7432C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534</w:t>
            </w:r>
            <w:r w:rsidR="002F7EE7" w:rsidRPr="007432C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432C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163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79139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0B2540" w14:textId="2C603D49" w:rsidR="000F253A" w:rsidRPr="00C33896" w:rsidRDefault="00B45AFE" w:rsidP="000F253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497</w:t>
            </w:r>
            <w:r w:rsidR="00B72C9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487</w:t>
            </w:r>
          </w:p>
        </w:tc>
      </w:tr>
      <w:tr w:rsidR="000F253A" w:rsidRPr="00E7196A" w14:paraId="21ADC1B2" w14:textId="77777777" w:rsidTr="000F253A">
        <w:trPr>
          <w:trHeight w:val="50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4790A" w14:textId="77777777" w:rsidR="000F253A" w:rsidRPr="00E7196A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4"/>
                <w:szCs w:val="4"/>
                <w:cs/>
                <w:lang w:val="en-GB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E458A9" w14:textId="77777777" w:rsidR="000F253A" w:rsidRPr="00E7196A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5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A380A" w14:textId="77777777" w:rsidR="000F253A" w:rsidRPr="00E7196A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8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0B4C002" w14:textId="77777777" w:rsidR="000F253A" w:rsidRPr="00E7196A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5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6E78A" w14:textId="77777777" w:rsidR="000F253A" w:rsidRPr="00E7196A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25D78AA" w14:textId="77777777" w:rsidR="000F253A" w:rsidRPr="00E7196A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B024E" w14:textId="77777777" w:rsidR="000F253A" w:rsidRPr="00E7196A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9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0C41739" w14:textId="77777777" w:rsidR="000F253A" w:rsidRPr="00E7196A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B919D" w14:textId="77777777" w:rsidR="000F253A" w:rsidRPr="00E7196A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CE1ED0" w14:textId="77777777" w:rsidR="000F253A" w:rsidRPr="00E7196A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30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0CA6F" w14:textId="77777777" w:rsidR="000F253A" w:rsidRPr="00E7196A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8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E2D8FF" w14:textId="77777777" w:rsidR="000F253A" w:rsidRPr="00E7196A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6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B6BDB" w14:textId="77777777" w:rsidR="000F253A" w:rsidRPr="00E7196A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557366" w14:textId="77777777" w:rsidR="000F253A" w:rsidRPr="00E7196A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30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8C46E" w14:textId="77777777" w:rsidR="000F253A" w:rsidRPr="00E7196A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898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5D48886" w14:textId="77777777" w:rsidR="000F253A" w:rsidRPr="00E7196A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67158" w14:textId="77777777" w:rsidR="000F253A" w:rsidRPr="00E7196A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B70FB1" w14:textId="77777777" w:rsidR="000F253A" w:rsidRPr="00E7196A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30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1C128" w14:textId="77777777" w:rsidR="000F253A" w:rsidRPr="00E7196A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BBFCCA" w14:textId="77777777" w:rsidR="000F253A" w:rsidRPr="00E7196A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30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DA262" w14:textId="77777777" w:rsidR="000F253A" w:rsidRPr="00E7196A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4AB4AA4" w14:textId="77777777" w:rsidR="000F253A" w:rsidRPr="00E7196A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B4288" w14:textId="77777777" w:rsidR="000F253A" w:rsidRPr="00E7196A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  <w:tc>
          <w:tcPr>
            <w:tcW w:w="10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1423C9" w14:textId="77777777" w:rsidR="000F253A" w:rsidRPr="00E7196A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rPr>
                <w:rFonts w:ascii="Angsana New" w:hAnsi="Angsana New"/>
                <w:color w:val="000000"/>
                <w:sz w:val="4"/>
                <w:szCs w:val="4"/>
              </w:rPr>
            </w:pPr>
          </w:p>
        </w:tc>
      </w:tr>
      <w:tr w:rsidR="000F253A" w:rsidRPr="001F349D" w14:paraId="13FE6912" w14:textId="77777777" w:rsidTr="000F253A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EC7DD1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C33896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กำไร (ขาดทุน) ตามส่วนงาน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8A37E97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33C1B29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vAlign w:val="bottom"/>
          </w:tcPr>
          <w:p w14:paraId="33EA9F21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AE78769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F42B07F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C79BA73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14:paraId="54F29E19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AA81A7E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E0D45D1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E3C2815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vAlign w:val="bottom"/>
          </w:tcPr>
          <w:p w14:paraId="64DAA091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vAlign w:val="bottom"/>
          </w:tcPr>
          <w:p w14:paraId="324ECD18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41ED336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vAlign w:val="bottom"/>
          </w:tcPr>
          <w:p w14:paraId="7D9968A6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150A4B1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DCABB7F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587BC86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358274D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7E88332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DFE0749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56A2122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385F63C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27" w:type="dxa"/>
            <w:tcBorders>
              <w:top w:val="nil"/>
              <w:left w:val="nil"/>
              <w:right w:val="nil"/>
            </w:tcBorders>
            <w:vAlign w:val="bottom"/>
          </w:tcPr>
          <w:p w14:paraId="35443051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0F253A" w:rsidRPr="001F349D" w14:paraId="7EB80705" w14:textId="77777777" w:rsidTr="000F253A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11A29F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3389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C33896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ก่อนหักภาษีเงินได้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9986164" w14:textId="0765F785" w:rsidR="000F253A" w:rsidRPr="00C33896" w:rsidRDefault="00B45AFE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57"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103</w:t>
            </w:r>
            <w:r w:rsidR="00EE3D89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543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5DCF294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852C28E" w14:textId="753E6198" w:rsidR="000F253A" w:rsidRPr="004E3DD2" w:rsidRDefault="00B72C9E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B45AFE"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B45AFE"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9FE6A32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03CEB3C" w14:textId="2F5DF203" w:rsidR="000F253A" w:rsidRPr="00C33896" w:rsidRDefault="00BC11FB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B45AFE"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26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B45AFE"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170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C194C4B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1909784" w14:textId="001F3824" w:rsidR="000F253A" w:rsidRPr="00C33896" w:rsidRDefault="00B72C9E" w:rsidP="00420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B45AFE"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19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B45AFE"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026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3115441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ADA2F61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F58A07D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611A5D1" w14:textId="6B03948B" w:rsidR="000F253A" w:rsidRPr="00C33896" w:rsidRDefault="00B72C9E" w:rsidP="000F253A">
            <w:pPr>
              <w:pStyle w:val="acctfourfigures"/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B45AFE"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45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B45AFE"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962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vAlign w:val="bottom"/>
          </w:tcPr>
          <w:p w14:paraId="0E130491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AA2E6A7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vAlign w:val="bottom"/>
          </w:tcPr>
          <w:p w14:paraId="26773C15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748B9EF" w14:textId="0C9B8F36" w:rsidR="000F253A" w:rsidRPr="00C33896" w:rsidRDefault="0042045C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B45AFE"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B45AFE"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613</w:t>
            </w:r>
            <w:r w:rsidR="00B72C9E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C11EA87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65F1BAD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9B5A57F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89AD752" w14:textId="0E2E688B" w:rsidR="000F253A" w:rsidRPr="00C33896" w:rsidRDefault="00B72C9E" w:rsidP="000F253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B45AFE"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B45AFE"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428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7434AFD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BA0C2D3" w14:textId="11722CD1" w:rsidR="000F253A" w:rsidRPr="00ED66A2" w:rsidRDefault="00B45AFE" w:rsidP="000F25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77</w:t>
            </w:r>
            <w:r w:rsidR="00EE3D8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373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15ED63F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E4DEE34" w14:textId="7936DC36" w:rsidR="000F253A" w:rsidRPr="00C33896" w:rsidRDefault="00B72C9E" w:rsidP="000F253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B45AFE"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110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B45AFE"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655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</w:tr>
      <w:tr w:rsidR="000F253A" w:rsidRPr="00E7196A" w14:paraId="23CF9759" w14:textId="77777777" w:rsidTr="000F253A">
        <w:trPr>
          <w:trHeight w:val="50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F2571E" w14:textId="77777777" w:rsidR="000F253A" w:rsidRPr="00E7196A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4"/>
                <w:szCs w:val="4"/>
                <w:cs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0050BB8" w14:textId="77777777" w:rsidR="000F253A" w:rsidRPr="00E7196A" w:rsidRDefault="000F253A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C9F4206" w14:textId="77777777" w:rsidR="000F253A" w:rsidRPr="00E7196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74B4B226" w14:textId="77777777" w:rsidR="000F253A" w:rsidRPr="00E7196A" w:rsidRDefault="000F253A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3235111" w14:textId="77777777" w:rsidR="000F253A" w:rsidRPr="00E7196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CE9DD5C" w14:textId="77777777" w:rsidR="000F253A" w:rsidRPr="00E7196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2DDC048" w14:textId="77777777" w:rsidR="000F253A" w:rsidRPr="00E7196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14:paraId="102643EE" w14:textId="77777777" w:rsidR="000F253A" w:rsidRPr="00E7196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708B6AA" w14:textId="77777777" w:rsidR="000F253A" w:rsidRPr="00E7196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45460E4" w14:textId="77777777" w:rsidR="000F253A" w:rsidRPr="00E7196A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415C919" w14:textId="77777777" w:rsidR="000F253A" w:rsidRPr="00E7196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52D07562" w14:textId="77777777" w:rsidR="000F253A" w:rsidRPr="00E7196A" w:rsidRDefault="000F253A" w:rsidP="000F253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22341E60" w14:textId="77777777" w:rsidR="000F253A" w:rsidRPr="00E7196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47E0052" w14:textId="77777777" w:rsidR="000F253A" w:rsidRPr="00E7196A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30DF3384" w14:textId="77777777" w:rsidR="000F253A" w:rsidRPr="00E7196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898" w:type="dxa"/>
            <w:gridSpan w:val="2"/>
            <w:tcBorders>
              <w:left w:val="nil"/>
              <w:right w:val="nil"/>
            </w:tcBorders>
            <w:vAlign w:val="bottom"/>
          </w:tcPr>
          <w:p w14:paraId="7DC80DBD" w14:textId="77777777" w:rsidR="000F253A" w:rsidRPr="00E7196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EC4141A" w14:textId="77777777" w:rsidR="000F253A" w:rsidRPr="00E7196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34420CE" w14:textId="77777777" w:rsidR="000F253A" w:rsidRPr="00E7196A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7AB6650" w14:textId="77777777" w:rsidR="000F253A" w:rsidRPr="00E7196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580DEFB" w14:textId="77777777" w:rsidR="000F253A" w:rsidRPr="00E7196A" w:rsidRDefault="000F253A" w:rsidP="000F253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BF72DCE" w14:textId="77777777" w:rsidR="000F253A" w:rsidRPr="00E7196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4A523F6" w14:textId="77777777" w:rsidR="000F253A" w:rsidRPr="00E7196A" w:rsidRDefault="000F253A" w:rsidP="000F25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E614C0A" w14:textId="77777777" w:rsidR="000F253A" w:rsidRPr="00E7196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027" w:type="dxa"/>
            <w:tcBorders>
              <w:left w:val="nil"/>
              <w:right w:val="nil"/>
            </w:tcBorders>
            <w:vAlign w:val="bottom"/>
          </w:tcPr>
          <w:p w14:paraId="05AEF3E7" w14:textId="77777777" w:rsidR="000F253A" w:rsidRPr="00E7196A" w:rsidRDefault="000F253A" w:rsidP="000F253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</w:tr>
      <w:tr w:rsidR="000F253A" w:rsidRPr="001F349D" w14:paraId="550362AE" w14:textId="77777777" w:rsidTr="000F253A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EDEE2C" w14:textId="77777777" w:rsidR="000F253A" w:rsidRPr="002558C4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2558C4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BD6FAB4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15CBACF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3D7774DC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ACAF7B6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78DC826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5443B23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14:paraId="459D85AE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71E477E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6FA97A19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3BDFC4E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3A85137A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1E4912AD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45E4B24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60758B2E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gridSpan w:val="2"/>
            <w:tcBorders>
              <w:left w:val="nil"/>
              <w:right w:val="nil"/>
            </w:tcBorders>
            <w:vAlign w:val="bottom"/>
          </w:tcPr>
          <w:p w14:paraId="18693B28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80F2009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74CBD15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5FE90DD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2085E01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60B1F9C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3C875F2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C618953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7" w:type="dxa"/>
            <w:tcBorders>
              <w:left w:val="nil"/>
              <w:right w:val="nil"/>
            </w:tcBorders>
            <w:vAlign w:val="bottom"/>
          </w:tcPr>
          <w:p w14:paraId="04DE08C7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0F253A" w:rsidRPr="001F349D" w14:paraId="2724EBE8" w14:textId="77777777" w:rsidTr="000F253A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ED8360" w14:textId="77777777" w:rsidR="000F253A" w:rsidRPr="002558C4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558C4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ประเภทของสินค้าและบริการหลัก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BD5F5BC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A40EA83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27718CCA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A32FC1F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20FF09D4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328D850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14:paraId="00FF6E27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2316FA9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D9587A8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C81EE22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6F99475F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6653EA1E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3C495C3D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656453BE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gridSpan w:val="2"/>
            <w:tcBorders>
              <w:left w:val="nil"/>
              <w:right w:val="nil"/>
            </w:tcBorders>
            <w:vAlign w:val="bottom"/>
          </w:tcPr>
          <w:p w14:paraId="54ED9A15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A3CED59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E6A4161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D5AFC1B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68677CC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FAE745F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2B3413F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1DAD48C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7" w:type="dxa"/>
            <w:tcBorders>
              <w:left w:val="nil"/>
              <w:right w:val="nil"/>
            </w:tcBorders>
            <w:vAlign w:val="bottom"/>
          </w:tcPr>
          <w:p w14:paraId="4318BD5A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0F253A" w:rsidRPr="001F349D" w14:paraId="1C97D57D" w14:textId="77777777" w:rsidTr="000F253A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7AF554" w14:textId="77777777" w:rsidR="000F253A" w:rsidRPr="00746D9B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46D9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E226D62" w14:textId="6FF4DA5B" w:rsidR="000F253A" w:rsidRPr="00C33896" w:rsidRDefault="00B45AFE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74</w:t>
            </w:r>
            <w:r w:rsidR="00BF69E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432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9CB2895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31E0D01E" w14:textId="5112CD92" w:rsidR="000F253A" w:rsidRPr="00C33896" w:rsidRDefault="00B45AFE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123</w:t>
            </w:r>
            <w:r w:rsidR="000E571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242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89CEFA2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7A1E06F" w14:textId="1D586FD3" w:rsidR="000F253A" w:rsidRPr="00C33896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174</w:t>
            </w:r>
            <w:r w:rsidR="0040790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726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82BE035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14:paraId="464541F2" w14:textId="651191C6" w:rsidR="000F253A" w:rsidRPr="00C33896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166</w:t>
            </w:r>
            <w:r w:rsidR="00EC03B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052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9FFC1F2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3C0435F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1E560E9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67C3BCD5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5B3030B0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62C8ACB2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479623EC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gridSpan w:val="2"/>
            <w:tcBorders>
              <w:left w:val="nil"/>
              <w:right w:val="nil"/>
            </w:tcBorders>
            <w:vAlign w:val="bottom"/>
          </w:tcPr>
          <w:p w14:paraId="65ECE6DB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C613C65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956CA8E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1A57797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63E992B3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2ADDBBC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32D374B1" w14:textId="1ABE14BB" w:rsidR="000F253A" w:rsidRPr="00C33896" w:rsidRDefault="00B45AFE" w:rsidP="000F25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249</w:t>
            </w:r>
            <w:r w:rsidR="00BF76C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158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5308962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7" w:type="dxa"/>
            <w:tcBorders>
              <w:left w:val="nil"/>
              <w:right w:val="nil"/>
            </w:tcBorders>
            <w:vAlign w:val="bottom"/>
          </w:tcPr>
          <w:p w14:paraId="621361B2" w14:textId="3CDB7E5B" w:rsidR="000F253A" w:rsidRPr="00C33896" w:rsidRDefault="00B45AFE" w:rsidP="000F253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289</w:t>
            </w:r>
            <w:r w:rsidR="00BF76C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294</w:t>
            </w:r>
          </w:p>
        </w:tc>
      </w:tr>
      <w:tr w:rsidR="000F253A" w:rsidRPr="001F349D" w14:paraId="4BB4464F" w14:textId="77777777" w:rsidTr="000F253A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E5DE80" w14:textId="77777777" w:rsidR="000F253A" w:rsidRPr="00746D9B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ขายหนังสือ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8958FEC" w14:textId="369B39DC" w:rsidR="000F253A" w:rsidRPr="00C33896" w:rsidRDefault="00B45AFE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29</w:t>
            </w:r>
            <w:r w:rsidR="00BF69E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633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CBF05C9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074DBA94" w14:textId="4E09C085" w:rsidR="000F253A" w:rsidRPr="00C33896" w:rsidRDefault="00B45AFE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</w:t>
            </w:r>
            <w:r w:rsidR="000E571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984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BFB68FA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6F714EB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FEA2388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14:paraId="64620008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EA814C4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31315F39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E1ED424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0FBD3908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6941941D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3DBFCD2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797EC76C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gridSpan w:val="2"/>
            <w:tcBorders>
              <w:left w:val="nil"/>
              <w:right w:val="nil"/>
            </w:tcBorders>
            <w:vAlign w:val="bottom"/>
          </w:tcPr>
          <w:p w14:paraId="0FB570D9" w14:textId="0AFF449F" w:rsidR="000F253A" w:rsidRPr="00C33896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  <w:r w:rsidR="00BF76C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208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EB6FCFD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D144CAE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ECE6FB9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30A0F51C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9E7F20A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23D2C52" w14:textId="72D8EF2D" w:rsidR="000F253A" w:rsidRPr="00C33896" w:rsidRDefault="00B45AFE" w:rsidP="000F25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29</w:t>
            </w:r>
            <w:r w:rsidR="00BF76C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633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FDA1297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7" w:type="dxa"/>
            <w:tcBorders>
              <w:left w:val="nil"/>
              <w:right w:val="nil"/>
            </w:tcBorders>
            <w:vAlign w:val="bottom"/>
          </w:tcPr>
          <w:p w14:paraId="2C080BAA" w14:textId="38C010EB" w:rsidR="000F253A" w:rsidRPr="00C33896" w:rsidRDefault="00B45AFE" w:rsidP="000F253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</w:t>
            </w:r>
            <w:r w:rsidR="00BF76C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192</w:t>
            </w:r>
          </w:p>
        </w:tc>
      </w:tr>
      <w:tr w:rsidR="000F253A" w:rsidRPr="001F349D" w14:paraId="713BB72A" w14:textId="77777777" w:rsidTr="000F253A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FA1E76" w14:textId="77777777" w:rsidR="000F253A" w:rsidRPr="00746D9B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46D9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6F85EF" w14:textId="36A47496" w:rsidR="000F253A" w:rsidRPr="00C33896" w:rsidRDefault="00B45AFE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="00BF69E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289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471FF55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5D5418" w14:textId="741E8957" w:rsidR="000F253A" w:rsidRPr="00C33896" w:rsidRDefault="00B45AFE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="000E571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136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B6FEBFD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BD4FDC" w14:textId="2FB5777D" w:rsidR="000F253A" w:rsidRPr="00C33896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EC03B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473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CAD63A4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D477AC" w14:textId="3D4401E6" w:rsidR="000F253A" w:rsidRPr="00C33896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215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BFFED4F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3FB1C9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A944DCC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798CE3" w14:textId="4C4EE81C" w:rsidR="000F253A" w:rsidRPr="00C33896" w:rsidRDefault="00B45AFE" w:rsidP="000F253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="00EC03B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786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201EAB05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93AE64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6396086B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CDE5C3" w14:textId="079E9F18" w:rsidR="000F253A" w:rsidRPr="00C33896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 w:rsidR="00BF76C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968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EF42B1B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26664D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42F7A5B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75BB7E" w14:textId="657D4B04" w:rsidR="000F253A" w:rsidRPr="00C33896" w:rsidRDefault="00B45AFE" w:rsidP="000F253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34</w:t>
            </w:r>
            <w:r w:rsidR="00BF76C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402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BA6A0B8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70ABC8" w14:textId="597B8E93" w:rsidR="000F253A" w:rsidRPr="00C33896" w:rsidRDefault="00B45AFE" w:rsidP="000F25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 w:rsidR="00BF76C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762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77AD193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C6DDE7" w14:textId="15A5D812" w:rsidR="000F253A" w:rsidRPr="00C33896" w:rsidRDefault="00B45AFE" w:rsidP="000F253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52</w:t>
            </w:r>
            <w:r w:rsidR="00BF76C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507</w:t>
            </w:r>
          </w:p>
        </w:tc>
      </w:tr>
      <w:tr w:rsidR="000F253A" w:rsidRPr="001F349D" w14:paraId="517C9434" w14:textId="77777777" w:rsidTr="000F253A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EEB4B4" w14:textId="77777777" w:rsidR="000F253A" w:rsidRPr="00746D9B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46D9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972D57" w14:textId="5482E291" w:rsidR="000F253A" w:rsidRPr="00EF2AAA" w:rsidRDefault="00B45AFE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108</w:t>
            </w:r>
            <w:r w:rsidR="00BF69E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354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CB3352E" w14:textId="77777777" w:rsidR="000F253A" w:rsidRPr="00EF2AA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0BDFA1" w14:textId="5695CF09" w:rsidR="000F253A" w:rsidRPr="00EF2AAA" w:rsidRDefault="00B45AFE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169</w:t>
            </w:r>
            <w:r w:rsidR="000E571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362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C8F0CFD" w14:textId="77777777" w:rsidR="000F253A" w:rsidRPr="00EF2AA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F2162A" w14:textId="6209FB70" w:rsidR="000F253A" w:rsidRPr="00EF2AAA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178</w:t>
            </w:r>
            <w:r w:rsidR="00EC03B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199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048EAFB" w14:textId="77777777" w:rsidR="000F253A" w:rsidRPr="00EF2AA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6B489E" w14:textId="788334CC" w:rsidR="000F253A" w:rsidRPr="00EF2AAA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166</w:t>
            </w:r>
            <w:r w:rsidR="00EC03B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267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6CDC066" w14:textId="77777777" w:rsidR="000F253A" w:rsidRPr="00EF2AA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5ACB38" w14:textId="77777777" w:rsidR="000F253A" w:rsidRPr="00EF2AAA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C32E5BB" w14:textId="77777777" w:rsidR="000F253A" w:rsidRPr="00EF2AA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A40E3B" w14:textId="211F01F6" w:rsidR="000F253A" w:rsidRPr="00EF2AAA" w:rsidRDefault="00B45AFE" w:rsidP="000F253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="00EC03B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786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3BC29200" w14:textId="77777777" w:rsidR="000F253A" w:rsidRPr="00EF2AA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67D60E" w14:textId="77777777" w:rsidR="000F253A" w:rsidRPr="00EF2AAA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548B9893" w14:textId="77777777" w:rsidR="000F253A" w:rsidRPr="00EF2AA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690FCE" w14:textId="3D466B52" w:rsidR="000F253A" w:rsidRPr="00EF2AAA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17</w:t>
            </w:r>
            <w:r w:rsidR="00BF76C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176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B90017D" w14:textId="77777777" w:rsidR="000F253A" w:rsidRPr="00EF2AA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960654" w14:textId="77777777" w:rsidR="000F253A" w:rsidRPr="00EF2AAA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C7DB057" w14:textId="77777777" w:rsidR="000F253A" w:rsidRPr="00EF2AA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E2BBB1" w14:textId="34177AAD" w:rsidR="000F253A" w:rsidRPr="00EF2AAA" w:rsidRDefault="00B45AFE" w:rsidP="000F253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34</w:t>
            </w:r>
            <w:r w:rsidR="00BF76C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402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1475715" w14:textId="77777777" w:rsidR="000F253A" w:rsidRPr="00EF2AA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E49C0C" w14:textId="0049B9BC" w:rsidR="000F253A" w:rsidRPr="00EF2AAA" w:rsidRDefault="00B45AFE" w:rsidP="000F25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286</w:t>
            </w:r>
            <w:r w:rsidR="00BF76C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553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5431C8D" w14:textId="77777777" w:rsidR="000F253A" w:rsidRPr="00EF2AA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AB1CCC" w14:textId="1D0988EE" w:rsidR="000F253A" w:rsidRPr="00EF2AAA" w:rsidRDefault="00B45AFE" w:rsidP="000F253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391</w:t>
            </w:r>
            <w:r w:rsidR="00BF76C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993</w:t>
            </w:r>
          </w:p>
        </w:tc>
      </w:tr>
      <w:tr w:rsidR="000F253A" w:rsidRPr="00E7196A" w14:paraId="5A724FA5" w14:textId="77777777" w:rsidTr="000F253A">
        <w:trPr>
          <w:trHeight w:val="182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4E5D6B" w14:textId="77777777" w:rsidR="000F253A" w:rsidRPr="00E7196A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="Angsana New" w:hAnsi="Angsan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0629322" w14:textId="77777777" w:rsidR="000F253A" w:rsidRPr="00E7196A" w:rsidRDefault="000F253A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0B36135" w14:textId="77777777" w:rsidR="000F253A" w:rsidRPr="00E7196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8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CA510A3" w14:textId="77777777" w:rsidR="000F253A" w:rsidRPr="00E7196A" w:rsidRDefault="000F253A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37C03A6" w14:textId="77777777" w:rsidR="000F253A" w:rsidRPr="00E7196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7A4C740" w14:textId="77777777" w:rsidR="000F253A" w:rsidRPr="00E7196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77CDB2F" w14:textId="77777777" w:rsidR="000F253A" w:rsidRPr="00E7196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9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BF17A5B" w14:textId="77777777" w:rsidR="000F253A" w:rsidRPr="00E7196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9EFDE90" w14:textId="77777777" w:rsidR="000F253A" w:rsidRPr="00E7196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239E432" w14:textId="77777777" w:rsidR="000F253A" w:rsidRPr="00E7196A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1F4409D" w14:textId="77777777" w:rsidR="000F253A" w:rsidRPr="00E7196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8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25F7078" w14:textId="77777777" w:rsidR="000F253A" w:rsidRPr="00E7196A" w:rsidRDefault="000F253A" w:rsidP="000F253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026A9698" w14:textId="77777777" w:rsidR="000F253A" w:rsidRPr="00E7196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200761" w14:textId="77777777" w:rsidR="000F253A" w:rsidRPr="00E7196A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3DC7FCFE" w14:textId="77777777" w:rsidR="000F253A" w:rsidRPr="00E7196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898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C416435" w14:textId="77777777" w:rsidR="000F253A" w:rsidRPr="00E7196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3AE071E" w14:textId="77777777" w:rsidR="000F253A" w:rsidRPr="00E7196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653D6C7" w14:textId="77777777" w:rsidR="000F253A" w:rsidRPr="00E7196A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96351B5" w14:textId="77777777" w:rsidR="000F253A" w:rsidRPr="00E7196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425630" w14:textId="77777777" w:rsidR="000F253A" w:rsidRPr="00E7196A" w:rsidRDefault="000F253A" w:rsidP="000F253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5F12337" w14:textId="77777777" w:rsidR="000F253A" w:rsidRPr="00E7196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E0BC2A" w14:textId="77777777" w:rsidR="000F253A" w:rsidRPr="00E7196A" w:rsidRDefault="000F253A" w:rsidP="000F25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E9F772B" w14:textId="77777777" w:rsidR="000F253A" w:rsidRPr="00E7196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10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6AB7347" w14:textId="77777777" w:rsidR="000F253A" w:rsidRPr="00E7196A" w:rsidRDefault="000F253A" w:rsidP="000F253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</w:tr>
      <w:tr w:rsidR="000F253A" w:rsidRPr="001F349D" w14:paraId="4C0CFDA3" w14:textId="77777777" w:rsidTr="000F253A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665983" w14:textId="77777777" w:rsidR="000F253A" w:rsidRPr="00746D9B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46D9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6784D7FF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E5F3092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54D73032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E60E260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5D97283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20AEC2C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14:paraId="381332FF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3982066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E1FD900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6D496B6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54A6A96B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18BE5DE4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A24BC82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4E60A868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gridSpan w:val="2"/>
            <w:tcBorders>
              <w:left w:val="nil"/>
              <w:right w:val="nil"/>
            </w:tcBorders>
            <w:vAlign w:val="bottom"/>
          </w:tcPr>
          <w:p w14:paraId="6D298E2C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E401981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2C1F5CE1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A3AF6AF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3167456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F79DC23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20FEFCD7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1367A93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7" w:type="dxa"/>
            <w:tcBorders>
              <w:left w:val="nil"/>
              <w:right w:val="nil"/>
            </w:tcBorders>
            <w:vAlign w:val="bottom"/>
          </w:tcPr>
          <w:p w14:paraId="52095BA0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0F253A" w:rsidRPr="001F349D" w14:paraId="029069F5" w14:textId="77777777" w:rsidTr="000F253A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6B415D" w14:textId="77777777" w:rsidR="000F253A" w:rsidRPr="00746D9B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46D9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2B75CE3" w14:textId="7931E5D0" w:rsidR="000F253A" w:rsidRPr="00C33896" w:rsidRDefault="00B45AFE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91</w:t>
            </w:r>
            <w:r w:rsidR="00BF69E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722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F732A9D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20367AB7" w14:textId="5E0728B7" w:rsidR="000F253A" w:rsidRPr="00C33896" w:rsidRDefault="00B45AFE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149</w:t>
            </w:r>
            <w:r w:rsidR="000E571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424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50E825D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8AC195A" w14:textId="78C08506" w:rsidR="000F253A" w:rsidRPr="00C33896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148</w:t>
            </w:r>
            <w:r w:rsidR="00EC03B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063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D557D4A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14:paraId="53B479CA" w14:textId="04E848B5" w:rsidR="000F253A" w:rsidRPr="00C33896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143</w:t>
            </w:r>
            <w:r w:rsidR="00FC137C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145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DB1289A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206F7D34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02304E3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0A7F5FDF" w14:textId="14DF4669" w:rsidR="000F253A" w:rsidRPr="00C33896" w:rsidRDefault="00B45AFE" w:rsidP="000F253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="00EC03B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786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538D9499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98AA053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56357BD3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gridSpan w:val="2"/>
            <w:tcBorders>
              <w:left w:val="nil"/>
              <w:right w:val="nil"/>
            </w:tcBorders>
            <w:vAlign w:val="bottom"/>
          </w:tcPr>
          <w:p w14:paraId="5CDC283D" w14:textId="0ABF1825" w:rsidR="000F253A" w:rsidRPr="00C33896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</w:t>
            </w:r>
            <w:r w:rsidR="00BF76C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176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5009D28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399B7B7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B299317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4FCA841" w14:textId="2A46CC21" w:rsidR="000F253A" w:rsidRPr="00C33896" w:rsidRDefault="00B45AFE" w:rsidP="000F253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</w:t>
            </w:r>
            <w:r w:rsidR="00BF76C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908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BCFA9B8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8AEC518" w14:textId="794496CF" w:rsidR="000F253A" w:rsidRPr="00C33896" w:rsidRDefault="00B45AFE" w:rsidP="000F25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239</w:t>
            </w:r>
            <w:r w:rsidR="00BF76C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785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3CC0DF9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7" w:type="dxa"/>
            <w:tcBorders>
              <w:left w:val="nil"/>
              <w:right w:val="nil"/>
            </w:tcBorders>
            <w:vAlign w:val="bottom"/>
          </w:tcPr>
          <w:p w14:paraId="0640E4A6" w14:textId="196963A7" w:rsidR="000F253A" w:rsidRPr="00C33896" w:rsidRDefault="00B45AFE" w:rsidP="000F253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348</w:t>
            </w:r>
            <w:r w:rsidR="00FC137C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439</w:t>
            </w:r>
          </w:p>
        </w:tc>
      </w:tr>
      <w:tr w:rsidR="000F253A" w:rsidRPr="001F349D" w14:paraId="5F83CE37" w14:textId="77777777" w:rsidTr="000F253A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3D9193" w14:textId="77777777" w:rsidR="000F253A" w:rsidRPr="00746D9B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46D9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06AFBD" w14:textId="129B48FC" w:rsidR="000F253A" w:rsidRPr="00DA322F" w:rsidRDefault="00B45AFE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</w:t>
            </w:r>
            <w:r w:rsidR="00BF69E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632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D90AF76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A83ED9" w14:textId="7592F325" w:rsidR="000F253A" w:rsidRPr="00C33896" w:rsidRDefault="00B45AFE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19</w:t>
            </w:r>
            <w:r w:rsidR="000E571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938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B7FE3C5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51EDB5" w14:textId="3ACD11AB" w:rsidR="000F253A" w:rsidRPr="00C33896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 w:rsidR="00EC03B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136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6191D63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891059" w14:textId="3CDCD1D6" w:rsidR="000F253A" w:rsidRPr="00C33896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</w:t>
            </w:r>
            <w:r w:rsidR="00FC137C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122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144CE59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ACDFA8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E0D1A21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B05115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72237E73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B6EA3A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42449500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150A59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E3AE102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D6DA0D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477F3C7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CFBE9C" w14:textId="30E1F161" w:rsidR="000F253A" w:rsidRPr="00C33896" w:rsidRDefault="00B45AFE" w:rsidP="000F253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494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4D02BAF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289736" w14:textId="03500938" w:rsidR="000F253A" w:rsidRPr="00C33896" w:rsidRDefault="00B45AFE" w:rsidP="000F25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</w:t>
            </w:r>
            <w:r w:rsidR="00BF76C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768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D3DED1F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BEBDC9" w14:textId="0BCB8FD0" w:rsidR="000F253A" w:rsidRPr="00C33896" w:rsidRDefault="00B45AFE" w:rsidP="000F253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</w:t>
            </w:r>
            <w:r w:rsidR="00FC137C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554</w:t>
            </w:r>
          </w:p>
        </w:tc>
      </w:tr>
      <w:tr w:rsidR="000F253A" w:rsidRPr="001F349D" w14:paraId="063A2F1E" w14:textId="77777777" w:rsidTr="000F253A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8AFA1B" w14:textId="77777777" w:rsidR="000F253A" w:rsidRPr="00746D9B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46D9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A9CDC1" w14:textId="6CCB0762" w:rsidR="000F253A" w:rsidRPr="00EF2AAA" w:rsidRDefault="00B45AFE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108</w:t>
            </w:r>
            <w:r w:rsidR="00BF69E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354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14726D3" w14:textId="77777777" w:rsidR="000F253A" w:rsidRPr="00EF2AA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A951F5" w14:textId="6BD1A06D" w:rsidR="000F253A" w:rsidRPr="00EF2AAA" w:rsidRDefault="00B45AFE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169</w:t>
            </w:r>
            <w:r w:rsidR="000E571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362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7B9EDA9" w14:textId="77777777" w:rsidR="000F253A" w:rsidRPr="00EF2AA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DF3513" w14:textId="2829B795" w:rsidR="000F253A" w:rsidRPr="00EF2AAA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178</w:t>
            </w:r>
            <w:r w:rsidR="00EC03B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199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803FB17" w14:textId="77777777" w:rsidR="000F253A" w:rsidRPr="00EF2AA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C44506" w14:textId="0D242809" w:rsidR="000F253A" w:rsidRPr="00EF2AAA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166</w:t>
            </w:r>
            <w:r w:rsidR="00FC137C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267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398BC56" w14:textId="77777777" w:rsidR="000F253A" w:rsidRPr="00EF2AA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7E222F" w14:textId="77777777" w:rsidR="000F253A" w:rsidRPr="00EF2AAA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2F230F9" w14:textId="77777777" w:rsidR="000F253A" w:rsidRPr="00EF2AA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4DC0BC" w14:textId="141A0EF7" w:rsidR="000F253A" w:rsidRPr="00EF2AAA" w:rsidRDefault="00B45AFE" w:rsidP="000F253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="00EC03B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786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51E7C4F0" w14:textId="77777777" w:rsidR="000F253A" w:rsidRPr="00EF2AA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7B0075" w14:textId="77777777" w:rsidR="000F253A" w:rsidRPr="00EF2AAA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60CD571A" w14:textId="77777777" w:rsidR="000F253A" w:rsidRPr="00EF2AA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936F0A" w14:textId="17D3E2B0" w:rsidR="000F253A" w:rsidRPr="00EF2AAA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17</w:t>
            </w:r>
            <w:r w:rsidR="00BF76C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176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317B05E" w14:textId="77777777" w:rsidR="000F253A" w:rsidRPr="00EF2AA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D5E8E7" w14:textId="77777777" w:rsidR="000F253A" w:rsidRPr="00EF2AAA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F54CF58" w14:textId="77777777" w:rsidR="000F253A" w:rsidRPr="00EF2AA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A32C54" w14:textId="16609E43" w:rsidR="000F253A" w:rsidRPr="00EF2AAA" w:rsidRDefault="00B45AFE" w:rsidP="000F253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34</w:t>
            </w:r>
            <w:r w:rsidR="00BF76C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402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5E83F52" w14:textId="77777777" w:rsidR="000F253A" w:rsidRPr="00EF2AA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D21E74" w14:textId="2CC6EC74" w:rsidR="000F253A" w:rsidRPr="00EF2AAA" w:rsidRDefault="00B45AFE" w:rsidP="000F25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286</w:t>
            </w:r>
            <w:r w:rsidR="00BF76C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553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CE7371C" w14:textId="77777777" w:rsidR="000F253A" w:rsidRPr="00EF2AA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3A0764" w14:textId="09A1474A" w:rsidR="000F253A" w:rsidRPr="00EF2AAA" w:rsidRDefault="00B45AFE" w:rsidP="000F253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391</w:t>
            </w:r>
            <w:r w:rsidR="00FC137C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993</w:t>
            </w:r>
          </w:p>
        </w:tc>
      </w:tr>
      <w:tr w:rsidR="000F253A" w:rsidRPr="001F349D" w14:paraId="108A71FF" w14:textId="77777777" w:rsidTr="000F253A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E56B0" w14:textId="77777777" w:rsidR="000F253A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>
              <w:br w:type="page"/>
            </w:r>
          </w:p>
        </w:tc>
        <w:tc>
          <w:tcPr>
            <w:tcW w:w="12447" w:type="dxa"/>
            <w:gridSpan w:val="24"/>
            <w:tcBorders>
              <w:top w:val="nil"/>
              <w:left w:val="nil"/>
              <w:right w:val="nil"/>
            </w:tcBorders>
            <w:vAlign w:val="bottom"/>
          </w:tcPr>
          <w:p w14:paraId="69C047AC" w14:textId="77777777" w:rsidR="000F253A" w:rsidRPr="00876B0E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0F253A" w:rsidRPr="001F349D" w14:paraId="7F267FBC" w14:textId="77777777" w:rsidTr="000F253A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400C8" w14:textId="77777777" w:rsidR="000F253A" w:rsidRPr="006B2669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เก้าเดือน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สิ้นสุด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DDEB487" w14:textId="77777777" w:rsidR="000F253A" w:rsidRPr="00876B0E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สิ่งพิมพ์และโฆษณา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3C0578A" w14:textId="77777777" w:rsidR="000F253A" w:rsidRPr="00876B0E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99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4EB2152" w14:textId="77777777" w:rsidR="000F253A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สื่อกระจายภาพและเสียง</w:t>
            </w:r>
          </w:p>
          <w:p w14:paraId="7B6A3EF9" w14:textId="77777777" w:rsidR="000F253A" w:rsidRPr="00876B0E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5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และสื่อสมัยใหม่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5FEBDC9" w14:textId="77777777" w:rsidR="000F253A" w:rsidRPr="00876B0E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8C38E15" w14:textId="77777777" w:rsidR="000F253A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บริการด้านการพิมพ์</w:t>
            </w:r>
          </w:p>
          <w:p w14:paraId="512E68BC" w14:textId="77777777" w:rsidR="000F253A" w:rsidRPr="00876B0E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5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ส่วนการดำเนินงานที่ยกเลิก)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vAlign w:val="bottom"/>
          </w:tcPr>
          <w:p w14:paraId="7C74DB78" w14:textId="77777777" w:rsidR="000F253A" w:rsidRPr="00876B0E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8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A148F5E" w14:textId="77777777" w:rsidR="000F253A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 w:firstLine="6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สื่อการศึกษาและบันเทิง</w:t>
            </w:r>
          </w:p>
          <w:p w14:paraId="71CCDDE4" w14:textId="77777777" w:rsidR="000F253A" w:rsidRPr="00D33F39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ส่วนการดำเนินงานที่ยกเลิก)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B695E60" w14:textId="77777777" w:rsidR="000F253A" w:rsidRPr="00876B0E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4566E1A" w14:textId="77777777" w:rsidR="000F253A" w:rsidRPr="00876B0E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2CAC47F" w14:textId="77777777" w:rsidR="000F253A" w:rsidRPr="00876B0E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047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7E10917" w14:textId="77777777" w:rsidR="000F253A" w:rsidRPr="00876B0E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0F253A" w:rsidRPr="001F349D" w14:paraId="607D5D77" w14:textId="77777777" w:rsidTr="000F253A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F3AF9" w14:textId="1BE7B020" w:rsidR="000F253A" w:rsidRPr="00434314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   วันที่ </w:t>
            </w:r>
            <w:r w:rsidR="00B45AFE" w:rsidRPr="00B45AFE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48616AF" w14:textId="783FA763" w:rsidR="000F253A" w:rsidRPr="00876B0E" w:rsidRDefault="00B45AFE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45AFE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B45AFE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7210234" w14:textId="77777777" w:rsidR="000F253A" w:rsidRPr="00876B0E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vAlign w:val="bottom"/>
          </w:tcPr>
          <w:p w14:paraId="485E7270" w14:textId="17BABA15" w:rsidR="000F253A" w:rsidRPr="00876B0E" w:rsidRDefault="00B45AFE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45AFE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B45AFE"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A58FBBE" w14:textId="77777777" w:rsidR="000F253A" w:rsidRPr="00876B0E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2BE85AE" w14:textId="2FBBDACB" w:rsidR="000F253A" w:rsidRPr="00876B0E" w:rsidRDefault="00B45AFE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45AFE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B45AFE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21B665D" w14:textId="77777777" w:rsidR="000F253A" w:rsidRPr="00876B0E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14:paraId="4032C4E4" w14:textId="11326BBA" w:rsidR="000F253A" w:rsidRPr="00876B0E" w:rsidRDefault="00B45AFE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45AFE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B45AFE"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6B84720" w14:textId="77777777" w:rsidR="000F253A" w:rsidRPr="00876B0E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68D90D6" w14:textId="22053BF9" w:rsidR="000F253A" w:rsidRPr="00876B0E" w:rsidRDefault="00B45AFE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45AFE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B45AFE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FFA1F1C" w14:textId="77777777" w:rsidR="000F253A" w:rsidRPr="00876B0E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vAlign w:val="bottom"/>
          </w:tcPr>
          <w:p w14:paraId="498845F2" w14:textId="10076772" w:rsidR="000F253A" w:rsidRPr="00876B0E" w:rsidRDefault="00B45AFE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45AFE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B45AFE"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vAlign w:val="bottom"/>
          </w:tcPr>
          <w:p w14:paraId="0BF0276A" w14:textId="77777777" w:rsidR="000F253A" w:rsidRPr="00876B0E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724C076" w14:textId="45CB63DF" w:rsidR="000F253A" w:rsidRPr="00876B0E" w:rsidRDefault="00B45AFE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45AFE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B45AFE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7F8361F" w14:textId="77777777" w:rsidR="000F253A" w:rsidRPr="00876B0E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vAlign w:val="bottom"/>
          </w:tcPr>
          <w:p w14:paraId="08413981" w14:textId="4612C8EE" w:rsidR="000F253A" w:rsidRPr="00876B0E" w:rsidRDefault="00B45AFE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45AFE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B45AFE"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947AF41" w14:textId="77777777" w:rsidR="000F253A" w:rsidRPr="00876B0E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E1B1C97" w14:textId="695449B4" w:rsidR="000F253A" w:rsidRPr="00876B0E" w:rsidRDefault="00B45AFE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45AFE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B45AFE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124ADBD" w14:textId="77777777" w:rsidR="000F253A" w:rsidRPr="00876B0E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72A002F" w14:textId="4C973689" w:rsidR="000F253A" w:rsidRPr="00876B0E" w:rsidRDefault="00B45AFE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45AFE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B45AFE"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155BA5A" w14:textId="77777777" w:rsidR="000F253A" w:rsidRPr="00876B0E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0DB0024" w14:textId="3F5CE8EB" w:rsidR="000F253A" w:rsidRPr="00876B0E" w:rsidRDefault="00B45AFE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45AFE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B45AFE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CA118DA" w14:textId="77777777" w:rsidR="000F253A" w:rsidRPr="00876B0E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right w:val="nil"/>
            </w:tcBorders>
            <w:vAlign w:val="bottom"/>
          </w:tcPr>
          <w:p w14:paraId="7B4350BD" w14:textId="7D107502" w:rsidR="000F253A" w:rsidRPr="00876B0E" w:rsidRDefault="00B45AFE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45AFE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B45AFE"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</w:p>
        </w:tc>
      </w:tr>
      <w:tr w:rsidR="000F253A" w:rsidRPr="001F349D" w14:paraId="06D3AD36" w14:textId="77777777" w:rsidTr="000F253A">
        <w:trPr>
          <w:trHeight w:val="236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79358" w14:textId="77777777" w:rsidR="000F253A" w:rsidRPr="00876B0E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447" w:type="dxa"/>
            <w:gridSpan w:val="24"/>
            <w:tcBorders>
              <w:top w:val="nil"/>
              <w:left w:val="nil"/>
              <w:right w:val="nil"/>
            </w:tcBorders>
            <w:vAlign w:val="bottom"/>
          </w:tcPr>
          <w:p w14:paraId="3A5C6D23" w14:textId="77777777" w:rsidR="000F253A" w:rsidRPr="00876B0E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GB"/>
              </w:rPr>
              <w:t>(</w:t>
            </w:r>
            <w:r w:rsidRPr="00876B0E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  <w:lang w:val="en-GB"/>
              </w:rPr>
              <w:t>พันบาท)</w:t>
            </w:r>
          </w:p>
        </w:tc>
      </w:tr>
      <w:tr w:rsidR="000F253A" w:rsidRPr="001F349D" w14:paraId="3F275316" w14:textId="77777777" w:rsidTr="000F253A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8ADC3" w14:textId="77777777" w:rsidR="000F253A" w:rsidRPr="002558C4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558C4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F1ECDB5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BC6779E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vAlign w:val="bottom"/>
          </w:tcPr>
          <w:p w14:paraId="27E7A5B1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CCC411A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2EA7F6D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927518A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14:paraId="346FE5EA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3D40020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715955B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20F93B5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vAlign w:val="bottom"/>
          </w:tcPr>
          <w:p w14:paraId="3AA263D1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vAlign w:val="bottom"/>
          </w:tcPr>
          <w:p w14:paraId="02DC1355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FDE6584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vAlign w:val="bottom"/>
          </w:tcPr>
          <w:p w14:paraId="21E9574B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FC696AA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08EB6FF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E0F3A2B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9373BD0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6FEA39B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1D753B2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CB273BC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50EC340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right w:val="nil"/>
            </w:tcBorders>
            <w:vAlign w:val="bottom"/>
          </w:tcPr>
          <w:p w14:paraId="42653176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0F253A" w:rsidRPr="001F349D" w14:paraId="4FEBB192" w14:textId="77777777" w:rsidTr="000F253A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B36F3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33896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D67FED0" w14:textId="79C4C8CB" w:rsidR="000F253A" w:rsidRPr="00C33896" w:rsidRDefault="00B45AFE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378</w:t>
            </w:r>
            <w:r w:rsidR="00016E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113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9A75909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vAlign w:val="bottom"/>
          </w:tcPr>
          <w:p w14:paraId="240FA88E" w14:textId="3EEA5352" w:rsidR="000F253A" w:rsidRPr="00C33896" w:rsidRDefault="00B45AFE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460</w:t>
            </w:r>
            <w:r w:rsidR="00062E9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009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7C213D9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B803184" w14:textId="34542824" w:rsidR="000F253A" w:rsidRPr="00C33896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522</w:t>
            </w:r>
            <w:r w:rsidR="00016EC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749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FF86BF2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14:paraId="3851F855" w14:textId="3183E661" w:rsidR="000F253A" w:rsidRPr="00C33896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456</w:t>
            </w:r>
            <w:r w:rsidR="00062E99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275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BB0B16A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49315DD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9BA7769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vAlign w:val="bottom"/>
          </w:tcPr>
          <w:p w14:paraId="2183AC7F" w14:textId="5C130BFA" w:rsidR="000F253A" w:rsidRPr="0019553E" w:rsidRDefault="00B45AFE" w:rsidP="000F253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</w:t>
            </w:r>
            <w:r w:rsidR="00062E9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397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vAlign w:val="bottom"/>
          </w:tcPr>
          <w:p w14:paraId="537D4433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7AE3DFC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vAlign w:val="bottom"/>
          </w:tcPr>
          <w:p w14:paraId="428C9DC6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8D9BBC" w14:textId="02CE9C3D" w:rsidR="000F253A" w:rsidRPr="00C33896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</w:t>
            </w:r>
            <w:r w:rsidR="00062E99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E9C36DD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9F1A5A2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66C20AD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D2E6B1C" w14:textId="520C6E42" w:rsidR="000F253A" w:rsidRPr="009D7E84" w:rsidRDefault="00B45AFE" w:rsidP="000F253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139</w:t>
            </w:r>
            <w:r w:rsidR="00062E9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065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8CFD7FB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689D849C" w14:textId="43BD20B6" w:rsidR="000F253A" w:rsidRPr="00C33896" w:rsidRDefault="00B45AFE" w:rsidP="000F253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900</w:t>
            </w:r>
            <w:r w:rsidR="000E31F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862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DF538FF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right w:val="nil"/>
            </w:tcBorders>
            <w:vAlign w:val="bottom"/>
          </w:tcPr>
          <w:p w14:paraId="43989728" w14:textId="14818A03" w:rsidR="000F253A" w:rsidRPr="00C33896" w:rsidRDefault="00B45AFE" w:rsidP="000F253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062E99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144</w:t>
            </w:r>
            <w:r w:rsidR="00062E99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527</w:t>
            </w:r>
          </w:p>
        </w:tc>
      </w:tr>
      <w:tr w:rsidR="000F253A" w:rsidRPr="001F349D" w14:paraId="3EECCDA3" w14:textId="77777777" w:rsidTr="000F253A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8184A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33896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1989816" w14:textId="3C38DCA0" w:rsidR="000F253A" w:rsidRPr="00C33896" w:rsidRDefault="00B45AFE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112</w:t>
            </w:r>
            <w:r w:rsidR="00016EC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466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60F6F98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vAlign w:val="bottom"/>
          </w:tcPr>
          <w:p w14:paraId="1938C767" w14:textId="4775B5A5" w:rsidR="000F253A" w:rsidRPr="00C33896" w:rsidRDefault="00B45AFE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68</w:t>
            </w:r>
            <w:r w:rsidR="00062E99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393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2468233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5FDB8D1" w14:textId="549C28EB" w:rsidR="000F253A" w:rsidRPr="00C33896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0E31F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187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1A7FF0C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14:paraId="24F03006" w14:textId="2DA4C4C2" w:rsidR="000F253A" w:rsidRPr="00C33896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062E99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D6F26A8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C2ABD28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EA7799E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vAlign w:val="bottom"/>
          </w:tcPr>
          <w:p w14:paraId="69F16891" w14:textId="1DDBC769" w:rsidR="000F253A" w:rsidRPr="0019553E" w:rsidRDefault="00B45AFE" w:rsidP="000F253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108</w:t>
            </w:r>
            <w:r w:rsidR="00062E9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438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vAlign w:val="bottom"/>
          </w:tcPr>
          <w:p w14:paraId="6D4573C7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C778D6F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vAlign w:val="bottom"/>
          </w:tcPr>
          <w:p w14:paraId="3179A3C8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28CFBEF" w14:textId="05FA62AE" w:rsidR="000F253A" w:rsidRPr="00C33896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 w:rsidR="00062E99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198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5A9D638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F8BE661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511EE62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BF2E298" w14:textId="2001DC2A" w:rsidR="000F253A" w:rsidRPr="00C33896" w:rsidRDefault="00B45AFE" w:rsidP="000F253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45</w:t>
            </w:r>
            <w:r w:rsidR="00062E99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864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FEBB583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09F49B1" w14:textId="6216A2AE" w:rsidR="000F253A" w:rsidRPr="00C33896" w:rsidRDefault="00B45AFE" w:rsidP="000F253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143</w:t>
            </w:r>
            <w:r w:rsidR="000E31F0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653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9DAE2BE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right w:val="nil"/>
            </w:tcBorders>
            <w:vAlign w:val="bottom"/>
          </w:tcPr>
          <w:p w14:paraId="1D396BE4" w14:textId="5BF9BA13" w:rsidR="000F253A" w:rsidRPr="00C33896" w:rsidRDefault="00B45AFE" w:rsidP="000F253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232</w:t>
            </w:r>
            <w:r w:rsidR="00062E99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065</w:t>
            </w:r>
          </w:p>
        </w:tc>
      </w:tr>
      <w:tr w:rsidR="000F253A" w:rsidRPr="001F349D" w14:paraId="218787FD" w14:textId="77777777" w:rsidTr="000F253A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9CED1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3389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9FF148" w14:textId="101C3A60" w:rsidR="000F253A" w:rsidRPr="00C33896" w:rsidRDefault="00733059" w:rsidP="000E31F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531,370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02F82A55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7CA3D3" w14:textId="084C2C3C" w:rsidR="000F253A" w:rsidRPr="00C33896" w:rsidRDefault="00B45AFE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19</w:t>
            </w:r>
            <w:r w:rsidR="00062E99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056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19A577D3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F29D86" w14:textId="48CEC0A6" w:rsidR="000F253A" w:rsidRPr="00C33896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</w:t>
            </w:r>
            <w:r w:rsidR="00016EC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952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2592245D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89DD9F" w14:textId="6D80451A" w:rsidR="000F253A" w:rsidRPr="00C33896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</w:t>
            </w:r>
            <w:r w:rsidR="00062E99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353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2E0814CC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12AFA7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72E94F77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9A721A" w14:textId="21467A4B" w:rsidR="000F253A" w:rsidRPr="00C33896" w:rsidRDefault="00B45AFE" w:rsidP="000F253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062E99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587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6F18429C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C03B8F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vAlign w:val="bottom"/>
          </w:tcPr>
          <w:p w14:paraId="39B98B2E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1D4053" w14:textId="7EA34931" w:rsidR="000F253A" w:rsidRPr="00C33896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  <w:r w:rsidR="00062E99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922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6339771C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9B4789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16142EDC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566A77" w14:textId="074DC7CF" w:rsidR="000F253A" w:rsidRPr="00C33896" w:rsidRDefault="00B45AFE" w:rsidP="000F253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</w:t>
            </w:r>
            <w:r w:rsidR="00062E99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322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513F2814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F160BA" w14:textId="7CFE9417" w:rsidR="000F253A" w:rsidRPr="00C33896" w:rsidRDefault="00733059" w:rsidP="000E31F0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594,332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14:paraId="0D18BB21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CFA8B3" w14:textId="3EDC9B58" w:rsidR="000F253A" w:rsidRPr="00C33896" w:rsidRDefault="00B45AFE" w:rsidP="000F253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86</w:t>
            </w:r>
            <w:r w:rsidR="00062E99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240</w:t>
            </w:r>
          </w:p>
        </w:tc>
      </w:tr>
      <w:tr w:rsidR="000F253A" w:rsidRPr="001F349D" w14:paraId="0C17DB65" w14:textId="77777777" w:rsidTr="000F253A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8A7C9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33896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C9B0AD" w14:textId="373632D6" w:rsidR="000F253A" w:rsidRPr="00C33896" w:rsidRDefault="00733059" w:rsidP="000E31F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1,021,949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B8A7B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4C5BE9" w14:textId="308EFEE0" w:rsidR="000F253A" w:rsidRPr="00C33896" w:rsidRDefault="00B45AFE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547</w:t>
            </w:r>
            <w:r w:rsidR="00062E9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458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EE191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D0757C" w14:textId="1B17F5B5" w:rsidR="000F253A" w:rsidRPr="00C33896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616</w:t>
            </w:r>
            <w:r w:rsidR="000E31F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888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7C89F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186CE8" w14:textId="14B719DB" w:rsidR="000F253A" w:rsidRPr="00C33896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501</w:t>
            </w:r>
            <w:r w:rsidR="00062E9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800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6BE67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9318C8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AA6AC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48CB2F" w14:textId="7097BEA6" w:rsidR="000F253A" w:rsidRPr="00C33896" w:rsidRDefault="00B45AFE" w:rsidP="000F253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139</w:t>
            </w:r>
            <w:r w:rsidR="00062E9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422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7947B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F7F452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4CC1F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F7B566" w14:textId="53E0A4B3" w:rsidR="000F253A" w:rsidRPr="00C33896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76</w:t>
            </w:r>
            <w:r w:rsidR="00062E9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901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6F8B9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B0B5E9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F8A48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A8AF71" w14:textId="394F8151" w:rsidR="000F253A" w:rsidRPr="00C33896" w:rsidRDefault="00B45AFE" w:rsidP="000F253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197</w:t>
            </w:r>
            <w:r w:rsidR="00062E9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F603D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FBC3FF" w14:textId="2B7142EE" w:rsidR="000F253A" w:rsidRPr="00C33896" w:rsidRDefault="00733059" w:rsidP="000F253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1,638,837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B048C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0A52D1" w14:textId="4A72A918" w:rsidR="000F253A" w:rsidRPr="00C33896" w:rsidRDefault="00B45AFE" w:rsidP="000F253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062E9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462</w:t>
            </w:r>
            <w:r w:rsidR="00062E9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832</w:t>
            </w:r>
          </w:p>
        </w:tc>
      </w:tr>
      <w:tr w:rsidR="000F253A" w:rsidRPr="00CC0578" w14:paraId="1FBAC47B" w14:textId="77777777" w:rsidTr="000F253A">
        <w:trPr>
          <w:trHeight w:val="50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85F67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809E41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5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3E10F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1DADD5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5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26C64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252903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34C61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3B5FB7C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D7A26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3C3BCD3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30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FCD42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E23851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6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73F02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95929C8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30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4D9D1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44D993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BD484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CF48606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30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66541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27369F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30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73A98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F3FA1F9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5B59B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284E7BA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0F253A" w:rsidRPr="001F349D" w14:paraId="0BBFE0EF" w14:textId="77777777" w:rsidTr="000F253A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106A77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C33896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กำไร (ขาดทุน) ตามส่วนงาน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FD13185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7659070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vAlign w:val="bottom"/>
          </w:tcPr>
          <w:p w14:paraId="4E62D95A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139222B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7E0A89B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0B12C1C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14:paraId="77F5F3ED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19BCF6C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17133AF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ED8850F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vAlign w:val="bottom"/>
          </w:tcPr>
          <w:p w14:paraId="43756B0A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vAlign w:val="bottom"/>
          </w:tcPr>
          <w:p w14:paraId="0A982944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A73C5E3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vAlign w:val="bottom"/>
          </w:tcPr>
          <w:p w14:paraId="167B4113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17C44CE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7685093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7E80B05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BFB7CB6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9EC06F1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ED3278F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5A19B41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3CDBB4C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27" w:type="dxa"/>
            <w:tcBorders>
              <w:top w:val="nil"/>
              <w:left w:val="nil"/>
              <w:right w:val="nil"/>
            </w:tcBorders>
            <w:vAlign w:val="bottom"/>
          </w:tcPr>
          <w:p w14:paraId="26970C4E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0F253A" w:rsidRPr="001F349D" w14:paraId="049D3DAE" w14:textId="77777777" w:rsidTr="000F253A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24E712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33896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C33896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ก่อนหักภาษีเงินได้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1C18ADC" w14:textId="788A7D06" w:rsidR="000F253A" w:rsidRPr="00C33896" w:rsidRDefault="00645ECE" w:rsidP="0002110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57"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B45AFE"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57</w:t>
            </w:r>
            <w:r w:rsidR="00E666C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B45AFE"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620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8F8F449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1C0709C" w14:textId="221279CD" w:rsidR="000F253A" w:rsidRPr="004E3DD2" w:rsidRDefault="00062E99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B45AFE"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B45AFE"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707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EACCD37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64987D5" w14:textId="54FADF78" w:rsidR="000F253A" w:rsidRPr="00C33896" w:rsidRDefault="00B45AFE" w:rsidP="00021109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216</w:t>
            </w:r>
            <w:r w:rsidR="00645ECE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217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4DECA97B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B2EA8E1" w14:textId="512B446E" w:rsidR="000F253A" w:rsidRPr="00C33896" w:rsidRDefault="00062E99" w:rsidP="004204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B45AFE"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85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B45AFE"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573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811875F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38313DC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069DE2A6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20CBA5E" w14:textId="6C8B98AE" w:rsidR="000F253A" w:rsidRPr="00C33896" w:rsidRDefault="00062E99" w:rsidP="000F253A">
            <w:pPr>
              <w:pStyle w:val="acctfourfigures"/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B45AFE"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124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B45AFE"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771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vAlign w:val="bottom"/>
          </w:tcPr>
          <w:p w14:paraId="6D568D99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C8324B0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vAlign w:val="bottom"/>
          </w:tcPr>
          <w:p w14:paraId="3E234263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9B6B09F" w14:textId="2AAB598D" w:rsidR="000F253A" w:rsidRPr="00C33896" w:rsidRDefault="0042045C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B45AFE"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B45AFE"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153</w:t>
            </w:r>
            <w:r w:rsidR="00062E99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0A2A9BE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B5699AB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451FF13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8B36075" w14:textId="18F98192" w:rsidR="000F253A" w:rsidRPr="00C33896" w:rsidRDefault="00062E99" w:rsidP="000F253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B45AFE"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63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B45AFE"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270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4883933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9074B6C" w14:textId="67608495" w:rsidR="000F253A" w:rsidRPr="00C33896" w:rsidRDefault="00B45AFE" w:rsidP="000F25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158</w:t>
            </w:r>
            <w:r w:rsidR="00E666C4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597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7E5254E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CD50E95" w14:textId="433A279C" w:rsidR="000F253A" w:rsidRPr="00C33896" w:rsidRDefault="00062E99" w:rsidP="000F253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="00B45AFE"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346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B45AFE"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474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</w:tr>
      <w:tr w:rsidR="000F253A" w:rsidRPr="00CC0578" w14:paraId="05A2BF48" w14:textId="77777777" w:rsidTr="000F253A">
        <w:trPr>
          <w:trHeight w:val="50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53DDA2" w14:textId="77777777" w:rsidR="000F253A" w:rsidRPr="00C33896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6F6A43C6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AB6FE69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394AE92C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9E00D76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3711E7D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5AB8B35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14:paraId="31085C60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8CCACD6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F0F5F0A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BBDDF8C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5E35BA53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4E39F265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2014EA47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5D6C7A9C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98" w:type="dxa"/>
            <w:gridSpan w:val="2"/>
            <w:tcBorders>
              <w:left w:val="nil"/>
              <w:right w:val="nil"/>
            </w:tcBorders>
            <w:vAlign w:val="bottom"/>
          </w:tcPr>
          <w:p w14:paraId="25A8A431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1AFA665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A8F4C2D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66A523C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7E1933F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3DAD4B8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D1F6200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7FF5498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027" w:type="dxa"/>
            <w:tcBorders>
              <w:left w:val="nil"/>
              <w:right w:val="nil"/>
            </w:tcBorders>
            <w:vAlign w:val="bottom"/>
          </w:tcPr>
          <w:p w14:paraId="795D26B4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0F253A" w:rsidRPr="001F349D" w14:paraId="4ABE9D3C" w14:textId="77777777" w:rsidTr="000F253A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90D23F" w14:textId="77777777" w:rsidR="000F253A" w:rsidRPr="002558C4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2558C4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1DE915C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27B1B10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57CA07D6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C9B711C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24F2D3D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28776EB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14:paraId="01E9F5A8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781F12C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F0DCEE0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FC62015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1EC9C9D8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3E51173F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7F59312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3317E272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gridSpan w:val="2"/>
            <w:tcBorders>
              <w:left w:val="nil"/>
              <w:right w:val="nil"/>
            </w:tcBorders>
            <w:vAlign w:val="bottom"/>
          </w:tcPr>
          <w:p w14:paraId="3656FF24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286C5BF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75CF6AB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46FE67F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63EA70F3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3FBF9D0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64AB6ABD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F2ACE1F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7" w:type="dxa"/>
            <w:tcBorders>
              <w:left w:val="nil"/>
              <w:right w:val="nil"/>
            </w:tcBorders>
            <w:vAlign w:val="bottom"/>
          </w:tcPr>
          <w:p w14:paraId="48323F99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0F253A" w:rsidRPr="001F349D" w14:paraId="65856AFE" w14:textId="77777777" w:rsidTr="000F253A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A2D9AC" w14:textId="77777777" w:rsidR="000F253A" w:rsidRPr="002558C4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558C4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ประเภทของสินค้าและบริการหลัก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3B854AEA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397CC07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717AD3EC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0210B75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EC151C2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96A598B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14:paraId="3FF9E9B6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187B824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EB032C9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8995702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3DABC9A9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02641B62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57B40EA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74762155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gridSpan w:val="2"/>
            <w:tcBorders>
              <w:left w:val="nil"/>
              <w:right w:val="nil"/>
            </w:tcBorders>
            <w:vAlign w:val="bottom"/>
          </w:tcPr>
          <w:p w14:paraId="72E99FEE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7A95697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66B8C57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6F3A2E5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2BBD1B5C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0CF6F0B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0E3AB94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939F12E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7" w:type="dxa"/>
            <w:tcBorders>
              <w:left w:val="nil"/>
              <w:right w:val="nil"/>
            </w:tcBorders>
            <w:vAlign w:val="bottom"/>
          </w:tcPr>
          <w:p w14:paraId="7EE65630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0F253A" w:rsidRPr="001F349D" w14:paraId="7FC68589" w14:textId="77777777" w:rsidTr="000F253A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668058" w14:textId="77777777" w:rsidR="000F253A" w:rsidRPr="00746D9B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46D9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956834A" w14:textId="233EE5BE" w:rsidR="000F253A" w:rsidRPr="00C33896" w:rsidRDefault="00B45AFE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269</w:t>
            </w:r>
            <w:r w:rsidR="00645ECE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113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6F7871F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410796EA" w14:textId="2838E1B6" w:rsidR="000F253A" w:rsidRPr="00C33896" w:rsidRDefault="00B45AFE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318</w:t>
            </w:r>
            <w:r w:rsidR="008451CE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980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B356300" w14:textId="77777777" w:rsidR="000F253A" w:rsidRPr="00C75EB0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2A23E898" w14:textId="4483EAA7" w:rsidR="000F253A" w:rsidRPr="00C33896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507</w:t>
            </w:r>
            <w:r w:rsidR="00645ECE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087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E9ED0C8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14:paraId="6DBC6005" w14:textId="3B131A8A" w:rsidR="000F253A" w:rsidRPr="00C33896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455</w:t>
            </w:r>
            <w:r w:rsidR="0094562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244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EBC9813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422FF45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DA7E955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0DAF57F8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1ACE82C3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F7B391E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354B42A3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gridSpan w:val="2"/>
            <w:tcBorders>
              <w:left w:val="nil"/>
              <w:right w:val="nil"/>
            </w:tcBorders>
            <w:vAlign w:val="bottom"/>
          </w:tcPr>
          <w:p w14:paraId="2348421B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61CC5F3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38E2C156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E1FD3B6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609D44B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2221FBB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22824A6" w14:textId="1D447C32" w:rsidR="000F253A" w:rsidRPr="00C33896" w:rsidRDefault="00B45AFE" w:rsidP="000F25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776</w:t>
            </w:r>
            <w:r w:rsidR="000D7D98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200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912B45E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7" w:type="dxa"/>
            <w:tcBorders>
              <w:left w:val="nil"/>
              <w:right w:val="nil"/>
            </w:tcBorders>
            <w:vAlign w:val="bottom"/>
          </w:tcPr>
          <w:p w14:paraId="3D9E5F9B" w14:textId="406F3199" w:rsidR="000F253A" w:rsidRPr="00C33896" w:rsidRDefault="00B45AFE" w:rsidP="000F253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774</w:t>
            </w:r>
            <w:r w:rsidR="0094562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224</w:t>
            </w:r>
          </w:p>
        </w:tc>
      </w:tr>
      <w:tr w:rsidR="000F253A" w:rsidRPr="001F349D" w14:paraId="7DDC29CD" w14:textId="77777777" w:rsidTr="000F253A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FDDCDD" w14:textId="77777777" w:rsidR="000F253A" w:rsidRPr="00746D9B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ขายหนังสือ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F0F137B" w14:textId="72F36287" w:rsidR="000F253A" w:rsidRPr="00C33896" w:rsidRDefault="00B45AFE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102</w:t>
            </w:r>
            <w:r w:rsidR="00645ECE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280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06B1FA3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38A994C5" w14:textId="04BC8A35" w:rsidR="000F253A" w:rsidRPr="00C33896" w:rsidRDefault="00B45AFE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126</w:t>
            </w:r>
            <w:r w:rsidR="008451CE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238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CBD1A43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DA56E3B" w14:textId="77777777" w:rsidR="000F253A" w:rsidRPr="00C33896" w:rsidRDefault="00645ECE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E82AADF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14:paraId="65E1F3E4" w14:textId="77777777" w:rsidR="000F253A" w:rsidRPr="00C33896" w:rsidRDefault="0094562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8566B97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66A39B4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4346A90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69E8C451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21C0457F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6836EC74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1E1A1DBF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gridSpan w:val="2"/>
            <w:tcBorders>
              <w:left w:val="nil"/>
              <w:right w:val="nil"/>
            </w:tcBorders>
            <w:vAlign w:val="bottom"/>
          </w:tcPr>
          <w:p w14:paraId="6AF3E8AC" w14:textId="746517BC" w:rsidR="000F253A" w:rsidRPr="00C33896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 w:rsidR="0094562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623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A3208D8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C8A11C5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7D8A176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CB6FF1E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365CDCE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395429C" w14:textId="06CC4130" w:rsidR="000F253A" w:rsidRPr="00C33896" w:rsidRDefault="00B45AFE" w:rsidP="000F25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102</w:t>
            </w:r>
            <w:r w:rsidR="000D7D98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280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0292E4B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7" w:type="dxa"/>
            <w:tcBorders>
              <w:left w:val="nil"/>
              <w:right w:val="nil"/>
            </w:tcBorders>
            <w:vAlign w:val="bottom"/>
          </w:tcPr>
          <w:p w14:paraId="66E1C1FE" w14:textId="21160F98" w:rsidR="000F253A" w:rsidRPr="00C33896" w:rsidRDefault="00B45AFE" w:rsidP="000F253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156</w:t>
            </w:r>
            <w:r w:rsidR="0094562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861</w:t>
            </w:r>
          </w:p>
        </w:tc>
      </w:tr>
      <w:tr w:rsidR="000F253A" w:rsidRPr="001F349D" w14:paraId="2818B0FA" w14:textId="77777777" w:rsidTr="000F253A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3C9955" w14:textId="77777777" w:rsidR="000F253A" w:rsidRPr="00746D9B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46D9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D30F18" w14:textId="06F11BEF" w:rsidR="000F253A" w:rsidRPr="00C33896" w:rsidRDefault="00B45AFE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645ECE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720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0F6F4EB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1ECD1C" w14:textId="26E4A406" w:rsidR="000F253A" w:rsidRPr="00C33896" w:rsidRDefault="00B45AFE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</w:t>
            </w:r>
            <w:r w:rsidR="008451CE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791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1AFA109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C1A577" w14:textId="2A08ADCE" w:rsidR="000F253A" w:rsidRPr="00C33896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</w:t>
            </w:r>
            <w:r w:rsidR="00645ECE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662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4F5C635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C1C263" w14:textId="47D2AB0D" w:rsidR="000F253A" w:rsidRPr="00C33896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94562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031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B4B0F5A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98E328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94F7237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DD650C" w14:textId="238E39A6" w:rsidR="000F253A" w:rsidRPr="00C33896" w:rsidRDefault="00B45AFE" w:rsidP="000F253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</w:t>
            </w:r>
            <w:r w:rsidR="0094562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397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337A58A0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A6AEBD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508A86D7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63BB72" w14:textId="234986CC" w:rsidR="000F253A" w:rsidRPr="00C33896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 w:rsidR="0094562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158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61B0059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E91A97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DADFEE7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18BB10" w14:textId="5F95F293" w:rsidR="000F253A" w:rsidRPr="00C33896" w:rsidRDefault="00B45AFE" w:rsidP="000F253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139</w:t>
            </w:r>
            <w:r w:rsidR="0094562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065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ACD11CE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30E022" w14:textId="7C3238CC" w:rsidR="000F253A" w:rsidRPr="00C33896" w:rsidRDefault="00B45AFE" w:rsidP="000F25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</w:t>
            </w:r>
            <w:r w:rsidR="000D7D98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382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6133917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81FECC" w14:textId="7E440FBA" w:rsidR="000F253A" w:rsidRPr="00C33896" w:rsidRDefault="00B45AFE" w:rsidP="000F253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213</w:t>
            </w:r>
            <w:r w:rsidR="0094562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442</w:t>
            </w:r>
          </w:p>
        </w:tc>
      </w:tr>
      <w:tr w:rsidR="000F253A" w:rsidRPr="001F349D" w14:paraId="0148AE92" w14:textId="77777777" w:rsidTr="000F253A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4A2AA1" w14:textId="77777777" w:rsidR="000F253A" w:rsidRPr="00746D9B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46D9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524B16" w14:textId="077C06D4" w:rsidR="000F253A" w:rsidRPr="00EF2AAA" w:rsidRDefault="00B45AFE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378</w:t>
            </w:r>
            <w:r w:rsidR="00645EC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113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E177AB6" w14:textId="77777777" w:rsidR="000F253A" w:rsidRPr="00EF2AA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CB6B5C" w14:textId="61F81539" w:rsidR="000F253A" w:rsidRPr="00EF2AAA" w:rsidRDefault="00B45AFE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460</w:t>
            </w:r>
            <w:r w:rsidR="0094562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009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7E2A10F" w14:textId="77777777" w:rsidR="000F253A" w:rsidRPr="00EF2AA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498102" w14:textId="6D8991A9" w:rsidR="000F253A" w:rsidRPr="00EF2AAA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522</w:t>
            </w:r>
            <w:r w:rsidR="00645EC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749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AE70B48" w14:textId="77777777" w:rsidR="000F253A" w:rsidRPr="00EF2AA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A8B62D" w14:textId="640DD1D2" w:rsidR="000F253A" w:rsidRPr="00EF2AAA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456</w:t>
            </w:r>
            <w:r w:rsidR="0094562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275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F61C134" w14:textId="77777777" w:rsidR="000F253A" w:rsidRPr="00EF2AA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3DAE41" w14:textId="77777777" w:rsidR="000F253A" w:rsidRPr="00EF2AAA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D52963B" w14:textId="77777777" w:rsidR="000F253A" w:rsidRPr="00EF2AA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5A2C1F" w14:textId="3F6F474F" w:rsidR="000F253A" w:rsidRPr="00EF2AAA" w:rsidRDefault="00B45AFE" w:rsidP="000F253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28</w:t>
            </w:r>
            <w:r w:rsidR="0094562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397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425BA789" w14:textId="77777777" w:rsidR="000F253A" w:rsidRPr="00EF2AA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36F96D" w14:textId="77777777" w:rsidR="000F253A" w:rsidRPr="00EF2AAA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450BAF73" w14:textId="77777777" w:rsidR="000F253A" w:rsidRPr="00EF2AA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56BB59" w14:textId="5DDA7417" w:rsidR="000F253A" w:rsidRPr="00EF2AAA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60</w:t>
            </w:r>
            <w:r w:rsidR="0094562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781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65E26BD" w14:textId="77777777" w:rsidR="000F253A" w:rsidRPr="00EF2AA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00FF97" w14:textId="77777777" w:rsidR="000F253A" w:rsidRPr="00EF2AAA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25A4961" w14:textId="77777777" w:rsidR="000F253A" w:rsidRPr="00EF2AA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BDDC17" w14:textId="60489623" w:rsidR="000F253A" w:rsidRPr="00EF2AAA" w:rsidRDefault="00B45AFE" w:rsidP="000F253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139</w:t>
            </w:r>
            <w:r w:rsidR="0094562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065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AB12DA1" w14:textId="77777777" w:rsidR="000F253A" w:rsidRPr="00EF2AA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305A12" w14:textId="01EE2548" w:rsidR="000F253A" w:rsidRPr="00EF2AAA" w:rsidRDefault="00B45AFE" w:rsidP="000F25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900</w:t>
            </w:r>
            <w:r w:rsidR="000D7D98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862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BFC438C" w14:textId="77777777" w:rsidR="000F253A" w:rsidRPr="00EF2AA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B837FD" w14:textId="7E7B491B" w:rsidR="000F253A" w:rsidRPr="00EF2AAA" w:rsidRDefault="00B45AFE" w:rsidP="000F253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94562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144</w:t>
            </w:r>
            <w:r w:rsidR="0094562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527</w:t>
            </w:r>
          </w:p>
        </w:tc>
      </w:tr>
      <w:tr w:rsidR="000F253A" w:rsidRPr="001F349D" w14:paraId="1DA0211B" w14:textId="77777777" w:rsidTr="000F253A">
        <w:trPr>
          <w:trHeight w:val="182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5DB95B" w14:textId="77777777" w:rsidR="000F253A" w:rsidRPr="002558C4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="Angsana New" w:hAnsi="Angsan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29CB93F" w14:textId="77777777" w:rsidR="000F253A" w:rsidRPr="002558C4" w:rsidRDefault="000F253A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17B5505" w14:textId="77777777" w:rsidR="000F253A" w:rsidRPr="002558C4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8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795DF6" w14:textId="77777777" w:rsidR="000F253A" w:rsidRPr="002558C4" w:rsidRDefault="000F253A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216623C" w14:textId="77777777" w:rsidR="000F253A" w:rsidRPr="002558C4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C376A9" w14:textId="77777777" w:rsidR="000F253A" w:rsidRPr="002558C4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8ABE339" w14:textId="77777777" w:rsidR="000F253A" w:rsidRPr="002558C4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9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538D387" w14:textId="77777777" w:rsidR="000F253A" w:rsidRPr="002558C4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017C95E" w14:textId="77777777" w:rsidR="000F253A" w:rsidRPr="002558C4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95077F" w14:textId="77777777" w:rsidR="000F253A" w:rsidRPr="002558C4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F4D5FA3" w14:textId="77777777" w:rsidR="000F253A" w:rsidRPr="002558C4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8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65ADB83" w14:textId="77777777" w:rsidR="000F253A" w:rsidRPr="002558C4" w:rsidRDefault="000F253A" w:rsidP="000F253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56A40EA0" w14:textId="77777777" w:rsidR="000F253A" w:rsidRPr="002558C4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ED1E863" w14:textId="77777777" w:rsidR="000F253A" w:rsidRPr="002558C4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05CD1D1F" w14:textId="77777777" w:rsidR="000F253A" w:rsidRPr="002558C4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898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E2EB2E" w14:textId="77777777" w:rsidR="000F253A" w:rsidRPr="002558C4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465110A" w14:textId="77777777" w:rsidR="000F253A" w:rsidRPr="002558C4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44B717E" w14:textId="77777777" w:rsidR="000F253A" w:rsidRPr="002558C4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D4DC5D6" w14:textId="77777777" w:rsidR="000F253A" w:rsidRPr="002558C4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BABA57E" w14:textId="77777777" w:rsidR="000F253A" w:rsidRPr="002558C4" w:rsidRDefault="000F253A" w:rsidP="000F253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2F8AB43" w14:textId="77777777" w:rsidR="000F253A" w:rsidRPr="002558C4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CF1708" w14:textId="77777777" w:rsidR="000F253A" w:rsidRPr="002558C4" w:rsidRDefault="000F253A" w:rsidP="000F25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BB38B1D" w14:textId="77777777" w:rsidR="000F253A" w:rsidRPr="002558C4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10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EC9F17" w14:textId="77777777" w:rsidR="000F253A" w:rsidRPr="002558C4" w:rsidRDefault="000F253A" w:rsidP="000F253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</w:tr>
      <w:tr w:rsidR="000F253A" w:rsidRPr="001F349D" w14:paraId="7EDEE5C1" w14:textId="77777777" w:rsidTr="000F253A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22C414" w14:textId="77777777" w:rsidR="000F253A" w:rsidRPr="00746D9B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46D9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7C900BF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52E4BD2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1C1F861E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068E3AD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2F30EDB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18DCB70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14:paraId="47C274C8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A07087B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ADD18C5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F0C1F5A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2F1B74BF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4B5A8DF1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6C04261F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76376FB7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gridSpan w:val="2"/>
            <w:tcBorders>
              <w:left w:val="nil"/>
              <w:right w:val="nil"/>
            </w:tcBorders>
            <w:vAlign w:val="bottom"/>
          </w:tcPr>
          <w:p w14:paraId="47C5B472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6A841B9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FEE148B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B971D7E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F535480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ADD715D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C52E5D5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3480F8C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7" w:type="dxa"/>
            <w:tcBorders>
              <w:left w:val="nil"/>
              <w:right w:val="nil"/>
            </w:tcBorders>
            <w:vAlign w:val="bottom"/>
          </w:tcPr>
          <w:p w14:paraId="4E892861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0F253A" w:rsidRPr="001F349D" w14:paraId="05C7A99A" w14:textId="77777777" w:rsidTr="000F253A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21191F" w14:textId="77777777" w:rsidR="000F253A" w:rsidRPr="00746D9B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46D9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38CD856A" w14:textId="5EA478BE" w:rsidR="000F253A" w:rsidRPr="00C33896" w:rsidRDefault="00B45AFE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323</w:t>
            </w:r>
            <w:r w:rsidR="00645ECE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704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F841477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4911F4B8" w14:textId="4372C95B" w:rsidR="000F253A" w:rsidRPr="00C33896" w:rsidRDefault="00B45AFE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413</w:t>
            </w:r>
            <w:r w:rsidR="0094562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895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0E6085D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23DBC99A" w14:textId="5F842D0A" w:rsidR="000F253A" w:rsidRPr="00C33896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446</w:t>
            </w:r>
            <w:r w:rsidR="00645ECE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907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1D1EF6A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14:paraId="2DDA8083" w14:textId="31AE0074" w:rsidR="000F253A" w:rsidRPr="00512B5C" w:rsidRDefault="00B45AFE" w:rsidP="00512B5C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373</w:t>
            </w:r>
            <w:r w:rsidR="00512B5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834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280F49D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834E867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0C48831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4EA9924C" w14:textId="57DA990B" w:rsidR="000F253A" w:rsidRPr="00C33896" w:rsidRDefault="00B45AFE" w:rsidP="000F253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</w:t>
            </w:r>
            <w:r w:rsidR="0094562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397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5A5E46EC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6DD3B95A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6E7AA7EE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gridSpan w:val="2"/>
            <w:tcBorders>
              <w:left w:val="nil"/>
              <w:right w:val="nil"/>
            </w:tcBorders>
            <w:vAlign w:val="bottom"/>
          </w:tcPr>
          <w:p w14:paraId="72894793" w14:textId="3CC1619F" w:rsidR="000F253A" w:rsidRPr="00C33896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</w:t>
            </w:r>
            <w:r w:rsidR="0094562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781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78BC4D2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680A6DD9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3251B8F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19F3535" w14:textId="5601F004" w:rsidR="000F253A" w:rsidRPr="00C33896" w:rsidRDefault="00B45AFE" w:rsidP="000F253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115</w:t>
            </w:r>
            <w:r w:rsidR="0094562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004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3C920A1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5F56307" w14:textId="77881A76" w:rsidR="000F253A" w:rsidRPr="00C33896" w:rsidRDefault="00B45AFE" w:rsidP="000F25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770</w:t>
            </w:r>
            <w:r w:rsidR="000D7D98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611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1E4F9A1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7" w:type="dxa"/>
            <w:tcBorders>
              <w:left w:val="nil"/>
              <w:right w:val="nil"/>
            </w:tcBorders>
            <w:vAlign w:val="bottom"/>
          </w:tcPr>
          <w:p w14:paraId="08497985" w14:textId="31AFABF9" w:rsidR="000F253A" w:rsidRPr="00C33896" w:rsidRDefault="00B45AFE" w:rsidP="000F253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991</w:t>
            </w:r>
            <w:r w:rsidR="00512B5C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911</w:t>
            </w:r>
          </w:p>
        </w:tc>
      </w:tr>
      <w:tr w:rsidR="000F253A" w:rsidRPr="001F349D" w14:paraId="05763854" w14:textId="77777777" w:rsidTr="000F253A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C23AF5" w14:textId="77777777" w:rsidR="000F253A" w:rsidRPr="00746D9B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46D9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5CA3D1" w14:textId="3DA24845" w:rsidR="000F253A" w:rsidRPr="00C33896" w:rsidRDefault="00B45AFE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54</w:t>
            </w:r>
            <w:r w:rsidR="00645ECE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409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A056875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85410B" w14:textId="39C9BC4C" w:rsidR="000F253A" w:rsidRPr="00C33896" w:rsidRDefault="00B45AFE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</w:t>
            </w:r>
            <w:r w:rsidR="0094562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114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F1D3C74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A518EA" w14:textId="1C57D69B" w:rsidR="000F253A" w:rsidRPr="00C33896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75</w:t>
            </w:r>
            <w:r w:rsidR="00645ECE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842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BB99CA0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BA9B3D" w14:textId="1E72DABA" w:rsidR="000F253A" w:rsidRPr="00C33896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82</w:t>
            </w:r>
            <w:r w:rsidR="00512B5C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441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3E24966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26D0E1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B282746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77729C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07749DC5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D552E7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55DA3492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1F97E9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A139B6F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3EF0B5" w14:textId="77777777" w:rsidR="000F253A" w:rsidRPr="00C33896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2A4FB23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434E12" w14:textId="4F236FE4" w:rsidR="000F253A" w:rsidRPr="00C33896" w:rsidRDefault="00B45AFE" w:rsidP="000F253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</w:t>
            </w:r>
            <w:r w:rsidR="0094562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061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716F903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5B8DDB" w14:textId="160A8518" w:rsidR="000F253A" w:rsidRPr="00C33896" w:rsidRDefault="00B45AFE" w:rsidP="000F25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130</w:t>
            </w:r>
            <w:r w:rsidR="000D7D98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251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E5DD304" w14:textId="77777777" w:rsidR="000F253A" w:rsidRPr="00C33896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750CBA" w14:textId="3B163B7B" w:rsidR="000F253A" w:rsidRPr="00C33896" w:rsidRDefault="00B45AFE" w:rsidP="000F253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152</w:t>
            </w:r>
            <w:r w:rsidR="00512B5C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616</w:t>
            </w:r>
          </w:p>
        </w:tc>
      </w:tr>
      <w:tr w:rsidR="000F253A" w:rsidRPr="001F349D" w14:paraId="11526BEF" w14:textId="77777777" w:rsidTr="000F253A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5BB28D" w14:textId="77777777" w:rsidR="000F253A" w:rsidRPr="00746D9B" w:rsidRDefault="000F253A" w:rsidP="000F2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46D9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DDA25E" w14:textId="3F06C6EF" w:rsidR="000F253A" w:rsidRPr="00EF2AAA" w:rsidRDefault="00B45AFE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378</w:t>
            </w:r>
            <w:r w:rsidR="00645EC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113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4AAAD24" w14:textId="77777777" w:rsidR="000F253A" w:rsidRPr="00EF2AA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C1125F" w14:textId="157982D4" w:rsidR="000F253A" w:rsidRPr="00EF2AAA" w:rsidRDefault="00B45AFE" w:rsidP="000F253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460</w:t>
            </w:r>
            <w:r w:rsidR="0094562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009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3EAAD9D" w14:textId="77777777" w:rsidR="000F253A" w:rsidRPr="00EF2AA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133779" w14:textId="701C0B90" w:rsidR="000F253A" w:rsidRPr="00EF2AAA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522</w:t>
            </w:r>
            <w:r w:rsidR="00645ECE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749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5441C2F" w14:textId="77777777" w:rsidR="000F253A" w:rsidRPr="00EF2AA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FA2167" w14:textId="05C697FC" w:rsidR="000F253A" w:rsidRPr="00EF2AAA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456</w:t>
            </w:r>
            <w:r w:rsidR="00512B5C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275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6E0163B" w14:textId="77777777" w:rsidR="000F253A" w:rsidRPr="00EF2AA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C1968D" w14:textId="77777777" w:rsidR="000F253A" w:rsidRPr="00EF2AAA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6B95847" w14:textId="77777777" w:rsidR="000F253A" w:rsidRPr="00EF2AA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7C9511" w14:textId="46A02271" w:rsidR="000F253A" w:rsidRPr="00EF2AAA" w:rsidRDefault="00B45AFE" w:rsidP="000F253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28</w:t>
            </w:r>
            <w:r w:rsidR="0094562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397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296F7363" w14:textId="77777777" w:rsidR="000F253A" w:rsidRPr="00EF2AA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AA5802" w14:textId="77777777" w:rsidR="000F253A" w:rsidRPr="00EF2AAA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28FF23AA" w14:textId="77777777" w:rsidR="000F253A" w:rsidRPr="00EF2AA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07E98D" w14:textId="25EDE120" w:rsidR="000F253A" w:rsidRPr="00EF2AAA" w:rsidRDefault="00B45AFE" w:rsidP="000F253A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60</w:t>
            </w:r>
            <w:r w:rsidR="0094562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781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D97BA49" w14:textId="77777777" w:rsidR="000F253A" w:rsidRPr="00EF2AA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D26A38" w14:textId="77777777" w:rsidR="000F253A" w:rsidRPr="00EF2AAA" w:rsidRDefault="000F253A" w:rsidP="000F253A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EF2AA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341CF2B" w14:textId="77777777" w:rsidR="000F253A" w:rsidRPr="00EF2AA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B582E1" w14:textId="51D4A456" w:rsidR="000F253A" w:rsidRPr="00EF2AAA" w:rsidRDefault="00B45AFE" w:rsidP="000F253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139</w:t>
            </w:r>
            <w:r w:rsidR="0094562A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065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46ADEE9" w14:textId="77777777" w:rsidR="000F253A" w:rsidRPr="00EF2AA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F65D25" w14:textId="72AEE4CE" w:rsidR="000F253A" w:rsidRPr="00EF2AAA" w:rsidRDefault="00B45AFE" w:rsidP="000F25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900</w:t>
            </w:r>
            <w:r w:rsidR="000D7D98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862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0603FBE" w14:textId="77777777" w:rsidR="000F253A" w:rsidRPr="00EF2AAA" w:rsidRDefault="000F253A" w:rsidP="000F253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7A13B2" w14:textId="78E74C8D" w:rsidR="000F253A" w:rsidRPr="00EF2AAA" w:rsidRDefault="00B45AFE" w:rsidP="000F253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512B5C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144</w:t>
            </w:r>
            <w:r w:rsidR="00512B5C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527</w:t>
            </w:r>
          </w:p>
        </w:tc>
      </w:tr>
    </w:tbl>
    <w:p w14:paraId="22036241" w14:textId="77777777" w:rsidR="0078156F" w:rsidRPr="005E797A" w:rsidRDefault="0078156F" w:rsidP="00781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"/>
          <w:szCs w:val="2"/>
        </w:rPr>
      </w:pPr>
      <w:r w:rsidRPr="001F349D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14:paraId="76DD1474" w14:textId="77777777" w:rsidR="00434314" w:rsidRDefault="0078156F">
      <w:r>
        <w:br w:type="page"/>
      </w:r>
    </w:p>
    <w:tbl>
      <w:tblPr>
        <w:tblW w:w="14795" w:type="dxa"/>
        <w:tblInd w:w="534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256"/>
        <w:gridCol w:w="850"/>
        <w:gridCol w:w="170"/>
        <w:gridCol w:w="960"/>
        <w:gridCol w:w="90"/>
        <w:gridCol w:w="850"/>
        <w:gridCol w:w="170"/>
        <w:gridCol w:w="960"/>
        <w:gridCol w:w="90"/>
        <w:gridCol w:w="990"/>
        <w:gridCol w:w="170"/>
        <w:gridCol w:w="850"/>
        <w:gridCol w:w="170"/>
        <w:gridCol w:w="850"/>
        <w:gridCol w:w="140"/>
        <w:gridCol w:w="30"/>
        <w:gridCol w:w="940"/>
        <w:gridCol w:w="170"/>
        <w:gridCol w:w="850"/>
        <w:gridCol w:w="170"/>
        <w:gridCol w:w="850"/>
        <w:gridCol w:w="170"/>
        <w:gridCol w:w="850"/>
        <w:gridCol w:w="170"/>
        <w:gridCol w:w="1029"/>
      </w:tblGrid>
      <w:tr w:rsidR="007D18FD" w:rsidRPr="001F349D" w14:paraId="2D637444" w14:textId="77777777" w:rsidTr="00F901FA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692DD" w14:textId="77777777" w:rsidR="007D18FD" w:rsidRDefault="007D18FD" w:rsidP="00D2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539" w:type="dxa"/>
            <w:gridSpan w:val="24"/>
            <w:tcBorders>
              <w:top w:val="nil"/>
              <w:left w:val="nil"/>
              <w:right w:val="nil"/>
            </w:tcBorders>
            <w:vAlign w:val="bottom"/>
          </w:tcPr>
          <w:p w14:paraId="6C1CF156" w14:textId="77777777" w:rsidR="007D18FD" w:rsidRPr="00876B0E" w:rsidRDefault="007D18FD" w:rsidP="00D2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A52696" w:rsidRPr="001F349D" w14:paraId="3704B4CA" w14:textId="77777777" w:rsidTr="00D2384B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030A4" w14:textId="77777777" w:rsidR="00A52696" w:rsidRPr="006B2669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สำหรับงวด</w:t>
            </w:r>
            <w:r w:rsidR="0044332D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เก้าเดือน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สิ้นสุด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A06D88B" w14:textId="77777777"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สิ่งพิมพ์และโฆษณา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73AE4BF2" w14:textId="77777777"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0A48212" w14:textId="77777777" w:rsidR="00A526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สื่อกระจายภาพและเสียง</w:t>
            </w:r>
          </w:p>
          <w:p w14:paraId="421EA975" w14:textId="77777777"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5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และสื่อสมัยใหม่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2D57BAD5" w14:textId="77777777"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9A74DB4" w14:textId="77777777" w:rsidR="00A526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บริการด้านการพิมพ์</w:t>
            </w:r>
          </w:p>
          <w:p w14:paraId="425CC171" w14:textId="77777777"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5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ส่วนการดำเนินงานที่ยกเลิก)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7B75D7BA" w14:textId="77777777"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9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2E1E5F1" w14:textId="77777777" w:rsidR="00A526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 w:firstLine="6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สื่อการศึกษาและบันเทิง</w:t>
            </w:r>
          </w:p>
          <w:p w14:paraId="5F3F33A1" w14:textId="77777777" w:rsidR="00A52696" w:rsidRPr="00D33F39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ส่วนการดำเนินงานที่ยกเลิก)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16AC82AE" w14:textId="77777777"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31E02DB" w14:textId="77777777"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1608DDB" w14:textId="77777777"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02F05F7" w14:textId="77777777"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A52696" w:rsidRPr="001F349D" w14:paraId="4B35DA60" w14:textId="77777777" w:rsidTr="00D2384B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87DFA" w14:textId="419DE550" w:rsidR="00A52696" w:rsidRPr="00434314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   วันที่ </w:t>
            </w:r>
            <w:r w:rsidR="00B45AFE" w:rsidRPr="00B45AFE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</w:rPr>
              <w:t>30</w:t>
            </w:r>
            <w:r w:rsidR="0044332D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725BC6E" w14:textId="663C812B" w:rsidR="00A52696" w:rsidRPr="00876B0E" w:rsidRDefault="00B45AFE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45AFE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B45AFE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DBAB548" w14:textId="77777777"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vAlign w:val="bottom"/>
          </w:tcPr>
          <w:p w14:paraId="5EC96585" w14:textId="68DE35D9" w:rsidR="00A52696" w:rsidRPr="00876B0E" w:rsidRDefault="00B45AFE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45AFE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B45AFE"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6F487B67" w14:textId="77777777"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AB30153" w14:textId="7FFDDDD6" w:rsidR="00A52696" w:rsidRPr="00876B0E" w:rsidRDefault="00B45AFE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45AFE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B45AFE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0469E00" w14:textId="77777777"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vAlign w:val="bottom"/>
          </w:tcPr>
          <w:p w14:paraId="40283F77" w14:textId="2708A5D2" w:rsidR="00A52696" w:rsidRPr="00876B0E" w:rsidRDefault="00B45AFE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45AFE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B45AFE"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63178D6C" w14:textId="77777777"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999563B" w14:textId="434FDBCF" w:rsidR="00A52696" w:rsidRPr="00876B0E" w:rsidRDefault="00B45AFE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45AFE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B45AFE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A8DE1CA" w14:textId="77777777"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01BB962" w14:textId="2CB66B6B" w:rsidR="00A52696" w:rsidRPr="00876B0E" w:rsidRDefault="00B45AFE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45AFE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B45AFE"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62A3A483" w14:textId="77777777"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AEB3378" w14:textId="35C626CD" w:rsidR="00A52696" w:rsidRPr="00876B0E" w:rsidRDefault="00B45AFE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45AFE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B45AFE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22626D" w14:textId="77777777"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  <w:vAlign w:val="bottom"/>
          </w:tcPr>
          <w:p w14:paraId="7E26D5A6" w14:textId="587736CD" w:rsidR="00A52696" w:rsidRPr="00876B0E" w:rsidRDefault="00B45AFE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45AFE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B45AFE"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32DF2A6E" w14:textId="77777777"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66B91CE" w14:textId="3A3EC848" w:rsidR="00A52696" w:rsidRPr="00876B0E" w:rsidRDefault="00B45AFE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45AFE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B45AFE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7C56F7D" w14:textId="77777777"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C52FE94" w14:textId="3574AEB3" w:rsidR="00A52696" w:rsidRPr="00876B0E" w:rsidRDefault="00B45AFE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45AFE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B45AFE"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26FD4A62" w14:textId="77777777"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E1B6A8A" w14:textId="78603C88" w:rsidR="00A52696" w:rsidRPr="00876B0E" w:rsidRDefault="00B45AFE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45AFE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B45AFE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CD32146" w14:textId="77777777"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vAlign w:val="bottom"/>
          </w:tcPr>
          <w:p w14:paraId="2AB05EE9" w14:textId="494F460C" w:rsidR="00A52696" w:rsidRPr="00876B0E" w:rsidRDefault="00B45AFE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45AFE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B45AFE"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</w:p>
        </w:tc>
      </w:tr>
      <w:tr w:rsidR="00A52696" w:rsidRPr="001F349D" w14:paraId="3C885494" w14:textId="77777777" w:rsidTr="00D2384B">
        <w:trPr>
          <w:trHeight w:val="236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76485" w14:textId="77777777"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539" w:type="dxa"/>
            <w:gridSpan w:val="24"/>
            <w:tcBorders>
              <w:top w:val="nil"/>
              <w:left w:val="nil"/>
              <w:right w:val="nil"/>
            </w:tcBorders>
            <w:vAlign w:val="bottom"/>
          </w:tcPr>
          <w:p w14:paraId="72A845BD" w14:textId="77777777" w:rsidR="00A52696" w:rsidRPr="00876B0E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76B0E"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GB"/>
              </w:rPr>
              <w:t>(</w:t>
            </w:r>
            <w:r w:rsidRPr="00876B0E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  <w:lang w:val="en-GB"/>
              </w:rPr>
              <w:t>พันบาท)</w:t>
            </w:r>
          </w:p>
        </w:tc>
      </w:tr>
      <w:tr w:rsidR="00A52696" w:rsidRPr="001F349D" w14:paraId="434771C7" w14:textId="77777777" w:rsidTr="00D2384B">
        <w:trPr>
          <w:trHeight w:val="305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21816A" w14:textId="77777777" w:rsidR="00A52696" w:rsidRPr="00C33896" w:rsidRDefault="00A52696" w:rsidP="00A52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C3389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สินทรัพย์ส่วนงาน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16E9C93" w14:textId="77777777"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B795772" w14:textId="77777777"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vAlign w:val="bottom"/>
          </w:tcPr>
          <w:p w14:paraId="491C720D" w14:textId="77777777" w:rsidR="00A52696" w:rsidRPr="00C33896" w:rsidRDefault="00A52696" w:rsidP="00A5269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350468F" w14:textId="77777777"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9AFB86A" w14:textId="77777777" w:rsidR="00A52696" w:rsidRPr="00C33896" w:rsidRDefault="00A52696" w:rsidP="00A52696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5427388" w14:textId="77777777"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vAlign w:val="bottom"/>
          </w:tcPr>
          <w:p w14:paraId="6156E4A6" w14:textId="77777777" w:rsidR="00A52696" w:rsidRPr="00C33896" w:rsidRDefault="00A52696" w:rsidP="00A52696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D8E8FA4" w14:textId="77777777"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1297087" w14:textId="77777777"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DCEBEBC" w14:textId="77777777"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2F782E61" w14:textId="77777777"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0981149" w14:textId="77777777"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4DBF363" w14:textId="77777777"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1514FCF3" w14:textId="77777777"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gridSpan w:val="2"/>
            <w:tcBorders>
              <w:left w:val="nil"/>
              <w:right w:val="nil"/>
            </w:tcBorders>
            <w:vAlign w:val="bottom"/>
          </w:tcPr>
          <w:p w14:paraId="6138C3E7" w14:textId="77777777"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9C055A6" w14:textId="77777777"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2A2AE40" w14:textId="77777777" w:rsidR="00A52696" w:rsidRPr="00C33896" w:rsidRDefault="00A52696" w:rsidP="00A5269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603AB22" w14:textId="77777777"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5C9280C" w14:textId="77777777" w:rsidR="00A52696" w:rsidRPr="00C33896" w:rsidRDefault="00A52696" w:rsidP="00A52696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1120F08" w14:textId="77777777"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CD761FF" w14:textId="77777777" w:rsidR="00A52696" w:rsidRPr="00C33896" w:rsidRDefault="00A52696" w:rsidP="00A5269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DD76766" w14:textId="77777777" w:rsidR="00A52696" w:rsidRPr="00C33896" w:rsidRDefault="00A52696" w:rsidP="00A52696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7BA6A651" w14:textId="77777777" w:rsidR="00A52696" w:rsidRPr="00C33896" w:rsidRDefault="00A52696" w:rsidP="00A52696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78156F" w:rsidRPr="001F349D" w14:paraId="65154472" w14:textId="77777777" w:rsidTr="00D2384B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E4BEFA" w14:textId="1481A06A" w:rsidR="0078156F" w:rsidRPr="00C33896" w:rsidRDefault="0078156F" w:rsidP="00781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33896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ณ วันที่ </w:t>
            </w:r>
            <w:r w:rsidR="00B45AFE" w:rsidRPr="00B45AFE">
              <w:rPr>
                <w:rFonts w:ascii="Angsana New" w:hAnsi="Angsana New"/>
                <w:color w:val="000000"/>
                <w:sz w:val="24"/>
                <w:szCs w:val="24"/>
              </w:rPr>
              <w:t>30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กันยายน</w:t>
            </w:r>
            <w:r w:rsidRPr="00C33896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/</w:t>
            </w:r>
            <w:r w:rsidR="00B45AFE" w:rsidRPr="00B45AFE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  <w:r w:rsidRPr="00C33896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07F54F0" w14:textId="5E93C1FC" w:rsidR="0078156F" w:rsidRPr="000E32B6" w:rsidRDefault="00B45AFE" w:rsidP="0078156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482</w:t>
            </w:r>
            <w:r w:rsidR="0000061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045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FEA460B" w14:textId="77777777" w:rsidR="0078156F" w:rsidRPr="00C33896" w:rsidRDefault="0078156F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8DD914" w14:textId="188EB6D1" w:rsidR="0078156F" w:rsidRPr="000E32B6" w:rsidRDefault="00B45AFE" w:rsidP="0078156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866CF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068</w:t>
            </w:r>
            <w:r w:rsidR="00866CF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501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1CDC03D" w14:textId="77777777" w:rsidR="0078156F" w:rsidRPr="00C33896" w:rsidRDefault="0078156F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D54B442" w14:textId="23DE2176" w:rsidR="0078156F" w:rsidRPr="00C33896" w:rsidRDefault="00B45AFE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920</w:t>
            </w:r>
            <w:r w:rsidR="00134C34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079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594287D" w14:textId="77777777" w:rsidR="0078156F" w:rsidRPr="00C33896" w:rsidRDefault="0078156F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FE1F516" w14:textId="0A2E6CC6" w:rsidR="0078156F" w:rsidRPr="00C33896" w:rsidRDefault="00B45AFE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866CFD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686</w:t>
            </w:r>
            <w:r w:rsidR="00866CFD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986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A84373D" w14:textId="77777777" w:rsidR="0078156F" w:rsidRPr="00C33896" w:rsidRDefault="0078156F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D480EE1" w14:textId="77777777" w:rsidR="0078156F" w:rsidRPr="00C33896" w:rsidRDefault="00134C34" w:rsidP="0078156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06FA0E8" w14:textId="77777777" w:rsidR="0078156F" w:rsidRPr="00C33896" w:rsidRDefault="0078156F" w:rsidP="0078156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7CD5F3" w14:textId="77777777" w:rsidR="0078156F" w:rsidRPr="00C33896" w:rsidRDefault="0078156F" w:rsidP="0078156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12893D0" w14:textId="77777777" w:rsidR="0078156F" w:rsidRPr="00C33896" w:rsidRDefault="0078156F" w:rsidP="0078156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CBB3F71" w14:textId="77777777" w:rsidR="0078156F" w:rsidRPr="00C33896" w:rsidRDefault="00134C34" w:rsidP="0078156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167DCAB0" w14:textId="77777777" w:rsidR="0078156F" w:rsidRPr="00C33896" w:rsidRDefault="0078156F" w:rsidP="0078156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D58658" w14:textId="77777777" w:rsidR="0078156F" w:rsidRPr="00C33896" w:rsidRDefault="0078156F" w:rsidP="0078156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48FD7F5" w14:textId="77777777" w:rsidR="0078156F" w:rsidRPr="00C33896" w:rsidRDefault="0078156F" w:rsidP="0078156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D5C7A65" w14:textId="77777777" w:rsidR="0078156F" w:rsidRPr="00C33896" w:rsidRDefault="00134C34" w:rsidP="0078156F">
            <w:pPr>
              <w:pStyle w:val="acctfourfigures"/>
              <w:tabs>
                <w:tab w:val="clear" w:pos="765"/>
                <w:tab w:val="decimal" w:pos="474"/>
                <w:tab w:val="decimal" w:pos="715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FD0247E" w14:textId="77777777" w:rsidR="0078156F" w:rsidRPr="00C33896" w:rsidRDefault="0078156F" w:rsidP="0078156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F14F1A1" w14:textId="77777777" w:rsidR="0078156F" w:rsidRPr="00C33896" w:rsidRDefault="0078156F" w:rsidP="0078156F">
            <w:pPr>
              <w:pStyle w:val="acctfourfigures"/>
              <w:tabs>
                <w:tab w:val="clear" w:pos="765"/>
                <w:tab w:val="decimal" w:pos="474"/>
                <w:tab w:val="decimal" w:pos="715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1869112" w14:textId="77777777" w:rsidR="0078156F" w:rsidRPr="00C33896" w:rsidRDefault="0078156F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782273" w14:textId="434E4CC6" w:rsidR="0078156F" w:rsidRPr="00C33896" w:rsidRDefault="00B45AFE" w:rsidP="0078156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00061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402</w:t>
            </w:r>
            <w:r w:rsidR="0000061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124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5CE777D" w14:textId="77777777" w:rsidR="0078156F" w:rsidRPr="00C33896" w:rsidRDefault="0078156F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CCAA47D" w14:textId="51466542" w:rsidR="0078156F" w:rsidRPr="00C33896" w:rsidRDefault="00B45AFE" w:rsidP="0078156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866CFD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755</w:t>
            </w:r>
            <w:r w:rsidR="00866CFD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487</w:t>
            </w:r>
          </w:p>
        </w:tc>
      </w:tr>
      <w:tr w:rsidR="0078156F" w:rsidRPr="00CC0578" w14:paraId="6533A4B4" w14:textId="77777777" w:rsidTr="00D2384B">
        <w:trPr>
          <w:trHeight w:val="50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EFBEF9" w14:textId="77777777" w:rsidR="0078156F" w:rsidRPr="00C33896" w:rsidRDefault="0078156F" w:rsidP="00781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77E566F" w14:textId="77777777" w:rsidR="0078156F" w:rsidRPr="00C33896" w:rsidRDefault="0078156F" w:rsidP="0078156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4C6C375" w14:textId="77777777" w:rsidR="0078156F" w:rsidRPr="00C33896" w:rsidRDefault="0078156F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9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451EE4" w14:textId="77777777" w:rsidR="0078156F" w:rsidRPr="00C33896" w:rsidRDefault="0078156F" w:rsidP="0078156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EBF044A" w14:textId="77777777" w:rsidR="0078156F" w:rsidRPr="00C33896" w:rsidRDefault="0078156F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148791" w14:textId="77777777" w:rsidR="0078156F" w:rsidRPr="00C33896" w:rsidRDefault="0078156F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BA182BD" w14:textId="77777777" w:rsidR="0078156F" w:rsidRPr="00C33896" w:rsidRDefault="0078156F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9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E218E48" w14:textId="77777777" w:rsidR="0078156F" w:rsidRPr="00C33896" w:rsidRDefault="0078156F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85C69A6" w14:textId="77777777" w:rsidR="0078156F" w:rsidRPr="00C33896" w:rsidRDefault="0078156F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C4DEB22" w14:textId="77777777" w:rsidR="0078156F" w:rsidRPr="00A52696" w:rsidRDefault="0078156F" w:rsidP="0078156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4424B6D" w14:textId="77777777" w:rsidR="0078156F" w:rsidRPr="00A52696" w:rsidRDefault="0078156F" w:rsidP="0078156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54406E" w14:textId="77777777" w:rsidR="0078156F" w:rsidRPr="00A52696" w:rsidRDefault="0078156F" w:rsidP="0078156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1389FC5" w14:textId="77777777" w:rsidR="0078156F" w:rsidRPr="00A52696" w:rsidRDefault="0078156F" w:rsidP="0078156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55F9F2" w14:textId="77777777" w:rsidR="0078156F" w:rsidRPr="00A52696" w:rsidRDefault="0078156F" w:rsidP="0078156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3162874A" w14:textId="77777777" w:rsidR="0078156F" w:rsidRPr="00A52696" w:rsidRDefault="0078156F" w:rsidP="0078156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ECFB93" w14:textId="77777777" w:rsidR="0078156F" w:rsidRPr="00A52696" w:rsidRDefault="0078156F" w:rsidP="0078156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D7BFA23" w14:textId="77777777" w:rsidR="0078156F" w:rsidRPr="00A52696" w:rsidRDefault="0078156F" w:rsidP="0078156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37F258" w14:textId="77777777" w:rsidR="0078156F" w:rsidRPr="00A52696" w:rsidRDefault="0078156F" w:rsidP="0078156F">
            <w:pPr>
              <w:pStyle w:val="acctfourfigures"/>
              <w:tabs>
                <w:tab w:val="clear" w:pos="765"/>
                <w:tab w:val="decimal" w:pos="474"/>
                <w:tab w:val="decimal" w:pos="715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5590DCE" w14:textId="77777777" w:rsidR="0078156F" w:rsidRPr="00A52696" w:rsidRDefault="0078156F" w:rsidP="0078156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7390FE" w14:textId="77777777" w:rsidR="0078156F" w:rsidRPr="00A52696" w:rsidRDefault="0078156F" w:rsidP="0078156F">
            <w:pPr>
              <w:pStyle w:val="acctfourfigures"/>
              <w:tabs>
                <w:tab w:val="clear" w:pos="765"/>
                <w:tab w:val="decimal" w:pos="474"/>
                <w:tab w:val="decimal" w:pos="715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08E558A" w14:textId="77777777" w:rsidR="0078156F" w:rsidRPr="00C33896" w:rsidRDefault="0078156F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F744CF3" w14:textId="77777777" w:rsidR="0078156F" w:rsidRPr="00C33896" w:rsidRDefault="0078156F" w:rsidP="0078156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BB8DA7F" w14:textId="77777777" w:rsidR="0078156F" w:rsidRPr="00C33896" w:rsidRDefault="0078156F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02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A31A45" w14:textId="77777777" w:rsidR="0078156F" w:rsidRPr="00C33896" w:rsidRDefault="0078156F" w:rsidP="0078156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78156F" w:rsidRPr="00591B0F" w14:paraId="74EEE584" w14:textId="77777777" w:rsidTr="00D2384B">
        <w:trPr>
          <w:trHeight w:val="107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426CDA" w14:textId="77777777" w:rsidR="0078156F" w:rsidRPr="00C33896" w:rsidRDefault="0078156F" w:rsidP="00781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3389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หนี้สินส่วนงาน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456AA68" w14:textId="77777777" w:rsidR="0078156F" w:rsidRPr="00C33896" w:rsidRDefault="0078156F" w:rsidP="0078156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BD42F00" w14:textId="77777777" w:rsidR="0078156F" w:rsidRPr="00C33896" w:rsidRDefault="0078156F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vAlign w:val="bottom"/>
          </w:tcPr>
          <w:p w14:paraId="361BD6F6" w14:textId="77777777" w:rsidR="0078156F" w:rsidRPr="00C33896" w:rsidRDefault="0078156F" w:rsidP="0078156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5126B8A" w14:textId="77777777" w:rsidR="0078156F" w:rsidRPr="00C33896" w:rsidRDefault="0078156F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EB4749D" w14:textId="77777777" w:rsidR="0078156F" w:rsidRPr="00C33896" w:rsidRDefault="0078156F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BEA5898" w14:textId="77777777" w:rsidR="0078156F" w:rsidRPr="00C33896" w:rsidRDefault="0078156F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vAlign w:val="bottom"/>
          </w:tcPr>
          <w:p w14:paraId="2855837B" w14:textId="77777777" w:rsidR="0078156F" w:rsidRPr="00C33896" w:rsidRDefault="0078156F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3A1CB5D" w14:textId="77777777" w:rsidR="0078156F" w:rsidRPr="00C33896" w:rsidRDefault="0078156F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103AC24" w14:textId="77777777" w:rsidR="0078156F" w:rsidRPr="00C33896" w:rsidRDefault="0078156F" w:rsidP="0078156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4EFB693" w14:textId="77777777" w:rsidR="0078156F" w:rsidRPr="00C33896" w:rsidRDefault="0078156F" w:rsidP="0078156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B3BE28C" w14:textId="77777777" w:rsidR="0078156F" w:rsidRPr="00C33896" w:rsidRDefault="0078156F" w:rsidP="0078156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36ED0BA" w14:textId="77777777" w:rsidR="0078156F" w:rsidRPr="00C33896" w:rsidRDefault="0078156F" w:rsidP="0078156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2D4A4E6E" w14:textId="77777777" w:rsidR="0078156F" w:rsidRPr="00C33896" w:rsidRDefault="0078156F" w:rsidP="0078156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16AFAA28" w14:textId="77777777" w:rsidR="0078156F" w:rsidRPr="00C33896" w:rsidRDefault="0078156F" w:rsidP="0078156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gridSpan w:val="2"/>
            <w:tcBorders>
              <w:left w:val="nil"/>
              <w:right w:val="nil"/>
            </w:tcBorders>
            <w:vAlign w:val="bottom"/>
          </w:tcPr>
          <w:p w14:paraId="6C1F6BFD" w14:textId="77777777" w:rsidR="0078156F" w:rsidRPr="00C33896" w:rsidRDefault="0078156F" w:rsidP="0078156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C7EB03D" w14:textId="77777777" w:rsidR="0078156F" w:rsidRPr="00C33896" w:rsidRDefault="0078156F" w:rsidP="0078156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33BDA37" w14:textId="77777777" w:rsidR="0078156F" w:rsidRPr="00C33896" w:rsidRDefault="0078156F" w:rsidP="0078156F">
            <w:pPr>
              <w:pStyle w:val="acctfourfigures"/>
              <w:tabs>
                <w:tab w:val="clear" w:pos="765"/>
                <w:tab w:val="decimal" w:pos="474"/>
                <w:tab w:val="decimal" w:pos="715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A2F69D0" w14:textId="77777777" w:rsidR="0078156F" w:rsidRPr="00C33896" w:rsidRDefault="0078156F" w:rsidP="0078156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67FB37E3" w14:textId="77777777" w:rsidR="0078156F" w:rsidRPr="00C33896" w:rsidRDefault="0078156F" w:rsidP="0078156F">
            <w:pPr>
              <w:pStyle w:val="acctfourfigures"/>
              <w:tabs>
                <w:tab w:val="clear" w:pos="765"/>
                <w:tab w:val="decimal" w:pos="474"/>
                <w:tab w:val="decimal" w:pos="715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B9BEBD0" w14:textId="77777777" w:rsidR="0078156F" w:rsidRPr="00C33896" w:rsidRDefault="0078156F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7B25711" w14:textId="77777777" w:rsidR="0078156F" w:rsidRPr="00C33896" w:rsidRDefault="0078156F" w:rsidP="0078156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FC2EC1C" w14:textId="77777777" w:rsidR="0078156F" w:rsidRPr="00C33896" w:rsidRDefault="0078156F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63E8CC34" w14:textId="77777777" w:rsidR="0078156F" w:rsidRPr="00C33896" w:rsidRDefault="0078156F" w:rsidP="0078156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78156F" w:rsidRPr="00591B0F" w14:paraId="5D46066E" w14:textId="77777777" w:rsidTr="00D2384B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E7F81C" w14:textId="21892FEB" w:rsidR="0078156F" w:rsidRPr="00C33896" w:rsidRDefault="0078156F" w:rsidP="00781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33896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ณ วันที่ </w:t>
            </w:r>
            <w:r w:rsidR="00B45AFE" w:rsidRPr="00B45AFE">
              <w:rPr>
                <w:rFonts w:ascii="Angsana New" w:hAnsi="Angsana New"/>
                <w:color w:val="000000"/>
                <w:sz w:val="24"/>
                <w:szCs w:val="24"/>
              </w:rPr>
              <w:t>30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กันยายน</w:t>
            </w:r>
            <w:r w:rsidRPr="00C33896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/</w:t>
            </w:r>
            <w:r w:rsidR="00B45AFE" w:rsidRPr="00B45AFE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  <w:r w:rsidRPr="00C33896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D260716" w14:textId="5E9121A5" w:rsidR="0078156F" w:rsidRPr="00C33896" w:rsidRDefault="00B45AFE" w:rsidP="0078156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597</w:t>
            </w:r>
            <w:r w:rsidR="00AC06E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822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6EACAAF" w14:textId="77777777" w:rsidR="0078156F" w:rsidRPr="00C33896" w:rsidRDefault="0078156F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86E606F" w14:textId="7A43CF6C" w:rsidR="0078156F" w:rsidRPr="00C33896" w:rsidRDefault="00B45AFE" w:rsidP="0078156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866CFD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597</w:t>
            </w:r>
            <w:r w:rsidR="00866CFD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213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D765964" w14:textId="77777777" w:rsidR="0078156F" w:rsidRPr="00C33896" w:rsidRDefault="0078156F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0502DB7" w14:textId="4597C10E" w:rsidR="0078156F" w:rsidRPr="00C33896" w:rsidRDefault="00B45AFE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290</w:t>
            </w:r>
            <w:r w:rsidR="00134C34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872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2EF69DE6" w14:textId="77777777" w:rsidR="0078156F" w:rsidRPr="00C33896" w:rsidRDefault="0078156F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61440EB" w14:textId="010FF7FF" w:rsidR="0078156F" w:rsidRPr="00C33896" w:rsidRDefault="00B45AFE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866CFD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774</w:t>
            </w:r>
            <w:r w:rsidR="00866CFD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188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20B5256" w14:textId="77777777" w:rsidR="0078156F" w:rsidRPr="00C33896" w:rsidRDefault="0078156F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7627459" w14:textId="77777777" w:rsidR="0078156F" w:rsidRPr="00C33896" w:rsidRDefault="00134C34" w:rsidP="0078156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71662A1" w14:textId="77777777" w:rsidR="0078156F" w:rsidRPr="00C33896" w:rsidRDefault="0078156F" w:rsidP="0078156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0D2B4B3" w14:textId="77777777" w:rsidR="0078156F" w:rsidRPr="00C33896" w:rsidRDefault="0078156F" w:rsidP="0078156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E6AF465" w14:textId="77777777" w:rsidR="0078156F" w:rsidRPr="00C33896" w:rsidRDefault="0078156F" w:rsidP="0078156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82E9778" w14:textId="77777777" w:rsidR="0078156F" w:rsidRPr="00C33896" w:rsidRDefault="00134C34" w:rsidP="0078156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7E7582B9" w14:textId="77777777" w:rsidR="0078156F" w:rsidRPr="00C33896" w:rsidRDefault="0078156F" w:rsidP="0078156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D24F2E2" w14:textId="77777777" w:rsidR="0078156F" w:rsidRPr="00C33896" w:rsidRDefault="0078156F" w:rsidP="0078156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0D86B5BA" w14:textId="77777777" w:rsidR="0078156F" w:rsidRPr="00C33896" w:rsidRDefault="0078156F" w:rsidP="0078156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F64A29" w14:textId="77777777" w:rsidR="0078156F" w:rsidRPr="00C33896" w:rsidRDefault="00134C34" w:rsidP="0078156F">
            <w:pPr>
              <w:pStyle w:val="acctfourfigures"/>
              <w:tabs>
                <w:tab w:val="clear" w:pos="765"/>
                <w:tab w:val="decimal" w:pos="474"/>
                <w:tab w:val="decimal" w:pos="715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A87B31B" w14:textId="77777777" w:rsidR="0078156F" w:rsidRPr="00C33896" w:rsidRDefault="0078156F" w:rsidP="0078156F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2EECCBA" w14:textId="77777777" w:rsidR="0078156F" w:rsidRPr="00C33896" w:rsidRDefault="0078156F" w:rsidP="0078156F">
            <w:pPr>
              <w:pStyle w:val="acctfourfigures"/>
              <w:tabs>
                <w:tab w:val="clear" w:pos="765"/>
                <w:tab w:val="decimal" w:pos="474"/>
                <w:tab w:val="decimal" w:pos="715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E30E511" w14:textId="77777777" w:rsidR="0078156F" w:rsidRPr="00C33896" w:rsidRDefault="0078156F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4D0B3CA" w14:textId="2B61B468" w:rsidR="0078156F" w:rsidRPr="00C33896" w:rsidRDefault="00B45AFE" w:rsidP="0078156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888</w:t>
            </w:r>
            <w:r w:rsidR="00AC06E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694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58E148A" w14:textId="77777777" w:rsidR="0078156F" w:rsidRPr="00C33896" w:rsidRDefault="0078156F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6B6C8E6" w14:textId="55C5F667" w:rsidR="0078156F" w:rsidRPr="00C33896" w:rsidRDefault="00B45AFE" w:rsidP="0078156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866CF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371</w:t>
            </w:r>
            <w:r w:rsidR="00866CF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B45A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401</w:t>
            </w:r>
          </w:p>
        </w:tc>
      </w:tr>
      <w:tr w:rsidR="0078156F" w:rsidRPr="00470CD9" w14:paraId="590847A3" w14:textId="77777777" w:rsidTr="00D2384B">
        <w:trPr>
          <w:trHeight w:val="283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7192EF" w14:textId="77777777" w:rsidR="0078156F" w:rsidRPr="00C33896" w:rsidRDefault="0078156F" w:rsidP="00781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3A1EC705" w14:textId="77777777" w:rsidR="0078156F" w:rsidRPr="00C33896" w:rsidRDefault="0078156F" w:rsidP="0078156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49C5EFBF" w14:textId="77777777" w:rsidR="0078156F" w:rsidRPr="00C33896" w:rsidRDefault="0078156F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vAlign w:val="bottom"/>
          </w:tcPr>
          <w:p w14:paraId="498B3F90" w14:textId="77777777" w:rsidR="0078156F" w:rsidRPr="00C33896" w:rsidRDefault="0078156F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E125498" w14:textId="77777777" w:rsidR="0078156F" w:rsidRPr="00C33896" w:rsidRDefault="0078156F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204450E5" w14:textId="77777777" w:rsidR="0078156F" w:rsidRPr="00C33896" w:rsidRDefault="0078156F" w:rsidP="0078156F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7E01676" w14:textId="77777777" w:rsidR="0078156F" w:rsidRPr="00C33896" w:rsidRDefault="0078156F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vAlign w:val="bottom"/>
          </w:tcPr>
          <w:p w14:paraId="6ACAB2B0" w14:textId="77777777" w:rsidR="0078156F" w:rsidRPr="00C33896" w:rsidRDefault="0078156F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D35F3A8" w14:textId="77777777" w:rsidR="0078156F" w:rsidRPr="00C33896" w:rsidRDefault="0078156F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9D17FA0" w14:textId="77777777" w:rsidR="0078156F" w:rsidRPr="00C33896" w:rsidRDefault="0078156F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519DFE4" w14:textId="77777777" w:rsidR="0078156F" w:rsidRPr="00C33896" w:rsidRDefault="0078156F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CAEDB3D" w14:textId="77777777" w:rsidR="0078156F" w:rsidRPr="00C33896" w:rsidRDefault="0078156F" w:rsidP="0078156F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7B1D697B" w14:textId="77777777" w:rsidR="0078156F" w:rsidRPr="00C33896" w:rsidRDefault="0078156F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326487F9" w14:textId="77777777" w:rsidR="0078156F" w:rsidRPr="00C33896" w:rsidRDefault="0078156F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55C131B3" w14:textId="77777777" w:rsidR="0078156F" w:rsidRPr="00C33896" w:rsidRDefault="0078156F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70" w:type="dxa"/>
            <w:gridSpan w:val="2"/>
            <w:tcBorders>
              <w:left w:val="nil"/>
              <w:right w:val="nil"/>
            </w:tcBorders>
            <w:vAlign w:val="bottom"/>
          </w:tcPr>
          <w:p w14:paraId="6F9C7C7C" w14:textId="77777777" w:rsidR="0078156F" w:rsidRPr="00C33896" w:rsidRDefault="0078156F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6160A6CB" w14:textId="77777777" w:rsidR="0078156F" w:rsidRPr="00C33896" w:rsidRDefault="0078156F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53EB9C6D" w14:textId="77777777" w:rsidR="0078156F" w:rsidRPr="00C33896" w:rsidRDefault="0078156F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0DCE3E8" w14:textId="77777777" w:rsidR="0078156F" w:rsidRPr="00C33896" w:rsidRDefault="0078156F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51FFAC0" w14:textId="77777777" w:rsidR="0078156F" w:rsidRPr="00C33896" w:rsidRDefault="0078156F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36E34575" w14:textId="77777777" w:rsidR="0078156F" w:rsidRPr="00C33896" w:rsidRDefault="0078156F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7EC6BB3" w14:textId="77777777" w:rsidR="0078156F" w:rsidRPr="00C33896" w:rsidRDefault="0078156F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53EC95D5" w14:textId="77777777" w:rsidR="0078156F" w:rsidRPr="00C33896" w:rsidRDefault="0078156F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363CE41F" w14:textId="77777777" w:rsidR="0078156F" w:rsidRPr="00C33896" w:rsidRDefault="0078156F" w:rsidP="0078156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</w:tbl>
    <w:p w14:paraId="2DB111E8" w14:textId="77777777" w:rsidR="006B0685" w:rsidRDefault="006B0685"/>
    <w:p w14:paraId="7D08B503" w14:textId="77777777" w:rsidR="006B0685" w:rsidRDefault="006B0685" w:rsidP="00707087">
      <w:pPr>
        <w:tabs>
          <w:tab w:val="left" w:pos="540"/>
        </w:tabs>
        <w:spacing w:line="240" w:lineRule="auto"/>
        <w:rPr>
          <w:rFonts w:ascii="Angsana New" w:hAnsi="Angsana New"/>
        </w:rPr>
      </w:pPr>
    </w:p>
    <w:p w14:paraId="52153C15" w14:textId="77777777" w:rsidR="00585C85" w:rsidRDefault="00585C85" w:rsidP="00585C8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3AEE58C" w14:textId="77777777" w:rsidR="00585C85" w:rsidRPr="008B4666" w:rsidRDefault="00585C85" w:rsidP="00707087">
      <w:pPr>
        <w:tabs>
          <w:tab w:val="left" w:pos="540"/>
        </w:tabs>
        <w:spacing w:line="240" w:lineRule="auto"/>
        <w:rPr>
          <w:rFonts w:ascii="Angsana New" w:hAnsi="Angsana New"/>
        </w:rPr>
        <w:sectPr w:rsidR="00585C85" w:rsidRPr="008B4666" w:rsidSect="00CF1A4A">
          <w:headerReference w:type="first" r:id="rId13"/>
          <w:footerReference w:type="first" r:id="rId14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8"/>
        <w:gridCol w:w="1170"/>
        <w:gridCol w:w="1440"/>
        <w:gridCol w:w="270"/>
        <w:gridCol w:w="1350"/>
      </w:tblGrid>
      <w:tr w:rsidR="00D9700E" w:rsidRPr="00F10A7B" w14:paraId="738A7813" w14:textId="77777777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37A8DF43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89D80B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31FB82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0A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700E" w:rsidRPr="00F10A7B" w14:paraId="0A333053" w14:textId="77777777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222D668B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C39CDE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65B73B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0A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สิ่งพิมพ์และโฆษณา</w:t>
            </w:r>
          </w:p>
        </w:tc>
      </w:tr>
      <w:tr w:rsidR="00D9700E" w:rsidRPr="00F10A7B" w14:paraId="7D8CA34A" w14:textId="77777777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68D1841E" w14:textId="34783006" w:rsidR="00D9700E" w:rsidRPr="00112010" w:rsidRDefault="00D9700E" w:rsidP="00112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10A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B45AFE" w:rsidRPr="00B45A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4433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433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8C653EE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8EB3EA" w14:textId="2A1DF748" w:rsidR="00D9700E" w:rsidRPr="00F10A7B" w:rsidRDefault="00B45AF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45AF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990BC6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6576D6" w14:textId="43640AC1" w:rsidR="00D9700E" w:rsidRPr="00F10A7B" w:rsidRDefault="00B45AF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B45AFE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D9700E" w:rsidRPr="00F10A7B" w14:paraId="6DB858AC" w14:textId="77777777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17614CE4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CF75D0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E75BC4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0A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700E" w:rsidRPr="00F10A7B" w14:paraId="0B10A39D" w14:textId="77777777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542EC2F5" w14:textId="77777777" w:rsidR="00D9700E" w:rsidRPr="00F10A7B" w:rsidRDefault="00D9700E" w:rsidP="00D9700E">
            <w:pPr>
              <w:rPr>
                <w:b/>
                <w:bCs/>
                <w:sz w:val="30"/>
                <w:szCs w:val="30"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FA103D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4DC8D5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1E5099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06C06B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700E" w:rsidRPr="00F10A7B" w14:paraId="1A2DCE06" w14:textId="77777777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1861703D" w14:textId="77777777" w:rsidR="00D9700E" w:rsidRPr="00F10A7B" w:rsidRDefault="00D9700E" w:rsidP="00D9700E">
            <w:pPr>
              <w:rPr>
                <w:b/>
                <w:bCs/>
                <w:sz w:val="30"/>
                <w:szCs w:val="30"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ประเภทของสินค้าและบริการหลัก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1BA275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345B96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AA77B6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BF6261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40AD4" w:rsidRPr="00F10A7B" w14:paraId="146D9E34" w14:textId="77777777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6A458B27" w14:textId="77777777" w:rsidR="00740AD4" w:rsidRPr="00F10A7B" w:rsidRDefault="00740AD4" w:rsidP="00740AD4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F8423F" w14:textId="77777777" w:rsidR="00740AD4" w:rsidRPr="00F10A7B" w:rsidRDefault="00740AD4" w:rsidP="00740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120DA8" w14:textId="1974B851" w:rsidR="00740AD4" w:rsidRPr="00F10A7B" w:rsidRDefault="00B45AFE" w:rsidP="00740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="006B187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375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A2A44C" w14:textId="77777777" w:rsidR="00740AD4" w:rsidRPr="00F10A7B" w:rsidRDefault="00740AD4" w:rsidP="00740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85CF46" w14:textId="4846346C" w:rsidR="00740AD4" w:rsidRPr="00F10A7B" w:rsidRDefault="00B45AFE" w:rsidP="00740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740AD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895</w:t>
            </w:r>
          </w:p>
        </w:tc>
      </w:tr>
      <w:tr w:rsidR="00D9700E" w:rsidRPr="00F10A7B" w14:paraId="604921F0" w14:textId="77777777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4C5AE856" w14:textId="77777777" w:rsidR="00D9700E" w:rsidRPr="00F10A7B" w:rsidRDefault="00D9700E" w:rsidP="00D9700E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ขายหนังสือ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9014F7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812CE2" w14:textId="22F374DC" w:rsidR="00D9700E" w:rsidRPr="00F10A7B" w:rsidRDefault="00B45AF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29</w:t>
            </w:r>
            <w:r w:rsidR="00ED04B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634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A3BC2F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772812" w14:textId="65A9C2E8" w:rsidR="00D9700E" w:rsidRPr="00F10A7B" w:rsidRDefault="00B45AF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740AD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973</w:t>
            </w:r>
          </w:p>
        </w:tc>
      </w:tr>
      <w:tr w:rsidR="00B92523" w:rsidRPr="00F10A7B" w14:paraId="50779BD7" w14:textId="77777777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70A7E780" w14:textId="77777777" w:rsidR="00B92523" w:rsidRPr="00F10A7B" w:rsidRDefault="00B92523" w:rsidP="00D9700E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69083E" w14:textId="77777777" w:rsidR="00B92523" w:rsidRPr="00F10A7B" w:rsidRDefault="00B92523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6E1E58" w14:textId="07BB0CCD" w:rsidR="00B92523" w:rsidRDefault="00B45AF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15</w:t>
            </w:r>
            <w:r w:rsidR="00ED04B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213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8EFE7F" w14:textId="77777777" w:rsidR="00B92523" w:rsidRPr="00F10A7B" w:rsidRDefault="00B92523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C61099" w14:textId="034E8660" w:rsidR="00B92523" w:rsidRDefault="00B45AF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39</w:t>
            </w:r>
            <w:r w:rsidR="00740AD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879</w:t>
            </w:r>
          </w:p>
        </w:tc>
      </w:tr>
      <w:tr w:rsidR="00ED05D7" w:rsidRPr="00F10A7B" w14:paraId="4B729AA5" w14:textId="77777777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17A27447" w14:textId="77777777" w:rsidR="00ED05D7" w:rsidRDefault="00ED05D7" w:rsidP="00D9700E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ค่าขายสินค้าอื่น</w:t>
            </w:r>
            <w:r w:rsidR="008E2399">
              <w:rPr>
                <w:rFonts w:hint="cs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539438" w14:textId="77777777" w:rsidR="00ED05D7" w:rsidRPr="00F10A7B" w:rsidRDefault="00ED05D7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6A0CAB" w14:textId="77777777" w:rsidR="00ED05D7" w:rsidRDefault="00ED04BF" w:rsidP="00693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7504A4" w14:textId="77777777" w:rsidR="00ED05D7" w:rsidRPr="00F10A7B" w:rsidRDefault="00ED05D7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3FDF9F" w14:textId="0A43BEEF" w:rsidR="00ED05D7" w:rsidRDefault="00B45AF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17</w:t>
            </w:r>
            <w:r w:rsidR="00740AD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244</w:t>
            </w:r>
          </w:p>
        </w:tc>
      </w:tr>
      <w:tr w:rsidR="00D9700E" w:rsidRPr="00F10A7B" w14:paraId="52C57A07" w14:textId="77777777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06A39B83" w14:textId="77777777" w:rsidR="00D9700E" w:rsidRPr="00F10A7B" w:rsidRDefault="00D9700E" w:rsidP="00D9700E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91B5D3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F93332" w14:textId="3509DC21" w:rsidR="00D9700E" w:rsidRPr="00F10A7B" w:rsidRDefault="00B45AF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="00ED04B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741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2DF350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DBF7FD" w14:textId="2D916FF4" w:rsidR="00D9700E" w:rsidRPr="00F10A7B" w:rsidRDefault="00B45AF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740AD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875</w:t>
            </w:r>
          </w:p>
        </w:tc>
      </w:tr>
      <w:tr w:rsidR="00D9700E" w:rsidRPr="00F10A7B" w14:paraId="4E55BFAB" w14:textId="77777777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7CE74591" w14:textId="77777777" w:rsidR="00D9700E" w:rsidRPr="00F10A7B" w:rsidRDefault="00D9700E" w:rsidP="00D9700E">
            <w:pPr>
              <w:rPr>
                <w:b/>
                <w:bCs/>
                <w:sz w:val="30"/>
                <w:szCs w:val="30"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64C283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86F8B9" w14:textId="67DE72A5" w:rsidR="00D9700E" w:rsidRPr="00F10A7B" w:rsidRDefault="00B45AF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124</w:t>
            </w:r>
            <w:r w:rsidR="006B187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00C8F1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29A96D" w14:textId="7B694DCC" w:rsidR="00D9700E" w:rsidRPr="00F10A7B" w:rsidRDefault="00B45AF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64</w:t>
            </w:r>
            <w:r w:rsidR="00740AD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866</w:t>
            </w:r>
          </w:p>
        </w:tc>
      </w:tr>
      <w:tr w:rsidR="00D9700E" w:rsidRPr="00F10A7B" w14:paraId="2631189B" w14:textId="77777777" w:rsidTr="00D9700E">
        <w:trPr>
          <w:trHeight w:val="120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4AA6F3BD" w14:textId="77777777" w:rsidR="00D9700E" w:rsidRPr="00D9700E" w:rsidRDefault="00D9700E" w:rsidP="00D9700E">
            <w:pPr>
              <w:rPr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E173BA" w14:textId="77777777" w:rsidR="00D9700E" w:rsidRPr="00D9700E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12166C9" w14:textId="77777777" w:rsidR="00D9700E" w:rsidRPr="00D9700E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70FA0D" w14:textId="77777777" w:rsidR="00D9700E" w:rsidRPr="00D9700E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E3584B6" w14:textId="77777777" w:rsidR="00D9700E" w:rsidRPr="00D9700E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</w:rPr>
            </w:pPr>
          </w:p>
        </w:tc>
      </w:tr>
      <w:tr w:rsidR="00D9700E" w:rsidRPr="00F10A7B" w14:paraId="0CB16888" w14:textId="77777777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4489A7A8" w14:textId="77777777" w:rsidR="00D9700E" w:rsidRPr="00F10A7B" w:rsidRDefault="00D9700E" w:rsidP="00D9700E">
            <w:pPr>
              <w:rPr>
                <w:b/>
                <w:bCs/>
                <w:sz w:val="30"/>
                <w:szCs w:val="30"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F1BE75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473F5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8155BF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34EC4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9700E" w:rsidRPr="00F10A7B" w14:paraId="227020EE" w14:textId="77777777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0D03ED25" w14:textId="77777777" w:rsidR="00D9700E" w:rsidRPr="00F10A7B" w:rsidRDefault="00D9700E" w:rsidP="00D9700E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AD5FB5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D9699" w14:textId="36B9EBB7" w:rsidR="00D9700E" w:rsidRPr="00F10A7B" w:rsidRDefault="00B45AFE" w:rsidP="006B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116</w:t>
            </w:r>
            <w:r w:rsidR="00740AD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922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C71805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12048" w14:textId="0F1BFFB0" w:rsidR="00D9700E" w:rsidRPr="00F10A7B" w:rsidRDefault="00B45AF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64</w:t>
            </w:r>
            <w:r w:rsidR="00740AD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636</w:t>
            </w:r>
          </w:p>
        </w:tc>
      </w:tr>
      <w:tr w:rsidR="00D9700E" w:rsidRPr="00F10A7B" w14:paraId="459493DD" w14:textId="77777777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42AC1BD5" w14:textId="77777777" w:rsidR="00D9700E" w:rsidRPr="00F10A7B" w:rsidRDefault="00D9700E" w:rsidP="00D9700E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B49E42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2828B0" w14:textId="259BA0EF" w:rsidR="00D9700E" w:rsidRPr="00F10A7B" w:rsidRDefault="00B45AF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740AD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041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ADB231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99DBDD" w14:textId="7D643B56" w:rsidR="00D9700E" w:rsidRPr="00F10A7B" w:rsidRDefault="00B45AF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230</w:t>
            </w:r>
          </w:p>
        </w:tc>
      </w:tr>
      <w:tr w:rsidR="00D9700E" w:rsidRPr="00F10A7B" w14:paraId="17D224D5" w14:textId="77777777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6FF9524F" w14:textId="77777777" w:rsidR="00D9700E" w:rsidRPr="00F10A7B" w:rsidRDefault="00D9700E" w:rsidP="00D9700E">
            <w:pPr>
              <w:rPr>
                <w:b/>
                <w:bCs/>
                <w:sz w:val="30"/>
                <w:szCs w:val="30"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D79669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B221C5" w14:textId="5B96F45C" w:rsidR="00D9700E" w:rsidRPr="00F10A7B" w:rsidRDefault="00B45AF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124</w:t>
            </w:r>
            <w:r w:rsidR="006B187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C6646D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07659D" w14:textId="147A31FD" w:rsidR="00D9700E" w:rsidRPr="00F10A7B" w:rsidRDefault="00B45AF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64</w:t>
            </w:r>
            <w:r w:rsidR="00740AD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866</w:t>
            </w:r>
          </w:p>
        </w:tc>
      </w:tr>
    </w:tbl>
    <w:p w14:paraId="73DBCF53" w14:textId="77777777" w:rsidR="00D9700E" w:rsidRPr="00112010" w:rsidRDefault="00D9700E" w:rsidP="00E52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4"/>
          <w:szCs w:val="14"/>
        </w:rPr>
      </w:pP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8"/>
        <w:gridCol w:w="1170"/>
        <w:gridCol w:w="1440"/>
        <w:gridCol w:w="270"/>
        <w:gridCol w:w="1350"/>
      </w:tblGrid>
      <w:tr w:rsidR="00D9700E" w:rsidRPr="00F10A7B" w14:paraId="2D6F5911" w14:textId="77777777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52AD9C16" w14:textId="442DC917" w:rsidR="00D9700E" w:rsidRPr="00112010" w:rsidRDefault="00D9700E" w:rsidP="00112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10A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4332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F10A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B45AFE" w:rsidRPr="00B45A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4433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433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49D86C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009EAB" w14:textId="4D6DFC81" w:rsidR="00D9700E" w:rsidRPr="00F10A7B" w:rsidRDefault="00B45AF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45AF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D3F47E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574E9B" w14:textId="4FAF7656" w:rsidR="00D9700E" w:rsidRPr="00F10A7B" w:rsidRDefault="00B45AF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B45AFE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D9700E" w:rsidRPr="00F10A7B" w14:paraId="0C7F7198" w14:textId="77777777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23B8A2F7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50A3A3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A2901D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0A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700E" w:rsidRPr="00F10A7B" w14:paraId="07ECA107" w14:textId="77777777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10358B85" w14:textId="77777777" w:rsidR="00D9700E" w:rsidRPr="00F10A7B" w:rsidRDefault="00D9700E" w:rsidP="00D9700E">
            <w:pPr>
              <w:rPr>
                <w:b/>
                <w:bCs/>
                <w:sz w:val="30"/>
                <w:szCs w:val="30"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13622BD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DF9A0E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25EC6B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EB9CD6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700E" w:rsidRPr="00F10A7B" w14:paraId="4128F18E" w14:textId="77777777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1BEA3082" w14:textId="77777777" w:rsidR="00D9700E" w:rsidRPr="00F10A7B" w:rsidRDefault="00D9700E" w:rsidP="00D9700E">
            <w:pPr>
              <w:rPr>
                <w:b/>
                <w:bCs/>
                <w:sz w:val="30"/>
                <w:szCs w:val="30"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ประเภทของสินค้าและบริการหลัก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253B017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97130F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C302D7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50BB28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9700E" w:rsidRPr="00F10A7B" w14:paraId="3295CD4C" w14:textId="77777777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5AC7B086" w14:textId="77777777" w:rsidR="00D9700E" w:rsidRPr="00F10A7B" w:rsidRDefault="00D9700E" w:rsidP="00D9700E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CBD9A6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698E65" w14:textId="6D27E5F8" w:rsidR="00D9700E" w:rsidRPr="00F10A7B" w:rsidRDefault="00B45AFE" w:rsidP="006B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179</w:t>
            </w:r>
            <w:r w:rsidR="00554E9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244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889168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A3F1F06" w14:textId="253B7862" w:rsidR="00D9700E" w:rsidRPr="00F10A7B" w:rsidRDefault="00B45AF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554E9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703</w:t>
            </w:r>
          </w:p>
        </w:tc>
      </w:tr>
      <w:tr w:rsidR="00D9700E" w:rsidRPr="00F10A7B" w14:paraId="53684BFD" w14:textId="77777777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37F1A537" w14:textId="77777777" w:rsidR="00D9700E" w:rsidRPr="00F10A7B" w:rsidRDefault="00D9700E" w:rsidP="00D9700E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ขายหนังสือ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C5C0932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D99152" w14:textId="74CD3D3C" w:rsidR="00D9700E" w:rsidRPr="00F10A7B" w:rsidRDefault="00B45AF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66</w:t>
            </w:r>
            <w:r w:rsidR="00554E9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625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A89537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7108B7" w14:textId="72371BF1" w:rsidR="00D9700E" w:rsidRPr="00F10A7B" w:rsidRDefault="00B45AF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554E9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285</w:t>
            </w:r>
          </w:p>
        </w:tc>
      </w:tr>
      <w:tr w:rsidR="00B92523" w:rsidRPr="00F10A7B" w14:paraId="43584B4A" w14:textId="77777777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63381E3F" w14:textId="77777777" w:rsidR="00B92523" w:rsidRPr="00F10A7B" w:rsidRDefault="00B92523" w:rsidP="00D9700E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ED41F5" w14:textId="77777777" w:rsidR="00B92523" w:rsidRPr="00F10A7B" w:rsidRDefault="00B92523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08437E" w14:textId="34FD2663" w:rsidR="00B92523" w:rsidRDefault="00B45AF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46</w:t>
            </w:r>
            <w:r w:rsidR="00554E9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790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1243C5" w14:textId="77777777" w:rsidR="00B92523" w:rsidRPr="00F10A7B" w:rsidRDefault="00B92523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BE8DF1" w14:textId="4B4BEB34" w:rsidR="00B92523" w:rsidRDefault="00B45AF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131</w:t>
            </w:r>
            <w:r w:rsidR="00554E9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329</w:t>
            </w:r>
          </w:p>
        </w:tc>
      </w:tr>
      <w:tr w:rsidR="00693ED9" w:rsidRPr="00F10A7B" w14:paraId="54CE7976" w14:textId="77777777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2D4D2F93" w14:textId="77777777" w:rsidR="00693ED9" w:rsidRDefault="00693ED9" w:rsidP="00693ED9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ค่าขายสินค้า</w:t>
            </w:r>
            <w:r w:rsidR="008E2399">
              <w:rPr>
                <w:rFonts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26DE24" w14:textId="77777777" w:rsidR="00693ED9" w:rsidRPr="00F10A7B" w:rsidRDefault="00693ED9" w:rsidP="00693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24C659" w14:textId="77777777" w:rsidR="00693ED9" w:rsidRDefault="00554E91" w:rsidP="00693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DA11D0" w14:textId="77777777" w:rsidR="00693ED9" w:rsidRPr="00F10A7B" w:rsidRDefault="00693ED9" w:rsidP="00693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EA04FF" w14:textId="00882426" w:rsidR="00693ED9" w:rsidRDefault="00B45AFE" w:rsidP="00693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44</w:t>
            </w:r>
            <w:r w:rsidR="00554E9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666</w:t>
            </w:r>
          </w:p>
        </w:tc>
      </w:tr>
      <w:tr w:rsidR="00D9700E" w:rsidRPr="00F10A7B" w14:paraId="6336BE23" w14:textId="77777777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10168C78" w14:textId="77777777" w:rsidR="00D9700E" w:rsidRPr="00F10A7B" w:rsidRDefault="00D9700E" w:rsidP="00D9700E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C17A0F3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865D73" w14:textId="3B4B7A8C" w:rsidR="00D9700E" w:rsidRPr="00F10A7B" w:rsidRDefault="00B45AFE" w:rsidP="00554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 w:rsidR="00554E9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768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BBD014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2A7E28" w14:textId="6B190D17" w:rsidR="00D9700E" w:rsidRPr="00F10A7B" w:rsidRDefault="00B45AF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554E9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710</w:t>
            </w:r>
          </w:p>
        </w:tc>
      </w:tr>
      <w:tr w:rsidR="00D9700E" w:rsidRPr="00F10A7B" w14:paraId="5AF533FE" w14:textId="77777777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46293D6D" w14:textId="77777777" w:rsidR="00D9700E" w:rsidRPr="00F10A7B" w:rsidRDefault="00D9700E" w:rsidP="00D9700E">
            <w:pPr>
              <w:rPr>
                <w:b/>
                <w:bCs/>
                <w:sz w:val="30"/>
                <w:szCs w:val="30"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2649FA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F0CB52" w14:textId="277473E8" w:rsidR="00D9700E" w:rsidRPr="00F10A7B" w:rsidRDefault="00B45AFE" w:rsidP="006B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304</w:t>
            </w:r>
            <w:r w:rsidR="00554E9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B4D7E9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CBFEA8" w14:textId="5D406A2F" w:rsidR="00D9700E" w:rsidRPr="00F10A7B" w:rsidRDefault="00B45AF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219</w:t>
            </w:r>
            <w:r w:rsidR="00554E9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693</w:t>
            </w:r>
          </w:p>
        </w:tc>
      </w:tr>
      <w:tr w:rsidR="00D9700E" w:rsidRPr="00F10A7B" w14:paraId="612E86E4" w14:textId="77777777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0BD883A0" w14:textId="77777777" w:rsidR="00D9700E" w:rsidRPr="00D9700E" w:rsidRDefault="00D9700E" w:rsidP="00D9700E">
            <w:pPr>
              <w:rPr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3E3744" w14:textId="77777777" w:rsidR="00D9700E" w:rsidRPr="00D9700E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DAF0A3" w14:textId="77777777" w:rsidR="00D9700E" w:rsidRPr="00D9700E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4E7B3F" w14:textId="77777777" w:rsidR="00D9700E" w:rsidRPr="00D9700E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DB1E84" w14:textId="77777777" w:rsidR="00D9700E" w:rsidRPr="00D9700E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D9700E" w:rsidRPr="00F10A7B" w14:paraId="03313938" w14:textId="77777777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50F9C9F8" w14:textId="77777777" w:rsidR="00D9700E" w:rsidRPr="00F10A7B" w:rsidRDefault="00D9700E" w:rsidP="00D9700E">
            <w:pPr>
              <w:rPr>
                <w:b/>
                <w:bCs/>
                <w:sz w:val="30"/>
                <w:szCs w:val="30"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C61393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9B821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49C000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79D0F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9700E" w:rsidRPr="00F10A7B" w14:paraId="683275AC" w14:textId="77777777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126CDB0F" w14:textId="77777777" w:rsidR="00D9700E" w:rsidRPr="00F10A7B" w:rsidRDefault="00D9700E" w:rsidP="00D9700E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1C8D63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915FC" w14:textId="4BEDD608" w:rsidR="00D9700E" w:rsidRPr="00F10A7B" w:rsidRDefault="00B45AF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277</w:t>
            </w:r>
            <w:r w:rsidR="006B187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049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7D4AAC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6986D" w14:textId="6A9FD717" w:rsidR="00D9700E" w:rsidRPr="00F10A7B" w:rsidRDefault="00B45AF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218</w:t>
            </w:r>
            <w:r w:rsidR="00554E9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817</w:t>
            </w:r>
          </w:p>
        </w:tc>
      </w:tr>
      <w:tr w:rsidR="00D9700E" w:rsidRPr="00F10A7B" w14:paraId="26AD0FBC" w14:textId="77777777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72D92CC9" w14:textId="77777777" w:rsidR="00D9700E" w:rsidRPr="00F10A7B" w:rsidRDefault="00D9700E" w:rsidP="00D9700E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980B0A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EC4764" w14:textId="330B6464" w:rsidR="00D9700E" w:rsidRPr="00F10A7B" w:rsidRDefault="00B45AF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27</w:t>
            </w:r>
            <w:r w:rsidR="00554E9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378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7B891E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4809CF" w14:textId="7F445660" w:rsidR="00D9700E" w:rsidRPr="00F10A7B" w:rsidRDefault="00B45AF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876</w:t>
            </w:r>
          </w:p>
        </w:tc>
      </w:tr>
      <w:tr w:rsidR="00D9700E" w:rsidRPr="00F10A7B" w14:paraId="063E435E" w14:textId="77777777" w:rsidTr="00D9700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5841685A" w14:textId="77777777" w:rsidR="00D9700E" w:rsidRPr="00F10A7B" w:rsidRDefault="00D9700E" w:rsidP="00D9700E">
            <w:pPr>
              <w:rPr>
                <w:b/>
                <w:bCs/>
                <w:sz w:val="30"/>
                <w:szCs w:val="30"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4D225B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2BD8D9" w14:textId="6209471A" w:rsidR="00D9700E" w:rsidRPr="00F10A7B" w:rsidRDefault="00B45AF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304</w:t>
            </w:r>
            <w:r w:rsidR="006B187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2AC3DD" w14:textId="77777777" w:rsidR="00D9700E" w:rsidRPr="00F10A7B" w:rsidRDefault="00D9700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A8D69E" w14:textId="00EC9386" w:rsidR="00D9700E" w:rsidRPr="00F10A7B" w:rsidRDefault="00B45AFE" w:rsidP="00D9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219</w:t>
            </w:r>
            <w:r w:rsidR="00554E9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693</w:t>
            </w:r>
          </w:p>
        </w:tc>
      </w:tr>
    </w:tbl>
    <w:p w14:paraId="1DAB2A11" w14:textId="77777777" w:rsidR="00D9700E" w:rsidRDefault="00D9700E" w:rsidP="00D97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AU"/>
        </w:rPr>
      </w:pPr>
      <w:r w:rsidRPr="00220FD0">
        <w:rPr>
          <w:rFonts w:ascii="Angsana New" w:hAnsi="Angsana New"/>
          <w:sz w:val="30"/>
          <w:szCs w:val="30"/>
          <w:cs/>
          <w:lang w:val="en-AU"/>
        </w:rPr>
        <w:t xml:space="preserve">กลุ่มบริษัทดำเนินธุรกิจเฉพาะในประเทศเท่านั้น </w:t>
      </w:r>
      <w:r w:rsidRPr="00220FD0">
        <w:rPr>
          <w:rFonts w:ascii="Angsana New" w:hAnsi="Angsana New" w:hint="cs"/>
          <w:sz w:val="30"/>
          <w:szCs w:val="30"/>
          <w:cs/>
          <w:lang w:val="en-AU"/>
        </w:rPr>
        <w:t>ไม่มีรายได้จากต่างประเทศหรือสินทรัพย์ในต่างประเทศที่มีสาระสำคัญ</w:t>
      </w:r>
    </w:p>
    <w:p w14:paraId="4A799B80" w14:textId="77777777" w:rsidR="00E30503" w:rsidRPr="000F337B" w:rsidRDefault="00E30503" w:rsidP="00D97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4"/>
          <w:szCs w:val="14"/>
        </w:rPr>
      </w:pPr>
    </w:p>
    <w:p w14:paraId="364F68B9" w14:textId="77777777" w:rsidR="00F41EBC" w:rsidRDefault="00514DBA" w:rsidP="00E52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8584C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630618" w:rsidRPr="0068584C">
        <w:rPr>
          <w:rFonts w:ascii="Angsana New" w:hAnsi="Angsana New"/>
          <w:b/>
          <w:bCs/>
          <w:i/>
          <w:iCs/>
          <w:sz w:val="30"/>
          <w:szCs w:val="30"/>
          <w:cs/>
        </w:rPr>
        <w:t>กระทบยอดกำไรหรือขาดทุน</w:t>
      </w:r>
      <w:r w:rsidR="00511FD7" w:rsidRPr="0068584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ของส่วนงานที่รายงาน</w:t>
      </w:r>
    </w:p>
    <w:p w14:paraId="1F715847" w14:textId="77777777" w:rsidR="00E52BE0" w:rsidRPr="00E52BE0" w:rsidRDefault="00E52BE0" w:rsidP="00E52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37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8"/>
        <w:gridCol w:w="1170"/>
        <w:gridCol w:w="1440"/>
        <w:gridCol w:w="270"/>
        <w:gridCol w:w="1440"/>
      </w:tblGrid>
      <w:tr w:rsidR="00E52BE0" w:rsidRPr="00F177ED" w14:paraId="596150BE" w14:textId="77777777" w:rsidTr="00D04F34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5A5451D1" w14:textId="3BE9B9C6" w:rsidR="00E52BE0" w:rsidRPr="00F177ED" w:rsidRDefault="00E52BE0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B45AFE" w:rsidRPr="00B45AF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="0044332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D39757" w14:textId="77777777" w:rsidR="00E52BE0" w:rsidRPr="00F177ED" w:rsidRDefault="00E52BE0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61CB56" w14:textId="156EDF52" w:rsidR="00E52BE0" w:rsidRPr="00F177ED" w:rsidRDefault="00B45AFE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C256EA" w14:textId="77777777" w:rsidR="00E52BE0" w:rsidRPr="00F177ED" w:rsidRDefault="00E52BE0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8D4373" w14:textId="64DA8D38" w:rsidR="00E52BE0" w:rsidRPr="00F177ED" w:rsidRDefault="00B45AFE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52BE0" w:rsidRPr="00F177ED" w14:paraId="5C98986C" w14:textId="77777777" w:rsidTr="00D04F34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05636B2F" w14:textId="77777777" w:rsidR="00E52BE0" w:rsidRPr="00F177ED" w:rsidRDefault="00E52BE0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139B9A" w14:textId="77777777" w:rsidR="00E52BE0" w:rsidRPr="00F177ED" w:rsidRDefault="00E52BE0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453F42" w14:textId="77777777" w:rsidR="00E52BE0" w:rsidRPr="00F177ED" w:rsidRDefault="00E52BE0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77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2BE0" w:rsidRPr="00F177ED" w14:paraId="78E57B5A" w14:textId="77777777" w:rsidTr="00D04F34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651C5215" w14:textId="77777777" w:rsidR="00E52BE0" w:rsidRPr="00F177ED" w:rsidRDefault="00E52BE0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77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85CA39" w14:textId="77777777" w:rsidR="00E52BE0" w:rsidRPr="00F177ED" w:rsidRDefault="00E52BE0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AB90F9" w14:textId="77777777" w:rsidR="00E52BE0" w:rsidRPr="00F177ED" w:rsidRDefault="00E52BE0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E57700" w14:textId="77777777" w:rsidR="00E52BE0" w:rsidRPr="00F177ED" w:rsidRDefault="00E52BE0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130CF8" w14:textId="77777777" w:rsidR="00E52BE0" w:rsidRPr="00F177ED" w:rsidRDefault="00E52BE0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156F" w:rsidRPr="00F177ED" w14:paraId="1CB91B68" w14:textId="77777777" w:rsidTr="00D04F34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16BA362A" w14:textId="77777777" w:rsidR="0078156F" w:rsidRPr="00F177ED" w:rsidRDefault="0078156F" w:rsidP="00781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 (ขาดทุน) ก่อนภาษีเงินได้</w:t>
            </w:r>
            <w:r w:rsidRPr="00F177ED">
              <w:rPr>
                <w:rFonts w:ascii="Angsana New" w:hAnsi="Angsana New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BCB683" w14:textId="77777777" w:rsidR="0078156F" w:rsidRPr="00F177ED" w:rsidRDefault="0078156F" w:rsidP="00781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B27D7B" w14:textId="61C78364" w:rsidR="0078156F" w:rsidRPr="00F177ED" w:rsidRDefault="00B45AFE" w:rsidP="00781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7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77</w:t>
            </w:r>
            <w:r w:rsidR="0088744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373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84B2DF" w14:textId="77777777" w:rsidR="0078156F" w:rsidRPr="00F177ED" w:rsidRDefault="0078156F" w:rsidP="00781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CEFC7D" w14:textId="6707B988" w:rsidR="0078156F" w:rsidRPr="00831A55" w:rsidRDefault="0078156F" w:rsidP="00781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1A55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B45AFE" w:rsidRPr="00B45AFE">
              <w:rPr>
                <w:rFonts w:ascii="Angsana New" w:hAnsi="Angsana New"/>
                <w:color w:val="000000"/>
                <w:sz w:val="30"/>
                <w:szCs w:val="30"/>
              </w:rPr>
              <w:t>110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45AFE" w:rsidRPr="00B45AFE">
              <w:rPr>
                <w:rFonts w:ascii="Angsana New" w:hAnsi="Angsana New"/>
                <w:color w:val="000000"/>
                <w:sz w:val="30"/>
                <w:szCs w:val="30"/>
              </w:rPr>
              <w:t>655</w:t>
            </w:r>
            <w:r w:rsidRPr="00831A55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78156F" w:rsidRPr="00F177ED" w14:paraId="2ADB9B52" w14:textId="77777777" w:rsidTr="00D04F34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045D3003" w14:textId="77777777" w:rsidR="0078156F" w:rsidRPr="003D7BF2" w:rsidRDefault="0078156F" w:rsidP="00781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68584C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68584C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07A4A8" w14:textId="77777777" w:rsidR="0078156F" w:rsidRPr="00F177ED" w:rsidRDefault="0078156F" w:rsidP="00781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447208" w14:textId="3E3FC283" w:rsidR="0078156F" w:rsidRPr="00F177ED" w:rsidRDefault="00484EF5" w:rsidP="00781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B45AFE" w:rsidRPr="00B45AFE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45AFE" w:rsidRPr="00B45AFE">
              <w:rPr>
                <w:rFonts w:ascii="Angsana New" w:hAnsi="Angsana New"/>
                <w:color w:val="000000"/>
                <w:sz w:val="30"/>
                <w:szCs w:val="30"/>
              </w:rPr>
              <w:t>415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D7952A" w14:textId="77777777" w:rsidR="0078156F" w:rsidRPr="00F177ED" w:rsidRDefault="0078156F" w:rsidP="00781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825AA1" w14:textId="79EDDDB0" w:rsidR="0078156F" w:rsidRPr="00831A55" w:rsidRDefault="0078156F" w:rsidP="00781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1A55">
              <w:rPr>
                <w:rFonts w:ascii="Angsana New" w:hAnsi="Angsana New"/>
                <w:color w:val="000000"/>
                <w:sz w:val="30"/>
                <w:szCs w:val="30"/>
              </w:rPr>
              <w:t xml:space="preserve">  (</w:t>
            </w:r>
            <w:r w:rsidR="00B45AFE" w:rsidRPr="00B45AFE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831A5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45AFE" w:rsidRPr="00B45AFE">
              <w:rPr>
                <w:rFonts w:ascii="Angsana New" w:hAnsi="Angsana New"/>
                <w:color w:val="000000"/>
                <w:sz w:val="30"/>
                <w:szCs w:val="30"/>
              </w:rPr>
              <w:t>665</w:t>
            </w:r>
            <w:r w:rsidRPr="00831A55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78156F" w:rsidRPr="00F177ED" w14:paraId="2B88B963" w14:textId="77777777" w:rsidTr="00D04F34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45E2618B" w14:textId="77777777" w:rsidR="0078156F" w:rsidRPr="00F177ED" w:rsidRDefault="0078156F" w:rsidP="00781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 (ขาดทุน) </w:t>
            </w:r>
            <w:r w:rsidRPr="00F177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C4F9A6" w14:textId="77777777" w:rsidR="0078156F" w:rsidRPr="00F177ED" w:rsidRDefault="0078156F" w:rsidP="00781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AA1B36" w14:textId="1F92666A" w:rsidR="0078156F" w:rsidRPr="00767C10" w:rsidRDefault="00B45AFE" w:rsidP="00781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74</w:t>
            </w:r>
            <w:r w:rsidR="008874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E2D284" w14:textId="77777777" w:rsidR="0078156F" w:rsidRPr="00F177ED" w:rsidRDefault="0078156F" w:rsidP="00781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B2DB03" w14:textId="07924FE7" w:rsidR="0078156F" w:rsidRPr="00831A55" w:rsidRDefault="0078156F" w:rsidP="00781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</w:t>
            </w:r>
            <w:r w:rsidR="00B45AFE" w:rsidRPr="00B45AF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112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B45AFE" w:rsidRPr="00B45AF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320</w:t>
            </w:r>
            <w:r w:rsidRPr="00831A5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</w:tr>
    </w:tbl>
    <w:p w14:paraId="373CE6C1" w14:textId="77777777" w:rsidR="00E52BE0" w:rsidRPr="00E52BE0" w:rsidRDefault="00E52BE0" w:rsidP="00E52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37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8"/>
        <w:gridCol w:w="1170"/>
        <w:gridCol w:w="1440"/>
        <w:gridCol w:w="270"/>
        <w:gridCol w:w="1440"/>
      </w:tblGrid>
      <w:tr w:rsidR="00E52BE0" w:rsidRPr="00F177ED" w14:paraId="11CE4462" w14:textId="77777777" w:rsidTr="00D04F34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366D4125" w14:textId="69AA9B2B" w:rsidR="00E52BE0" w:rsidRPr="00F177ED" w:rsidRDefault="00E52BE0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4332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B45AFE" w:rsidRPr="00B45AF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="0044332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6909C7" w14:textId="77777777" w:rsidR="00E52BE0" w:rsidRPr="00F177ED" w:rsidRDefault="00E52BE0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A8C8E6" w14:textId="3D50D1BA" w:rsidR="00E52BE0" w:rsidRPr="00F177ED" w:rsidRDefault="00B45AFE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2FDC79" w14:textId="77777777" w:rsidR="00E52BE0" w:rsidRPr="00F177ED" w:rsidRDefault="00E52BE0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29DB48" w14:textId="3B7FCBFE" w:rsidR="00E52BE0" w:rsidRPr="00F177ED" w:rsidRDefault="00B45AFE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52BE0" w:rsidRPr="00F177ED" w14:paraId="6953B77C" w14:textId="77777777" w:rsidTr="00D04F34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3122144E" w14:textId="77777777" w:rsidR="00E52BE0" w:rsidRPr="00F177ED" w:rsidRDefault="00E52BE0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71D0BA" w14:textId="77777777" w:rsidR="00E52BE0" w:rsidRPr="00F177ED" w:rsidRDefault="00E52BE0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61219F" w14:textId="77777777" w:rsidR="00E52BE0" w:rsidRPr="00F177ED" w:rsidRDefault="00E52BE0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77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2BE0" w:rsidRPr="00F177ED" w14:paraId="7B8EEBD9" w14:textId="77777777" w:rsidTr="00D04F34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4BB3115F" w14:textId="77777777" w:rsidR="00E52BE0" w:rsidRPr="00F177ED" w:rsidRDefault="00E52BE0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77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AE56FC" w14:textId="77777777" w:rsidR="00E52BE0" w:rsidRPr="00F177ED" w:rsidRDefault="00E52BE0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4BC37C" w14:textId="77777777" w:rsidR="00E52BE0" w:rsidRPr="00F177ED" w:rsidRDefault="00E52BE0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973FE4" w14:textId="77777777" w:rsidR="00E52BE0" w:rsidRPr="00F177ED" w:rsidRDefault="00E52BE0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7AF17D" w14:textId="77777777" w:rsidR="00E52BE0" w:rsidRPr="00F177ED" w:rsidRDefault="00E52BE0" w:rsidP="0044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156F" w:rsidRPr="00F177ED" w14:paraId="470B503B" w14:textId="77777777" w:rsidTr="00D04F34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34FAE0D0" w14:textId="77777777" w:rsidR="0078156F" w:rsidRPr="00F177ED" w:rsidRDefault="0078156F" w:rsidP="00781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 (ขาดทุน) ก่อนภาษีเงินได้</w:t>
            </w:r>
            <w:r w:rsidRPr="00F177ED">
              <w:rPr>
                <w:rFonts w:ascii="Angsana New" w:hAnsi="Angsana New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8F6481" w14:textId="77777777" w:rsidR="0078156F" w:rsidRPr="00F177ED" w:rsidRDefault="0078156F" w:rsidP="00781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0F73A4" w14:textId="115365C5" w:rsidR="0078156F" w:rsidRPr="00F177ED" w:rsidRDefault="00B45AFE" w:rsidP="00781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7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158</w:t>
            </w:r>
            <w:r w:rsidR="0088744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color w:val="000000"/>
                <w:sz w:val="30"/>
                <w:szCs w:val="30"/>
              </w:rPr>
              <w:t>597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D43F0F" w14:textId="77777777" w:rsidR="0078156F" w:rsidRPr="00F177ED" w:rsidRDefault="0078156F" w:rsidP="00781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83EC42" w14:textId="33DB366A" w:rsidR="0078156F" w:rsidRPr="00831A55" w:rsidRDefault="0078156F" w:rsidP="00781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B45AFE" w:rsidRPr="00B45AFE">
              <w:rPr>
                <w:rFonts w:ascii="Angsana New" w:hAnsi="Angsana New"/>
                <w:color w:val="000000"/>
                <w:sz w:val="30"/>
                <w:szCs w:val="30"/>
              </w:rPr>
              <w:t>346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45AFE" w:rsidRPr="00B45AFE">
              <w:rPr>
                <w:rFonts w:ascii="Angsana New" w:hAnsi="Angsana New"/>
                <w:color w:val="000000"/>
                <w:sz w:val="30"/>
                <w:szCs w:val="30"/>
              </w:rPr>
              <w:t>474</w:t>
            </w:r>
            <w:r w:rsidRPr="00831A55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78156F" w:rsidRPr="00F177ED" w14:paraId="5CCA91D2" w14:textId="77777777" w:rsidTr="00D04F34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1811C060" w14:textId="77777777" w:rsidR="0078156F" w:rsidRPr="003D7BF2" w:rsidRDefault="0078156F" w:rsidP="00781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8584C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68584C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68584C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0DEDA6" w14:textId="77777777" w:rsidR="0078156F" w:rsidRPr="00F177ED" w:rsidRDefault="0078156F" w:rsidP="00781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630426" w14:textId="64932E41" w:rsidR="0078156F" w:rsidRPr="00F177ED" w:rsidRDefault="00484EF5" w:rsidP="00781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B45AFE" w:rsidRPr="00B45AFE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45AFE" w:rsidRPr="00B45AFE">
              <w:rPr>
                <w:rFonts w:ascii="Angsana New" w:hAnsi="Angsana New"/>
                <w:color w:val="000000"/>
                <w:sz w:val="30"/>
                <w:szCs w:val="30"/>
              </w:rPr>
              <w:t>916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A2EF9D" w14:textId="77777777" w:rsidR="0078156F" w:rsidRPr="00F177ED" w:rsidRDefault="0078156F" w:rsidP="00781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CF0A49" w14:textId="2CB5E506" w:rsidR="0078156F" w:rsidRPr="00831A55" w:rsidRDefault="0078156F" w:rsidP="00781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1A55">
              <w:rPr>
                <w:rFonts w:ascii="Angsana New" w:hAnsi="Angsana New"/>
                <w:color w:val="000000"/>
                <w:sz w:val="30"/>
                <w:szCs w:val="30"/>
              </w:rPr>
              <w:t xml:space="preserve">  (</w:t>
            </w:r>
            <w:r w:rsidR="00B45AFE" w:rsidRPr="00B45AFE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831A5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45AFE" w:rsidRPr="00B45AFE">
              <w:rPr>
                <w:rFonts w:ascii="Angsana New" w:hAnsi="Angsana New"/>
                <w:color w:val="000000"/>
                <w:sz w:val="30"/>
                <w:szCs w:val="30"/>
              </w:rPr>
              <w:t>732</w:t>
            </w:r>
            <w:r w:rsidRPr="00831A55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78156F" w:rsidRPr="00F177ED" w14:paraId="7C5BED5D" w14:textId="77777777" w:rsidTr="00D04F34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62491681" w14:textId="77777777" w:rsidR="0078156F" w:rsidRPr="00F177ED" w:rsidRDefault="0078156F" w:rsidP="00781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 (ขาดทุน) </w:t>
            </w:r>
            <w:r w:rsidRPr="00F177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F13E50" w14:textId="77777777" w:rsidR="0078156F" w:rsidRPr="00F177ED" w:rsidRDefault="0078156F" w:rsidP="00781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F048AC" w14:textId="41C36E8B" w:rsidR="0078156F" w:rsidRPr="00F177ED" w:rsidRDefault="00B45AFE" w:rsidP="00781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127</w:t>
            </w:r>
            <w:r w:rsidR="008874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20BE83" w14:textId="77777777" w:rsidR="0078156F" w:rsidRPr="00F177ED" w:rsidRDefault="0078156F" w:rsidP="00781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395AC4" w14:textId="40CEDAF7" w:rsidR="0078156F" w:rsidRPr="00831A55" w:rsidRDefault="0078156F" w:rsidP="00781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</w:t>
            </w:r>
            <w:r w:rsidR="00B45AFE" w:rsidRPr="00B45AF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348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B45AFE" w:rsidRPr="00B45AF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206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</w:tr>
    </w:tbl>
    <w:p w14:paraId="3C26FFE8" w14:textId="77777777" w:rsidR="00B436E5" w:rsidRPr="00086D03" w:rsidRDefault="00B436E5" w:rsidP="0078156F">
      <w:pPr>
        <w:pStyle w:val="NFSTopic"/>
        <w:ind w:left="0" w:firstLine="0"/>
        <w:rPr>
          <w:b w:val="0"/>
          <w:bCs w:val="0"/>
        </w:rPr>
      </w:pPr>
    </w:p>
    <w:p w14:paraId="3F343EDF" w14:textId="77777777" w:rsidR="00BF36B8" w:rsidRPr="00A63458" w:rsidRDefault="009A2129" w:rsidP="0078156F">
      <w:pPr>
        <w:pStyle w:val="NFSTopic"/>
        <w:numPr>
          <w:ilvl w:val="0"/>
          <w:numId w:val="29"/>
        </w:numPr>
        <w:ind w:hanging="1440"/>
      </w:pPr>
      <w:r w:rsidRPr="00A63458">
        <w:rPr>
          <w:cs/>
        </w:rPr>
        <w:t>เครื่องมือทางการเงิน</w:t>
      </w:r>
    </w:p>
    <w:p w14:paraId="525CD7D0" w14:textId="77777777" w:rsidR="009A2129" w:rsidRPr="00A63458" w:rsidRDefault="009A2129" w:rsidP="0078156F">
      <w:pPr>
        <w:pStyle w:val="NFSTopic"/>
        <w:rPr>
          <w:lang w:val="en-US"/>
        </w:rPr>
      </w:pPr>
    </w:p>
    <w:p w14:paraId="4ED0287E" w14:textId="77777777" w:rsidR="009A2129" w:rsidRPr="00A63458" w:rsidRDefault="009A2129" w:rsidP="0078156F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A63458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2AE5320" w14:textId="77777777" w:rsidR="009A2129" w:rsidRPr="00A63458" w:rsidRDefault="009A2129" w:rsidP="00781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4B7B4F1" w14:textId="75272BA8" w:rsidR="00AA45B6" w:rsidRPr="008D1E17" w:rsidRDefault="00AA45B6" w:rsidP="00AA45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51FA4">
        <w:rPr>
          <w:rFonts w:ascii="Angsana New" w:hAnsi="Angsana New"/>
          <w:sz w:val="30"/>
          <w:szCs w:val="30"/>
          <w:cs/>
        </w:rPr>
        <w:t>ณ</w:t>
      </w:r>
      <w:r w:rsidRPr="00751FA4">
        <w:rPr>
          <w:rFonts w:ascii="Angsana New" w:hAnsi="Angsana New"/>
          <w:sz w:val="30"/>
          <w:szCs w:val="30"/>
          <w:rtl/>
          <w:cs/>
        </w:rPr>
        <w:t xml:space="preserve"> </w:t>
      </w:r>
      <w:r w:rsidRPr="00751FA4">
        <w:rPr>
          <w:rFonts w:ascii="Angsana New" w:hAnsi="Angsana New"/>
          <w:sz w:val="30"/>
          <w:szCs w:val="30"/>
          <w:cs/>
        </w:rPr>
        <w:t>วันที่</w:t>
      </w:r>
      <w:r w:rsidRPr="00751FA4">
        <w:rPr>
          <w:rFonts w:ascii="Angsana New" w:hAnsi="Angsana New"/>
          <w:sz w:val="30"/>
          <w:szCs w:val="30"/>
        </w:rPr>
        <w:t xml:space="preserve"> </w:t>
      </w:r>
      <w:r w:rsidR="00B45AFE" w:rsidRPr="00B45AFE">
        <w:rPr>
          <w:rFonts w:ascii="Angsana New" w:hAnsi="Angsana New"/>
          <w:sz w:val="30"/>
          <w:szCs w:val="30"/>
        </w:rPr>
        <w:t>30</w:t>
      </w:r>
      <w:r w:rsidRPr="00751FA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751FA4">
        <w:rPr>
          <w:rFonts w:ascii="Angsana New" w:hAnsi="Angsana New"/>
          <w:sz w:val="30"/>
          <w:szCs w:val="30"/>
          <w:rtl/>
          <w:cs/>
        </w:rPr>
        <w:t xml:space="preserve"> </w:t>
      </w:r>
      <w:r w:rsidR="00B45AFE" w:rsidRPr="00B45AFE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B45AFE" w:rsidRPr="00B45AFE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45AFE" w:rsidRPr="00B45AFE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51FA4">
        <w:rPr>
          <w:rFonts w:ascii="Angsana New" w:hAnsi="Angsana New"/>
          <w:sz w:val="30"/>
          <w:szCs w:val="30"/>
          <w:cs/>
        </w:rPr>
        <w:t>บริษัทมี</w:t>
      </w:r>
      <w:r w:rsidRPr="00AE418C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>
        <w:rPr>
          <w:rFonts w:ascii="Angsana New" w:hAnsi="Angsana New" w:hint="cs"/>
          <w:sz w:val="30"/>
          <w:szCs w:val="30"/>
          <w:cs/>
        </w:rPr>
        <w:t xml:space="preserve"> คือ</w:t>
      </w:r>
      <w:r w:rsidRPr="00BB2683">
        <w:rPr>
          <w:rFonts w:ascii="Angsana New" w:hAnsi="Angsana New"/>
          <w:sz w:val="30"/>
          <w:szCs w:val="30"/>
          <w:cs/>
        </w:rPr>
        <w:t>ตราสารทุนที่เป็นหลักทรัพย์เผื่อขาย</w:t>
      </w:r>
      <w:r>
        <w:rPr>
          <w:rFonts w:ascii="Angsana New" w:hAnsi="Angsana New" w:hint="cs"/>
          <w:sz w:val="30"/>
          <w:szCs w:val="30"/>
          <w:cs/>
        </w:rPr>
        <w:t xml:space="preserve"> โดยมี</w:t>
      </w:r>
      <w:r w:rsidRPr="0095450C">
        <w:rPr>
          <w:rFonts w:ascii="Angsana New" w:hAnsi="Angsana New"/>
          <w:spacing w:val="-4"/>
          <w:sz w:val="30"/>
          <w:szCs w:val="30"/>
          <w:cs/>
        </w:rPr>
        <w:t>มูลค่าตามบัญชี</w:t>
      </w:r>
      <w:r>
        <w:rPr>
          <w:rFonts w:ascii="Angsana New" w:hAnsi="Angsana New" w:hint="cs"/>
          <w:spacing w:val="-4"/>
          <w:sz w:val="30"/>
          <w:szCs w:val="30"/>
          <w:cs/>
        </w:rPr>
        <w:t>เท่ากับ</w:t>
      </w:r>
      <w:r w:rsidRPr="0095450C">
        <w:rPr>
          <w:rFonts w:ascii="Angsana New" w:hAnsi="Angsana New"/>
          <w:spacing w:val="-4"/>
          <w:sz w:val="30"/>
          <w:szCs w:val="30"/>
          <w:cs/>
        </w:rPr>
        <w:t>มูลค่ายุติธรรม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Pr="00751FA4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มี</w:t>
      </w:r>
      <w:r w:rsidRPr="00AE418C">
        <w:rPr>
          <w:rFonts w:ascii="Angsana New" w:hAnsi="Angsana New"/>
          <w:sz w:val="30"/>
          <w:szCs w:val="30"/>
          <w:cs/>
        </w:rPr>
        <w:t>หนี้สินทางการเงินที่ไม่ได้วัดมูลค่าด้วยมูลค่ายุติธรร</w:t>
      </w:r>
      <w:r>
        <w:rPr>
          <w:rFonts w:ascii="Angsana New" w:hAnsi="Angsana New" w:hint="cs"/>
          <w:sz w:val="30"/>
          <w:szCs w:val="30"/>
          <w:cs/>
        </w:rPr>
        <w:t>มคือเงินกู้ยืมระยะยาวจากสถาบันการเงิน โดยมี</w:t>
      </w:r>
      <w:r w:rsidRPr="0095450C">
        <w:rPr>
          <w:rFonts w:ascii="Angsana New" w:hAnsi="Angsana New"/>
          <w:spacing w:val="-4"/>
          <w:sz w:val="30"/>
          <w:szCs w:val="30"/>
          <w:cs/>
        </w:rPr>
        <w:t>มูลค่าตามบัญชีใกล้เคียงกับมูลค่ายุติธรรม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โดยแสดงลำดับชั้นมูลค่ายุติธรรมระดับ </w:t>
      </w:r>
      <w:r w:rsidR="00B45AFE" w:rsidRPr="00B45AFE">
        <w:rPr>
          <w:rFonts w:ascii="Angsana New" w:hAnsi="Angsana New"/>
          <w:spacing w:val="-4"/>
          <w:sz w:val="30"/>
          <w:szCs w:val="30"/>
        </w:rPr>
        <w:t>3</w:t>
      </w:r>
    </w:p>
    <w:p w14:paraId="66A52B82" w14:textId="77777777" w:rsidR="009F748D" w:rsidRDefault="009F748D" w:rsidP="00B509E5">
      <w:pPr>
        <w:pStyle w:val="NFSTopic"/>
        <w:ind w:left="0" w:firstLine="0"/>
        <w:rPr>
          <w:cs/>
        </w:rPr>
      </w:pPr>
    </w:p>
    <w:p w14:paraId="147BC525" w14:textId="77777777" w:rsidR="00E767BF" w:rsidRDefault="00E76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  <w:r>
        <w:rPr>
          <w:cs/>
        </w:rPr>
        <w:br w:type="page"/>
      </w:r>
    </w:p>
    <w:p w14:paraId="69830FA3" w14:textId="64EA884C" w:rsidR="00E66B73" w:rsidRPr="00BB2683" w:rsidRDefault="00937942" w:rsidP="00ED0230">
      <w:pPr>
        <w:pStyle w:val="NFSTopic"/>
        <w:numPr>
          <w:ilvl w:val="0"/>
          <w:numId w:val="29"/>
        </w:numPr>
        <w:tabs>
          <w:tab w:val="clear" w:pos="567"/>
        </w:tabs>
        <w:ind w:hanging="1440"/>
      </w:pPr>
      <w:r w:rsidRPr="00BB2683">
        <w:rPr>
          <w:cs/>
        </w:rPr>
        <w:t>ภาระผูกพัน</w:t>
      </w:r>
      <w:r w:rsidR="00D94F3D" w:rsidRPr="00BB2683">
        <w:rPr>
          <w:cs/>
        </w:rPr>
        <w:t>กับ</w:t>
      </w:r>
      <w:r w:rsidR="00AF3211" w:rsidRPr="00BB2683">
        <w:rPr>
          <w:cs/>
        </w:rPr>
        <w:t>กิจการที่ไม่เกี่ยวข้องกัน</w:t>
      </w:r>
    </w:p>
    <w:p w14:paraId="63FBD241" w14:textId="77777777" w:rsidR="00306E30" w:rsidRPr="00ED0E1D" w:rsidRDefault="00306E30" w:rsidP="00CB4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13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58"/>
        <w:gridCol w:w="1109"/>
        <w:gridCol w:w="267"/>
        <w:gridCol w:w="1099"/>
        <w:gridCol w:w="29"/>
        <w:gridCol w:w="237"/>
        <w:gridCol w:w="1079"/>
        <w:gridCol w:w="254"/>
        <w:gridCol w:w="1099"/>
      </w:tblGrid>
      <w:tr w:rsidR="00837764" w:rsidRPr="008074B3" w14:paraId="2693E6BF" w14:textId="77777777" w:rsidTr="00EE1B2C">
        <w:trPr>
          <w:cantSplit/>
          <w:trHeight w:val="420"/>
          <w:tblHeader/>
        </w:trPr>
        <w:tc>
          <w:tcPr>
            <w:tcW w:w="2167" w:type="pct"/>
          </w:tcPr>
          <w:p w14:paraId="4EBDF2FC" w14:textId="77777777" w:rsidR="00837764" w:rsidRPr="00BB2683" w:rsidRDefault="00837764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pct"/>
            <w:gridSpan w:val="3"/>
          </w:tcPr>
          <w:p w14:paraId="681F928C" w14:textId="77777777" w:rsidR="00837764" w:rsidRPr="00BB2683" w:rsidRDefault="00837764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gridSpan w:val="2"/>
          </w:tcPr>
          <w:p w14:paraId="1E45FF5F" w14:textId="77777777" w:rsidR="00837764" w:rsidRPr="00BB2683" w:rsidRDefault="00837764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7E62924F" w14:textId="77777777" w:rsidR="00837764" w:rsidRPr="00BB2683" w:rsidRDefault="00837764" w:rsidP="00707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26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937942" w:rsidRPr="00BB26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8074B3" w:rsidRPr="008074B3" w14:paraId="1D5E8080" w14:textId="77777777" w:rsidTr="00EE1B2C">
        <w:trPr>
          <w:cantSplit/>
          <w:trHeight w:val="420"/>
          <w:tblHeader/>
        </w:trPr>
        <w:tc>
          <w:tcPr>
            <w:tcW w:w="2167" w:type="pct"/>
          </w:tcPr>
          <w:p w14:paraId="13080595" w14:textId="77777777"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</w:tcPr>
          <w:p w14:paraId="35CAD097" w14:textId="1AFA2FF6" w:rsidR="008074B3" w:rsidRPr="00BB2683" w:rsidRDefault="00B45AFE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30</w:t>
            </w:r>
            <w:r w:rsidR="0044332D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6" w:type="pct"/>
          </w:tcPr>
          <w:p w14:paraId="40B0F1D2" w14:textId="77777777"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5F39CB45" w14:textId="5A64C2F7" w:rsidR="008074B3" w:rsidRPr="00BB2683" w:rsidRDefault="00B45AFE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31</w:t>
            </w:r>
            <w:r w:rsidR="008074B3" w:rsidRPr="00BB2683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  <w:gridSpan w:val="2"/>
          </w:tcPr>
          <w:p w14:paraId="473808EE" w14:textId="77777777"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BBB7DC2" w14:textId="4EC9C372" w:rsidR="008074B3" w:rsidRPr="00BB2683" w:rsidRDefault="00B45AFE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 w:hint="cs"/>
                <w:sz w:val="30"/>
                <w:szCs w:val="30"/>
              </w:rPr>
              <w:t>30</w:t>
            </w:r>
            <w:r w:rsidR="0044332D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39" w:type="pct"/>
          </w:tcPr>
          <w:p w14:paraId="72D45982" w14:textId="77777777"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577ACEDB" w14:textId="0060EB50" w:rsidR="008074B3" w:rsidRPr="00BB2683" w:rsidRDefault="00B45AFE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31</w:t>
            </w:r>
            <w:r w:rsidR="008074B3" w:rsidRPr="00BB2683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074B3" w:rsidRPr="008074B3" w14:paraId="45AC7DDA" w14:textId="77777777" w:rsidTr="00EE1B2C">
        <w:trPr>
          <w:cantSplit/>
          <w:trHeight w:val="420"/>
          <w:tblHeader/>
        </w:trPr>
        <w:tc>
          <w:tcPr>
            <w:tcW w:w="2167" w:type="pct"/>
          </w:tcPr>
          <w:p w14:paraId="4D747947" w14:textId="77777777"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</w:tcPr>
          <w:p w14:paraId="085D7D47" w14:textId="48D3C5A5" w:rsidR="008074B3" w:rsidRPr="00BB2683" w:rsidRDefault="00B45AFE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059BB02A" w14:textId="77777777"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40C1E48B" w14:textId="4E325763" w:rsidR="008074B3" w:rsidRPr="00BB2683" w:rsidRDefault="00B45AFE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  <w:gridSpan w:val="2"/>
          </w:tcPr>
          <w:p w14:paraId="6969858E" w14:textId="77777777"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035895B" w14:textId="164AD802" w:rsidR="008074B3" w:rsidRPr="00BB2683" w:rsidRDefault="00B45AFE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9" w:type="pct"/>
          </w:tcPr>
          <w:p w14:paraId="70E329B1" w14:textId="77777777"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55C36FFF" w14:textId="0C59AB74" w:rsidR="008074B3" w:rsidRPr="00BB2683" w:rsidRDefault="00B45AFE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074B3" w:rsidRPr="008074B3" w14:paraId="1EBEC45C" w14:textId="77777777" w:rsidTr="00EE1B2C">
        <w:trPr>
          <w:trHeight w:val="420"/>
          <w:tblHeader/>
        </w:trPr>
        <w:tc>
          <w:tcPr>
            <w:tcW w:w="2167" w:type="pct"/>
          </w:tcPr>
          <w:p w14:paraId="0564E379" w14:textId="77777777"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3" w:type="pct"/>
            <w:gridSpan w:val="8"/>
          </w:tcPr>
          <w:p w14:paraId="0A77532E" w14:textId="77777777"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74B3" w:rsidRPr="008074B3" w14:paraId="68144BEA" w14:textId="77777777" w:rsidTr="00923BC4">
        <w:trPr>
          <w:trHeight w:val="420"/>
        </w:trPr>
        <w:tc>
          <w:tcPr>
            <w:tcW w:w="2167" w:type="pct"/>
          </w:tcPr>
          <w:p w14:paraId="177FBD30" w14:textId="77777777" w:rsidR="008074B3" w:rsidRPr="00BB2683" w:rsidRDefault="008074B3" w:rsidP="0080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26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607" w:type="pct"/>
          </w:tcPr>
          <w:p w14:paraId="1A89A405" w14:textId="77777777"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D661588" w14:textId="77777777"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4054C159" w14:textId="77777777"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0E8A3CFD" w14:textId="77777777"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68527E97" w14:textId="77777777"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3FCF480A" w14:textId="77777777"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0E0B71AA" w14:textId="77777777"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074B3" w:rsidRPr="008074B3" w14:paraId="15DBA454" w14:textId="77777777" w:rsidTr="00923BC4">
        <w:trPr>
          <w:trHeight w:val="420"/>
        </w:trPr>
        <w:tc>
          <w:tcPr>
            <w:tcW w:w="2167" w:type="pct"/>
          </w:tcPr>
          <w:p w14:paraId="6DB142F2" w14:textId="77777777" w:rsidR="008074B3" w:rsidRPr="00BB2683" w:rsidRDefault="008074B3" w:rsidP="0080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26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ภายใต้สัญญาเช่าดำเนินงานที่บอกเลิกไม่ได้</w:t>
            </w:r>
          </w:p>
        </w:tc>
        <w:tc>
          <w:tcPr>
            <w:tcW w:w="607" w:type="pct"/>
          </w:tcPr>
          <w:p w14:paraId="4462302E" w14:textId="77777777"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5DF2EB4" w14:textId="77777777"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5E0F68A2" w14:textId="77777777"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102E065E" w14:textId="77777777"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50B6ECC2" w14:textId="77777777"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14A5B98D" w14:textId="77777777"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34CC1F5B" w14:textId="77777777"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074B3" w:rsidRPr="008074B3" w14:paraId="29C7A908" w14:textId="77777777" w:rsidTr="00923BC4">
        <w:trPr>
          <w:trHeight w:val="420"/>
        </w:trPr>
        <w:tc>
          <w:tcPr>
            <w:tcW w:w="2167" w:type="pct"/>
          </w:tcPr>
          <w:p w14:paraId="263BDBD2" w14:textId="77777777" w:rsidR="008074B3" w:rsidRPr="00BB2683" w:rsidRDefault="008074B3" w:rsidP="0080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07" w:type="pct"/>
            <w:vAlign w:val="bottom"/>
          </w:tcPr>
          <w:p w14:paraId="616CCEB2" w14:textId="69FB3EDB" w:rsidR="008074B3" w:rsidRPr="00BB2683" w:rsidRDefault="00B45AFE" w:rsidP="008E5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129</w:t>
            </w:r>
            <w:r w:rsidR="007019FB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 w:hint="cs"/>
                <w:sz w:val="30"/>
                <w:szCs w:val="30"/>
              </w:rPr>
              <w:t>647</w:t>
            </w:r>
          </w:p>
        </w:tc>
        <w:tc>
          <w:tcPr>
            <w:tcW w:w="146" w:type="pct"/>
            <w:vAlign w:val="bottom"/>
          </w:tcPr>
          <w:p w14:paraId="2642607A" w14:textId="77777777"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5B7BEBAE" w14:textId="36C5A6C9" w:rsidR="008074B3" w:rsidRPr="00BB2683" w:rsidRDefault="00B45AFE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332</w:t>
            </w:r>
            <w:r w:rsidR="008074B3" w:rsidRPr="00BB2683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470</w:t>
            </w:r>
          </w:p>
        </w:tc>
        <w:tc>
          <w:tcPr>
            <w:tcW w:w="146" w:type="pct"/>
            <w:gridSpan w:val="2"/>
            <w:vAlign w:val="bottom"/>
          </w:tcPr>
          <w:p w14:paraId="3C0D575D" w14:textId="77777777"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66DD6CDD" w14:textId="3C5A6B76" w:rsidR="008074B3" w:rsidRPr="00BB2683" w:rsidRDefault="00B45AFE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41</w:t>
            </w:r>
            <w:r w:rsidR="00C31AC2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853</w:t>
            </w:r>
          </w:p>
        </w:tc>
        <w:tc>
          <w:tcPr>
            <w:tcW w:w="139" w:type="pct"/>
            <w:vAlign w:val="bottom"/>
          </w:tcPr>
          <w:p w14:paraId="57A65192" w14:textId="77777777"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22942E79" w14:textId="3799B4E7" w:rsidR="008074B3" w:rsidRPr="00BB2683" w:rsidRDefault="00B45AFE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40</w:t>
            </w:r>
            <w:r w:rsidR="008074B3" w:rsidRPr="00BB2683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330</w:t>
            </w:r>
          </w:p>
        </w:tc>
      </w:tr>
      <w:tr w:rsidR="008074B3" w:rsidRPr="008074B3" w14:paraId="2B80D1AA" w14:textId="77777777" w:rsidTr="00923BC4">
        <w:trPr>
          <w:trHeight w:val="420"/>
        </w:trPr>
        <w:tc>
          <w:tcPr>
            <w:tcW w:w="2167" w:type="pct"/>
          </w:tcPr>
          <w:p w14:paraId="6BAC5FE9" w14:textId="77777777" w:rsidR="008074B3" w:rsidRPr="00BB2683" w:rsidRDefault="008074B3" w:rsidP="0080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2683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</w:t>
            </w:r>
            <w:r w:rsidR="00003AB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B2683">
              <w:rPr>
                <w:rFonts w:ascii="Angsana New" w:hAnsi="Angsana New"/>
                <w:sz w:val="30"/>
                <w:szCs w:val="30"/>
                <w:cs/>
              </w:rPr>
              <w:t>ไม่เกินห้าปี</w:t>
            </w:r>
          </w:p>
        </w:tc>
        <w:tc>
          <w:tcPr>
            <w:tcW w:w="607" w:type="pct"/>
            <w:vAlign w:val="bottom"/>
          </w:tcPr>
          <w:p w14:paraId="4EE85CD6" w14:textId="7604E114" w:rsidR="008074B3" w:rsidRPr="00BB2683" w:rsidRDefault="00B45AFE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342</w:t>
            </w:r>
            <w:r w:rsidR="008E547F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812</w:t>
            </w:r>
          </w:p>
        </w:tc>
        <w:tc>
          <w:tcPr>
            <w:tcW w:w="146" w:type="pct"/>
            <w:vAlign w:val="bottom"/>
          </w:tcPr>
          <w:p w14:paraId="433E6CDC" w14:textId="77777777"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4CE31C12" w14:textId="7288AFFC" w:rsidR="008074B3" w:rsidRPr="00BB2683" w:rsidRDefault="00B45AFE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746</w:t>
            </w:r>
            <w:r w:rsidR="008074B3" w:rsidRPr="00BB2683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869</w:t>
            </w:r>
          </w:p>
        </w:tc>
        <w:tc>
          <w:tcPr>
            <w:tcW w:w="146" w:type="pct"/>
            <w:gridSpan w:val="2"/>
            <w:vAlign w:val="bottom"/>
          </w:tcPr>
          <w:p w14:paraId="3FB8CAD0" w14:textId="77777777"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2F495319" w14:textId="31BA7A73" w:rsidR="008074B3" w:rsidRPr="00BB2683" w:rsidRDefault="00B45AFE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7</w:t>
            </w:r>
            <w:r w:rsidR="00C31AC2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677</w:t>
            </w:r>
          </w:p>
        </w:tc>
        <w:tc>
          <w:tcPr>
            <w:tcW w:w="139" w:type="pct"/>
            <w:vAlign w:val="bottom"/>
          </w:tcPr>
          <w:p w14:paraId="2B05AF24" w14:textId="77777777"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141CAF61" w14:textId="57294283" w:rsidR="008074B3" w:rsidRPr="00BB2683" w:rsidRDefault="00B45AFE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36</w:t>
            </w:r>
            <w:r w:rsidR="008074B3" w:rsidRPr="00BB2683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877</w:t>
            </w:r>
          </w:p>
        </w:tc>
      </w:tr>
      <w:tr w:rsidR="008074B3" w:rsidRPr="008074B3" w14:paraId="076904C4" w14:textId="77777777" w:rsidTr="00923BC4">
        <w:trPr>
          <w:trHeight w:val="420"/>
        </w:trPr>
        <w:tc>
          <w:tcPr>
            <w:tcW w:w="2167" w:type="pct"/>
          </w:tcPr>
          <w:p w14:paraId="07F82DCB" w14:textId="77777777" w:rsidR="008074B3" w:rsidRPr="00BB2683" w:rsidRDefault="008074B3" w:rsidP="0080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2683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57017FB7" w14:textId="72CD085B" w:rsidR="008074B3" w:rsidRPr="00BB2683" w:rsidRDefault="00B45AFE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151</w:t>
            </w:r>
            <w:r w:rsidR="007019FB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052</w:t>
            </w:r>
          </w:p>
        </w:tc>
        <w:tc>
          <w:tcPr>
            <w:tcW w:w="146" w:type="pct"/>
            <w:vAlign w:val="bottom"/>
          </w:tcPr>
          <w:p w14:paraId="6F8D6772" w14:textId="77777777"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vAlign w:val="bottom"/>
          </w:tcPr>
          <w:p w14:paraId="1EC663B2" w14:textId="59EA2273" w:rsidR="008074B3" w:rsidRPr="00BB2683" w:rsidRDefault="00B45AFE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AFE">
              <w:rPr>
                <w:rFonts w:ascii="Angsana New" w:hAnsi="Angsana New"/>
                <w:sz w:val="30"/>
                <w:szCs w:val="30"/>
              </w:rPr>
              <w:t>500</w:t>
            </w:r>
            <w:r w:rsidR="008074B3" w:rsidRPr="00BB2683">
              <w:rPr>
                <w:rFonts w:ascii="Angsana New" w:hAnsi="Angsana New"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146" w:type="pct"/>
            <w:gridSpan w:val="2"/>
            <w:vAlign w:val="bottom"/>
          </w:tcPr>
          <w:p w14:paraId="3BEB7111" w14:textId="77777777"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525D6501" w14:textId="77777777" w:rsidR="008074B3" w:rsidRPr="00BB2683" w:rsidRDefault="00C31AC2" w:rsidP="008074B3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bottom"/>
          </w:tcPr>
          <w:p w14:paraId="63F8AA4F" w14:textId="77777777"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55AA7576" w14:textId="77777777"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after="0"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68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074B3" w:rsidRPr="008074B3" w14:paraId="6B07D2AD" w14:textId="77777777" w:rsidTr="00923BC4">
        <w:trPr>
          <w:trHeight w:val="420"/>
        </w:trPr>
        <w:tc>
          <w:tcPr>
            <w:tcW w:w="2167" w:type="pct"/>
          </w:tcPr>
          <w:p w14:paraId="62E87EF6" w14:textId="77777777" w:rsidR="008074B3" w:rsidRPr="00BB2683" w:rsidRDefault="008074B3" w:rsidP="0080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26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5B8035" w14:textId="4E7D2B54" w:rsidR="008074B3" w:rsidRPr="00BB2683" w:rsidRDefault="00B45AFE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623</w:t>
            </w:r>
            <w:r w:rsidR="008E547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511</w:t>
            </w:r>
          </w:p>
        </w:tc>
        <w:tc>
          <w:tcPr>
            <w:tcW w:w="146" w:type="pct"/>
            <w:vAlign w:val="bottom"/>
          </w:tcPr>
          <w:p w14:paraId="2D5226C1" w14:textId="77777777"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A5881D" w14:textId="5B9B7E16" w:rsidR="008074B3" w:rsidRPr="00BB2683" w:rsidRDefault="00B45AFE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074B3" w:rsidRPr="00BB268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579</w:t>
            </w:r>
            <w:r w:rsidR="008074B3" w:rsidRPr="00BB268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699</w:t>
            </w:r>
          </w:p>
        </w:tc>
        <w:tc>
          <w:tcPr>
            <w:tcW w:w="146" w:type="pct"/>
            <w:gridSpan w:val="2"/>
            <w:vAlign w:val="bottom"/>
          </w:tcPr>
          <w:p w14:paraId="40639DBF" w14:textId="77777777"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780BA" w14:textId="3EF6685F" w:rsidR="008074B3" w:rsidRPr="00BB2683" w:rsidRDefault="00B45AFE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 w:rsidR="00C31AC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530</w:t>
            </w:r>
          </w:p>
        </w:tc>
        <w:tc>
          <w:tcPr>
            <w:tcW w:w="139" w:type="pct"/>
            <w:vAlign w:val="bottom"/>
          </w:tcPr>
          <w:p w14:paraId="5D023F54" w14:textId="77777777"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44589A" w14:textId="6B1058E4" w:rsidR="008074B3" w:rsidRPr="00BB2683" w:rsidRDefault="00B45AFE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  <w:r w:rsidR="008074B3" w:rsidRPr="00BB268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207</w:t>
            </w:r>
          </w:p>
        </w:tc>
      </w:tr>
      <w:tr w:rsidR="008074B3" w:rsidRPr="008074B3" w14:paraId="2BEADF84" w14:textId="77777777" w:rsidTr="009D7BA6">
        <w:trPr>
          <w:trHeight w:val="359"/>
        </w:trPr>
        <w:tc>
          <w:tcPr>
            <w:tcW w:w="2167" w:type="pct"/>
          </w:tcPr>
          <w:p w14:paraId="262A22AC" w14:textId="77777777" w:rsidR="008074B3" w:rsidRPr="009D7BA6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607" w:type="pct"/>
          </w:tcPr>
          <w:p w14:paraId="3980E2A6" w14:textId="77777777" w:rsidR="008074B3" w:rsidRPr="009D7BA6" w:rsidRDefault="008074B3" w:rsidP="008074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rPr>
                <w:rFonts w:ascii="Angsana New" w:hAnsi="Angsana New"/>
              </w:rPr>
            </w:pPr>
          </w:p>
        </w:tc>
        <w:tc>
          <w:tcPr>
            <w:tcW w:w="146" w:type="pct"/>
          </w:tcPr>
          <w:p w14:paraId="2083BCB2" w14:textId="77777777" w:rsidR="008074B3" w:rsidRPr="009D7BA6" w:rsidRDefault="008074B3" w:rsidP="008074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rPr>
                <w:rFonts w:ascii="Angsana New" w:hAnsi="Angsana New"/>
              </w:rPr>
            </w:pPr>
          </w:p>
        </w:tc>
        <w:tc>
          <w:tcPr>
            <w:tcW w:w="618" w:type="pct"/>
            <w:gridSpan w:val="2"/>
          </w:tcPr>
          <w:p w14:paraId="78EAA997" w14:textId="77777777" w:rsidR="008074B3" w:rsidRPr="009D7BA6" w:rsidRDefault="008074B3" w:rsidP="008074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rPr>
                <w:rFonts w:ascii="Angsana New" w:hAnsi="Angsana New"/>
              </w:rPr>
            </w:pPr>
          </w:p>
        </w:tc>
        <w:tc>
          <w:tcPr>
            <w:tcW w:w="130" w:type="pct"/>
          </w:tcPr>
          <w:p w14:paraId="5D78F725" w14:textId="77777777" w:rsidR="008074B3" w:rsidRPr="009D7BA6" w:rsidRDefault="008074B3" w:rsidP="008074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rPr>
                <w:rFonts w:ascii="Angsana New" w:hAnsi="Angsana New"/>
              </w:rPr>
            </w:pPr>
          </w:p>
        </w:tc>
        <w:tc>
          <w:tcPr>
            <w:tcW w:w="591" w:type="pct"/>
          </w:tcPr>
          <w:p w14:paraId="04AE38DC" w14:textId="77777777" w:rsidR="008074B3" w:rsidRPr="009D7BA6" w:rsidRDefault="008074B3" w:rsidP="008074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rFonts w:ascii="Angsana New" w:hAnsi="Angsana New"/>
              </w:rPr>
            </w:pPr>
          </w:p>
        </w:tc>
        <w:tc>
          <w:tcPr>
            <w:tcW w:w="139" w:type="pct"/>
          </w:tcPr>
          <w:p w14:paraId="2AC81169" w14:textId="77777777" w:rsidR="008074B3" w:rsidRPr="009D7BA6" w:rsidRDefault="008074B3" w:rsidP="008074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rPr>
                <w:rFonts w:ascii="Angsana New" w:hAnsi="Angsana New"/>
              </w:rPr>
            </w:pPr>
          </w:p>
        </w:tc>
        <w:tc>
          <w:tcPr>
            <w:tcW w:w="602" w:type="pct"/>
          </w:tcPr>
          <w:p w14:paraId="5850B98B" w14:textId="77777777" w:rsidR="008074B3" w:rsidRPr="009D7BA6" w:rsidRDefault="008074B3" w:rsidP="008074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7"/>
              </w:tabs>
              <w:spacing w:line="240" w:lineRule="auto"/>
              <w:ind w:left="0"/>
              <w:rPr>
                <w:rFonts w:ascii="Angsana New" w:hAnsi="Angsana New"/>
              </w:rPr>
            </w:pPr>
          </w:p>
        </w:tc>
      </w:tr>
      <w:tr w:rsidR="008074B3" w:rsidRPr="008074B3" w14:paraId="60A0B857" w14:textId="77777777" w:rsidTr="00003AB4">
        <w:trPr>
          <w:trHeight w:val="420"/>
        </w:trPr>
        <w:tc>
          <w:tcPr>
            <w:tcW w:w="2167" w:type="pct"/>
          </w:tcPr>
          <w:p w14:paraId="6C8D9282" w14:textId="77777777" w:rsidR="008074B3" w:rsidRPr="00BB2683" w:rsidRDefault="008074B3" w:rsidP="0080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26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07" w:type="pct"/>
          </w:tcPr>
          <w:p w14:paraId="0E3A70FA" w14:textId="77777777" w:rsidR="008074B3" w:rsidRPr="00BB2683" w:rsidRDefault="008074B3" w:rsidP="008074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30CE216" w14:textId="77777777" w:rsidR="008074B3" w:rsidRPr="00BB2683" w:rsidRDefault="008074B3" w:rsidP="008074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504A59D5" w14:textId="77777777" w:rsidR="008074B3" w:rsidRPr="00BB2683" w:rsidRDefault="008074B3" w:rsidP="008074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F651353" w14:textId="77777777" w:rsidR="008074B3" w:rsidRPr="00BB2683" w:rsidRDefault="008074B3" w:rsidP="008074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3A333E9" w14:textId="77777777" w:rsidR="008074B3" w:rsidRPr="00BB2683" w:rsidRDefault="008074B3" w:rsidP="008074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570B6CE7" w14:textId="77777777" w:rsidR="008074B3" w:rsidRPr="00BB2683" w:rsidRDefault="008074B3" w:rsidP="008074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6C5DAC1D" w14:textId="77777777" w:rsidR="008074B3" w:rsidRPr="00BB2683" w:rsidRDefault="008074B3" w:rsidP="008074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2679" w:rsidRPr="008074B3" w14:paraId="0B6DB4C9" w14:textId="77777777" w:rsidTr="00003AB4">
        <w:trPr>
          <w:trHeight w:val="420"/>
        </w:trPr>
        <w:tc>
          <w:tcPr>
            <w:tcW w:w="2167" w:type="pct"/>
            <w:shd w:val="clear" w:color="auto" w:fill="auto"/>
          </w:tcPr>
          <w:p w14:paraId="10CCB95A" w14:textId="77777777" w:rsidR="00B32679" w:rsidRPr="00BB2683" w:rsidRDefault="00B32679" w:rsidP="00B32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2683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0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EF59B6" w14:textId="6014E7DD" w:rsidR="00B32679" w:rsidRPr="00003AB4" w:rsidRDefault="00B45AFE" w:rsidP="00B32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413</w:t>
            </w:r>
            <w:r w:rsidR="005E2C7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219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1514E72" w14:textId="77777777" w:rsidR="00B32679" w:rsidRPr="00003AB4" w:rsidRDefault="00B32679" w:rsidP="00B32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3B2F27" w14:textId="42ECEC69" w:rsidR="00B32679" w:rsidRPr="00003AB4" w:rsidRDefault="00B45AFE" w:rsidP="00B32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32679" w:rsidRPr="00003AB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640</w:t>
            </w:r>
            <w:r w:rsidR="00B32679" w:rsidRPr="00003AB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269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548CA66F" w14:textId="77777777" w:rsidR="00B32679" w:rsidRPr="00003AB4" w:rsidRDefault="00B32679" w:rsidP="00B32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D9E42A" w14:textId="13D49302" w:rsidR="00B32679" w:rsidRPr="00003AB4" w:rsidRDefault="00B45AFE" w:rsidP="00B32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5E2C7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126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6C12F20D" w14:textId="77777777" w:rsidR="00B32679" w:rsidRPr="00003AB4" w:rsidRDefault="00B32679" w:rsidP="00B32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DCD1E9" w14:textId="3E2A7441" w:rsidR="00B32679" w:rsidRPr="00003AB4" w:rsidRDefault="00B45AFE" w:rsidP="00B32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="00B32679" w:rsidRPr="00003AB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45AFE">
              <w:rPr>
                <w:rFonts w:ascii="Angsana New" w:hAnsi="Angsana New"/>
                <w:b/>
                <w:bCs/>
                <w:sz w:val="30"/>
                <w:szCs w:val="30"/>
              </w:rPr>
              <w:t>074</w:t>
            </w:r>
          </w:p>
        </w:tc>
      </w:tr>
    </w:tbl>
    <w:p w14:paraId="0ABD2E08" w14:textId="77777777" w:rsidR="00ED0230" w:rsidRPr="00ED0E1D" w:rsidRDefault="00ED0230" w:rsidP="00997F66">
      <w:pPr>
        <w:pStyle w:val="NFSTopic"/>
        <w:ind w:left="0" w:firstLine="0"/>
        <w:rPr>
          <w:sz w:val="22"/>
          <w:szCs w:val="22"/>
          <w:lang w:val="en-US"/>
        </w:rPr>
      </w:pPr>
    </w:p>
    <w:p w14:paraId="169BA66D" w14:textId="77777777" w:rsidR="0063101B" w:rsidRPr="00BB2683" w:rsidRDefault="00997F66" w:rsidP="009B4E19">
      <w:pPr>
        <w:pStyle w:val="NFSTopic"/>
        <w:numPr>
          <w:ilvl w:val="0"/>
          <w:numId w:val="29"/>
        </w:numPr>
        <w:ind w:hanging="1440"/>
      </w:pPr>
      <w:r w:rsidRPr="00BB2683">
        <w:rPr>
          <w:cs/>
        </w:rPr>
        <w:t>หนี้สินที่อาจเกิดขึ้น</w:t>
      </w:r>
    </w:p>
    <w:p w14:paraId="6C4C5BF1" w14:textId="77777777" w:rsidR="0063101B" w:rsidRPr="00951231" w:rsidRDefault="0063101B" w:rsidP="0063101B">
      <w:pPr>
        <w:rPr>
          <w:rFonts w:ascii="Angsana New" w:hAnsi="Angsana New"/>
          <w:lang w:val="x-none" w:eastAsia="x-none"/>
        </w:rPr>
      </w:pPr>
    </w:p>
    <w:p w14:paraId="48701D2B" w14:textId="6D980F70" w:rsidR="003C2AD6" w:rsidRPr="003E1BFB" w:rsidRDefault="00C601DD" w:rsidP="003E1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BB2683">
        <w:rPr>
          <w:rFonts w:ascii="Angsana New" w:hAnsi="Angsana New"/>
          <w:sz w:val="30"/>
          <w:szCs w:val="30"/>
        </w:rPr>
        <w:tab/>
      </w:r>
      <w:r w:rsidR="003C2AD6" w:rsidRPr="00867754">
        <w:rPr>
          <w:rFonts w:ascii="Angsana New" w:hAnsi="Angsana New"/>
          <w:spacing w:val="-4"/>
          <w:sz w:val="30"/>
          <w:szCs w:val="30"/>
          <w:cs/>
        </w:rPr>
        <w:t>เมื่อวันที่</w:t>
      </w:r>
      <w:r w:rsidR="003C2AD6" w:rsidRPr="00867754">
        <w:rPr>
          <w:rFonts w:ascii="Angsana New" w:hAnsi="Angsana New"/>
          <w:spacing w:val="-4"/>
          <w:sz w:val="30"/>
          <w:szCs w:val="30"/>
        </w:rPr>
        <w:t xml:space="preserve"> </w:t>
      </w:r>
      <w:r w:rsidR="00B45AFE" w:rsidRPr="00B45AFE">
        <w:rPr>
          <w:rFonts w:ascii="Angsana New" w:hAnsi="Angsana New"/>
          <w:spacing w:val="-4"/>
          <w:sz w:val="30"/>
          <w:szCs w:val="30"/>
        </w:rPr>
        <w:t>18</w:t>
      </w:r>
      <w:r w:rsidR="003C2AD6" w:rsidRPr="00867754">
        <w:rPr>
          <w:rFonts w:ascii="Angsana New" w:hAnsi="Angsana New"/>
          <w:spacing w:val="-4"/>
          <w:sz w:val="30"/>
          <w:szCs w:val="30"/>
        </w:rPr>
        <w:t xml:space="preserve"> </w:t>
      </w:r>
      <w:r w:rsidR="003C2AD6" w:rsidRPr="00867754">
        <w:rPr>
          <w:rFonts w:ascii="Angsana New" w:hAnsi="Angsana New" w:hint="cs"/>
          <w:spacing w:val="-4"/>
          <w:sz w:val="30"/>
          <w:szCs w:val="30"/>
          <w:cs/>
        </w:rPr>
        <w:t xml:space="preserve">กันยายน </w:t>
      </w:r>
      <w:r w:rsidR="00B45AFE" w:rsidRPr="00B45AFE">
        <w:rPr>
          <w:rFonts w:ascii="Angsana New" w:hAnsi="Angsana New"/>
          <w:spacing w:val="-4"/>
          <w:sz w:val="30"/>
          <w:szCs w:val="30"/>
        </w:rPr>
        <w:t>2561</w:t>
      </w:r>
      <w:r w:rsidR="003C2AD6" w:rsidRPr="00867754">
        <w:rPr>
          <w:rFonts w:ascii="Angsana New" w:hAnsi="Angsana New"/>
          <w:spacing w:val="-4"/>
          <w:sz w:val="30"/>
          <w:szCs w:val="30"/>
        </w:rPr>
        <w:t xml:space="preserve"> </w:t>
      </w:r>
      <w:r w:rsidR="003C2AD6" w:rsidRPr="00867754">
        <w:rPr>
          <w:rFonts w:ascii="Angsana New" w:hAnsi="Angsana New" w:hint="cs"/>
          <w:spacing w:val="-4"/>
          <w:sz w:val="30"/>
          <w:szCs w:val="30"/>
          <w:cs/>
        </w:rPr>
        <w:t xml:space="preserve">อดีตพนักงานบริษัทเป็นโจทก์ยื่นฟ้องบริษัทและกองทุนสำรองเลี้ยงชีพต่อศาลแรงงานกลาง โดยเรียกให้บริษัทชำระเงินเป็นจำนวนประมาณ </w:t>
      </w:r>
      <w:r w:rsidR="00B45AFE" w:rsidRPr="00B45AFE">
        <w:rPr>
          <w:rFonts w:ascii="Angsana New" w:hAnsi="Angsana New"/>
          <w:spacing w:val="-4"/>
          <w:sz w:val="30"/>
          <w:szCs w:val="30"/>
        </w:rPr>
        <w:t>47</w:t>
      </w:r>
      <w:r w:rsidR="003C2AD6" w:rsidRPr="00867754">
        <w:rPr>
          <w:rFonts w:ascii="Angsana New" w:hAnsi="Angsana New"/>
          <w:spacing w:val="-4"/>
          <w:sz w:val="30"/>
          <w:szCs w:val="30"/>
        </w:rPr>
        <w:t>.</w:t>
      </w:r>
      <w:r w:rsidR="00B45AFE" w:rsidRPr="00B45AFE">
        <w:rPr>
          <w:rFonts w:ascii="Angsana New" w:hAnsi="Angsana New"/>
          <w:spacing w:val="-4"/>
          <w:sz w:val="30"/>
          <w:szCs w:val="30"/>
        </w:rPr>
        <w:t>8</w:t>
      </w:r>
      <w:r w:rsidR="003C2AD6" w:rsidRPr="00867754">
        <w:rPr>
          <w:rFonts w:ascii="Angsana New" w:hAnsi="Angsana New"/>
          <w:spacing w:val="-4"/>
          <w:sz w:val="30"/>
          <w:szCs w:val="30"/>
        </w:rPr>
        <w:t xml:space="preserve"> </w:t>
      </w:r>
      <w:r w:rsidR="003C2AD6" w:rsidRPr="00867754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เมื่อวันที่ </w:t>
      </w:r>
      <w:r w:rsidR="00B45AFE" w:rsidRPr="00B45AFE">
        <w:rPr>
          <w:rFonts w:ascii="Angsana New" w:hAnsi="Angsana New"/>
          <w:spacing w:val="-4"/>
          <w:sz w:val="30"/>
          <w:szCs w:val="30"/>
        </w:rPr>
        <w:t>30</w:t>
      </w:r>
      <w:r w:rsidR="003C2AD6" w:rsidRPr="00867754">
        <w:rPr>
          <w:rFonts w:ascii="Angsana New" w:hAnsi="Angsana New"/>
          <w:spacing w:val="-4"/>
          <w:sz w:val="30"/>
          <w:szCs w:val="30"/>
        </w:rPr>
        <w:t xml:space="preserve"> </w:t>
      </w:r>
      <w:r w:rsidR="003C2AD6">
        <w:rPr>
          <w:rFonts w:ascii="Angsana New" w:hAnsi="Angsana New" w:hint="cs"/>
          <w:spacing w:val="-4"/>
          <w:sz w:val="30"/>
          <w:szCs w:val="30"/>
          <w:cs/>
        </w:rPr>
        <w:t>เ</w:t>
      </w:r>
      <w:r w:rsidR="003C2AD6" w:rsidRPr="00867754">
        <w:rPr>
          <w:rFonts w:ascii="Angsana New" w:hAnsi="Angsana New" w:hint="cs"/>
          <w:spacing w:val="-4"/>
          <w:sz w:val="30"/>
          <w:szCs w:val="30"/>
          <w:cs/>
        </w:rPr>
        <w:t xml:space="preserve">มษายน </w:t>
      </w:r>
      <w:r w:rsidR="00B45AFE" w:rsidRPr="00B45AFE">
        <w:rPr>
          <w:rFonts w:ascii="Angsana New" w:hAnsi="Angsana New"/>
          <w:spacing w:val="-4"/>
          <w:sz w:val="30"/>
          <w:szCs w:val="30"/>
        </w:rPr>
        <w:t>2562</w:t>
      </w:r>
      <w:r w:rsidR="003C2AD6" w:rsidRPr="00867754">
        <w:rPr>
          <w:rFonts w:ascii="Angsana New" w:hAnsi="Angsana New"/>
          <w:spacing w:val="-4"/>
          <w:sz w:val="30"/>
          <w:szCs w:val="30"/>
        </w:rPr>
        <w:t xml:space="preserve"> </w:t>
      </w:r>
      <w:r w:rsidR="003C2AD6" w:rsidRPr="003E1BFB">
        <w:rPr>
          <w:rFonts w:ascii="Angsana New" w:hAnsi="Angsana New" w:hint="cs"/>
          <w:spacing w:val="-4"/>
          <w:sz w:val="30"/>
          <w:szCs w:val="30"/>
          <w:cs/>
        </w:rPr>
        <w:t>ศาลมีคำพิพากษา</w:t>
      </w:r>
      <w:r w:rsidR="003E1BFB" w:rsidRPr="003E1BFB">
        <w:rPr>
          <w:rFonts w:ascii="Angsana New" w:hAnsi="Angsana New"/>
          <w:spacing w:val="-4"/>
          <w:sz w:val="30"/>
          <w:szCs w:val="30"/>
          <w:cs/>
        </w:rPr>
        <w:br/>
      </w:r>
      <w:r w:rsidR="003E1BFB" w:rsidRPr="003E1BFB">
        <w:rPr>
          <w:rFonts w:ascii="Angsana New" w:hAnsi="Angsana New" w:hint="cs"/>
          <w:spacing w:val="-4"/>
          <w:sz w:val="30"/>
          <w:szCs w:val="30"/>
          <w:cs/>
        </w:rPr>
        <w:t>ยกฟ้อง</w:t>
      </w:r>
      <w:r w:rsidR="003E1BF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C2AD6" w:rsidRPr="003E1BFB">
        <w:rPr>
          <w:rFonts w:ascii="Angsana New" w:hAnsi="Angsana New" w:hint="cs"/>
          <w:spacing w:val="-4"/>
          <w:sz w:val="30"/>
          <w:szCs w:val="30"/>
          <w:cs/>
        </w:rPr>
        <w:t>โจทก์ไม่มีสิทธิ</w:t>
      </w:r>
      <w:r w:rsidR="003E1BFB" w:rsidRPr="003E1BFB">
        <w:rPr>
          <w:rFonts w:ascii="Angsana New" w:hAnsi="Angsana New" w:hint="cs"/>
          <w:spacing w:val="-4"/>
          <w:sz w:val="30"/>
          <w:szCs w:val="30"/>
          <w:cs/>
        </w:rPr>
        <w:t>เรียกร้องให้บริษัทและ</w:t>
      </w:r>
      <w:r w:rsidR="003C2AD6" w:rsidRPr="003E1BFB">
        <w:rPr>
          <w:rFonts w:ascii="Angsana New" w:hAnsi="Angsana New" w:hint="cs"/>
          <w:spacing w:val="-4"/>
          <w:sz w:val="30"/>
          <w:szCs w:val="30"/>
          <w:cs/>
        </w:rPr>
        <w:t>กองทุนสำรองเลี้ยงชีพ</w:t>
      </w:r>
      <w:r w:rsidR="003E1BFB" w:rsidRPr="003E1BFB">
        <w:rPr>
          <w:rFonts w:ascii="Angsana New" w:hAnsi="Angsana New" w:hint="cs"/>
          <w:spacing w:val="-4"/>
          <w:sz w:val="30"/>
          <w:szCs w:val="30"/>
          <w:cs/>
        </w:rPr>
        <w:t>ชำระเงิน</w:t>
      </w:r>
      <w:r w:rsidR="003C2AD6" w:rsidRPr="003E1BFB">
        <w:rPr>
          <w:rFonts w:ascii="Angsana New" w:hAnsi="Angsana New" w:hint="cs"/>
          <w:spacing w:val="-4"/>
          <w:sz w:val="30"/>
          <w:szCs w:val="30"/>
          <w:cs/>
        </w:rPr>
        <w:t xml:space="preserve">ดังกล่าว </w:t>
      </w:r>
      <w:r w:rsidR="00F8798C" w:rsidRPr="003E1BFB">
        <w:rPr>
          <w:rFonts w:ascii="Angsana New" w:hAnsi="Angsana New" w:hint="cs"/>
          <w:spacing w:val="-4"/>
          <w:sz w:val="30"/>
          <w:szCs w:val="30"/>
          <w:cs/>
        </w:rPr>
        <w:t xml:space="preserve">ต่อมาเมื่อวันที่ </w:t>
      </w:r>
      <w:r w:rsidR="00F8798C" w:rsidRPr="003E1BFB">
        <w:rPr>
          <w:rFonts w:ascii="Angsana New" w:hAnsi="Angsana New"/>
          <w:spacing w:val="-4"/>
          <w:sz w:val="30"/>
          <w:szCs w:val="30"/>
        </w:rPr>
        <w:t xml:space="preserve">17 </w:t>
      </w:r>
      <w:r w:rsidR="00F8798C" w:rsidRPr="003E1BFB">
        <w:rPr>
          <w:rFonts w:ascii="Angsana New" w:hAnsi="Angsana New" w:hint="cs"/>
          <w:spacing w:val="-4"/>
          <w:sz w:val="30"/>
          <w:szCs w:val="30"/>
          <w:cs/>
        </w:rPr>
        <w:t xml:space="preserve">กุมภาพันธ์ </w:t>
      </w:r>
      <w:r w:rsidR="00F8798C" w:rsidRPr="003E1BFB">
        <w:rPr>
          <w:rFonts w:ascii="Angsana New" w:hAnsi="Angsana New"/>
          <w:spacing w:val="-4"/>
          <w:sz w:val="30"/>
          <w:szCs w:val="30"/>
        </w:rPr>
        <w:t xml:space="preserve">2563 </w:t>
      </w:r>
      <w:r w:rsidR="00F8798C" w:rsidRPr="003E1BFB">
        <w:rPr>
          <w:rFonts w:ascii="Angsana New" w:hAnsi="Angsana New" w:hint="cs"/>
          <w:spacing w:val="-4"/>
          <w:sz w:val="30"/>
          <w:szCs w:val="30"/>
          <w:cs/>
        </w:rPr>
        <w:t>ศาลอุทธรณ์</w:t>
      </w:r>
      <w:r w:rsidR="001D4E22" w:rsidRPr="003E1BFB">
        <w:rPr>
          <w:rFonts w:ascii="Angsana New" w:hAnsi="Angsana New" w:hint="cs"/>
          <w:spacing w:val="-4"/>
          <w:sz w:val="30"/>
          <w:szCs w:val="30"/>
          <w:cs/>
        </w:rPr>
        <w:t>พิพากษา</w:t>
      </w:r>
      <w:r w:rsidR="00F8798C" w:rsidRPr="003E1BFB">
        <w:rPr>
          <w:rFonts w:ascii="Angsana New" w:hAnsi="Angsana New" w:hint="cs"/>
          <w:spacing w:val="-4"/>
          <w:sz w:val="30"/>
          <w:szCs w:val="30"/>
          <w:cs/>
        </w:rPr>
        <w:t>ไม่รับวินิ</w:t>
      </w:r>
      <w:r w:rsidR="001F0C28">
        <w:rPr>
          <w:rFonts w:ascii="Angsana New" w:hAnsi="Angsana New" w:hint="cs"/>
          <w:spacing w:val="-4"/>
          <w:sz w:val="30"/>
          <w:szCs w:val="30"/>
          <w:cs/>
        </w:rPr>
        <w:t>จ</w:t>
      </w:r>
      <w:r w:rsidR="00F8798C" w:rsidRPr="003E1BFB">
        <w:rPr>
          <w:rFonts w:ascii="Angsana New" w:hAnsi="Angsana New" w:hint="cs"/>
          <w:spacing w:val="-4"/>
          <w:sz w:val="30"/>
          <w:szCs w:val="30"/>
          <w:cs/>
        </w:rPr>
        <w:t>ฉัย</w:t>
      </w:r>
      <w:r w:rsidR="001D4E22" w:rsidRPr="003E1BFB">
        <w:rPr>
          <w:rFonts w:ascii="Angsana New" w:hAnsi="Angsana New" w:hint="cs"/>
          <w:spacing w:val="-4"/>
          <w:sz w:val="30"/>
          <w:szCs w:val="30"/>
          <w:cs/>
        </w:rPr>
        <w:t>คำอุทธรณ์ของโจทก์</w:t>
      </w:r>
      <w:r w:rsidR="00F8798C" w:rsidRPr="003E1BF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6F2AF6" w:rsidRPr="003E1BFB">
        <w:rPr>
          <w:rFonts w:ascii="Angsana New" w:hAnsi="Angsana New" w:hint="cs"/>
          <w:spacing w:val="-4"/>
          <w:sz w:val="30"/>
          <w:szCs w:val="30"/>
          <w:cs/>
        </w:rPr>
        <w:t>ทั้งนี้</w:t>
      </w:r>
      <w:r w:rsidR="003C2AD6" w:rsidRPr="003E1BFB">
        <w:rPr>
          <w:rFonts w:ascii="Angsana New" w:hAnsi="Angsana New"/>
          <w:spacing w:val="-4"/>
          <w:sz w:val="30"/>
          <w:szCs w:val="30"/>
          <w:cs/>
        </w:rPr>
        <w:t>คดีดังกล่าว</w:t>
      </w:r>
      <w:r w:rsidR="003C2AD6" w:rsidRPr="003E1BFB">
        <w:rPr>
          <w:rFonts w:ascii="Angsana New" w:hAnsi="Angsana New" w:hint="cs"/>
          <w:spacing w:val="-4"/>
          <w:sz w:val="30"/>
          <w:szCs w:val="30"/>
          <w:cs/>
        </w:rPr>
        <w:t>อยู่</w:t>
      </w:r>
      <w:r w:rsidR="003C2AD6" w:rsidRPr="003E1BFB">
        <w:rPr>
          <w:rFonts w:ascii="Angsana New" w:hAnsi="Angsana New"/>
          <w:spacing w:val="-4"/>
          <w:sz w:val="30"/>
          <w:szCs w:val="30"/>
          <w:cs/>
        </w:rPr>
        <w:t>ระหว่าง</w:t>
      </w:r>
      <w:r w:rsidR="00F8798C" w:rsidRPr="003E1BFB">
        <w:rPr>
          <w:rFonts w:ascii="Angsana New" w:hAnsi="Angsana New" w:hint="cs"/>
          <w:spacing w:val="-4"/>
          <w:sz w:val="30"/>
          <w:szCs w:val="30"/>
          <w:cs/>
        </w:rPr>
        <w:t>ที่โจท</w:t>
      </w:r>
      <w:r w:rsidR="001F0C28">
        <w:rPr>
          <w:rFonts w:ascii="Angsana New" w:hAnsi="Angsana New" w:hint="cs"/>
          <w:spacing w:val="-4"/>
          <w:sz w:val="30"/>
          <w:szCs w:val="30"/>
          <w:cs/>
        </w:rPr>
        <w:t>ก์</w:t>
      </w:r>
      <w:r w:rsidR="00F8798C" w:rsidRPr="003E1BFB">
        <w:rPr>
          <w:rFonts w:ascii="Angsana New" w:hAnsi="Angsana New" w:hint="cs"/>
          <w:spacing w:val="-4"/>
          <w:sz w:val="30"/>
          <w:szCs w:val="30"/>
          <w:cs/>
        </w:rPr>
        <w:t>ยังสามารถอุทธรณ์คำพิพากษาของศาลอุทธรณ์ต่อศาลฎีกา</w:t>
      </w:r>
      <w:r w:rsidR="00C66F17" w:rsidRPr="003E1BFB">
        <w:rPr>
          <w:rFonts w:ascii="Angsana New" w:hAnsi="Angsana New" w:hint="cs"/>
          <w:spacing w:val="-4"/>
          <w:sz w:val="30"/>
          <w:szCs w:val="30"/>
          <w:cs/>
        </w:rPr>
        <w:t xml:space="preserve">ได้จนถึงวันที่ </w:t>
      </w:r>
      <w:r w:rsidR="00C66F17" w:rsidRPr="003E1BFB">
        <w:rPr>
          <w:rFonts w:ascii="Angsana New" w:hAnsi="Angsana New"/>
          <w:spacing w:val="-4"/>
          <w:sz w:val="30"/>
          <w:szCs w:val="30"/>
        </w:rPr>
        <w:t xml:space="preserve">17 </w:t>
      </w:r>
      <w:r w:rsidR="00C66F17" w:rsidRPr="003E1BFB">
        <w:rPr>
          <w:rFonts w:ascii="Angsana New" w:hAnsi="Angsana New" w:hint="cs"/>
          <w:spacing w:val="-4"/>
          <w:sz w:val="30"/>
          <w:szCs w:val="30"/>
          <w:cs/>
        </w:rPr>
        <w:t xml:space="preserve">เมษายน </w:t>
      </w:r>
      <w:r w:rsidR="00C66F17" w:rsidRPr="003E1BFB">
        <w:rPr>
          <w:rFonts w:ascii="Angsana New" w:hAnsi="Angsana New"/>
          <w:spacing w:val="-4"/>
          <w:sz w:val="30"/>
          <w:szCs w:val="30"/>
        </w:rPr>
        <w:t>2563</w:t>
      </w:r>
      <w:r w:rsidR="003C2AD6" w:rsidRPr="003E1BFB">
        <w:rPr>
          <w:rFonts w:ascii="Angsana New" w:hAnsi="Angsana New" w:hint="cs"/>
          <w:spacing w:val="-4"/>
          <w:sz w:val="30"/>
          <w:szCs w:val="30"/>
          <w:cs/>
        </w:rPr>
        <w:t xml:space="preserve"> อย่างไรก็ตาม ณ วันที่ </w:t>
      </w:r>
      <w:r w:rsidR="00B45AFE" w:rsidRPr="003E1BFB">
        <w:rPr>
          <w:rFonts w:ascii="Angsana New" w:hAnsi="Angsana New"/>
          <w:spacing w:val="-4"/>
          <w:sz w:val="30"/>
          <w:szCs w:val="30"/>
        </w:rPr>
        <w:t>30</w:t>
      </w:r>
      <w:r w:rsidR="0044332D" w:rsidRPr="003E1BFB">
        <w:rPr>
          <w:rFonts w:ascii="Angsana New" w:hAnsi="Angsana New"/>
          <w:spacing w:val="-4"/>
          <w:sz w:val="30"/>
          <w:szCs w:val="30"/>
        </w:rPr>
        <w:t xml:space="preserve"> </w:t>
      </w:r>
      <w:r w:rsidR="0044332D" w:rsidRPr="003E1BFB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="003C2AD6" w:rsidRPr="003E1BF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45AFE" w:rsidRPr="003E1BFB">
        <w:rPr>
          <w:rFonts w:ascii="Angsana New" w:hAnsi="Angsana New"/>
          <w:spacing w:val="-4"/>
          <w:sz w:val="30"/>
          <w:szCs w:val="30"/>
        </w:rPr>
        <w:t>2562</w:t>
      </w:r>
      <w:r w:rsidR="003C2AD6" w:rsidRPr="003E1BFB">
        <w:rPr>
          <w:rFonts w:ascii="Angsana New" w:hAnsi="Angsana New" w:hint="cs"/>
          <w:spacing w:val="-4"/>
          <w:sz w:val="30"/>
          <w:szCs w:val="30"/>
          <w:cs/>
        </w:rPr>
        <w:t xml:space="preserve"> บริษัทไม่ได้บันทึกสำรอง</w:t>
      </w:r>
      <w:r w:rsidR="003C2AD6" w:rsidRPr="003E1BFB">
        <w:rPr>
          <w:rFonts w:ascii="Angsana New" w:hAnsi="Angsana New"/>
          <w:spacing w:val="-4"/>
          <w:sz w:val="30"/>
          <w:szCs w:val="30"/>
          <w:cs/>
        </w:rPr>
        <w:t>ผลเสียหาย</w:t>
      </w:r>
      <w:r w:rsidR="003C2AD6" w:rsidRPr="003E1BFB">
        <w:rPr>
          <w:rFonts w:ascii="Angsana New" w:hAnsi="Angsana New" w:hint="cs"/>
          <w:spacing w:val="-4"/>
          <w:sz w:val="30"/>
          <w:szCs w:val="30"/>
          <w:cs/>
        </w:rPr>
        <w:t>จากคดีดังกล่าว</w:t>
      </w:r>
    </w:p>
    <w:p w14:paraId="101BD4C3" w14:textId="77777777" w:rsidR="00A065F4" w:rsidRPr="00951231" w:rsidRDefault="00A065F4" w:rsidP="00C60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27"/>
        <w:jc w:val="thaiDistribute"/>
        <w:rPr>
          <w:rFonts w:ascii="Angsana New" w:hAnsi="Angsana New"/>
          <w:sz w:val="22"/>
          <w:szCs w:val="22"/>
        </w:rPr>
      </w:pPr>
    </w:p>
    <w:p w14:paraId="16BE0406" w14:textId="77777777" w:rsidR="00997F66" w:rsidRPr="009173BE" w:rsidRDefault="00997F66" w:rsidP="009B4E19">
      <w:pPr>
        <w:pStyle w:val="NFSTopic"/>
        <w:numPr>
          <w:ilvl w:val="0"/>
          <w:numId w:val="29"/>
        </w:numPr>
        <w:ind w:hanging="1440"/>
        <w:rPr>
          <w:cs/>
        </w:rPr>
      </w:pPr>
      <w:r w:rsidRPr="009173BE">
        <w:rPr>
          <w:rFonts w:hint="cs"/>
          <w:cs/>
        </w:rPr>
        <w:t>เหตุการณ์ภายหลังรอบระยะเวลารายงาน</w:t>
      </w:r>
    </w:p>
    <w:p w14:paraId="12AD2317" w14:textId="77777777" w:rsidR="00997F66" w:rsidRPr="00951231" w:rsidRDefault="00997F66" w:rsidP="00997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1727D2B8" w14:textId="77777777" w:rsidR="00C81F2E" w:rsidRPr="009173BE" w:rsidRDefault="00C81F2E" w:rsidP="003C2AD6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4" w:name="_Hlk34395580"/>
      <w:r w:rsidRPr="009173BE">
        <w:rPr>
          <w:rFonts w:ascii="Angsana New" w:hAnsi="Angsana New" w:hint="cs"/>
          <w:i/>
          <w:iCs/>
          <w:sz w:val="30"/>
          <w:szCs w:val="30"/>
          <w:cs/>
        </w:rPr>
        <w:t>การจ่ายชำระคืนเงินกู้ยืมและการเปลี่ยนแปลงเงื่อนไขสัญญากู้ยืมเงิน</w:t>
      </w:r>
    </w:p>
    <w:p w14:paraId="6DCB9A82" w14:textId="77777777" w:rsidR="00C81F2E" w:rsidRPr="003C2AD6" w:rsidRDefault="00C81F2E" w:rsidP="00C81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20"/>
          <w:szCs w:val="20"/>
        </w:rPr>
      </w:pPr>
    </w:p>
    <w:p w14:paraId="30CBA88A" w14:textId="55DA540D" w:rsidR="0000249C" w:rsidRPr="00404162" w:rsidRDefault="00C81F2E" w:rsidP="00404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18"/>
        <w:jc w:val="thaiDistribute"/>
        <w:rPr>
          <w:rFonts w:ascii="Angsana New" w:hAnsi="Angsana New"/>
          <w:sz w:val="30"/>
          <w:szCs w:val="30"/>
        </w:rPr>
      </w:pPr>
      <w:r w:rsidRPr="00A14F2C">
        <w:rPr>
          <w:rFonts w:ascii="Angsana New" w:hAnsi="Angsana New"/>
          <w:sz w:val="30"/>
          <w:szCs w:val="30"/>
          <w:cs/>
        </w:rPr>
        <w:t>ใน</w:t>
      </w:r>
      <w:r w:rsidRPr="00A14F2C">
        <w:rPr>
          <w:rFonts w:ascii="Angsana New" w:hAnsi="Angsana New" w:hint="cs"/>
          <w:sz w:val="30"/>
          <w:szCs w:val="30"/>
          <w:cs/>
        </w:rPr>
        <w:t>เดือน</w:t>
      </w:r>
      <w:r w:rsidR="000E6697" w:rsidRPr="00A14F2C">
        <w:rPr>
          <w:rFonts w:ascii="Angsana New" w:hAnsi="Angsana New" w:hint="cs"/>
          <w:sz w:val="30"/>
          <w:szCs w:val="30"/>
          <w:cs/>
        </w:rPr>
        <w:t>ตุลาคม</w:t>
      </w:r>
      <w:r w:rsidR="00E53CEC" w:rsidRPr="00A14F2C">
        <w:rPr>
          <w:rFonts w:ascii="Angsana New" w:hAnsi="Angsana New" w:hint="cs"/>
          <w:sz w:val="30"/>
          <w:szCs w:val="30"/>
          <w:cs/>
        </w:rPr>
        <w:t xml:space="preserve"> </w:t>
      </w:r>
      <w:r w:rsidR="00B45AFE" w:rsidRPr="00B45AFE">
        <w:rPr>
          <w:rFonts w:ascii="Angsana New" w:hAnsi="Angsana New"/>
          <w:sz w:val="30"/>
          <w:szCs w:val="30"/>
        </w:rPr>
        <w:t>2562</w:t>
      </w:r>
      <w:r w:rsidRPr="00A14F2C">
        <w:rPr>
          <w:rFonts w:ascii="Angsana New" w:hAnsi="Angsana New"/>
          <w:sz w:val="30"/>
          <w:szCs w:val="30"/>
        </w:rPr>
        <w:t xml:space="preserve"> </w:t>
      </w:r>
      <w:r w:rsidRPr="00A14F2C">
        <w:rPr>
          <w:rFonts w:ascii="Angsana New" w:hAnsi="Angsana New"/>
          <w:sz w:val="30"/>
          <w:szCs w:val="30"/>
          <w:cs/>
        </w:rPr>
        <w:t>ถึง</w:t>
      </w:r>
      <w:r w:rsidRPr="00A14F2C">
        <w:rPr>
          <w:rFonts w:ascii="Angsana New" w:hAnsi="Angsana New" w:hint="cs"/>
          <w:sz w:val="30"/>
          <w:szCs w:val="30"/>
          <w:cs/>
        </w:rPr>
        <w:t>วันที่รายงาน</w:t>
      </w:r>
      <w:r w:rsidRPr="00A14F2C">
        <w:rPr>
          <w:rFonts w:ascii="Angsana New" w:hAnsi="Angsana New"/>
          <w:sz w:val="30"/>
          <w:szCs w:val="30"/>
          <w:cs/>
        </w:rPr>
        <w:t xml:space="preserve"> บริษัท</w:t>
      </w:r>
      <w:r w:rsidRPr="00A14F2C">
        <w:rPr>
          <w:rFonts w:ascii="Angsana New" w:hAnsi="Angsana New" w:hint="cs"/>
          <w:sz w:val="30"/>
          <w:szCs w:val="30"/>
          <w:cs/>
        </w:rPr>
        <w:t>ได้</w:t>
      </w:r>
      <w:r w:rsidRPr="00404162">
        <w:rPr>
          <w:rFonts w:ascii="Angsana New" w:hAnsi="Angsana New"/>
          <w:sz w:val="30"/>
          <w:szCs w:val="30"/>
          <w:cs/>
        </w:rPr>
        <w:t>จ่ายชำระคืนเงินกู้ยืมระยะสั้นจาก</w:t>
      </w:r>
      <w:r w:rsidRPr="00404162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404162">
        <w:rPr>
          <w:rFonts w:ascii="Angsana New" w:hAnsi="Angsana New"/>
          <w:sz w:val="30"/>
          <w:szCs w:val="30"/>
          <w:cs/>
        </w:rPr>
        <w:t>จำนวนเงินรวม</w:t>
      </w:r>
      <w:r w:rsidR="0068011D" w:rsidRPr="00404162">
        <w:rPr>
          <w:rFonts w:ascii="Angsana New" w:hAnsi="Angsana New"/>
          <w:sz w:val="30"/>
          <w:szCs w:val="30"/>
        </w:rPr>
        <w:t xml:space="preserve"> 7.30 </w:t>
      </w:r>
      <w:r w:rsidRPr="00404162">
        <w:rPr>
          <w:rFonts w:ascii="Angsana New" w:hAnsi="Angsana New"/>
          <w:sz w:val="30"/>
          <w:szCs w:val="30"/>
          <w:cs/>
        </w:rPr>
        <w:t>ล้านบาท</w:t>
      </w:r>
    </w:p>
    <w:bookmarkEnd w:id="4"/>
    <w:p w14:paraId="100D7886" w14:textId="77777777" w:rsidR="00613C76" w:rsidRPr="00951231" w:rsidRDefault="00613C76" w:rsidP="004C69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22"/>
          <w:lang w:val="en-US"/>
        </w:rPr>
      </w:pPr>
    </w:p>
    <w:p w14:paraId="16C07AB7" w14:textId="77777777" w:rsidR="00726854" w:rsidRDefault="00726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val="x-none" w:eastAsia="x-none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FD55D9B" w14:textId="3965F04D" w:rsidR="00613C76" w:rsidRDefault="00613C76" w:rsidP="00D474BD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776486">
        <w:rPr>
          <w:rFonts w:ascii="Angsana New" w:hAnsi="Angsana New" w:hint="cs"/>
          <w:i/>
          <w:iCs/>
          <w:sz w:val="30"/>
          <w:szCs w:val="30"/>
          <w:cs/>
        </w:rPr>
        <w:t>ในการประชุมคณะกรรมการของบริษัทย่อยแห่งหนึ่ง (</w:t>
      </w:r>
      <w:r w:rsidRPr="00776486">
        <w:rPr>
          <w:rFonts w:ascii="Angsana New" w:hAnsi="Angsana New" w:hint="cs"/>
          <w:i/>
          <w:iCs/>
          <w:sz w:val="30"/>
          <w:szCs w:val="30"/>
        </w:rPr>
        <w:t>“</w:t>
      </w:r>
      <w:proofErr w:type="spellStart"/>
      <w:r w:rsidRPr="00776486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  <w:proofErr w:type="spellEnd"/>
      <w:r w:rsidRPr="00776486">
        <w:rPr>
          <w:rFonts w:ascii="Angsana New" w:hAnsi="Angsana New" w:hint="cs"/>
          <w:i/>
          <w:iCs/>
          <w:sz w:val="30"/>
          <w:szCs w:val="30"/>
          <w:cs/>
        </w:rPr>
        <w:t xml:space="preserve"> เนชั่น บรอดแคสติ้ง คอร์ปอเรชั่น จำกัด (มหาชน)</w:t>
      </w:r>
      <w:r w:rsidRPr="00776486">
        <w:rPr>
          <w:rFonts w:ascii="Angsana New" w:hAnsi="Angsana New" w:hint="cs"/>
          <w:i/>
          <w:iCs/>
          <w:sz w:val="30"/>
          <w:szCs w:val="30"/>
        </w:rPr>
        <w:t xml:space="preserve">”) </w:t>
      </w:r>
      <w:r w:rsidRPr="00776486">
        <w:rPr>
          <w:rFonts w:ascii="Angsana New" w:hAnsi="Angsana New" w:hint="cs"/>
          <w:i/>
          <w:iCs/>
          <w:sz w:val="30"/>
          <w:szCs w:val="30"/>
          <w:cs/>
        </w:rPr>
        <w:t xml:space="preserve">เมื่อวันที่ </w:t>
      </w:r>
      <w:r w:rsidR="00B45AFE" w:rsidRPr="00B45AFE">
        <w:rPr>
          <w:rFonts w:ascii="Angsana New" w:hAnsi="Angsana New" w:hint="cs"/>
          <w:i/>
          <w:iCs/>
          <w:sz w:val="30"/>
          <w:szCs w:val="30"/>
          <w:lang w:val="en-US"/>
        </w:rPr>
        <w:t>4</w:t>
      </w:r>
      <w:r w:rsidRPr="00776486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776486">
        <w:rPr>
          <w:rFonts w:ascii="Angsana New" w:hAnsi="Angsana New" w:hint="cs"/>
          <w:i/>
          <w:iCs/>
          <w:sz w:val="30"/>
          <w:szCs w:val="30"/>
          <w:cs/>
        </w:rPr>
        <w:t xml:space="preserve">ตุลาคม </w:t>
      </w:r>
      <w:r w:rsidR="00B45AFE" w:rsidRPr="00B45AFE">
        <w:rPr>
          <w:rFonts w:ascii="Angsana New" w:hAnsi="Angsana New" w:hint="cs"/>
          <w:i/>
          <w:iCs/>
          <w:sz w:val="30"/>
          <w:szCs w:val="30"/>
          <w:lang w:val="en-US"/>
        </w:rPr>
        <w:t>2562</w:t>
      </w:r>
      <w:r w:rsidRPr="00776486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776486">
        <w:rPr>
          <w:rFonts w:ascii="Angsana New" w:hAnsi="Angsana New" w:hint="cs"/>
          <w:i/>
          <w:iCs/>
          <w:sz w:val="30"/>
          <w:szCs w:val="30"/>
          <w:cs/>
        </w:rPr>
        <w:t>คณะกรรมการมีมติในเรื่องต่างๆ ดังนี้</w:t>
      </w:r>
    </w:p>
    <w:p w14:paraId="6774F499" w14:textId="77777777" w:rsidR="00613C76" w:rsidRPr="00951231" w:rsidRDefault="00613C76" w:rsidP="00613C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i/>
          <w:iCs/>
          <w:sz w:val="10"/>
          <w:szCs w:val="10"/>
        </w:rPr>
      </w:pPr>
    </w:p>
    <w:p w14:paraId="0CD88400" w14:textId="629508A9" w:rsidR="00613C76" w:rsidRDefault="00613C76" w:rsidP="00613C76">
      <w:pPr>
        <w:pStyle w:val="ListParagraph"/>
        <w:numPr>
          <w:ilvl w:val="2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อนุมัติให้บริษัทย่อยเข้าจองซื้อหุ้นสามัญเพิ่มทุนในบริษัทแห่งหนึ่งจำนวน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15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 คิดเป็นสัดส่วน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50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ของจำนวนหุ้นที่จำหน่ายแล้วทั้งหมด</w:t>
      </w:r>
    </w:p>
    <w:p w14:paraId="694CB57C" w14:textId="6A82526A" w:rsidR="00613C76" w:rsidRDefault="00613C76" w:rsidP="00613C76">
      <w:pPr>
        <w:pStyle w:val="ListParagraph"/>
        <w:numPr>
          <w:ilvl w:val="2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อนุมัติการลดทุนจดทะเบียนของบริษัทจาก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720</w:t>
      </w:r>
      <w:r>
        <w:rPr>
          <w:rFonts w:ascii="Angsana New" w:hAnsi="Angsana New" w:hint="cs"/>
          <w:sz w:val="30"/>
          <w:szCs w:val="30"/>
        </w:rPr>
        <w:t>.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34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</w:rPr>
        <w:t>(</w:t>
      </w:r>
      <w:proofErr w:type="spellStart"/>
      <w:r>
        <w:rPr>
          <w:rFonts w:ascii="Angsana New" w:hAnsi="Angsana New" w:hint="cs"/>
          <w:sz w:val="30"/>
          <w:szCs w:val="30"/>
          <w:cs/>
        </w:rPr>
        <w:t>แบ่งออกเป็นหุ้นสามัญจำนวน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720</w:t>
      </w:r>
      <w:r>
        <w:rPr>
          <w:rFonts w:ascii="Angsana New" w:hAnsi="Angsana New" w:hint="cs"/>
          <w:sz w:val="30"/>
          <w:szCs w:val="30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343</w:t>
      </w:r>
      <w:r>
        <w:rPr>
          <w:rFonts w:ascii="Angsana New" w:hAnsi="Angsana New" w:hint="cs"/>
          <w:sz w:val="30"/>
          <w:szCs w:val="30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962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1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 xml:space="preserve">เป็น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535</w:t>
      </w:r>
      <w:r>
        <w:rPr>
          <w:rFonts w:ascii="Angsana New" w:hAnsi="Angsana New" w:hint="cs"/>
          <w:sz w:val="30"/>
          <w:szCs w:val="30"/>
        </w:rPr>
        <w:t>.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44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</w:rPr>
        <w:t>(</w:t>
      </w:r>
      <w:proofErr w:type="spellStart"/>
      <w:r>
        <w:rPr>
          <w:rFonts w:ascii="Angsana New" w:hAnsi="Angsana New" w:hint="cs"/>
          <w:sz w:val="30"/>
          <w:szCs w:val="30"/>
          <w:cs/>
        </w:rPr>
        <w:t>แบ่งออกเป็นหุ้นสามัญจำนวน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535</w:t>
      </w:r>
      <w:r>
        <w:rPr>
          <w:rFonts w:ascii="Angsana New" w:hAnsi="Angsana New" w:hint="cs"/>
          <w:sz w:val="30"/>
          <w:szCs w:val="30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436</w:t>
      </w:r>
      <w:r>
        <w:rPr>
          <w:rFonts w:ascii="Angsana New" w:hAnsi="Angsana New" w:hint="cs"/>
          <w:sz w:val="30"/>
          <w:szCs w:val="30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809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หุ้น 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มูลค่าที่ตราไว้หุ้นละ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1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โดยการตัดหุ้นสามัญจดทะเบียนที่ยังมิได้ออกจำหน่ายจำนวน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184</w:t>
      </w:r>
      <w:r>
        <w:rPr>
          <w:rFonts w:ascii="Angsana New" w:hAnsi="Angsana New" w:hint="cs"/>
          <w:sz w:val="30"/>
          <w:szCs w:val="30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907</w:t>
      </w:r>
      <w:r>
        <w:rPr>
          <w:rFonts w:ascii="Angsana New" w:hAnsi="Angsana New" w:hint="cs"/>
          <w:sz w:val="30"/>
          <w:szCs w:val="30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153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1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บาท</w:t>
      </w:r>
    </w:p>
    <w:p w14:paraId="3EDB4CCF" w14:textId="0EC2E07D" w:rsidR="00613C76" w:rsidRDefault="00613C76" w:rsidP="00613C76">
      <w:pPr>
        <w:pStyle w:val="ListParagraph"/>
        <w:numPr>
          <w:ilvl w:val="2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อนุมัติการเพิ่มทุนจดทะเบียนของบริษัทจำนวน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267</w:t>
      </w:r>
      <w:r>
        <w:rPr>
          <w:rFonts w:ascii="Angsana New" w:hAnsi="Angsana New" w:hint="cs"/>
          <w:sz w:val="30"/>
          <w:szCs w:val="30"/>
        </w:rPr>
        <w:t>.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72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จาก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535</w:t>
      </w:r>
      <w:r>
        <w:rPr>
          <w:rFonts w:ascii="Angsana New" w:hAnsi="Angsana New" w:hint="cs"/>
          <w:sz w:val="30"/>
          <w:szCs w:val="30"/>
        </w:rPr>
        <w:t>.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44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(แบ่งออกเป็นหุ้นสามัญจำนวน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535</w:t>
      </w:r>
      <w:r>
        <w:rPr>
          <w:rFonts w:ascii="Angsana New" w:hAnsi="Angsana New" w:hint="cs"/>
          <w:sz w:val="30"/>
          <w:szCs w:val="30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436</w:t>
      </w:r>
      <w:r>
        <w:rPr>
          <w:rFonts w:ascii="Angsana New" w:hAnsi="Angsana New" w:hint="cs"/>
          <w:sz w:val="30"/>
          <w:szCs w:val="30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809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บาท</w:t>
      </w:r>
      <w:r>
        <w:rPr>
          <w:rFonts w:ascii="Angsana New" w:hAnsi="Angsana New" w:hint="cs"/>
          <w:sz w:val="30"/>
          <w:szCs w:val="30"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 xml:space="preserve">เป็น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803</w:t>
      </w:r>
      <w:r>
        <w:rPr>
          <w:rFonts w:ascii="Angsana New" w:hAnsi="Angsana New" w:hint="cs"/>
          <w:sz w:val="30"/>
          <w:szCs w:val="30"/>
        </w:rPr>
        <w:t>.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16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 (แบ่งออกเป็นหุ้นสามัญจำนวน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803</w:t>
      </w:r>
      <w:r>
        <w:rPr>
          <w:rFonts w:ascii="Angsana New" w:hAnsi="Angsana New" w:hint="cs"/>
          <w:sz w:val="30"/>
          <w:szCs w:val="30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155</w:t>
      </w:r>
      <w:r>
        <w:rPr>
          <w:rFonts w:ascii="Angsana New" w:hAnsi="Angsana New" w:hint="cs"/>
          <w:sz w:val="30"/>
          <w:szCs w:val="30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214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บาท</w:t>
      </w:r>
      <w:r>
        <w:rPr>
          <w:rFonts w:ascii="Angsana New" w:hAnsi="Angsana New" w:hint="cs"/>
          <w:sz w:val="30"/>
          <w:szCs w:val="30"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>เพื่อเสนอขายให้แก่ผู้ถือหุ้นเดิมของบริษัทตามสัดส่วนการถือหุ้น</w:t>
      </w:r>
      <w:r w:rsidRPr="00655A6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</w:rPr>
        <w:t>Right</w:t>
      </w:r>
      <w:r w:rsidRPr="00655A60">
        <w:rPr>
          <w:rFonts w:ascii="Angsana New" w:hAnsi="Angsana New" w:hint="cs"/>
          <w:sz w:val="30"/>
          <w:szCs w:val="30"/>
        </w:rPr>
        <w:t>s</w:t>
      </w:r>
      <w:r>
        <w:rPr>
          <w:rFonts w:ascii="Angsana New" w:hAnsi="Angsana New" w:hint="cs"/>
          <w:sz w:val="30"/>
          <w:szCs w:val="30"/>
        </w:rPr>
        <w:t xml:space="preserve"> Offering) </w:t>
      </w:r>
      <w:r>
        <w:rPr>
          <w:rFonts w:ascii="Angsana New" w:hAnsi="Angsana New" w:hint="cs"/>
          <w:sz w:val="30"/>
          <w:szCs w:val="30"/>
          <w:cs/>
        </w:rPr>
        <w:t xml:space="preserve">ในอัตราส่วน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2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หุ้นสามัญเดิมต่อ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หุ้นสามัญใหม่ ในราคาเสนอขายหุ้นละ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0</w:t>
      </w:r>
      <w:r>
        <w:rPr>
          <w:rFonts w:ascii="Angsana New" w:hAnsi="Angsana New" w:hint="cs"/>
          <w:sz w:val="30"/>
          <w:szCs w:val="30"/>
        </w:rPr>
        <w:t>.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53</w:t>
      </w:r>
      <w:r>
        <w:rPr>
          <w:rFonts w:ascii="Angsana New" w:hAnsi="Angsana New" w:hint="cs"/>
          <w:sz w:val="30"/>
          <w:szCs w:val="30"/>
          <w:cs/>
        </w:rPr>
        <w:t xml:space="preserve"> บาท</w:t>
      </w:r>
    </w:p>
    <w:p w14:paraId="7E1E7737" w14:textId="77777777" w:rsidR="002C1A4F" w:rsidRPr="00951231" w:rsidRDefault="002C1A4F" w:rsidP="002C1A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16"/>
          <w:szCs w:val="16"/>
        </w:rPr>
      </w:pPr>
    </w:p>
    <w:p w14:paraId="71D066E6" w14:textId="4B48A4FC" w:rsidR="00613C76" w:rsidRPr="002C1A4F" w:rsidRDefault="002C1A4F" w:rsidP="002C1A4F">
      <w:pPr>
        <w:ind w:left="9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B45AFE" w:rsidRPr="00B45AFE">
        <w:rPr>
          <w:rFonts w:ascii="Angsana New" w:hAnsi="Angsana New"/>
          <w:sz w:val="30"/>
          <w:szCs w:val="30"/>
        </w:rPr>
        <w:t>18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B45AFE" w:rsidRPr="00B45AFE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ที่ประชุมวิสามัญผู้ถือหุ้นของบริษัทย่อย ผู้ถือหุ้นของบริษัทย่อยมีมติอนุมัติการลดทุนและการเพิ่มทุนดังกล่าวแล้ว</w:t>
      </w:r>
      <w:r w:rsidR="00951231">
        <w:rPr>
          <w:rFonts w:ascii="Angsana New" w:hAnsi="Angsana New"/>
          <w:sz w:val="30"/>
          <w:szCs w:val="30"/>
        </w:rPr>
        <w:t xml:space="preserve"> </w:t>
      </w:r>
      <w:r w:rsidR="00951231">
        <w:rPr>
          <w:rFonts w:ascii="Angsana New" w:hAnsi="Angsana New" w:hint="cs"/>
          <w:sz w:val="30"/>
          <w:szCs w:val="30"/>
          <w:cs/>
        </w:rPr>
        <w:t xml:space="preserve">ซึ่งบริษัทย่อยได้จดทะเบียนการลดทุนกับกระทรวงพาณิชย์เมื่อวันที่ </w:t>
      </w:r>
      <w:r w:rsidR="00951231">
        <w:rPr>
          <w:rFonts w:ascii="Angsana New" w:hAnsi="Angsana New"/>
          <w:sz w:val="30"/>
          <w:szCs w:val="30"/>
        </w:rPr>
        <w:t xml:space="preserve">27 </w:t>
      </w:r>
      <w:r w:rsidR="00951231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951231">
        <w:rPr>
          <w:rFonts w:ascii="Angsana New" w:hAnsi="Angsana New"/>
          <w:sz w:val="30"/>
          <w:szCs w:val="30"/>
        </w:rPr>
        <w:t xml:space="preserve">2562 </w:t>
      </w:r>
      <w:r w:rsidR="00951231">
        <w:rPr>
          <w:rFonts w:ascii="Angsana New" w:hAnsi="Angsana New" w:hint="cs"/>
          <w:sz w:val="30"/>
          <w:szCs w:val="30"/>
          <w:cs/>
        </w:rPr>
        <w:t xml:space="preserve">และได้จดทะเบียนการเพิ่มทุนและทุนชำระแล้วกับกระทรวงพาณิชย์แล้วเสร็จเมื่อวันที่ </w:t>
      </w:r>
      <w:r w:rsidR="00951231">
        <w:rPr>
          <w:rFonts w:ascii="Angsana New" w:hAnsi="Angsana New"/>
          <w:sz w:val="30"/>
          <w:szCs w:val="30"/>
        </w:rPr>
        <w:t xml:space="preserve">4 </w:t>
      </w:r>
      <w:r w:rsidR="00951231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951231">
        <w:rPr>
          <w:rFonts w:ascii="Angsana New" w:hAnsi="Angsana New"/>
          <w:sz w:val="30"/>
          <w:szCs w:val="30"/>
        </w:rPr>
        <w:t>2563</w:t>
      </w:r>
    </w:p>
    <w:p w14:paraId="63087160" w14:textId="77777777" w:rsidR="002C1A4F" w:rsidRPr="00F96916" w:rsidRDefault="002C1A4F" w:rsidP="00613C76">
      <w:pPr>
        <w:ind w:left="360" w:firstLine="630"/>
        <w:jc w:val="thaiDistribute"/>
        <w:rPr>
          <w:rFonts w:ascii="Angsana New" w:hAnsi="Angsana New"/>
          <w:sz w:val="22"/>
          <w:szCs w:val="22"/>
        </w:rPr>
      </w:pPr>
    </w:p>
    <w:p w14:paraId="4D3629CE" w14:textId="483B11B0" w:rsidR="00613C76" w:rsidRDefault="00613C76" w:rsidP="00D474BD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776486">
        <w:rPr>
          <w:rFonts w:ascii="Angsana New" w:hAnsi="Angsana New" w:hint="cs"/>
          <w:i/>
          <w:iCs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B45AFE" w:rsidRPr="00B45AFE">
        <w:rPr>
          <w:rFonts w:ascii="Angsana New" w:hAnsi="Angsana New" w:hint="cs"/>
          <w:i/>
          <w:iCs/>
          <w:sz w:val="30"/>
          <w:szCs w:val="30"/>
          <w:lang w:val="en-US"/>
        </w:rPr>
        <w:t>4</w:t>
      </w:r>
      <w:r w:rsidRPr="00776486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776486">
        <w:rPr>
          <w:rFonts w:ascii="Angsana New" w:hAnsi="Angsana New" w:hint="cs"/>
          <w:i/>
          <w:iCs/>
          <w:sz w:val="30"/>
          <w:szCs w:val="30"/>
          <w:cs/>
        </w:rPr>
        <w:t xml:space="preserve">ตุลาคม </w:t>
      </w:r>
      <w:r w:rsidR="00B45AFE" w:rsidRPr="00B45AFE">
        <w:rPr>
          <w:rFonts w:ascii="Angsana New" w:hAnsi="Angsana New" w:hint="cs"/>
          <w:i/>
          <w:iCs/>
          <w:sz w:val="30"/>
          <w:szCs w:val="30"/>
          <w:lang w:val="en-US"/>
        </w:rPr>
        <w:t>2562</w:t>
      </w:r>
      <w:r w:rsidRPr="00776486">
        <w:rPr>
          <w:rFonts w:ascii="Angsana New" w:hAnsi="Angsana New" w:hint="cs"/>
          <w:i/>
          <w:iCs/>
          <w:sz w:val="30"/>
          <w:szCs w:val="30"/>
          <w:cs/>
        </w:rPr>
        <w:t xml:space="preserve"> คณะกรรมการมีมติในเรื่องต่างๆ ดังนี้</w:t>
      </w:r>
    </w:p>
    <w:p w14:paraId="31EE9B21" w14:textId="77777777" w:rsidR="00613C76" w:rsidRPr="00A33D89" w:rsidRDefault="00613C76" w:rsidP="00613C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i/>
          <w:iCs/>
          <w:sz w:val="14"/>
          <w:szCs w:val="14"/>
        </w:rPr>
      </w:pPr>
    </w:p>
    <w:p w14:paraId="29C20BEB" w14:textId="77777777" w:rsidR="00613C76" w:rsidRDefault="00613C76" w:rsidP="00613C76">
      <w:pPr>
        <w:pStyle w:val="ListParagraph"/>
        <w:numPr>
          <w:ilvl w:val="2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อนุมัติให้บริษัทเข้าซื้อหุ้นเพิ่มทุนของบริษัท เนชั่น บรอดแคสติ้ง คอร์ปอเรชั่น จำกัด (มหาชน) ตามสัดส่วนการถือหุ้น</w:t>
      </w:r>
    </w:p>
    <w:p w14:paraId="1450026D" w14:textId="34F99B87" w:rsidR="00613C76" w:rsidRDefault="00613C76" w:rsidP="00613C76">
      <w:pPr>
        <w:pStyle w:val="ListParagraph"/>
        <w:numPr>
          <w:ilvl w:val="2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อนุมัติการโอนทุนสำรองตามกฎหมายจำนวน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32</w:t>
      </w:r>
      <w:r>
        <w:rPr>
          <w:rFonts w:ascii="Angsana New" w:hAnsi="Angsana New" w:hint="cs"/>
          <w:sz w:val="30"/>
          <w:szCs w:val="30"/>
        </w:rPr>
        <w:t>.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70</w:t>
      </w:r>
      <w:r>
        <w:rPr>
          <w:rFonts w:ascii="Angsana New" w:hAnsi="Angsana New" w:hint="cs"/>
          <w:sz w:val="30"/>
          <w:szCs w:val="30"/>
          <w:cs/>
        </w:rPr>
        <w:t xml:space="preserve"> ล้านบาทและโอนส่วนเกินมูลค่าหุ้นของบริษัทจำนวน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1</w:t>
      </w:r>
      <w:r>
        <w:rPr>
          <w:rFonts w:ascii="Angsana New" w:hAnsi="Angsana New" w:hint="cs"/>
          <w:sz w:val="30"/>
          <w:szCs w:val="30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169</w:t>
      </w:r>
      <w:r>
        <w:rPr>
          <w:rFonts w:ascii="Angsana New" w:hAnsi="Angsana New" w:hint="cs"/>
          <w:sz w:val="30"/>
          <w:szCs w:val="30"/>
        </w:rPr>
        <w:t>.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75</w:t>
      </w:r>
      <w:r>
        <w:rPr>
          <w:rFonts w:ascii="Angsana New" w:hAnsi="Angsana New" w:hint="cs"/>
          <w:sz w:val="30"/>
          <w:szCs w:val="30"/>
          <w:cs/>
        </w:rPr>
        <w:t xml:space="preserve"> ล้านบาท เพื่อชดเชยผลขาดทุนสะสมของบริษัท ณ วันที่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31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2562</w:t>
      </w:r>
      <w:r>
        <w:rPr>
          <w:rFonts w:ascii="Angsana New" w:hAnsi="Angsana New" w:hint="cs"/>
          <w:sz w:val="30"/>
          <w:szCs w:val="30"/>
        </w:rPr>
        <w:t xml:space="preserve"> </w:t>
      </w:r>
    </w:p>
    <w:p w14:paraId="5C79D115" w14:textId="3353461C" w:rsidR="000A15B8" w:rsidRPr="000E6697" w:rsidRDefault="00613C76" w:rsidP="000E6697">
      <w:pPr>
        <w:pStyle w:val="ListParagraph"/>
        <w:numPr>
          <w:ilvl w:val="2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อนุมัติการลดทุนจดทะเบียนของบริษัทจาก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2</w:t>
      </w:r>
      <w:r>
        <w:rPr>
          <w:rFonts w:ascii="Angsana New" w:hAnsi="Angsana New" w:hint="cs"/>
          <w:sz w:val="30"/>
          <w:szCs w:val="30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663</w:t>
      </w:r>
      <w:r>
        <w:rPr>
          <w:rFonts w:ascii="Angsana New" w:hAnsi="Angsana New" w:hint="cs"/>
          <w:sz w:val="30"/>
          <w:szCs w:val="30"/>
        </w:rPr>
        <w:t>.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57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</w:rPr>
        <w:t>(</w:t>
      </w:r>
      <w:proofErr w:type="spellStart"/>
      <w:r>
        <w:rPr>
          <w:rFonts w:ascii="Angsana New" w:hAnsi="Angsana New" w:hint="cs"/>
          <w:sz w:val="30"/>
          <w:szCs w:val="30"/>
          <w:cs/>
        </w:rPr>
        <w:t>แบ่งออกเป็นหุ้นสามัญจำนวน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5</w:t>
      </w:r>
      <w:r>
        <w:rPr>
          <w:rFonts w:ascii="Angsana New" w:hAnsi="Angsana New" w:hint="cs"/>
          <w:sz w:val="30"/>
          <w:szCs w:val="30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025</w:t>
      </w:r>
      <w:r>
        <w:rPr>
          <w:rFonts w:ascii="Angsana New" w:hAnsi="Angsana New" w:hint="cs"/>
          <w:sz w:val="30"/>
          <w:szCs w:val="30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607</w:t>
      </w:r>
      <w:r>
        <w:rPr>
          <w:rFonts w:ascii="Angsana New" w:hAnsi="Angsana New" w:hint="cs"/>
          <w:sz w:val="30"/>
          <w:szCs w:val="30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915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0</w:t>
      </w:r>
      <w:r>
        <w:rPr>
          <w:rFonts w:ascii="Angsana New" w:hAnsi="Angsana New" w:hint="cs"/>
          <w:sz w:val="30"/>
          <w:szCs w:val="30"/>
        </w:rPr>
        <w:t>.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53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บาท) เป็น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2</w:t>
      </w:r>
      <w:r>
        <w:rPr>
          <w:rFonts w:ascii="Angsana New" w:hAnsi="Angsana New" w:hint="cs"/>
          <w:sz w:val="30"/>
          <w:szCs w:val="30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156</w:t>
      </w:r>
      <w:r>
        <w:rPr>
          <w:rFonts w:ascii="Angsana New" w:hAnsi="Angsana New" w:hint="cs"/>
          <w:sz w:val="30"/>
          <w:szCs w:val="30"/>
        </w:rPr>
        <w:t>.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02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</w:rPr>
        <w:t>(</w:t>
      </w:r>
      <w:proofErr w:type="spellStart"/>
      <w:r>
        <w:rPr>
          <w:rFonts w:ascii="Angsana New" w:hAnsi="Angsana New" w:hint="cs"/>
          <w:sz w:val="30"/>
          <w:szCs w:val="30"/>
          <w:cs/>
        </w:rPr>
        <w:t>แบ่งออกเป็นหุ้นสามัญจำนวน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4</w:t>
      </w:r>
      <w:r>
        <w:rPr>
          <w:rFonts w:ascii="Angsana New" w:hAnsi="Angsana New" w:hint="cs"/>
          <w:sz w:val="30"/>
          <w:szCs w:val="30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067</w:t>
      </w:r>
      <w:r>
        <w:rPr>
          <w:rFonts w:ascii="Angsana New" w:hAnsi="Angsana New" w:hint="cs"/>
          <w:sz w:val="30"/>
          <w:szCs w:val="30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970</w:t>
      </w:r>
      <w:r>
        <w:rPr>
          <w:rFonts w:ascii="Angsana New" w:hAnsi="Angsana New" w:hint="cs"/>
          <w:sz w:val="30"/>
          <w:szCs w:val="30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362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0</w:t>
      </w:r>
      <w:r>
        <w:rPr>
          <w:rFonts w:ascii="Angsana New" w:hAnsi="Angsana New" w:hint="cs"/>
          <w:sz w:val="30"/>
          <w:szCs w:val="30"/>
        </w:rPr>
        <w:t>.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53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โดยการตัดหุ้นสามัญจดทะเบียนที่ยังมิได้ออกจำหน่ายจำนวน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957</w:t>
      </w:r>
      <w:r>
        <w:rPr>
          <w:rFonts w:ascii="Angsana New" w:hAnsi="Angsana New" w:hint="cs"/>
          <w:sz w:val="30"/>
          <w:szCs w:val="30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637</w:t>
      </w:r>
      <w:r>
        <w:rPr>
          <w:rFonts w:ascii="Angsana New" w:hAnsi="Angsana New" w:hint="cs"/>
          <w:sz w:val="30"/>
          <w:szCs w:val="30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553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0</w:t>
      </w:r>
      <w:r>
        <w:rPr>
          <w:rFonts w:ascii="Angsana New" w:hAnsi="Angsana New" w:hint="cs"/>
          <w:sz w:val="30"/>
          <w:szCs w:val="30"/>
        </w:rPr>
        <w:t>.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53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บาท</w:t>
      </w:r>
    </w:p>
    <w:p w14:paraId="63527C2C" w14:textId="77777777" w:rsidR="00D80F73" w:rsidRDefault="00D80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x-none"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8570964" w14:textId="5068E628" w:rsidR="00613C76" w:rsidRPr="005D21F7" w:rsidRDefault="00613C76" w:rsidP="00613C76">
      <w:pPr>
        <w:pStyle w:val="ListParagraph"/>
        <w:numPr>
          <w:ilvl w:val="2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อนุมัติการเพิ่มทุนจดทะเบียนของบริษัทจำนวน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7</w:t>
      </w:r>
      <w:r>
        <w:rPr>
          <w:rFonts w:ascii="Angsana New" w:hAnsi="Angsana New" w:hint="cs"/>
          <w:sz w:val="30"/>
          <w:szCs w:val="30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186</w:t>
      </w:r>
      <w:r>
        <w:rPr>
          <w:rFonts w:ascii="Angsana New" w:hAnsi="Angsana New" w:hint="cs"/>
          <w:sz w:val="30"/>
          <w:szCs w:val="30"/>
        </w:rPr>
        <w:t>.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75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จาก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2</w:t>
      </w:r>
      <w:r>
        <w:rPr>
          <w:rFonts w:ascii="Angsana New" w:hAnsi="Angsana New" w:hint="cs"/>
          <w:sz w:val="30"/>
          <w:szCs w:val="30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156</w:t>
      </w:r>
      <w:r>
        <w:rPr>
          <w:rFonts w:ascii="Angsana New" w:hAnsi="Angsana New" w:hint="cs"/>
          <w:sz w:val="30"/>
          <w:szCs w:val="30"/>
        </w:rPr>
        <w:t>.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02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</w:rPr>
        <w:t>(</w:t>
      </w:r>
      <w:proofErr w:type="spellStart"/>
      <w:r>
        <w:rPr>
          <w:rFonts w:ascii="Angsana New" w:hAnsi="Angsana New" w:hint="cs"/>
          <w:sz w:val="30"/>
          <w:szCs w:val="30"/>
          <w:cs/>
        </w:rPr>
        <w:t>แบ่งออกเป็นหุ้นสามัญจำนวน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4</w:t>
      </w:r>
      <w:r>
        <w:rPr>
          <w:rFonts w:ascii="Angsana New" w:hAnsi="Angsana New" w:hint="cs"/>
          <w:sz w:val="30"/>
          <w:szCs w:val="30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067</w:t>
      </w:r>
      <w:r>
        <w:rPr>
          <w:rFonts w:ascii="Angsana New" w:hAnsi="Angsana New" w:hint="cs"/>
          <w:sz w:val="30"/>
          <w:szCs w:val="30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970</w:t>
      </w:r>
      <w:r>
        <w:rPr>
          <w:rFonts w:ascii="Angsana New" w:hAnsi="Angsana New" w:hint="cs"/>
          <w:sz w:val="30"/>
          <w:szCs w:val="30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362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0</w:t>
      </w:r>
      <w:r>
        <w:rPr>
          <w:rFonts w:ascii="Angsana New" w:hAnsi="Angsana New" w:hint="cs"/>
          <w:sz w:val="30"/>
          <w:szCs w:val="30"/>
        </w:rPr>
        <w:t>.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53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เป็น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9</w:t>
      </w:r>
      <w:r>
        <w:rPr>
          <w:rFonts w:ascii="Angsana New" w:hAnsi="Angsana New" w:hint="cs"/>
          <w:sz w:val="30"/>
          <w:szCs w:val="30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342</w:t>
      </w:r>
      <w:r>
        <w:rPr>
          <w:rFonts w:ascii="Angsana New" w:hAnsi="Angsana New" w:hint="cs"/>
          <w:sz w:val="30"/>
          <w:szCs w:val="30"/>
        </w:rPr>
        <w:t>.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77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 (แบ่งออกเป็น</w:t>
      </w:r>
      <w:r w:rsidRPr="00A20E7F">
        <w:rPr>
          <w:rFonts w:ascii="Angsana New" w:hAnsi="Angsana New" w:hint="cs"/>
          <w:sz w:val="30"/>
          <w:szCs w:val="30"/>
          <w:cs/>
          <w:lang w:val="en-US" w:eastAsia="en-US"/>
        </w:rPr>
        <w:t>หุ้นสามัญจำนวน</w:t>
      </w:r>
      <w:r w:rsidRPr="00A20E7F">
        <w:rPr>
          <w:rFonts w:ascii="Angsana New" w:hAnsi="Angsana New" w:hint="cs"/>
          <w:sz w:val="30"/>
          <w:szCs w:val="30"/>
          <w:lang w:val="en-US" w:eastAsia="en-US"/>
        </w:rPr>
        <w:t xml:space="preserve"> </w:t>
      </w:r>
      <w:r w:rsidR="00B45AFE" w:rsidRPr="00B45AFE">
        <w:rPr>
          <w:rFonts w:ascii="Angsana New" w:hAnsi="Angsana New" w:hint="cs"/>
          <w:sz w:val="30"/>
          <w:szCs w:val="30"/>
          <w:lang w:val="en-US" w:eastAsia="en-US"/>
        </w:rPr>
        <w:t>17</w:t>
      </w:r>
      <w:r w:rsidRPr="00A20E7F">
        <w:rPr>
          <w:rFonts w:ascii="Angsana New" w:hAnsi="Angsana New" w:hint="cs"/>
          <w:sz w:val="30"/>
          <w:szCs w:val="30"/>
          <w:lang w:val="en-US" w:eastAsia="en-US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 w:eastAsia="en-US"/>
        </w:rPr>
        <w:t>627</w:t>
      </w:r>
      <w:r w:rsidRPr="00A20E7F">
        <w:rPr>
          <w:rFonts w:ascii="Angsana New" w:hAnsi="Angsana New" w:hint="cs"/>
          <w:sz w:val="30"/>
          <w:szCs w:val="30"/>
          <w:lang w:val="en-US" w:eastAsia="en-US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 w:eastAsia="en-US"/>
        </w:rPr>
        <w:t>871</w:t>
      </w:r>
      <w:r w:rsidRPr="00A20E7F">
        <w:rPr>
          <w:rFonts w:ascii="Angsana New" w:hAnsi="Angsana New" w:hint="cs"/>
          <w:sz w:val="30"/>
          <w:szCs w:val="30"/>
          <w:lang w:val="en-US" w:eastAsia="en-US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 w:eastAsia="en-US"/>
        </w:rPr>
        <w:t>568</w:t>
      </w:r>
      <w:r w:rsidRPr="00A20E7F">
        <w:rPr>
          <w:rFonts w:ascii="Angsana New" w:hAnsi="Angsana New" w:hint="cs"/>
          <w:sz w:val="30"/>
          <w:szCs w:val="30"/>
          <w:lang w:val="en-US" w:eastAsia="en-US"/>
        </w:rPr>
        <w:t xml:space="preserve"> </w:t>
      </w:r>
      <w:r w:rsidRPr="00A20E7F">
        <w:rPr>
          <w:rFonts w:ascii="Angsana New" w:hAnsi="Angsana New" w:hint="cs"/>
          <w:sz w:val="30"/>
          <w:szCs w:val="30"/>
          <w:cs/>
          <w:lang w:val="en-US" w:eastAsia="en-US"/>
        </w:rPr>
        <w:t xml:space="preserve">หุ้น มูลค่าที่ตราไว้หุ้นละ </w:t>
      </w:r>
      <w:r w:rsidR="00B45AFE" w:rsidRPr="00B45AFE">
        <w:rPr>
          <w:rFonts w:ascii="Angsana New" w:hAnsi="Angsana New" w:hint="cs"/>
          <w:sz w:val="30"/>
          <w:szCs w:val="30"/>
          <w:lang w:val="en-US" w:eastAsia="en-US"/>
        </w:rPr>
        <w:t>0</w:t>
      </w:r>
      <w:r w:rsidRPr="00A20E7F">
        <w:rPr>
          <w:rFonts w:ascii="Angsana New" w:hAnsi="Angsana New" w:hint="cs"/>
          <w:sz w:val="30"/>
          <w:szCs w:val="30"/>
          <w:cs/>
          <w:lang w:val="en-US" w:eastAsia="en-US"/>
        </w:rPr>
        <w:t>.</w:t>
      </w:r>
      <w:r w:rsidR="00B45AFE" w:rsidRPr="00B45AFE">
        <w:rPr>
          <w:rFonts w:ascii="Angsana New" w:hAnsi="Angsana New" w:hint="cs"/>
          <w:sz w:val="30"/>
          <w:szCs w:val="30"/>
          <w:lang w:val="en-US" w:eastAsia="en-US"/>
        </w:rPr>
        <w:t>53</w:t>
      </w:r>
      <w:r w:rsidRPr="00A20E7F">
        <w:rPr>
          <w:rFonts w:ascii="Angsana New" w:hAnsi="Angsana New" w:hint="cs"/>
          <w:sz w:val="30"/>
          <w:szCs w:val="30"/>
          <w:cs/>
          <w:lang w:val="en-US" w:eastAsia="en-US"/>
        </w:rPr>
        <w:t xml:space="preserve"> บาท) เพื่อเสนอขายให้แก่ผู้ถือหุ้นเดิมของบริษัทตามสัดส่วนการถือหุ้น</w:t>
      </w:r>
      <w:r>
        <w:rPr>
          <w:rFonts w:ascii="Angsana New" w:hAnsi="Angsana New"/>
          <w:sz w:val="30"/>
          <w:szCs w:val="30"/>
          <w:lang w:val="en-US" w:eastAsia="en-US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</w:rPr>
        <w:t>Right</w:t>
      </w:r>
      <w:r w:rsidRPr="00655A60">
        <w:rPr>
          <w:rFonts w:ascii="Angsana New" w:hAnsi="Angsana New" w:hint="cs"/>
          <w:sz w:val="30"/>
          <w:szCs w:val="30"/>
        </w:rPr>
        <w:t>s</w:t>
      </w:r>
      <w:r>
        <w:rPr>
          <w:rFonts w:ascii="Angsana New" w:hAnsi="Angsana New" w:hint="cs"/>
          <w:sz w:val="30"/>
          <w:szCs w:val="30"/>
        </w:rPr>
        <w:t xml:space="preserve"> Offering) </w:t>
      </w:r>
      <w:r w:rsidRPr="00A20E7F">
        <w:rPr>
          <w:rFonts w:ascii="Angsana New" w:hAnsi="Angsana New" w:hint="cs"/>
          <w:sz w:val="30"/>
          <w:szCs w:val="30"/>
          <w:cs/>
          <w:lang w:val="en-US" w:eastAsia="en-US"/>
        </w:rPr>
        <w:t xml:space="preserve">ในอัตราส่วน </w:t>
      </w:r>
      <w:r w:rsidR="00B45AFE" w:rsidRPr="00B45AFE">
        <w:rPr>
          <w:rFonts w:ascii="Angsana New" w:hAnsi="Angsana New" w:hint="cs"/>
          <w:sz w:val="30"/>
          <w:szCs w:val="30"/>
          <w:lang w:val="en-US" w:eastAsia="en-US"/>
        </w:rPr>
        <w:t>3</w:t>
      </w:r>
      <w:r w:rsidRPr="00A20E7F">
        <w:rPr>
          <w:rFonts w:ascii="Angsana New" w:hAnsi="Angsana New" w:hint="cs"/>
          <w:sz w:val="30"/>
          <w:szCs w:val="30"/>
          <w:lang w:val="en-US" w:eastAsia="en-US"/>
        </w:rPr>
        <w:t xml:space="preserve"> </w:t>
      </w:r>
      <w:r w:rsidRPr="00A20E7F">
        <w:rPr>
          <w:rFonts w:ascii="Angsana New" w:hAnsi="Angsana New" w:hint="cs"/>
          <w:sz w:val="30"/>
          <w:szCs w:val="30"/>
          <w:cs/>
          <w:lang w:val="en-US" w:eastAsia="en-US"/>
        </w:rPr>
        <w:t xml:space="preserve">หุ้นสามัญเดิมต่อ </w:t>
      </w:r>
      <w:r w:rsidR="00B45AFE" w:rsidRPr="00B45AFE">
        <w:rPr>
          <w:rFonts w:ascii="Angsana New" w:hAnsi="Angsana New" w:hint="cs"/>
          <w:sz w:val="30"/>
          <w:szCs w:val="30"/>
          <w:lang w:val="en-US" w:eastAsia="en-US"/>
        </w:rPr>
        <w:t>10</w:t>
      </w:r>
      <w:r w:rsidRPr="00A20E7F">
        <w:rPr>
          <w:rFonts w:ascii="Angsana New" w:hAnsi="Angsana New" w:hint="cs"/>
          <w:sz w:val="30"/>
          <w:szCs w:val="30"/>
          <w:cs/>
          <w:lang w:val="en-US" w:eastAsia="en-US"/>
        </w:rPr>
        <w:t xml:space="preserve"> หุ้นสามัญใหม่ ในราคาเสนอขายหุ้นละ </w:t>
      </w:r>
      <w:r w:rsidR="00B45AFE" w:rsidRPr="00B45AFE">
        <w:rPr>
          <w:rFonts w:ascii="Angsana New" w:hAnsi="Angsana New" w:hint="cs"/>
          <w:sz w:val="30"/>
          <w:szCs w:val="30"/>
          <w:lang w:val="en-US" w:eastAsia="en-US"/>
        </w:rPr>
        <w:t>0</w:t>
      </w:r>
      <w:r w:rsidRPr="00A20E7F">
        <w:rPr>
          <w:rFonts w:ascii="Angsana New" w:hAnsi="Angsana New" w:hint="cs"/>
          <w:sz w:val="30"/>
          <w:szCs w:val="30"/>
          <w:lang w:val="en-US" w:eastAsia="en-US"/>
        </w:rPr>
        <w:t>.</w:t>
      </w:r>
      <w:r w:rsidR="00B45AFE" w:rsidRPr="00B45AFE">
        <w:rPr>
          <w:rFonts w:ascii="Angsana New" w:hAnsi="Angsana New" w:hint="cs"/>
          <w:sz w:val="30"/>
          <w:szCs w:val="30"/>
          <w:lang w:val="en-US" w:eastAsia="en-US"/>
        </w:rPr>
        <w:t>06</w:t>
      </w:r>
      <w:r w:rsidRPr="00A20E7F">
        <w:rPr>
          <w:rFonts w:ascii="Angsana New" w:hAnsi="Angsana New" w:hint="cs"/>
          <w:sz w:val="30"/>
          <w:szCs w:val="30"/>
          <w:cs/>
          <w:lang w:val="en-US" w:eastAsia="en-US"/>
        </w:rPr>
        <w:t xml:space="preserve"> บาท</w:t>
      </w:r>
    </w:p>
    <w:p w14:paraId="4E101758" w14:textId="77777777" w:rsidR="000A15B8" w:rsidRPr="00B006E4" w:rsidRDefault="000A15B8" w:rsidP="00D474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 w:firstLine="243"/>
        <w:jc w:val="thaiDistribute"/>
        <w:rPr>
          <w:rFonts w:ascii="Angsana New" w:hAnsi="Angsana New"/>
          <w:sz w:val="6"/>
          <w:szCs w:val="6"/>
        </w:rPr>
      </w:pPr>
    </w:p>
    <w:p w14:paraId="5A5C78E3" w14:textId="77777777" w:rsidR="00C81F2E" w:rsidRDefault="00613C76" w:rsidP="00D474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 w:firstLine="2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การโอนทุนสำรอง การลดทุนและการเพิ่มทุนดังกล่าวจะต้องได้รับการอนุมัติในการประชุมผู้ถือหุ้นต่อไป</w:t>
      </w:r>
    </w:p>
    <w:p w14:paraId="28968837" w14:textId="77777777" w:rsidR="00114A56" w:rsidRPr="00D80F73" w:rsidRDefault="00114A56" w:rsidP="00D474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 w:firstLine="243"/>
        <w:jc w:val="thaiDistribute"/>
        <w:rPr>
          <w:rFonts w:ascii="Angsana New" w:hAnsi="Angsana New"/>
          <w:sz w:val="10"/>
          <w:szCs w:val="10"/>
        </w:rPr>
      </w:pPr>
    </w:p>
    <w:p w14:paraId="31F4611A" w14:textId="5A812707" w:rsidR="002C1A4F" w:rsidRPr="00114A56" w:rsidRDefault="00114A56" w:rsidP="005417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B45AFE" w:rsidRPr="00B45AFE">
        <w:rPr>
          <w:rFonts w:ascii="Angsana New" w:hAnsi="Angsana New"/>
          <w:sz w:val="30"/>
          <w:szCs w:val="30"/>
          <w:lang w:val="en-US"/>
        </w:rPr>
        <w:t>12</w:t>
      </w:r>
      <w:r>
        <w:rPr>
          <w:rFonts w:ascii="Angsana New" w:hAnsi="Angsana New" w:hint="cs"/>
          <w:sz w:val="30"/>
          <w:szCs w:val="30"/>
          <w:cs/>
        </w:rPr>
        <w:t xml:space="preserve"> พฤศจิกายน </w:t>
      </w:r>
      <w:r w:rsidR="00B45AFE" w:rsidRPr="00B45AFE">
        <w:rPr>
          <w:rFonts w:ascii="Angsana New" w:hAnsi="Angsana New"/>
          <w:sz w:val="30"/>
          <w:szCs w:val="30"/>
          <w:lang w:val="en-US"/>
        </w:rPr>
        <w:t>2562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บริษัทได้แจ้งต่อตลาดหลักทรัพย์แห่งประเทศไทย เรื่อง การเลื่อ</w:t>
      </w:r>
      <w:r w:rsidR="00333D46">
        <w:rPr>
          <w:rFonts w:ascii="Angsana New" w:hAnsi="Angsana New" w:hint="cs"/>
          <w:sz w:val="30"/>
          <w:szCs w:val="30"/>
          <w:cs/>
          <w:lang w:val="en-US"/>
        </w:rPr>
        <w:t>น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กำหนดการประชุมวิสามัญผู้ถือหุ้นในวันที่ </w:t>
      </w:r>
      <w:r w:rsidR="00B45AFE" w:rsidRPr="00B45AFE">
        <w:rPr>
          <w:rFonts w:ascii="Angsana New" w:hAnsi="Angsana New"/>
          <w:sz w:val="30"/>
          <w:szCs w:val="30"/>
          <w:lang w:val="en-US"/>
        </w:rPr>
        <w:t>18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พฤศจิกายน </w:t>
      </w:r>
      <w:r w:rsidR="00B45AFE" w:rsidRPr="00B45AFE">
        <w:rPr>
          <w:rFonts w:ascii="Angsana New" w:hAnsi="Angsana New"/>
          <w:sz w:val="30"/>
          <w:szCs w:val="30"/>
          <w:lang w:val="en-US"/>
        </w:rPr>
        <w:t>2562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ที่เกี่ยวข้องกับการเพิ่มทุนจดทะเบียนเพื่อจัดสรรให้แก่ผู้ถือหุ้นเดิมของบริษัทดังกล่าวออกไป โดยจะแจ้งกำหนดการประชุมวิสามัญผู้ถือหุ้นใหม่ให้ทราบอีกครั้ง ภายในวันที่ </w:t>
      </w:r>
      <w:r w:rsidR="00B45AFE" w:rsidRPr="00B45AFE">
        <w:rPr>
          <w:rFonts w:ascii="Angsana New" w:hAnsi="Angsana New"/>
          <w:sz w:val="30"/>
          <w:szCs w:val="30"/>
          <w:lang w:val="en-US"/>
        </w:rPr>
        <w:t>20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B45AFE" w:rsidRPr="00B45AFE">
        <w:rPr>
          <w:rFonts w:ascii="Angsana New" w:hAnsi="Angsana New"/>
          <w:sz w:val="30"/>
          <w:szCs w:val="30"/>
          <w:lang w:val="en-US"/>
        </w:rPr>
        <w:t>2562</w:t>
      </w:r>
    </w:p>
    <w:p w14:paraId="073DE1FD" w14:textId="77777777" w:rsidR="00EB07E3" w:rsidRPr="00B006E4" w:rsidRDefault="00EB07E3" w:rsidP="00D474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 w:firstLine="243"/>
        <w:jc w:val="thaiDistribute"/>
        <w:rPr>
          <w:rFonts w:ascii="Angsana New" w:hAnsi="Angsana New"/>
          <w:sz w:val="8"/>
          <w:szCs w:val="8"/>
        </w:rPr>
      </w:pPr>
    </w:p>
    <w:p w14:paraId="6C135B95" w14:textId="4F8E99AD" w:rsidR="00EB07E3" w:rsidRDefault="00EB07E3" w:rsidP="00EB07E3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B45AFE" w:rsidRPr="00B45AFE">
        <w:rPr>
          <w:rFonts w:ascii="Angsana New" w:hAnsi="Angsana New" w:hint="cs"/>
          <w:i/>
          <w:iCs/>
          <w:sz w:val="30"/>
          <w:szCs w:val="30"/>
          <w:lang w:val="en-US"/>
        </w:rPr>
        <w:t>29</w:t>
      </w:r>
      <w:r>
        <w:rPr>
          <w:rFonts w:ascii="Angsana New" w:hAnsi="Angsana New" w:hint="cs"/>
          <w:i/>
          <w:iCs/>
          <w:sz w:val="30"/>
          <w:szCs w:val="30"/>
        </w:rPr>
        <w:t xml:space="preserve"> </w:t>
      </w:r>
      <w:r>
        <w:rPr>
          <w:rFonts w:ascii="Angsana New" w:hAnsi="Angsana New"/>
          <w:i/>
          <w:iCs/>
          <w:sz w:val="30"/>
          <w:szCs w:val="30"/>
          <w:cs/>
        </w:rPr>
        <w:t xml:space="preserve">พฤศจิกายน </w:t>
      </w:r>
      <w:r w:rsidR="00B45AFE" w:rsidRPr="00B45AFE">
        <w:rPr>
          <w:rFonts w:ascii="Angsana New" w:hAnsi="Angsana New" w:hint="cs"/>
          <w:i/>
          <w:iCs/>
          <w:sz w:val="30"/>
          <w:szCs w:val="30"/>
          <w:lang w:val="en-US"/>
        </w:rPr>
        <w:t>2562</w:t>
      </w:r>
      <w:r>
        <w:rPr>
          <w:rFonts w:ascii="Angsana New" w:hAnsi="Angsana New"/>
          <w:i/>
          <w:iCs/>
          <w:sz w:val="30"/>
          <w:szCs w:val="30"/>
          <w:cs/>
        </w:rPr>
        <w:t xml:space="preserve"> คณะกรรมการมีมติอนุมัติยกเลิกมติที่ประชุมคณะกรรมการบริษัท ครั้งที่ </w:t>
      </w:r>
      <w:r w:rsidR="00B45AFE" w:rsidRPr="00B45AFE">
        <w:rPr>
          <w:rFonts w:ascii="Angsana New" w:hAnsi="Angsana New" w:hint="cs"/>
          <w:i/>
          <w:iCs/>
          <w:sz w:val="30"/>
          <w:szCs w:val="30"/>
          <w:lang w:val="en-US"/>
        </w:rPr>
        <w:t>11</w:t>
      </w:r>
      <w:r>
        <w:rPr>
          <w:rFonts w:ascii="Angsana New" w:hAnsi="Angsana New" w:hint="cs"/>
          <w:i/>
          <w:iCs/>
          <w:sz w:val="30"/>
          <w:szCs w:val="30"/>
        </w:rPr>
        <w:t>/</w:t>
      </w:r>
      <w:r w:rsidR="00B45AFE" w:rsidRPr="00B45AFE">
        <w:rPr>
          <w:rFonts w:ascii="Angsana New" w:hAnsi="Angsana New" w:hint="cs"/>
          <w:i/>
          <w:iCs/>
          <w:sz w:val="30"/>
          <w:szCs w:val="30"/>
          <w:lang w:val="en-US"/>
        </w:rPr>
        <w:t>2562</w:t>
      </w:r>
      <w:r>
        <w:rPr>
          <w:rFonts w:ascii="Angsana New" w:hAnsi="Angsana New" w:hint="cs"/>
          <w:i/>
          <w:iCs/>
          <w:sz w:val="30"/>
          <w:szCs w:val="30"/>
        </w:rPr>
        <w:t xml:space="preserve"> </w:t>
      </w:r>
      <w:r>
        <w:rPr>
          <w:rFonts w:ascii="Angsana New" w:hAnsi="Angsana New"/>
          <w:i/>
          <w:iCs/>
          <w:sz w:val="30"/>
          <w:szCs w:val="30"/>
          <w:cs/>
        </w:rPr>
        <w:t xml:space="preserve">ซึ่งประชุมเมื่อวันที่ </w:t>
      </w:r>
      <w:r w:rsidR="00B45AFE" w:rsidRPr="00B45AFE">
        <w:rPr>
          <w:rFonts w:ascii="Angsana New" w:hAnsi="Angsana New" w:hint="cs"/>
          <w:i/>
          <w:iCs/>
          <w:sz w:val="30"/>
          <w:szCs w:val="30"/>
          <w:lang w:val="en-US"/>
        </w:rPr>
        <w:t>4</w:t>
      </w:r>
      <w:r>
        <w:rPr>
          <w:rFonts w:ascii="Angsana New" w:hAnsi="Angsana New" w:hint="cs"/>
          <w:i/>
          <w:iCs/>
          <w:sz w:val="30"/>
          <w:szCs w:val="30"/>
        </w:rPr>
        <w:t xml:space="preserve"> </w:t>
      </w:r>
      <w:r>
        <w:rPr>
          <w:rFonts w:ascii="Angsana New" w:hAnsi="Angsana New"/>
          <w:i/>
          <w:iCs/>
          <w:sz w:val="30"/>
          <w:szCs w:val="30"/>
          <w:cs/>
        </w:rPr>
        <w:t xml:space="preserve">ตุลาคม </w:t>
      </w:r>
      <w:r w:rsidR="00B45AFE" w:rsidRPr="00B45AFE">
        <w:rPr>
          <w:rFonts w:ascii="Angsana New" w:hAnsi="Angsana New" w:hint="cs"/>
          <w:i/>
          <w:iCs/>
          <w:sz w:val="30"/>
          <w:szCs w:val="30"/>
          <w:lang w:val="en-US"/>
        </w:rPr>
        <w:t>2562</w:t>
      </w:r>
      <w:r>
        <w:rPr>
          <w:rFonts w:ascii="Angsana New" w:hAnsi="Angsana New" w:hint="cs"/>
          <w:i/>
          <w:iCs/>
          <w:sz w:val="30"/>
          <w:szCs w:val="30"/>
        </w:rPr>
        <w:t xml:space="preserve"> </w:t>
      </w:r>
      <w:r>
        <w:rPr>
          <w:rFonts w:ascii="Angsana New" w:hAnsi="Angsana New"/>
          <w:i/>
          <w:iCs/>
          <w:sz w:val="30"/>
          <w:szCs w:val="30"/>
          <w:cs/>
        </w:rPr>
        <w:t>ดังนี้</w:t>
      </w:r>
    </w:p>
    <w:p w14:paraId="3DAD5791" w14:textId="77777777" w:rsidR="00EB07E3" w:rsidRPr="00B006E4" w:rsidRDefault="00EB07E3" w:rsidP="00EB07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i/>
          <w:iCs/>
          <w:sz w:val="8"/>
          <w:szCs w:val="8"/>
        </w:rPr>
      </w:pPr>
    </w:p>
    <w:p w14:paraId="3E053A01" w14:textId="7BCDA6EB" w:rsidR="00EB07E3" w:rsidRDefault="00EB07E3" w:rsidP="00EB07E3">
      <w:pPr>
        <w:pStyle w:val="ListParagraph"/>
        <w:numPr>
          <w:ilvl w:val="2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6A3B38">
        <w:rPr>
          <w:rFonts w:ascii="Angsana New" w:hAnsi="Angsana New"/>
          <w:sz w:val="30"/>
          <w:szCs w:val="30"/>
          <w:cs/>
        </w:rPr>
        <w:t>ยกเลิก</w:t>
      </w:r>
      <w:r>
        <w:rPr>
          <w:rFonts w:ascii="Angsana New" w:hAnsi="Angsana New"/>
          <w:sz w:val="30"/>
          <w:szCs w:val="30"/>
          <w:cs/>
        </w:rPr>
        <w:t xml:space="preserve">การโอนทุนสำรองตามกฎหมายจำนวน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32</w:t>
      </w:r>
      <w:r>
        <w:rPr>
          <w:rFonts w:ascii="Angsana New" w:hAnsi="Angsana New" w:hint="cs"/>
          <w:sz w:val="30"/>
          <w:szCs w:val="30"/>
        </w:rPr>
        <w:t>.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70</w:t>
      </w:r>
      <w:r>
        <w:rPr>
          <w:rFonts w:ascii="Angsana New" w:hAnsi="Angsana New"/>
          <w:sz w:val="30"/>
          <w:szCs w:val="30"/>
          <w:cs/>
        </w:rPr>
        <w:t xml:space="preserve"> ล้านบาท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  <w:lang w:val="en-US"/>
        </w:rPr>
        <w:t>โ</w:t>
      </w:r>
      <w:r>
        <w:rPr>
          <w:rFonts w:ascii="Angsana New" w:hAnsi="Angsana New"/>
          <w:sz w:val="30"/>
          <w:szCs w:val="30"/>
          <w:cs/>
        </w:rPr>
        <w:t xml:space="preserve">อนส่วนเกินมูลค่าหุ้นของบริษัทจำนวน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1</w:t>
      </w:r>
      <w:r>
        <w:rPr>
          <w:rFonts w:ascii="Angsana New" w:hAnsi="Angsana New" w:hint="cs"/>
          <w:sz w:val="30"/>
          <w:szCs w:val="30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169</w:t>
      </w:r>
      <w:r>
        <w:rPr>
          <w:rFonts w:ascii="Angsana New" w:hAnsi="Angsana New" w:hint="cs"/>
          <w:sz w:val="30"/>
          <w:szCs w:val="30"/>
        </w:rPr>
        <w:t>.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75</w:t>
      </w:r>
      <w:r>
        <w:rPr>
          <w:rFonts w:ascii="Angsana New" w:hAnsi="Angsana New"/>
          <w:sz w:val="30"/>
          <w:szCs w:val="30"/>
          <w:cs/>
        </w:rPr>
        <w:t xml:space="preserve"> ล้านบาท เพื่อชดเชยผลขาดทุนสะสมของบริษัท ณ วันที่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31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มีนาคม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2562</w:t>
      </w:r>
      <w:r>
        <w:rPr>
          <w:rFonts w:ascii="Angsana New" w:hAnsi="Angsana New" w:hint="cs"/>
          <w:sz w:val="30"/>
          <w:szCs w:val="30"/>
        </w:rPr>
        <w:t xml:space="preserve"> </w:t>
      </w:r>
    </w:p>
    <w:p w14:paraId="698F1A84" w14:textId="0308C800" w:rsidR="00EB07E3" w:rsidRDefault="00EB07E3" w:rsidP="00EB07E3">
      <w:pPr>
        <w:pStyle w:val="ListParagraph"/>
        <w:numPr>
          <w:ilvl w:val="2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6A3B38">
        <w:rPr>
          <w:rFonts w:ascii="Angsana New" w:hAnsi="Angsana New"/>
          <w:sz w:val="30"/>
          <w:szCs w:val="30"/>
          <w:cs/>
        </w:rPr>
        <w:t>ยกเลิก</w:t>
      </w:r>
      <w:r>
        <w:rPr>
          <w:rFonts w:ascii="Angsana New" w:hAnsi="Angsana New"/>
          <w:sz w:val="30"/>
          <w:szCs w:val="30"/>
          <w:cs/>
        </w:rPr>
        <w:t xml:space="preserve">การลดทุนจดทะเบียนของบริษัทจาก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2</w:t>
      </w:r>
      <w:r>
        <w:rPr>
          <w:rFonts w:ascii="Angsana New" w:hAnsi="Angsana New" w:hint="cs"/>
          <w:sz w:val="30"/>
          <w:szCs w:val="30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663</w:t>
      </w:r>
      <w:r>
        <w:rPr>
          <w:rFonts w:ascii="Angsana New" w:hAnsi="Angsana New" w:hint="cs"/>
          <w:sz w:val="30"/>
          <w:szCs w:val="30"/>
        </w:rPr>
        <w:t>.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57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</w:rPr>
        <w:t>(</w:t>
      </w:r>
      <w:proofErr w:type="spellStart"/>
      <w:r>
        <w:rPr>
          <w:rFonts w:ascii="Angsana New" w:hAnsi="Angsana New"/>
          <w:sz w:val="30"/>
          <w:szCs w:val="30"/>
          <w:cs/>
        </w:rPr>
        <w:t>แบ่งออกเป็นหุ้นสามัญจำนวน</w:t>
      </w:r>
      <w:proofErr w:type="spellEnd"/>
      <w:r>
        <w:rPr>
          <w:rFonts w:ascii="Angsana New" w:hAnsi="Angsana New"/>
          <w:sz w:val="30"/>
          <w:szCs w:val="30"/>
          <w:cs/>
        </w:rPr>
        <w:t xml:space="preserve">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5</w:t>
      </w:r>
      <w:r>
        <w:rPr>
          <w:rFonts w:ascii="Angsana New" w:hAnsi="Angsana New" w:hint="cs"/>
          <w:sz w:val="30"/>
          <w:szCs w:val="30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025</w:t>
      </w:r>
      <w:r>
        <w:rPr>
          <w:rFonts w:ascii="Angsana New" w:hAnsi="Angsana New" w:hint="cs"/>
          <w:sz w:val="30"/>
          <w:szCs w:val="30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607</w:t>
      </w:r>
      <w:r>
        <w:rPr>
          <w:rFonts w:ascii="Angsana New" w:hAnsi="Angsana New" w:hint="cs"/>
          <w:sz w:val="30"/>
          <w:szCs w:val="30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915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0</w:t>
      </w:r>
      <w:r>
        <w:rPr>
          <w:rFonts w:ascii="Angsana New" w:hAnsi="Angsana New" w:hint="cs"/>
          <w:sz w:val="30"/>
          <w:szCs w:val="30"/>
        </w:rPr>
        <w:t>.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53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บาท) เป็น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2</w:t>
      </w:r>
      <w:r>
        <w:rPr>
          <w:rFonts w:ascii="Angsana New" w:hAnsi="Angsana New" w:hint="cs"/>
          <w:sz w:val="30"/>
          <w:szCs w:val="30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156</w:t>
      </w:r>
      <w:r>
        <w:rPr>
          <w:rFonts w:ascii="Angsana New" w:hAnsi="Angsana New" w:hint="cs"/>
          <w:sz w:val="30"/>
          <w:szCs w:val="30"/>
        </w:rPr>
        <w:t>.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02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</w:rPr>
        <w:t>(</w:t>
      </w:r>
      <w:proofErr w:type="spellStart"/>
      <w:r>
        <w:rPr>
          <w:rFonts w:ascii="Angsana New" w:hAnsi="Angsana New"/>
          <w:sz w:val="30"/>
          <w:szCs w:val="30"/>
          <w:cs/>
        </w:rPr>
        <w:t>แบ่งออกเป็นหุ้นสามัญจำนวน</w:t>
      </w:r>
      <w:proofErr w:type="spellEnd"/>
      <w:r>
        <w:rPr>
          <w:rFonts w:ascii="Angsana New" w:hAnsi="Angsana New"/>
          <w:sz w:val="30"/>
          <w:szCs w:val="30"/>
          <w:cs/>
        </w:rPr>
        <w:t xml:space="preserve">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4</w:t>
      </w:r>
      <w:r>
        <w:rPr>
          <w:rFonts w:ascii="Angsana New" w:hAnsi="Angsana New" w:hint="cs"/>
          <w:sz w:val="30"/>
          <w:szCs w:val="30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067</w:t>
      </w:r>
      <w:r>
        <w:rPr>
          <w:rFonts w:ascii="Angsana New" w:hAnsi="Angsana New" w:hint="cs"/>
          <w:sz w:val="30"/>
          <w:szCs w:val="30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970</w:t>
      </w:r>
      <w:r>
        <w:rPr>
          <w:rFonts w:ascii="Angsana New" w:hAnsi="Angsana New" w:hint="cs"/>
          <w:sz w:val="30"/>
          <w:szCs w:val="30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362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0</w:t>
      </w:r>
      <w:r>
        <w:rPr>
          <w:rFonts w:ascii="Angsana New" w:hAnsi="Angsana New" w:hint="cs"/>
          <w:sz w:val="30"/>
          <w:szCs w:val="30"/>
        </w:rPr>
        <w:t>.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53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</w:rPr>
        <w:t>)</w:t>
      </w:r>
      <w:r>
        <w:rPr>
          <w:rFonts w:ascii="Angsana New" w:hAnsi="Angsana New"/>
          <w:sz w:val="30"/>
          <w:szCs w:val="30"/>
          <w:cs/>
        </w:rPr>
        <w:t xml:space="preserve"> โดยการตัดหุ้นสามัญจดทะเบียนที่ยังมิได้ออกจำหน่ายจำนวน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957</w:t>
      </w:r>
      <w:r>
        <w:rPr>
          <w:rFonts w:ascii="Angsana New" w:hAnsi="Angsana New" w:hint="cs"/>
          <w:sz w:val="30"/>
          <w:szCs w:val="30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637</w:t>
      </w:r>
      <w:r>
        <w:rPr>
          <w:rFonts w:ascii="Angsana New" w:hAnsi="Angsana New" w:hint="cs"/>
          <w:sz w:val="30"/>
          <w:szCs w:val="30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553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0</w:t>
      </w:r>
      <w:r>
        <w:rPr>
          <w:rFonts w:ascii="Angsana New" w:hAnsi="Angsana New" w:hint="cs"/>
          <w:sz w:val="30"/>
          <w:szCs w:val="30"/>
        </w:rPr>
        <w:t>.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53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บาท</w:t>
      </w:r>
    </w:p>
    <w:p w14:paraId="31F93835" w14:textId="576F8F28" w:rsidR="00EB07E3" w:rsidRDefault="00EB07E3" w:rsidP="00EB07E3">
      <w:pPr>
        <w:pStyle w:val="ListParagraph"/>
        <w:numPr>
          <w:ilvl w:val="2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6A3B38">
        <w:rPr>
          <w:rFonts w:ascii="Angsana New" w:hAnsi="Angsana New"/>
          <w:sz w:val="30"/>
          <w:szCs w:val="30"/>
          <w:cs/>
        </w:rPr>
        <w:t>ยกเลิก</w:t>
      </w:r>
      <w:r>
        <w:rPr>
          <w:rFonts w:ascii="Angsana New" w:hAnsi="Angsana New"/>
          <w:sz w:val="30"/>
          <w:szCs w:val="30"/>
          <w:cs/>
        </w:rPr>
        <w:t xml:space="preserve">การเพิ่มทุนจดทะเบียนของบริษัทจำนวน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7</w:t>
      </w:r>
      <w:r>
        <w:rPr>
          <w:rFonts w:ascii="Angsana New" w:hAnsi="Angsana New" w:hint="cs"/>
          <w:sz w:val="30"/>
          <w:szCs w:val="30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186</w:t>
      </w:r>
      <w:r>
        <w:rPr>
          <w:rFonts w:ascii="Angsana New" w:hAnsi="Angsana New" w:hint="cs"/>
          <w:sz w:val="30"/>
          <w:szCs w:val="30"/>
        </w:rPr>
        <w:t>.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75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ล้านบาท จาก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2</w:t>
      </w:r>
      <w:r>
        <w:rPr>
          <w:rFonts w:ascii="Angsana New" w:hAnsi="Angsana New" w:hint="cs"/>
          <w:sz w:val="30"/>
          <w:szCs w:val="30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156</w:t>
      </w:r>
      <w:r>
        <w:rPr>
          <w:rFonts w:ascii="Angsana New" w:hAnsi="Angsana New" w:hint="cs"/>
          <w:sz w:val="30"/>
          <w:szCs w:val="30"/>
        </w:rPr>
        <w:t>.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02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</w:rPr>
        <w:t>(</w:t>
      </w:r>
      <w:proofErr w:type="spellStart"/>
      <w:r>
        <w:rPr>
          <w:rFonts w:ascii="Angsana New" w:hAnsi="Angsana New"/>
          <w:sz w:val="30"/>
          <w:szCs w:val="30"/>
          <w:cs/>
        </w:rPr>
        <w:t>แบ่งออกเป็นหุ้นสามัญจำนวน</w:t>
      </w:r>
      <w:proofErr w:type="spellEnd"/>
      <w:r>
        <w:rPr>
          <w:rFonts w:ascii="Angsana New" w:hAnsi="Angsana New"/>
          <w:sz w:val="30"/>
          <w:szCs w:val="30"/>
          <w:cs/>
        </w:rPr>
        <w:t xml:space="preserve">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4</w:t>
      </w:r>
      <w:r>
        <w:rPr>
          <w:rFonts w:ascii="Angsana New" w:hAnsi="Angsana New" w:hint="cs"/>
          <w:sz w:val="30"/>
          <w:szCs w:val="30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067</w:t>
      </w:r>
      <w:r>
        <w:rPr>
          <w:rFonts w:ascii="Angsana New" w:hAnsi="Angsana New" w:hint="cs"/>
          <w:sz w:val="30"/>
          <w:szCs w:val="30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970</w:t>
      </w:r>
      <w:r>
        <w:rPr>
          <w:rFonts w:ascii="Angsana New" w:hAnsi="Angsana New" w:hint="cs"/>
          <w:sz w:val="30"/>
          <w:szCs w:val="30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362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0</w:t>
      </w:r>
      <w:r>
        <w:rPr>
          <w:rFonts w:ascii="Angsana New" w:hAnsi="Angsana New" w:hint="cs"/>
          <w:sz w:val="30"/>
          <w:szCs w:val="30"/>
        </w:rPr>
        <w:t>.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53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</w:rPr>
        <w:t>)</w:t>
      </w:r>
      <w:r>
        <w:rPr>
          <w:rFonts w:ascii="Angsana New" w:hAnsi="Angsana New"/>
          <w:sz w:val="30"/>
          <w:szCs w:val="30"/>
          <w:cs/>
        </w:rPr>
        <w:t xml:space="preserve"> เป็น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9</w:t>
      </w:r>
      <w:r>
        <w:rPr>
          <w:rFonts w:ascii="Angsana New" w:hAnsi="Angsana New" w:hint="cs"/>
          <w:sz w:val="30"/>
          <w:szCs w:val="30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342</w:t>
      </w:r>
      <w:r>
        <w:rPr>
          <w:rFonts w:ascii="Angsana New" w:hAnsi="Angsana New" w:hint="cs"/>
          <w:sz w:val="30"/>
          <w:szCs w:val="30"/>
        </w:rPr>
        <w:t>.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77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ล้านบาท (แบ่งออกเป็นหุ้นสามัญจำนวน</w:t>
      </w:r>
      <w:r>
        <w:rPr>
          <w:rFonts w:ascii="Angsana New" w:hAnsi="Angsana New" w:hint="cs"/>
          <w:sz w:val="30"/>
          <w:szCs w:val="30"/>
        </w:rPr>
        <w:t xml:space="preserve">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17</w:t>
      </w:r>
      <w:r>
        <w:rPr>
          <w:rFonts w:ascii="Angsana New" w:hAnsi="Angsana New" w:hint="cs"/>
          <w:sz w:val="30"/>
          <w:szCs w:val="30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627</w:t>
      </w:r>
      <w:r>
        <w:rPr>
          <w:rFonts w:ascii="Angsana New" w:hAnsi="Angsana New" w:hint="cs"/>
          <w:sz w:val="30"/>
          <w:szCs w:val="30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871</w:t>
      </w:r>
      <w:r>
        <w:rPr>
          <w:rFonts w:ascii="Angsana New" w:hAnsi="Angsana New" w:hint="cs"/>
          <w:sz w:val="30"/>
          <w:szCs w:val="30"/>
        </w:rPr>
        <w:t>,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568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="00B45AFE" w:rsidRPr="00B45AFE">
        <w:rPr>
          <w:rFonts w:ascii="Angsana New" w:hAnsi="Angsana New"/>
          <w:sz w:val="30"/>
          <w:szCs w:val="30"/>
          <w:lang w:val="en-US"/>
        </w:rPr>
        <w:t>0</w:t>
      </w:r>
      <w:r>
        <w:rPr>
          <w:rFonts w:ascii="Angsana New" w:hAnsi="Angsana New"/>
          <w:sz w:val="30"/>
          <w:szCs w:val="30"/>
          <w:cs/>
        </w:rPr>
        <w:t>.</w:t>
      </w:r>
      <w:r w:rsidR="00B45AFE" w:rsidRPr="00B45AFE">
        <w:rPr>
          <w:rFonts w:ascii="Angsana New" w:hAnsi="Angsana New"/>
          <w:sz w:val="30"/>
          <w:szCs w:val="30"/>
          <w:lang w:val="en-US"/>
        </w:rPr>
        <w:t>53</w:t>
      </w:r>
      <w:r>
        <w:rPr>
          <w:rFonts w:ascii="Angsana New" w:hAnsi="Angsana New"/>
          <w:sz w:val="30"/>
          <w:szCs w:val="30"/>
          <w:cs/>
        </w:rPr>
        <w:t xml:space="preserve"> บาท) เพื่อเสนอขายให้แก่ผู้ถือหุ้นเดิมของบริษัทตามสัดส่วนการถือหุ้น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</w:rPr>
        <w:t xml:space="preserve">Rights Offering) </w:t>
      </w:r>
      <w:r>
        <w:rPr>
          <w:rFonts w:ascii="Angsana New" w:hAnsi="Angsana New"/>
          <w:sz w:val="30"/>
          <w:szCs w:val="30"/>
          <w:cs/>
        </w:rPr>
        <w:t xml:space="preserve">ในอัตราส่วน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3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หุ้นสามัญเดิมต่อ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10</w:t>
      </w:r>
      <w:r>
        <w:rPr>
          <w:rFonts w:ascii="Angsana New" w:hAnsi="Angsana New"/>
          <w:sz w:val="30"/>
          <w:szCs w:val="30"/>
          <w:cs/>
        </w:rPr>
        <w:t xml:space="preserve"> หุ้นสามัญใหม่ ในราคาเสนอขายหุ้นละ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0</w:t>
      </w:r>
      <w:r>
        <w:rPr>
          <w:rFonts w:ascii="Angsana New" w:hAnsi="Angsana New" w:hint="cs"/>
          <w:sz w:val="30"/>
          <w:szCs w:val="30"/>
        </w:rPr>
        <w:t>.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06</w:t>
      </w:r>
      <w:r>
        <w:rPr>
          <w:rFonts w:ascii="Angsana New" w:hAnsi="Angsana New"/>
          <w:sz w:val="30"/>
          <w:szCs w:val="30"/>
          <w:cs/>
        </w:rPr>
        <w:t xml:space="preserve"> บาท</w:t>
      </w:r>
    </w:p>
    <w:p w14:paraId="40EE2591" w14:textId="493322F7" w:rsidR="00EB07E3" w:rsidRDefault="00EB07E3" w:rsidP="00EB07E3">
      <w:pPr>
        <w:pStyle w:val="ListParagraph"/>
        <w:numPr>
          <w:ilvl w:val="2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EB07E3">
        <w:rPr>
          <w:rFonts w:ascii="Angsana New" w:hAnsi="Angsana New"/>
          <w:sz w:val="30"/>
          <w:szCs w:val="30"/>
          <w:cs/>
        </w:rPr>
        <w:t xml:space="preserve">ยกเลิกการกำหนดวันการประชุมวิสามัญผู้ถือหุ้นครั้งที่ </w:t>
      </w:r>
      <w:r w:rsidR="00B45AFE" w:rsidRPr="00B45AFE">
        <w:rPr>
          <w:rFonts w:ascii="Angsana New" w:hAnsi="Angsana New"/>
          <w:sz w:val="30"/>
          <w:szCs w:val="30"/>
          <w:lang w:val="en-US"/>
        </w:rPr>
        <w:t>2</w:t>
      </w:r>
      <w:r w:rsidRPr="00EB07E3">
        <w:rPr>
          <w:rFonts w:ascii="Angsana New" w:hAnsi="Angsana New"/>
          <w:sz w:val="30"/>
          <w:szCs w:val="30"/>
        </w:rPr>
        <w:t>/</w:t>
      </w:r>
      <w:r w:rsidR="00B45AFE" w:rsidRPr="00B45AFE">
        <w:rPr>
          <w:rFonts w:ascii="Angsana New" w:hAnsi="Angsana New"/>
          <w:sz w:val="30"/>
          <w:szCs w:val="30"/>
          <w:lang w:val="en-US"/>
        </w:rPr>
        <w:t>2562</w:t>
      </w:r>
      <w:r w:rsidRPr="00EB07E3">
        <w:rPr>
          <w:rFonts w:ascii="Angsana New" w:hAnsi="Angsana New"/>
          <w:sz w:val="30"/>
          <w:szCs w:val="30"/>
        </w:rPr>
        <w:t xml:space="preserve"> </w:t>
      </w:r>
      <w:r w:rsidRPr="00EB07E3">
        <w:rPr>
          <w:rFonts w:ascii="Angsana New" w:hAnsi="Angsana New"/>
          <w:sz w:val="30"/>
          <w:szCs w:val="30"/>
          <w:cs/>
        </w:rPr>
        <w:t>และวันกำหนดรายชื่อผู้ถือหุ้นที่มีสิทธิเข้าร่วมประชุม</w:t>
      </w:r>
    </w:p>
    <w:p w14:paraId="0B23FD20" w14:textId="77777777" w:rsidR="00670D87" w:rsidRPr="00B006E4" w:rsidRDefault="00670D87" w:rsidP="00670D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Angsana New" w:hAnsi="Angsana New"/>
          <w:sz w:val="8"/>
          <w:szCs w:val="8"/>
        </w:rPr>
      </w:pPr>
    </w:p>
    <w:p w14:paraId="7EB2791B" w14:textId="59DF9848" w:rsidR="00795DD0" w:rsidRDefault="002772EF" w:rsidP="00795DD0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i/>
          <w:iCs/>
          <w:sz w:val="30"/>
          <w:szCs w:val="30"/>
          <w:cs/>
          <w:lang w:val="en-US"/>
        </w:rPr>
        <w:t>การ</w:t>
      </w:r>
      <w:r w:rsidR="00795DD0">
        <w:rPr>
          <w:rFonts w:ascii="Angsana New" w:hAnsi="Angsana New" w:hint="cs"/>
          <w:i/>
          <w:iCs/>
          <w:sz w:val="30"/>
          <w:szCs w:val="30"/>
          <w:cs/>
          <w:lang w:val="en-US"/>
        </w:rPr>
        <w:t>ลงทุนของบริษัทย่อย</w:t>
      </w:r>
    </w:p>
    <w:p w14:paraId="1FDD01C3" w14:textId="77777777" w:rsidR="00670D87" w:rsidRPr="00D80F73" w:rsidRDefault="00670D87" w:rsidP="00670D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7C99608A" w14:textId="05BB013C" w:rsidR="00795DD0" w:rsidRDefault="00670D87" w:rsidP="00670D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30"/>
          <w:szCs w:val="30"/>
          <w:lang w:val="en-US"/>
        </w:rPr>
      </w:pPr>
      <w:r w:rsidRPr="00670D87">
        <w:rPr>
          <w:rFonts w:ascii="Angsana New" w:hAnsi="Angsana New"/>
          <w:sz w:val="30"/>
          <w:szCs w:val="30"/>
          <w:cs/>
          <w:lang w:val="en-US"/>
        </w:rPr>
        <w:t>ในการประชุมคณะกรรมการของบริษัท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ย่อยแห่งหนึ่ง </w:t>
      </w:r>
      <w:r w:rsidRPr="00670D87">
        <w:rPr>
          <w:rFonts w:ascii="Angsana New" w:hAnsi="Angsana New"/>
          <w:sz w:val="30"/>
          <w:szCs w:val="30"/>
          <w:cs/>
          <w:lang w:val="en-US"/>
        </w:rPr>
        <w:t>(</w:t>
      </w:r>
      <w:r w:rsidRPr="00670D87">
        <w:rPr>
          <w:rFonts w:ascii="Angsana New" w:hAnsi="Angsana New"/>
          <w:sz w:val="30"/>
          <w:szCs w:val="30"/>
          <w:lang w:val="en-US"/>
        </w:rPr>
        <w:t>“</w:t>
      </w:r>
      <w:r w:rsidRPr="00670D87">
        <w:rPr>
          <w:rFonts w:ascii="Angsana New" w:hAnsi="Angsana New"/>
          <w:sz w:val="30"/>
          <w:szCs w:val="30"/>
          <w:cs/>
          <w:lang w:val="en-US"/>
        </w:rPr>
        <w:t xml:space="preserve">บริษัท </w:t>
      </w:r>
      <w:r w:rsidR="00500634">
        <w:rPr>
          <w:rFonts w:ascii="Angsana New" w:hAnsi="Angsana New" w:hint="cs"/>
          <w:sz w:val="30"/>
          <w:szCs w:val="30"/>
          <w:cs/>
          <w:lang w:val="en-US"/>
        </w:rPr>
        <w:t>กรุงเทพธุรกิจ มีเดีย</w:t>
      </w:r>
      <w:r w:rsidRPr="00670D87">
        <w:rPr>
          <w:rFonts w:ascii="Angsana New" w:hAnsi="Angsana New"/>
          <w:sz w:val="30"/>
          <w:szCs w:val="30"/>
          <w:cs/>
          <w:lang w:val="en-US"/>
        </w:rPr>
        <w:t xml:space="preserve"> จำกัด</w:t>
      </w:r>
      <w:r w:rsidRPr="00670D87">
        <w:rPr>
          <w:rFonts w:ascii="Angsana New" w:hAnsi="Angsana New"/>
          <w:sz w:val="30"/>
          <w:szCs w:val="30"/>
          <w:lang w:val="en-US"/>
        </w:rPr>
        <w:t>”)</w:t>
      </w:r>
      <w:r w:rsidRPr="00670D87">
        <w:rPr>
          <w:rFonts w:ascii="Angsana New" w:hAnsi="Angsana New"/>
          <w:sz w:val="30"/>
          <w:szCs w:val="30"/>
          <w:cs/>
          <w:lang w:val="en-US"/>
        </w:rPr>
        <w:t xml:space="preserve"> เมื่อวันที่</w:t>
      </w:r>
      <w:r w:rsidR="00500634">
        <w:rPr>
          <w:rFonts w:ascii="Angsana New" w:hAnsi="Angsana New"/>
          <w:sz w:val="30"/>
          <w:szCs w:val="30"/>
          <w:lang w:val="en-US"/>
        </w:rPr>
        <w:t xml:space="preserve"> 15 </w:t>
      </w:r>
      <w:r w:rsidR="00500634">
        <w:rPr>
          <w:rFonts w:ascii="Angsana New" w:hAnsi="Angsana New" w:hint="cs"/>
          <w:sz w:val="30"/>
          <w:szCs w:val="30"/>
          <w:cs/>
          <w:lang w:val="en-US"/>
        </w:rPr>
        <w:t xml:space="preserve">ตุลาคม </w:t>
      </w:r>
      <w:r w:rsidR="00500634">
        <w:rPr>
          <w:rFonts w:ascii="Angsana New" w:hAnsi="Angsana New"/>
          <w:sz w:val="30"/>
          <w:szCs w:val="30"/>
          <w:lang w:val="en-US"/>
        </w:rPr>
        <w:t xml:space="preserve">2562 </w:t>
      </w:r>
      <w:r w:rsidR="00B006E4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71127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006E4">
        <w:rPr>
          <w:rFonts w:ascii="Angsana New" w:hAnsi="Angsana New"/>
          <w:sz w:val="30"/>
          <w:szCs w:val="30"/>
          <w:lang w:val="en-US"/>
        </w:rPr>
        <w:t xml:space="preserve">18 </w:t>
      </w:r>
      <w:r w:rsidR="00B006E4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B006E4">
        <w:rPr>
          <w:rFonts w:ascii="Angsana New" w:hAnsi="Angsana New"/>
          <w:sz w:val="30"/>
          <w:szCs w:val="30"/>
          <w:lang w:val="en-US"/>
        </w:rPr>
        <w:t xml:space="preserve"> 2562 </w:t>
      </w:r>
      <w:r w:rsidRPr="00670D87">
        <w:rPr>
          <w:rFonts w:ascii="Angsana New" w:hAnsi="Angsana New"/>
          <w:sz w:val="30"/>
          <w:szCs w:val="30"/>
          <w:cs/>
          <w:lang w:val="en-US"/>
        </w:rPr>
        <w:t>คณะกรรมการ</w:t>
      </w:r>
      <w:r w:rsidR="00500634">
        <w:rPr>
          <w:rFonts w:ascii="Angsana New" w:hAnsi="Angsana New" w:hint="cs"/>
          <w:sz w:val="30"/>
          <w:szCs w:val="30"/>
          <w:cs/>
          <w:lang w:val="en-US"/>
        </w:rPr>
        <w:t>ของ</w:t>
      </w:r>
      <w:r w:rsidR="00500634" w:rsidRPr="00670D87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500634">
        <w:rPr>
          <w:rFonts w:ascii="Angsana New" w:hAnsi="Angsana New" w:hint="cs"/>
          <w:sz w:val="30"/>
          <w:szCs w:val="30"/>
          <w:cs/>
          <w:lang w:val="en-US"/>
        </w:rPr>
        <w:t>ย่อย</w:t>
      </w:r>
      <w:r w:rsidRPr="00670D87">
        <w:rPr>
          <w:rFonts w:ascii="Angsana New" w:hAnsi="Angsana New"/>
          <w:sz w:val="30"/>
          <w:szCs w:val="30"/>
          <w:cs/>
          <w:lang w:val="en-US"/>
        </w:rPr>
        <w:t xml:space="preserve">มีมติอนุมัติให้เข้าลงทุนในหุ้นสามัญในบริษัทแห่งหนึ่งจำนวน </w:t>
      </w:r>
      <w:r w:rsidR="00EB379B">
        <w:rPr>
          <w:rFonts w:ascii="Angsana New" w:hAnsi="Angsana New"/>
          <w:sz w:val="30"/>
          <w:szCs w:val="30"/>
          <w:lang w:val="en-US"/>
        </w:rPr>
        <w:t xml:space="preserve">18.75 </w:t>
      </w:r>
      <w:r w:rsidRPr="00670D87">
        <w:rPr>
          <w:rFonts w:ascii="Angsana New" w:hAnsi="Angsana New"/>
          <w:sz w:val="30"/>
          <w:szCs w:val="30"/>
          <w:cs/>
          <w:lang w:val="en-US"/>
        </w:rPr>
        <w:t xml:space="preserve">ล้านบาท คิดเป็นสัดส่วนร้อยละ </w:t>
      </w:r>
      <w:r w:rsidR="00EB379B">
        <w:rPr>
          <w:rFonts w:ascii="Angsana New" w:hAnsi="Angsana New"/>
          <w:sz w:val="30"/>
          <w:szCs w:val="30"/>
          <w:lang w:val="en-US"/>
        </w:rPr>
        <w:t>75</w:t>
      </w:r>
      <w:r w:rsidRPr="00670D87">
        <w:rPr>
          <w:rFonts w:ascii="Angsana New" w:hAnsi="Angsana New"/>
          <w:sz w:val="30"/>
          <w:szCs w:val="30"/>
          <w:cs/>
          <w:lang w:val="en-US"/>
        </w:rPr>
        <w:t xml:space="preserve"> ของทุนจดทะเบียน</w:t>
      </w:r>
    </w:p>
    <w:p w14:paraId="5584CD0A" w14:textId="6E72968C" w:rsidR="00B16D60" w:rsidRPr="00D80F73" w:rsidRDefault="00B1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6"/>
          <w:szCs w:val="6"/>
          <w:cs/>
          <w:lang w:eastAsia="x-none"/>
        </w:rPr>
      </w:pPr>
    </w:p>
    <w:p w14:paraId="1AA46276" w14:textId="72F90013" w:rsidR="00D76AB3" w:rsidRDefault="00D76AB3" w:rsidP="00D76AB3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i/>
          <w:iCs/>
          <w:sz w:val="30"/>
          <w:szCs w:val="30"/>
          <w:cs/>
          <w:lang w:val="en-US"/>
        </w:rPr>
        <w:t>อนุมัติให้เข้าลงทุนในบริษัทแห่งหนึ่งของบริษัทย่อยทางอ้อม</w:t>
      </w:r>
    </w:p>
    <w:p w14:paraId="2F6216A5" w14:textId="77777777" w:rsidR="00D76AB3" w:rsidRPr="00DF64B9" w:rsidRDefault="00D76AB3" w:rsidP="00D76A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10B803F" w14:textId="77777777" w:rsidR="00D76AB3" w:rsidRDefault="00D76AB3" w:rsidP="00D76A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30"/>
          <w:szCs w:val="30"/>
          <w:lang w:val="en-US"/>
        </w:rPr>
      </w:pPr>
      <w:r w:rsidRPr="00670D87">
        <w:rPr>
          <w:rFonts w:ascii="Angsana New" w:hAnsi="Angsana New"/>
          <w:sz w:val="30"/>
          <w:szCs w:val="30"/>
          <w:cs/>
          <w:lang w:val="en-US"/>
        </w:rPr>
        <w:t>ในการประชุมคณะกรรมการของบริษัท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ย่อยแห่งหนึ่ง </w:t>
      </w:r>
      <w:r w:rsidRPr="00670D87">
        <w:rPr>
          <w:rFonts w:ascii="Angsana New" w:hAnsi="Angsana New"/>
          <w:sz w:val="30"/>
          <w:szCs w:val="30"/>
          <w:cs/>
          <w:lang w:val="en-US"/>
        </w:rPr>
        <w:t>(</w:t>
      </w:r>
      <w:r w:rsidRPr="00670D87">
        <w:rPr>
          <w:rFonts w:ascii="Angsana New" w:hAnsi="Angsana New"/>
          <w:sz w:val="30"/>
          <w:szCs w:val="30"/>
          <w:lang w:val="en-US"/>
        </w:rPr>
        <w:t>“</w:t>
      </w:r>
      <w:r w:rsidRPr="00670D87">
        <w:rPr>
          <w:rFonts w:ascii="Angsana New" w:hAnsi="Angsana New"/>
          <w:sz w:val="30"/>
          <w:szCs w:val="30"/>
          <w:cs/>
          <w:lang w:val="en-US"/>
        </w:rPr>
        <w:t>บริษัท เนชั่น บรอดแคสติ้ง คอร์ปอเรชั่น จำกัด (มหาชน)</w:t>
      </w:r>
      <w:r w:rsidRPr="00670D87">
        <w:rPr>
          <w:rFonts w:ascii="Angsana New" w:hAnsi="Angsana New"/>
          <w:sz w:val="30"/>
          <w:szCs w:val="30"/>
          <w:lang w:val="en-US"/>
        </w:rPr>
        <w:t>”)</w:t>
      </w:r>
      <w:r w:rsidRPr="00670D87">
        <w:rPr>
          <w:rFonts w:ascii="Angsana New" w:hAnsi="Angsana New"/>
          <w:sz w:val="30"/>
          <w:szCs w:val="30"/>
          <w:cs/>
          <w:lang w:val="en-US"/>
        </w:rPr>
        <w:t xml:space="preserve"> เมื่อวันที่ </w:t>
      </w:r>
      <w:r w:rsidRPr="00B45AFE">
        <w:rPr>
          <w:rFonts w:ascii="Angsana New" w:hAnsi="Angsana New"/>
          <w:sz w:val="30"/>
          <w:szCs w:val="30"/>
          <w:lang w:val="en-US"/>
        </w:rPr>
        <w:t>28</w:t>
      </w:r>
      <w:r w:rsidRPr="00670D87">
        <w:rPr>
          <w:rFonts w:ascii="Angsana New" w:hAnsi="Angsana New"/>
          <w:sz w:val="30"/>
          <w:szCs w:val="30"/>
          <w:cs/>
          <w:lang w:val="en-US"/>
        </w:rPr>
        <w:t xml:space="preserve"> มกราคม </w:t>
      </w:r>
      <w:r w:rsidRPr="00B45AFE">
        <w:rPr>
          <w:rFonts w:ascii="Angsana New" w:hAnsi="Angsana New"/>
          <w:sz w:val="30"/>
          <w:szCs w:val="30"/>
          <w:lang w:val="en-US"/>
        </w:rPr>
        <w:t>2563</w:t>
      </w:r>
      <w:r w:rsidRPr="00670D87">
        <w:rPr>
          <w:rFonts w:ascii="Angsana New" w:hAnsi="Angsana New"/>
          <w:sz w:val="30"/>
          <w:szCs w:val="30"/>
          <w:cs/>
          <w:lang w:val="en-US"/>
        </w:rPr>
        <w:t xml:space="preserve"> คณะกรรมการมีมติอนุมัติให้บริษัทย่อยเข้าลงทุนในหุ้นสามัญเพิ่มทุนที่ออกใหม่ในบริษัทแห่งหนึ่งจำนวน </w:t>
      </w:r>
      <w:r w:rsidRPr="00B45AFE">
        <w:rPr>
          <w:rFonts w:ascii="Angsana New" w:hAnsi="Angsana New"/>
          <w:sz w:val="30"/>
          <w:szCs w:val="30"/>
          <w:lang w:val="en-US"/>
        </w:rPr>
        <w:t>2</w:t>
      </w:r>
      <w:r>
        <w:rPr>
          <w:rFonts w:ascii="Angsana New" w:hAnsi="Angsana New"/>
          <w:sz w:val="30"/>
          <w:szCs w:val="30"/>
          <w:lang w:val="en-US"/>
        </w:rPr>
        <w:t>.</w:t>
      </w:r>
      <w:r w:rsidRPr="00B45AFE">
        <w:rPr>
          <w:rFonts w:ascii="Angsana New" w:hAnsi="Angsana New"/>
          <w:sz w:val="30"/>
          <w:szCs w:val="30"/>
          <w:lang w:val="en-US"/>
        </w:rPr>
        <w:t>45</w:t>
      </w:r>
      <w:r w:rsidRPr="00670D87">
        <w:rPr>
          <w:rFonts w:ascii="Angsana New" w:hAnsi="Angsana New"/>
          <w:sz w:val="30"/>
          <w:szCs w:val="30"/>
          <w:cs/>
          <w:lang w:val="en-US"/>
        </w:rPr>
        <w:t xml:space="preserve"> ล้านบาท คิดเป็นสัดส่วนร้อยละ </w:t>
      </w:r>
      <w:r w:rsidRPr="00B45AFE">
        <w:rPr>
          <w:rFonts w:ascii="Angsana New" w:hAnsi="Angsana New"/>
          <w:sz w:val="30"/>
          <w:szCs w:val="30"/>
          <w:lang w:val="en-US"/>
        </w:rPr>
        <w:t>49</w:t>
      </w:r>
      <w:r w:rsidRPr="00670D87">
        <w:rPr>
          <w:rFonts w:ascii="Angsana New" w:hAnsi="Angsana New"/>
          <w:sz w:val="30"/>
          <w:szCs w:val="30"/>
          <w:cs/>
          <w:lang w:val="en-US"/>
        </w:rPr>
        <w:t xml:space="preserve"> ของทุนจดทะเบียน</w:t>
      </w:r>
    </w:p>
    <w:p w14:paraId="23199202" w14:textId="77777777" w:rsidR="00670D87" w:rsidRPr="008147AF" w:rsidRDefault="00670D87" w:rsidP="00670D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27032494" w14:textId="77777777" w:rsidR="00F00438" w:rsidRDefault="00F00438" w:rsidP="009B4E19">
      <w:pPr>
        <w:pStyle w:val="NFSTopic"/>
        <w:numPr>
          <w:ilvl w:val="0"/>
          <w:numId w:val="29"/>
        </w:numPr>
        <w:ind w:hanging="1440"/>
      </w:pPr>
      <w:r>
        <w:rPr>
          <w:rFonts w:hint="cs"/>
          <w:cs/>
        </w:rPr>
        <w:t>มาตรฐานรายงานทางการเงินที่ยังไม่ได้ใช้</w:t>
      </w:r>
    </w:p>
    <w:p w14:paraId="3E9F110A" w14:textId="77777777" w:rsidR="00DB7039" w:rsidRPr="008147AF" w:rsidRDefault="00DB7039" w:rsidP="00DB7039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75D8D36" w14:textId="0691DEF2" w:rsidR="00DB7039" w:rsidRDefault="00DB7039" w:rsidP="00DB7039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="000F5279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โดย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</w:t>
      </w:r>
      <w:r w:rsidR="00B45AFE" w:rsidRPr="00B45AFE"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B45AFE" w:rsidRPr="00B45AFE">
        <w:rPr>
          <w:rFonts w:ascii="Angsana New" w:hAnsi="Angsana New" w:hint="cs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14:paraId="5AFF55FD" w14:textId="77777777" w:rsidR="00DB7039" w:rsidRPr="008147AF" w:rsidRDefault="00DB7039" w:rsidP="00DB7039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8915" w:type="dxa"/>
        <w:tblInd w:w="558" w:type="dxa"/>
        <w:tblLook w:val="04A0" w:firstRow="1" w:lastRow="0" w:firstColumn="1" w:lastColumn="0" w:noHBand="0" w:noVBand="1"/>
      </w:tblPr>
      <w:tblGrid>
        <w:gridCol w:w="4608"/>
        <w:gridCol w:w="4307"/>
      </w:tblGrid>
      <w:tr w:rsidR="00DB7039" w14:paraId="6CF57DB1" w14:textId="77777777" w:rsidTr="00DB7039">
        <w:trPr>
          <w:tblHeader/>
        </w:trPr>
        <w:tc>
          <w:tcPr>
            <w:tcW w:w="4608" w:type="dxa"/>
            <w:vAlign w:val="bottom"/>
            <w:hideMark/>
          </w:tcPr>
          <w:p w14:paraId="1092B10A" w14:textId="77777777" w:rsidR="00DB7039" w:rsidRPr="000A15B8" w:rsidRDefault="00DB7039" w:rsidP="000A15B8">
            <w:pPr>
              <w:jc w:val="center"/>
              <w:rPr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0A15B8">
              <w:rPr>
                <w:rFonts w:hint="cs"/>
                <w:b/>
                <w:bCs/>
                <w:sz w:val="30"/>
                <w:szCs w:val="30"/>
                <w:cs/>
              </w:rPr>
              <w:br w:type="page"/>
            </w:r>
            <w:r w:rsidRPr="000A15B8">
              <w:rPr>
                <w:rFonts w:hint="cs"/>
                <w:b/>
                <w:bCs/>
                <w:sz w:val="30"/>
                <w:szCs w:val="30"/>
                <w:cs/>
              </w:rPr>
              <w:br w:type="page"/>
            </w:r>
            <w:r w:rsidRPr="000A15B8">
              <w:rPr>
                <w:rFonts w:eastAsia="Calibri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307" w:type="dxa"/>
            <w:vAlign w:val="bottom"/>
            <w:hideMark/>
          </w:tcPr>
          <w:p w14:paraId="669E9636" w14:textId="77777777" w:rsidR="00DB7039" w:rsidRDefault="00DB7039">
            <w:pPr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DB7039" w14:paraId="021E576A" w14:textId="77777777" w:rsidTr="00DB7039">
        <w:tc>
          <w:tcPr>
            <w:tcW w:w="4608" w:type="dxa"/>
            <w:hideMark/>
          </w:tcPr>
          <w:p w14:paraId="20E3D49B" w14:textId="2A825B0D" w:rsidR="00DB7039" w:rsidRDefault="00DB7039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B45AFE" w:rsidRPr="00B45AFE">
              <w:rPr>
                <w:rFonts w:ascii="Angsana New" w:eastAsia="Calibri" w:hAnsi="Angsana New" w:hint="cs"/>
                <w:sz w:val="30"/>
                <w:szCs w:val="30"/>
              </w:rPr>
              <w:t>7</w:t>
            </w:r>
            <w:r>
              <w:rPr>
                <w:rFonts w:ascii="Angsana New" w:eastAsia="Calibri" w:hAnsi="Angsana New" w:hint="cs"/>
                <w:sz w:val="30"/>
                <w:szCs w:val="30"/>
              </w:rPr>
              <w:t>*</w:t>
            </w:r>
          </w:p>
        </w:tc>
        <w:tc>
          <w:tcPr>
            <w:tcW w:w="4307" w:type="dxa"/>
            <w:hideMark/>
          </w:tcPr>
          <w:p w14:paraId="5F6007F6" w14:textId="77777777" w:rsidR="00DB7039" w:rsidRDefault="00DB7039">
            <w:pPr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DB7039" w14:paraId="3789AF06" w14:textId="77777777" w:rsidTr="00DB7039">
        <w:tc>
          <w:tcPr>
            <w:tcW w:w="4608" w:type="dxa"/>
            <w:hideMark/>
          </w:tcPr>
          <w:p w14:paraId="610C3853" w14:textId="6F3F9BDE" w:rsidR="00DB7039" w:rsidRDefault="00DB7039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B45AFE" w:rsidRPr="00B45AFE">
              <w:rPr>
                <w:rFonts w:ascii="Angsana New" w:hAnsi="Angsana New" w:hint="cs"/>
                <w:sz w:val="30"/>
                <w:szCs w:val="30"/>
              </w:rPr>
              <w:t>9</w:t>
            </w:r>
            <w:r>
              <w:rPr>
                <w:rFonts w:ascii="Angsana New" w:hAnsi="Angsana New" w:hint="cs"/>
                <w:sz w:val="30"/>
                <w:szCs w:val="30"/>
              </w:rPr>
              <w:t>*</w:t>
            </w:r>
          </w:p>
        </w:tc>
        <w:tc>
          <w:tcPr>
            <w:tcW w:w="4307" w:type="dxa"/>
            <w:hideMark/>
          </w:tcPr>
          <w:p w14:paraId="2CD9B88C" w14:textId="77777777" w:rsidR="00DB7039" w:rsidRDefault="00DB7039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B7039" w14:paraId="1C902962" w14:textId="77777777" w:rsidTr="00DB7039">
        <w:tc>
          <w:tcPr>
            <w:tcW w:w="4608" w:type="dxa"/>
            <w:hideMark/>
          </w:tcPr>
          <w:p w14:paraId="380C3CB1" w14:textId="3E725AAE" w:rsidR="00DB7039" w:rsidRDefault="00DB7039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B45AFE" w:rsidRPr="00B45AFE">
              <w:rPr>
                <w:rFonts w:ascii="Angsana New" w:eastAsia="Calibri" w:hAnsi="Angsana New" w:hint="cs"/>
                <w:sz w:val="30"/>
                <w:szCs w:val="30"/>
              </w:rPr>
              <w:t>16</w:t>
            </w:r>
          </w:p>
        </w:tc>
        <w:tc>
          <w:tcPr>
            <w:tcW w:w="4307" w:type="dxa"/>
            <w:hideMark/>
          </w:tcPr>
          <w:p w14:paraId="48811F07" w14:textId="77777777" w:rsidR="00DB7039" w:rsidRDefault="00DB7039">
            <w:pPr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สัญญาเช่า </w:t>
            </w:r>
          </w:p>
        </w:tc>
      </w:tr>
      <w:tr w:rsidR="00DB7039" w14:paraId="39189A84" w14:textId="77777777" w:rsidTr="00DB7039">
        <w:tc>
          <w:tcPr>
            <w:tcW w:w="4608" w:type="dxa"/>
            <w:hideMark/>
          </w:tcPr>
          <w:p w14:paraId="61906646" w14:textId="65DA33EE" w:rsidR="00DB7039" w:rsidRDefault="00DB7039">
            <w:pPr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>
              <w:rPr>
                <w:rFonts w:ascii="Angsana New" w:hAnsi="Angsana New" w:cs="Cordi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="00B45AFE" w:rsidRPr="00B45AFE">
              <w:rPr>
                <w:rFonts w:ascii="Angsana New" w:hAnsi="Angsana New" w:hint="cs"/>
                <w:sz w:val="30"/>
                <w:szCs w:val="30"/>
              </w:rPr>
              <w:t>32</w:t>
            </w:r>
            <w:r>
              <w:rPr>
                <w:rFonts w:ascii="Angsana New" w:hAnsi="Angsana New" w:hint="cs"/>
                <w:sz w:val="30"/>
                <w:szCs w:val="30"/>
              </w:rPr>
              <w:t>*</w:t>
            </w:r>
          </w:p>
        </w:tc>
        <w:tc>
          <w:tcPr>
            <w:tcW w:w="4307" w:type="dxa"/>
            <w:hideMark/>
          </w:tcPr>
          <w:p w14:paraId="7BB064D1" w14:textId="77777777" w:rsidR="00DB7039" w:rsidRDefault="00DB7039">
            <w:pPr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DB7039" w14:paraId="2F70B2F8" w14:textId="77777777" w:rsidTr="00DB7039">
        <w:tc>
          <w:tcPr>
            <w:tcW w:w="4608" w:type="dxa"/>
            <w:hideMark/>
          </w:tcPr>
          <w:p w14:paraId="7FEC85B4" w14:textId="56850AF5" w:rsidR="00DB7039" w:rsidRDefault="00DB7039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="00B45AFE" w:rsidRPr="00B45AFE">
              <w:rPr>
                <w:rFonts w:ascii="Angsana New" w:hAnsi="Angsana New" w:hint="cs"/>
                <w:sz w:val="30"/>
                <w:szCs w:val="30"/>
              </w:rPr>
              <w:t>16</w:t>
            </w:r>
            <w:r>
              <w:rPr>
                <w:rFonts w:ascii="Angsana New" w:hAnsi="Angsana New" w:hint="cs"/>
                <w:sz w:val="30"/>
                <w:szCs w:val="30"/>
              </w:rPr>
              <w:t>*</w:t>
            </w:r>
          </w:p>
        </w:tc>
        <w:tc>
          <w:tcPr>
            <w:tcW w:w="4307" w:type="dxa"/>
            <w:hideMark/>
          </w:tcPr>
          <w:p w14:paraId="2FD23CBC" w14:textId="77777777" w:rsidR="00DB7039" w:rsidRDefault="00DB7039" w:rsidP="008525F6">
            <w:pPr>
              <w:ind w:left="201" w:hanging="2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DB7039" w14:paraId="626359EE" w14:textId="77777777" w:rsidTr="00DB7039">
        <w:tc>
          <w:tcPr>
            <w:tcW w:w="4608" w:type="dxa"/>
            <w:hideMark/>
          </w:tcPr>
          <w:p w14:paraId="118E9030" w14:textId="77705717" w:rsidR="00DB7039" w:rsidRDefault="00DB7039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="00B45AFE" w:rsidRPr="00B45AFE">
              <w:rPr>
                <w:rFonts w:ascii="Angsana New" w:hAnsi="Angsana New" w:hint="cs"/>
                <w:sz w:val="30"/>
                <w:szCs w:val="30"/>
              </w:rPr>
              <w:t>19</w:t>
            </w:r>
            <w:r>
              <w:rPr>
                <w:rFonts w:ascii="Angsana New" w:hAnsi="Angsana New" w:hint="cs"/>
                <w:sz w:val="30"/>
                <w:szCs w:val="30"/>
              </w:rPr>
              <w:t>*</w:t>
            </w:r>
          </w:p>
        </w:tc>
        <w:tc>
          <w:tcPr>
            <w:tcW w:w="4307" w:type="dxa"/>
            <w:hideMark/>
          </w:tcPr>
          <w:p w14:paraId="253E4ED7" w14:textId="77777777" w:rsidR="00DB7039" w:rsidRDefault="00DB703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87DF8C6" w14:textId="77777777" w:rsidR="00DB7039" w:rsidRPr="0030162C" w:rsidRDefault="00DB7039" w:rsidP="00DB7039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3BD7A54" w14:textId="77777777" w:rsidR="00DB7039" w:rsidRDefault="00DB7039" w:rsidP="00DB7039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</w:rPr>
        <w:t xml:space="preserve">* </w:t>
      </w:r>
      <w:r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2982088A" w14:textId="6157570E" w:rsidR="00B509E5" w:rsidRPr="008147AF" w:rsidRDefault="00B509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28"/>
          <w:szCs w:val="28"/>
          <w:cs/>
          <w:lang w:val="x-none" w:eastAsia="x-none"/>
        </w:rPr>
      </w:pPr>
    </w:p>
    <w:p w14:paraId="7C8E71FE" w14:textId="77777777" w:rsidR="00DB7039" w:rsidRDefault="00DB7039" w:rsidP="001317B9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7FB811A2" w14:textId="77777777" w:rsidR="00DB7039" w:rsidRPr="00A44990" w:rsidRDefault="00DB7039" w:rsidP="00DB7039">
      <w:pPr>
        <w:pStyle w:val="ListParagraph"/>
        <w:autoSpaceDE w:val="0"/>
        <w:autoSpaceDN w:val="0"/>
        <w:adjustRightInd w:val="0"/>
        <w:ind w:left="907"/>
        <w:jc w:val="thaiDistribute"/>
        <w:rPr>
          <w:rFonts w:ascii="Angsana New" w:hAnsi="Angsana New"/>
          <w:i/>
          <w:iCs/>
          <w:color w:val="000000"/>
          <w:sz w:val="8"/>
          <w:szCs w:val="8"/>
        </w:rPr>
      </w:pPr>
    </w:p>
    <w:p w14:paraId="53897780" w14:textId="77777777" w:rsidR="00712CE7" w:rsidRDefault="00DB7039" w:rsidP="00712CE7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</w:t>
      </w:r>
      <w:r w:rsidR="003C2AD6">
        <w:rPr>
          <w:rFonts w:ascii="Angsana New" w:hAnsi="Angsana New" w:hint="cs"/>
          <w:sz w:val="30"/>
          <w:szCs w:val="30"/>
          <w:cs/>
        </w:rPr>
        <w:t>ินทรัพย์ทางการเงินและหนี้สินทาง</w:t>
      </w:r>
      <w:r>
        <w:rPr>
          <w:rFonts w:ascii="Angsana New" w:hAnsi="Angsana New" w:hint="cs"/>
          <w:sz w:val="30"/>
          <w:szCs w:val="30"/>
          <w:cs/>
        </w:rPr>
        <w:t xml:space="preserve">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5" w:name="_Hlk15580843"/>
      <w:bookmarkStart w:id="6" w:name="_Hlk15582546"/>
      <w:r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5"/>
      <w:r>
        <w:rPr>
          <w:rFonts w:ascii="Angsana New" w:hAnsi="Angsana New" w:hint="cs"/>
          <w:sz w:val="30"/>
          <w:szCs w:val="30"/>
          <w:cs/>
        </w:rPr>
        <w:t>มีผลบังคับใช้  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6"/>
    </w:p>
    <w:p w14:paraId="5BBA48E2" w14:textId="77777777" w:rsidR="000A15B8" w:rsidRDefault="000A15B8" w:rsidP="00712CE7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16"/>
          <w:szCs w:val="16"/>
        </w:rPr>
      </w:pPr>
    </w:p>
    <w:p w14:paraId="235BE146" w14:textId="77777777" w:rsidR="00424F3C" w:rsidRDefault="00424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x-none" w:eastAsia="x-none"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148AE8B6" w14:textId="016F3BF5" w:rsidR="00DB7039" w:rsidRDefault="00DB7039" w:rsidP="001317B9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="00B45AFE" w:rsidRPr="00B45AFE">
        <w:rPr>
          <w:rFonts w:ascii="Angsana New" w:hAnsi="Angsana New" w:hint="cs"/>
          <w:b/>
          <w:bCs/>
          <w:i/>
          <w:iCs/>
          <w:color w:val="000000"/>
          <w:sz w:val="30"/>
          <w:szCs w:val="30"/>
          <w:lang w:val="en-US"/>
        </w:rPr>
        <w:t>16</w:t>
      </w: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300E4318" w14:textId="77777777" w:rsidR="00DB7039" w:rsidRPr="002074AC" w:rsidRDefault="00DB7039" w:rsidP="00DB7039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2E30B34E" w14:textId="1CCC7A9F" w:rsidR="00DB7039" w:rsidRDefault="00DB7039" w:rsidP="00DB7039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30"/>
          <w:szCs w:val="30"/>
        </w:rPr>
      </w:pPr>
      <w:r w:rsidRPr="00DB7039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="00B45AFE" w:rsidRPr="00B45AFE">
        <w:rPr>
          <w:rFonts w:ascii="Angsana New" w:hAnsi="Angsana New" w:hint="cs"/>
          <w:sz w:val="30"/>
          <w:szCs w:val="30"/>
          <w:lang w:val="en-US"/>
        </w:rPr>
        <w:t>16</w:t>
      </w:r>
      <w:r w:rsidRPr="00DB7039">
        <w:rPr>
          <w:rFonts w:ascii="Angsana New" w:hAnsi="Angsana New" w:hint="cs"/>
          <w:sz w:val="30"/>
          <w:szCs w:val="30"/>
          <w:cs/>
        </w:rPr>
        <w:t xml:space="preserve"> ได้นำเสนอวิธีการ</w:t>
      </w:r>
      <w:r w:rsidRPr="00DB7039">
        <w:rPr>
          <w:rFonts w:ascii="Angsana New" w:hAnsi="Angsana New" w:hint="cs"/>
          <w:color w:val="000000"/>
          <w:sz w:val="30"/>
          <w:szCs w:val="30"/>
          <w:cs/>
        </w:rPr>
        <w:t>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</w:t>
      </w:r>
      <w:bookmarkStart w:id="7" w:name="_Hlk15581419"/>
      <w:bookmarkStart w:id="8" w:name="_Hlk15582558"/>
      <w:r w:rsidRPr="00DB7039">
        <w:rPr>
          <w:rFonts w:ascii="Angsana New" w:hAnsi="Angsana New" w:hint="cs"/>
          <w:color w:val="000000"/>
          <w:sz w:val="30"/>
          <w:szCs w:val="30"/>
          <w:cs/>
        </w:rPr>
        <w:t xml:space="preserve">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</w:t>
      </w:r>
      <w:r w:rsidR="000F5279">
        <w:rPr>
          <w:rFonts w:ascii="Angsana New" w:hAnsi="Angsana New"/>
          <w:color w:val="0000FF"/>
          <w:sz w:val="30"/>
          <w:szCs w:val="30"/>
          <w:cs/>
        </w:rPr>
        <w:br/>
      </w:r>
      <w:r w:rsidRPr="00DB7039">
        <w:rPr>
          <w:rFonts w:ascii="Angsana New" w:hAnsi="Angsana New" w:hint="cs"/>
          <w:color w:val="000000"/>
          <w:sz w:val="30"/>
          <w:szCs w:val="30"/>
          <w:cs/>
        </w:rPr>
        <w:t>เมื่อ</w:t>
      </w:r>
      <w:r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7"/>
      <w:r>
        <w:rPr>
          <w:rFonts w:ascii="Angsana New" w:hAnsi="Angsana New" w:hint="cs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  <w:bookmarkEnd w:id="8"/>
    </w:p>
    <w:p w14:paraId="1D5B8B09" w14:textId="77777777" w:rsidR="00DB7039" w:rsidRPr="008147AF" w:rsidRDefault="00DB7039" w:rsidP="00DB7039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5BF1879F" w14:textId="77777777" w:rsidR="00DB7039" w:rsidRDefault="00DB7039" w:rsidP="00DB7039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</w:t>
      </w:r>
      <w:r w:rsidR="000F5279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การรายงานทางการเงินดังกล่าวข้างต้น  </w:t>
      </w:r>
    </w:p>
    <w:p w14:paraId="5BECD72C" w14:textId="77777777" w:rsidR="00DB7039" w:rsidRPr="00DB7039" w:rsidRDefault="00DB7039" w:rsidP="00DB7039">
      <w:pPr>
        <w:rPr>
          <w:cs/>
          <w:lang w:val="x-none" w:eastAsia="x-none"/>
        </w:rPr>
      </w:pPr>
    </w:p>
    <w:sectPr w:rsidR="00DB7039" w:rsidRPr="00DB7039" w:rsidSect="00621170">
      <w:headerReference w:type="default" r:id="rId15"/>
      <w:footerReference w:type="default" r:id="rId16"/>
      <w:footerReference w:type="first" r:id="rId17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AD29D2" w14:textId="77777777" w:rsidR="00E6684D" w:rsidRDefault="00E6684D">
      <w:r>
        <w:separator/>
      </w:r>
    </w:p>
  </w:endnote>
  <w:endnote w:type="continuationSeparator" w:id="0">
    <w:p w14:paraId="307F4EDE" w14:textId="77777777" w:rsidR="00E6684D" w:rsidRDefault="00E66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A5E26D" w14:textId="6C521E4E" w:rsidR="00772D15" w:rsidRPr="00753031" w:rsidRDefault="00772D15">
    <w:pPr>
      <w:pStyle w:val="Footer"/>
      <w:jc w:val="center"/>
      <w:rPr>
        <w:rFonts w:ascii="Angsana New" w:hAnsi="Angsana New"/>
        <w:sz w:val="30"/>
        <w:szCs w:val="30"/>
      </w:rPr>
    </w:pPr>
    <w:r w:rsidRPr="00753031">
      <w:rPr>
        <w:rFonts w:ascii="Angsana New" w:hAnsi="Angsana New"/>
        <w:sz w:val="30"/>
        <w:szCs w:val="30"/>
      </w:rPr>
      <w:fldChar w:fldCharType="begin"/>
    </w:r>
    <w:r w:rsidRPr="00753031">
      <w:rPr>
        <w:rFonts w:ascii="Angsana New" w:hAnsi="Angsana New"/>
        <w:sz w:val="30"/>
        <w:szCs w:val="30"/>
      </w:rPr>
      <w:instrText xml:space="preserve"> PAGE   \* MERGEFORMAT </w:instrText>
    </w:r>
    <w:r w:rsidRPr="00753031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</w:t>
    </w:r>
    <w:r w:rsidRPr="00B45AFE">
      <w:rPr>
        <w:rFonts w:ascii="Angsana New" w:hAnsi="Angsana New"/>
        <w:noProof/>
        <w:sz w:val="30"/>
        <w:szCs w:val="30"/>
      </w:rPr>
      <w:t>8</w:t>
    </w:r>
    <w:r w:rsidRPr="00753031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C998E" w14:textId="6DD771B6" w:rsidR="00772D15" w:rsidRPr="007916B1" w:rsidRDefault="00772D15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B45AFE">
      <w:rPr>
        <w:rStyle w:val="PageNumber"/>
        <w:rFonts w:ascii="Angsana New" w:hAnsi="Angsana New"/>
        <w:noProof/>
        <w:sz w:val="30"/>
        <w:szCs w:val="30"/>
      </w:rPr>
      <w:t>6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D5BC303" w14:textId="77777777" w:rsidR="00772D15" w:rsidRPr="00D4773B" w:rsidRDefault="00772D15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03777" w14:textId="1A43D6FD" w:rsidR="00772D15" w:rsidRPr="00D4773B" w:rsidRDefault="00772D15" w:rsidP="00971A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 w:cs="Cordia New"/>
        <w:i/>
        <w:iCs/>
        <w:sz w:val="30"/>
        <w:szCs w:val="30"/>
        <w:lang w:val="fr-FR"/>
      </w:rPr>
    </w:pPr>
    <w:r w:rsidRPr="00814DB1">
      <w:rPr>
        <w:rFonts w:ascii="Angsana New" w:hAnsi="Angsana New"/>
        <w:sz w:val="30"/>
        <w:szCs w:val="30"/>
        <w:cs/>
      </w:rPr>
      <w:fldChar w:fldCharType="begin"/>
    </w:r>
    <w:r w:rsidRPr="00814DB1">
      <w:rPr>
        <w:rFonts w:ascii="Angsana New" w:hAnsi="Angsana New"/>
        <w:sz w:val="30"/>
        <w:szCs w:val="30"/>
        <w:cs/>
      </w:rPr>
      <w:instrText xml:space="preserve"> </w:instrText>
    </w:r>
    <w:r w:rsidRPr="00814DB1">
      <w:rPr>
        <w:rFonts w:ascii="Angsana New" w:hAnsi="Angsana New"/>
        <w:sz w:val="30"/>
        <w:szCs w:val="30"/>
      </w:rPr>
      <w:instrText>PAGE  \* Arabic  \* MERGEFORMAT</w:instrText>
    </w:r>
    <w:r w:rsidRPr="00814DB1">
      <w:rPr>
        <w:rFonts w:ascii="Angsana New" w:hAnsi="Angsana New"/>
        <w:sz w:val="30"/>
        <w:szCs w:val="30"/>
        <w:cs/>
      </w:rPr>
      <w:instrText xml:space="preserve"> </w:instrText>
    </w:r>
    <w:r w:rsidRPr="00814DB1">
      <w:rPr>
        <w:rFonts w:ascii="Angsana New" w:hAnsi="Angsana New"/>
        <w:sz w:val="30"/>
        <w:szCs w:val="30"/>
        <w:cs/>
      </w:rPr>
      <w:fldChar w:fldCharType="separate"/>
    </w:r>
    <w:r>
      <w:rPr>
        <w:rFonts w:ascii="Angsana New" w:hAnsi="Angsana New"/>
        <w:noProof/>
        <w:sz w:val="30"/>
        <w:szCs w:val="30"/>
        <w:cs/>
      </w:rPr>
      <w:t>3</w:t>
    </w:r>
    <w:r w:rsidRPr="00B45AFE">
      <w:rPr>
        <w:rFonts w:ascii="Angsana New" w:hAnsi="Angsana New"/>
        <w:noProof/>
        <w:sz w:val="30"/>
        <w:szCs w:val="30"/>
      </w:rPr>
      <w:t>7</w:t>
    </w:r>
    <w:r w:rsidRPr="00814DB1">
      <w:rPr>
        <w:rFonts w:ascii="Angsana New" w:hAnsi="Angsana New"/>
        <w:sz w:val="30"/>
        <w:szCs w:val="30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4E6B0" w14:textId="24718E0B" w:rsidR="00772D15" w:rsidRPr="009201F6" w:rsidRDefault="00772D15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9201F6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201F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201F6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Pr="00B45AFE">
      <w:rPr>
        <w:rStyle w:val="PageNumber"/>
        <w:rFonts w:ascii="Angsana New" w:hAnsi="Angsana New"/>
        <w:noProof/>
        <w:sz w:val="30"/>
        <w:szCs w:val="30"/>
      </w:rPr>
      <w:t>0</w:t>
    </w:r>
    <w:r w:rsidRPr="009201F6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7E2CC93" w14:textId="77777777" w:rsidR="00772D15" w:rsidRPr="00BE316A" w:rsidRDefault="00772D15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57E91" w14:textId="2A9CCC1B" w:rsidR="00772D15" w:rsidRPr="00CE24D0" w:rsidRDefault="00772D15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B45AFE">
      <w:rPr>
        <w:rStyle w:val="PageNumber"/>
        <w:rFonts w:ascii="Angsana New" w:hAnsi="Angsana New"/>
        <w:noProof/>
        <w:sz w:val="30"/>
        <w:szCs w:val="30"/>
      </w:rPr>
      <w:t>8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52357DBB" w14:textId="77777777" w:rsidR="00772D15" w:rsidRPr="00AC7B7C" w:rsidRDefault="00772D15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1B903F" w14:textId="5DEAEFE1" w:rsidR="00772D15" w:rsidRPr="001E26BA" w:rsidRDefault="00772D15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Pr="00B45AFE">
      <w:rPr>
        <w:rStyle w:val="PageNumber"/>
        <w:rFonts w:ascii="Angsana New" w:hAnsi="Angsana New"/>
        <w:noProof/>
        <w:sz w:val="30"/>
        <w:szCs w:val="30"/>
      </w:rPr>
      <w:t>8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F79A358" w14:textId="77777777" w:rsidR="00772D15" w:rsidRPr="00E4104E" w:rsidRDefault="00772D15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1EC56" w14:textId="4932CFF6" w:rsidR="00772D15" w:rsidRPr="004B7A13" w:rsidRDefault="00772D15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1344DE">
      <w:rPr>
        <w:rFonts w:ascii="Angsana New" w:hAnsi="Angsana New"/>
        <w:noProof/>
        <w:sz w:val="30"/>
        <w:szCs w:val="30"/>
      </w:rPr>
      <w:t>nat380a191b-09t Notes TH V4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</w:t>
    </w:r>
    <w:r w:rsidRPr="00B45AFE">
      <w:rPr>
        <w:rFonts w:ascii="Angsana New" w:hAnsi="Angsana New"/>
        <w:noProof/>
        <w:sz w:val="30"/>
        <w:szCs w:val="30"/>
      </w:rPr>
      <w:t>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49F21D" w14:textId="77777777" w:rsidR="00E6684D" w:rsidRDefault="00E6684D">
      <w:r>
        <w:separator/>
      </w:r>
    </w:p>
  </w:footnote>
  <w:footnote w:type="continuationSeparator" w:id="0">
    <w:p w14:paraId="20DBDEF1" w14:textId="77777777" w:rsidR="00E6684D" w:rsidRDefault="00E66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72212" w14:textId="77777777" w:rsidR="00772D15" w:rsidRPr="003F3092" w:rsidRDefault="00772D15" w:rsidP="004433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3F3092">
      <w:rPr>
        <w:rFonts w:ascii="Angsana New" w:hAnsi="Angsana New"/>
        <w:b/>
        <w:bCs/>
        <w:sz w:val="32"/>
        <w:szCs w:val="32"/>
        <w:cs/>
      </w:rPr>
      <w:t>บริษัท เนชั่น มัลติมีเดีย กรุ๊ป จำกัด (มหาชน) และบริษัทย่อย</w:t>
    </w:r>
  </w:p>
  <w:p w14:paraId="3A82E914" w14:textId="77777777" w:rsidR="00772D15" w:rsidRPr="003F3092" w:rsidRDefault="00772D15" w:rsidP="004433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3F309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B347B42" w14:textId="7227E1EE" w:rsidR="00772D15" w:rsidRPr="003F3092" w:rsidRDefault="00772D15" w:rsidP="004433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3F3092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3F3092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B45AFE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Pr="003F3092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B45AFE">
      <w:rPr>
        <w:rFonts w:ascii="Angsana New" w:hAnsi="Angsana New" w:hint="cs"/>
        <w:b/>
        <w:bCs/>
        <w:sz w:val="32"/>
        <w:szCs w:val="32"/>
      </w:rPr>
      <w:t>2562</w:t>
    </w:r>
    <w:r w:rsidRPr="003F3092"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</w:t>
    </w:r>
    <w:r>
      <w:rPr>
        <w:rFonts w:ascii="Angsana New" w:hAnsi="Angsana New" w:hint="cs"/>
        <w:b/>
        <w:bCs/>
        <w:sz w:val="32"/>
        <w:szCs w:val="32"/>
        <w:cs/>
      </w:rPr>
      <w:t>แต่สอบทานแล้ว</w:t>
    </w:r>
    <w:r w:rsidRPr="003F3092">
      <w:rPr>
        <w:rFonts w:ascii="Angsana New" w:hAnsi="Angsana New" w:hint="cs"/>
        <w:b/>
        <w:bCs/>
        <w:sz w:val="32"/>
        <w:szCs w:val="32"/>
        <w:cs/>
      </w:rPr>
      <w:t>)</w:t>
    </w:r>
  </w:p>
  <w:p w14:paraId="37696865" w14:textId="77777777" w:rsidR="00772D15" w:rsidRPr="0044332D" w:rsidRDefault="00772D15" w:rsidP="004433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4CC1F" w14:textId="77777777" w:rsidR="00772D15" w:rsidRPr="003F3092" w:rsidRDefault="00772D15" w:rsidP="009443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3F3092">
      <w:rPr>
        <w:rFonts w:ascii="Angsana New" w:hAnsi="Angsana New"/>
        <w:b/>
        <w:bCs/>
        <w:sz w:val="32"/>
        <w:szCs w:val="32"/>
        <w:cs/>
      </w:rPr>
      <w:t>บริษัท เนชั่น มัลติมีเดีย กรุ๊ป จำกัด (มหาชน) และบริษัทย่อย</w:t>
    </w:r>
  </w:p>
  <w:p w14:paraId="79C7A776" w14:textId="77777777" w:rsidR="00772D15" w:rsidRPr="003F3092" w:rsidRDefault="00772D15" w:rsidP="009443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  <w:cs/>
      </w:rPr>
    </w:pPr>
    <w:r w:rsidRPr="003F309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B7050C6" w14:textId="79B156C6" w:rsidR="00772D15" w:rsidRPr="003F3092" w:rsidRDefault="00772D15" w:rsidP="009443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3F3092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3F3092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B45AFE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Pr="003F3092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B45AFE">
      <w:rPr>
        <w:rFonts w:ascii="Angsana New" w:hAnsi="Angsana New" w:hint="cs"/>
        <w:b/>
        <w:bCs/>
        <w:sz w:val="32"/>
        <w:szCs w:val="32"/>
      </w:rPr>
      <w:t>2562</w:t>
    </w:r>
    <w:r w:rsidRPr="003F3092"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</w:t>
    </w:r>
    <w:r>
      <w:rPr>
        <w:rFonts w:ascii="Angsana New" w:hAnsi="Angsana New" w:hint="cs"/>
        <w:b/>
        <w:bCs/>
        <w:sz w:val="32"/>
        <w:szCs w:val="32"/>
        <w:cs/>
      </w:rPr>
      <w:t>แต่สอบทานแล้ว</w:t>
    </w:r>
    <w:r w:rsidRPr="003F3092">
      <w:rPr>
        <w:rFonts w:ascii="Angsana New" w:hAnsi="Angsana New" w:hint="cs"/>
        <w:b/>
        <w:bCs/>
        <w:sz w:val="32"/>
        <w:szCs w:val="32"/>
        <w:cs/>
      </w:rPr>
      <w:t>)</w:t>
    </w:r>
  </w:p>
  <w:p w14:paraId="1ED7C653" w14:textId="77777777" w:rsidR="00772D15" w:rsidRPr="00333087" w:rsidRDefault="00772D15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515AFF" w14:textId="77777777" w:rsidR="00772D15" w:rsidRPr="0022767D" w:rsidRDefault="00772D15" w:rsidP="002442E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22767D">
      <w:rPr>
        <w:rFonts w:ascii="Angsana New" w:hAnsi="Angsana New"/>
        <w:b/>
        <w:bCs/>
        <w:sz w:val="32"/>
        <w:szCs w:val="32"/>
        <w:cs/>
      </w:rPr>
      <w:t>บริษัท เนชั่น มัลติมีเดีย กรุ๊ป จำกัด (มหาชน) และบริษัทย่อย</w:t>
    </w:r>
  </w:p>
  <w:p w14:paraId="671CC95E" w14:textId="77777777" w:rsidR="00772D15" w:rsidRPr="0022767D" w:rsidRDefault="00772D15" w:rsidP="002442E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22767D">
      <w:rPr>
        <w:rFonts w:ascii="Angsana New" w:hAnsi="Angsana New"/>
        <w:b/>
        <w:bCs/>
        <w:sz w:val="32"/>
        <w:szCs w:val="32"/>
        <w:cs/>
      </w:rPr>
      <w:t>หมายเหตุประกอบ</w:t>
    </w:r>
    <w:r w:rsidRPr="0022767D">
      <w:rPr>
        <w:rFonts w:ascii="Angsana New" w:hAnsi="Angsana New" w:hint="cs"/>
        <w:b/>
        <w:bCs/>
        <w:sz w:val="32"/>
        <w:szCs w:val="32"/>
        <w:cs/>
      </w:rPr>
      <w:t>งบ</w:t>
    </w:r>
    <w:r w:rsidRPr="0022767D">
      <w:rPr>
        <w:rFonts w:ascii="Angsana New" w:hAnsi="Angsana New"/>
        <w:b/>
        <w:bCs/>
        <w:sz w:val="32"/>
        <w:szCs w:val="32"/>
        <w:cs/>
      </w:rPr>
      <w:t>การเงินระหว่างกาล</w:t>
    </w:r>
    <w:r w:rsidRPr="0022767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6660818" w14:textId="73395C0F" w:rsidR="00772D15" w:rsidRPr="003F3092" w:rsidRDefault="00772D15" w:rsidP="002442E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3F3092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3F3092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B45AFE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 w:rsidRPr="003F3092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B45AFE">
      <w:rPr>
        <w:rFonts w:ascii="Angsana New" w:hAnsi="Angsana New" w:hint="cs"/>
        <w:b/>
        <w:bCs/>
        <w:sz w:val="32"/>
        <w:szCs w:val="32"/>
      </w:rPr>
      <w:t>256</w:t>
    </w:r>
    <w:r w:rsidRPr="00B45AFE">
      <w:rPr>
        <w:rFonts w:ascii="Angsana New" w:hAnsi="Angsana New"/>
        <w:b/>
        <w:bCs/>
        <w:sz w:val="32"/>
        <w:szCs w:val="32"/>
      </w:rPr>
      <w:t>2</w:t>
    </w:r>
    <w:r w:rsidRPr="003F3092"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</w:t>
    </w:r>
    <w:r>
      <w:rPr>
        <w:rFonts w:ascii="Angsana New" w:hAnsi="Angsana New" w:hint="cs"/>
        <w:b/>
        <w:bCs/>
        <w:sz w:val="32"/>
        <w:szCs w:val="32"/>
        <w:cs/>
      </w:rPr>
      <w:t>แต่สอบทานแล้ว</w:t>
    </w:r>
    <w:r w:rsidRPr="003F3092">
      <w:rPr>
        <w:rFonts w:ascii="Angsana New" w:hAnsi="Angsana New" w:hint="cs"/>
        <w:b/>
        <w:bCs/>
        <w:sz w:val="32"/>
        <w:szCs w:val="32"/>
        <w:cs/>
      </w:rPr>
      <w:t>)</w:t>
    </w:r>
  </w:p>
  <w:p w14:paraId="23515E9B" w14:textId="77777777" w:rsidR="00772D15" w:rsidRDefault="00772D15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79CACF4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20E0A06"/>
    <w:multiLevelType w:val="hybridMultilevel"/>
    <w:tmpl w:val="741A980E"/>
    <w:lvl w:ilvl="0" w:tplc="74BCB53C">
      <w:start w:val="9"/>
      <w:numFmt w:val="decimal"/>
      <w:lvlText w:val="%1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47821B9"/>
    <w:multiLevelType w:val="hybridMultilevel"/>
    <w:tmpl w:val="572A4600"/>
    <w:lvl w:ilvl="0" w:tplc="C5CE16A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944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664" w:hanging="360"/>
      </w:pPr>
    </w:lvl>
    <w:lvl w:ilvl="2" w:tplc="0409001B" w:tentative="1">
      <w:start w:val="1"/>
      <w:numFmt w:val="lowerRoman"/>
      <w:lvlText w:val="%3."/>
      <w:lvlJc w:val="right"/>
      <w:pPr>
        <w:ind w:left="3384" w:hanging="180"/>
      </w:pPr>
    </w:lvl>
    <w:lvl w:ilvl="3" w:tplc="0409000F" w:tentative="1">
      <w:start w:val="1"/>
      <w:numFmt w:val="decimal"/>
      <w:lvlText w:val="%4."/>
      <w:lvlJc w:val="left"/>
      <w:pPr>
        <w:ind w:left="4104" w:hanging="360"/>
      </w:pPr>
    </w:lvl>
    <w:lvl w:ilvl="4" w:tplc="04090019" w:tentative="1">
      <w:start w:val="1"/>
      <w:numFmt w:val="lowerLetter"/>
      <w:lvlText w:val="%5."/>
      <w:lvlJc w:val="left"/>
      <w:pPr>
        <w:ind w:left="4824" w:hanging="360"/>
      </w:pPr>
    </w:lvl>
    <w:lvl w:ilvl="5" w:tplc="0409001B" w:tentative="1">
      <w:start w:val="1"/>
      <w:numFmt w:val="lowerRoman"/>
      <w:lvlText w:val="%6."/>
      <w:lvlJc w:val="right"/>
      <w:pPr>
        <w:ind w:left="5544" w:hanging="180"/>
      </w:pPr>
    </w:lvl>
    <w:lvl w:ilvl="6" w:tplc="0409000F" w:tentative="1">
      <w:start w:val="1"/>
      <w:numFmt w:val="decimal"/>
      <w:lvlText w:val="%7."/>
      <w:lvlJc w:val="left"/>
      <w:pPr>
        <w:ind w:left="6264" w:hanging="360"/>
      </w:pPr>
    </w:lvl>
    <w:lvl w:ilvl="7" w:tplc="04090019" w:tentative="1">
      <w:start w:val="1"/>
      <w:numFmt w:val="lowerLetter"/>
      <w:lvlText w:val="%8."/>
      <w:lvlJc w:val="left"/>
      <w:pPr>
        <w:ind w:left="6984" w:hanging="360"/>
      </w:pPr>
    </w:lvl>
    <w:lvl w:ilvl="8" w:tplc="0409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19" w15:restartNumberingAfterBreak="0">
    <w:nsid w:val="4CAB77BA"/>
    <w:multiLevelType w:val="hybridMultilevel"/>
    <w:tmpl w:val="F7E00E62"/>
    <w:lvl w:ilvl="0" w:tplc="2354A7D8">
      <w:start w:val="1"/>
      <w:numFmt w:val="decimal"/>
      <w:lvlText w:val="%1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E16B76"/>
    <w:multiLevelType w:val="hybridMultilevel"/>
    <w:tmpl w:val="58EA96FE"/>
    <w:lvl w:ilvl="0" w:tplc="0409000F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1" w15:restartNumberingAfterBreak="0">
    <w:nsid w:val="4E5A1CAA"/>
    <w:multiLevelType w:val="hybridMultilevel"/>
    <w:tmpl w:val="6CFC6DBE"/>
    <w:lvl w:ilvl="0" w:tplc="3BB4EE4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8F73F7A"/>
    <w:multiLevelType w:val="hybridMultilevel"/>
    <w:tmpl w:val="D2CC996A"/>
    <w:lvl w:ilvl="0" w:tplc="FC46929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654D1A6A"/>
    <w:multiLevelType w:val="hybridMultilevel"/>
    <w:tmpl w:val="7982F2C8"/>
    <w:lvl w:ilvl="0" w:tplc="9C66703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70177FE1"/>
    <w:multiLevelType w:val="multilevel"/>
    <w:tmpl w:val="92684604"/>
    <w:lvl w:ilvl="0">
      <w:start w:val="1"/>
      <w:numFmt w:val="decimal"/>
      <w:lvlText w:val="%1."/>
      <w:lvlJc w:val="left"/>
      <w:pPr>
        <w:ind w:left="13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28" w:hanging="360"/>
      </w:pPr>
      <w:rPr>
        <w:rFonts w:ascii="Angsana New" w:hAnsi="Angsana New" w:cs="Angsana New" w:hint="cs"/>
        <w:sz w:val="30"/>
        <w:szCs w:val="30"/>
        <w:lang w:bidi="th-TH"/>
      </w:rPr>
    </w:lvl>
    <w:lvl w:ilvl="2">
      <w:start w:val="1"/>
      <w:numFmt w:val="decimal"/>
      <w:isLgl/>
      <w:lvlText w:val="%1.%2.%3"/>
      <w:lvlJc w:val="left"/>
      <w:pPr>
        <w:ind w:left="24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4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28" w:hanging="1440"/>
      </w:pPr>
      <w:rPr>
        <w:rFonts w:hint="default"/>
      </w:rPr>
    </w:lvl>
  </w:abstractNum>
  <w:abstractNum w:abstractNumId="26" w15:restartNumberingAfterBreak="0">
    <w:nsid w:val="71300883"/>
    <w:multiLevelType w:val="hybridMultilevel"/>
    <w:tmpl w:val="065C3CC8"/>
    <w:lvl w:ilvl="0" w:tplc="60E0CBE0">
      <w:start w:val="1"/>
      <w:numFmt w:val="decimal"/>
      <w:lvlText w:val="%1.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7" w15:restartNumberingAfterBreak="0">
    <w:nsid w:val="71790AC8"/>
    <w:multiLevelType w:val="hybridMultilevel"/>
    <w:tmpl w:val="0F58E2E8"/>
    <w:lvl w:ilvl="0" w:tplc="85603064">
      <w:start w:val="1"/>
      <w:numFmt w:val="thaiLetters"/>
      <w:lvlText w:val="%1)"/>
      <w:lvlJc w:val="left"/>
      <w:pPr>
        <w:ind w:left="92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3BD5C47"/>
    <w:multiLevelType w:val="hybridMultilevel"/>
    <w:tmpl w:val="BEC2AA68"/>
    <w:lvl w:ilvl="0" w:tplc="6D409C6C">
      <w:start w:val="11"/>
      <w:numFmt w:val="decimal"/>
      <w:lvlText w:val="%1"/>
      <w:lvlJc w:val="left"/>
      <w:pPr>
        <w:ind w:left="878" w:hanging="360"/>
      </w:pPr>
      <w:rPr>
        <w:rFonts w:ascii="Angsana New" w:hAnsi="Angsana New" w:hint="default"/>
        <w:i w:val="0"/>
        <w:sz w:val="30"/>
        <w:u w:val="none"/>
      </w:rPr>
    </w:lvl>
    <w:lvl w:ilvl="1" w:tplc="04090019">
      <w:start w:val="1"/>
      <w:numFmt w:val="lowerLetter"/>
      <w:lvlText w:val="%2."/>
      <w:lvlJc w:val="left"/>
      <w:pPr>
        <w:ind w:left="1598" w:hanging="360"/>
      </w:pPr>
    </w:lvl>
    <w:lvl w:ilvl="2" w:tplc="A4C6CBA0">
      <w:start w:val="1"/>
      <w:numFmt w:val="bullet"/>
      <w:lvlText w:val="-"/>
      <w:lvlJc w:val="left"/>
      <w:pPr>
        <w:ind w:left="180" w:hanging="180"/>
      </w:pPr>
      <w:rPr>
        <w:rFonts w:ascii="Angsana New" w:hAnsi="Angsana New" w:cs="Times New Roman" w:hint="default"/>
        <w:color w:val="auto"/>
        <w:sz w:val="22"/>
      </w:rPr>
    </w:lvl>
    <w:lvl w:ilvl="3" w:tplc="0409000F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2"/>
  </w:num>
  <w:num w:numId="13">
    <w:abstractNumId w:val="24"/>
  </w:num>
  <w:num w:numId="14">
    <w:abstractNumId w:val="14"/>
  </w:num>
  <w:num w:numId="15">
    <w:abstractNumId w:val="17"/>
  </w:num>
  <w:num w:numId="16">
    <w:abstractNumId w:val="11"/>
  </w:num>
  <w:num w:numId="17">
    <w:abstractNumId w:val="19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28"/>
  </w:num>
  <w:num w:numId="21">
    <w:abstractNumId w:val="21"/>
  </w:num>
  <w:num w:numId="22">
    <w:abstractNumId w:val="25"/>
  </w:num>
  <w:num w:numId="23">
    <w:abstractNumId w:val="18"/>
  </w:num>
  <w:num w:numId="24">
    <w:abstractNumId w:val="23"/>
  </w:num>
  <w:num w:numId="25">
    <w:abstractNumId w:val="20"/>
  </w:num>
  <w:num w:numId="26">
    <w:abstractNumId w:val="22"/>
  </w:num>
  <w:num w:numId="27">
    <w:abstractNumId w:val="26"/>
  </w:num>
  <w:num w:numId="28">
    <w:abstractNumId w:val="10"/>
  </w:num>
  <w:num w:numId="29">
    <w:abstractNumId w:val="13"/>
  </w:num>
  <w:num w:numId="30">
    <w:abstractNumId w:val="2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50B"/>
    <w:rsid w:val="0000061F"/>
    <w:rsid w:val="00000911"/>
    <w:rsid w:val="00000CCE"/>
    <w:rsid w:val="00000DF2"/>
    <w:rsid w:val="000012A2"/>
    <w:rsid w:val="00001385"/>
    <w:rsid w:val="0000142E"/>
    <w:rsid w:val="00001A27"/>
    <w:rsid w:val="00001A46"/>
    <w:rsid w:val="00001A62"/>
    <w:rsid w:val="00001B39"/>
    <w:rsid w:val="0000218E"/>
    <w:rsid w:val="0000249C"/>
    <w:rsid w:val="00002543"/>
    <w:rsid w:val="000026AE"/>
    <w:rsid w:val="000035E3"/>
    <w:rsid w:val="0000361A"/>
    <w:rsid w:val="0000398E"/>
    <w:rsid w:val="00003AB4"/>
    <w:rsid w:val="00003D19"/>
    <w:rsid w:val="00003EEC"/>
    <w:rsid w:val="000041FE"/>
    <w:rsid w:val="000052FE"/>
    <w:rsid w:val="00005628"/>
    <w:rsid w:val="00005682"/>
    <w:rsid w:val="000058F6"/>
    <w:rsid w:val="00005A16"/>
    <w:rsid w:val="00005B3B"/>
    <w:rsid w:val="000062F0"/>
    <w:rsid w:val="00006422"/>
    <w:rsid w:val="00006499"/>
    <w:rsid w:val="00006C56"/>
    <w:rsid w:val="00007083"/>
    <w:rsid w:val="000076F5"/>
    <w:rsid w:val="00007780"/>
    <w:rsid w:val="00007C5B"/>
    <w:rsid w:val="00007F68"/>
    <w:rsid w:val="00010187"/>
    <w:rsid w:val="0001025E"/>
    <w:rsid w:val="000105E2"/>
    <w:rsid w:val="00010B2D"/>
    <w:rsid w:val="00010F2D"/>
    <w:rsid w:val="00011114"/>
    <w:rsid w:val="00011511"/>
    <w:rsid w:val="00011569"/>
    <w:rsid w:val="00011725"/>
    <w:rsid w:val="00011A16"/>
    <w:rsid w:val="00011A78"/>
    <w:rsid w:val="0001215B"/>
    <w:rsid w:val="000121F3"/>
    <w:rsid w:val="00012211"/>
    <w:rsid w:val="00012304"/>
    <w:rsid w:val="0001249B"/>
    <w:rsid w:val="000124FA"/>
    <w:rsid w:val="000125D2"/>
    <w:rsid w:val="0001280D"/>
    <w:rsid w:val="0001281E"/>
    <w:rsid w:val="0001352D"/>
    <w:rsid w:val="00013945"/>
    <w:rsid w:val="000139CC"/>
    <w:rsid w:val="00013AE8"/>
    <w:rsid w:val="00013B03"/>
    <w:rsid w:val="00013C25"/>
    <w:rsid w:val="00013DB4"/>
    <w:rsid w:val="00013EB3"/>
    <w:rsid w:val="00013F7D"/>
    <w:rsid w:val="00014121"/>
    <w:rsid w:val="00014241"/>
    <w:rsid w:val="00014658"/>
    <w:rsid w:val="00014D93"/>
    <w:rsid w:val="000150F7"/>
    <w:rsid w:val="00015241"/>
    <w:rsid w:val="000156D3"/>
    <w:rsid w:val="00015BCB"/>
    <w:rsid w:val="00015F48"/>
    <w:rsid w:val="00015FE9"/>
    <w:rsid w:val="000160C4"/>
    <w:rsid w:val="0001616C"/>
    <w:rsid w:val="00016378"/>
    <w:rsid w:val="000163BB"/>
    <w:rsid w:val="000164FD"/>
    <w:rsid w:val="0001652C"/>
    <w:rsid w:val="00016611"/>
    <w:rsid w:val="00016752"/>
    <w:rsid w:val="0001689D"/>
    <w:rsid w:val="00016AFB"/>
    <w:rsid w:val="00016B39"/>
    <w:rsid w:val="00016E05"/>
    <w:rsid w:val="00016ECA"/>
    <w:rsid w:val="00017021"/>
    <w:rsid w:val="0001706B"/>
    <w:rsid w:val="00017219"/>
    <w:rsid w:val="000173B0"/>
    <w:rsid w:val="000173DE"/>
    <w:rsid w:val="00017586"/>
    <w:rsid w:val="00017640"/>
    <w:rsid w:val="00017695"/>
    <w:rsid w:val="0001779B"/>
    <w:rsid w:val="00017B72"/>
    <w:rsid w:val="00017CB6"/>
    <w:rsid w:val="00020331"/>
    <w:rsid w:val="000204CD"/>
    <w:rsid w:val="00020593"/>
    <w:rsid w:val="000207E3"/>
    <w:rsid w:val="000208D9"/>
    <w:rsid w:val="000209F7"/>
    <w:rsid w:val="00020A78"/>
    <w:rsid w:val="00020BF2"/>
    <w:rsid w:val="00020D45"/>
    <w:rsid w:val="00020E0D"/>
    <w:rsid w:val="00021109"/>
    <w:rsid w:val="00021D0E"/>
    <w:rsid w:val="00021FB8"/>
    <w:rsid w:val="000221BA"/>
    <w:rsid w:val="0002244C"/>
    <w:rsid w:val="0002290B"/>
    <w:rsid w:val="000229D6"/>
    <w:rsid w:val="00022B08"/>
    <w:rsid w:val="00022CF4"/>
    <w:rsid w:val="00022E4A"/>
    <w:rsid w:val="0002311B"/>
    <w:rsid w:val="00023338"/>
    <w:rsid w:val="00023527"/>
    <w:rsid w:val="00023970"/>
    <w:rsid w:val="000239D0"/>
    <w:rsid w:val="00024601"/>
    <w:rsid w:val="000246AF"/>
    <w:rsid w:val="00024976"/>
    <w:rsid w:val="00024CEE"/>
    <w:rsid w:val="00024F50"/>
    <w:rsid w:val="000251F7"/>
    <w:rsid w:val="000252BF"/>
    <w:rsid w:val="00025352"/>
    <w:rsid w:val="000254DB"/>
    <w:rsid w:val="000256A5"/>
    <w:rsid w:val="000256EB"/>
    <w:rsid w:val="00025941"/>
    <w:rsid w:val="00025CF5"/>
    <w:rsid w:val="00025D4C"/>
    <w:rsid w:val="0002616B"/>
    <w:rsid w:val="000264F2"/>
    <w:rsid w:val="0002656A"/>
    <w:rsid w:val="0002674C"/>
    <w:rsid w:val="00026839"/>
    <w:rsid w:val="00026BE1"/>
    <w:rsid w:val="0002700E"/>
    <w:rsid w:val="000272E6"/>
    <w:rsid w:val="00027E5C"/>
    <w:rsid w:val="00030466"/>
    <w:rsid w:val="0003047C"/>
    <w:rsid w:val="00030BBF"/>
    <w:rsid w:val="00030ED3"/>
    <w:rsid w:val="00030FE7"/>
    <w:rsid w:val="000310D3"/>
    <w:rsid w:val="0003114D"/>
    <w:rsid w:val="00031619"/>
    <w:rsid w:val="0003176E"/>
    <w:rsid w:val="00031790"/>
    <w:rsid w:val="00031A08"/>
    <w:rsid w:val="00031C37"/>
    <w:rsid w:val="00031F8D"/>
    <w:rsid w:val="000320A2"/>
    <w:rsid w:val="000322D6"/>
    <w:rsid w:val="00032346"/>
    <w:rsid w:val="00032918"/>
    <w:rsid w:val="00032DD3"/>
    <w:rsid w:val="000336BA"/>
    <w:rsid w:val="000336F6"/>
    <w:rsid w:val="0003374D"/>
    <w:rsid w:val="000342DC"/>
    <w:rsid w:val="00034301"/>
    <w:rsid w:val="0003470F"/>
    <w:rsid w:val="00034954"/>
    <w:rsid w:val="00034A07"/>
    <w:rsid w:val="00034BB8"/>
    <w:rsid w:val="00034C10"/>
    <w:rsid w:val="00034CEA"/>
    <w:rsid w:val="000352AE"/>
    <w:rsid w:val="0003532E"/>
    <w:rsid w:val="0003554B"/>
    <w:rsid w:val="0003564F"/>
    <w:rsid w:val="000359BE"/>
    <w:rsid w:val="000359C7"/>
    <w:rsid w:val="00035F3B"/>
    <w:rsid w:val="00035F6D"/>
    <w:rsid w:val="000361D8"/>
    <w:rsid w:val="000364B9"/>
    <w:rsid w:val="000364E2"/>
    <w:rsid w:val="00036929"/>
    <w:rsid w:val="00036BEC"/>
    <w:rsid w:val="00036C18"/>
    <w:rsid w:val="0003704C"/>
    <w:rsid w:val="000374FD"/>
    <w:rsid w:val="00037926"/>
    <w:rsid w:val="00037BBB"/>
    <w:rsid w:val="00037C28"/>
    <w:rsid w:val="00037CDD"/>
    <w:rsid w:val="00037F1A"/>
    <w:rsid w:val="00037F3B"/>
    <w:rsid w:val="0004002E"/>
    <w:rsid w:val="00040183"/>
    <w:rsid w:val="000404CF"/>
    <w:rsid w:val="000409F1"/>
    <w:rsid w:val="00040A75"/>
    <w:rsid w:val="00041233"/>
    <w:rsid w:val="000413F1"/>
    <w:rsid w:val="00041565"/>
    <w:rsid w:val="0004164F"/>
    <w:rsid w:val="0004184D"/>
    <w:rsid w:val="00041B29"/>
    <w:rsid w:val="00041B78"/>
    <w:rsid w:val="00041E6E"/>
    <w:rsid w:val="0004206D"/>
    <w:rsid w:val="00042286"/>
    <w:rsid w:val="000425F6"/>
    <w:rsid w:val="0004274A"/>
    <w:rsid w:val="000429D6"/>
    <w:rsid w:val="000429EA"/>
    <w:rsid w:val="00042AD7"/>
    <w:rsid w:val="00042B40"/>
    <w:rsid w:val="00042CCB"/>
    <w:rsid w:val="00042CF1"/>
    <w:rsid w:val="00042EE6"/>
    <w:rsid w:val="00042EE8"/>
    <w:rsid w:val="00043048"/>
    <w:rsid w:val="000434EE"/>
    <w:rsid w:val="00043A5B"/>
    <w:rsid w:val="00043C06"/>
    <w:rsid w:val="00043E2A"/>
    <w:rsid w:val="00044391"/>
    <w:rsid w:val="0004444F"/>
    <w:rsid w:val="00044584"/>
    <w:rsid w:val="000447C9"/>
    <w:rsid w:val="000449B1"/>
    <w:rsid w:val="00044D09"/>
    <w:rsid w:val="00044E7D"/>
    <w:rsid w:val="000453BA"/>
    <w:rsid w:val="0004562F"/>
    <w:rsid w:val="0004591E"/>
    <w:rsid w:val="00045D7E"/>
    <w:rsid w:val="00045ECF"/>
    <w:rsid w:val="00046252"/>
    <w:rsid w:val="0004629C"/>
    <w:rsid w:val="000465F4"/>
    <w:rsid w:val="00046696"/>
    <w:rsid w:val="00046F76"/>
    <w:rsid w:val="00047125"/>
    <w:rsid w:val="00047256"/>
    <w:rsid w:val="00047389"/>
    <w:rsid w:val="00047622"/>
    <w:rsid w:val="00047C73"/>
    <w:rsid w:val="00047D8B"/>
    <w:rsid w:val="0005024D"/>
    <w:rsid w:val="00050828"/>
    <w:rsid w:val="00050A99"/>
    <w:rsid w:val="00050C53"/>
    <w:rsid w:val="00050CB6"/>
    <w:rsid w:val="00051141"/>
    <w:rsid w:val="00051285"/>
    <w:rsid w:val="0005146F"/>
    <w:rsid w:val="0005184E"/>
    <w:rsid w:val="0005194B"/>
    <w:rsid w:val="00051B33"/>
    <w:rsid w:val="00051CFE"/>
    <w:rsid w:val="0005208D"/>
    <w:rsid w:val="00052332"/>
    <w:rsid w:val="00052738"/>
    <w:rsid w:val="000527EE"/>
    <w:rsid w:val="00052A8A"/>
    <w:rsid w:val="00053015"/>
    <w:rsid w:val="00053733"/>
    <w:rsid w:val="000539F4"/>
    <w:rsid w:val="00053B60"/>
    <w:rsid w:val="00053D6E"/>
    <w:rsid w:val="00053DDD"/>
    <w:rsid w:val="00053E50"/>
    <w:rsid w:val="00053EA2"/>
    <w:rsid w:val="0005425D"/>
    <w:rsid w:val="00054312"/>
    <w:rsid w:val="00054588"/>
    <w:rsid w:val="0005460B"/>
    <w:rsid w:val="000547D0"/>
    <w:rsid w:val="000554B8"/>
    <w:rsid w:val="00055882"/>
    <w:rsid w:val="00056058"/>
    <w:rsid w:val="00056175"/>
    <w:rsid w:val="000561AA"/>
    <w:rsid w:val="00056335"/>
    <w:rsid w:val="00057122"/>
    <w:rsid w:val="0005749E"/>
    <w:rsid w:val="00057A15"/>
    <w:rsid w:val="000601C5"/>
    <w:rsid w:val="000602DB"/>
    <w:rsid w:val="00060383"/>
    <w:rsid w:val="00060918"/>
    <w:rsid w:val="00060D03"/>
    <w:rsid w:val="00060D2A"/>
    <w:rsid w:val="000612BE"/>
    <w:rsid w:val="00061E5B"/>
    <w:rsid w:val="00062182"/>
    <w:rsid w:val="00062223"/>
    <w:rsid w:val="0006235E"/>
    <w:rsid w:val="000625CF"/>
    <w:rsid w:val="000625DB"/>
    <w:rsid w:val="00062688"/>
    <w:rsid w:val="000626E8"/>
    <w:rsid w:val="0006274E"/>
    <w:rsid w:val="0006284F"/>
    <w:rsid w:val="00062CF6"/>
    <w:rsid w:val="00062E99"/>
    <w:rsid w:val="000632AF"/>
    <w:rsid w:val="00063E9C"/>
    <w:rsid w:val="000647B3"/>
    <w:rsid w:val="000647F8"/>
    <w:rsid w:val="000648D5"/>
    <w:rsid w:val="00064996"/>
    <w:rsid w:val="000649E3"/>
    <w:rsid w:val="00064B02"/>
    <w:rsid w:val="00064D98"/>
    <w:rsid w:val="000651A1"/>
    <w:rsid w:val="000651F3"/>
    <w:rsid w:val="000654D3"/>
    <w:rsid w:val="00065A5B"/>
    <w:rsid w:val="00065B6B"/>
    <w:rsid w:val="00065C3E"/>
    <w:rsid w:val="00066212"/>
    <w:rsid w:val="000662C9"/>
    <w:rsid w:val="00066625"/>
    <w:rsid w:val="000668A7"/>
    <w:rsid w:val="00066A80"/>
    <w:rsid w:val="00066B5F"/>
    <w:rsid w:val="00066DA8"/>
    <w:rsid w:val="00067062"/>
    <w:rsid w:val="0006716F"/>
    <w:rsid w:val="000674A8"/>
    <w:rsid w:val="0006761C"/>
    <w:rsid w:val="0006764D"/>
    <w:rsid w:val="00067658"/>
    <w:rsid w:val="0006791F"/>
    <w:rsid w:val="0006799D"/>
    <w:rsid w:val="00067A6C"/>
    <w:rsid w:val="00067CAC"/>
    <w:rsid w:val="00067DBE"/>
    <w:rsid w:val="00070054"/>
    <w:rsid w:val="00070418"/>
    <w:rsid w:val="0007075F"/>
    <w:rsid w:val="000707C2"/>
    <w:rsid w:val="000707D9"/>
    <w:rsid w:val="000709CB"/>
    <w:rsid w:val="00070BC6"/>
    <w:rsid w:val="00070CA0"/>
    <w:rsid w:val="00070CF3"/>
    <w:rsid w:val="00070D5A"/>
    <w:rsid w:val="0007150B"/>
    <w:rsid w:val="00071ADA"/>
    <w:rsid w:val="00071B7B"/>
    <w:rsid w:val="00071B82"/>
    <w:rsid w:val="00071CA3"/>
    <w:rsid w:val="00071E45"/>
    <w:rsid w:val="00071E61"/>
    <w:rsid w:val="00071E72"/>
    <w:rsid w:val="0007213A"/>
    <w:rsid w:val="00072357"/>
    <w:rsid w:val="00072B45"/>
    <w:rsid w:val="00072C13"/>
    <w:rsid w:val="00072CDE"/>
    <w:rsid w:val="000730A5"/>
    <w:rsid w:val="000737E9"/>
    <w:rsid w:val="00073898"/>
    <w:rsid w:val="00073A56"/>
    <w:rsid w:val="00073A73"/>
    <w:rsid w:val="00074147"/>
    <w:rsid w:val="00074279"/>
    <w:rsid w:val="0007458D"/>
    <w:rsid w:val="00074735"/>
    <w:rsid w:val="00074740"/>
    <w:rsid w:val="00074934"/>
    <w:rsid w:val="000749A4"/>
    <w:rsid w:val="00074B3F"/>
    <w:rsid w:val="000752A6"/>
    <w:rsid w:val="00075996"/>
    <w:rsid w:val="00075B3B"/>
    <w:rsid w:val="000764B2"/>
    <w:rsid w:val="0007655A"/>
    <w:rsid w:val="00076689"/>
    <w:rsid w:val="00076709"/>
    <w:rsid w:val="000767AD"/>
    <w:rsid w:val="00076A05"/>
    <w:rsid w:val="00076C72"/>
    <w:rsid w:val="000771EA"/>
    <w:rsid w:val="000776A9"/>
    <w:rsid w:val="000777BB"/>
    <w:rsid w:val="00077C97"/>
    <w:rsid w:val="00077CAF"/>
    <w:rsid w:val="00077E06"/>
    <w:rsid w:val="00077E5C"/>
    <w:rsid w:val="00077F3F"/>
    <w:rsid w:val="0008020D"/>
    <w:rsid w:val="000804DB"/>
    <w:rsid w:val="00080546"/>
    <w:rsid w:val="00080553"/>
    <w:rsid w:val="000806C2"/>
    <w:rsid w:val="000807B8"/>
    <w:rsid w:val="00080900"/>
    <w:rsid w:val="00080BB3"/>
    <w:rsid w:val="00080F97"/>
    <w:rsid w:val="00081568"/>
    <w:rsid w:val="00081954"/>
    <w:rsid w:val="0008199E"/>
    <w:rsid w:val="00081BFB"/>
    <w:rsid w:val="00081FC8"/>
    <w:rsid w:val="00082093"/>
    <w:rsid w:val="00082352"/>
    <w:rsid w:val="000823A8"/>
    <w:rsid w:val="00082455"/>
    <w:rsid w:val="00082931"/>
    <w:rsid w:val="0008293E"/>
    <w:rsid w:val="00082C3E"/>
    <w:rsid w:val="00082F98"/>
    <w:rsid w:val="00082F9E"/>
    <w:rsid w:val="000832C3"/>
    <w:rsid w:val="00083970"/>
    <w:rsid w:val="00083A59"/>
    <w:rsid w:val="00083CA4"/>
    <w:rsid w:val="00083D79"/>
    <w:rsid w:val="00083DDB"/>
    <w:rsid w:val="00083EDC"/>
    <w:rsid w:val="00084149"/>
    <w:rsid w:val="000843FA"/>
    <w:rsid w:val="000845C7"/>
    <w:rsid w:val="000847B5"/>
    <w:rsid w:val="00084EC3"/>
    <w:rsid w:val="00084FCA"/>
    <w:rsid w:val="00085376"/>
    <w:rsid w:val="00085638"/>
    <w:rsid w:val="00085CD9"/>
    <w:rsid w:val="00085E24"/>
    <w:rsid w:val="0008635C"/>
    <w:rsid w:val="00086531"/>
    <w:rsid w:val="000867AA"/>
    <w:rsid w:val="00086D03"/>
    <w:rsid w:val="00086D70"/>
    <w:rsid w:val="00086DC1"/>
    <w:rsid w:val="00086E2A"/>
    <w:rsid w:val="00087462"/>
    <w:rsid w:val="00087836"/>
    <w:rsid w:val="00087963"/>
    <w:rsid w:val="000879E9"/>
    <w:rsid w:val="00087D22"/>
    <w:rsid w:val="00090095"/>
    <w:rsid w:val="00090C88"/>
    <w:rsid w:val="00091066"/>
    <w:rsid w:val="0009129E"/>
    <w:rsid w:val="000917D6"/>
    <w:rsid w:val="00091C47"/>
    <w:rsid w:val="00091F4C"/>
    <w:rsid w:val="00092105"/>
    <w:rsid w:val="00092193"/>
    <w:rsid w:val="00092350"/>
    <w:rsid w:val="0009285A"/>
    <w:rsid w:val="000928A3"/>
    <w:rsid w:val="00092944"/>
    <w:rsid w:val="0009297E"/>
    <w:rsid w:val="00092D78"/>
    <w:rsid w:val="0009333E"/>
    <w:rsid w:val="00093389"/>
    <w:rsid w:val="00093403"/>
    <w:rsid w:val="00093736"/>
    <w:rsid w:val="00093AD9"/>
    <w:rsid w:val="0009417A"/>
    <w:rsid w:val="0009419B"/>
    <w:rsid w:val="00094447"/>
    <w:rsid w:val="000945CD"/>
    <w:rsid w:val="00094894"/>
    <w:rsid w:val="00094AA2"/>
    <w:rsid w:val="00094BD7"/>
    <w:rsid w:val="000950D5"/>
    <w:rsid w:val="0009518B"/>
    <w:rsid w:val="000951B7"/>
    <w:rsid w:val="0009520F"/>
    <w:rsid w:val="00095820"/>
    <w:rsid w:val="00095A5B"/>
    <w:rsid w:val="00095D4F"/>
    <w:rsid w:val="00095FF9"/>
    <w:rsid w:val="00096385"/>
    <w:rsid w:val="000965DF"/>
    <w:rsid w:val="00096658"/>
    <w:rsid w:val="000966F6"/>
    <w:rsid w:val="00096A81"/>
    <w:rsid w:val="00096B72"/>
    <w:rsid w:val="00096BA2"/>
    <w:rsid w:val="00096D61"/>
    <w:rsid w:val="0009745D"/>
    <w:rsid w:val="00097726"/>
    <w:rsid w:val="0009782D"/>
    <w:rsid w:val="00097F4E"/>
    <w:rsid w:val="00097FC6"/>
    <w:rsid w:val="000A019F"/>
    <w:rsid w:val="000A05C9"/>
    <w:rsid w:val="000A09C1"/>
    <w:rsid w:val="000A0C50"/>
    <w:rsid w:val="000A0C6C"/>
    <w:rsid w:val="000A0F37"/>
    <w:rsid w:val="000A12A9"/>
    <w:rsid w:val="000A14B5"/>
    <w:rsid w:val="000A15B8"/>
    <w:rsid w:val="000A1773"/>
    <w:rsid w:val="000A17FD"/>
    <w:rsid w:val="000A1CDD"/>
    <w:rsid w:val="000A21CF"/>
    <w:rsid w:val="000A232B"/>
    <w:rsid w:val="000A260A"/>
    <w:rsid w:val="000A2777"/>
    <w:rsid w:val="000A2861"/>
    <w:rsid w:val="000A30FC"/>
    <w:rsid w:val="000A3162"/>
    <w:rsid w:val="000A32AC"/>
    <w:rsid w:val="000A3329"/>
    <w:rsid w:val="000A3E00"/>
    <w:rsid w:val="000A405B"/>
    <w:rsid w:val="000A4384"/>
    <w:rsid w:val="000A4611"/>
    <w:rsid w:val="000A4813"/>
    <w:rsid w:val="000A483C"/>
    <w:rsid w:val="000A4C16"/>
    <w:rsid w:val="000A4E6D"/>
    <w:rsid w:val="000A50D3"/>
    <w:rsid w:val="000A52D8"/>
    <w:rsid w:val="000A544F"/>
    <w:rsid w:val="000A598F"/>
    <w:rsid w:val="000A62A0"/>
    <w:rsid w:val="000A630F"/>
    <w:rsid w:val="000A65F1"/>
    <w:rsid w:val="000A67FA"/>
    <w:rsid w:val="000A683F"/>
    <w:rsid w:val="000A6A51"/>
    <w:rsid w:val="000A6C7A"/>
    <w:rsid w:val="000A774A"/>
    <w:rsid w:val="000A7D4E"/>
    <w:rsid w:val="000A7E06"/>
    <w:rsid w:val="000A7FA6"/>
    <w:rsid w:val="000B0173"/>
    <w:rsid w:val="000B021D"/>
    <w:rsid w:val="000B02BF"/>
    <w:rsid w:val="000B0CC4"/>
    <w:rsid w:val="000B0D4B"/>
    <w:rsid w:val="000B0DD5"/>
    <w:rsid w:val="000B0EF3"/>
    <w:rsid w:val="000B0F7B"/>
    <w:rsid w:val="000B1068"/>
    <w:rsid w:val="000B13F1"/>
    <w:rsid w:val="000B1748"/>
    <w:rsid w:val="000B18C6"/>
    <w:rsid w:val="000B1A48"/>
    <w:rsid w:val="000B1A80"/>
    <w:rsid w:val="000B1A8E"/>
    <w:rsid w:val="000B1ACE"/>
    <w:rsid w:val="000B1FF0"/>
    <w:rsid w:val="000B2041"/>
    <w:rsid w:val="000B2188"/>
    <w:rsid w:val="000B221F"/>
    <w:rsid w:val="000B22AD"/>
    <w:rsid w:val="000B232C"/>
    <w:rsid w:val="000B23BA"/>
    <w:rsid w:val="000B243C"/>
    <w:rsid w:val="000B249F"/>
    <w:rsid w:val="000B25A7"/>
    <w:rsid w:val="000B2B32"/>
    <w:rsid w:val="000B2BE0"/>
    <w:rsid w:val="000B2F10"/>
    <w:rsid w:val="000B35A7"/>
    <w:rsid w:val="000B3872"/>
    <w:rsid w:val="000B409C"/>
    <w:rsid w:val="000B41D2"/>
    <w:rsid w:val="000B4285"/>
    <w:rsid w:val="000B431C"/>
    <w:rsid w:val="000B4481"/>
    <w:rsid w:val="000B4483"/>
    <w:rsid w:val="000B4847"/>
    <w:rsid w:val="000B4A2D"/>
    <w:rsid w:val="000B4A7F"/>
    <w:rsid w:val="000B4BF4"/>
    <w:rsid w:val="000B4BFD"/>
    <w:rsid w:val="000B4EC0"/>
    <w:rsid w:val="000B5075"/>
    <w:rsid w:val="000B5376"/>
    <w:rsid w:val="000B598F"/>
    <w:rsid w:val="000B5A4A"/>
    <w:rsid w:val="000B5F36"/>
    <w:rsid w:val="000B65A0"/>
    <w:rsid w:val="000B687F"/>
    <w:rsid w:val="000B69EE"/>
    <w:rsid w:val="000B6D8D"/>
    <w:rsid w:val="000B6DE0"/>
    <w:rsid w:val="000B726B"/>
    <w:rsid w:val="000B7753"/>
    <w:rsid w:val="000B77E7"/>
    <w:rsid w:val="000B79C3"/>
    <w:rsid w:val="000C0165"/>
    <w:rsid w:val="000C021F"/>
    <w:rsid w:val="000C054A"/>
    <w:rsid w:val="000C05D8"/>
    <w:rsid w:val="000C08C9"/>
    <w:rsid w:val="000C08E0"/>
    <w:rsid w:val="000C095E"/>
    <w:rsid w:val="000C0AC3"/>
    <w:rsid w:val="000C0E6A"/>
    <w:rsid w:val="000C0EE1"/>
    <w:rsid w:val="000C130E"/>
    <w:rsid w:val="000C131C"/>
    <w:rsid w:val="000C1472"/>
    <w:rsid w:val="000C1BC9"/>
    <w:rsid w:val="000C1D3C"/>
    <w:rsid w:val="000C1D71"/>
    <w:rsid w:val="000C2531"/>
    <w:rsid w:val="000C2568"/>
    <w:rsid w:val="000C27DC"/>
    <w:rsid w:val="000C27E3"/>
    <w:rsid w:val="000C29E5"/>
    <w:rsid w:val="000C2B17"/>
    <w:rsid w:val="000C2B90"/>
    <w:rsid w:val="000C30A9"/>
    <w:rsid w:val="000C320E"/>
    <w:rsid w:val="000C342C"/>
    <w:rsid w:val="000C3562"/>
    <w:rsid w:val="000C3DB4"/>
    <w:rsid w:val="000C3F10"/>
    <w:rsid w:val="000C401E"/>
    <w:rsid w:val="000C423A"/>
    <w:rsid w:val="000C43E4"/>
    <w:rsid w:val="000C4A3E"/>
    <w:rsid w:val="000C4BD0"/>
    <w:rsid w:val="000C4D46"/>
    <w:rsid w:val="000C4DC3"/>
    <w:rsid w:val="000C5180"/>
    <w:rsid w:val="000C55F3"/>
    <w:rsid w:val="000C59AC"/>
    <w:rsid w:val="000C59E1"/>
    <w:rsid w:val="000C6132"/>
    <w:rsid w:val="000C6217"/>
    <w:rsid w:val="000C6381"/>
    <w:rsid w:val="000C662B"/>
    <w:rsid w:val="000C6971"/>
    <w:rsid w:val="000C6F34"/>
    <w:rsid w:val="000C7432"/>
    <w:rsid w:val="000C75F8"/>
    <w:rsid w:val="000C775E"/>
    <w:rsid w:val="000C778D"/>
    <w:rsid w:val="000C799A"/>
    <w:rsid w:val="000C7A0C"/>
    <w:rsid w:val="000D043D"/>
    <w:rsid w:val="000D04BD"/>
    <w:rsid w:val="000D04D1"/>
    <w:rsid w:val="000D062E"/>
    <w:rsid w:val="000D067A"/>
    <w:rsid w:val="000D0713"/>
    <w:rsid w:val="000D097D"/>
    <w:rsid w:val="000D0A35"/>
    <w:rsid w:val="000D0B16"/>
    <w:rsid w:val="000D0DD9"/>
    <w:rsid w:val="000D0F76"/>
    <w:rsid w:val="000D11E2"/>
    <w:rsid w:val="000D171B"/>
    <w:rsid w:val="000D17BF"/>
    <w:rsid w:val="000D1B08"/>
    <w:rsid w:val="000D1C7D"/>
    <w:rsid w:val="000D21AC"/>
    <w:rsid w:val="000D21BA"/>
    <w:rsid w:val="000D23B0"/>
    <w:rsid w:val="000D24E6"/>
    <w:rsid w:val="000D29A6"/>
    <w:rsid w:val="000D29C9"/>
    <w:rsid w:val="000D2E95"/>
    <w:rsid w:val="000D3062"/>
    <w:rsid w:val="000D3086"/>
    <w:rsid w:val="000D320C"/>
    <w:rsid w:val="000D38D0"/>
    <w:rsid w:val="000D3AE0"/>
    <w:rsid w:val="000D3F52"/>
    <w:rsid w:val="000D415C"/>
    <w:rsid w:val="000D4705"/>
    <w:rsid w:val="000D4C01"/>
    <w:rsid w:val="000D4F53"/>
    <w:rsid w:val="000D5431"/>
    <w:rsid w:val="000D54C6"/>
    <w:rsid w:val="000D587B"/>
    <w:rsid w:val="000D5D4A"/>
    <w:rsid w:val="000D610E"/>
    <w:rsid w:val="000D63C6"/>
    <w:rsid w:val="000D65B6"/>
    <w:rsid w:val="000D6A4C"/>
    <w:rsid w:val="000D6BE9"/>
    <w:rsid w:val="000D6C01"/>
    <w:rsid w:val="000D6FEF"/>
    <w:rsid w:val="000D7461"/>
    <w:rsid w:val="000D748A"/>
    <w:rsid w:val="000D7843"/>
    <w:rsid w:val="000D795B"/>
    <w:rsid w:val="000D7B1B"/>
    <w:rsid w:val="000D7D8E"/>
    <w:rsid w:val="000D7D98"/>
    <w:rsid w:val="000D7E3D"/>
    <w:rsid w:val="000E07A4"/>
    <w:rsid w:val="000E093B"/>
    <w:rsid w:val="000E098F"/>
    <w:rsid w:val="000E0A01"/>
    <w:rsid w:val="000E0AD5"/>
    <w:rsid w:val="000E0E9F"/>
    <w:rsid w:val="000E0EEB"/>
    <w:rsid w:val="000E1AE3"/>
    <w:rsid w:val="000E1B6E"/>
    <w:rsid w:val="000E2561"/>
    <w:rsid w:val="000E269A"/>
    <w:rsid w:val="000E26FC"/>
    <w:rsid w:val="000E2AA7"/>
    <w:rsid w:val="000E2D0A"/>
    <w:rsid w:val="000E2EE8"/>
    <w:rsid w:val="000E2F89"/>
    <w:rsid w:val="000E31F0"/>
    <w:rsid w:val="000E32B6"/>
    <w:rsid w:val="000E363D"/>
    <w:rsid w:val="000E38AD"/>
    <w:rsid w:val="000E3937"/>
    <w:rsid w:val="000E39CD"/>
    <w:rsid w:val="000E3AA6"/>
    <w:rsid w:val="000E447B"/>
    <w:rsid w:val="000E44CA"/>
    <w:rsid w:val="000E46DD"/>
    <w:rsid w:val="000E4913"/>
    <w:rsid w:val="000E4A21"/>
    <w:rsid w:val="000E4B37"/>
    <w:rsid w:val="000E4B8A"/>
    <w:rsid w:val="000E4C8C"/>
    <w:rsid w:val="000E542C"/>
    <w:rsid w:val="000E571A"/>
    <w:rsid w:val="000E578B"/>
    <w:rsid w:val="000E5939"/>
    <w:rsid w:val="000E598F"/>
    <w:rsid w:val="000E61A1"/>
    <w:rsid w:val="000E643F"/>
    <w:rsid w:val="000E6441"/>
    <w:rsid w:val="000E64F9"/>
    <w:rsid w:val="000E65A8"/>
    <w:rsid w:val="000E6693"/>
    <w:rsid w:val="000E6697"/>
    <w:rsid w:val="000E6EC4"/>
    <w:rsid w:val="000E71ED"/>
    <w:rsid w:val="000E77E0"/>
    <w:rsid w:val="000E79B9"/>
    <w:rsid w:val="000F002D"/>
    <w:rsid w:val="000F07DF"/>
    <w:rsid w:val="000F080B"/>
    <w:rsid w:val="000F0AC3"/>
    <w:rsid w:val="000F1056"/>
    <w:rsid w:val="000F17EB"/>
    <w:rsid w:val="000F1C7F"/>
    <w:rsid w:val="000F1F2D"/>
    <w:rsid w:val="000F1FC1"/>
    <w:rsid w:val="000F200D"/>
    <w:rsid w:val="000F2063"/>
    <w:rsid w:val="000F2288"/>
    <w:rsid w:val="000F2349"/>
    <w:rsid w:val="000F2423"/>
    <w:rsid w:val="000F253A"/>
    <w:rsid w:val="000F2E2F"/>
    <w:rsid w:val="000F2ED0"/>
    <w:rsid w:val="000F32DB"/>
    <w:rsid w:val="000F337B"/>
    <w:rsid w:val="000F3725"/>
    <w:rsid w:val="000F3A0E"/>
    <w:rsid w:val="000F3A17"/>
    <w:rsid w:val="000F3BB5"/>
    <w:rsid w:val="000F3EB2"/>
    <w:rsid w:val="000F47F1"/>
    <w:rsid w:val="000F4962"/>
    <w:rsid w:val="000F4CF3"/>
    <w:rsid w:val="000F4D78"/>
    <w:rsid w:val="000F4E10"/>
    <w:rsid w:val="000F4F1B"/>
    <w:rsid w:val="000F5279"/>
    <w:rsid w:val="000F5801"/>
    <w:rsid w:val="000F58BC"/>
    <w:rsid w:val="000F5BC7"/>
    <w:rsid w:val="000F5D03"/>
    <w:rsid w:val="000F5E9B"/>
    <w:rsid w:val="000F6195"/>
    <w:rsid w:val="000F63E8"/>
    <w:rsid w:val="000F6774"/>
    <w:rsid w:val="000F6965"/>
    <w:rsid w:val="000F6C0A"/>
    <w:rsid w:val="000F72C2"/>
    <w:rsid w:val="000F7423"/>
    <w:rsid w:val="000F760B"/>
    <w:rsid w:val="000F7BF6"/>
    <w:rsid w:val="000F7F3F"/>
    <w:rsid w:val="001001BD"/>
    <w:rsid w:val="00101020"/>
    <w:rsid w:val="00101FB2"/>
    <w:rsid w:val="00102069"/>
    <w:rsid w:val="001020A3"/>
    <w:rsid w:val="0010227C"/>
    <w:rsid w:val="0010230E"/>
    <w:rsid w:val="0010243D"/>
    <w:rsid w:val="00103041"/>
    <w:rsid w:val="001032B4"/>
    <w:rsid w:val="0010391D"/>
    <w:rsid w:val="00103BFC"/>
    <w:rsid w:val="001040EE"/>
    <w:rsid w:val="0010429B"/>
    <w:rsid w:val="00104B7D"/>
    <w:rsid w:val="00104E6A"/>
    <w:rsid w:val="001051BB"/>
    <w:rsid w:val="00105210"/>
    <w:rsid w:val="0010537A"/>
    <w:rsid w:val="001053B9"/>
    <w:rsid w:val="00105EB5"/>
    <w:rsid w:val="00106162"/>
    <w:rsid w:val="00106579"/>
    <w:rsid w:val="0010674E"/>
    <w:rsid w:val="001068B6"/>
    <w:rsid w:val="00106901"/>
    <w:rsid w:val="00106B89"/>
    <w:rsid w:val="00106BD3"/>
    <w:rsid w:val="00107460"/>
    <w:rsid w:val="0010748D"/>
    <w:rsid w:val="0010751B"/>
    <w:rsid w:val="00107C13"/>
    <w:rsid w:val="00107D74"/>
    <w:rsid w:val="00110463"/>
    <w:rsid w:val="001106B7"/>
    <w:rsid w:val="00110A08"/>
    <w:rsid w:val="0011184D"/>
    <w:rsid w:val="00111CFE"/>
    <w:rsid w:val="00111D6E"/>
    <w:rsid w:val="00112010"/>
    <w:rsid w:val="0011219F"/>
    <w:rsid w:val="001122B2"/>
    <w:rsid w:val="001124F9"/>
    <w:rsid w:val="00112889"/>
    <w:rsid w:val="00112C63"/>
    <w:rsid w:val="00112D1C"/>
    <w:rsid w:val="00112E8B"/>
    <w:rsid w:val="00112F82"/>
    <w:rsid w:val="0011331F"/>
    <w:rsid w:val="0011362C"/>
    <w:rsid w:val="001137C5"/>
    <w:rsid w:val="0011382C"/>
    <w:rsid w:val="001138EF"/>
    <w:rsid w:val="00113B22"/>
    <w:rsid w:val="00113C5E"/>
    <w:rsid w:val="00113EC0"/>
    <w:rsid w:val="00114118"/>
    <w:rsid w:val="001141EE"/>
    <w:rsid w:val="001142F4"/>
    <w:rsid w:val="0011448E"/>
    <w:rsid w:val="001145D4"/>
    <w:rsid w:val="00114A56"/>
    <w:rsid w:val="00114C17"/>
    <w:rsid w:val="00114E26"/>
    <w:rsid w:val="00114E63"/>
    <w:rsid w:val="00115470"/>
    <w:rsid w:val="001154BD"/>
    <w:rsid w:val="001155B1"/>
    <w:rsid w:val="001155C7"/>
    <w:rsid w:val="0011566A"/>
    <w:rsid w:val="0011577F"/>
    <w:rsid w:val="001157C0"/>
    <w:rsid w:val="001160FC"/>
    <w:rsid w:val="001165FA"/>
    <w:rsid w:val="00116710"/>
    <w:rsid w:val="0011676D"/>
    <w:rsid w:val="001167B0"/>
    <w:rsid w:val="001168D8"/>
    <w:rsid w:val="001169AC"/>
    <w:rsid w:val="00116D85"/>
    <w:rsid w:val="00116ECF"/>
    <w:rsid w:val="00117CD8"/>
    <w:rsid w:val="001205DF"/>
    <w:rsid w:val="00120A9F"/>
    <w:rsid w:val="00120AAC"/>
    <w:rsid w:val="00120E9F"/>
    <w:rsid w:val="00121427"/>
    <w:rsid w:val="00121B28"/>
    <w:rsid w:val="00121B8F"/>
    <w:rsid w:val="00121EB6"/>
    <w:rsid w:val="0012209B"/>
    <w:rsid w:val="001225E0"/>
    <w:rsid w:val="001228F2"/>
    <w:rsid w:val="00122ACE"/>
    <w:rsid w:val="00122B1A"/>
    <w:rsid w:val="00122C37"/>
    <w:rsid w:val="00122E2F"/>
    <w:rsid w:val="00123228"/>
    <w:rsid w:val="001235F4"/>
    <w:rsid w:val="00123789"/>
    <w:rsid w:val="00123935"/>
    <w:rsid w:val="00123A1E"/>
    <w:rsid w:val="00123A2C"/>
    <w:rsid w:val="0012444E"/>
    <w:rsid w:val="001248D0"/>
    <w:rsid w:val="00124A32"/>
    <w:rsid w:val="00124AEF"/>
    <w:rsid w:val="00124FD7"/>
    <w:rsid w:val="0012523B"/>
    <w:rsid w:val="001254C6"/>
    <w:rsid w:val="001256A9"/>
    <w:rsid w:val="00125806"/>
    <w:rsid w:val="00125F62"/>
    <w:rsid w:val="0012602A"/>
    <w:rsid w:val="001261EF"/>
    <w:rsid w:val="0012691E"/>
    <w:rsid w:val="00126B46"/>
    <w:rsid w:val="00126E57"/>
    <w:rsid w:val="001275C6"/>
    <w:rsid w:val="001279CB"/>
    <w:rsid w:val="00127BD5"/>
    <w:rsid w:val="001300B6"/>
    <w:rsid w:val="001300DE"/>
    <w:rsid w:val="001303A8"/>
    <w:rsid w:val="00130483"/>
    <w:rsid w:val="0013053D"/>
    <w:rsid w:val="001308BD"/>
    <w:rsid w:val="00130B4C"/>
    <w:rsid w:val="00130C1D"/>
    <w:rsid w:val="00130C49"/>
    <w:rsid w:val="00130D2B"/>
    <w:rsid w:val="00130D37"/>
    <w:rsid w:val="00130D71"/>
    <w:rsid w:val="001312E1"/>
    <w:rsid w:val="001316DD"/>
    <w:rsid w:val="001316F3"/>
    <w:rsid w:val="001317B9"/>
    <w:rsid w:val="00131876"/>
    <w:rsid w:val="00131E72"/>
    <w:rsid w:val="001320D5"/>
    <w:rsid w:val="00132257"/>
    <w:rsid w:val="00132433"/>
    <w:rsid w:val="001324E7"/>
    <w:rsid w:val="00132874"/>
    <w:rsid w:val="001328DF"/>
    <w:rsid w:val="0013307B"/>
    <w:rsid w:val="001330B6"/>
    <w:rsid w:val="00133286"/>
    <w:rsid w:val="001334B5"/>
    <w:rsid w:val="001336D9"/>
    <w:rsid w:val="001337B6"/>
    <w:rsid w:val="00133C4A"/>
    <w:rsid w:val="00133E02"/>
    <w:rsid w:val="00133EDC"/>
    <w:rsid w:val="001344DE"/>
    <w:rsid w:val="001346EB"/>
    <w:rsid w:val="001348ED"/>
    <w:rsid w:val="00134A1E"/>
    <w:rsid w:val="00134B29"/>
    <w:rsid w:val="00134C0F"/>
    <w:rsid w:val="00134C34"/>
    <w:rsid w:val="00134E9D"/>
    <w:rsid w:val="001353DF"/>
    <w:rsid w:val="00135570"/>
    <w:rsid w:val="001355AF"/>
    <w:rsid w:val="001356CD"/>
    <w:rsid w:val="001358A8"/>
    <w:rsid w:val="00135F0C"/>
    <w:rsid w:val="00136098"/>
    <w:rsid w:val="00136217"/>
    <w:rsid w:val="00136628"/>
    <w:rsid w:val="00136941"/>
    <w:rsid w:val="00136FEA"/>
    <w:rsid w:val="001376B1"/>
    <w:rsid w:val="001378C0"/>
    <w:rsid w:val="001379FE"/>
    <w:rsid w:val="00137C08"/>
    <w:rsid w:val="00140107"/>
    <w:rsid w:val="0014031F"/>
    <w:rsid w:val="00140687"/>
    <w:rsid w:val="001406C5"/>
    <w:rsid w:val="00140A87"/>
    <w:rsid w:val="00140ACE"/>
    <w:rsid w:val="00140D40"/>
    <w:rsid w:val="001414F5"/>
    <w:rsid w:val="00141987"/>
    <w:rsid w:val="00141A17"/>
    <w:rsid w:val="00141C2A"/>
    <w:rsid w:val="00141CB0"/>
    <w:rsid w:val="00141E5F"/>
    <w:rsid w:val="00141FBD"/>
    <w:rsid w:val="001428A7"/>
    <w:rsid w:val="00142A5B"/>
    <w:rsid w:val="00142B42"/>
    <w:rsid w:val="00142C1E"/>
    <w:rsid w:val="00142F02"/>
    <w:rsid w:val="00142F1D"/>
    <w:rsid w:val="0014311F"/>
    <w:rsid w:val="0014350C"/>
    <w:rsid w:val="001437BD"/>
    <w:rsid w:val="00143987"/>
    <w:rsid w:val="00143CDA"/>
    <w:rsid w:val="001449F8"/>
    <w:rsid w:val="00144E1B"/>
    <w:rsid w:val="00145122"/>
    <w:rsid w:val="001451A2"/>
    <w:rsid w:val="00145601"/>
    <w:rsid w:val="0014579B"/>
    <w:rsid w:val="00145906"/>
    <w:rsid w:val="00145911"/>
    <w:rsid w:val="001461A3"/>
    <w:rsid w:val="00146611"/>
    <w:rsid w:val="001468FE"/>
    <w:rsid w:val="00146C54"/>
    <w:rsid w:val="00146D9D"/>
    <w:rsid w:val="00146FC4"/>
    <w:rsid w:val="001470BB"/>
    <w:rsid w:val="0014714A"/>
    <w:rsid w:val="00147251"/>
    <w:rsid w:val="001474A4"/>
    <w:rsid w:val="001477E9"/>
    <w:rsid w:val="0014796C"/>
    <w:rsid w:val="00147CAA"/>
    <w:rsid w:val="00150189"/>
    <w:rsid w:val="0015048A"/>
    <w:rsid w:val="001504F7"/>
    <w:rsid w:val="001509F3"/>
    <w:rsid w:val="00150A4A"/>
    <w:rsid w:val="0015111E"/>
    <w:rsid w:val="00151379"/>
    <w:rsid w:val="00151D07"/>
    <w:rsid w:val="00151F34"/>
    <w:rsid w:val="00152182"/>
    <w:rsid w:val="001521BA"/>
    <w:rsid w:val="00152944"/>
    <w:rsid w:val="00152FB9"/>
    <w:rsid w:val="00153173"/>
    <w:rsid w:val="001534B2"/>
    <w:rsid w:val="00153DD4"/>
    <w:rsid w:val="00153F35"/>
    <w:rsid w:val="00154163"/>
    <w:rsid w:val="0015446D"/>
    <w:rsid w:val="001544B8"/>
    <w:rsid w:val="001549E0"/>
    <w:rsid w:val="00154A5D"/>
    <w:rsid w:val="00154A65"/>
    <w:rsid w:val="00154B26"/>
    <w:rsid w:val="00154B40"/>
    <w:rsid w:val="00154F70"/>
    <w:rsid w:val="00155269"/>
    <w:rsid w:val="001555BC"/>
    <w:rsid w:val="0015576A"/>
    <w:rsid w:val="0015580B"/>
    <w:rsid w:val="00155860"/>
    <w:rsid w:val="00155A1B"/>
    <w:rsid w:val="0015609B"/>
    <w:rsid w:val="00156A81"/>
    <w:rsid w:val="00156C39"/>
    <w:rsid w:val="001570FC"/>
    <w:rsid w:val="0015722F"/>
    <w:rsid w:val="001572E9"/>
    <w:rsid w:val="0015767F"/>
    <w:rsid w:val="001577E9"/>
    <w:rsid w:val="00157958"/>
    <w:rsid w:val="00157EDE"/>
    <w:rsid w:val="00160059"/>
    <w:rsid w:val="0016097F"/>
    <w:rsid w:val="00160AF2"/>
    <w:rsid w:val="00160E6C"/>
    <w:rsid w:val="00161101"/>
    <w:rsid w:val="00161467"/>
    <w:rsid w:val="00161791"/>
    <w:rsid w:val="00161A3F"/>
    <w:rsid w:val="00161CE6"/>
    <w:rsid w:val="00161DDA"/>
    <w:rsid w:val="00162094"/>
    <w:rsid w:val="0016229B"/>
    <w:rsid w:val="001622BB"/>
    <w:rsid w:val="00162440"/>
    <w:rsid w:val="00162470"/>
    <w:rsid w:val="001627C9"/>
    <w:rsid w:val="001627FC"/>
    <w:rsid w:val="0016298D"/>
    <w:rsid w:val="00162C42"/>
    <w:rsid w:val="00162DD0"/>
    <w:rsid w:val="00162DF3"/>
    <w:rsid w:val="00162EE3"/>
    <w:rsid w:val="00163086"/>
    <w:rsid w:val="0016318D"/>
    <w:rsid w:val="00163377"/>
    <w:rsid w:val="00163C02"/>
    <w:rsid w:val="00163D8D"/>
    <w:rsid w:val="00164076"/>
    <w:rsid w:val="001642C6"/>
    <w:rsid w:val="00164358"/>
    <w:rsid w:val="00164413"/>
    <w:rsid w:val="001649C5"/>
    <w:rsid w:val="00164D08"/>
    <w:rsid w:val="00164F8E"/>
    <w:rsid w:val="0016517C"/>
    <w:rsid w:val="001652DE"/>
    <w:rsid w:val="001653D7"/>
    <w:rsid w:val="001656D2"/>
    <w:rsid w:val="00165703"/>
    <w:rsid w:val="00165AA9"/>
    <w:rsid w:val="00165D74"/>
    <w:rsid w:val="0016626E"/>
    <w:rsid w:val="00166276"/>
    <w:rsid w:val="0016645E"/>
    <w:rsid w:val="00166700"/>
    <w:rsid w:val="001668C9"/>
    <w:rsid w:val="001671AB"/>
    <w:rsid w:val="0016747E"/>
    <w:rsid w:val="001679F1"/>
    <w:rsid w:val="00167BAE"/>
    <w:rsid w:val="00167BE5"/>
    <w:rsid w:val="00167C9A"/>
    <w:rsid w:val="001704AF"/>
    <w:rsid w:val="00170649"/>
    <w:rsid w:val="00170766"/>
    <w:rsid w:val="0017118E"/>
    <w:rsid w:val="001715DD"/>
    <w:rsid w:val="001715E5"/>
    <w:rsid w:val="00171809"/>
    <w:rsid w:val="001719CD"/>
    <w:rsid w:val="00171A28"/>
    <w:rsid w:val="0017209C"/>
    <w:rsid w:val="001729D8"/>
    <w:rsid w:val="001730A8"/>
    <w:rsid w:val="00173167"/>
    <w:rsid w:val="0017317D"/>
    <w:rsid w:val="001731E5"/>
    <w:rsid w:val="0017332C"/>
    <w:rsid w:val="00173641"/>
    <w:rsid w:val="00173878"/>
    <w:rsid w:val="00173C08"/>
    <w:rsid w:val="00173C64"/>
    <w:rsid w:val="00173D5A"/>
    <w:rsid w:val="00173E01"/>
    <w:rsid w:val="0017421C"/>
    <w:rsid w:val="00174626"/>
    <w:rsid w:val="0017539E"/>
    <w:rsid w:val="00175610"/>
    <w:rsid w:val="00175759"/>
    <w:rsid w:val="00175892"/>
    <w:rsid w:val="00175A00"/>
    <w:rsid w:val="00175E2F"/>
    <w:rsid w:val="00176325"/>
    <w:rsid w:val="001763EB"/>
    <w:rsid w:val="00176709"/>
    <w:rsid w:val="001768F9"/>
    <w:rsid w:val="00176B7D"/>
    <w:rsid w:val="00176CC5"/>
    <w:rsid w:val="00176CDE"/>
    <w:rsid w:val="00176DA0"/>
    <w:rsid w:val="00176E4C"/>
    <w:rsid w:val="001772A8"/>
    <w:rsid w:val="00177550"/>
    <w:rsid w:val="00177810"/>
    <w:rsid w:val="001803E0"/>
    <w:rsid w:val="00180ADF"/>
    <w:rsid w:val="00180B53"/>
    <w:rsid w:val="00180B99"/>
    <w:rsid w:val="00180B9A"/>
    <w:rsid w:val="00180D38"/>
    <w:rsid w:val="00181533"/>
    <w:rsid w:val="00181544"/>
    <w:rsid w:val="001816E2"/>
    <w:rsid w:val="0018197D"/>
    <w:rsid w:val="001824F0"/>
    <w:rsid w:val="001825DF"/>
    <w:rsid w:val="00182681"/>
    <w:rsid w:val="001826BF"/>
    <w:rsid w:val="00182E32"/>
    <w:rsid w:val="001831A2"/>
    <w:rsid w:val="00183221"/>
    <w:rsid w:val="00183345"/>
    <w:rsid w:val="00183744"/>
    <w:rsid w:val="001838F1"/>
    <w:rsid w:val="00183B14"/>
    <w:rsid w:val="00183F6C"/>
    <w:rsid w:val="001841C9"/>
    <w:rsid w:val="001849FF"/>
    <w:rsid w:val="00184ABE"/>
    <w:rsid w:val="00184C3F"/>
    <w:rsid w:val="00185642"/>
    <w:rsid w:val="00185E75"/>
    <w:rsid w:val="00186B07"/>
    <w:rsid w:val="00186C3B"/>
    <w:rsid w:val="00187954"/>
    <w:rsid w:val="00187982"/>
    <w:rsid w:val="00187EF2"/>
    <w:rsid w:val="001901AF"/>
    <w:rsid w:val="00190286"/>
    <w:rsid w:val="001905AF"/>
    <w:rsid w:val="00190AEE"/>
    <w:rsid w:val="00190C23"/>
    <w:rsid w:val="00190F28"/>
    <w:rsid w:val="001916A2"/>
    <w:rsid w:val="00191E06"/>
    <w:rsid w:val="001920F0"/>
    <w:rsid w:val="00192385"/>
    <w:rsid w:val="00192527"/>
    <w:rsid w:val="00192611"/>
    <w:rsid w:val="00192839"/>
    <w:rsid w:val="00192AC2"/>
    <w:rsid w:val="00192ACF"/>
    <w:rsid w:val="00192DBF"/>
    <w:rsid w:val="0019339E"/>
    <w:rsid w:val="0019355A"/>
    <w:rsid w:val="001937B6"/>
    <w:rsid w:val="00193946"/>
    <w:rsid w:val="001939AA"/>
    <w:rsid w:val="00193A3C"/>
    <w:rsid w:val="00193A8F"/>
    <w:rsid w:val="0019415F"/>
    <w:rsid w:val="001945B4"/>
    <w:rsid w:val="00194D51"/>
    <w:rsid w:val="00194D5D"/>
    <w:rsid w:val="00194DA0"/>
    <w:rsid w:val="001950A9"/>
    <w:rsid w:val="00195101"/>
    <w:rsid w:val="00195338"/>
    <w:rsid w:val="0019553E"/>
    <w:rsid w:val="001956BC"/>
    <w:rsid w:val="00195857"/>
    <w:rsid w:val="001958E5"/>
    <w:rsid w:val="00195BC3"/>
    <w:rsid w:val="00195C2B"/>
    <w:rsid w:val="00195D17"/>
    <w:rsid w:val="001962EA"/>
    <w:rsid w:val="001965A7"/>
    <w:rsid w:val="00196740"/>
    <w:rsid w:val="00196974"/>
    <w:rsid w:val="001969BA"/>
    <w:rsid w:val="001969FD"/>
    <w:rsid w:val="00197151"/>
    <w:rsid w:val="001974C8"/>
    <w:rsid w:val="00197514"/>
    <w:rsid w:val="001979CD"/>
    <w:rsid w:val="00197B5D"/>
    <w:rsid w:val="00197D2B"/>
    <w:rsid w:val="00197EAE"/>
    <w:rsid w:val="001A05F1"/>
    <w:rsid w:val="001A0A9F"/>
    <w:rsid w:val="001A0D4C"/>
    <w:rsid w:val="001A0E1F"/>
    <w:rsid w:val="001A10F9"/>
    <w:rsid w:val="001A110F"/>
    <w:rsid w:val="001A14FB"/>
    <w:rsid w:val="001A17B9"/>
    <w:rsid w:val="001A196F"/>
    <w:rsid w:val="001A1AC5"/>
    <w:rsid w:val="001A1ADF"/>
    <w:rsid w:val="001A2025"/>
    <w:rsid w:val="001A2106"/>
    <w:rsid w:val="001A2117"/>
    <w:rsid w:val="001A2162"/>
    <w:rsid w:val="001A26E4"/>
    <w:rsid w:val="001A2985"/>
    <w:rsid w:val="001A29C6"/>
    <w:rsid w:val="001A2C4A"/>
    <w:rsid w:val="001A2D75"/>
    <w:rsid w:val="001A322C"/>
    <w:rsid w:val="001A3F0F"/>
    <w:rsid w:val="001A3F1E"/>
    <w:rsid w:val="001A4045"/>
    <w:rsid w:val="001A41A6"/>
    <w:rsid w:val="001A47A9"/>
    <w:rsid w:val="001A4952"/>
    <w:rsid w:val="001A4BB9"/>
    <w:rsid w:val="001A5232"/>
    <w:rsid w:val="001A5310"/>
    <w:rsid w:val="001A53CE"/>
    <w:rsid w:val="001A5548"/>
    <w:rsid w:val="001A5C5B"/>
    <w:rsid w:val="001A5CEF"/>
    <w:rsid w:val="001A5FF0"/>
    <w:rsid w:val="001A6020"/>
    <w:rsid w:val="001A62A1"/>
    <w:rsid w:val="001A62E6"/>
    <w:rsid w:val="001A6B16"/>
    <w:rsid w:val="001A6F28"/>
    <w:rsid w:val="001A7A8A"/>
    <w:rsid w:val="001B012D"/>
    <w:rsid w:val="001B016A"/>
    <w:rsid w:val="001B0261"/>
    <w:rsid w:val="001B04FF"/>
    <w:rsid w:val="001B055A"/>
    <w:rsid w:val="001B0AE4"/>
    <w:rsid w:val="001B1196"/>
    <w:rsid w:val="001B13B0"/>
    <w:rsid w:val="001B14DE"/>
    <w:rsid w:val="001B1500"/>
    <w:rsid w:val="001B1574"/>
    <w:rsid w:val="001B18C4"/>
    <w:rsid w:val="001B1947"/>
    <w:rsid w:val="001B1B37"/>
    <w:rsid w:val="001B1DF7"/>
    <w:rsid w:val="001B2055"/>
    <w:rsid w:val="001B22B4"/>
    <w:rsid w:val="001B26B9"/>
    <w:rsid w:val="001B277B"/>
    <w:rsid w:val="001B2B33"/>
    <w:rsid w:val="001B2C46"/>
    <w:rsid w:val="001B2DE5"/>
    <w:rsid w:val="001B2EE2"/>
    <w:rsid w:val="001B2FFA"/>
    <w:rsid w:val="001B3190"/>
    <w:rsid w:val="001B3437"/>
    <w:rsid w:val="001B3612"/>
    <w:rsid w:val="001B3DA7"/>
    <w:rsid w:val="001B41C9"/>
    <w:rsid w:val="001B4279"/>
    <w:rsid w:val="001B4349"/>
    <w:rsid w:val="001B44E9"/>
    <w:rsid w:val="001B4529"/>
    <w:rsid w:val="001B470F"/>
    <w:rsid w:val="001B4922"/>
    <w:rsid w:val="001B4B11"/>
    <w:rsid w:val="001B4DA9"/>
    <w:rsid w:val="001B4F07"/>
    <w:rsid w:val="001B505C"/>
    <w:rsid w:val="001B51D8"/>
    <w:rsid w:val="001B532D"/>
    <w:rsid w:val="001B5468"/>
    <w:rsid w:val="001B5ADD"/>
    <w:rsid w:val="001B5E83"/>
    <w:rsid w:val="001B60DB"/>
    <w:rsid w:val="001B60EF"/>
    <w:rsid w:val="001B63D2"/>
    <w:rsid w:val="001B6847"/>
    <w:rsid w:val="001B6B19"/>
    <w:rsid w:val="001B71F7"/>
    <w:rsid w:val="001B7360"/>
    <w:rsid w:val="001B7556"/>
    <w:rsid w:val="001B7AB7"/>
    <w:rsid w:val="001B7BC0"/>
    <w:rsid w:val="001B7CAB"/>
    <w:rsid w:val="001C0127"/>
    <w:rsid w:val="001C044E"/>
    <w:rsid w:val="001C0B96"/>
    <w:rsid w:val="001C0F3E"/>
    <w:rsid w:val="001C1020"/>
    <w:rsid w:val="001C10B2"/>
    <w:rsid w:val="001C1288"/>
    <w:rsid w:val="001C13E7"/>
    <w:rsid w:val="001C143E"/>
    <w:rsid w:val="001C16AC"/>
    <w:rsid w:val="001C1C6E"/>
    <w:rsid w:val="001C1C75"/>
    <w:rsid w:val="001C1F6E"/>
    <w:rsid w:val="001C20F5"/>
    <w:rsid w:val="001C2151"/>
    <w:rsid w:val="001C22CB"/>
    <w:rsid w:val="001C2369"/>
    <w:rsid w:val="001C27BC"/>
    <w:rsid w:val="001C28C7"/>
    <w:rsid w:val="001C2962"/>
    <w:rsid w:val="001C2A06"/>
    <w:rsid w:val="001C2C55"/>
    <w:rsid w:val="001C3207"/>
    <w:rsid w:val="001C3259"/>
    <w:rsid w:val="001C340C"/>
    <w:rsid w:val="001C375D"/>
    <w:rsid w:val="001C3A10"/>
    <w:rsid w:val="001C4366"/>
    <w:rsid w:val="001C43CE"/>
    <w:rsid w:val="001C4763"/>
    <w:rsid w:val="001C4918"/>
    <w:rsid w:val="001C4932"/>
    <w:rsid w:val="001C4989"/>
    <w:rsid w:val="001C52F5"/>
    <w:rsid w:val="001C5484"/>
    <w:rsid w:val="001C5678"/>
    <w:rsid w:val="001C5861"/>
    <w:rsid w:val="001C595E"/>
    <w:rsid w:val="001C5A49"/>
    <w:rsid w:val="001C5C4A"/>
    <w:rsid w:val="001C5E91"/>
    <w:rsid w:val="001C5F5B"/>
    <w:rsid w:val="001C67EE"/>
    <w:rsid w:val="001C6817"/>
    <w:rsid w:val="001C69BD"/>
    <w:rsid w:val="001C6BD7"/>
    <w:rsid w:val="001C73EB"/>
    <w:rsid w:val="001C7585"/>
    <w:rsid w:val="001C784A"/>
    <w:rsid w:val="001C7901"/>
    <w:rsid w:val="001C7B5F"/>
    <w:rsid w:val="001D02B8"/>
    <w:rsid w:val="001D0741"/>
    <w:rsid w:val="001D0747"/>
    <w:rsid w:val="001D13BD"/>
    <w:rsid w:val="001D1809"/>
    <w:rsid w:val="001D1A0E"/>
    <w:rsid w:val="001D1C34"/>
    <w:rsid w:val="001D2104"/>
    <w:rsid w:val="001D2209"/>
    <w:rsid w:val="001D233C"/>
    <w:rsid w:val="001D24C9"/>
    <w:rsid w:val="001D2763"/>
    <w:rsid w:val="001D2CBF"/>
    <w:rsid w:val="001D2DCB"/>
    <w:rsid w:val="001D2E08"/>
    <w:rsid w:val="001D2FE1"/>
    <w:rsid w:val="001D3012"/>
    <w:rsid w:val="001D32DC"/>
    <w:rsid w:val="001D362E"/>
    <w:rsid w:val="001D3CD5"/>
    <w:rsid w:val="001D4E22"/>
    <w:rsid w:val="001D4F2A"/>
    <w:rsid w:val="001D4FB7"/>
    <w:rsid w:val="001D5250"/>
    <w:rsid w:val="001D530E"/>
    <w:rsid w:val="001D57DA"/>
    <w:rsid w:val="001D5AAA"/>
    <w:rsid w:val="001D5B4C"/>
    <w:rsid w:val="001D5BDE"/>
    <w:rsid w:val="001D5EB4"/>
    <w:rsid w:val="001D6335"/>
    <w:rsid w:val="001D65E2"/>
    <w:rsid w:val="001D663D"/>
    <w:rsid w:val="001D693E"/>
    <w:rsid w:val="001D7198"/>
    <w:rsid w:val="001D790D"/>
    <w:rsid w:val="001D7943"/>
    <w:rsid w:val="001E03FF"/>
    <w:rsid w:val="001E0473"/>
    <w:rsid w:val="001E066E"/>
    <w:rsid w:val="001E0B57"/>
    <w:rsid w:val="001E0BB5"/>
    <w:rsid w:val="001E0DEC"/>
    <w:rsid w:val="001E14A6"/>
    <w:rsid w:val="001E157A"/>
    <w:rsid w:val="001E18DB"/>
    <w:rsid w:val="001E1B42"/>
    <w:rsid w:val="001E1F34"/>
    <w:rsid w:val="001E1F96"/>
    <w:rsid w:val="001E22BD"/>
    <w:rsid w:val="001E2483"/>
    <w:rsid w:val="001E24AC"/>
    <w:rsid w:val="001E26BA"/>
    <w:rsid w:val="001E26D0"/>
    <w:rsid w:val="001E2F3C"/>
    <w:rsid w:val="001E2F41"/>
    <w:rsid w:val="001E34CF"/>
    <w:rsid w:val="001E3562"/>
    <w:rsid w:val="001E3809"/>
    <w:rsid w:val="001E38B9"/>
    <w:rsid w:val="001E38E4"/>
    <w:rsid w:val="001E3B29"/>
    <w:rsid w:val="001E3C05"/>
    <w:rsid w:val="001E3CB8"/>
    <w:rsid w:val="001E3DC3"/>
    <w:rsid w:val="001E3F8B"/>
    <w:rsid w:val="001E443B"/>
    <w:rsid w:val="001E4B97"/>
    <w:rsid w:val="001E4DA8"/>
    <w:rsid w:val="001E4EFE"/>
    <w:rsid w:val="001E4F61"/>
    <w:rsid w:val="001E515A"/>
    <w:rsid w:val="001E53F9"/>
    <w:rsid w:val="001E5B36"/>
    <w:rsid w:val="001E5B61"/>
    <w:rsid w:val="001E5EB4"/>
    <w:rsid w:val="001E5FF8"/>
    <w:rsid w:val="001E6350"/>
    <w:rsid w:val="001E6428"/>
    <w:rsid w:val="001E67F9"/>
    <w:rsid w:val="001E69AD"/>
    <w:rsid w:val="001E6D27"/>
    <w:rsid w:val="001E6D4A"/>
    <w:rsid w:val="001E6FBD"/>
    <w:rsid w:val="001E733E"/>
    <w:rsid w:val="001E746B"/>
    <w:rsid w:val="001E79F5"/>
    <w:rsid w:val="001E7D4D"/>
    <w:rsid w:val="001E7F4F"/>
    <w:rsid w:val="001E7F9F"/>
    <w:rsid w:val="001F007E"/>
    <w:rsid w:val="001F026A"/>
    <w:rsid w:val="001F08A0"/>
    <w:rsid w:val="001F08ED"/>
    <w:rsid w:val="001F0B6E"/>
    <w:rsid w:val="001F0C28"/>
    <w:rsid w:val="001F1170"/>
    <w:rsid w:val="001F13F4"/>
    <w:rsid w:val="001F1494"/>
    <w:rsid w:val="001F19CC"/>
    <w:rsid w:val="001F19D6"/>
    <w:rsid w:val="001F1A4F"/>
    <w:rsid w:val="001F1BD2"/>
    <w:rsid w:val="001F1D81"/>
    <w:rsid w:val="001F2748"/>
    <w:rsid w:val="001F328F"/>
    <w:rsid w:val="001F349D"/>
    <w:rsid w:val="001F36EC"/>
    <w:rsid w:val="001F3CB3"/>
    <w:rsid w:val="001F3DBC"/>
    <w:rsid w:val="001F3EFC"/>
    <w:rsid w:val="001F3F51"/>
    <w:rsid w:val="001F3F81"/>
    <w:rsid w:val="001F3F8F"/>
    <w:rsid w:val="001F40D7"/>
    <w:rsid w:val="001F4130"/>
    <w:rsid w:val="001F41DF"/>
    <w:rsid w:val="001F4461"/>
    <w:rsid w:val="001F46A2"/>
    <w:rsid w:val="001F5057"/>
    <w:rsid w:val="001F506A"/>
    <w:rsid w:val="001F517B"/>
    <w:rsid w:val="001F52C6"/>
    <w:rsid w:val="001F58EB"/>
    <w:rsid w:val="001F66C7"/>
    <w:rsid w:val="001F6A6A"/>
    <w:rsid w:val="001F7017"/>
    <w:rsid w:val="001F72F2"/>
    <w:rsid w:val="001F7307"/>
    <w:rsid w:val="001F73B3"/>
    <w:rsid w:val="001F744C"/>
    <w:rsid w:val="001F788F"/>
    <w:rsid w:val="001F78A8"/>
    <w:rsid w:val="001F78AB"/>
    <w:rsid w:val="001F78AD"/>
    <w:rsid w:val="001F7935"/>
    <w:rsid w:val="001F7A42"/>
    <w:rsid w:val="001F7BF7"/>
    <w:rsid w:val="001F7CA3"/>
    <w:rsid w:val="002000AC"/>
    <w:rsid w:val="00200200"/>
    <w:rsid w:val="002004F5"/>
    <w:rsid w:val="00200EB6"/>
    <w:rsid w:val="0020113B"/>
    <w:rsid w:val="002014AA"/>
    <w:rsid w:val="00201545"/>
    <w:rsid w:val="002015F1"/>
    <w:rsid w:val="00201AF9"/>
    <w:rsid w:val="00202067"/>
    <w:rsid w:val="002024EE"/>
    <w:rsid w:val="00202726"/>
    <w:rsid w:val="002027B5"/>
    <w:rsid w:val="00202D89"/>
    <w:rsid w:val="00202EA2"/>
    <w:rsid w:val="00203107"/>
    <w:rsid w:val="0020393E"/>
    <w:rsid w:val="00203B32"/>
    <w:rsid w:val="00203CC7"/>
    <w:rsid w:val="0020439E"/>
    <w:rsid w:val="00204465"/>
    <w:rsid w:val="002047BA"/>
    <w:rsid w:val="0020492C"/>
    <w:rsid w:val="00204AB6"/>
    <w:rsid w:val="00204C57"/>
    <w:rsid w:val="00204F6D"/>
    <w:rsid w:val="00205060"/>
    <w:rsid w:val="002050AE"/>
    <w:rsid w:val="00205B50"/>
    <w:rsid w:val="00205C90"/>
    <w:rsid w:val="00205E0F"/>
    <w:rsid w:val="002060C9"/>
    <w:rsid w:val="00206511"/>
    <w:rsid w:val="002067CD"/>
    <w:rsid w:val="00206BD6"/>
    <w:rsid w:val="002074AC"/>
    <w:rsid w:val="0020788E"/>
    <w:rsid w:val="002079C0"/>
    <w:rsid w:val="00207A24"/>
    <w:rsid w:val="00207CB7"/>
    <w:rsid w:val="00207DA2"/>
    <w:rsid w:val="002101A5"/>
    <w:rsid w:val="002104D1"/>
    <w:rsid w:val="00210973"/>
    <w:rsid w:val="00210A7F"/>
    <w:rsid w:val="00210CA8"/>
    <w:rsid w:val="002110EE"/>
    <w:rsid w:val="00211125"/>
    <w:rsid w:val="002111C7"/>
    <w:rsid w:val="00211507"/>
    <w:rsid w:val="00211574"/>
    <w:rsid w:val="002119E7"/>
    <w:rsid w:val="00211D01"/>
    <w:rsid w:val="00211E62"/>
    <w:rsid w:val="00211EDD"/>
    <w:rsid w:val="00212262"/>
    <w:rsid w:val="002125C1"/>
    <w:rsid w:val="00212741"/>
    <w:rsid w:val="00212BB6"/>
    <w:rsid w:val="00213170"/>
    <w:rsid w:val="00213323"/>
    <w:rsid w:val="0021354B"/>
    <w:rsid w:val="00213C2D"/>
    <w:rsid w:val="00213E1C"/>
    <w:rsid w:val="00213F7A"/>
    <w:rsid w:val="00214008"/>
    <w:rsid w:val="00214130"/>
    <w:rsid w:val="00214646"/>
    <w:rsid w:val="002147FE"/>
    <w:rsid w:val="00214D1A"/>
    <w:rsid w:val="00215343"/>
    <w:rsid w:val="0021567F"/>
    <w:rsid w:val="002157EC"/>
    <w:rsid w:val="00215A36"/>
    <w:rsid w:val="00215CD5"/>
    <w:rsid w:val="00215DDA"/>
    <w:rsid w:val="00215E00"/>
    <w:rsid w:val="00216579"/>
    <w:rsid w:val="00216620"/>
    <w:rsid w:val="002167F3"/>
    <w:rsid w:val="00216B70"/>
    <w:rsid w:val="00216CB1"/>
    <w:rsid w:val="002174C2"/>
    <w:rsid w:val="00217783"/>
    <w:rsid w:val="00217B43"/>
    <w:rsid w:val="00217C02"/>
    <w:rsid w:val="00217EF8"/>
    <w:rsid w:val="00217F27"/>
    <w:rsid w:val="00217F9E"/>
    <w:rsid w:val="0022082C"/>
    <w:rsid w:val="0022086E"/>
    <w:rsid w:val="0022090D"/>
    <w:rsid w:val="002209DA"/>
    <w:rsid w:val="00220C80"/>
    <w:rsid w:val="00220DE2"/>
    <w:rsid w:val="0022102E"/>
    <w:rsid w:val="0022123C"/>
    <w:rsid w:val="002212C7"/>
    <w:rsid w:val="00221431"/>
    <w:rsid w:val="002216A0"/>
    <w:rsid w:val="0022184F"/>
    <w:rsid w:val="00222618"/>
    <w:rsid w:val="00222625"/>
    <w:rsid w:val="002226C8"/>
    <w:rsid w:val="00222783"/>
    <w:rsid w:val="002227ED"/>
    <w:rsid w:val="00222877"/>
    <w:rsid w:val="00222A01"/>
    <w:rsid w:val="00222C1B"/>
    <w:rsid w:val="00222FD1"/>
    <w:rsid w:val="00222FDA"/>
    <w:rsid w:val="00224111"/>
    <w:rsid w:val="00224136"/>
    <w:rsid w:val="00224141"/>
    <w:rsid w:val="0022465F"/>
    <w:rsid w:val="002247B0"/>
    <w:rsid w:val="002248AC"/>
    <w:rsid w:val="002249E5"/>
    <w:rsid w:val="00224A42"/>
    <w:rsid w:val="00224F71"/>
    <w:rsid w:val="00224FC6"/>
    <w:rsid w:val="0022506E"/>
    <w:rsid w:val="0022563E"/>
    <w:rsid w:val="00225C74"/>
    <w:rsid w:val="00225D25"/>
    <w:rsid w:val="00225F5E"/>
    <w:rsid w:val="00226148"/>
    <w:rsid w:val="002262FE"/>
    <w:rsid w:val="00226720"/>
    <w:rsid w:val="00226C42"/>
    <w:rsid w:val="00226CF1"/>
    <w:rsid w:val="002270BC"/>
    <w:rsid w:val="0022732A"/>
    <w:rsid w:val="00227388"/>
    <w:rsid w:val="002273C9"/>
    <w:rsid w:val="0022767D"/>
    <w:rsid w:val="00227886"/>
    <w:rsid w:val="00227A59"/>
    <w:rsid w:val="00227DFC"/>
    <w:rsid w:val="002300C8"/>
    <w:rsid w:val="002300F2"/>
    <w:rsid w:val="00230A04"/>
    <w:rsid w:val="00230CDB"/>
    <w:rsid w:val="002315F1"/>
    <w:rsid w:val="0023193F"/>
    <w:rsid w:val="00231C58"/>
    <w:rsid w:val="00232580"/>
    <w:rsid w:val="00232B28"/>
    <w:rsid w:val="00232BE0"/>
    <w:rsid w:val="00232C9C"/>
    <w:rsid w:val="00232F3A"/>
    <w:rsid w:val="00233085"/>
    <w:rsid w:val="002333AC"/>
    <w:rsid w:val="0023342D"/>
    <w:rsid w:val="002334F4"/>
    <w:rsid w:val="0023355B"/>
    <w:rsid w:val="0023370D"/>
    <w:rsid w:val="0023389E"/>
    <w:rsid w:val="00233CE2"/>
    <w:rsid w:val="00234159"/>
    <w:rsid w:val="002341FB"/>
    <w:rsid w:val="0023431C"/>
    <w:rsid w:val="002344EE"/>
    <w:rsid w:val="00234980"/>
    <w:rsid w:val="00234A11"/>
    <w:rsid w:val="00234D12"/>
    <w:rsid w:val="00234EAF"/>
    <w:rsid w:val="00234FBA"/>
    <w:rsid w:val="0023543B"/>
    <w:rsid w:val="00235D78"/>
    <w:rsid w:val="00235DAF"/>
    <w:rsid w:val="0023632C"/>
    <w:rsid w:val="002364FB"/>
    <w:rsid w:val="00236537"/>
    <w:rsid w:val="00236635"/>
    <w:rsid w:val="00236874"/>
    <w:rsid w:val="00236B36"/>
    <w:rsid w:val="00236C4E"/>
    <w:rsid w:val="00236D11"/>
    <w:rsid w:val="002371CF"/>
    <w:rsid w:val="002372E1"/>
    <w:rsid w:val="002373A4"/>
    <w:rsid w:val="00237556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A18"/>
    <w:rsid w:val="00241BC8"/>
    <w:rsid w:val="00241F34"/>
    <w:rsid w:val="00241F36"/>
    <w:rsid w:val="0024206F"/>
    <w:rsid w:val="00242446"/>
    <w:rsid w:val="002426C6"/>
    <w:rsid w:val="00242DBA"/>
    <w:rsid w:val="002433AD"/>
    <w:rsid w:val="00244252"/>
    <w:rsid w:val="002442E1"/>
    <w:rsid w:val="002442E2"/>
    <w:rsid w:val="002443E1"/>
    <w:rsid w:val="002445C2"/>
    <w:rsid w:val="00244992"/>
    <w:rsid w:val="00244EF2"/>
    <w:rsid w:val="00244F60"/>
    <w:rsid w:val="00245499"/>
    <w:rsid w:val="0024558E"/>
    <w:rsid w:val="0024564B"/>
    <w:rsid w:val="0024588E"/>
    <w:rsid w:val="00245A8E"/>
    <w:rsid w:val="00245AB2"/>
    <w:rsid w:val="00245D2E"/>
    <w:rsid w:val="00245FDF"/>
    <w:rsid w:val="00247063"/>
    <w:rsid w:val="00247193"/>
    <w:rsid w:val="0024757E"/>
    <w:rsid w:val="002475C2"/>
    <w:rsid w:val="00247677"/>
    <w:rsid w:val="002479DC"/>
    <w:rsid w:val="00247D98"/>
    <w:rsid w:val="00247D9E"/>
    <w:rsid w:val="00247F10"/>
    <w:rsid w:val="00247F11"/>
    <w:rsid w:val="002502D6"/>
    <w:rsid w:val="0025033E"/>
    <w:rsid w:val="00250472"/>
    <w:rsid w:val="00250628"/>
    <w:rsid w:val="002509A3"/>
    <w:rsid w:val="00250B99"/>
    <w:rsid w:val="00250BEA"/>
    <w:rsid w:val="00250CDE"/>
    <w:rsid w:val="00251012"/>
    <w:rsid w:val="00251020"/>
    <w:rsid w:val="0025170E"/>
    <w:rsid w:val="002517D4"/>
    <w:rsid w:val="002519D9"/>
    <w:rsid w:val="00251CC2"/>
    <w:rsid w:val="00251CCA"/>
    <w:rsid w:val="0025203C"/>
    <w:rsid w:val="0025223B"/>
    <w:rsid w:val="0025242A"/>
    <w:rsid w:val="0025268D"/>
    <w:rsid w:val="0025275A"/>
    <w:rsid w:val="00252783"/>
    <w:rsid w:val="002528B9"/>
    <w:rsid w:val="00252C44"/>
    <w:rsid w:val="00253351"/>
    <w:rsid w:val="00253AC4"/>
    <w:rsid w:val="00253AC7"/>
    <w:rsid w:val="00253D54"/>
    <w:rsid w:val="00253FE2"/>
    <w:rsid w:val="0025403F"/>
    <w:rsid w:val="002540BE"/>
    <w:rsid w:val="0025432B"/>
    <w:rsid w:val="00254D5B"/>
    <w:rsid w:val="00254FDC"/>
    <w:rsid w:val="00255223"/>
    <w:rsid w:val="00255285"/>
    <w:rsid w:val="002553F6"/>
    <w:rsid w:val="002558C4"/>
    <w:rsid w:val="00255B5D"/>
    <w:rsid w:val="00255E58"/>
    <w:rsid w:val="00256002"/>
    <w:rsid w:val="0025626C"/>
    <w:rsid w:val="00256309"/>
    <w:rsid w:val="002564DF"/>
    <w:rsid w:val="002567FC"/>
    <w:rsid w:val="00256AAE"/>
    <w:rsid w:val="002575F7"/>
    <w:rsid w:val="00257B21"/>
    <w:rsid w:val="00257F50"/>
    <w:rsid w:val="002604FF"/>
    <w:rsid w:val="0026077A"/>
    <w:rsid w:val="00260AC4"/>
    <w:rsid w:val="00260EE2"/>
    <w:rsid w:val="0026101D"/>
    <w:rsid w:val="002611EA"/>
    <w:rsid w:val="002614A4"/>
    <w:rsid w:val="00261747"/>
    <w:rsid w:val="00261C0E"/>
    <w:rsid w:val="0026204E"/>
    <w:rsid w:val="002620AC"/>
    <w:rsid w:val="002625C8"/>
    <w:rsid w:val="002626FC"/>
    <w:rsid w:val="00262AF4"/>
    <w:rsid w:val="00262D96"/>
    <w:rsid w:val="00262F4F"/>
    <w:rsid w:val="00263021"/>
    <w:rsid w:val="00263138"/>
    <w:rsid w:val="00263197"/>
    <w:rsid w:val="002636E1"/>
    <w:rsid w:val="00263D87"/>
    <w:rsid w:val="00263E46"/>
    <w:rsid w:val="002642BE"/>
    <w:rsid w:val="002647D0"/>
    <w:rsid w:val="00264B20"/>
    <w:rsid w:val="00264BEA"/>
    <w:rsid w:val="00264C5F"/>
    <w:rsid w:val="002652FB"/>
    <w:rsid w:val="00265354"/>
    <w:rsid w:val="002654E3"/>
    <w:rsid w:val="002655EB"/>
    <w:rsid w:val="00265663"/>
    <w:rsid w:val="002656C5"/>
    <w:rsid w:val="0026577C"/>
    <w:rsid w:val="00265963"/>
    <w:rsid w:val="0026673B"/>
    <w:rsid w:val="002668AC"/>
    <w:rsid w:val="00266A62"/>
    <w:rsid w:val="00266AEE"/>
    <w:rsid w:val="00266D22"/>
    <w:rsid w:val="0026703F"/>
    <w:rsid w:val="002670DB"/>
    <w:rsid w:val="002673D0"/>
    <w:rsid w:val="002675D0"/>
    <w:rsid w:val="00267652"/>
    <w:rsid w:val="002677F6"/>
    <w:rsid w:val="00267F77"/>
    <w:rsid w:val="00270529"/>
    <w:rsid w:val="00270AEC"/>
    <w:rsid w:val="00270F7F"/>
    <w:rsid w:val="002711EE"/>
    <w:rsid w:val="00271370"/>
    <w:rsid w:val="00271426"/>
    <w:rsid w:val="002716EB"/>
    <w:rsid w:val="00271766"/>
    <w:rsid w:val="0027198A"/>
    <w:rsid w:val="00271A39"/>
    <w:rsid w:val="00271AB5"/>
    <w:rsid w:val="00271CDE"/>
    <w:rsid w:val="00271EB6"/>
    <w:rsid w:val="00272192"/>
    <w:rsid w:val="0027226D"/>
    <w:rsid w:val="0027235A"/>
    <w:rsid w:val="00272CAB"/>
    <w:rsid w:val="00272E94"/>
    <w:rsid w:val="00272F5A"/>
    <w:rsid w:val="00273064"/>
    <w:rsid w:val="002732C4"/>
    <w:rsid w:val="002735A5"/>
    <w:rsid w:val="002737EC"/>
    <w:rsid w:val="00273914"/>
    <w:rsid w:val="00273D99"/>
    <w:rsid w:val="00273DF8"/>
    <w:rsid w:val="00273E1A"/>
    <w:rsid w:val="002745CD"/>
    <w:rsid w:val="00274B25"/>
    <w:rsid w:val="00274C16"/>
    <w:rsid w:val="00274E8F"/>
    <w:rsid w:val="002751DA"/>
    <w:rsid w:val="00275277"/>
    <w:rsid w:val="00275818"/>
    <w:rsid w:val="00276133"/>
    <w:rsid w:val="002762E6"/>
    <w:rsid w:val="002766E5"/>
    <w:rsid w:val="00276711"/>
    <w:rsid w:val="002768F5"/>
    <w:rsid w:val="00276AFF"/>
    <w:rsid w:val="00276D70"/>
    <w:rsid w:val="00276FEF"/>
    <w:rsid w:val="00277205"/>
    <w:rsid w:val="00277266"/>
    <w:rsid w:val="002772EF"/>
    <w:rsid w:val="002774E9"/>
    <w:rsid w:val="002774F8"/>
    <w:rsid w:val="00277C6A"/>
    <w:rsid w:val="00277D8B"/>
    <w:rsid w:val="00277D9A"/>
    <w:rsid w:val="0028018D"/>
    <w:rsid w:val="0028023F"/>
    <w:rsid w:val="0028033B"/>
    <w:rsid w:val="00280418"/>
    <w:rsid w:val="00280847"/>
    <w:rsid w:val="00280A43"/>
    <w:rsid w:val="00280D38"/>
    <w:rsid w:val="00280D6F"/>
    <w:rsid w:val="0028124C"/>
    <w:rsid w:val="00281DDA"/>
    <w:rsid w:val="00281FC1"/>
    <w:rsid w:val="00282186"/>
    <w:rsid w:val="002823FB"/>
    <w:rsid w:val="002825BA"/>
    <w:rsid w:val="00282684"/>
    <w:rsid w:val="00282AFC"/>
    <w:rsid w:val="00282E99"/>
    <w:rsid w:val="002831DC"/>
    <w:rsid w:val="0028331B"/>
    <w:rsid w:val="00283607"/>
    <w:rsid w:val="00283721"/>
    <w:rsid w:val="00283E27"/>
    <w:rsid w:val="0028406D"/>
    <w:rsid w:val="00284882"/>
    <w:rsid w:val="00284883"/>
    <w:rsid w:val="00284D7D"/>
    <w:rsid w:val="00285030"/>
    <w:rsid w:val="0028503B"/>
    <w:rsid w:val="002853CA"/>
    <w:rsid w:val="002856A6"/>
    <w:rsid w:val="00285BD0"/>
    <w:rsid w:val="00285EF2"/>
    <w:rsid w:val="002860A7"/>
    <w:rsid w:val="00286258"/>
    <w:rsid w:val="00286580"/>
    <w:rsid w:val="002866FF"/>
    <w:rsid w:val="00286A6D"/>
    <w:rsid w:val="00286C26"/>
    <w:rsid w:val="00287031"/>
    <w:rsid w:val="002870A3"/>
    <w:rsid w:val="002871F6"/>
    <w:rsid w:val="002872C0"/>
    <w:rsid w:val="002876EC"/>
    <w:rsid w:val="00287A70"/>
    <w:rsid w:val="0029028B"/>
    <w:rsid w:val="00290561"/>
    <w:rsid w:val="00290821"/>
    <w:rsid w:val="00290E52"/>
    <w:rsid w:val="00290ED4"/>
    <w:rsid w:val="00291022"/>
    <w:rsid w:val="0029148F"/>
    <w:rsid w:val="002917F6"/>
    <w:rsid w:val="00291A09"/>
    <w:rsid w:val="0029200C"/>
    <w:rsid w:val="002924EE"/>
    <w:rsid w:val="0029270A"/>
    <w:rsid w:val="00292A5F"/>
    <w:rsid w:val="00292C35"/>
    <w:rsid w:val="00292DA0"/>
    <w:rsid w:val="002931F4"/>
    <w:rsid w:val="00293260"/>
    <w:rsid w:val="00293336"/>
    <w:rsid w:val="0029333F"/>
    <w:rsid w:val="00293524"/>
    <w:rsid w:val="002939AD"/>
    <w:rsid w:val="00293AD8"/>
    <w:rsid w:val="00293F54"/>
    <w:rsid w:val="00293F7C"/>
    <w:rsid w:val="00293FCD"/>
    <w:rsid w:val="002941E7"/>
    <w:rsid w:val="00294384"/>
    <w:rsid w:val="002948E2"/>
    <w:rsid w:val="00294F8B"/>
    <w:rsid w:val="00295260"/>
    <w:rsid w:val="002953A9"/>
    <w:rsid w:val="00295B74"/>
    <w:rsid w:val="00295BA9"/>
    <w:rsid w:val="00295CD7"/>
    <w:rsid w:val="00295E32"/>
    <w:rsid w:val="002962A0"/>
    <w:rsid w:val="002963E6"/>
    <w:rsid w:val="00296674"/>
    <w:rsid w:val="002967A1"/>
    <w:rsid w:val="00296973"/>
    <w:rsid w:val="00296BBC"/>
    <w:rsid w:val="00296CC7"/>
    <w:rsid w:val="00296CE9"/>
    <w:rsid w:val="00296FA5"/>
    <w:rsid w:val="00296FC2"/>
    <w:rsid w:val="00297073"/>
    <w:rsid w:val="00297143"/>
    <w:rsid w:val="0029726A"/>
    <w:rsid w:val="002972F4"/>
    <w:rsid w:val="002974B9"/>
    <w:rsid w:val="002975DE"/>
    <w:rsid w:val="00297670"/>
    <w:rsid w:val="00297892"/>
    <w:rsid w:val="00297B72"/>
    <w:rsid w:val="002A00C1"/>
    <w:rsid w:val="002A0B6F"/>
    <w:rsid w:val="002A1851"/>
    <w:rsid w:val="002A1906"/>
    <w:rsid w:val="002A1DF4"/>
    <w:rsid w:val="002A2097"/>
    <w:rsid w:val="002A257D"/>
    <w:rsid w:val="002A2FCA"/>
    <w:rsid w:val="002A33F5"/>
    <w:rsid w:val="002A3583"/>
    <w:rsid w:val="002A3909"/>
    <w:rsid w:val="002A3AF5"/>
    <w:rsid w:val="002A3EE0"/>
    <w:rsid w:val="002A3FB1"/>
    <w:rsid w:val="002A3FF7"/>
    <w:rsid w:val="002A41EE"/>
    <w:rsid w:val="002A4222"/>
    <w:rsid w:val="002A447E"/>
    <w:rsid w:val="002A4A19"/>
    <w:rsid w:val="002A4A3B"/>
    <w:rsid w:val="002A4E81"/>
    <w:rsid w:val="002A5160"/>
    <w:rsid w:val="002A52A3"/>
    <w:rsid w:val="002A5404"/>
    <w:rsid w:val="002A5640"/>
    <w:rsid w:val="002A5ACA"/>
    <w:rsid w:val="002A5CDF"/>
    <w:rsid w:val="002A5E64"/>
    <w:rsid w:val="002A5F7C"/>
    <w:rsid w:val="002A60D7"/>
    <w:rsid w:val="002A6276"/>
    <w:rsid w:val="002A6757"/>
    <w:rsid w:val="002A6B67"/>
    <w:rsid w:val="002A6C19"/>
    <w:rsid w:val="002A6F84"/>
    <w:rsid w:val="002A757E"/>
    <w:rsid w:val="002A75FB"/>
    <w:rsid w:val="002A774A"/>
    <w:rsid w:val="002A77D7"/>
    <w:rsid w:val="002A7A3B"/>
    <w:rsid w:val="002A7DD1"/>
    <w:rsid w:val="002B037A"/>
    <w:rsid w:val="002B0558"/>
    <w:rsid w:val="002B0795"/>
    <w:rsid w:val="002B0AA5"/>
    <w:rsid w:val="002B0CCA"/>
    <w:rsid w:val="002B0E20"/>
    <w:rsid w:val="002B0E2E"/>
    <w:rsid w:val="002B16E1"/>
    <w:rsid w:val="002B1A8F"/>
    <w:rsid w:val="002B1CCC"/>
    <w:rsid w:val="002B2A55"/>
    <w:rsid w:val="002B2EC4"/>
    <w:rsid w:val="002B2EF8"/>
    <w:rsid w:val="002B2F31"/>
    <w:rsid w:val="002B3003"/>
    <w:rsid w:val="002B3C8A"/>
    <w:rsid w:val="002B45F6"/>
    <w:rsid w:val="002B4726"/>
    <w:rsid w:val="002B473A"/>
    <w:rsid w:val="002B479C"/>
    <w:rsid w:val="002B49AF"/>
    <w:rsid w:val="002B49CB"/>
    <w:rsid w:val="002B4CBF"/>
    <w:rsid w:val="002B57AE"/>
    <w:rsid w:val="002B5A02"/>
    <w:rsid w:val="002B5B22"/>
    <w:rsid w:val="002B5D20"/>
    <w:rsid w:val="002B6295"/>
    <w:rsid w:val="002B6312"/>
    <w:rsid w:val="002B6504"/>
    <w:rsid w:val="002B6AF6"/>
    <w:rsid w:val="002B6D3E"/>
    <w:rsid w:val="002B6FC4"/>
    <w:rsid w:val="002B71F3"/>
    <w:rsid w:val="002B71F9"/>
    <w:rsid w:val="002B7293"/>
    <w:rsid w:val="002B7863"/>
    <w:rsid w:val="002B7BB7"/>
    <w:rsid w:val="002B7FE3"/>
    <w:rsid w:val="002C023D"/>
    <w:rsid w:val="002C05DD"/>
    <w:rsid w:val="002C070A"/>
    <w:rsid w:val="002C0871"/>
    <w:rsid w:val="002C0F5C"/>
    <w:rsid w:val="002C102B"/>
    <w:rsid w:val="002C1494"/>
    <w:rsid w:val="002C18B1"/>
    <w:rsid w:val="002C19CA"/>
    <w:rsid w:val="002C1A4F"/>
    <w:rsid w:val="002C1A5B"/>
    <w:rsid w:val="002C1D7C"/>
    <w:rsid w:val="002C1E7B"/>
    <w:rsid w:val="002C26F7"/>
    <w:rsid w:val="002C2AC0"/>
    <w:rsid w:val="002C2CD1"/>
    <w:rsid w:val="002C2F33"/>
    <w:rsid w:val="002C324C"/>
    <w:rsid w:val="002C3343"/>
    <w:rsid w:val="002C35CF"/>
    <w:rsid w:val="002C36EB"/>
    <w:rsid w:val="002C38DA"/>
    <w:rsid w:val="002C3900"/>
    <w:rsid w:val="002C3C92"/>
    <w:rsid w:val="002C3DA3"/>
    <w:rsid w:val="002C3EAF"/>
    <w:rsid w:val="002C4330"/>
    <w:rsid w:val="002C443E"/>
    <w:rsid w:val="002C4776"/>
    <w:rsid w:val="002C47BA"/>
    <w:rsid w:val="002C4A4A"/>
    <w:rsid w:val="002C4E1D"/>
    <w:rsid w:val="002C5259"/>
    <w:rsid w:val="002C5262"/>
    <w:rsid w:val="002C5348"/>
    <w:rsid w:val="002C53BA"/>
    <w:rsid w:val="002C53C6"/>
    <w:rsid w:val="002C5416"/>
    <w:rsid w:val="002C567C"/>
    <w:rsid w:val="002C5725"/>
    <w:rsid w:val="002C5A69"/>
    <w:rsid w:val="002C612C"/>
    <w:rsid w:val="002C6422"/>
    <w:rsid w:val="002C644F"/>
    <w:rsid w:val="002C6903"/>
    <w:rsid w:val="002C6D9C"/>
    <w:rsid w:val="002C6DE0"/>
    <w:rsid w:val="002C6FF9"/>
    <w:rsid w:val="002C7076"/>
    <w:rsid w:val="002C709F"/>
    <w:rsid w:val="002C7241"/>
    <w:rsid w:val="002C73FD"/>
    <w:rsid w:val="002C76CA"/>
    <w:rsid w:val="002C7B24"/>
    <w:rsid w:val="002C7C1B"/>
    <w:rsid w:val="002C7FD5"/>
    <w:rsid w:val="002D00F1"/>
    <w:rsid w:val="002D030A"/>
    <w:rsid w:val="002D09BB"/>
    <w:rsid w:val="002D0A4A"/>
    <w:rsid w:val="002D124F"/>
    <w:rsid w:val="002D1277"/>
    <w:rsid w:val="002D17C6"/>
    <w:rsid w:val="002D1C5C"/>
    <w:rsid w:val="002D1CCA"/>
    <w:rsid w:val="002D1E42"/>
    <w:rsid w:val="002D1F51"/>
    <w:rsid w:val="002D22EA"/>
    <w:rsid w:val="002D2488"/>
    <w:rsid w:val="002D24A1"/>
    <w:rsid w:val="002D24AC"/>
    <w:rsid w:val="002D257C"/>
    <w:rsid w:val="002D2695"/>
    <w:rsid w:val="002D26F4"/>
    <w:rsid w:val="002D2837"/>
    <w:rsid w:val="002D28DA"/>
    <w:rsid w:val="002D2A77"/>
    <w:rsid w:val="002D2DA6"/>
    <w:rsid w:val="002D2E3F"/>
    <w:rsid w:val="002D3165"/>
    <w:rsid w:val="002D334C"/>
    <w:rsid w:val="002D3586"/>
    <w:rsid w:val="002D367C"/>
    <w:rsid w:val="002D375E"/>
    <w:rsid w:val="002D3828"/>
    <w:rsid w:val="002D3D85"/>
    <w:rsid w:val="002D45E8"/>
    <w:rsid w:val="002D49F9"/>
    <w:rsid w:val="002D4DFD"/>
    <w:rsid w:val="002D4E64"/>
    <w:rsid w:val="002D5075"/>
    <w:rsid w:val="002D5206"/>
    <w:rsid w:val="002D551C"/>
    <w:rsid w:val="002D55B3"/>
    <w:rsid w:val="002D55B6"/>
    <w:rsid w:val="002D5BB1"/>
    <w:rsid w:val="002D5C15"/>
    <w:rsid w:val="002D618E"/>
    <w:rsid w:val="002D65A1"/>
    <w:rsid w:val="002D671F"/>
    <w:rsid w:val="002D6B00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1A0"/>
    <w:rsid w:val="002E023F"/>
    <w:rsid w:val="002E09AD"/>
    <w:rsid w:val="002E0AB0"/>
    <w:rsid w:val="002E0AF0"/>
    <w:rsid w:val="002E0FE6"/>
    <w:rsid w:val="002E11B5"/>
    <w:rsid w:val="002E13FE"/>
    <w:rsid w:val="002E17FC"/>
    <w:rsid w:val="002E1CC2"/>
    <w:rsid w:val="002E2484"/>
    <w:rsid w:val="002E262F"/>
    <w:rsid w:val="002E30D6"/>
    <w:rsid w:val="002E330D"/>
    <w:rsid w:val="002E3355"/>
    <w:rsid w:val="002E33E7"/>
    <w:rsid w:val="002E3475"/>
    <w:rsid w:val="002E3676"/>
    <w:rsid w:val="002E3A3D"/>
    <w:rsid w:val="002E3A58"/>
    <w:rsid w:val="002E3A5F"/>
    <w:rsid w:val="002E3A89"/>
    <w:rsid w:val="002E3AC3"/>
    <w:rsid w:val="002E3B04"/>
    <w:rsid w:val="002E3B2D"/>
    <w:rsid w:val="002E3B46"/>
    <w:rsid w:val="002E410C"/>
    <w:rsid w:val="002E479E"/>
    <w:rsid w:val="002E47D9"/>
    <w:rsid w:val="002E489B"/>
    <w:rsid w:val="002E4B37"/>
    <w:rsid w:val="002E4B57"/>
    <w:rsid w:val="002E4F77"/>
    <w:rsid w:val="002E5195"/>
    <w:rsid w:val="002E519B"/>
    <w:rsid w:val="002E5567"/>
    <w:rsid w:val="002E5DE0"/>
    <w:rsid w:val="002E6222"/>
    <w:rsid w:val="002E62D0"/>
    <w:rsid w:val="002E63A6"/>
    <w:rsid w:val="002E650C"/>
    <w:rsid w:val="002E68AF"/>
    <w:rsid w:val="002E69CC"/>
    <w:rsid w:val="002E6A8A"/>
    <w:rsid w:val="002E6BD7"/>
    <w:rsid w:val="002E6D93"/>
    <w:rsid w:val="002E6FF6"/>
    <w:rsid w:val="002E7314"/>
    <w:rsid w:val="002E73B8"/>
    <w:rsid w:val="002F00F9"/>
    <w:rsid w:val="002F01E6"/>
    <w:rsid w:val="002F050C"/>
    <w:rsid w:val="002F0F42"/>
    <w:rsid w:val="002F1466"/>
    <w:rsid w:val="002F16A7"/>
    <w:rsid w:val="002F177D"/>
    <w:rsid w:val="002F1988"/>
    <w:rsid w:val="002F1A24"/>
    <w:rsid w:val="002F1BE8"/>
    <w:rsid w:val="002F1ED6"/>
    <w:rsid w:val="002F20E9"/>
    <w:rsid w:val="002F2B2B"/>
    <w:rsid w:val="002F2C07"/>
    <w:rsid w:val="002F2EE7"/>
    <w:rsid w:val="002F2F1A"/>
    <w:rsid w:val="002F33B3"/>
    <w:rsid w:val="002F350B"/>
    <w:rsid w:val="002F3603"/>
    <w:rsid w:val="002F37B3"/>
    <w:rsid w:val="002F38E7"/>
    <w:rsid w:val="002F3A97"/>
    <w:rsid w:val="002F3B04"/>
    <w:rsid w:val="002F3BD2"/>
    <w:rsid w:val="002F41C7"/>
    <w:rsid w:val="002F41D5"/>
    <w:rsid w:val="002F42CE"/>
    <w:rsid w:val="002F45F2"/>
    <w:rsid w:val="002F47D9"/>
    <w:rsid w:val="002F487E"/>
    <w:rsid w:val="002F48B4"/>
    <w:rsid w:val="002F548D"/>
    <w:rsid w:val="002F5874"/>
    <w:rsid w:val="002F5C27"/>
    <w:rsid w:val="002F5F77"/>
    <w:rsid w:val="002F6210"/>
    <w:rsid w:val="002F64A6"/>
    <w:rsid w:val="002F6A29"/>
    <w:rsid w:val="002F6AB5"/>
    <w:rsid w:val="002F6FB7"/>
    <w:rsid w:val="002F7024"/>
    <w:rsid w:val="002F7171"/>
    <w:rsid w:val="002F71B5"/>
    <w:rsid w:val="002F7287"/>
    <w:rsid w:val="002F7CF5"/>
    <w:rsid w:val="002F7EE7"/>
    <w:rsid w:val="002F7F39"/>
    <w:rsid w:val="0030000C"/>
    <w:rsid w:val="0030032E"/>
    <w:rsid w:val="0030067F"/>
    <w:rsid w:val="00300872"/>
    <w:rsid w:val="00300C16"/>
    <w:rsid w:val="00300D6F"/>
    <w:rsid w:val="00301040"/>
    <w:rsid w:val="00301074"/>
    <w:rsid w:val="003015BE"/>
    <w:rsid w:val="0030162C"/>
    <w:rsid w:val="003017EA"/>
    <w:rsid w:val="0030180B"/>
    <w:rsid w:val="00301B34"/>
    <w:rsid w:val="003027D0"/>
    <w:rsid w:val="00302958"/>
    <w:rsid w:val="00302BA4"/>
    <w:rsid w:val="003030FB"/>
    <w:rsid w:val="003034F1"/>
    <w:rsid w:val="003036F3"/>
    <w:rsid w:val="00303785"/>
    <w:rsid w:val="00303C2B"/>
    <w:rsid w:val="00304000"/>
    <w:rsid w:val="003047D8"/>
    <w:rsid w:val="00304A86"/>
    <w:rsid w:val="00304ABB"/>
    <w:rsid w:val="00304DDC"/>
    <w:rsid w:val="00305165"/>
    <w:rsid w:val="003052F2"/>
    <w:rsid w:val="00305593"/>
    <w:rsid w:val="003055EC"/>
    <w:rsid w:val="00305768"/>
    <w:rsid w:val="003057AA"/>
    <w:rsid w:val="00305BB8"/>
    <w:rsid w:val="00305C34"/>
    <w:rsid w:val="00305FD1"/>
    <w:rsid w:val="00306616"/>
    <w:rsid w:val="0030682B"/>
    <w:rsid w:val="00306936"/>
    <w:rsid w:val="00306E30"/>
    <w:rsid w:val="003070E9"/>
    <w:rsid w:val="003073DD"/>
    <w:rsid w:val="0030744B"/>
    <w:rsid w:val="003079B8"/>
    <w:rsid w:val="00307A76"/>
    <w:rsid w:val="00310987"/>
    <w:rsid w:val="00311075"/>
    <w:rsid w:val="00311501"/>
    <w:rsid w:val="0031176B"/>
    <w:rsid w:val="00311907"/>
    <w:rsid w:val="00311ACD"/>
    <w:rsid w:val="00311CE3"/>
    <w:rsid w:val="00311D92"/>
    <w:rsid w:val="003121A1"/>
    <w:rsid w:val="00312261"/>
    <w:rsid w:val="0031280F"/>
    <w:rsid w:val="003129A7"/>
    <w:rsid w:val="00312A46"/>
    <w:rsid w:val="00312FB1"/>
    <w:rsid w:val="0031322A"/>
    <w:rsid w:val="00313689"/>
    <w:rsid w:val="003138EF"/>
    <w:rsid w:val="00313D06"/>
    <w:rsid w:val="00313DBD"/>
    <w:rsid w:val="003144C0"/>
    <w:rsid w:val="003148E6"/>
    <w:rsid w:val="00314D93"/>
    <w:rsid w:val="00314E8F"/>
    <w:rsid w:val="00315391"/>
    <w:rsid w:val="003153AE"/>
    <w:rsid w:val="003157FF"/>
    <w:rsid w:val="00315953"/>
    <w:rsid w:val="00315F74"/>
    <w:rsid w:val="00315F81"/>
    <w:rsid w:val="00316224"/>
    <w:rsid w:val="003167E7"/>
    <w:rsid w:val="0031681C"/>
    <w:rsid w:val="0031696E"/>
    <w:rsid w:val="00316B46"/>
    <w:rsid w:val="00316B57"/>
    <w:rsid w:val="00316FBE"/>
    <w:rsid w:val="00316FE1"/>
    <w:rsid w:val="00317004"/>
    <w:rsid w:val="00317161"/>
    <w:rsid w:val="00317511"/>
    <w:rsid w:val="00317ABF"/>
    <w:rsid w:val="00317BC7"/>
    <w:rsid w:val="0032005A"/>
    <w:rsid w:val="0032011C"/>
    <w:rsid w:val="0032021D"/>
    <w:rsid w:val="00320291"/>
    <w:rsid w:val="00320372"/>
    <w:rsid w:val="0032052A"/>
    <w:rsid w:val="00320708"/>
    <w:rsid w:val="0032071B"/>
    <w:rsid w:val="003207A1"/>
    <w:rsid w:val="003207AA"/>
    <w:rsid w:val="0032095B"/>
    <w:rsid w:val="00320B04"/>
    <w:rsid w:val="00320CF6"/>
    <w:rsid w:val="003217EE"/>
    <w:rsid w:val="00321A46"/>
    <w:rsid w:val="00321F81"/>
    <w:rsid w:val="00321F9F"/>
    <w:rsid w:val="003220E1"/>
    <w:rsid w:val="003223F4"/>
    <w:rsid w:val="0032258C"/>
    <w:rsid w:val="003227B9"/>
    <w:rsid w:val="00322A4F"/>
    <w:rsid w:val="00322C4D"/>
    <w:rsid w:val="00323895"/>
    <w:rsid w:val="00323B11"/>
    <w:rsid w:val="00323BEF"/>
    <w:rsid w:val="00323C62"/>
    <w:rsid w:val="00323F40"/>
    <w:rsid w:val="003243F5"/>
    <w:rsid w:val="003244A3"/>
    <w:rsid w:val="003245F8"/>
    <w:rsid w:val="0032490F"/>
    <w:rsid w:val="0032493B"/>
    <w:rsid w:val="00324974"/>
    <w:rsid w:val="003249B3"/>
    <w:rsid w:val="00324DBC"/>
    <w:rsid w:val="00324E2D"/>
    <w:rsid w:val="00325586"/>
    <w:rsid w:val="003255DC"/>
    <w:rsid w:val="003256BC"/>
    <w:rsid w:val="00325786"/>
    <w:rsid w:val="00326334"/>
    <w:rsid w:val="0032748C"/>
    <w:rsid w:val="00327789"/>
    <w:rsid w:val="003277C2"/>
    <w:rsid w:val="00327C3C"/>
    <w:rsid w:val="00327E92"/>
    <w:rsid w:val="00327F7C"/>
    <w:rsid w:val="003300F1"/>
    <w:rsid w:val="003302F3"/>
    <w:rsid w:val="00330485"/>
    <w:rsid w:val="003306C3"/>
    <w:rsid w:val="00330B38"/>
    <w:rsid w:val="00330EA2"/>
    <w:rsid w:val="00330F1B"/>
    <w:rsid w:val="00330F60"/>
    <w:rsid w:val="0033107C"/>
    <w:rsid w:val="00331AB0"/>
    <w:rsid w:val="00331AEA"/>
    <w:rsid w:val="00331BCE"/>
    <w:rsid w:val="00331EF8"/>
    <w:rsid w:val="003321AA"/>
    <w:rsid w:val="0033229B"/>
    <w:rsid w:val="0033267A"/>
    <w:rsid w:val="0033272F"/>
    <w:rsid w:val="00332789"/>
    <w:rsid w:val="00332898"/>
    <w:rsid w:val="003328D3"/>
    <w:rsid w:val="00332BF9"/>
    <w:rsid w:val="00332DDE"/>
    <w:rsid w:val="003332A8"/>
    <w:rsid w:val="003332C8"/>
    <w:rsid w:val="0033357E"/>
    <w:rsid w:val="003336C4"/>
    <w:rsid w:val="003336E5"/>
    <w:rsid w:val="003337C4"/>
    <w:rsid w:val="00333D46"/>
    <w:rsid w:val="00333E3D"/>
    <w:rsid w:val="003346AD"/>
    <w:rsid w:val="00334798"/>
    <w:rsid w:val="00334A7B"/>
    <w:rsid w:val="00334AE8"/>
    <w:rsid w:val="00334B87"/>
    <w:rsid w:val="00334E54"/>
    <w:rsid w:val="0033502E"/>
    <w:rsid w:val="0033515B"/>
    <w:rsid w:val="0033566D"/>
    <w:rsid w:val="00335DC5"/>
    <w:rsid w:val="00335F1F"/>
    <w:rsid w:val="00335FAA"/>
    <w:rsid w:val="0033635C"/>
    <w:rsid w:val="0033636E"/>
    <w:rsid w:val="00336517"/>
    <w:rsid w:val="0033698F"/>
    <w:rsid w:val="0033738C"/>
    <w:rsid w:val="00337399"/>
    <w:rsid w:val="003373BF"/>
    <w:rsid w:val="003373C4"/>
    <w:rsid w:val="00337451"/>
    <w:rsid w:val="003376F3"/>
    <w:rsid w:val="0033776E"/>
    <w:rsid w:val="003378AA"/>
    <w:rsid w:val="0033793F"/>
    <w:rsid w:val="00337B71"/>
    <w:rsid w:val="00337C5D"/>
    <w:rsid w:val="00337D77"/>
    <w:rsid w:val="00337F9F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56"/>
    <w:rsid w:val="003411CD"/>
    <w:rsid w:val="00341266"/>
    <w:rsid w:val="00341343"/>
    <w:rsid w:val="0034146E"/>
    <w:rsid w:val="003414E7"/>
    <w:rsid w:val="00341592"/>
    <w:rsid w:val="00341626"/>
    <w:rsid w:val="00341656"/>
    <w:rsid w:val="003418A3"/>
    <w:rsid w:val="003419B7"/>
    <w:rsid w:val="00341CEF"/>
    <w:rsid w:val="00341D9A"/>
    <w:rsid w:val="00341F03"/>
    <w:rsid w:val="00342662"/>
    <w:rsid w:val="0034282A"/>
    <w:rsid w:val="00342893"/>
    <w:rsid w:val="00342EFF"/>
    <w:rsid w:val="0034302A"/>
    <w:rsid w:val="00343247"/>
    <w:rsid w:val="0034350F"/>
    <w:rsid w:val="0034355A"/>
    <w:rsid w:val="003435A0"/>
    <w:rsid w:val="003435F5"/>
    <w:rsid w:val="00344207"/>
    <w:rsid w:val="003446B3"/>
    <w:rsid w:val="003446B8"/>
    <w:rsid w:val="003446F0"/>
    <w:rsid w:val="00344E03"/>
    <w:rsid w:val="00344E60"/>
    <w:rsid w:val="00345015"/>
    <w:rsid w:val="00345417"/>
    <w:rsid w:val="00345519"/>
    <w:rsid w:val="00345645"/>
    <w:rsid w:val="00345652"/>
    <w:rsid w:val="003456CA"/>
    <w:rsid w:val="003459A5"/>
    <w:rsid w:val="00345BEE"/>
    <w:rsid w:val="00345C1F"/>
    <w:rsid w:val="00345CAC"/>
    <w:rsid w:val="00345DD7"/>
    <w:rsid w:val="00345E15"/>
    <w:rsid w:val="0034601A"/>
    <w:rsid w:val="0034632B"/>
    <w:rsid w:val="003463F2"/>
    <w:rsid w:val="003463FC"/>
    <w:rsid w:val="0034675F"/>
    <w:rsid w:val="00346967"/>
    <w:rsid w:val="00346DEF"/>
    <w:rsid w:val="00346F7C"/>
    <w:rsid w:val="00346FF6"/>
    <w:rsid w:val="00347292"/>
    <w:rsid w:val="00347443"/>
    <w:rsid w:val="003475BE"/>
    <w:rsid w:val="003475FA"/>
    <w:rsid w:val="00347A3E"/>
    <w:rsid w:val="00347AD7"/>
    <w:rsid w:val="00347BF8"/>
    <w:rsid w:val="00347E9F"/>
    <w:rsid w:val="003500A0"/>
    <w:rsid w:val="0035032A"/>
    <w:rsid w:val="0035036D"/>
    <w:rsid w:val="003503A2"/>
    <w:rsid w:val="003503C7"/>
    <w:rsid w:val="00350667"/>
    <w:rsid w:val="00350993"/>
    <w:rsid w:val="00350B1F"/>
    <w:rsid w:val="00350B5D"/>
    <w:rsid w:val="00350FE9"/>
    <w:rsid w:val="0035107E"/>
    <w:rsid w:val="0035130F"/>
    <w:rsid w:val="003519FD"/>
    <w:rsid w:val="00351F25"/>
    <w:rsid w:val="0035216D"/>
    <w:rsid w:val="00352647"/>
    <w:rsid w:val="00352851"/>
    <w:rsid w:val="00352865"/>
    <w:rsid w:val="003529A3"/>
    <w:rsid w:val="00352ED1"/>
    <w:rsid w:val="00352EE5"/>
    <w:rsid w:val="00352EE6"/>
    <w:rsid w:val="00353442"/>
    <w:rsid w:val="00353B6D"/>
    <w:rsid w:val="00353F5E"/>
    <w:rsid w:val="00354095"/>
    <w:rsid w:val="0035438F"/>
    <w:rsid w:val="003543C1"/>
    <w:rsid w:val="0035440C"/>
    <w:rsid w:val="0035513E"/>
    <w:rsid w:val="003556D2"/>
    <w:rsid w:val="0035574C"/>
    <w:rsid w:val="00355993"/>
    <w:rsid w:val="00355AA0"/>
    <w:rsid w:val="00355DA8"/>
    <w:rsid w:val="00355E4F"/>
    <w:rsid w:val="003565E5"/>
    <w:rsid w:val="003570BA"/>
    <w:rsid w:val="003571A5"/>
    <w:rsid w:val="00357310"/>
    <w:rsid w:val="0035762E"/>
    <w:rsid w:val="00357A40"/>
    <w:rsid w:val="00357BA1"/>
    <w:rsid w:val="00360184"/>
    <w:rsid w:val="003601DC"/>
    <w:rsid w:val="00360359"/>
    <w:rsid w:val="0036046E"/>
    <w:rsid w:val="00360AF7"/>
    <w:rsid w:val="00360D2C"/>
    <w:rsid w:val="00360FC4"/>
    <w:rsid w:val="00361746"/>
    <w:rsid w:val="00361F6C"/>
    <w:rsid w:val="00362796"/>
    <w:rsid w:val="003627C0"/>
    <w:rsid w:val="003627EE"/>
    <w:rsid w:val="00362826"/>
    <w:rsid w:val="003628DD"/>
    <w:rsid w:val="00362C63"/>
    <w:rsid w:val="00362EF6"/>
    <w:rsid w:val="00362FC5"/>
    <w:rsid w:val="00363124"/>
    <w:rsid w:val="003631CC"/>
    <w:rsid w:val="0036338A"/>
    <w:rsid w:val="0036338F"/>
    <w:rsid w:val="0036345C"/>
    <w:rsid w:val="00363633"/>
    <w:rsid w:val="0036368C"/>
    <w:rsid w:val="003637B9"/>
    <w:rsid w:val="0036387A"/>
    <w:rsid w:val="003639FB"/>
    <w:rsid w:val="00363B4B"/>
    <w:rsid w:val="003640A7"/>
    <w:rsid w:val="003642C4"/>
    <w:rsid w:val="0036472D"/>
    <w:rsid w:val="00364A00"/>
    <w:rsid w:val="00364BEC"/>
    <w:rsid w:val="00365FB5"/>
    <w:rsid w:val="003660F6"/>
    <w:rsid w:val="003661F1"/>
    <w:rsid w:val="003664F2"/>
    <w:rsid w:val="00366513"/>
    <w:rsid w:val="0036668F"/>
    <w:rsid w:val="00366811"/>
    <w:rsid w:val="00366A64"/>
    <w:rsid w:val="003672C8"/>
    <w:rsid w:val="00367355"/>
    <w:rsid w:val="00367AD9"/>
    <w:rsid w:val="00370018"/>
    <w:rsid w:val="0037001D"/>
    <w:rsid w:val="0037018B"/>
    <w:rsid w:val="0037040D"/>
    <w:rsid w:val="00370461"/>
    <w:rsid w:val="00370631"/>
    <w:rsid w:val="0037068B"/>
    <w:rsid w:val="00370B2E"/>
    <w:rsid w:val="00370BF7"/>
    <w:rsid w:val="00370CB6"/>
    <w:rsid w:val="00371315"/>
    <w:rsid w:val="003714EC"/>
    <w:rsid w:val="0037155F"/>
    <w:rsid w:val="00371B2D"/>
    <w:rsid w:val="00371B66"/>
    <w:rsid w:val="00371DBC"/>
    <w:rsid w:val="00371F9F"/>
    <w:rsid w:val="00371FFB"/>
    <w:rsid w:val="003721DE"/>
    <w:rsid w:val="0037289B"/>
    <w:rsid w:val="0037298D"/>
    <w:rsid w:val="003729D0"/>
    <w:rsid w:val="00372C48"/>
    <w:rsid w:val="00372CFD"/>
    <w:rsid w:val="00372E51"/>
    <w:rsid w:val="00372F51"/>
    <w:rsid w:val="003732D3"/>
    <w:rsid w:val="00373609"/>
    <w:rsid w:val="00373C07"/>
    <w:rsid w:val="00373DDF"/>
    <w:rsid w:val="00373F56"/>
    <w:rsid w:val="00374125"/>
    <w:rsid w:val="00374575"/>
    <w:rsid w:val="003745B9"/>
    <w:rsid w:val="00374766"/>
    <w:rsid w:val="0037499C"/>
    <w:rsid w:val="00374BB3"/>
    <w:rsid w:val="00374DC6"/>
    <w:rsid w:val="003750A1"/>
    <w:rsid w:val="003759EA"/>
    <w:rsid w:val="00375A04"/>
    <w:rsid w:val="00375E99"/>
    <w:rsid w:val="00375F0C"/>
    <w:rsid w:val="0037609E"/>
    <w:rsid w:val="003762F7"/>
    <w:rsid w:val="00376513"/>
    <w:rsid w:val="00376C4A"/>
    <w:rsid w:val="00376CE2"/>
    <w:rsid w:val="003774EF"/>
    <w:rsid w:val="0037773E"/>
    <w:rsid w:val="00377940"/>
    <w:rsid w:val="00377AA1"/>
    <w:rsid w:val="00377D6C"/>
    <w:rsid w:val="0038026E"/>
    <w:rsid w:val="00380501"/>
    <w:rsid w:val="0038068C"/>
    <w:rsid w:val="0038077A"/>
    <w:rsid w:val="0038078D"/>
    <w:rsid w:val="0038084E"/>
    <w:rsid w:val="00380B70"/>
    <w:rsid w:val="00380D5E"/>
    <w:rsid w:val="00381010"/>
    <w:rsid w:val="00381187"/>
    <w:rsid w:val="00381259"/>
    <w:rsid w:val="0038159C"/>
    <w:rsid w:val="003819C6"/>
    <w:rsid w:val="00382934"/>
    <w:rsid w:val="003829E2"/>
    <w:rsid w:val="00382FE0"/>
    <w:rsid w:val="00383466"/>
    <w:rsid w:val="003838B3"/>
    <w:rsid w:val="0038396C"/>
    <w:rsid w:val="00383F11"/>
    <w:rsid w:val="00383F81"/>
    <w:rsid w:val="00383F9B"/>
    <w:rsid w:val="003842B0"/>
    <w:rsid w:val="00384C95"/>
    <w:rsid w:val="00384F3A"/>
    <w:rsid w:val="00384FF6"/>
    <w:rsid w:val="003853FE"/>
    <w:rsid w:val="0038550F"/>
    <w:rsid w:val="00386172"/>
    <w:rsid w:val="003863C0"/>
    <w:rsid w:val="0038675F"/>
    <w:rsid w:val="003867E2"/>
    <w:rsid w:val="003868A8"/>
    <w:rsid w:val="00386F68"/>
    <w:rsid w:val="00387445"/>
    <w:rsid w:val="00387A09"/>
    <w:rsid w:val="00387CEB"/>
    <w:rsid w:val="00387DC3"/>
    <w:rsid w:val="00390153"/>
    <w:rsid w:val="003901B4"/>
    <w:rsid w:val="003902CE"/>
    <w:rsid w:val="0039090C"/>
    <w:rsid w:val="00390CDC"/>
    <w:rsid w:val="00390FD0"/>
    <w:rsid w:val="00391250"/>
    <w:rsid w:val="003912A9"/>
    <w:rsid w:val="00391841"/>
    <w:rsid w:val="0039190D"/>
    <w:rsid w:val="00391B38"/>
    <w:rsid w:val="00391D4F"/>
    <w:rsid w:val="00391DC4"/>
    <w:rsid w:val="00392EBA"/>
    <w:rsid w:val="003933C4"/>
    <w:rsid w:val="00393611"/>
    <w:rsid w:val="00393866"/>
    <w:rsid w:val="00393D44"/>
    <w:rsid w:val="00393E83"/>
    <w:rsid w:val="00394631"/>
    <w:rsid w:val="0039472F"/>
    <w:rsid w:val="00394D9C"/>
    <w:rsid w:val="00394F10"/>
    <w:rsid w:val="00395005"/>
    <w:rsid w:val="003953A3"/>
    <w:rsid w:val="003955B4"/>
    <w:rsid w:val="0039582B"/>
    <w:rsid w:val="00395878"/>
    <w:rsid w:val="00395A1F"/>
    <w:rsid w:val="00395F7E"/>
    <w:rsid w:val="003960BF"/>
    <w:rsid w:val="00396132"/>
    <w:rsid w:val="003962BF"/>
    <w:rsid w:val="003962CC"/>
    <w:rsid w:val="00396315"/>
    <w:rsid w:val="00396520"/>
    <w:rsid w:val="0039663F"/>
    <w:rsid w:val="00396A57"/>
    <w:rsid w:val="00396DE2"/>
    <w:rsid w:val="003970D1"/>
    <w:rsid w:val="00397322"/>
    <w:rsid w:val="0039758D"/>
    <w:rsid w:val="003978BA"/>
    <w:rsid w:val="00397BFE"/>
    <w:rsid w:val="00397D5C"/>
    <w:rsid w:val="00397E28"/>
    <w:rsid w:val="00397E8B"/>
    <w:rsid w:val="00397F99"/>
    <w:rsid w:val="00397FF9"/>
    <w:rsid w:val="003A011F"/>
    <w:rsid w:val="003A031F"/>
    <w:rsid w:val="003A065A"/>
    <w:rsid w:val="003A09E3"/>
    <w:rsid w:val="003A0D99"/>
    <w:rsid w:val="003A102A"/>
    <w:rsid w:val="003A146A"/>
    <w:rsid w:val="003A1518"/>
    <w:rsid w:val="003A157F"/>
    <w:rsid w:val="003A194A"/>
    <w:rsid w:val="003A1D02"/>
    <w:rsid w:val="003A23BC"/>
    <w:rsid w:val="003A243C"/>
    <w:rsid w:val="003A2670"/>
    <w:rsid w:val="003A2F25"/>
    <w:rsid w:val="003A329F"/>
    <w:rsid w:val="003A36A3"/>
    <w:rsid w:val="003A3943"/>
    <w:rsid w:val="003A3DCF"/>
    <w:rsid w:val="003A4338"/>
    <w:rsid w:val="003A436F"/>
    <w:rsid w:val="003A456F"/>
    <w:rsid w:val="003A46DC"/>
    <w:rsid w:val="003A47C7"/>
    <w:rsid w:val="003A4895"/>
    <w:rsid w:val="003A495F"/>
    <w:rsid w:val="003A5158"/>
    <w:rsid w:val="003A520A"/>
    <w:rsid w:val="003A5E60"/>
    <w:rsid w:val="003A6005"/>
    <w:rsid w:val="003A618C"/>
    <w:rsid w:val="003A63A4"/>
    <w:rsid w:val="003A6600"/>
    <w:rsid w:val="003A6EC1"/>
    <w:rsid w:val="003A710C"/>
    <w:rsid w:val="003A7738"/>
    <w:rsid w:val="003A7D62"/>
    <w:rsid w:val="003A7E29"/>
    <w:rsid w:val="003A7E5B"/>
    <w:rsid w:val="003A7F37"/>
    <w:rsid w:val="003B011E"/>
    <w:rsid w:val="003B038E"/>
    <w:rsid w:val="003B0593"/>
    <w:rsid w:val="003B101E"/>
    <w:rsid w:val="003B12CC"/>
    <w:rsid w:val="003B1378"/>
    <w:rsid w:val="003B1617"/>
    <w:rsid w:val="003B197A"/>
    <w:rsid w:val="003B1E74"/>
    <w:rsid w:val="003B1EDF"/>
    <w:rsid w:val="003B254C"/>
    <w:rsid w:val="003B2584"/>
    <w:rsid w:val="003B264B"/>
    <w:rsid w:val="003B2D00"/>
    <w:rsid w:val="003B2D12"/>
    <w:rsid w:val="003B2F63"/>
    <w:rsid w:val="003B31CF"/>
    <w:rsid w:val="003B3332"/>
    <w:rsid w:val="003B39CB"/>
    <w:rsid w:val="003B39E2"/>
    <w:rsid w:val="003B3DEE"/>
    <w:rsid w:val="003B4116"/>
    <w:rsid w:val="003B428B"/>
    <w:rsid w:val="003B437D"/>
    <w:rsid w:val="003B44DB"/>
    <w:rsid w:val="003B497F"/>
    <w:rsid w:val="003B49BF"/>
    <w:rsid w:val="003B4B5E"/>
    <w:rsid w:val="003B4D3D"/>
    <w:rsid w:val="003B4DBD"/>
    <w:rsid w:val="003B50E4"/>
    <w:rsid w:val="003B5518"/>
    <w:rsid w:val="003B5C33"/>
    <w:rsid w:val="003B6099"/>
    <w:rsid w:val="003B60BF"/>
    <w:rsid w:val="003B6241"/>
    <w:rsid w:val="003B65D4"/>
    <w:rsid w:val="003B6772"/>
    <w:rsid w:val="003B67EC"/>
    <w:rsid w:val="003B6E71"/>
    <w:rsid w:val="003B6F2C"/>
    <w:rsid w:val="003B7053"/>
    <w:rsid w:val="003B7234"/>
    <w:rsid w:val="003B74A3"/>
    <w:rsid w:val="003B76D3"/>
    <w:rsid w:val="003B7715"/>
    <w:rsid w:val="003B78B6"/>
    <w:rsid w:val="003B78F7"/>
    <w:rsid w:val="003B7A14"/>
    <w:rsid w:val="003B7C94"/>
    <w:rsid w:val="003B7D63"/>
    <w:rsid w:val="003B7DE0"/>
    <w:rsid w:val="003C010A"/>
    <w:rsid w:val="003C0339"/>
    <w:rsid w:val="003C045D"/>
    <w:rsid w:val="003C0794"/>
    <w:rsid w:val="003C07F9"/>
    <w:rsid w:val="003C0916"/>
    <w:rsid w:val="003C0AAC"/>
    <w:rsid w:val="003C0EF6"/>
    <w:rsid w:val="003C10F7"/>
    <w:rsid w:val="003C12FC"/>
    <w:rsid w:val="003C155D"/>
    <w:rsid w:val="003C1782"/>
    <w:rsid w:val="003C1B38"/>
    <w:rsid w:val="003C1DEA"/>
    <w:rsid w:val="003C1F51"/>
    <w:rsid w:val="003C20A3"/>
    <w:rsid w:val="003C21DB"/>
    <w:rsid w:val="003C21EF"/>
    <w:rsid w:val="003C2616"/>
    <w:rsid w:val="003C263C"/>
    <w:rsid w:val="003C2A77"/>
    <w:rsid w:val="003C2AD6"/>
    <w:rsid w:val="003C2BEE"/>
    <w:rsid w:val="003C30F2"/>
    <w:rsid w:val="003C3174"/>
    <w:rsid w:val="003C3199"/>
    <w:rsid w:val="003C3320"/>
    <w:rsid w:val="003C33D0"/>
    <w:rsid w:val="003C33D5"/>
    <w:rsid w:val="003C3814"/>
    <w:rsid w:val="003C3CB0"/>
    <w:rsid w:val="003C41E8"/>
    <w:rsid w:val="003C440E"/>
    <w:rsid w:val="003C4BE8"/>
    <w:rsid w:val="003C5427"/>
    <w:rsid w:val="003C56E5"/>
    <w:rsid w:val="003C5CCE"/>
    <w:rsid w:val="003C5F1D"/>
    <w:rsid w:val="003C6026"/>
    <w:rsid w:val="003C6093"/>
    <w:rsid w:val="003C6173"/>
    <w:rsid w:val="003C62B7"/>
    <w:rsid w:val="003C6435"/>
    <w:rsid w:val="003C64D2"/>
    <w:rsid w:val="003C65FF"/>
    <w:rsid w:val="003C66B9"/>
    <w:rsid w:val="003C676B"/>
    <w:rsid w:val="003C686D"/>
    <w:rsid w:val="003C69D5"/>
    <w:rsid w:val="003C6DF9"/>
    <w:rsid w:val="003C6EA0"/>
    <w:rsid w:val="003C7056"/>
    <w:rsid w:val="003C7171"/>
    <w:rsid w:val="003C725D"/>
    <w:rsid w:val="003C7388"/>
    <w:rsid w:val="003C73E0"/>
    <w:rsid w:val="003C74AF"/>
    <w:rsid w:val="003C74BC"/>
    <w:rsid w:val="003C790B"/>
    <w:rsid w:val="003C79B5"/>
    <w:rsid w:val="003C7CC5"/>
    <w:rsid w:val="003C7CFC"/>
    <w:rsid w:val="003C7EC1"/>
    <w:rsid w:val="003C7EEB"/>
    <w:rsid w:val="003D0064"/>
    <w:rsid w:val="003D0235"/>
    <w:rsid w:val="003D0603"/>
    <w:rsid w:val="003D060E"/>
    <w:rsid w:val="003D08DF"/>
    <w:rsid w:val="003D0995"/>
    <w:rsid w:val="003D09CE"/>
    <w:rsid w:val="003D0A10"/>
    <w:rsid w:val="003D0A7B"/>
    <w:rsid w:val="003D0C22"/>
    <w:rsid w:val="003D107B"/>
    <w:rsid w:val="003D13BE"/>
    <w:rsid w:val="003D155C"/>
    <w:rsid w:val="003D180C"/>
    <w:rsid w:val="003D1970"/>
    <w:rsid w:val="003D221F"/>
    <w:rsid w:val="003D245D"/>
    <w:rsid w:val="003D24C0"/>
    <w:rsid w:val="003D25DD"/>
    <w:rsid w:val="003D2772"/>
    <w:rsid w:val="003D2839"/>
    <w:rsid w:val="003D2BA9"/>
    <w:rsid w:val="003D3173"/>
    <w:rsid w:val="003D31C1"/>
    <w:rsid w:val="003D33D5"/>
    <w:rsid w:val="003D3423"/>
    <w:rsid w:val="003D3556"/>
    <w:rsid w:val="003D36EB"/>
    <w:rsid w:val="003D39B0"/>
    <w:rsid w:val="003D3A0A"/>
    <w:rsid w:val="003D3B8C"/>
    <w:rsid w:val="003D3F4D"/>
    <w:rsid w:val="003D406F"/>
    <w:rsid w:val="003D417C"/>
    <w:rsid w:val="003D43F1"/>
    <w:rsid w:val="003D4595"/>
    <w:rsid w:val="003D475B"/>
    <w:rsid w:val="003D4AC7"/>
    <w:rsid w:val="003D4E1F"/>
    <w:rsid w:val="003D4E92"/>
    <w:rsid w:val="003D4EBD"/>
    <w:rsid w:val="003D4F7F"/>
    <w:rsid w:val="003D5232"/>
    <w:rsid w:val="003D53FD"/>
    <w:rsid w:val="003D5B5B"/>
    <w:rsid w:val="003D5BFF"/>
    <w:rsid w:val="003D5CF8"/>
    <w:rsid w:val="003D6185"/>
    <w:rsid w:val="003D6615"/>
    <w:rsid w:val="003D6644"/>
    <w:rsid w:val="003D6650"/>
    <w:rsid w:val="003D6660"/>
    <w:rsid w:val="003D6AE2"/>
    <w:rsid w:val="003D6CDF"/>
    <w:rsid w:val="003D6CE2"/>
    <w:rsid w:val="003D7336"/>
    <w:rsid w:val="003D7709"/>
    <w:rsid w:val="003D7BF2"/>
    <w:rsid w:val="003D7F64"/>
    <w:rsid w:val="003D7F99"/>
    <w:rsid w:val="003E004A"/>
    <w:rsid w:val="003E014B"/>
    <w:rsid w:val="003E0204"/>
    <w:rsid w:val="003E0324"/>
    <w:rsid w:val="003E0744"/>
    <w:rsid w:val="003E1077"/>
    <w:rsid w:val="003E11D2"/>
    <w:rsid w:val="003E1BFB"/>
    <w:rsid w:val="003E1C62"/>
    <w:rsid w:val="003E1F6F"/>
    <w:rsid w:val="003E22E0"/>
    <w:rsid w:val="003E2306"/>
    <w:rsid w:val="003E2414"/>
    <w:rsid w:val="003E2A04"/>
    <w:rsid w:val="003E2DE9"/>
    <w:rsid w:val="003E2E4D"/>
    <w:rsid w:val="003E332D"/>
    <w:rsid w:val="003E378C"/>
    <w:rsid w:val="003E3A5E"/>
    <w:rsid w:val="003E3D2C"/>
    <w:rsid w:val="003E3F74"/>
    <w:rsid w:val="003E4372"/>
    <w:rsid w:val="003E4C40"/>
    <w:rsid w:val="003E5422"/>
    <w:rsid w:val="003E5441"/>
    <w:rsid w:val="003E5917"/>
    <w:rsid w:val="003E5BE1"/>
    <w:rsid w:val="003E6078"/>
    <w:rsid w:val="003E6185"/>
    <w:rsid w:val="003E62A2"/>
    <w:rsid w:val="003E62CF"/>
    <w:rsid w:val="003E648E"/>
    <w:rsid w:val="003E699B"/>
    <w:rsid w:val="003E6B4C"/>
    <w:rsid w:val="003E6CA0"/>
    <w:rsid w:val="003E6E9C"/>
    <w:rsid w:val="003E72F3"/>
    <w:rsid w:val="003E79B6"/>
    <w:rsid w:val="003E7C8A"/>
    <w:rsid w:val="003E7F61"/>
    <w:rsid w:val="003E7FD6"/>
    <w:rsid w:val="003F065E"/>
    <w:rsid w:val="003F0DB7"/>
    <w:rsid w:val="003F0E69"/>
    <w:rsid w:val="003F0EA9"/>
    <w:rsid w:val="003F1517"/>
    <w:rsid w:val="003F1B35"/>
    <w:rsid w:val="003F1C34"/>
    <w:rsid w:val="003F1FB0"/>
    <w:rsid w:val="003F2471"/>
    <w:rsid w:val="003F28F0"/>
    <w:rsid w:val="003F2A26"/>
    <w:rsid w:val="003F2B74"/>
    <w:rsid w:val="003F2B79"/>
    <w:rsid w:val="003F2F09"/>
    <w:rsid w:val="003F3092"/>
    <w:rsid w:val="003F32EE"/>
    <w:rsid w:val="003F33DE"/>
    <w:rsid w:val="003F3586"/>
    <w:rsid w:val="003F3B86"/>
    <w:rsid w:val="003F3C74"/>
    <w:rsid w:val="003F4013"/>
    <w:rsid w:val="003F430E"/>
    <w:rsid w:val="003F4323"/>
    <w:rsid w:val="003F454F"/>
    <w:rsid w:val="003F47D8"/>
    <w:rsid w:val="003F49C2"/>
    <w:rsid w:val="003F4EC6"/>
    <w:rsid w:val="003F5B50"/>
    <w:rsid w:val="003F5C03"/>
    <w:rsid w:val="003F60B4"/>
    <w:rsid w:val="003F61B9"/>
    <w:rsid w:val="003F6609"/>
    <w:rsid w:val="003F68BC"/>
    <w:rsid w:val="003F6B00"/>
    <w:rsid w:val="003F6CCB"/>
    <w:rsid w:val="003F6D33"/>
    <w:rsid w:val="003F7160"/>
    <w:rsid w:val="003F71C1"/>
    <w:rsid w:val="003F7A55"/>
    <w:rsid w:val="003F7DB0"/>
    <w:rsid w:val="003F7E09"/>
    <w:rsid w:val="003F7E92"/>
    <w:rsid w:val="00400311"/>
    <w:rsid w:val="004005B5"/>
    <w:rsid w:val="00400908"/>
    <w:rsid w:val="00400C57"/>
    <w:rsid w:val="00400ECF"/>
    <w:rsid w:val="00400F4A"/>
    <w:rsid w:val="00401340"/>
    <w:rsid w:val="0040145F"/>
    <w:rsid w:val="004014D5"/>
    <w:rsid w:val="00401A1B"/>
    <w:rsid w:val="00401C57"/>
    <w:rsid w:val="00402C85"/>
    <w:rsid w:val="00402EBA"/>
    <w:rsid w:val="0040318E"/>
    <w:rsid w:val="004033F6"/>
    <w:rsid w:val="0040357F"/>
    <w:rsid w:val="00403834"/>
    <w:rsid w:val="00403C55"/>
    <w:rsid w:val="00403C9E"/>
    <w:rsid w:val="00403CF5"/>
    <w:rsid w:val="0040406B"/>
    <w:rsid w:val="00404162"/>
    <w:rsid w:val="004044F8"/>
    <w:rsid w:val="00404508"/>
    <w:rsid w:val="0040483E"/>
    <w:rsid w:val="00405130"/>
    <w:rsid w:val="004052A0"/>
    <w:rsid w:val="00405C9E"/>
    <w:rsid w:val="004060E9"/>
    <w:rsid w:val="00406662"/>
    <w:rsid w:val="00406695"/>
    <w:rsid w:val="00406970"/>
    <w:rsid w:val="00406C49"/>
    <w:rsid w:val="00406DD1"/>
    <w:rsid w:val="004074E7"/>
    <w:rsid w:val="004076BB"/>
    <w:rsid w:val="00407900"/>
    <w:rsid w:val="00407FAE"/>
    <w:rsid w:val="004100F2"/>
    <w:rsid w:val="004100F9"/>
    <w:rsid w:val="0041014A"/>
    <w:rsid w:val="004102CF"/>
    <w:rsid w:val="0041039D"/>
    <w:rsid w:val="00410461"/>
    <w:rsid w:val="0041064D"/>
    <w:rsid w:val="0041071D"/>
    <w:rsid w:val="00410B4C"/>
    <w:rsid w:val="00410E40"/>
    <w:rsid w:val="00411389"/>
    <w:rsid w:val="00411742"/>
    <w:rsid w:val="00411A64"/>
    <w:rsid w:val="00411BB9"/>
    <w:rsid w:val="00411E7F"/>
    <w:rsid w:val="0041228F"/>
    <w:rsid w:val="00412790"/>
    <w:rsid w:val="00412795"/>
    <w:rsid w:val="00412E73"/>
    <w:rsid w:val="00412F69"/>
    <w:rsid w:val="0041330E"/>
    <w:rsid w:val="0041338D"/>
    <w:rsid w:val="00413583"/>
    <w:rsid w:val="004136BB"/>
    <w:rsid w:val="004136CD"/>
    <w:rsid w:val="0041386E"/>
    <w:rsid w:val="004139C3"/>
    <w:rsid w:val="00413C7D"/>
    <w:rsid w:val="00413D14"/>
    <w:rsid w:val="00413DFB"/>
    <w:rsid w:val="00413F0E"/>
    <w:rsid w:val="0041423D"/>
    <w:rsid w:val="00414693"/>
    <w:rsid w:val="004146C5"/>
    <w:rsid w:val="0041484B"/>
    <w:rsid w:val="00414889"/>
    <w:rsid w:val="00414A93"/>
    <w:rsid w:val="00414C6D"/>
    <w:rsid w:val="00414E5D"/>
    <w:rsid w:val="0041506F"/>
    <w:rsid w:val="004153AB"/>
    <w:rsid w:val="0041593B"/>
    <w:rsid w:val="00415B78"/>
    <w:rsid w:val="00415C9D"/>
    <w:rsid w:val="00415CE8"/>
    <w:rsid w:val="0041625D"/>
    <w:rsid w:val="0041634B"/>
    <w:rsid w:val="0041650B"/>
    <w:rsid w:val="0041666A"/>
    <w:rsid w:val="00416A3D"/>
    <w:rsid w:val="00416ACD"/>
    <w:rsid w:val="00416B80"/>
    <w:rsid w:val="00416E96"/>
    <w:rsid w:val="004172B8"/>
    <w:rsid w:val="0041759F"/>
    <w:rsid w:val="00417BCA"/>
    <w:rsid w:val="00417C0A"/>
    <w:rsid w:val="00420057"/>
    <w:rsid w:val="0042019D"/>
    <w:rsid w:val="0042045C"/>
    <w:rsid w:val="00420468"/>
    <w:rsid w:val="00420618"/>
    <w:rsid w:val="0042080B"/>
    <w:rsid w:val="00420A85"/>
    <w:rsid w:val="00420AA5"/>
    <w:rsid w:val="00421120"/>
    <w:rsid w:val="004213C8"/>
    <w:rsid w:val="0042140B"/>
    <w:rsid w:val="0042182C"/>
    <w:rsid w:val="004219C5"/>
    <w:rsid w:val="00421C82"/>
    <w:rsid w:val="00421D32"/>
    <w:rsid w:val="00422124"/>
    <w:rsid w:val="004221BB"/>
    <w:rsid w:val="0042282B"/>
    <w:rsid w:val="00422C92"/>
    <w:rsid w:val="00422CE5"/>
    <w:rsid w:val="00422DA0"/>
    <w:rsid w:val="00423027"/>
    <w:rsid w:val="00423082"/>
    <w:rsid w:val="0042309C"/>
    <w:rsid w:val="00423393"/>
    <w:rsid w:val="004233A5"/>
    <w:rsid w:val="0042344C"/>
    <w:rsid w:val="0042351B"/>
    <w:rsid w:val="0042384E"/>
    <w:rsid w:val="00423B1D"/>
    <w:rsid w:val="004248AE"/>
    <w:rsid w:val="0042496B"/>
    <w:rsid w:val="00424F3C"/>
    <w:rsid w:val="00424FDC"/>
    <w:rsid w:val="00425472"/>
    <w:rsid w:val="004259D2"/>
    <w:rsid w:val="00425D8F"/>
    <w:rsid w:val="00425DDD"/>
    <w:rsid w:val="00425FD1"/>
    <w:rsid w:val="004262A8"/>
    <w:rsid w:val="00426366"/>
    <w:rsid w:val="0042642B"/>
    <w:rsid w:val="004268CC"/>
    <w:rsid w:val="00427450"/>
    <w:rsid w:val="0042791D"/>
    <w:rsid w:val="00427B3A"/>
    <w:rsid w:val="00427B88"/>
    <w:rsid w:val="00427C48"/>
    <w:rsid w:val="00427D16"/>
    <w:rsid w:val="00427FDB"/>
    <w:rsid w:val="004308C4"/>
    <w:rsid w:val="00430A18"/>
    <w:rsid w:val="004312BF"/>
    <w:rsid w:val="004313C7"/>
    <w:rsid w:val="00431592"/>
    <w:rsid w:val="00431621"/>
    <w:rsid w:val="0043165C"/>
    <w:rsid w:val="00431696"/>
    <w:rsid w:val="004316A2"/>
    <w:rsid w:val="00431822"/>
    <w:rsid w:val="00431A79"/>
    <w:rsid w:val="00431C56"/>
    <w:rsid w:val="00431F90"/>
    <w:rsid w:val="00432038"/>
    <w:rsid w:val="0043206A"/>
    <w:rsid w:val="0043216A"/>
    <w:rsid w:val="004321A3"/>
    <w:rsid w:val="00432458"/>
    <w:rsid w:val="00432974"/>
    <w:rsid w:val="00432ACD"/>
    <w:rsid w:val="004330E9"/>
    <w:rsid w:val="0043311B"/>
    <w:rsid w:val="00433279"/>
    <w:rsid w:val="004332F9"/>
    <w:rsid w:val="00433325"/>
    <w:rsid w:val="0043349D"/>
    <w:rsid w:val="00433CC6"/>
    <w:rsid w:val="00433E66"/>
    <w:rsid w:val="004340D6"/>
    <w:rsid w:val="00434314"/>
    <w:rsid w:val="00434322"/>
    <w:rsid w:val="004346CA"/>
    <w:rsid w:val="00434940"/>
    <w:rsid w:val="00434993"/>
    <w:rsid w:val="004349F9"/>
    <w:rsid w:val="00434B79"/>
    <w:rsid w:val="00434E30"/>
    <w:rsid w:val="0043515D"/>
    <w:rsid w:val="00435419"/>
    <w:rsid w:val="00435830"/>
    <w:rsid w:val="00435999"/>
    <w:rsid w:val="00435B9A"/>
    <w:rsid w:val="00435EB1"/>
    <w:rsid w:val="00436037"/>
    <w:rsid w:val="00436237"/>
    <w:rsid w:val="0043627A"/>
    <w:rsid w:val="00436287"/>
    <w:rsid w:val="0043679B"/>
    <w:rsid w:val="00436AC1"/>
    <w:rsid w:val="00436F6F"/>
    <w:rsid w:val="0043714B"/>
    <w:rsid w:val="00437A1E"/>
    <w:rsid w:val="00440277"/>
    <w:rsid w:val="0044051E"/>
    <w:rsid w:val="00440D5E"/>
    <w:rsid w:val="0044104F"/>
    <w:rsid w:val="00441756"/>
    <w:rsid w:val="00442146"/>
    <w:rsid w:val="00442676"/>
    <w:rsid w:val="004428CB"/>
    <w:rsid w:val="00442B80"/>
    <w:rsid w:val="0044332D"/>
    <w:rsid w:val="0044332F"/>
    <w:rsid w:val="0044346F"/>
    <w:rsid w:val="004434FB"/>
    <w:rsid w:val="004435CF"/>
    <w:rsid w:val="004437D9"/>
    <w:rsid w:val="00443C3F"/>
    <w:rsid w:val="004443B2"/>
    <w:rsid w:val="0044441E"/>
    <w:rsid w:val="0044445F"/>
    <w:rsid w:val="00444500"/>
    <w:rsid w:val="004445D6"/>
    <w:rsid w:val="00444A45"/>
    <w:rsid w:val="00444A73"/>
    <w:rsid w:val="00444C7D"/>
    <w:rsid w:val="00444F1D"/>
    <w:rsid w:val="004452C8"/>
    <w:rsid w:val="00445334"/>
    <w:rsid w:val="0044546D"/>
    <w:rsid w:val="00445D90"/>
    <w:rsid w:val="004461C7"/>
    <w:rsid w:val="0044622F"/>
    <w:rsid w:val="00446245"/>
    <w:rsid w:val="004463E1"/>
    <w:rsid w:val="00446985"/>
    <w:rsid w:val="00446B84"/>
    <w:rsid w:val="00446C61"/>
    <w:rsid w:val="00446CE8"/>
    <w:rsid w:val="004470C0"/>
    <w:rsid w:val="0044726B"/>
    <w:rsid w:val="004472E5"/>
    <w:rsid w:val="004477B4"/>
    <w:rsid w:val="00447C91"/>
    <w:rsid w:val="00447CF5"/>
    <w:rsid w:val="00450223"/>
    <w:rsid w:val="004503C5"/>
    <w:rsid w:val="0045063A"/>
    <w:rsid w:val="00450766"/>
    <w:rsid w:val="00450A59"/>
    <w:rsid w:val="00450ADC"/>
    <w:rsid w:val="00450C56"/>
    <w:rsid w:val="00450EBE"/>
    <w:rsid w:val="00450EDB"/>
    <w:rsid w:val="00451027"/>
    <w:rsid w:val="00451121"/>
    <w:rsid w:val="004511F3"/>
    <w:rsid w:val="00451585"/>
    <w:rsid w:val="004515D6"/>
    <w:rsid w:val="004516DC"/>
    <w:rsid w:val="00451706"/>
    <w:rsid w:val="00451B51"/>
    <w:rsid w:val="00451BF2"/>
    <w:rsid w:val="00451FA5"/>
    <w:rsid w:val="0045214D"/>
    <w:rsid w:val="0045225D"/>
    <w:rsid w:val="004522AF"/>
    <w:rsid w:val="0045233B"/>
    <w:rsid w:val="00452718"/>
    <w:rsid w:val="004527FA"/>
    <w:rsid w:val="00452F2A"/>
    <w:rsid w:val="00453249"/>
    <w:rsid w:val="00453410"/>
    <w:rsid w:val="0045343E"/>
    <w:rsid w:val="004534FD"/>
    <w:rsid w:val="004535C7"/>
    <w:rsid w:val="00453AF0"/>
    <w:rsid w:val="00453D45"/>
    <w:rsid w:val="00453D55"/>
    <w:rsid w:val="00453FF9"/>
    <w:rsid w:val="00454205"/>
    <w:rsid w:val="004542F6"/>
    <w:rsid w:val="0045436B"/>
    <w:rsid w:val="004544D4"/>
    <w:rsid w:val="00454A65"/>
    <w:rsid w:val="00454B17"/>
    <w:rsid w:val="0045570E"/>
    <w:rsid w:val="00455A6A"/>
    <w:rsid w:val="00455AF6"/>
    <w:rsid w:val="00455E2E"/>
    <w:rsid w:val="00455E77"/>
    <w:rsid w:val="00455E94"/>
    <w:rsid w:val="00456211"/>
    <w:rsid w:val="004562B8"/>
    <w:rsid w:val="004563C0"/>
    <w:rsid w:val="0045679B"/>
    <w:rsid w:val="00456B69"/>
    <w:rsid w:val="00456BD9"/>
    <w:rsid w:val="00456C1E"/>
    <w:rsid w:val="00456C65"/>
    <w:rsid w:val="00456EA5"/>
    <w:rsid w:val="00456EE4"/>
    <w:rsid w:val="00456FE4"/>
    <w:rsid w:val="004571A4"/>
    <w:rsid w:val="00457263"/>
    <w:rsid w:val="004573D9"/>
    <w:rsid w:val="004574C2"/>
    <w:rsid w:val="0045750E"/>
    <w:rsid w:val="00457CA8"/>
    <w:rsid w:val="00457ED6"/>
    <w:rsid w:val="00457EFE"/>
    <w:rsid w:val="004600DF"/>
    <w:rsid w:val="004607A2"/>
    <w:rsid w:val="004608D6"/>
    <w:rsid w:val="00460A48"/>
    <w:rsid w:val="00460B30"/>
    <w:rsid w:val="00460F65"/>
    <w:rsid w:val="00460F78"/>
    <w:rsid w:val="00461324"/>
    <w:rsid w:val="004613C4"/>
    <w:rsid w:val="00461503"/>
    <w:rsid w:val="0046161D"/>
    <w:rsid w:val="004616A2"/>
    <w:rsid w:val="0046180A"/>
    <w:rsid w:val="0046199A"/>
    <w:rsid w:val="00461BB3"/>
    <w:rsid w:val="00461E5F"/>
    <w:rsid w:val="00461FD0"/>
    <w:rsid w:val="004626CE"/>
    <w:rsid w:val="0046274B"/>
    <w:rsid w:val="00462A3C"/>
    <w:rsid w:val="00462A69"/>
    <w:rsid w:val="004630EF"/>
    <w:rsid w:val="004630FF"/>
    <w:rsid w:val="0046327E"/>
    <w:rsid w:val="0046336B"/>
    <w:rsid w:val="00463479"/>
    <w:rsid w:val="00463502"/>
    <w:rsid w:val="004638B0"/>
    <w:rsid w:val="00463B86"/>
    <w:rsid w:val="00463CC1"/>
    <w:rsid w:val="004644E0"/>
    <w:rsid w:val="004646D9"/>
    <w:rsid w:val="00464944"/>
    <w:rsid w:val="00466115"/>
    <w:rsid w:val="004664FD"/>
    <w:rsid w:val="0046656E"/>
    <w:rsid w:val="0046684D"/>
    <w:rsid w:val="004669DC"/>
    <w:rsid w:val="00466BA6"/>
    <w:rsid w:val="0046706D"/>
    <w:rsid w:val="004670FB"/>
    <w:rsid w:val="004673B2"/>
    <w:rsid w:val="00467557"/>
    <w:rsid w:val="00467B16"/>
    <w:rsid w:val="00467EDF"/>
    <w:rsid w:val="00470304"/>
    <w:rsid w:val="0047038E"/>
    <w:rsid w:val="004705F1"/>
    <w:rsid w:val="0047067E"/>
    <w:rsid w:val="004708BE"/>
    <w:rsid w:val="00470C8F"/>
    <w:rsid w:val="00470CD9"/>
    <w:rsid w:val="00470D4D"/>
    <w:rsid w:val="00470F4F"/>
    <w:rsid w:val="0047105F"/>
    <w:rsid w:val="00471084"/>
    <w:rsid w:val="00471101"/>
    <w:rsid w:val="00471521"/>
    <w:rsid w:val="004718F6"/>
    <w:rsid w:val="00471A08"/>
    <w:rsid w:val="00471AA7"/>
    <w:rsid w:val="00471CF9"/>
    <w:rsid w:val="00471D5A"/>
    <w:rsid w:val="00471E43"/>
    <w:rsid w:val="00471ED2"/>
    <w:rsid w:val="00472424"/>
    <w:rsid w:val="00472762"/>
    <w:rsid w:val="004728C4"/>
    <w:rsid w:val="00473265"/>
    <w:rsid w:val="00473615"/>
    <w:rsid w:val="00473743"/>
    <w:rsid w:val="00473AEE"/>
    <w:rsid w:val="00473B67"/>
    <w:rsid w:val="00473D95"/>
    <w:rsid w:val="00473E9A"/>
    <w:rsid w:val="00473FE1"/>
    <w:rsid w:val="004740A0"/>
    <w:rsid w:val="00474892"/>
    <w:rsid w:val="004748CE"/>
    <w:rsid w:val="004748E0"/>
    <w:rsid w:val="00474C4A"/>
    <w:rsid w:val="00474E78"/>
    <w:rsid w:val="004757E1"/>
    <w:rsid w:val="00475857"/>
    <w:rsid w:val="00475C83"/>
    <w:rsid w:val="00475DCF"/>
    <w:rsid w:val="00475E97"/>
    <w:rsid w:val="004762A9"/>
    <w:rsid w:val="004769F3"/>
    <w:rsid w:val="00476B34"/>
    <w:rsid w:val="00476EB9"/>
    <w:rsid w:val="00477232"/>
    <w:rsid w:val="004773FF"/>
    <w:rsid w:val="004775BC"/>
    <w:rsid w:val="00477683"/>
    <w:rsid w:val="0047771B"/>
    <w:rsid w:val="0047774C"/>
    <w:rsid w:val="00477A43"/>
    <w:rsid w:val="00477B5D"/>
    <w:rsid w:val="00480654"/>
    <w:rsid w:val="00480A78"/>
    <w:rsid w:val="00480C77"/>
    <w:rsid w:val="00480D38"/>
    <w:rsid w:val="00480FEB"/>
    <w:rsid w:val="00481014"/>
    <w:rsid w:val="004810B6"/>
    <w:rsid w:val="004812A1"/>
    <w:rsid w:val="004813C2"/>
    <w:rsid w:val="0048179C"/>
    <w:rsid w:val="0048273C"/>
    <w:rsid w:val="0048278A"/>
    <w:rsid w:val="00482824"/>
    <w:rsid w:val="00482B6E"/>
    <w:rsid w:val="00482E4E"/>
    <w:rsid w:val="00482E86"/>
    <w:rsid w:val="00482F28"/>
    <w:rsid w:val="00483128"/>
    <w:rsid w:val="004831A0"/>
    <w:rsid w:val="00483384"/>
    <w:rsid w:val="0048359D"/>
    <w:rsid w:val="00483B28"/>
    <w:rsid w:val="00483C59"/>
    <w:rsid w:val="00483D7D"/>
    <w:rsid w:val="00483F40"/>
    <w:rsid w:val="004840EC"/>
    <w:rsid w:val="00484155"/>
    <w:rsid w:val="00484276"/>
    <w:rsid w:val="004842EB"/>
    <w:rsid w:val="00484A63"/>
    <w:rsid w:val="00484BAF"/>
    <w:rsid w:val="00484EF5"/>
    <w:rsid w:val="00485066"/>
    <w:rsid w:val="004857F9"/>
    <w:rsid w:val="00485AF4"/>
    <w:rsid w:val="00485D4E"/>
    <w:rsid w:val="0048620D"/>
    <w:rsid w:val="0048649D"/>
    <w:rsid w:val="00486768"/>
    <w:rsid w:val="0048699E"/>
    <w:rsid w:val="00487C12"/>
    <w:rsid w:val="00487CE6"/>
    <w:rsid w:val="00487E67"/>
    <w:rsid w:val="0049024A"/>
    <w:rsid w:val="00490291"/>
    <w:rsid w:val="0049039E"/>
    <w:rsid w:val="00490765"/>
    <w:rsid w:val="00490A5E"/>
    <w:rsid w:val="00490A98"/>
    <w:rsid w:val="00490B66"/>
    <w:rsid w:val="00490D53"/>
    <w:rsid w:val="00491270"/>
    <w:rsid w:val="0049138E"/>
    <w:rsid w:val="004916CB"/>
    <w:rsid w:val="004917AE"/>
    <w:rsid w:val="004917CF"/>
    <w:rsid w:val="00491C40"/>
    <w:rsid w:val="00491EA3"/>
    <w:rsid w:val="00491F31"/>
    <w:rsid w:val="00492205"/>
    <w:rsid w:val="00492B9B"/>
    <w:rsid w:val="00492BCA"/>
    <w:rsid w:val="00492D93"/>
    <w:rsid w:val="00492FB0"/>
    <w:rsid w:val="00493202"/>
    <w:rsid w:val="004933D7"/>
    <w:rsid w:val="004933EB"/>
    <w:rsid w:val="00493C8F"/>
    <w:rsid w:val="00493C95"/>
    <w:rsid w:val="00493CDA"/>
    <w:rsid w:val="00493D5F"/>
    <w:rsid w:val="00493E78"/>
    <w:rsid w:val="00493EB5"/>
    <w:rsid w:val="00493EB6"/>
    <w:rsid w:val="0049409F"/>
    <w:rsid w:val="00494197"/>
    <w:rsid w:val="00494306"/>
    <w:rsid w:val="00494ABE"/>
    <w:rsid w:val="00494DCB"/>
    <w:rsid w:val="00494DCC"/>
    <w:rsid w:val="00494DE8"/>
    <w:rsid w:val="00494FE8"/>
    <w:rsid w:val="00495052"/>
    <w:rsid w:val="00495087"/>
    <w:rsid w:val="00495130"/>
    <w:rsid w:val="004951C7"/>
    <w:rsid w:val="0049529A"/>
    <w:rsid w:val="00495345"/>
    <w:rsid w:val="00495350"/>
    <w:rsid w:val="00495487"/>
    <w:rsid w:val="0049566A"/>
    <w:rsid w:val="00495721"/>
    <w:rsid w:val="00495BB0"/>
    <w:rsid w:val="00495F56"/>
    <w:rsid w:val="00496466"/>
    <w:rsid w:val="0049674D"/>
    <w:rsid w:val="00496ACB"/>
    <w:rsid w:val="00496AD3"/>
    <w:rsid w:val="00496B83"/>
    <w:rsid w:val="00496BC9"/>
    <w:rsid w:val="00496BCE"/>
    <w:rsid w:val="00496CDC"/>
    <w:rsid w:val="00496DC5"/>
    <w:rsid w:val="00496E59"/>
    <w:rsid w:val="00497705"/>
    <w:rsid w:val="00497BF2"/>
    <w:rsid w:val="00497CC4"/>
    <w:rsid w:val="00497D04"/>
    <w:rsid w:val="00497D4D"/>
    <w:rsid w:val="00497D57"/>
    <w:rsid w:val="004A002F"/>
    <w:rsid w:val="004A014E"/>
    <w:rsid w:val="004A01BD"/>
    <w:rsid w:val="004A01D9"/>
    <w:rsid w:val="004A049F"/>
    <w:rsid w:val="004A0839"/>
    <w:rsid w:val="004A0840"/>
    <w:rsid w:val="004A0C34"/>
    <w:rsid w:val="004A0CF2"/>
    <w:rsid w:val="004A0DD0"/>
    <w:rsid w:val="004A0FD4"/>
    <w:rsid w:val="004A0FE4"/>
    <w:rsid w:val="004A12C7"/>
    <w:rsid w:val="004A15FE"/>
    <w:rsid w:val="004A1CDC"/>
    <w:rsid w:val="004A1D8C"/>
    <w:rsid w:val="004A1E30"/>
    <w:rsid w:val="004A1ECA"/>
    <w:rsid w:val="004A22B9"/>
    <w:rsid w:val="004A234A"/>
    <w:rsid w:val="004A277F"/>
    <w:rsid w:val="004A2906"/>
    <w:rsid w:val="004A2F33"/>
    <w:rsid w:val="004A3267"/>
    <w:rsid w:val="004A33E1"/>
    <w:rsid w:val="004A34A2"/>
    <w:rsid w:val="004A388F"/>
    <w:rsid w:val="004A3978"/>
    <w:rsid w:val="004A3B65"/>
    <w:rsid w:val="004A3C67"/>
    <w:rsid w:val="004A3F56"/>
    <w:rsid w:val="004A451C"/>
    <w:rsid w:val="004A5838"/>
    <w:rsid w:val="004A5BFC"/>
    <w:rsid w:val="004A5FE9"/>
    <w:rsid w:val="004A6142"/>
    <w:rsid w:val="004A6634"/>
    <w:rsid w:val="004A6CF6"/>
    <w:rsid w:val="004A6D93"/>
    <w:rsid w:val="004A6E21"/>
    <w:rsid w:val="004A7039"/>
    <w:rsid w:val="004A73A9"/>
    <w:rsid w:val="004A74FC"/>
    <w:rsid w:val="004A77B6"/>
    <w:rsid w:val="004A7B68"/>
    <w:rsid w:val="004B0039"/>
    <w:rsid w:val="004B01C2"/>
    <w:rsid w:val="004B0478"/>
    <w:rsid w:val="004B054C"/>
    <w:rsid w:val="004B07F1"/>
    <w:rsid w:val="004B08C7"/>
    <w:rsid w:val="004B0C5A"/>
    <w:rsid w:val="004B0D43"/>
    <w:rsid w:val="004B0DF2"/>
    <w:rsid w:val="004B0E57"/>
    <w:rsid w:val="004B1CC3"/>
    <w:rsid w:val="004B2105"/>
    <w:rsid w:val="004B242B"/>
    <w:rsid w:val="004B2807"/>
    <w:rsid w:val="004B2973"/>
    <w:rsid w:val="004B2B95"/>
    <w:rsid w:val="004B302A"/>
    <w:rsid w:val="004B30AB"/>
    <w:rsid w:val="004B30D4"/>
    <w:rsid w:val="004B364C"/>
    <w:rsid w:val="004B45D5"/>
    <w:rsid w:val="004B461F"/>
    <w:rsid w:val="004B4C47"/>
    <w:rsid w:val="004B4FB7"/>
    <w:rsid w:val="004B522C"/>
    <w:rsid w:val="004B54B3"/>
    <w:rsid w:val="004B54B7"/>
    <w:rsid w:val="004B556F"/>
    <w:rsid w:val="004B5702"/>
    <w:rsid w:val="004B5B97"/>
    <w:rsid w:val="004B5BC0"/>
    <w:rsid w:val="004B5CA7"/>
    <w:rsid w:val="004B61C3"/>
    <w:rsid w:val="004B689B"/>
    <w:rsid w:val="004B6B2F"/>
    <w:rsid w:val="004B6B6A"/>
    <w:rsid w:val="004B731D"/>
    <w:rsid w:val="004B745F"/>
    <w:rsid w:val="004B759F"/>
    <w:rsid w:val="004B75BF"/>
    <w:rsid w:val="004B7668"/>
    <w:rsid w:val="004B766E"/>
    <w:rsid w:val="004B76C4"/>
    <w:rsid w:val="004B7A13"/>
    <w:rsid w:val="004B7A5C"/>
    <w:rsid w:val="004B7C7B"/>
    <w:rsid w:val="004B7F96"/>
    <w:rsid w:val="004C060D"/>
    <w:rsid w:val="004C0955"/>
    <w:rsid w:val="004C0A7C"/>
    <w:rsid w:val="004C0AD1"/>
    <w:rsid w:val="004C0EE0"/>
    <w:rsid w:val="004C179C"/>
    <w:rsid w:val="004C1AB9"/>
    <w:rsid w:val="004C1B73"/>
    <w:rsid w:val="004C1F69"/>
    <w:rsid w:val="004C2651"/>
    <w:rsid w:val="004C2A3B"/>
    <w:rsid w:val="004C2B93"/>
    <w:rsid w:val="004C2F07"/>
    <w:rsid w:val="004C3BD3"/>
    <w:rsid w:val="004C3DB4"/>
    <w:rsid w:val="004C3E89"/>
    <w:rsid w:val="004C44B9"/>
    <w:rsid w:val="004C45A3"/>
    <w:rsid w:val="004C48B9"/>
    <w:rsid w:val="004C4AB6"/>
    <w:rsid w:val="004C4B81"/>
    <w:rsid w:val="004C4CD9"/>
    <w:rsid w:val="004C4F8A"/>
    <w:rsid w:val="004C5083"/>
    <w:rsid w:val="004C50D1"/>
    <w:rsid w:val="004C5160"/>
    <w:rsid w:val="004C5172"/>
    <w:rsid w:val="004C5301"/>
    <w:rsid w:val="004C59AF"/>
    <w:rsid w:val="004C5CE9"/>
    <w:rsid w:val="004C5DC4"/>
    <w:rsid w:val="004C61EB"/>
    <w:rsid w:val="004C6448"/>
    <w:rsid w:val="004C65A3"/>
    <w:rsid w:val="004C65E3"/>
    <w:rsid w:val="004C6697"/>
    <w:rsid w:val="004C68B1"/>
    <w:rsid w:val="004C695A"/>
    <w:rsid w:val="004C69AA"/>
    <w:rsid w:val="004C6BCF"/>
    <w:rsid w:val="004C6EE8"/>
    <w:rsid w:val="004C6FCD"/>
    <w:rsid w:val="004C73A3"/>
    <w:rsid w:val="004C7665"/>
    <w:rsid w:val="004C7874"/>
    <w:rsid w:val="004C795A"/>
    <w:rsid w:val="004C7D8C"/>
    <w:rsid w:val="004D00FC"/>
    <w:rsid w:val="004D048F"/>
    <w:rsid w:val="004D0526"/>
    <w:rsid w:val="004D0639"/>
    <w:rsid w:val="004D0692"/>
    <w:rsid w:val="004D09CA"/>
    <w:rsid w:val="004D0FCA"/>
    <w:rsid w:val="004D1102"/>
    <w:rsid w:val="004D1294"/>
    <w:rsid w:val="004D151A"/>
    <w:rsid w:val="004D15D6"/>
    <w:rsid w:val="004D1611"/>
    <w:rsid w:val="004D16AF"/>
    <w:rsid w:val="004D175A"/>
    <w:rsid w:val="004D1869"/>
    <w:rsid w:val="004D19CF"/>
    <w:rsid w:val="004D1AC0"/>
    <w:rsid w:val="004D1C1D"/>
    <w:rsid w:val="004D2080"/>
    <w:rsid w:val="004D25AD"/>
    <w:rsid w:val="004D2675"/>
    <w:rsid w:val="004D27E4"/>
    <w:rsid w:val="004D2BD1"/>
    <w:rsid w:val="004D2C4E"/>
    <w:rsid w:val="004D2D14"/>
    <w:rsid w:val="004D2D63"/>
    <w:rsid w:val="004D35EF"/>
    <w:rsid w:val="004D382B"/>
    <w:rsid w:val="004D390F"/>
    <w:rsid w:val="004D3AA1"/>
    <w:rsid w:val="004D3BC7"/>
    <w:rsid w:val="004D40C7"/>
    <w:rsid w:val="004D43EE"/>
    <w:rsid w:val="004D44EA"/>
    <w:rsid w:val="004D4833"/>
    <w:rsid w:val="004D4A96"/>
    <w:rsid w:val="004D4C1B"/>
    <w:rsid w:val="004D4D08"/>
    <w:rsid w:val="004D5281"/>
    <w:rsid w:val="004D53D7"/>
    <w:rsid w:val="004D5726"/>
    <w:rsid w:val="004D5788"/>
    <w:rsid w:val="004D58E7"/>
    <w:rsid w:val="004D5A5D"/>
    <w:rsid w:val="004D5B99"/>
    <w:rsid w:val="004D6033"/>
    <w:rsid w:val="004D631C"/>
    <w:rsid w:val="004D66AA"/>
    <w:rsid w:val="004D66CD"/>
    <w:rsid w:val="004D67F4"/>
    <w:rsid w:val="004D6A83"/>
    <w:rsid w:val="004D70D4"/>
    <w:rsid w:val="004D7136"/>
    <w:rsid w:val="004D72DB"/>
    <w:rsid w:val="004D739A"/>
    <w:rsid w:val="004E0091"/>
    <w:rsid w:val="004E02C9"/>
    <w:rsid w:val="004E067A"/>
    <w:rsid w:val="004E0997"/>
    <w:rsid w:val="004E0A5B"/>
    <w:rsid w:val="004E0EF7"/>
    <w:rsid w:val="004E0F8A"/>
    <w:rsid w:val="004E113A"/>
    <w:rsid w:val="004E11F5"/>
    <w:rsid w:val="004E147B"/>
    <w:rsid w:val="004E170F"/>
    <w:rsid w:val="004E1C9E"/>
    <w:rsid w:val="004E1CBA"/>
    <w:rsid w:val="004E1E02"/>
    <w:rsid w:val="004E1F1A"/>
    <w:rsid w:val="004E2B50"/>
    <w:rsid w:val="004E2E9D"/>
    <w:rsid w:val="004E32C9"/>
    <w:rsid w:val="004E3422"/>
    <w:rsid w:val="004E3C3C"/>
    <w:rsid w:val="004E3DD2"/>
    <w:rsid w:val="004E3EA5"/>
    <w:rsid w:val="004E3FA8"/>
    <w:rsid w:val="004E4135"/>
    <w:rsid w:val="004E4221"/>
    <w:rsid w:val="004E42CE"/>
    <w:rsid w:val="004E44C0"/>
    <w:rsid w:val="004E44D2"/>
    <w:rsid w:val="004E477E"/>
    <w:rsid w:val="004E47E4"/>
    <w:rsid w:val="004E49F0"/>
    <w:rsid w:val="004E4AD7"/>
    <w:rsid w:val="004E4D8E"/>
    <w:rsid w:val="004E4FB0"/>
    <w:rsid w:val="004E5004"/>
    <w:rsid w:val="004E51A9"/>
    <w:rsid w:val="004E51D3"/>
    <w:rsid w:val="004E5454"/>
    <w:rsid w:val="004E54A8"/>
    <w:rsid w:val="004E55D4"/>
    <w:rsid w:val="004E5AD6"/>
    <w:rsid w:val="004E5BE7"/>
    <w:rsid w:val="004E5FD7"/>
    <w:rsid w:val="004E61DC"/>
    <w:rsid w:val="004E685F"/>
    <w:rsid w:val="004E6D13"/>
    <w:rsid w:val="004E6D82"/>
    <w:rsid w:val="004E7004"/>
    <w:rsid w:val="004E76CD"/>
    <w:rsid w:val="004E7820"/>
    <w:rsid w:val="004E78A7"/>
    <w:rsid w:val="004E78B5"/>
    <w:rsid w:val="004E7967"/>
    <w:rsid w:val="004E7DAF"/>
    <w:rsid w:val="004E7FC8"/>
    <w:rsid w:val="004F04CA"/>
    <w:rsid w:val="004F0698"/>
    <w:rsid w:val="004F0A29"/>
    <w:rsid w:val="004F1042"/>
    <w:rsid w:val="004F11EB"/>
    <w:rsid w:val="004F122C"/>
    <w:rsid w:val="004F137E"/>
    <w:rsid w:val="004F13DC"/>
    <w:rsid w:val="004F1577"/>
    <w:rsid w:val="004F16B4"/>
    <w:rsid w:val="004F1AED"/>
    <w:rsid w:val="004F1B40"/>
    <w:rsid w:val="004F1C94"/>
    <w:rsid w:val="004F20FC"/>
    <w:rsid w:val="004F226B"/>
    <w:rsid w:val="004F231B"/>
    <w:rsid w:val="004F24D2"/>
    <w:rsid w:val="004F2528"/>
    <w:rsid w:val="004F259C"/>
    <w:rsid w:val="004F2906"/>
    <w:rsid w:val="004F2AA4"/>
    <w:rsid w:val="004F2C77"/>
    <w:rsid w:val="004F2CBF"/>
    <w:rsid w:val="004F2F7A"/>
    <w:rsid w:val="004F30A9"/>
    <w:rsid w:val="004F33ED"/>
    <w:rsid w:val="004F367B"/>
    <w:rsid w:val="004F36C3"/>
    <w:rsid w:val="004F42FD"/>
    <w:rsid w:val="004F4419"/>
    <w:rsid w:val="004F4676"/>
    <w:rsid w:val="004F4721"/>
    <w:rsid w:val="004F4AC5"/>
    <w:rsid w:val="004F4E59"/>
    <w:rsid w:val="004F4E8C"/>
    <w:rsid w:val="004F4F2A"/>
    <w:rsid w:val="004F5B40"/>
    <w:rsid w:val="004F5C91"/>
    <w:rsid w:val="004F5DD3"/>
    <w:rsid w:val="004F5FED"/>
    <w:rsid w:val="004F6106"/>
    <w:rsid w:val="004F61DE"/>
    <w:rsid w:val="004F6468"/>
    <w:rsid w:val="004F6680"/>
    <w:rsid w:val="004F67A7"/>
    <w:rsid w:val="004F6C51"/>
    <w:rsid w:val="004F6C83"/>
    <w:rsid w:val="004F714D"/>
    <w:rsid w:val="004F72D1"/>
    <w:rsid w:val="004F748D"/>
    <w:rsid w:val="004F7B10"/>
    <w:rsid w:val="004F7C16"/>
    <w:rsid w:val="0050009F"/>
    <w:rsid w:val="005004C9"/>
    <w:rsid w:val="00500634"/>
    <w:rsid w:val="00500878"/>
    <w:rsid w:val="00500975"/>
    <w:rsid w:val="00500D46"/>
    <w:rsid w:val="00500D6E"/>
    <w:rsid w:val="00500F2D"/>
    <w:rsid w:val="005010FC"/>
    <w:rsid w:val="005016E7"/>
    <w:rsid w:val="0050189B"/>
    <w:rsid w:val="00501913"/>
    <w:rsid w:val="00501D05"/>
    <w:rsid w:val="0050202F"/>
    <w:rsid w:val="00502329"/>
    <w:rsid w:val="00502344"/>
    <w:rsid w:val="00502987"/>
    <w:rsid w:val="0050298D"/>
    <w:rsid w:val="00502E4D"/>
    <w:rsid w:val="00503054"/>
    <w:rsid w:val="0050333C"/>
    <w:rsid w:val="0050389D"/>
    <w:rsid w:val="00503C5C"/>
    <w:rsid w:val="00503DB1"/>
    <w:rsid w:val="00504708"/>
    <w:rsid w:val="00504B2A"/>
    <w:rsid w:val="00504F10"/>
    <w:rsid w:val="00504F20"/>
    <w:rsid w:val="005050A4"/>
    <w:rsid w:val="005050A9"/>
    <w:rsid w:val="00505B61"/>
    <w:rsid w:val="00505F63"/>
    <w:rsid w:val="0050617C"/>
    <w:rsid w:val="0050626E"/>
    <w:rsid w:val="005062D9"/>
    <w:rsid w:val="00506C5E"/>
    <w:rsid w:val="00506E67"/>
    <w:rsid w:val="00507106"/>
    <w:rsid w:val="005072ED"/>
    <w:rsid w:val="0050757B"/>
    <w:rsid w:val="005076E1"/>
    <w:rsid w:val="00507903"/>
    <w:rsid w:val="005100DF"/>
    <w:rsid w:val="00510174"/>
    <w:rsid w:val="0051048A"/>
    <w:rsid w:val="0051082B"/>
    <w:rsid w:val="00510842"/>
    <w:rsid w:val="00510B97"/>
    <w:rsid w:val="00510E72"/>
    <w:rsid w:val="00510ECC"/>
    <w:rsid w:val="005118D8"/>
    <w:rsid w:val="00511A1C"/>
    <w:rsid w:val="00511A27"/>
    <w:rsid w:val="00511FD7"/>
    <w:rsid w:val="005121F1"/>
    <w:rsid w:val="00512385"/>
    <w:rsid w:val="005123ED"/>
    <w:rsid w:val="0051247C"/>
    <w:rsid w:val="00512AEC"/>
    <w:rsid w:val="00512B00"/>
    <w:rsid w:val="00512B5C"/>
    <w:rsid w:val="00512D66"/>
    <w:rsid w:val="005132F9"/>
    <w:rsid w:val="005134D1"/>
    <w:rsid w:val="005134EF"/>
    <w:rsid w:val="005136E6"/>
    <w:rsid w:val="00513D36"/>
    <w:rsid w:val="00513E4F"/>
    <w:rsid w:val="005140AE"/>
    <w:rsid w:val="00514283"/>
    <w:rsid w:val="005142BE"/>
    <w:rsid w:val="00514C39"/>
    <w:rsid w:val="00514DBA"/>
    <w:rsid w:val="00514DD6"/>
    <w:rsid w:val="00515259"/>
    <w:rsid w:val="005152EA"/>
    <w:rsid w:val="0051591E"/>
    <w:rsid w:val="00515FB7"/>
    <w:rsid w:val="0051603C"/>
    <w:rsid w:val="00516184"/>
    <w:rsid w:val="005162F9"/>
    <w:rsid w:val="00516505"/>
    <w:rsid w:val="00516DBF"/>
    <w:rsid w:val="00516FC5"/>
    <w:rsid w:val="00517230"/>
    <w:rsid w:val="0051766F"/>
    <w:rsid w:val="005179C0"/>
    <w:rsid w:val="00517A1A"/>
    <w:rsid w:val="00517D6F"/>
    <w:rsid w:val="00517E37"/>
    <w:rsid w:val="005202E0"/>
    <w:rsid w:val="0052090A"/>
    <w:rsid w:val="00520B02"/>
    <w:rsid w:val="00520BFE"/>
    <w:rsid w:val="00521473"/>
    <w:rsid w:val="005218A5"/>
    <w:rsid w:val="005219C2"/>
    <w:rsid w:val="00521D48"/>
    <w:rsid w:val="00521ED1"/>
    <w:rsid w:val="005223C5"/>
    <w:rsid w:val="00522595"/>
    <w:rsid w:val="00522784"/>
    <w:rsid w:val="00522A2C"/>
    <w:rsid w:val="00522A4C"/>
    <w:rsid w:val="00522DE1"/>
    <w:rsid w:val="005238D2"/>
    <w:rsid w:val="0052399E"/>
    <w:rsid w:val="00523EAA"/>
    <w:rsid w:val="0052427A"/>
    <w:rsid w:val="0052434A"/>
    <w:rsid w:val="005249B6"/>
    <w:rsid w:val="00524B7F"/>
    <w:rsid w:val="00524D2A"/>
    <w:rsid w:val="00524F7F"/>
    <w:rsid w:val="00525029"/>
    <w:rsid w:val="00525131"/>
    <w:rsid w:val="00525319"/>
    <w:rsid w:val="00525394"/>
    <w:rsid w:val="005254E2"/>
    <w:rsid w:val="005254F8"/>
    <w:rsid w:val="00525B7C"/>
    <w:rsid w:val="00525CCC"/>
    <w:rsid w:val="00525D95"/>
    <w:rsid w:val="00525E77"/>
    <w:rsid w:val="005261FF"/>
    <w:rsid w:val="0052636F"/>
    <w:rsid w:val="0052652C"/>
    <w:rsid w:val="00526596"/>
    <w:rsid w:val="00526642"/>
    <w:rsid w:val="00527132"/>
    <w:rsid w:val="005273B6"/>
    <w:rsid w:val="005273CF"/>
    <w:rsid w:val="00527844"/>
    <w:rsid w:val="00530291"/>
    <w:rsid w:val="0053042E"/>
    <w:rsid w:val="0053067E"/>
    <w:rsid w:val="00530BFB"/>
    <w:rsid w:val="00530CE4"/>
    <w:rsid w:val="00530E3B"/>
    <w:rsid w:val="00530EFC"/>
    <w:rsid w:val="005310C0"/>
    <w:rsid w:val="0053114B"/>
    <w:rsid w:val="0053173A"/>
    <w:rsid w:val="005317A6"/>
    <w:rsid w:val="00531A61"/>
    <w:rsid w:val="0053237E"/>
    <w:rsid w:val="005327AD"/>
    <w:rsid w:val="00532A94"/>
    <w:rsid w:val="00532C4F"/>
    <w:rsid w:val="00532D0A"/>
    <w:rsid w:val="00532E67"/>
    <w:rsid w:val="00532F93"/>
    <w:rsid w:val="0053300C"/>
    <w:rsid w:val="005330D6"/>
    <w:rsid w:val="005332F7"/>
    <w:rsid w:val="00533580"/>
    <w:rsid w:val="0053367D"/>
    <w:rsid w:val="005336B8"/>
    <w:rsid w:val="0053394D"/>
    <w:rsid w:val="005339A2"/>
    <w:rsid w:val="005339BA"/>
    <w:rsid w:val="00533C31"/>
    <w:rsid w:val="00533C55"/>
    <w:rsid w:val="00533E99"/>
    <w:rsid w:val="0053417E"/>
    <w:rsid w:val="005349FA"/>
    <w:rsid w:val="00534EA6"/>
    <w:rsid w:val="00535011"/>
    <w:rsid w:val="005350C7"/>
    <w:rsid w:val="00535421"/>
    <w:rsid w:val="00535617"/>
    <w:rsid w:val="0053562C"/>
    <w:rsid w:val="0053567E"/>
    <w:rsid w:val="00535719"/>
    <w:rsid w:val="00535CFA"/>
    <w:rsid w:val="00536263"/>
    <w:rsid w:val="0053630D"/>
    <w:rsid w:val="005364F3"/>
    <w:rsid w:val="00536607"/>
    <w:rsid w:val="00536736"/>
    <w:rsid w:val="005369E3"/>
    <w:rsid w:val="00536A82"/>
    <w:rsid w:val="00536B76"/>
    <w:rsid w:val="00536BB7"/>
    <w:rsid w:val="00536EF8"/>
    <w:rsid w:val="0053707D"/>
    <w:rsid w:val="005373BD"/>
    <w:rsid w:val="00537579"/>
    <w:rsid w:val="00537666"/>
    <w:rsid w:val="00537A73"/>
    <w:rsid w:val="00537C76"/>
    <w:rsid w:val="00537CB4"/>
    <w:rsid w:val="00540168"/>
    <w:rsid w:val="005407B1"/>
    <w:rsid w:val="00540F1E"/>
    <w:rsid w:val="00540F98"/>
    <w:rsid w:val="005410D4"/>
    <w:rsid w:val="00541340"/>
    <w:rsid w:val="00541393"/>
    <w:rsid w:val="005414BE"/>
    <w:rsid w:val="0054162D"/>
    <w:rsid w:val="005417E0"/>
    <w:rsid w:val="00541832"/>
    <w:rsid w:val="0054199C"/>
    <w:rsid w:val="005419C8"/>
    <w:rsid w:val="00541BA4"/>
    <w:rsid w:val="00541C2F"/>
    <w:rsid w:val="00542468"/>
    <w:rsid w:val="0054252D"/>
    <w:rsid w:val="00542579"/>
    <w:rsid w:val="00542869"/>
    <w:rsid w:val="00542A1F"/>
    <w:rsid w:val="00542FD4"/>
    <w:rsid w:val="00543085"/>
    <w:rsid w:val="00543230"/>
    <w:rsid w:val="005434E3"/>
    <w:rsid w:val="005436A1"/>
    <w:rsid w:val="0054380B"/>
    <w:rsid w:val="0054394C"/>
    <w:rsid w:val="00543A26"/>
    <w:rsid w:val="00543AE1"/>
    <w:rsid w:val="00543C68"/>
    <w:rsid w:val="00544013"/>
    <w:rsid w:val="005440C3"/>
    <w:rsid w:val="0054412D"/>
    <w:rsid w:val="005441D6"/>
    <w:rsid w:val="005441FD"/>
    <w:rsid w:val="005442E6"/>
    <w:rsid w:val="005442FF"/>
    <w:rsid w:val="0054476B"/>
    <w:rsid w:val="00544A22"/>
    <w:rsid w:val="00544B5A"/>
    <w:rsid w:val="00544E33"/>
    <w:rsid w:val="00544F7D"/>
    <w:rsid w:val="00544F83"/>
    <w:rsid w:val="00545087"/>
    <w:rsid w:val="005452E2"/>
    <w:rsid w:val="0054579A"/>
    <w:rsid w:val="00545BD9"/>
    <w:rsid w:val="00545CB1"/>
    <w:rsid w:val="005461E5"/>
    <w:rsid w:val="005463A7"/>
    <w:rsid w:val="00546755"/>
    <w:rsid w:val="00547616"/>
    <w:rsid w:val="00547CE7"/>
    <w:rsid w:val="00550217"/>
    <w:rsid w:val="00550C05"/>
    <w:rsid w:val="00550DE9"/>
    <w:rsid w:val="0055101E"/>
    <w:rsid w:val="00551707"/>
    <w:rsid w:val="005518D2"/>
    <w:rsid w:val="00551C40"/>
    <w:rsid w:val="00551FDB"/>
    <w:rsid w:val="005522B0"/>
    <w:rsid w:val="00552412"/>
    <w:rsid w:val="00552899"/>
    <w:rsid w:val="005528DE"/>
    <w:rsid w:val="00552E53"/>
    <w:rsid w:val="00552F68"/>
    <w:rsid w:val="005530C4"/>
    <w:rsid w:val="0055323E"/>
    <w:rsid w:val="005534EA"/>
    <w:rsid w:val="005538E2"/>
    <w:rsid w:val="005539FA"/>
    <w:rsid w:val="00553BED"/>
    <w:rsid w:val="00553D2D"/>
    <w:rsid w:val="005543C1"/>
    <w:rsid w:val="00554951"/>
    <w:rsid w:val="00554CE7"/>
    <w:rsid w:val="00554E52"/>
    <w:rsid w:val="00554E91"/>
    <w:rsid w:val="00554EC2"/>
    <w:rsid w:val="00554F3E"/>
    <w:rsid w:val="0055514B"/>
    <w:rsid w:val="005551A6"/>
    <w:rsid w:val="005553EE"/>
    <w:rsid w:val="00555400"/>
    <w:rsid w:val="00555672"/>
    <w:rsid w:val="0055575A"/>
    <w:rsid w:val="0055577B"/>
    <w:rsid w:val="005557B6"/>
    <w:rsid w:val="00555B28"/>
    <w:rsid w:val="00556F4D"/>
    <w:rsid w:val="0055707C"/>
    <w:rsid w:val="005570DC"/>
    <w:rsid w:val="0055731D"/>
    <w:rsid w:val="005574AA"/>
    <w:rsid w:val="00557547"/>
    <w:rsid w:val="005575C0"/>
    <w:rsid w:val="00557894"/>
    <w:rsid w:val="00557D7A"/>
    <w:rsid w:val="00557E0F"/>
    <w:rsid w:val="00557F6F"/>
    <w:rsid w:val="00557FA8"/>
    <w:rsid w:val="0056085A"/>
    <w:rsid w:val="00560867"/>
    <w:rsid w:val="0056086E"/>
    <w:rsid w:val="005608C8"/>
    <w:rsid w:val="00560A61"/>
    <w:rsid w:val="00560AFE"/>
    <w:rsid w:val="0056109B"/>
    <w:rsid w:val="00561139"/>
    <w:rsid w:val="005612E1"/>
    <w:rsid w:val="00561653"/>
    <w:rsid w:val="00561B84"/>
    <w:rsid w:val="00561F94"/>
    <w:rsid w:val="005622F8"/>
    <w:rsid w:val="0056248B"/>
    <w:rsid w:val="00562601"/>
    <w:rsid w:val="00562748"/>
    <w:rsid w:val="005627A7"/>
    <w:rsid w:val="00562912"/>
    <w:rsid w:val="00562D56"/>
    <w:rsid w:val="00563115"/>
    <w:rsid w:val="00563762"/>
    <w:rsid w:val="00563AAE"/>
    <w:rsid w:val="00563CB9"/>
    <w:rsid w:val="00563E58"/>
    <w:rsid w:val="005640B8"/>
    <w:rsid w:val="00564278"/>
    <w:rsid w:val="0056459E"/>
    <w:rsid w:val="005648BE"/>
    <w:rsid w:val="00564BBF"/>
    <w:rsid w:val="00564C2B"/>
    <w:rsid w:val="00564D03"/>
    <w:rsid w:val="00564D13"/>
    <w:rsid w:val="00565103"/>
    <w:rsid w:val="00565350"/>
    <w:rsid w:val="00565B1C"/>
    <w:rsid w:val="00566161"/>
    <w:rsid w:val="005665F5"/>
    <w:rsid w:val="00566953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C89"/>
    <w:rsid w:val="00567E24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0DBD"/>
    <w:rsid w:val="00571088"/>
    <w:rsid w:val="005710BD"/>
    <w:rsid w:val="005712EF"/>
    <w:rsid w:val="005713CA"/>
    <w:rsid w:val="0057141B"/>
    <w:rsid w:val="00571740"/>
    <w:rsid w:val="00571AD2"/>
    <w:rsid w:val="00571B31"/>
    <w:rsid w:val="00571BAB"/>
    <w:rsid w:val="00571BF0"/>
    <w:rsid w:val="00571E09"/>
    <w:rsid w:val="0057203E"/>
    <w:rsid w:val="0057249C"/>
    <w:rsid w:val="00572654"/>
    <w:rsid w:val="00572D11"/>
    <w:rsid w:val="005731A7"/>
    <w:rsid w:val="00573227"/>
    <w:rsid w:val="00573233"/>
    <w:rsid w:val="0057325D"/>
    <w:rsid w:val="005735F1"/>
    <w:rsid w:val="00573A13"/>
    <w:rsid w:val="00573B75"/>
    <w:rsid w:val="00573E00"/>
    <w:rsid w:val="00574078"/>
    <w:rsid w:val="0057407E"/>
    <w:rsid w:val="0057441B"/>
    <w:rsid w:val="00574440"/>
    <w:rsid w:val="0057456C"/>
    <w:rsid w:val="00574575"/>
    <w:rsid w:val="00574613"/>
    <w:rsid w:val="00574631"/>
    <w:rsid w:val="00574797"/>
    <w:rsid w:val="00574C2C"/>
    <w:rsid w:val="00574CE3"/>
    <w:rsid w:val="00574F73"/>
    <w:rsid w:val="0057523A"/>
    <w:rsid w:val="005752C9"/>
    <w:rsid w:val="00575448"/>
    <w:rsid w:val="005755A7"/>
    <w:rsid w:val="0057573D"/>
    <w:rsid w:val="00575A34"/>
    <w:rsid w:val="00575DA2"/>
    <w:rsid w:val="00576413"/>
    <w:rsid w:val="00576790"/>
    <w:rsid w:val="00576ADA"/>
    <w:rsid w:val="00576AF5"/>
    <w:rsid w:val="00576C62"/>
    <w:rsid w:val="00577401"/>
    <w:rsid w:val="005777E6"/>
    <w:rsid w:val="005778D7"/>
    <w:rsid w:val="005779D2"/>
    <w:rsid w:val="00577AE6"/>
    <w:rsid w:val="0058084A"/>
    <w:rsid w:val="005808A6"/>
    <w:rsid w:val="00580C87"/>
    <w:rsid w:val="00580F86"/>
    <w:rsid w:val="00580FCE"/>
    <w:rsid w:val="00581581"/>
    <w:rsid w:val="005815F0"/>
    <w:rsid w:val="0058180B"/>
    <w:rsid w:val="005821A3"/>
    <w:rsid w:val="005821FD"/>
    <w:rsid w:val="00582268"/>
    <w:rsid w:val="00582703"/>
    <w:rsid w:val="0058290E"/>
    <w:rsid w:val="00582E28"/>
    <w:rsid w:val="00582FEA"/>
    <w:rsid w:val="005834C7"/>
    <w:rsid w:val="0058376E"/>
    <w:rsid w:val="00583AEE"/>
    <w:rsid w:val="00583C06"/>
    <w:rsid w:val="00583DDA"/>
    <w:rsid w:val="00583DEB"/>
    <w:rsid w:val="00583E3A"/>
    <w:rsid w:val="005843C1"/>
    <w:rsid w:val="00584F45"/>
    <w:rsid w:val="00585254"/>
    <w:rsid w:val="00585314"/>
    <w:rsid w:val="00585516"/>
    <w:rsid w:val="005858F1"/>
    <w:rsid w:val="0058595E"/>
    <w:rsid w:val="00585978"/>
    <w:rsid w:val="00585A40"/>
    <w:rsid w:val="00585B46"/>
    <w:rsid w:val="00585BB6"/>
    <w:rsid w:val="00585C85"/>
    <w:rsid w:val="005860DB"/>
    <w:rsid w:val="005862A8"/>
    <w:rsid w:val="005863EE"/>
    <w:rsid w:val="005867A1"/>
    <w:rsid w:val="005869FC"/>
    <w:rsid w:val="00586A29"/>
    <w:rsid w:val="00586B18"/>
    <w:rsid w:val="00586FBD"/>
    <w:rsid w:val="00587516"/>
    <w:rsid w:val="00587661"/>
    <w:rsid w:val="00587C0F"/>
    <w:rsid w:val="00587D43"/>
    <w:rsid w:val="005907CE"/>
    <w:rsid w:val="00590C9E"/>
    <w:rsid w:val="00590DD8"/>
    <w:rsid w:val="00590F5B"/>
    <w:rsid w:val="00591138"/>
    <w:rsid w:val="00591148"/>
    <w:rsid w:val="0059128C"/>
    <w:rsid w:val="005912F3"/>
    <w:rsid w:val="005913D0"/>
    <w:rsid w:val="00591593"/>
    <w:rsid w:val="005915F3"/>
    <w:rsid w:val="00591825"/>
    <w:rsid w:val="00591B0F"/>
    <w:rsid w:val="00591B12"/>
    <w:rsid w:val="00591B53"/>
    <w:rsid w:val="00591C44"/>
    <w:rsid w:val="00591E95"/>
    <w:rsid w:val="0059214E"/>
    <w:rsid w:val="00592498"/>
    <w:rsid w:val="005924A5"/>
    <w:rsid w:val="0059265B"/>
    <w:rsid w:val="00592778"/>
    <w:rsid w:val="00592B60"/>
    <w:rsid w:val="00592DF0"/>
    <w:rsid w:val="00592FC9"/>
    <w:rsid w:val="00593384"/>
    <w:rsid w:val="0059344F"/>
    <w:rsid w:val="005938B9"/>
    <w:rsid w:val="0059407C"/>
    <w:rsid w:val="00594097"/>
    <w:rsid w:val="005946F4"/>
    <w:rsid w:val="00595D77"/>
    <w:rsid w:val="00595EB0"/>
    <w:rsid w:val="005960F3"/>
    <w:rsid w:val="005961AE"/>
    <w:rsid w:val="0059659E"/>
    <w:rsid w:val="005969DB"/>
    <w:rsid w:val="00596E19"/>
    <w:rsid w:val="00597024"/>
    <w:rsid w:val="0059713C"/>
    <w:rsid w:val="005972A4"/>
    <w:rsid w:val="005976E9"/>
    <w:rsid w:val="00597776"/>
    <w:rsid w:val="00597D18"/>
    <w:rsid w:val="00597DED"/>
    <w:rsid w:val="005A05A7"/>
    <w:rsid w:val="005A064E"/>
    <w:rsid w:val="005A0CF0"/>
    <w:rsid w:val="005A0D4D"/>
    <w:rsid w:val="005A0D99"/>
    <w:rsid w:val="005A106B"/>
    <w:rsid w:val="005A114E"/>
    <w:rsid w:val="005A1460"/>
    <w:rsid w:val="005A14CF"/>
    <w:rsid w:val="005A151B"/>
    <w:rsid w:val="005A1A07"/>
    <w:rsid w:val="005A1C56"/>
    <w:rsid w:val="005A1DF0"/>
    <w:rsid w:val="005A23B3"/>
    <w:rsid w:val="005A23B6"/>
    <w:rsid w:val="005A23F0"/>
    <w:rsid w:val="005A256D"/>
    <w:rsid w:val="005A28D2"/>
    <w:rsid w:val="005A299A"/>
    <w:rsid w:val="005A2AF8"/>
    <w:rsid w:val="005A2C90"/>
    <w:rsid w:val="005A2D8C"/>
    <w:rsid w:val="005A33BE"/>
    <w:rsid w:val="005A3452"/>
    <w:rsid w:val="005A3958"/>
    <w:rsid w:val="005A3D46"/>
    <w:rsid w:val="005A4130"/>
    <w:rsid w:val="005A48BF"/>
    <w:rsid w:val="005A49F2"/>
    <w:rsid w:val="005A4A8F"/>
    <w:rsid w:val="005A4B5E"/>
    <w:rsid w:val="005A4DA4"/>
    <w:rsid w:val="005A56A2"/>
    <w:rsid w:val="005A603D"/>
    <w:rsid w:val="005A60B2"/>
    <w:rsid w:val="005A6127"/>
    <w:rsid w:val="005A6704"/>
    <w:rsid w:val="005A695B"/>
    <w:rsid w:val="005A69B8"/>
    <w:rsid w:val="005A6A33"/>
    <w:rsid w:val="005A6DB6"/>
    <w:rsid w:val="005A6ED3"/>
    <w:rsid w:val="005A7016"/>
    <w:rsid w:val="005A7341"/>
    <w:rsid w:val="005A781B"/>
    <w:rsid w:val="005B02CD"/>
    <w:rsid w:val="005B0351"/>
    <w:rsid w:val="005B041A"/>
    <w:rsid w:val="005B061E"/>
    <w:rsid w:val="005B0695"/>
    <w:rsid w:val="005B072A"/>
    <w:rsid w:val="005B11E7"/>
    <w:rsid w:val="005B1412"/>
    <w:rsid w:val="005B154E"/>
    <w:rsid w:val="005B1686"/>
    <w:rsid w:val="005B169B"/>
    <w:rsid w:val="005B19FC"/>
    <w:rsid w:val="005B1B58"/>
    <w:rsid w:val="005B297D"/>
    <w:rsid w:val="005B29CA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DFA"/>
    <w:rsid w:val="005B3EA6"/>
    <w:rsid w:val="005B3F25"/>
    <w:rsid w:val="005B3F74"/>
    <w:rsid w:val="005B4011"/>
    <w:rsid w:val="005B428D"/>
    <w:rsid w:val="005B4615"/>
    <w:rsid w:val="005B4881"/>
    <w:rsid w:val="005B48F9"/>
    <w:rsid w:val="005B4A43"/>
    <w:rsid w:val="005B50A0"/>
    <w:rsid w:val="005B50E3"/>
    <w:rsid w:val="005B5464"/>
    <w:rsid w:val="005B55EA"/>
    <w:rsid w:val="005B56D6"/>
    <w:rsid w:val="005B5A7C"/>
    <w:rsid w:val="005B5D69"/>
    <w:rsid w:val="005B5EF7"/>
    <w:rsid w:val="005B6094"/>
    <w:rsid w:val="005B6367"/>
    <w:rsid w:val="005B6629"/>
    <w:rsid w:val="005B666B"/>
    <w:rsid w:val="005B6675"/>
    <w:rsid w:val="005B66C6"/>
    <w:rsid w:val="005B68B9"/>
    <w:rsid w:val="005B6BCC"/>
    <w:rsid w:val="005B6C31"/>
    <w:rsid w:val="005B6CC0"/>
    <w:rsid w:val="005B6F45"/>
    <w:rsid w:val="005B7029"/>
    <w:rsid w:val="005B7324"/>
    <w:rsid w:val="005B7367"/>
    <w:rsid w:val="005B73A2"/>
    <w:rsid w:val="005B778E"/>
    <w:rsid w:val="005B7C89"/>
    <w:rsid w:val="005C01A7"/>
    <w:rsid w:val="005C02CE"/>
    <w:rsid w:val="005C0453"/>
    <w:rsid w:val="005C076A"/>
    <w:rsid w:val="005C0783"/>
    <w:rsid w:val="005C0E01"/>
    <w:rsid w:val="005C119A"/>
    <w:rsid w:val="005C1D91"/>
    <w:rsid w:val="005C1DAE"/>
    <w:rsid w:val="005C21AC"/>
    <w:rsid w:val="005C26C9"/>
    <w:rsid w:val="005C276F"/>
    <w:rsid w:val="005C2A4A"/>
    <w:rsid w:val="005C2DFE"/>
    <w:rsid w:val="005C2F56"/>
    <w:rsid w:val="005C3082"/>
    <w:rsid w:val="005C3771"/>
    <w:rsid w:val="005C383A"/>
    <w:rsid w:val="005C3898"/>
    <w:rsid w:val="005C3AAD"/>
    <w:rsid w:val="005C42FF"/>
    <w:rsid w:val="005C468A"/>
    <w:rsid w:val="005C4871"/>
    <w:rsid w:val="005C49F7"/>
    <w:rsid w:val="005C4DDA"/>
    <w:rsid w:val="005C5120"/>
    <w:rsid w:val="005C5751"/>
    <w:rsid w:val="005C579F"/>
    <w:rsid w:val="005C587C"/>
    <w:rsid w:val="005C5AAC"/>
    <w:rsid w:val="005C5DBF"/>
    <w:rsid w:val="005C5FF6"/>
    <w:rsid w:val="005C611A"/>
    <w:rsid w:val="005C62C5"/>
    <w:rsid w:val="005C631B"/>
    <w:rsid w:val="005C633C"/>
    <w:rsid w:val="005C639F"/>
    <w:rsid w:val="005C6684"/>
    <w:rsid w:val="005C6904"/>
    <w:rsid w:val="005C6ADF"/>
    <w:rsid w:val="005C6B5A"/>
    <w:rsid w:val="005C6C1F"/>
    <w:rsid w:val="005C6ED9"/>
    <w:rsid w:val="005C711F"/>
    <w:rsid w:val="005C716E"/>
    <w:rsid w:val="005C7219"/>
    <w:rsid w:val="005C7716"/>
    <w:rsid w:val="005C77A6"/>
    <w:rsid w:val="005C797C"/>
    <w:rsid w:val="005C7DF0"/>
    <w:rsid w:val="005D01F0"/>
    <w:rsid w:val="005D03FE"/>
    <w:rsid w:val="005D04DF"/>
    <w:rsid w:val="005D0572"/>
    <w:rsid w:val="005D0734"/>
    <w:rsid w:val="005D096B"/>
    <w:rsid w:val="005D0C2A"/>
    <w:rsid w:val="005D0E9E"/>
    <w:rsid w:val="005D0ED9"/>
    <w:rsid w:val="005D1191"/>
    <w:rsid w:val="005D13C7"/>
    <w:rsid w:val="005D1626"/>
    <w:rsid w:val="005D187B"/>
    <w:rsid w:val="005D1889"/>
    <w:rsid w:val="005D1C3A"/>
    <w:rsid w:val="005D1D2A"/>
    <w:rsid w:val="005D1D37"/>
    <w:rsid w:val="005D1FC5"/>
    <w:rsid w:val="005D20EA"/>
    <w:rsid w:val="005D22B7"/>
    <w:rsid w:val="005D231E"/>
    <w:rsid w:val="005D242A"/>
    <w:rsid w:val="005D2480"/>
    <w:rsid w:val="005D2616"/>
    <w:rsid w:val="005D2658"/>
    <w:rsid w:val="005D2937"/>
    <w:rsid w:val="005D3245"/>
    <w:rsid w:val="005D332F"/>
    <w:rsid w:val="005D348C"/>
    <w:rsid w:val="005D37C1"/>
    <w:rsid w:val="005D3D06"/>
    <w:rsid w:val="005D3D77"/>
    <w:rsid w:val="005D428D"/>
    <w:rsid w:val="005D439E"/>
    <w:rsid w:val="005D43CD"/>
    <w:rsid w:val="005D4447"/>
    <w:rsid w:val="005D44F2"/>
    <w:rsid w:val="005D4522"/>
    <w:rsid w:val="005D46BE"/>
    <w:rsid w:val="005D46C3"/>
    <w:rsid w:val="005D4854"/>
    <w:rsid w:val="005D48AD"/>
    <w:rsid w:val="005D497D"/>
    <w:rsid w:val="005D5145"/>
    <w:rsid w:val="005D53A9"/>
    <w:rsid w:val="005D5ED3"/>
    <w:rsid w:val="005D611B"/>
    <w:rsid w:val="005D63E1"/>
    <w:rsid w:val="005D6457"/>
    <w:rsid w:val="005D66D7"/>
    <w:rsid w:val="005D690E"/>
    <w:rsid w:val="005D6C73"/>
    <w:rsid w:val="005D6DE9"/>
    <w:rsid w:val="005D6EE1"/>
    <w:rsid w:val="005D7151"/>
    <w:rsid w:val="005D71D0"/>
    <w:rsid w:val="005D72D3"/>
    <w:rsid w:val="005D7493"/>
    <w:rsid w:val="005D7541"/>
    <w:rsid w:val="005D7685"/>
    <w:rsid w:val="005D79DE"/>
    <w:rsid w:val="005D7B30"/>
    <w:rsid w:val="005D7C73"/>
    <w:rsid w:val="005E0226"/>
    <w:rsid w:val="005E0325"/>
    <w:rsid w:val="005E03AE"/>
    <w:rsid w:val="005E03F3"/>
    <w:rsid w:val="005E0686"/>
    <w:rsid w:val="005E071F"/>
    <w:rsid w:val="005E08F9"/>
    <w:rsid w:val="005E09A0"/>
    <w:rsid w:val="005E0F47"/>
    <w:rsid w:val="005E1856"/>
    <w:rsid w:val="005E204C"/>
    <w:rsid w:val="005E23F1"/>
    <w:rsid w:val="005E25B0"/>
    <w:rsid w:val="005E2956"/>
    <w:rsid w:val="005E2991"/>
    <w:rsid w:val="005E29D2"/>
    <w:rsid w:val="005E2AA7"/>
    <w:rsid w:val="005E2BAF"/>
    <w:rsid w:val="005E2C7A"/>
    <w:rsid w:val="005E2C8F"/>
    <w:rsid w:val="005E2ECC"/>
    <w:rsid w:val="005E336F"/>
    <w:rsid w:val="005E397F"/>
    <w:rsid w:val="005E39E5"/>
    <w:rsid w:val="005E3A71"/>
    <w:rsid w:val="005E3C14"/>
    <w:rsid w:val="005E3E0E"/>
    <w:rsid w:val="005E3E23"/>
    <w:rsid w:val="005E419C"/>
    <w:rsid w:val="005E41FB"/>
    <w:rsid w:val="005E42F5"/>
    <w:rsid w:val="005E4392"/>
    <w:rsid w:val="005E4503"/>
    <w:rsid w:val="005E4697"/>
    <w:rsid w:val="005E49A1"/>
    <w:rsid w:val="005E4CB9"/>
    <w:rsid w:val="005E4F08"/>
    <w:rsid w:val="005E5111"/>
    <w:rsid w:val="005E54C8"/>
    <w:rsid w:val="005E56CF"/>
    <w:rsid w:val="005E5A73"/>
    <w:rsid w:val="005E60BE"/>
    <w:rsid w:val="005E60E3"/>
    <w:rsid w:val="005E638D"/>
    <w:rsid w:val="005E649F"/>
    <w:rsid w:val="005E6533"/>
    <w:rsid w:val="005E6581"/>
    <w:rsid w:val="005E669F"/>
    <w:rsid w:val="005E6906"/>
    <w:rsid w:val="005E7184"/>
    <w:rsid w:val="005E72E0"/>
    <w:rsid w:val="005E758B"/>
    <w:rsid w:val="005E7811"/>
    <w:rsid w:val="005E78E3"/>
    <w:rsid w:val="005E797A"/>
    <w:rsid w:val="005E7A2D"/>
    <w:rsid w:val="005E7A34"/>
    <w:rsid w:val="005E7AD0"/>
    <w:rsid w:val="005E7CF6"/>
    <w:rsid w:val="005E7EFD"/>
    <w:rsid w:val="005F03E8"/>
    <w:rsid w:val="005F051D"/>
    <w:rsid w:val="005F0528"/>
    <w:rsid w:val="005F0652"/>
    <w:rsid w:val="005F0797"/>
    <w:rsid w:val="005F084A"/>
    <w:rsid w:val="005F0F8E"/>
    <w:rsid w:val="005F10B9"/>
    <w:rsid w:val="005F14AF"/>
    <w:rsid w:val="005F1593"/>
    <w:rsid w:val="005F15A6"/>
    <w:rsid w:val="005F164B"/>
    <w:rsid w:val="005F1AC8"/>
    <w:rsid w:val="005F1B2C"/>
    <w:rsid w:val="005F1BCC"/>
    <w:rsid w:val="005F274F"/>
    <w:rsid w:val="005F2AE6"/>
    <w:rsid w:val="005F2EF2"/>
    <w:rsid w:val="005F2FC3"/>
    <w:rsid w:val="005F316B"/>
    <w:rsid w:val="005F3274"/>
    <w:rsid w:val="005F3A11"/>
    <w:rsid w:val="005F3D18"/>
    <w:rsid w:val="005F41CC"/>
    <w:rsid w:val="005F43CF"/>
    <w:rsid w:val="005F4AFB"/>
    <w:rsid w:val="005F4C6B"/>
    <w:rsid w:val="005F4D66"/>
    <w:rsid w:val="005F52C2"/>
    <w:rsid w:val="005F52E0"/>
    <w:rsid w:val="005F54E3"/>
    <w:rsid w:val="005F5A68"/>
    <w:rsid w:val="005F5FF8"/>
    <w:rsid w:val="005F632D"/>
    <w:rsid w:val="005F66AD"/>
    <w:rsid w:val="005F6854"/>
    <w:rsid w:val="005F6E8C"/>
    <w:rsid w:val="005F73F8"/>
    <w:rsid w:val="005F7505"/>
    <w:rsid w:val="005F775F"/>
    <w:rsid w:val="005F79E4"/>
    <w:rsid w:val="005F7B53"/>
    <w:rsid w:val="005F7EB6"/>
    <w:rsid w:val="005F7ECF"/>
    <w:rsid w:val="005F7F9A"/>
    <w:rsid w:val="005F7FB3"/>
    <w:rsid w:val="006001C0"/>
    <w:rsid w:val="0060065A"/>
    <w:rsid w:val="00600995"/>
    <w:rsid w:val="00600BBF"/>
    <w:rsid w:val="00600C8F"/>
    <w:rsid w:val="00600EF4"/>
    <w:rsid w:val="00600F7D"/>
    <w:rsid w:val="00601066"/>
    <w:rsid w:val="0060107F"/>
    <w:rsid w:val="00601408"/>
    <w:rsid w:val="0060140B"/>
    <w:rsid w:val="0060159F"/>
    <w:rsid w:val="006016B8"/>
    <w:rsid w:val="006017D8"/>
    <w:rsid w:val="006017F6"/>
    <w:rsid w:val="006018DD"/>
    <w:rsid w:val="006019C1"/>
    <w:rsid w:val="00601A6B"/>
    <w:rsid w:val="00601AB5"/>
    <w:rsid w:val="00601EF7"/>
    <w:rsid w:val="00602190"/>
    <w:rsid w:val="00602197"/>
    <w:rsid w:val="0060220D"/>
    <w:rsid w:val="0060248D"/>
    <w:rsid w:val="006026F9"/>
    <w:rsid w:val="00602B94"/>
    <w:rsid w:val="00602CB5"/>
    <w:rsid w:val="00602E62"/>
    <w:rsid w:val="00603773"/>
    <w:rsid w:val="006037F3"/>
    <w:rsid w:val="00603921"/>
    <w:rsid w:val="00603BC1"/>
    <w:rsid w:val="00603C09"/>
    <w:rsid w:val="00604E0D"/>
    <w:rsid w:val="00604E1B"/>
    <w:rsid w:val="00604E44"/>
    <w:rsid w:val="006055E5"/>
    <w:rsid w:val="006056D8"/>
    <w:rsid w:val="00605BBD"/>
    <w:rsid w:val="0060624A"/>
    <w:rsid w:val="0060660B"/>
    <w:rsid w:val="0060680C"/>
    <w:rsid w:val="006068A8"/>
    <w:rsid w:val="00606B1E"/>
    <w:rsid w:val="00606E4C"/>
    <w:rsid w:val="006073B3"/>
    <w:rsid w:val="00607A77"/>
    <w:rsid w:val="00607DA6"/>
    <w:rsid w:val="00607F54"/>
    <w:rsid w:val="006100C1"/>
    <w:rsid w:val="00610686"/>
    <w:rsid w:val="00610912"/>
    <w:rsid w:val="006109C5"/>
    <w:rsid w:val="006109DA"/>
    <w:rsid w:val="00610D3A"/>
    <w:rsid w:val="00610DE1"/>
    <w:rsid w:val="00610E92"/>
    <w:rsid w:val="00610EC4"/>
    <w:rsid w:val="00610F0A"/>
    <w:rsid w:val="006110E9"/>
    <w:rsid w:val="006112BB"/>
    <w:rsid w:val="00611304"/>
    <w:rsid w:val="006115B5"/>
    <w:rsid w:val="00611AB0"/>
    <w:rsid w:val="00612353"/>
    <w:rsid w:val="00612628"/>
    <w:rsid w:val="006127F0"/>
    <w:rsid w:val="006129F1"/>
    <w:rsid w:val="00612D03"/>
    <w:rsid w:val="00612E5C"/>
    <w:rsid w:val="00612F78"/>
    <w:rsid w:val="00613142"/>
    <w:rsid w:val="00613304"/>
    <w:rsid w:val="00613542"/>
    <w:rsid w:val="0061394A"/>
    <w:rsid w:val="00613B5D"/>
    <w:rsid w:val="00613C40"/>
    <w:rsid w:val="00613C76"/>
    <w:rsid w:val="00614178"/>
    <w:rsid w:val="006147F7"/>
    <w:rsid w:val="00614990"/>
    <w:rsid w:val="00614CCB"/>
    <w:rsid w:val="00614E8A"/>
    <w:rsid w:val="006157F8"/>
    <w:rsid w:val="006158FD"/>
    <w:rsid w:val="0061597E"/>
    <w:rsid w:val="00615B86"/>
    <w:rsid w:val="00615C80"/>
    <w:rsid w:val="00616321"/>
    <w:rsid w:val="00616AF2"/>
    <w:rsid w:val="00616CEB"/>
    <w:rsid w:val="00616DB8"/>
    <w:rsid w:val="00616F4C"/>
    <w:rsid w:val="00616FA5"/>
    <w:rsid w:val="00617362"/>
    <w:rsid w:val="006175D9"/>
    <w:rsid w:val="006177C9"/>
    <w:rsid w:val="006178D1"/>
    <w:rsid w:val="00617991"/>
    <w:rsid w:val="00617A6E"/>
    <w:rsid w:val="00617A76"/>
    <w:rsid w:val="00617B9A"/>
    <w:rsid w:val="00617DC8"/>
    <w:rsid w:val="00617F83"/>
    <w:rsid w:val="006200F6"/>
    <w:rsid w:val="00620771"/>
    <w:rsid w:val="006209BF"/>
    <w:rsid w:val="00620A14"/>
    <w:rsid w:val="00620A8A"/>
    <w:rsid w:val="00620DF0"/>
    <w:rsid w:val="00620FCE"/>
    <w:rsid w:val="0062112F"/>
    <w:rsid w:val="00621170"/>
    <w:rsid w:val="0062136C"/>
    <w:rsid w:val="00621649"/>
    <w:rsid w:val="00621A62"/>
    <w:rsid w:val="00622192"/>
    <w:rsid w:val="0062227A"/>
    <w:rsid w:val="006223A5"/>
    <w:rsid w:val="0062243A"/>
    <w:rsid w:val="00622465"/>
    <w:rsid w:val="006228C7"/>
    <w:rsid w:val="006229F0"/>
    <w:rsid w:val="00622D72"/>
    <w:rsid w:val="00622FF8"/>
    <w:rsid w:val="00623569"/>
    <w:rsid w:val="00623690"/>
    <w:rsid w:val="006236FE"/>
    <w:rsid w:val="00623773"/>
    <w:rsid w:val="006239B6"/>
    <w:rsid w:val="00623A40"/>
    <w:rsid w:val="00623BC4"/>
    <w:rsid w:val="00624328"/>
    <w:rsid w:val="00624733"/>
    <w:rsid w:val="0062482A"/>
    <w:rsid w:val="006249B3"/>
    <w:rsid w:val="00624FAD"/>
    <w:rsid w:val="006255ED"/>
    <w:rsid w:val="00625626"/>
    <w:rsid w:val="00625D07"/>
    <w:rsid w:val="0062635D"/>
    <w:rsid w:val="006265DB"/>
    <w:rsid w:val="00626641"/>
    <w:rsid w:val="00626746"/>
    <w:rsid w:val="0062682A"/>
    <w:rsid w:val="00626AAF"/>
    <w:rsid w:val="00626AEA"/>
    <w:rsid w:val="00627023"/>
    <w:rsid w:val="0062707C"/>
    <w:rsid w:val="00627284"/>
    <w:rsid w:val="00627314"/>
    <w:rsid w:val="006273B7"/>
    <w:rsid w:val="006276DF"/>
    <w:rsid w:val="00627A27"/>
    <w:rsid w:val="00627BAA"/>
    <w:rsid w:val="00627CFE"/>
    <w:rsid w:val="00627D86"/>
    <w:rsid w:val="00627E76"/>
    <w:rsid w:val="00630033"/>
    <w:rsid w:val="006305F7"/>
    <w:rsid w:val="00630618"/>
    <w:rsid w:val="00630757"/>
    <w:rsid w:val="00630805"/>
    <w:rsid w:val="006308F0"/>
    <w:rsid w:val="00630C90"/>
    <w:rsid w:val="00630DDC"/>
    <w:rsid w:val="00630E31"/>
    <w:rsid w:val="00631000"/>
    <w:rsid w:val="00631003"/>
    <w:rsid w:val="0063101B"/>
    <w:rsid w:val="00631168"/>
    <w:rsid w:val="0063152A"/>
    <w:rsid w:val="006315FA"/>
    <w:rsid w:val="006316F6"/>
    <w:rsid w:val="00631BD0"/>
    <w:rsid w:val="0063211D"/>
    <w:rsid w:val="006322AD"/>
    <w:rsid w:val="0063231A"/>
    <w:rsid w:val="0063234A"/>
    <w:rsid w:val="00632710"/>
    <w:rsid w:val="00632A44"/>
    <w:rsid w:val="00632FB7"/>
    <w:rsid w:val="006330A0"/>
    <w:rsid w:val="0063339C"/>
    <w:rsid w:val="00633592"/>
    <w:rsid w:val="006336DC"/>
    <w:rsid w:val="00633A02"/>
    <w:rsid w:val="00633B02"/>
    <w:rsid w:val="00634856"/>
    <w:rsid w:val="00634891"/>
    <w:rsid w:val="00634B1B"/>
    <w:rsid w:val="00634CEF"/>
    <w:rsid w:val="00634F26"/>
    <w:rsid w:val="00634FAC"/>
    <w:rsid w:val="00635074"/>
    <w:rsid w:val="006351C0"/>
    <w:rsid w:val="00635291"/>
    <w:rsid w:val="006355EB"/>
    <w:rsid w:val="006358B7"/>
    <w:rsid w:val="00635B0F"/>
    <w:rsid w:val="00635BAC"/>
    <w:rsid w:val="00635C2C"/>
    <w:rsid w:val="00635DFD"/>
    <w:rsid w:val="00635E9E"/>
    <w:rsid w:val="00635EC3"/>
    <w:rsid w:val="00635F0F"/>
    <w:rsid w:val="00636246"/>
    <w:rsid w:val="006364CA"/>
    <w:rsid w:val="00636541"/>
    <w:rsid w:val="0063665A"/>
    <w:rsid w:val="006368AC"/>
    <w:rsid w:val="006368FC"/>
    <w:rsid w:val="00636E89"/>
    <w:rsid w:val="006376F1"/>
    <w:rsid w:val="0063785D"/>
    <w:rsid w:val="00637EE8"/>
    <w:rsid w:val="00640145"/>
    <w:rsid w:val="00640A65"/>
    <w:rsid w:val="00640C31"/>
    <w:rsid w:val="00640C83"/>
    <w:rsid w:val="00640F24"/>
    <w:rsid w:val="0064113B"/>
    <w:rsid w:val="00641322"/>
    <w:rsid w:val="006414A5"/>
    <w:rsid w:val="006416DE"/>
    <w:rsid w:val="00641842"/>
    <w:rsid w:val="006419F8"/>
    <w:rsid w:val="00641AE5"/>
    <w:rsid w:val="00641C76"/>
    <w:rsid w:val="006420A5"/>
    <w:rsid w:val="0064212E"/>
    <w:rsid w:val="00642386"/>
    <w:rsid w:val="006423FF"/>
    <w:rsid w:val="00642470"/>
    <w:rsid w:val="006424C9"/>
    <w:rsid w:val="00642A08"/>
    <w:rsid w:val="00642BF7"/>
    <w:rsid w:val="00642D91"/>
    <w:rsid w:val="00642E98"/>
    <w:rsid w:val="00643087"/>
    <w:rsid w:val="00643325"/>
    <w:rsid w:val="00643941"/>
    <w:rsid w:val="00643E42"/>
    <w:rsid w:val="00644127"/>
    <w:rsid w:val="0064432B"/>
    <w:rsid w:val="00644553"/>
    <w:rsid w:val="00644749"/>
    <w:rsid w:val="006447D2"/>
    <w:rsid w:val="006449B3"/>
    <w:rsid w:val="006449C2"/>
    <w:rsid w:val="00644AB1"/>
    <w:rsid w:val="00644D9E"/>
    <w:rsid w:val="0064511E"/>
    <w:rsid w:val="00645334"/>
    <w:rsid w:val="00645348"/>
    <w:rsid w:val="0064534C"/>
    <w:rsid w:val="006453D7"/>
    <w:rsid w:val="006455A7"/>
    <w:rsid w:val="00645822"/>
    <w:rsid w:val="00645887"/>
    <w:rsid w:val="006458EB"/>
    <w:rsid w:val="00645959"/>
    <w:rsid w:val="006459EF"/>
    <w:rsid w:val="00645AEA"/>
    <w:rsid w:val="00645B8F"/>
    <w:rsid w:val="00645ECE"/>
    <w:rsid w:val="006460F0"/>
    <w:rsid w:val="006466BE"/>
    <w:rsid w:val="006467D8"/>
    <w:rsid w:val="00646DE8"/>
    <w:rsid w:val="00646DEA"/>
    <w:rsid w:val="00647D4E"/>
    <w:rsid w:val="00647FAE"/>
    <w:rsid w:val="0065010F"/>
    <w:rsid w:val="006502D2"/>
    <w:rsid w:val="006504CD"/>
    <w:rsid w:val="00650744"/>
    <w:rsid w:val="00650D2B"/>
    <w:rsid w:val="00650F9B"/>
    <w:rsid w:val="00650FF3"/>
    <w:rsid w:val="00651228"/>
    <w:rsid w:val="00651235"/>
    <w:rsid w:val="00651484"/>
    <w:rsid w:val="00651509"/>
    <w:rsid w:val="006517FA"/>
    <w:rsid w:val="00651B65"/>
    <w:rsid w:val="00651CFD"/>
    <w:rsid w:val="00651E5E"/>
    <w:rsid w:val="00652181"/>
    <w:rsid w:val="006522AF"/>
    <w:rsid w:val="00652592"/>
    <w:rsid w:val="006528DE"/>
    <w:rsid w:val="00652C6A"/>
    <w:rsid w:val="00652F13"/>
    <w:rsid w:val="006534F4"/>
    <w:rsid w:val="00653654"/>
    <w:rsid w:val="00653659"/>
    <w:rsid w:val="006536F1"/>
    <w:rsid w:val="0065395F"/>
    <w:rsid w:val="00653A07"/>
    <w:rsid w:val="00653B6A"/>
    <w:rsid w:val="00653D2E"/>
    <w:rsid w:val="00653FA2"/>
    <w:rsid w:val="00653FEB"/>
    <w:rsid w:val="006543A7"/>
    <w:rsid w:val="00654470"/>
    <w:rsid w:val="00654DFE"/>
    <w:rsid w:val="006550C5"/>
    <w:rsid w:val="006553C2"/>
    <w:rsid w:val="006553F3"/>
    <w:rsid w:val="006559CC"/>
    <w:rsid w:val="00655E11"/>
    <w:rsid w:val="00656035"/>
    <w:rsid w:val="006560E1"/>
    <w:rsid w:val="006562FC"/>
    <w:rsid w:val="00656EDB"/>
    <w:rsid w:val="00656FD6"/>
    <w:rsid w:val="0065736F"/>
    <w:rsid w:val="006574A3"/>
    <w:rsid w:val="006577D3"/>
    <w:rsid w:val="0065794A"/>
    <w:rsid w:val="00657AB4"/>
    <w:rsid w:val="006600B2"/>
    <w:rsid w:val="006600DD"/>
    <w:rsid w:val="006603F0"/>
    <w:rsid w:val="00660676"/>
    <w:rsid w:val="006606D2"/>
    <w:rsid w:val="00660786"/>
    <w:rsid w:val="00660B4B"/>
    <w:rsid w:val="00660BF8"/>
    <w:rsid w:val="00661905"/>
    <w:rsid w:val="00661E55"/>
    <w:rsid w:val="0066211A"/>
    <w:rsid w:val="00662160"/>
    <w:rsid w:val="00662AB3"/>
    <w:rsid w:val="00663425"/>
    <w:rsid w:val="006637F0"/>
    <w:rsid w:val="00663800"/>
    <w:rsid w:val="0066384C"/>
    <w:rsid w:val="00663DDE"/>
    <w:rsid w:val="00663F9D"/>
    <w:rsid w:val="00664034"/>
    <w:rsid w:val="00664091"/>
    <w:rsid w:val="0066423C"/>
    <w:rsid w:val="00664522"/>
    <w:rsid w:val="00664A3D"/>
    <w:rsid w:val="00664AF0"/>
    <w:rsid w:val="00664B9B"/>
    <w:rsid w:val="00664C1E"/>
    <w:rsid w:val="00664F97"/>
    <w:rsid w:val="006658AD"/>
    <w:rsid w:val="006658CD"/>
    <w:rsid w:val="006658D3"/>
    <w:rsid w:val="00665920"/>
    <w:rsid w:val="00665A7D"/>
    <w:rsid w:val="00665AF3"/>
    <w:rsid w:val="00665CBC"/>
    <w:rsid w:val="00665CD3"/>
    <w:rsid w:val="00665F33"/>
    <w:rsid w:val="00666079"/>
    <w:rsid w:val="00666363"/>
    <w:rsid w:val="00666626"/>
    <w:rsid w:val="00666E41"/>
    <w:rsid w:val="00666E61"/>
    <w:rsid w:val="00666E63"/>
    <w:rsid w:val="0066700A"/>
    <w:rsid w:val="006670A9"/>
    <w:rsid w:val="00667328"/>
    <w:rsid w:val="0066746F"/>
    <w:rsid w:val="00667517"/>
    <w:rsid w:val="006675A5"/>
    <w:rsid w:val="0066769B"/>
    <w:rsid w:val="00667E75"/>
    <w:rsid w:val="006701F3"/>
    <w:rsid w:val="00670797"/>
    <w:rsid w:val="00670893"/>
    <w:rsid w:val="006708BD"/>
    <w:rsid w:val="00670C03"/>
    <w:rsid w:val="00670D87"/>
    <w:rsid w:val="00670DBA"/>
    <w:rsid w:val="006712BB"/>
    <w:rsid w:val="0067143D"/>
    <w:rsid w:val="00671D98"/>
    <w:rsid w:val="00671E7C"/>
    <w:rsid w:val="00672094"/>
    <w:rsid w:val="006723B6"/>
    <w:rsid w:val="00672442"/>
    <w:rsid w:val="006725EE"/>
    <w:rsid w:val="006727BA"/>
    <w:rsid w:val="006728D2"/>
    <w:rsid w:val="00672936"/>
    <w:rsid w:val="00672A08"/>
    <w:rsid w:val="00672A50"/>
    <w:rsid w:val="00672AB2"/>
    <w:rsid w:val="00672CC4"/>
    <w:rsid w:val="00672E4E"/>
    <w:rsid w:val="006733E4"/>
    <w:rsid w:val="00673584"/>
    <w:rsid w:val="00673671"/>
    <w:rsid w:val="006738BC"/>
    <w:rsid w:val="0067399C"/>
    <w:rsid w:val="00673D9F"/>
    <w:rsid w:val="00674003"/>
    <w:rsid w:val="00674414"/>
    <w:rsid w:val="006745DD"/>
    <w:rsid w:val="00674A2C"/>
    <w:rsid w:val="0067500C"/>
    <w:rsid w:val="00675053"/>
    <w:rsid w:val="0067518F"/>
    <w:rsid w:val="0067523E"/>
    <w:rsid w:val="00675637"/>
    <w:rsid w:val="006756FC"/>
    <w:rsid w:val="00675A7E"/>
    <w:rsid w:val="00675AC3"/>
    <w:rsid w:val="00675B3F"/>
    <w:rsid w:val="00675E90"/>
    <w:rsid w:val="0067604D"/>
    <w:rsid w:val="006767B5"/>
    <w:rsid w:val="006768CB"/>
    <w:rsid w:val="00676AE9"/>
    <w:rsid w:val="00676B5C"/>
    <w:rsid w:val="00676D2A"/>
    <w:rsid w:val="006770D6"/>
    <w:rsid w:val="006772DD"/>
    <w:rsid w:val="00677967"/>
    <w:rsid w:val="00677A06"/>
    <w:rsid w:val="00677B1C"/>
    <w:rsid w:val="00677DD3"/>
    <w:rsid w:val="00680047"/>
    <w:rsid w:val="0068011D"/>
    <w:rsid w:val="006801FC"/>
    <w:rsid w:val="006802C7"/>
    <w:rsid w:val="00680377"/>
    <w:rsid w:val="00680729"/>
    <w:rsid w:val="0068076C"/>
    <w:rsid w:val="006808A1"/>
    <w:rsid w:val="00680C74"/>
    <w:rsid w:val="00680FF0"/>
    <w:rsid w:val="0068128D"/>
    <w:rsid w:val="006812E8"/>
    <w:rsid w:val="006816D3"/>
    <w:rsid w:val="006817C3"/>
    <w:rsid w:val="00681AA1"/>
    <w:rsid w:val="00681EE9"/>
    <w:rsid w:val="00681FB8"/>
    <w:rsid w:val="00682087"/>
    <w:rsid w:val="006820D1"/>
    <w:rsid w:val="006820DE"/>
    <w:rsid w:val="0068211E"/>
    <w:rsid w:val="00682321"/>
    <w:rsid w:val="006827D1"/>
    <w:rsid w:val="006828E1"/>
    <w:rsid w:val="0068306C"/>
    <w:rsid w:val="00683602"/>
    <w:rsid w:val="00683634"/>
    <w:rsid w:val="006837D2"/>
    <w:rsid w:val="00683E7B"/>
    <w:rsid w:val="0068407A"/>
    <w:rsid w:val="006841ED"/>
    <w:rsid w:val="00684322"/>
    <w:rsid w:val="006847AA"/>
    <w:rsid w:val="00684969"/>
    <w:rsid w:val="006849E1"/>
    <w:rsid w:val="00684B2C"/>
    <w:rsid w:val="00684CDA"/>
    <w:rsid w:val="00684EC9"/>
    <w:rsid w:val="006850FB"/>
    <w:rsid w:val="00685383"/>
    <w:rsid w:val="0068563D"/>
    <w:rsid w:val="00685689"/>
    <w:rsid w:val="0068584C"/>
    <w:rsid w:val="006858AA"/>
    <w:rsid w:val="00685DCB"/>
    <w:rsid w:val="00685F69"/>
    <w:rsid w:val="00685FF6"/>
    <w:rsid w:val="0068630F"/>
    <w:rsid w:val="00686337"/>
    <w:rsid w:val="0068653E"/>
    <w:rsid w:val="00686B28"/>
    <w:rsid w:val="00686CDB"/>
    <w:rsid w:val="006874FB"/>
    <w:rsid w:val="00687DF0"/>
    <w:rsid w:val="00687FE9"/>
    <w:rsid w:val="00690133"/>
    <w:rsid w:val="00690329"/>
    <w:rsid w:val="006906F7"/>
    <w:rsid w:val="00690A6F"/>
    <w:rsid w:val="00690E21"/>
    <w:rsid w:val="006910AF"/>
    <w:rsid w:val="0069114D"/>
    <w:rsid w:val="0069141F"/>
    <w:rsid w:val="0069147D"/>
    <w:rsid w:val="006914FA"/>
    <w:rsid w:val="00691708"/>
    <w:rsid w:val="00691866"/>
    <w:rsid w:val="00691AF1"/>
    <w:rsid w:val="00691EB1"/>
    <w:rsid w:val="006920AD"/>
    <w:rsid w:val="006922A4"/>
    <w:rsid w:val="006925D9"/>
    <w:rsid w:val="00692A8E"/>
    <w:rsid w:val="00692E64"/>
    <w:rsid w:val="0069331B"/>
    <w:rsid w:val="006934CF"/>
    <w:rsid w:val="006935C0"/>
    <w:rsid w:val="0069368E"/>
    <w:rsid w:val="00693793"/>
    <w:rsid w:val="00693A36"/>
    <w:rsid w:val="00693A85"/>
    <w:rsid w:val="00693AD1"/>
    <w:rsid w:val="00693D0D"/>
    <w:rsid w:val="00693D32"/>
    <w:rsid w:val="00693DE1"/>
    <w:rsid w:val="00693ED9"/>
    <w:rsid w:val="0069455E"/>
    <w:rsid w:val="006946D3"/>
    <w:rsid w:val="006949B2"/>
    <w:rsid w:val="00694DD6"/>
    <w:rsid w:val="006950F8"/>
    <w:rsid w:val="00695D73"/>
    <w:rsid w:val="00695E46"/>
    <w:rsid w:val="006961B4"/>
    <w:rsid w:val="0069685A"/>
    <w:rsid w:val="00696AFF"/>
    <w:rsid w:val="00696B98"/>
    <w:rsid w:val="00696E39"/>
    <w:rsid w:val="00696ECE"/>
    <w:rsid w:val="00697126"/>
    <w:rsid w:val="006971F0"/>
    <w:rsid w:val="00697231"/>
    <w:rsid w:val="006975D9"/>
    <w:rsid w:val="00697D5C"/>
    <w:rsid w:val="006A072E"/>
    <w:rsid w:val="006A0D53"/>
    <w:rsid w:val="006A0E88"/>
    <w:rsid w:val="006A1104"/>
    <w:rsid w:val="006A14CA"/>
    <w:rsid w:val="006A16AE"/>
    <w:rsid w:val="006A1B16"/>
    <w:rsid w:val="006A1B30"/>
    <w:rsid w:val="006A2189"/>
    <w:rsid w:val="006A21BB"/>
    <w:rsid w:val="006A2987"/>
    <w:rsid w:val="006A2CD4"/>
    <w:rsid w:val="006A30DC"/>
    <w:rsid w:val="006A328C"/>
    <w:rsid w:val="006A3316"/>
    <w:rsid w:val="006A3432"/>
    <w:rsid w:val="006A3784"/>
    <w:rsid w:val="006A38ED"/>
    <w:rsid w:val="006A3A3D"/>
    <w:rsid w:val="006A4653"/>
    <w:rsid w:val="006A499C"/>
    <w:rsid w:val="006A4B7A"/>
    <w:rsid w:val="006A4EE2"/>
    <w:rsid w:val="006A5043"/>
    <w:rsid w:val="006A5283"/>
    <w:rsid w:val="006A534A"/>
    <w:rsid w:val="006A572F"/>
    <w:rsid w:val="006A5ACC"/>
    <w:rsid w:val="006A6139"/>
    <w:rsid w:val="006A618F"/>
    <w:rsid w:val="006A65BE"/>
    <w:rsid w:val="006A668E"/>
    <w:rsid w:val="006A676C"/>
    <w:rsid w:val="006A7135"/>
    <w:rsid w:val="006A7146"/>
    <w:rsid w:val="006A7201"/>
    <w:rsid w:val="006A74DC"/>
    <w:rsid w:val="006A75B7"/>
    <w:rsid w:val="006A76A3"/>
    <w:rsid w:val="006A78C2"/>
    <w:rsid w:val="006A79DB"/>
    <w:rsid w:val="006B0158"/>
    <w:rsid w:val="006B02B7"/>
    <w:rsid w:val="006B05AC"/>
    <w:rsid w:val="006B0685"/>
    <w:rsid w:val="006B0CEB"/>
    <w:rsid w:val="006B11AD"/>
    <w:rsid w:val="006B11B9"/>
    <w:rsid w:val="006B15E2"/>
    <w:rsid w:val="006B162E"/>
    <w:rsid w:val="006B1872"/>
    <w:rsid w:val="006B199B"/>
    <w:rsid w:val="006B19F3"/>
    <w:rsid w:val="006B1B53"/>
    <w:rsid w:val="006B1B5F"/>
    <w:rsid w:val="006B1DA4"/>
    <w:rsid w:val="006B225E"/>
    <w:rsid w:val="006B22A9"/>
    <w:rsid w:val="006B238F"/>
    <w:rsid w:val="006B245B"/>
    <w:rsid w:val="006B25B7"/>
    <w:rsid w:val="006B25CB"/>
    <w:rsid w:val="006B2669"/>
    <w:rsid w:val="006B26B0"/>
    <w:rsid w:val="006B2750"/>
    <w:rsid w:val="006B2751"/>
    <w:rsid w:val="006B2864"/>
    <w:rsid w:val="006B2A39"/>
    <w:rsid w:val="006B2C93"/>
    <w:rsid w:val="006B2E45"/>
    <w:rsid w:val="006B2F35"/>
    <w:rsid w:val="006B354E"/>
    <w:rsid w:val="006B38C3"/>
    <w:rsid w:val="006B405D"/>
    <w:rsid w:val="006B43BE"/>
    <w:rsid w:val="006B4671"/>
    <w:rsid w:val="006B47B0"/>
    <w:rsid w:val="006B497B"/>
    <w:rsid w:val="006B4AE0"/>
    <w:rsid w:val="006B4BC7"/>
    <w:rsid w:val="006B5166"/>
    <w:rsid w:val="006B531F"/>
    <w:rsid w:val="006B5338"/>
    <w:rsid w:val="006B55C6"/>
    <w:rsid w:val="006B570F"/>
    <w:rsid w:val="006B5BA3"/>
    <w:rsid w:val="006B5DA2"/>
    <w:rsid w:val="006B5DC2"/>
    <w:rsid w:val="006B6018"/>
    <w:rsid w:val="006B607C"/>
    <w:rsid w:val="006B61F8"/>
    <w:rsid w:val="006B6495"/>
    <w:rsid w:val="006B66F5"/>
    <w:rsid w:val="006B6952"/>
    <w:rsid w:val="006B6CFD"/>
    <w:rsid w:val="006B6EFE"/>
    <w:rsid w:val="006B7181"/>
    <w:rsid w:val="006B72CC"/>
    <w:rsid w:val="006B74F0"/>
    <w:rsid w:val="006B7748"/>
    <w:rsid w:val="006B77D8"/>
    <w:rsid w:val="006B7827"/>
    <w:rsid w:val="006B784F"/>
    <w:rsid w:val="006B7C01"/>
    <w:rsid w:val="006B7C1A"/>
    <w:rsid w:val="006C0240"/>
    <w:rsid w:val="006C05A1"/>
    <w:rsid w:val="006C0927"/>
    <w:rsid w:val="006C0C73"/>
    <w:rsid w:val="006C0DD6"/>
    <w:rsid w:val="006C0E29"/>
    <w:rsid w:val="006C1391"/>
    <w:rsid w:val="006C1BA4"/>
    <w:rsid w:val="006C1CDF"/>
    <w:rsid w:val="006C1EE2"/>
    <w:rsid w:val="006C1FA9"/>
    <w:rsid w:val="006C253B"/>
    <w:rsid w:val="006C256B"/>
    <w:rsid w:val="006C2A66"/>
    <w:rsid w:val="006C2EB3"/>
    <w:rsid w:val="006C3152"/>
    <w:rsid w:val="006C31C0"/>
    <w:rsid w:val="006C33DF"/>
    <w:rsid w:val="006C3433"/>
    <w:rsid w:val="006C39AB"/>
    <w:rsid w:val="006C3A1A"/>
    <w:rsid w:val="006C40DB"/>
    <w:rsid w:val="006C4106"/>
    <w:rsid w:val="006C4614"/>
    <w:rsid w:val="006C46A0"/>
    <w:rsid w:val="006C47F5"/>
    <w:rsid w:val="006C492A"/>
    <w:rsid w:val="006C4B68"/>
    <w:rsid w:val="006C4F5A"/>
    <w:rsid w:val="006C542A"/>
    <w:rsid w:val="006C5E11"/>
    <w:rsid w:val="006C6152"/>
    <w:rsid w:val="006C69AB"/>
    <w:rsid w:val="006C6B2E"/>
    <w:rsid w:val="006C6B7B"/>
    <w:rsid w:val="006C6B90"/>
    <w:rsid w:val="006C6C3F"/>
    <w:rsid w:val="006C6E33"/>
    <w:rsid w:val="006C7859"/>
    <w:rsid w:val="006C7AAA"/>
    <w:rsid w:val="006C7FC0"/>
    <w:rsid w:val="006D01D0"/>
    <w:rsid w:val="006D01E6"/>
    <w:rsid w:val="006D02D0"/>
    <w:rsid w:val="006D075F"/>
    <w:rsid w:val="006D0D73"/>
    <w:rsid w:val="006D1167"/>
    <w:rsid w:val="006D1401"/>
    <w:rsid w:val="006D16DC"/>
    <w:rsid w:val="006D18CC"/>
    <w:rsid w:val="006D1A90"/>
    <w:rsid w:val="006D1B21"/>
    <w:rsid w:val="006D1BE3"/>
    <w:rsid w:val="006D1D14"/>
    <w:rsid w:val="006D21AB"/>
    <w:rsid w:val="006D22A4"/>
    <w:rsid w:val="006D234F"/>
    <w:rsid w:val="006D24AB"/>
    <w:rsid w:val="006D2519"/>
    <w:rsid w:val="006D2BC4"/>
    <w:rsid w:val="006D2D7B"/>
    <w:rsid w:val="006D2E58"/>
    <w:rsid w:val="006D2F6D"/>
    <w:rsid w:val="006D35CB"/>
    <w:rsid w:val="006D391F"/>
    <w:rsid w:val="006D3ACC"/>
    <w:rsid w:val="006D3B71"/>
    <w:rsid w:val="006D44BC"/>
    <w:rsid w:val="006D4623"/>
    <w:rsid w:val="006D4E63"/>
    <w:rsid w:val="006D4F09"/>
    <w:rsid w:val="006D5247"/>
    <w:rsid w:val="006D546B"/>
    <w:rsid w:val="006D585A"/>
    <w:rsid w:val="006D60AD"/>
    <w:rsid w:val="006D6187"/>
    <w:rsid w:val="006D6220"/>
    <w:rsid w:val="006D6445"/>
    <w:rsid w:val="006D6461"/>
    <w:rsid w:val="006D654D"/>
    <w:rsid w:val="006D6923"/>
    <w:rsid w:val="006D6B6D"/>
    <w:rsid w:val="006D6C0D"/>
    <w:rsid w:val="006D6EA8"/>
    <w:rsid w:val="006D730D"/>
    <w:rsid w:val="006D76A8"/>
    <w:rsid w:val="006D7A84"/>
    <w:rsid w:val="006D7D72"/>
    <w:rsid w:val="006D7FF3"/>
    <w:rsid w:val="006E013C"/>
    <w:rsid w:val="006E0142"/>
    <w:rsid w:val="006E052E"/>
    <w:rsid w:val="006E0777"/>
    <w:rsid w:val="006E0877"/>
    <w:rsid w:val="006E0AF7"/>
    <w:rsid w:val="006E0D05"/>
    <w:rsid w:val="006E0F4A"/>
    <w:rsid w:val="006E10FE"/>
    <w:rsid w:val="006E1633"/>
    <w:rsid w:val="006E170A"/>
    <w:rsid w:val="006E1900"/>
    <w:rsid w:val="006E190D"/>
    <w:rsid w:val="006E19ED"/>
    <w:rsid w:val="006E1CC8"/>
    <w:rsid w:val="006E20AF"/>
    <w:rsid w:val="006E23E2"/>
    <w:rsid w:val="006E25E2"/>
    <w:rsid w:val="006E2703"/>
    <w:rsid w:val="006E2759"/>
    <w:rsid w:val="006E27D7"/>
    <w:rsid w:val="006E2C0C"/>
    <w:rsid w:val="006E2D6D"/>
    <w:rsid w:val="006E3807"/>
    <w:rsid w:val="006E392A"/>
    <w:rsid w:val="006E39B6"/>
    <w:rsid w:val="006E3AA6"/>
    <w:rsid w:val="006E3B58"/>
    <w:rsid w:val="006E3E13"/>
    <w:rsid w:val="006E3E4B"/>
    <w:rsid w:val="006E3F2C"/>
    <w:rsid w:val="006E4666"/>
    <w:rsid w:val="006E47EC"/>
    <w:rsid w:val="006E4B5B"/>
    <w:rsid w:val="006E5060"/>
    <w:rsid w:val="006E5375"/>
    <w:rsid w:val="006E53C7"/>
    <w:rsid w:val="006E5450"/>
    <w:rsid w:val="006E5569"/>
    <w:rsid w:val="006E594F"/>
    <w:rsid w:val="006E5B40"/>
    <w:rsid w:val="006E5B7C"/>
    <w:rsid w:val="006E5C56"/>
    <w:rsid w:val="006E5C79"/>
    <w:rsid w:val="006E621B"/>
    <w:rsid w:val="006E62D4"/>
    <w:rsid w:val="006E640D"/>
    <w:rsid w:val="006E674A"/>
    <w:rsid w:val="006E687E"/>
    <w:rsid w:val="006E70C1"/>
    <w:rsid w:val="006E7432"/>
    <w:rsid w:val="006E756A"/>
    <w:rsid w:val="006E773A"/>
    <w:rsid w:val="006E7880"/>
    <w:rsid w:val="006E7B5E"/>
    <w:rsid w:val="006E7DED"/>
    <w:rsid w:val="006E7FDA"/>
    <w:rsid w:val="006F00EF"/>
    <w:rsid w:val="006F0105"/>
    <w:rsid w:val="006F02DD"/>
    <w:rsid w:val="006F05B0"/>
    <w:rsid w:val="006F07C1"/>
    <w:rsid w:val="006F099E"/>
    <w:rsid w:val="006F09EF"/>
    <w:rsid w:val="006F0DD7"/>
    <w:rsid w:val="006F0F8B"/>
    <w:rsid w:val="006F1352"/>
    <w:rsid w:val="006F1737"/>
    <w:rsid w:val="006F17B8"/>
    <w:rsid w:val="006F1B28"/>
    <w:rsid w:val="006F20D1"/>
    <w:rsid w:val="006F2149"/>
    <w:rsid w:val="006F2192"/>
    <w:rsid w:val="006F21BF"/>
    <w:rsid w:val="006F2642"/>
    <w:rsid w:val="006F2AF6"/>
    <w:rsid w:val="006F2C1A"/>
    <w:rsid w:val="006F2F28"/>
    <w:rsid w:val="006F2FE3"/>
    <w:rsid w:val="006F300A"/>
    <w:rsid w:val="006F3AED"/>
    <w:rsid w:val="006F3B19"/>
    <w:rsid w:val="006F3F40"/>
    <w:rsid w:val="006F4451"/>
    <w:rsid w:val="006F44CA"/>
    <w:rsid w:val="006F4761"/>
    <w:rsid w:val="006F47A3"/>
    <w:rsid w:val="006F481D"/>
    <w:rsid w:val="006F4931"/>
    <w:rsid w:val="006F4A4A"/>
    <w:rsid w:val="006F4C57"/>
    <w:rsid w:val="006F54B9"/>
    <w:rsid w:val="006F55A7"/>
    <w:rsid w:val="006F5620"/>
    <w:rsid w:val="006F56F7"/>
    <w:rsid w:val="006F5A24"/>
    <w:rsid w:val="006F5FDB"/>
    <w:rsid w:val="006F60D6"/>
    <w:rsid w:val="006F60D8"/>
    <w:rsid w:val="006F677A"/>
    <w:rsid w:val="006F67D2"/>
    <w:rsid w:val="006F6A4F"/>
    <w:rsid w:val="006F6B78"/>
    <w:rsid w:val="006F6CF5"/>
    <w:rsid w:val="006F6D6E"/>
    <w:rsid w:val="006F6FBA"/>
    <w:rsid w:val="006F6FDE"/>
    <w:rsid w:val="006F6FF3"/>
    <w:rsid w:val="006F73F7"/>
    <w:rsid w:val="006F792F"/>
    <w:rsid w:val="006F7AB6"/>
    <w:rsid w:val="006F7B96"/>
    <w:rsid w:val="006F7D1B"/>
    <w:rsid w:val="006F7FB7"/>
    <w:rsid w:val="00700055"/>
    <w:rsid w:val="007001AF"/>
    <w:rsid w:val="00700443"/>
    <w:rsid w:val="0070048B"/>
    <w:rsid w:val="0070090E"/>
    <w:rsid w:val="00700A6C"/>
    <w:rsid w:val="00700D73"/>
    <w:rsid w:val="0070123B"/>
    <w:rsid w:val="0070149E"/>
    <w:rsid w:val="007017B2"/>
    <w:rsid w:val="007018DA"/>
    <w:rsid w:val="007019FB"/>
    <w:rsid w:val="00701A77"/>
    <w:rsid w:val="00701C6E"/>
    <w:rsid w:val="00701EA1"/>
    <w:rsid w:val="007028E1"/>
    <w:rsid w:val="007029D8"/>
    <w:rsid w:val="00702BBB"/>
    <w:rsid w:val="00702CF2"/>
    <w:rsid w:val="00702E0C"/>
    <w:rsid w:val="00702F53"/>
    <w:rsid w:val="007030AF"/>
    <w:rsid w:val="007038EE"/>
    <w:rsid w:val="00703C84"/>
    <w:rsid w:val="00703F92"/>
    <w:rsid w:val="007041C3"/>
    <w:rsid w:val="0070434F"/>
    <w:rsid w:val="0070436E"/>
    <w:rsid w:val="00704D0B"/>
    <w:rsid w:val="00705901"/>
    <w:rsid w:val="00705D39"/>
    <w:rsid w:val="007060C6"/>
    <w:rsid w:val="007065F2"/>
    <w:rsid w:val="007068E3"/>
    <w:rsid w:val="007069B8"/>
    <w:rsid w:val="007069D0"/>
    <w:rsid w:val="00706D74"/>
    <w:rsid w:val="00706E35"/>
    <w:rsid w:val="00706EC3"/>
    <w:rsid w:val="00707087"/>
    <w:rsid w:val="00707134"/>
    <w:rsid w:val="00707412"/>
    <w:rsid w:val="00707482"/>
    <w:rsid w:val="0070771B"/>
    <w:rsid w:val="00707D64"/>
    <w:rsid w:val="00707E57"/>
    <w:rsid w:val="00707E5E"/>
    <w:rsid w:val="0071008F"/>
    <w:rsid w:val="0071014F"/>
    <w:rsid w:val="007102B0"/>
    <w:rsid w:val="007103DE"/>
    <w:rsid w:val="00710962"/>
    <w:rsid w:val="00710C73"/>
    <w:rsid w:val="00710D52"/>
    <w:rsid w:val="00710F4B"/>
    <w:rsid w:val="0071122A"/>
    <w:rsid w:val="00711275"/>
    <w:rsid w:val="00711327"/>
    <w:rsid w:val="0071142D"/>
    <w:rsid w:val="0071143D"/>
    <w:rsid w:val="00711448"/>
    <w:rsid w:val="0071176C"/>
    <w:rsid w:val="0071222C"/>
    <w:rsid w:val="007122D5"/>
    <w:rsid w:val="007122FE"/>
    <w:rsid w:val="0071244A"/>
    <w:rsid w:val="00712563"/>
    <w:rsid w:val="00712622"/>
    <w:rsid w:val="0071265E"/>
    <w:rsid w:val="0071274C"/>
    <w:rsid w:val="007129FF"/>
    <w:rsid w:val="00712CE7"/>
    <w:rsid w:val="00712ED8"/>
    <w:rsid w:val="00713446"/>
    <w:rsid w:val="00713600"/>
    <w:rsid w:val="00713A64"/>
    <w:rsid w:val="00713D71"/>
    <w:rsid w:val="00713D92"/>
    <w:rsid w:val="007141E8"/>
    <w:rsid w:val="0071422F"/>
    <w:rsid w:val="00714349"/>
    <w:rsid w:val="007143F3"/>
    <w:rsid w:val="007145CD"/>
    <w:rsid w:val="007146AE"/>
    <w:rsid w:val="00714A00"/>
    <w:rsid w:val="00714C84"/>
    <w:rsid w:val="00714E99"/>
    <w:rsid w:val="00714F5B"/>
    <w:rsid w:val="00715000"/>
    <w:rsid w:val="007150BB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6186"/>
    <w:rsid w:val="00716293"/>
    <w:rsid w:val="00716F60"/>
    <w:rsid w:val="0071710D"/>
    <w:rsid w:val="007173DF"/>
    <w:rsid w:val="007175E8"/>
    <w:rsid w:val="0071769F"/>
    <w:rsid w:val="00717D4D"/>
    <w:rsid w:val="00717D74"/>
    <w:rsid w:val="00717DDE"/>
    <w:rsid w:val="00717E47"/>
    <w:rsid w:val="00720520"/>
    <w:rsid w:val="00720B2E"/>
    <w:rsid w:val="00720F2B"/>
    <w:rsid w:val="00721166"/>
    <w:rsid w:val="00721328"/>
    <w:rsid w:val="00721925"/>
    <w:rsid w:val="00721B36"/>
    <w:rsid w:val="00721C08"/>
    <w:rsid w:val="00721E1C"/>
    <w:rsid w:val="00722055"/>
    <w:rsid w:val="007221DF"/>
    <w:rsid w:val="007223AD"/>
    <w:rsid w:val="0072256D"/>
    <w:rsid w:val="00722E93"/>
    <w:rsid w:val="0072315C"/>
    <w:rsid w:val="00723214"/>
    <w:rsid w:val="007232F0"/>
    <w:rsid w:val="00723316"/>
    <w:rsid w:val="00723448"/>
    <w:rsid w:val="00723567"/>
    <w:rsid w:val="007235AD"/>
    <w:rsid w:val="00723704"/>
    <w:rsid w:val="00723EA3"/>
    <w:rsid w:val="00724156"/>
    <w:rsid w:val="00724326"/>
    <w:rsid w:val="007244F1"/>
    <w:rsid w:val="007245C6"/>
    <w:rsid w:val="007245E0"/>
    <w:rsid w:val="00724626"/>
    <w:rsid w:val="007246D2"/>
    <w:rsid w:val="00724764"/>
    <w:rsid w:val="007247AC"/>
    <w:rsid w:val="00724C90"/>
    <w:rsid w:val="00724DE3"/>
    <w:rsid w:val="00725644"/>
    <w:rsid w:val="00725917"/>
    <w:rsid w:val="00725A53"/>
    <w:rsid w:val="00725AB7"/>
    <w:rsid w:val="00725C09"/>
    <w:rsid w:val="00725D92"/>
    <w:rsid w:val="00725EA9"/>
    <w:rsid w:val="00725EF6"/>
    <w:rsid w:val="00726282"/>
    <w:rsid w:val="007265C5"/>
    <w:rsid w:val="007266C1"/>
    <w:rsid w:val="00726854"/>
    <w:rsid w:val="00726D9D"/>
    <w:rsid w:val="007272AF"/>
    <w:rsid w:val="007273DC"/>
    <w:rsid w:val="007275F2"/>
    <w:rsid w:val="00727C4A"/>
    <w:rsid w:val="00727DCA"/>
    <w:rsid w:val="00727FF6"/>
    <w:rsid w:val="00730D10"/>
    <w:rsid w:val="00730EF4"/>
    <w:rsid w:val="00731478"/>
    <w:rsid w:val="007318D9"/>
    <w:rsid w:val="00731D72"/>
    <w:rsid w:val="00731D86"/>
    <w:rsid w:val="00731F42"/>
    <w:rsid w:val="00732C36"/>
    <w:rsid w:val="00732C8F"/>
    <w:rsid w:val="00732C94"/>
    <w:rsid w:val="00732C99"/>
    <w:rsid w:val="00732D79"/>
    <w:rsid w:val="00733059"/>
    <w:rsid w:val="007330CF"/>
    <w:rsid w:val="007331A4"/>
    <w:rsid w:val="007338A1"/>
    <w:rsid w:val="00733FD1"/>
    <w:rsid w:val="0073416E"/>
    <w:rsid w:val="00734242"/>
    <w:rsid w:val="0073451A"/>
    <w:rsid w:val="007345C3"/>
    <w:rsid w:val="0073477F"/>
    <w:rsid w:val="00734A4C"/>
    <w:rsid w:val="00734B5F"/>
    <w:rsid w:val="00734C23"/>
    <w:rsid w:val="00734EB9"/>
    <w:rsid w:val="00735308"/>
    <w:rsid w:val="0073564A"/>
    <w:rsid w:val="007358C4"/>
    <w:rsid w:val="007359A9"/>
    <w:rsid w:val="00735A0B"/>
    <w:rsid w:val="00735C92"/>
    <w:rsid w:val="00735E3D"/>
    <w:rsid w:val="00735E7F"/>
    <w:rsid w:val="00736216"/>
    <w:rsid w:val="00736511"/>
    <w:rsid w:val="00736603"/>
    <w:rsid w:val="00736A64"/>
    <w:rsid w:val="00736B87"/>
    <w:rsid w:val="00736BAE"/>
    <w:rsid w:val="00736BED"/>
    <w:rsid w:val="00736F20"/>
    <w:rsid w:val="00737435"/>
    <w:rsid w:val="007379AB"/>
    <w:rsid w:val="00737E94"/>
    <w:rsid w:val="00737FCA"/>
    <w:rsid w:val="00740311"/>
    <w:rsid w:val="0074059C"/>
    <w:rsid w:val="00740701"/>
    <w:rsid w:val="007408DD"/>
    <w:rsid w:val="0074098F"/>
    <w:rsid w:val="00740AD4"/>
    <w:rsid w:val="00740B84"/>
    <w:rsid w:val="00740D6E"/>
    <w:rsid w:val="007413EC"/>
    <w:rsid w:val="00741418"/>
    <w:rsid w:val="007415F1"/>
    <w:rsid w:val="0074163E"/>
    <w:rsid w:val="00741761"/>
    <w:rsid w:val="00741859"/>
    <w:rsid w:val="00741A44"/>
    <w:rsid w:val="00741C03"/>
    <w:rsid w:val="00741FED"/>
    <w:rsid w:val="007420C3"/>
    <w:rsid w:val="007424CB"/>
    <w:rsid w:val="00742D0C"/>
    <w:rsid w:val="00742D11"/>
    <w:rsid w:val="00742E20"/>
    <w:rsid w:val="00743232"/>
    <w:rsid w:val="007432A1"/>
    <w:rsid w:val="007432CD"/>
    <w:rsid w:val="00743315"/>
    <w:rsid w:val="007437E0"/>
    <w:rsid w:val="00743A5F"/>
    <w:rsid w:val="00743B5B"/>
    <w:rsid w:val="00743DDD"/>
    <w:rsid w:val="00744554"/>
    <w:rsid w:val="007445D7"/>
    <w:rsid w:val="00744ABE"/>
    <w:rsid w:val="00744C40"/>
    <w:rsid w:val="00744D13"/>
    <w:rsid w:val="0074501B"/>
    <w:rsid w:val="007452A3"/>
    <w:rsid w:val="0074593F"/>
    <w:rsid w:val="00745CE9"/>
    <w:rsid w:val="00745EB9"/>
    <w:rsid w:val="00745F04"/>
    <w:rsid w:val="0074619F"/>
    <w:rsid w:val="00746261"/>
    <w:rsid w:val="007465A6"/>
    <w:rsid w:val="0074690A"/>
    <w:rsid w:val="00746BBA"/>
    <w:rsid w:val="00746F1B"/>
    <w:rsid w:val="007471CB"/>
    <w:rsid w:val="0074785A"/>
    <w:rsid w:val="00747951"/>
    <w:rsid w:val="00747EDE"/>
    <w:rsid w:val="007500EF"/>
    <w:rsid w:val="007503F9"/>
    <w:rsid w:val="007506B4"/>
    <w:rsid w:val="00750A40"/>
    <w:rsid w:val="00750CE5"/>
    <w:rsid w:val="00750DAD"/>
    <w:rsid w:val="00750F70"/>
    <w:rsid w:val="00750FBE"/>
    <w:rsid w:val="0075115B"/>
    <w:rsid w:val="007518C1"/>
    <w:rsid w:val="007519E0"/>
    <w:rsid w:val="00751FA4"/>
    <w:rsid w:val="00751FFA"/>
    <w:rsid w:val="00752089"/>
    <w:rsid w:val="007520C7"/>
    <w:rsid w:val="00752136"/>
    <w:rsid w:val="007527A3"/>
    <w:rsid w:val="00752B3C"/>
    <w:rsid w:val="00752D8E"/>
    <w:rsid w:val="00752E44"/>
    <w:rsid w:val="00752E90"/>
    <w:rsid w:val="00752FC5"/>
    <w:rsid w:val="00752FEC"/>
    <w:rsid w:val="00753031"/>
    <w:rsid w:val="007531A9"/>
    <w:rsid w:val="00753509"/>
    <w:rsid w:val="00753B1A"/>
    <w:rsid w:val="00753C93"/>
    <w:rsid w:val="00753E64"/>
    <w:rsid w:val="00753EC1"/>
    <w:rsid w:val="0075446B"/>
    <w:rsid w:val="0075453D"/>
    <w:rsid w:val="007548A8"/>
    <w:rsid w:val="00754C2B"/>
    <w:rsid w:val="00754C8B"/>
    <w:rsid w:val="00754C8C"/>
    <w:rsid w:val="0075502E"/>
    <w:rsid w:val="00755243"/>
    <w:rsid w:val="007552EF"/>
    <w:rsid w:val="007555CC"/>
    <w:rsid w:val="00755761"/>
    <w:rsid w:val="00755868"/>
    <w:rsid w:val="00755AE3"/>
    <w:rsid w:val="00755EAF"/>
    <w:rsid w:val="007563D3"/>
    <w:rsid w:val="007564EA"/>
    <w:rsid w:val="00756618"/>
    <w:rsid w:val="00756840"/>
    <w:rsid w:val="00756A15"/>
    <w:rsid w:val="00756AD4"/>
    <w:rsid w:val="00756C2E"/>
    <w:rsid w:val="00756D8A"/>
    <w:rsid w:val="00756E22"/>
    <w:rsid w:val="00756FAE"/>
    <w:rsid w:val="007572CA"/>
    <w:rsid w:val="00757B1A"/>
    <w:rsid w:val="00757B48"/>
    <w:rsid w:val="00757D4C"/>
    <w:rsid w:val="00757DD6"/>
    <w:rsid w:val="00757E10"/>
    <w:rsid w:val="00760300"/>
    <w:rsid w:val="00760789"/>
    <w:rsid w:val="0076081F"/>
    <w:rsid w:val="0076090A"/>
    <w:rsid w:val="00760C3F"/>
    <w:rsid w:val="00760CA1"/>
    <w:rsid w:val="0076112D"/>
    <w:rsid w:val="007612B1"/>
    <w:rsid w:val="0076144D"/>
    <w:rsid w:val="007618E6"/>
    <w:rsid w:val="00761A30"/>
    <w:rsid w:val="00761F0C"/>
    <w:rsid w:val="00761F8F"/>
    <w:rsid w:val="0076200D"/>
    <w:rsid w:val="00762C23"/>
    <w:rsid w:val="00762F05"/>
    <w:rsid w:val="00763307"/>
    <w:rsid w:val="0076332B"/>
    <w:rsid w:val="007635CF"/>
    <w:rsid w:val="0076426E"/>
    <w:rsid w:val="007643B7"/>
    <w:rsid w:val="00764C8F"/>
    <w:rsid w:val="00764FB6"/>
    <w:rsid w:val="00764FE6"/>
    <w:rsid w:val="0076507C"/>
    <w:rsid w:val="00765163"/>
    <w:rsid w:val="00765654"/>
    <w:rsid w:val="00765802"/>
    <w:rsid w:val="00765A0C"/>
    <w:rsid w:val="00765EA5"/>
    <w:rsid w:val="00765F09"/>
    <w:rsid w:val="0076665B"/>
    <w:rsid w:val="00766A2E"/>
    <w:rsid w:val="00766DBA"/>
    <w:rsid w:val="00766F04"/>
    <w:rsid w:val="007672E1"/>
    <w:rsid w:val="0076749F"/>
    <w:rsid w:val="007675DB"/>
    <w:rsid w:val="00767C10"/>
    <w:rsid w:val="00767D93"/>
    <w:rsid w:val="007700A6"/>
    <w:rsid w:val="0077049D"/>
    <w:rsid w:val="00770912"/>
    <w:rsid w:val="00770DB5"/>
    <w:rsid w:val="007713C8"/>
    <w:rsid w:val="00771483"/>
    <w:rsid w:val="00771899"/>
    <w:rsid w:val="00771B70"/>
    <w:rsid w:val="00771D9D"/>
    <w:rsid w:val="00771EEC"/>
    <w:rsid w:val="00771F90"/>
    <w:rsid w:val="00772112"/>
    <w:rsid w:val="00772447"/>
    <w:rsid w:val="0077244C"/>
    <w:rsid w:val="00772D15"/>
    <w:rsid w:val="00772F70"/>
    <w:rsid w:val="00772FAD"/>
    <w:rsid w:val="00772FE5"/>
    <w:rsid w:val="00773040"/>
    <w:rsid w:val="0077353F"/>
    <w:rsid w:val="007737A8"/>
    <w:rsid w:val="007738D2"/>
    <w:rsid w:val="0077459A"/>
    <w:rsid w:val="00774C19"/>
    <w:rsid w:val="00774D6B"/>
    <w:rsid w:val="007751A7"/>
    <w:rsid w:val="007755E2"/>
    <w:rsid w:val="0077584C"/>
    <w:rsid w:val="007759FE"/>
    <w:rsid w:val="00775B61"/>
    <w:rsid w:val="007760C8"/>
    <w:rsid w:val="00776265"/>
    <w:rsid w:val="007768AA"/>
    <w:rsid w:val="007768AE"/>
    <w:rsid w:val="00777107"/>
    <w:rsid w:val="00777193"/>
    <w:rsid w:val="007772B0"/>
    <w:rsid w:val="007773E1"/>
    <w:rsid w:val="0077750C"/>
    <w:rsid w:val="00777C9F"/>
    <w:rsid w:val="007805AB"/>
    <w:rsid w:val="0078067F"/>
    <w:rsid w:val="00780947"/>
    <w:rsid w:val="00780DE5"/>
    <w:rsid w:val="0078127E"/>
    <w:rsid w:val="0078156F"/>
    <w:rsid w:val="00781BB0"/>
    <w:rsid w:val="00782013"/>
    <w:rsid w:val="007822A0"/>
    <w:rsid w:val="0078256E"/>
    <w:rsid w:val="0078276C"/>
    <w:rsid w:val="007829A7"/>
    <w:rsid w:val="00782D4A"/>
    <w:rsid w:val="00782EC7"/>
    <w:rsid w:val="00783295"/>
    <w:rsid w:val="00783312"/>
    <w:rsid w:val="007833BC"/>
    <w:rsid w:val="0078354A"/>
    <w:rsid w:val="00783816"/>
    <w:rsid w:val="00783D32"/>
    <w:rsid w:val="00784076"/>
    <w:rsid w:val="007842B7"/>
    <w:rsid w:val="0078465F"/>
    <w:rsid w:val="00784682"/>
    <w:rsid w:val="0078475B"/>
    <w:rsid w:val="00784C98"/>
    <w:rsid w:val="00784E94"/>
    <w:rsid w:val="00784EA1"/>
    <w:rsid w:val="007857CA"/>
    <w:rsid w:val="00785ECD"/>
    <w:rsid w:val="00785FD0"/>
    <w:rsid w:val="007865B0"/>
    <w:rsid w:val="007865ED"/>
    <w:rsid w:val="00786689"/>
    <w:rsid w:val="007866D1"/>
    <w:rsid w:val="00786905"/>
    <w:rsid w:val="00786A23"/>
    <w:rsid w:val="00787214"/>
    <w:rsid w:val="00787216"/>
    <w:rsid w:val="0078758F"/>
    <w:rsid w:val="00787C7C"/>
    <w:rsid w:val="00787EC6"/>
    <w:rsid w:val="00790050"/>
    <w:rsid w:val="00790B50"/>
    <w:rsid w:val="00790D9F"/>
    <w:rsid w:val="00790FB8"/>
    <w:rsid w:val="00791084"/>
    <w:rsid w:val="0079112F"/>
    <w:rsid w:val="007917C3"/>
    <w:rsid w:val="00791E9F"/>
    <w:rsid w:val="00792387"/>
    <w:rsid w:val="00792902"/>
    <w:rsid w:val="00792EA1"/>
    <w:rsid w:val="00793402"/>
    <w:rsid w:val="0079392A"/>
    <w:rsid w:val="00793B73"/>
    <w:rsid w:val="00793E6B"/>
    <w:rsid w:val="00793F1D"/>
    <w:rsid w:val="0079490C"/>
    <w:rsid w:val="0079514F"/>
    <w:rsid w:val="007953B6"/>
    <w:rsid w:val="00795742"/>
    <w:rsid w:val="00795DD0"/>
    <w:rsid w:val="00796537"/>
    <w:rsid w:val="007967DD"/>
    <w:rsid w:val="007967E4"/>
    <w:rsid w:val="00796812"/>
    <w:rsid w:val="00796A0B"/>
    <w:rsid w:val="00796F23"/>
    <w:rsid w:val="00797183"/>
    <w:rsid w:val="00797619"/>
    <w:rsid w:val="007976CE"/>
    <w:rsid w:val="007A06EC"/>
    <w:rsid w:val="007A0805"/>
    <w:rsid w:val="007A08E5"/>
    <w:rsid w:val="007A1268"/>
    <w:rsid w:val="007A1800"/>
    <w:rsid w:val="007A1899"/>
    <w:rsid w:val="007A1CEA"/>
    <w:rsid w:val="007A23B7"/>
    <w:rsid w:val="007A23D6"/>
    <w:rsid w:val="007A2427"/>
    <w:rsid w:val="007A2E3A"/>
    <w:rsid w:val="007A3124"/>
    <w:rsid w:val="007A3830"/>
    <w:rsid w:val="007A385E"/>
    <w:rsid w:val="007A3904"/>
    <w:rsid w:val="007A3C04"/>
    <w:rsid w:val="007A3F8C"/>
    <w:rsid w:val="007A42BA"/>
    <w:rsid w:val="007A43E9"/>
    <w:rsid w:val="007A44A7"/>
    <w:rsid w:val="007A4640"/>
    <w:rsid w:val="007A4A0B"/>
    <w:rsid w:val="007A4D91"/>
    <w:rsid w:val="007A508E"/>
    <w:rsid w:val="007A53AA"/>
    <w:rsid w:val="007A551C"/>
    <w:rsid w:val="007A58C9"/>
    <w:rsid w:val="007A5A61"/>
    <w:rsid w:val="007A5ABA"/>
    <w:rsid w:val="007A5D9F"/>
    <w:rsid w:val="007A609B"/>
    <w:rsid w:val="007A609F"/>
    <w:rsid w:val="007A6360"/>
    <w:rsid w:val="007A661B"/>
    <w:rsid w:val="007A662C"/>
    <w:rsid w:val="007A6752"/>
    <w:rsid w:val="007A6B21"/>
    <w:rsid w:val="007A6F05"/>
    <w:rsid w:val="007A6F6F"/>
    <w:rsid w:val="007A6F80"/>
    <w:rsid w:val="007A6F8D"/>
    <w:rsid w:val="007A712A"/>
    <w:rsid w:val="007A729F"/>
    <w:rsid w:val="007A73DA"/>
    <w:rsid w:val="007A750A"/>
    <w:rsid w:val="007A765C"/>
    <w:rsid w:val="007A7F95"/>
    <w:rsid w:val="007B026C"/>
    <w:rsid w:val="007B0C77"/>
    <w:rsid w:val="007B0D21"/>
    <w:rsid w:val="007B0F5E"/>
    <w:rsid w:val="007B11DF"/>
    <w:rsid w:val="007B133A"/>
    <w:rsid w:val="007B17F2"/>
    <w:rsid w:val="007B1B35"/>
    <w:rsid w:val="007B208B"/>
    <w:rsid w:val="007B21BA"/>
    <w:rsid w:val="007B2231"/>
    <w:rsid w:val="007B2271"/>
    <w:rsid w:val="007B2CEA"/>
    <w:rsid w:val="007B300D"/>
    <w:rsid w:val="007B3251"/>
    <w:rsid w:val="007B32D5"/>
    <w:rsid w:val="007B37EB"/>
    <w:rsid w:val="007B3C1D"/>
    <w:rsid w:val="007B3D4F"/>
    <w:rsid w:val="007B3DF0"/>
    <w:rsid w:val="007B3F0D"/>
    <w:rsid w:val="007B3F31"/>
    <w:rsid w:val="007B408D"/>
    <w:rsid w:val="007B42C9"/>
    <w:rsid w:val="007B4560"/>
    <w:rsid w:val="007B45E4"/>
    <w:rsid w:val="007B48B8"/>
    <w:rsid w:val="007B5268"/>
    <w:rsid w:val="007B5455"/>
    <w:rsid w:val="007B5AD3"/>
    <w:rsid w:val="007B5BA3"/>
    <w:rsid w:val="007B5E76"/>
    <w:rsid w:val="007B6027"/>
    <w:rsid w:val="007B615B"/>
    <w:rsid w:val="007B6167"/>
    <w:rsid w:val="007B6531"/>
    <w:rsid w:val="007B65E3"/>
    <w:rsid w:val="007B67EF"/>
    <w:rsid w:val="007B6867"/>
    <w:rsid w:val="007B69F1"/>
    <w:rsid w:val="007B69FE"/>
    <w:rsid w:val="007B6E62"/>
    <w:rsid w:val="007B715D"/>
    <w:rsid w:val="007B725B"/>
    <w:rsid w:val="007B73F9"/>
    <w:rsid w:val="007B7484"/>
    <w:rsid w:val="007B762F"/>
    <w:rsid w:val="007B79C1"/>
    <w:rsid w:val="007B7EB4"/>
    <w:rsid w:val="007C07E6"/>
    <w:rsid w:val="007C08D2"/>
    <w:rsid w:val="007C0AD6"/>
    <w:rsid w:val="007C0BFF"/>
    <w:rsid w:val="007C1146"/>
    <w:rsid w:val="007C165B"/>
    <w:rsid w:val="007C18E5"/>
    <w:rsid w:val="007C1C2C"/>
    <w:rsid w:val="007C1F62"/>
    <w:rsid w:val="007C233C"/>
    <w:rsid w:val="007C293E"/>
    <w:rsid w:val="007C2FDD"/>
    <w:rsid w:val="007C3176"/>
    <w:rsid w:val="007C33C2"/>
    <w:rsid w:val="007C3514"/>
    <w:rsid w:val="007C3534"/>
    <w:rsid w:val="007C3AB8"/>
    <w:rsid w:val="007C3D64"/>
    <w:rsid w:val="007C4033"/>
    <w:rsid w:val="007C4499"/>
    <w:rsid w:val="007C44FA"/>
    <w:rsid w:val="007C456E"/>
    <w:rsid w:val="007C4878"/>
    <w:rsid w:val="007C49F2"/>
    <w:rsid w:val="007C4AA8"/>
    <w:rsid w:val="007C4C7D"/>
    <w:rsid w:val="007C4DBA"/>
    <w:rsid w:val="007C507D"/>
    <w:rsid w:val="007C560B"/>
    <w:rsid w:val="007C566D"/>
    <w:rsid w:val="007C5908"/>
    <w:rsid w:val="007C5CAD"/>
    <w:rsid w:val="007C6027"/>
    <w:rsid w:val="007C6073"/>
    <w:rsid w:val="007C62A2"/>
    <w:rsid w:val="007C6A72"/>
    <w:rsid w:val="007C6E11"/>
    <w:rsid w:val="007C7159"/>
    <w:rsid w:val="007C736A"/>
    <w:rsid w:val="007C7E5F"/>
    <w:rsid w:val="007C7FE2"/>
    <w:rsid w:val="007D014B"/>
    <w:rsid w:val="007D04EB"/>
    <w:rsid w:val="007D07DC"/>
    <w:rsid w:val="007D08A8"/>
    <w:rsid w:val="007D1172"/>
    <w:rsid w:val="007D146B"/>
    <w:rsid w:val="007D16C8"/>
    <w:rsid w:val="007D18FD"/>
    <w:rsid w:val="007D192D"/>
    <w:rsid w:val="007D1C80"/>
    <w:rsid w:val="007D1F20"/>
    <w:rsid w:val="007D21EA"/>
    <w:rsid w:val="007D2482"/>
    <w:rsid w:val="007D2547"/>
    <w:rsid w:val="007D25D6"/>
    <w:rsid w:val="007D27FE"/>
    <w:rsid w:val="007D289A"/>
    <w:rsid w:val="007D2C49"/>
    <w:rsid w:val="007D2E41"/>
    <w:rsid w:val="007D2EA5"/>
    <w:rsid w:val="007D2ECD"/>
    <w:rsid w:val="007D309A"/>
    <w:rsid w:val="007D34BA"/>
    <w:rsid w:val="007D3578"/>
    <w:rsid w:val="007D3C25"/>
    <w:rsid w:val="007D3EAE"/>
    <w:rsid w:val="007D4027"/>
    <w:rsid w:val="007D4514"/>
    <w:rsid w:val="007D486D"/>
    <w:rsid w:val="007D4BEE"/>
    <w:rsid w:val="007D4EA1"/>
    <w:rsid w:val="007D52CB"/>
    <w:rsid w:val="007D54B2"/>
    <w:rsid w:val="007D5925"/>
    <w:rsid w:val="007D5A97"/>
    <w:rsid w:val="007D5C24"/>
    <w:rsid w:val="007D6500"/>
    <w:rsid w:val="007D6566"/>
    <w:rsid w:val="007D6915"/>
    <w:rsid w:val="007D6933"/>
    <w:rsid w:val="007D6EDB"/>
    <w:rsid w:val="007D73D2"/>
    <w:rsid w:val="007D779D"/>
    <w:rsid w:val="007D78A0"/>
    <w:rsid w:val="007D7A43"/>
    <w:rsid w:val="007D7C37"/>
    <w:rsid w:val="007D7CF3"/>
    <w:rsid w:val="007D7DA0"/>
    <w:rsid w:val="007D7E66"/>
    <w:rsid w:val="007D7F03"/>
    <w:rsid w:val="007E02C4"/>
    <w:rsid w:val="007E0770"/>
    <w:rsid w:val="007E0AEF"/>
    <w:rsid w:val="007E0B05"/>
    <w:rsid w:val="007E0C3B"/>
    <w:rsid w:val="007E0EDA"/>
    <w:rsid w:val="007E114F"/>
    <w:rsid w:val="007E116D"/>
    <w:rsid w:val="007E138E"/>
    <w:rsid w:val="007E142A"/>
    <w:rsid w:val="007E1752"/>
    <w:rsid w:val="007E199A"/>
    <w:rsid w:val="007E1A36"/>
    <w:rsid w:val="007E1DB7"/>
    <w:rsid w:val="007E1ECB"/>
    <w:rsid w:val="007E2004"/>
    <w:rsid w:val="007E2330"/>
    <w:rsid w:val="007E2361"/>
    <w:rsid w:val="007E23F8"/>
    <w:rsid w:val="007E247E"/>
    <w:rsid w:val="007E297C"/>
    <w:rsid w:val="007E2984"/>
    <w:rsid w:val="007E312E"/>
    <w:rsid w:val="007E3847"/>
    <w:rsid w:val="007E3C4D"/>
    <w:rsid w:val="007E3D50"/>
    <w:rsid w:val="007E3FBB"/>
    <w:rsid w:val="007E40BB"/>
    <w:rsid w:val="007E41F7"/>
    <w:rsid w:val="007E42EB"/>
    <w:rsid w:val="007E4363"/>
    <w:rsid w:val="007E4423"/>
    <w:rsid w:val="007E4F5C"/>
    <w:rsid w:val="007E4FA6"/>
    <w:rsid w:val="007E521C"/>
    <w:rsid w:val="007E53F6"/>
    <w:rsid w:val="007E5690"/>
    <w:rsid w:val="007E5766"/>
    <w:rsid w:val="007E5ED4"/>
    <w:rsid w:val="007E612F"/>
    <w:rsid w:val="007E69BB"/>
    <w:rsid w:val="007E6A20"/>
    <w:rsid w:val="007E70C3"/>
    <w:rsid w:val="007E79E3"/>
    <w:rsid w:val="007E7A6A"/>
    <w:rsid w:val="007E7D04"/>
    <w:rsid w:val="007E7ED6"/>
    <w:rsid w:val="007E7EF0"/>
    <w:rsid w:val="007E7F2E"/>
    <w:rsid w:val="007F0162"/>
    <w:rsid w:val="007F01F5"/>
    <w:rsid w:val="007F0232"/>
    <w:rsid w:val="007F0715"/>
    <w:rsid w:val="007F072B"/>
    <w:rsid w:val="007F0A42"/>
    <w:rsid w:val="007F0C6E"/>
    <w:rsid w:val="007F0E1B"/>
    <w:rsid w:val="007F0E2B"/>
    <w:rsid w:val="007F0F13"/>
    <w:rsid w:val="007F0F4A"/>
    <w:rsid w:val="007F108F"/>
    <w:rsid w:val="007F138A"/>
    <w:rsid w:val="007F17EE"/>
    <w:rsid w:val="007F1B3F"/>
    <w:rsid w:val="007F1FA0"/>
    <w:rsid w:val="007F21BA"/>
    <w:rsid w:val="007F2290"/>
    <w:rsid w:val="007F274D"/>
    <w:rsid w:val="007F2ABB"/>
    <w:rsid w:val="007F2C25"/>
    <w:rsid w:val="007F2ECF"/>
    <w:rsid w:val="007F2F8D"/>
    <w:rsid w:val="007F304B"/>
    <w:rsid w:val="007F3425"/>
    <w:rsid w:val="007F3833"/>
    <w:rsid w:val="007F38C2"/>
    <w:rsid w:val="007F38FE"/>
    <w:rsid w:val="007F3EBD"/>
    <w:rsid w:val="007F3FCB"/>
    <w:rsid w:val="007F40EF"/>
    <w:rsid w:val="007F4586"/>
    <w:rsid w:val="007F458B"/>
    <w:rsid w:val="007F46B3"/>
    <w:rsid w:val="007F4711"/>
    <w:rsid w:val="007F48B5"/>
    <w:rsid w:val="007F499E"/>
    <w:rsid w:val="007F4AA0"/>
    <w:rsid w:val="007F4BDA"/>
    <w:rsid w:val="007F4C36"/>
    <w:rsid w:val="007F4D5A"/>
    <w:rsid w:val="007F4FD7"/>
    <w:rsid w:val="007F503C"/>
    <w:rsid w:val="007F597D"/>
    <w:rsid w:val="007F60C2"/>
    <w:rsid w:val="007F6497"/>
    <w:rsid w:val="007F6B33"/>
    <w:rsid w:val="007F6CCA"/>
    <w:rsid w:val="007F6E61"/>
    <w:rsid w:val="007F6FD1"/>
    <w:rsid w:val="007F7034"/>
    <w:rsid w:val="007F75ED"/>
    <w:rsid w:val="007F7E07"/>
    <w:rsid w:val="007F7EA0"/>
    <w:rsid w:val="00800019"/>
    <w:rsid w:val="008003E2"/>
    <w:rsid w:val="008003FF"/>
    <w:rsid w:val="00800410"/>
    <w:rsid w:val="00800491"/>
    <w:rsid w:val="008004F4"/>
    <w:rsid w:val="00801241"/>
    <w:rsid w:val="0080128B"/>
    <w:rsid w:val="00801304"/>
    <w:rsid w:val="008013D7"/>
    <w:rsid w:val="0080152A"/>
    <w:rsid w:val="00801BC2"/>
    <w:rsid w:val="00802440"/>
    <w:rsid w:val="008029D0"/>
    <w:rsid w:val="00802B64"/>
    <w:rsid w:val="00802F8F"/>
    <w:rsid w:val="00802FD3"/>
    <w:rsid w:val="008032E3"/>
    <w:rsid w:val="00803421"/>
    <w:rsid w:val="00803769"/>
    <w:rsid w:val="0080392D"/>
    <w:rsid w:val="00803CCE"/>
    <w:rsid w:val="00803FAC"/>
    <w:rsid w:val="008040F9"/>
    <w:rsid w:val="00804420"/>
    <w:rsid w:val="00804606"/>
    <w:rsid w:val="00804B8F"/>
    <w:rsid w:val="00804BBC"/>
    <w:rsid w:val="00804BFA"/>
    <w:rsid w:val="00804C8A"/>
    <w:rsid w:val="00805434"/>
    <w:rsid w:val="008054F5"/>
    <w:rsid w:val="008059B1"/>
    <w:rsid w:val="00805E60"/>
    <w:rsid w:val="00805EFB"/>
    <w:rsid w:val="0080606B"/>
    <w:rsid w:val="00806526"/>
    <w:rsid w:val="00806598"/>
    <w:rsid w:val="00806B87"/>
    <w:rsid w:val="00806DF8"/>
    <w:rsid w:val="0080719A"/>
    <w:rsid w:val="008074B3"/>
    <w:rsid w:val="00807938"/>
    <w:rsid w:val="008079B5"/>
    <w:rsid w:val="00807ACF"/>
    <w:rsid w:val="00807F5D"/>
    <w:rsid w:val="008100E3"/>
    <w:rsid w:val="0081058E"/>
    <w:rsid w:val="0081066C"/>
    <w:rsid w:val="00810A86"/>
    <w:rsid w:val="00810CA5"/>
    <w:rsid w:val="00810D60"/>
    <w:rsid w:val="00810F07"/>
    <w:rsid w:val="00810F9D"/>
    <w:rsid w:val="00810FE2"/>
    <w:rsid w:val="008110A6"/>
    <w:rsid w:val="0081110E"/>
    <w:rsid w:val="0081111E"/>
    <w:rsid w:val="00811672"/>
    <w:rsid w:val="008116D6"/>
    <w:rsid w:val="00811B37"/>
    <w:rsid w:val="00811ED5"/>
    <w:rsid w:val="00811EEE"/>
    <w:rsid w:val="00812371"/>
    <w:rsid w:val="0081255A"/>
    <w:rsid w:val="00812890"/>
    <w:rsid w:val="00812987"/>
    <w:rsid w:val="00812B08"/>
    <w:rsid w:val="00812B91"/>
    <w:rsid w:val="00812EC1"/>
    <w:rsid w:val="00813807"/>
    <w:rsid w:val="00813A22"/>
    <w:rsid w:val="00813ACB"/>
    <w:rsid w:val="00813BC1"/>
    <w:rsid w:val="00813C47"/>
    <w:rsid w:val="00814013"/>
    <w:rsid w:val="008142F6"/>
    <w:rsid w:val="008146DA"/>
    <w:rsid w:val="008146EA"/>
    <w:rsid w:val="008147AF"/>
    <w:rsid w:val="0081492D"/>
    <w:rsid w:val="00814BF7"/>
    <w:rsid w:val="008153D7"/>
    <w:rsid w:val="008154CB"/>
    <w:rsid w:val="008157FA"/>
    <w:rsid w:val="00815BBC"/>
    <w:rsid w:val="00815C92"/>
    <w:rsid w:val="00816340"/>
    <w:rsid w:val="0081655F"/>
    <w:rsid w:val="008165BF"/>
    <w:rsid w:val="0081671F"/>
    <w:rsid w:val="008167DD"/>
    <w:rsid w:val="00816FF3"/>
    <w:rsid w:val="0081701D"/>
    <w:rsid w:val="00817051"/>
    <w:rsid w:val="008175F6"/>
    <w:rsid w:val="00817687"/>
    <w:rsid w:val="008179D9"/>
    <w:rsid w:val="008179DD"/>
    <w:rsid w:val="00817ABB"/>
    <w:rsid w:val="00817CEE"/>
    <w:rsid w:val="00817DAC"/>
    <w:rsid w:val="00820438"/>
    <w:rsid w:val="00820868"/>
    <w:rsid w:val="00820896"/>
    <w:rsid w:val="00820AFD"/>
    <w:rsid w:val="00820B98"/>
    <w:rsid w:val="0082128C"/>
    <w:rsid w:val="008213AF"/>
    <w:rsid w:val="008214A1"/>
    <w:rsid w:val="0082159B"/>
    <w:rsid w:val="0082196C"/>
    <w:rsid w:val="00821A37"/>
    <w:rsid w:val="00821A79"/>
    <w:rsid w:val="00821EF1"/>
    <w:rsid w:val="00821FFC"/>
    <w:rsid w:val="008220EB"/>
    <w:rsid w:val="0082231B"/>
    <w:rsid w:val="0082239F"/>
    <w:rsid w:val="008223F1"/>
    <w:rsid w:val="00822836"/>
    <w:rsid w:val="00822894"/>
    <w:rsid w:val="00822B96"/>
    <w:rsid w:val="00822C4D"/>
    <w:rsid w:val="00822E41"/>
    <w:rsid w:val="00822E8C"/>
    <w:rsid w:val="0082305E"/>
    <w:rsid w:val="008233F0"/>
    <w:rsid w:val="008235AF"/>
    <w:rsid w:val="008236FD"/>
    <w:rsid w:val="00823754"/>
    <w:rsid w:val="00823802"/>
    <w:rsid w:val="008241B2"/>
    <w:rsid w:val="00824309"/>
    <w:rsid w:val="008246D7"/>
    <w:rsid w:val="00824889"/>
    <w:rsid w:val="00824CA0"/>
    <w:rsid w:val="00824DEA"/>
    <w:rsid w:val="00824E0B"/>
    <w:rsid w:val="00824E53"/>
    <w:rsid w:val="008252EA"/>
    <w:rsid w:val="0082530D"/>
    <w:rsid w:val="0082571B"/>
    <w:rsid w:val="00825816"/>
    <w:rsid w:val="008258CD"/>
    <w:rsid w:val="00825F30"/>
    <w:rsid w:val="00826077"/>
    <w:rsid w:val="008264B6"/>
    <w:rsid w:val="00826EC5"/>
    <w:rsid w:val="00826FA4"/>
    <w:rsid w:val="00826FB3"/>
    <w:rsid w:val="008271CB"/>
    <w:rsid w:val="008273B9"/>
    <w:rsid w:val="008276F4"/>
    <w:rsid w:val="00827981"/>
    <w:rsid w:val="008279D0"/>
    <w:rsid w:val="008279DC"/>
    <w:rsid w:val="00827B89"/>
    <w:rsid w:val="00827C87"/>
    <w:rsid w:val="008300B0"/>
    <w:rsid w:val="008300DB"/>
    <w:rsid w:val="008301FE"/>
    <w:rsid w:val="0083038A"/>
    <w:rsid w:val="0083062A"/>
    <w:rsid w:val="0083069A"/>
    <w:rsid w:val="00830983"/>
    <w:rsid w:val="00830A23"/>
    <w:rsid w:val="00830B13"/>
    <w:rsid w:val="00830CC8"/>
    <w:rsid w:val="008313C1"/>
    <w:rsid w:val="008314C4"/>
    <w:rsid w:val="0083168D"/>
    <w:rsid w:val="008317E1"/>
    <w:rsid w:val="008318F4"/>
    <w:rsid w:val="00831ADC"/>
    <w:rsid w:val="00831D55"/>
    <w:rsid w:val="00831D68"/>
    <w:rsid w:val="008321F1"/>
    <w:rsid w:val="008326F6"/>
    <w:rsid w:val="00832F6F"/>
    <w:rsid w:val="00832FD4"/>
    <w:rsid w:val="0083322F"/>
    <w:rsid w:val="008336BF"/>
    <w:rsid w:val="008336ED"/>
    <w:rsid w:val="00833700"/>
    <w:rsid w:val="0083373B"/>
    <w:rsid w:val="00833937"/>
    <w:rsid w:val="008339D3"/>
    <w:rsid w:val="00833CCB"/>
    <w:rsid w:val="00833E20"/>
    <w:rsid w:val="00833F67"/>
    <w:rsid w:val="00833F72"/>
    <w:rsid w:val="00834023"/>
    <w:rsid w:val="008340EA"/>
    <w:rsid w:val="00834191"/>
    <w:rsid w:val="00834289"/>
    <w:rsid w:val="00834366"/>
    <w:rsid w:val="008347CA"/>
    <w:rsid w:val="008347D5"/>
    <w:rsid w:val="00834A0D"/>
    <w:rsid w:val="00834C44"/>
    <w:rsid w:val="008353A2"/>
    <w:rsid w:val="00835550"/>
    <w:rsid w:val="0083572B"/>
    <w:rsid w:val="008358B0"/>
    <w:rsid w:val="008358F5"/>
    <w:rsid w:val="00836377"/>
    <w:rsid w:val="0083653C"/>
    <w:rsid w:val="00836598"/>
    <w:rsid w:val="008368F0"/>
    <w:rsid w:val="0083693E"/>
    <w:rsid w:val="00836A98"/>
    <w:rsid w:val="008370B0"/>
    <w:rsid w:val="0083743F"/>
    <w:rsid w:val="00837764"/>
    <w:rsid w:val="008377C7"/>
    <w:rsid w:val="00837B03"/>
    <w:rsid w:val="00837B28"/>
    <w:rsid w:val="00837CFB"/>
    <w:rsid w:val="00837E29"/>
    <w:rsid w:val="00840486"/>
    <w:rsid w:val="00840ED0"/>
    <w:rsid w:val="00840FE7"/>
    <w:rsid w:val="008411FB"/>
    <w:rsid w:val="008413B6"/>
    <w:rsid w:val="008416B6"/>
    <w:rsid w:val="008416CB"/>
    <w:rsid w:val="00841719"/>
    <w:rsid w:val="008418BF"/>
    <w:rsid w:val="00841BAF"/>
    <w:rsid w:val="00842758"/>
    <w:rsid w:val="008428D4"/>
    <w:rsid w:val="00842A88"/>
    <w:rsid w:val="00842B0B"/>
    <w:rsid w:val="00842B0E"/>
    <w:rsid w:val="00843007"/>
    <w:rsid w:val="008432B2"/>
    <w:rsid w:val="00843385"/>
    <w:rsid w:val="008434E7"/>
    <w:rsid w:val="00843684"/>
    <w:rsid w:val="00843870"/>
    <w:rsid w:val="00843AD6"/>
    <w:rsid w:val="00843B64"/>
    <w:rsid w:val="00843F52"/>
    <w:rsid w:val="008440A7"/>
    <w:rsid w:val="00844151"/>
    <w:rsid w:val="00844188"/>
    <w:rsid w:val="00844301"/>
    <w:rsid w:val="0084469F"/>
    <w:rsid w:val="0084493D"/>
    <w:rsid w:val="00844E9E"/>
    <w:rsid w:val="0084505D"/>
    <w:rsid w:val="008451CE"/>
    <w:rsid w:val="0084573C"/>
    <w:rsid w:val="008457FF"/>
    <w:rsid w:val="00845D31"/>
    <w:rsid w:val="00845FCE"/>
    <w:rsid w:val="0084623E"/>
    <w:rsid w:val="008462C1"/>
    <w:rsid w:val="008463ED"/>
    <w:rsid w:val="00846512"/>
    <w:rsid w:val="0084658F"/>
    <w:rsid w:val="00846684"/>
    <w:rsid w:val="008466EF"/>
    <w:rsid w:val="00846944"/>
    <w:rsid w:val="0084780F"/>
    <w:rsid w:val="0084797B"/>
    <w:rsid w:val="00847C08"/>
    <w:rsid w:val="00847E02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868"/>
    <w:rsid w:val="00851D82"/>
    <w:rsid w:val="00851DB2"/>
    <w:rsid w:val="00851E91"/>
    <w:rsid w:val="008521EF"/>
    <w:rsid w:val="008524C5"/>
    <w:rsid w:val="008525F6"/>
    <w:rsid w:val="00852887"/>
    <w:rsid w:val="008529A6"/>
    <w:rsid w:val="00852D5F"/>
    <w:rsid w:val="00852D77"/>
    <w:rsid w:val="00852DB7"/>
    <w:rsid w:val="00852DFB"/>
    <w:rsid w:val="00852EF2"/>
    <w:rsid w:val="00853938"/>
    <w:rsid w:val="00853A8C"/>
    <w:rsid w:val="00853C84"/>
    <w:rsid w:val="00853EF4"/>
    <w:rsid w:val="00854021"/>
    <w:rsid w:val="008542BB"/>
    <w:rsid w:val="008545DD"/>
    <w:rsid w:val="0085462C"/>
    <w:rsid w:val="00854760"/>
    <w:rsid w:val="00854FED"/>
    <w:rsid w:val="0085514B"/>
    <w:rsid w:val="00855320"/>
    <w:rsid w:val="0085544B"/>
    <w:rsid w:val="008554B9"/>
    <w:rsid w:val="00855A64"/>
    <w:rsid w:val="00855C4E"/>
    <w:rsid w:val="008563C8"/>
    <w:rsid w:val="0085652D"/>
    <w:rsid w:val="00856587"/>
    <w:rsid w:val="00856643"/>
    <w:rsid w:val="008568F2"/>
    <w:rsid w:val="00856AD6"/>
    <w:rsid w:val="00856C33"/>
    <w:rsid w:val="00856E93"/>
    <w:rsid w:val="00856EED"/>
    <w:rsid w:val="00857033"/>
    <w:rsid w:val="00857163"/>
    <w:rsid w:val="00857357"/>
    <w:rsid w:val="008576F8"/>
    <w:rsid w:val="008579DB"/>
    <w:rsid w:val="00857C8B"/>
    <w:rsid w:val="00857E2B"/>
    <w:rsid w:val="008604EF"/>
    <w:rsid w:val="00860683"/>
    <w:rsid w:val="008606DE"/>
    <w:rsid w:val="00860799"/>
    <w:rsid w:val="00860987"/>
    <w:rsid w:val="00860BF4"/>
    <w:rsid w:val="00860C65"/>
    <w:rsid w:val="00860EB1"/>
    <w:rsid w:val="008614A9"/>
    <w:rsid w:val="008615C5"/>
    <w:rsid w:val="008616E3"/>
    <w:rsid w:val="00861835"/>
    <w:rsid w:val="008618AD"/>
    <w:rsid w:val="00861A0C"/>
    <w:rsid w:val="00861FCD"/>
    <w:rsid w:val="008620ED"/>
    <w:rsid w:val="00862228"/>
    <w:rsid w:val="008623B0"/>
    <w:rsid w:val="00862587"/>
    <w:rsid w:val="008626BC"/>
    <w:rsid w:val="0086280C"/>
    <w:rsid w:val="008628E7"/>
    <w:rsid w:val="00862B57"/>
    <w:rsid w:val="00862C88"/>
    <w:rsid w:val="00862F28"/>
    <w:rsid w:val="00863026"/>
    <w:rsid w:val="008631EA"/>
    <w:rsid w:val="008636D3"/>
    <w:rsid w:val="0086393E"/>
    <w:rsid w:val="00863AD0"/>
    <w:rsid w:val="00863BAE"/>
    <w:rsid w:val="00863BB8"/>
    <w:rsid w:val="00863C0E"/>
    <w:rsid w:val="00863D4A"/>
    <w:rsid w:val="00864197"/>
    <w:rsid w:val="008643A7"/>
    <w:rsid w:val="008644F8"/>
    <w:rsid w:val="00864876"/>
    <w:rsid w:val="00864A76"/>
    <w:rsid w:val="00864D45"/>
    <w:rsid w:val="00864E79"/>
    <w:rsid w:val="0086559C"/>
    <w:rsid w:val="008656DE"/>
    <w:rsid w:val="00865723"/>
    <w:rsid w:val="0086589B"/>
    <w:rsid w:val="008658E7"/>
    <w:rsid w:val="00865F9E"/>
    <w:rsid w:val="008661EB"/>
    <w:rsid w:val="00866408"/>
    <w:rsid w:val="00866737"/>
    <w:rsid w:val="008667E2"/>
    <w:rsid w:val="00866813"/>
    <w:rsid w:val="00866868"/>
    <w:rsid w:val="00866941"/>
    <w:rsid w:val="0086696E"/>
    <w:rsid w:val="00866A7F"/>
    <w:rsid w:val="00866AB3"/>
    <w:rsid w:val="00866CFD"/>
    <w:rsid w:val="00866EEB"/>
    <w:rsid w:val="00866F34"/>
    <w:rsid w:val="008670D7"/>
    <w:rsid w:val="0086717F"/>
    <w:rsid w:val="00867212"/>
    <w:rsid w:val="0086747B"/>
    <w:rsid w:val="008674D9"/>
    <w:rsid w:val="00867A30"/>
    <w:rsid w:val="00867B8C"/>
    <w:rsid w:val="00867C5D"/>
    <w:rsid w:val="00867EBE"/>
    <w:rsid w:val="00870060"/>
    <w:rsid w:val="00870648"/>
    <w:rsid w:val="008706B3"/>
    <w:rsid w:val="008709D2"/>
    <w:rsid w:val="00870AF5"/>
    <w:rsid w:val="00870C73"/>
    <w:rsid w:val="00870C79"/>
    <w:rsid w:val="00870F23"/>
    <w:rsid w:val="00870F2C"/>
    <w:rsid w:val="00871191"/>
    <w:rsid w:val="0087197F"/>
    <w:rsid w:val="00871C80"/>
    <w:rsid w:val="00871CAC"/>
    <w:rsid w:val="0087217D"/>
    <w:rsid w:val="008722BD"/>
    <w:rsid w:val="00872388"/>
    <w:rsid w:val="008723AF"/>
    <w:rsid w:val="00872661"/>
    <w:rsid w:val="008727A1"/>
    <w:rsid w:val="00872C34"/>
    <w:rsid w:val="00872CCA"/>
    <w:rsid w:val="00872E9B"/>
    <w:rsid w:val="0087305C"/>
    <w:rsid w:val="008732C8"/>
    <w:rsid w:val="00873594"/>
    <w:rsid w:val="008736D7"/>
    <w:rsid w:val="00873744"/>
    <w:rsid w:val="00873936"/>
    <w:rsid w:val="00873D49"/>
    <w:rsid w:val="00874095"/>
    <w:rsid w:val="008740BE"/>
    <w:rsid w:val="0087427F"/>
    <w:rsid w:val="008742E3"/>
    <w:rsid w:val="00874A60"/>
    <w:rsid w:val="00874B69"/>
    <w:rsid w:val="00874D95"/>
    <w:rsid w:val="008751EA"/>
    <w:rsid w:val="008753CD"/>
    <w:rsid w:val="008753FC"/>
    <w:rsid w:val="008757E3"/>
    <w:rsid w:val="00875E27"/>
    <w:rsid w:val="00876004"/>
    <w:rsid w:val="008762AB"/>
    <w:rsid w:val="00876506"/>
    <w:rsid w:val="00876535"/>
    <w:rsid w:val="00876988"/>
    <w:rsid w:val="008769CF"/>
    <w:rsid w:val="00876B0E"/>
    <w:rsid w:val="00876C9E"/>
    <w:rsid w:val="00876CCD"/>
    <w:rsid w:val="00876F2B"/>
    <w:rsid w:val="0087729D"/>
    <w:rsid w:val="008773C8"/>
    <w:rsid w:val="00877441"/>
    <w:rsid w:val="00877810"/>
    <w:rsid w:val="00877B83"/>
    <w:rsid w:val="00877C75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B57"/>
    <w:rsid w:val="00881B65"/>
    <w:rsid w:val="00881D15"/>
    <w:rsid w:val="008822E5"/>
    <w:rsid w:val="008823B2"/>
    <w:rsid w:val="008824AD"/>
    <w:rsid w:val="00882527"/>
    <w:rsid w:val="00882CB5"/>
    <w:rsid w:val="0088336E"/>
    <w:rsid w:val="00883650"/>
    <w:rsid w:val="0088397A"/>
    <w:rsid w:val="00883ADC"/>
    <w:rsid w:val="00883DB4"/>
    <w:rsid w:val="008841EB"/>
    <w:rsid w:val="00884373"/>
    <w:rsid w:val="0088445E"/>
    <w:rsid w:val="00884489"/>
    <w:rsid w:val="008845C4"/>
    <w:rsid w:val="00884B8F"/>
    <w:rsid w:val="00884DD6"/>
    <w:rsid w:val="00884E6D"/>
    <w:rsid w:val="00885141"/>
    <w:rsid w:val="0088523F"/>
    <w:rsid w:val="00885504"/>
    <w:rsid w:val="00885BC1"/>
    <w:rsid w:val="008861D2"/>
    <w:rsid w:val="00886720"/>
    <w:rsid w:val="0088693E"/>
    <w:rsid w:val="008869FF"/>
    <w:rsid w:val="00886C28"/>
    <w:rsid w:val="00886CDF"/>
    <w:rsid w:val="008872FD"/>
    <w:rsid w:val="00887441"/>
    <w:rsid w:val="0088780B"/>
    <w:rsid w:val="00887951"/>
    <w:rsid w:val="00887957"/>
    <w:rsid w:val="00887A69"/>
    <w:rsid w:val="008900E9"/>
    <w:rsid w:val="00890177"/>
    <w:rsid w:val="00890427"/>
    <w:rsid w:val="008904FB"/>
    <w:rsid w:val="0089057A"/>
    <w:rsid w:val="0089060A"/>
    <w:rsid w:val="008906FB"/>
    <w:rsid w:val="008908C0"/>
    <w:rsid w:val="00890A65"/>
    <w:rsid w:val="00890A85"/>
    <w:rsid w:val="00890E62"/>
    <w:rsid w:val="00890F20"/>
    <w:rsid w:val="00890FD2"/>
    <w:rsid w:val="00891150"/>
    <w:rsid w:val="008911FF"/>
    <w:rsid w:val="00891225"/>
    <w:rsid w:val="00891B02"/>
    <w:rsid w:val="00891CBE"/>
    <w:rsid w:val="00892049"/>
    <w:rsid w:val="00892217"/>
    <w:rsid w:val="0089255E"/>
    <w:rsid w:val="0089272A"/>
    <w:rsid w:val="008927AD"/>
    <w:rsid w:val="008927D3"/>
    <w:rsid w:val="008928D4"/>
    <w:rsid w:val="00892959"/>
    <w:rsid w:val="00892A47"/>
    <w:rsid w:val="00892AE2"/>
    <w:rsid w:val="00892B7E"/>
    <w:rsid w:val="008935DA"/>
    <w:rsid w:val="0089368A"/>
    <w:rsid w:val="008936B6"/>
    <w:rsid w:val="008937E1"/>
    <w:rsid w:val="008937EF"/>
    <w:rsid w:val="00893828"/>
    <w:rsid w:val="008938FF"/>
    <w:rsid w:val="00893D3D"/>
    <w:rsid w:val="00893F85"/>
    <w:rsid w:val="00894637"/>
    <w:rsid w:val="008946CB"/>
    <w:rsid w:val="008947B1"/>
    <w:rsid w:val="008948DE"/>
    <w:rsid w:val="00894CD6"/>
    <w:rsid w:val="00894FC8"/>
    <w:rsid w:val="0089513B"/>
    <w:rsid w:val="008958B6"/>
    <w:rsid w:val="00895B63"/>
    <w:rsid w:val="00895DD9"/>
    <w:rsid w:val="00895EB1"/>
    <w:rsid w:val="0089606D"/>
    <w:rsid w:val="008961C0"/>
    <w:rsid w:val="008962A3"/>
    <w:rsid w:val="008963D7"/>
    <w:rsid w:val="008964F9"/>
    <w:rsid w:val="008965E9"/>
    <w:rsid w:val="008966F7"/>
    <w:rsid w:val="00896782"/>
    <w:rsid w:val="00896B69"/>
    <w:rsid w:val="00897082"/>
    <w:rsid w:val="00897213"/>
    <w:rsid w:val="00897372"/>
    <w:rsid w:val="00897427"/>
    <w:rsid w:val="008974F1"/>
    <w:rsid w:val="008975F5"/>
    <w:rsid w:val="008976B7"/>
    <w:rsid w:val="008977FB"/>
    <w:rsid w:val="008A0052"/>
    <w:rsid w:val="008A00E5"/>
    <w:rsid w:val="008A01A1"/>
    <w:rsid w:val="008A03B5"/>
    <w:rsid w:val="008A06E4"/>
    <w:rsid w:val="008A08A0"/>
    <w:rsid w:val="008A1000"/>
    <w:rsid w:val="008A11D5"/>
    <w:rsid w:val="008A14D5"/>
    <w:rsid w:val="008A1A30"/>
    <w:rsid w:val="008A1B81"/>
    <w:rsid w:val="008A1E10"/>
    <w:rsid w:val="008A1FC7"/>
    <w:rsid w:val="008A2028"/>
    <w:rsid w:val="008A217D"/>
    <w:rsid w:val="008A2613"/>
    <w:rsid w:val="008A29C9"/>
    <w:rsid w:val="008A2F8F"/>
    <w:rsid w:val="008A3828"/>
    <w:rsid w:val="008A38F6"/>
    <w:rsid w:val="008A395D"/>
    <w:rsid w:val="008A39A7"/>
    <w:rsid w:val="008A3B1B"/>
    <w:rsid w:val="008A40B0"/>
    <w:rsid w:val="008A41C0"/>
    <w:rsid w:val="008A42D9"/>
    <w:rsid w:val="008A4379"/>
    <w:rsid w:val="008A44E8"/>
    <w:rsid w:val="008A48E7"/>
    <w:rsid w:val="008A4995"/>
    <w:rsid w:val="008A4CBF"/>
    <w:rsid w:val="008A4F5E"/>
    <w:rsid w:val="008A533F"/>
    <w:rsid w:val="008A5519"/>
    <w:rsid w:val="008A5549"/>
    <w:rsid w:val="008A55A2"/>
    <w:rsid w:val="008A55DC"/>
    <w:rsid w:val="008A5FE5"/>
    <w:rsid w:val="008A5FE7"/>
    <w:rsid w:val="008A61DD"/>
    <w:rsid w:val="008A6A2B"/>
    <w:rsid w:val="008A6DA0"/>
    <w:rsid w:val="008A717B"/>
    <w:rsid w:val="008A71DC"/>
    <w:rsid w:val="008A7236"/>
    <w:rsid w:val="008A7415"/>
    <w:rsid w:val="008A7900"/>
    <w:rsid w:val="008A7F6D"/>
    <w:rsid w:val="008B0320"/>
    <w:rsid w:val="008B077E"/>
    <w:rsid w:val="008B08A4"/>
    <w:rsid w:val="008B08F1"/>
    <w:rsid w:val="008B0C84"/>
    <w:rsid w:val="008B11AA"/>
    <w:rsid w:val="008B1451"/>
    <w:rsid w:val="008B176B"/>
    <w:rsid w:val="008B17BD"/>
    <w:rsid w:val="008B236A"/>
    <w:rsid w:val="008B286E"/>
    <w:rsid w:val="008B2CE2"/>
    <w:rsid w:val="008B2DF0"/>
    <w:rsid w:val="008B30C8"/>
    <w:rsid w:val="008B315A"/>
    <w:rsid w:val="008B3925"/>
    <w:rsid w:val="008B39E3"/>
    <w:rsid w:val="008B3A43"/>
    <w:rsid w:val="008B3BBA"/>
    <w:rsid w:val="008B3C2A"/>
    <w:rsid w:val="008B40CD"/>
    <w:rsid w:val="008B4266"/>
    <w:rsid w:val="008B42CB"/>
    <w:rsid w:val="008B457F"/>
    <w:rsid w:val="008B4645"/>
    <w:rsid w:val="008B4718"/>
    <w:rsid w:val="008B5071"/>
    <w:rsid w:val="008B542F"/>
    <w:rsid w:val="008B55EC"/>
    <w:rsid w:val="008B5A4B"/>
    <w:rsid w:val="008B5BFA"/>
    <w:rsid w:val="008B5C8D"/>
    <w:rsid w:val="008B5E08"/>
    <w:rsid w:val="008B6009"/>
    <w:rsid w:val="008B6537"/>
    <w:rsid w:val="008B6785"/>
    <w:rsid w:val="008B67A2"/>
    <w:rsid w:val="008B6909"/>
    <w:rsid w:val="008B694E"/>
    <w:rsid w:val="008B6A02"/>
    <w:rsid w:val="008B6A6E"/>
    <w:rsid w:val="008B6C46"/>
    <w:rsid w:val="008B72C7"/>
    <w:rsid w:val="008B7459"/>
    <w:rsid w:val="008B781A"/>
    <w:rsid w:val="008B7CE0"/>
    <w:rsid w:val="008B7CE7"/>
    <w:rsid w:val="008C0270"/>
    <w:rsid w:val="008C02E4"/>
    <w:rsid w:val="008C0705"/>
    <w:rsid w:val="008C0BFA"/>
    <w:rsid w:val="008C0CD1"/>
    <w:rsid w:val="008C0F4D"/>
    <w:rsid w:val="008C1516"/>
    <w:rsid w:val="008C178F"/>
    <w:rsid w:val="008C1C0E"/>
    <w:rsid w:val="008C1DBC"/>
    <w:rsid w:val="008C1E6D"/>
    <w:rsid w:val="008C1F32"/>
    <w:rsid w:val="008C2016"/>
    <w:rsid w:val="008C21BE"/>
    <w:rsid w:val="008C225C"/>
    <w:rsid w:val="008C2286"/>
    <w:rsid w:val="008C268B"/>
    <w:rsid w:val="008C26DC"/>
    <w:rsid w:val="008C28E5"/>
    <w:rsid w:val="008C31A8"/>
    <w:rsid w:val="008C31BE"/>
    <w:rsid w:val="008C3D99"/>
    <w:rsid w:val="008C3E64"/>
    <w:rsid w:val="008C3FB9"/>
    <w:rsid w:val="008C4246"/>
    <w:rsid w:val="008C44DB"/>
    <w:rsid w:val="008C46A5"/>
    <w:rsid w:val="008C4819"/>
    <w:rsid w:val="008C494C"/>
    <w:rsid w:val="008C496C"/>
    <w:rsid w:val="008C4991"/>
    <w:rsid w:val="008C4C18"/>
    <w:rsid w:val="008C4DC4"/>
    <w:rsid w:val="008C5133"/>
    <w:rsid w:val="008C5310"/>
    <w:rsid w:val="008C5C7E"/>
    <w:rsid w:val="008C61DD"/>
    <w:rsid w:val="008C64E7"/>
    <w:rsid w:val="008C65A7"/>
    <w:rsid w:val="008C6A75"/>
    <w:rsid w:val="008C716F"/>
    <w:rsid w:val="008C764B"/>
    <w:rsid w:val="008C76F4"/>
    <w:rsid w:val="008C7786"/>
    <w:rsid w:val="008C77AC"/>
    <w:rsid w:val="008C7C44"/>
    <w:rsid w:val="008C7D00"/>
    <w:rsid w:val="008C7F62"/>
    <w:rsid w:val="008D005B"/>
    <w:rsid w:val="008D00BE"/>
    <w:rsid w:val="008D034D"/>
    <w:rsid w:val="008D08C3"/>
    <w:rsid w:val="008D0A5D"/>
    <w:rsid w:val="008D0BDF"/>
    <w:rsid w:val="008D104F"/>
    <w:rsid w:val="008D12F9"/>
    <w:rsid w:val="008D1583"/>
    <w:rsid w:val="008D18EE"/>
    <w:rsid w:val="008D1D7D"/>
    <w:rsid w:val="008D2015"/>
    <w:rsid w:val="008D20B6"/>
    <w:rsid w:val="008D2287"/>
    <w:rsid w:val="008D22B2"/>
    <w:rsid w:val="008D23BA"/>
    <w:rsid w:val="008D2687"/>
    <w:rsid w:val="008D2CEF"/>
    <w:rsid w:val="008D3080"/>
    <w:rsid w:val="008D30EA"/>
    <w:rsid w:val="008D3153"/>
    <w:rsid w:val="008D34A6"/>
    <w:rsid w:val="008D35FE"/>
    <w:rsid w:val="008D373C"/>
    <w:rsid w:val="008D37E5"/>
    <w:rsid w:val="008D3956"/>
    <w:rsid w:val="008D3981"/>
    <w:rsid w:val="008D3C57"/>
    <w:rsid w:val="008D3FE2"/>
    <w:rsid w:val="008D4275"/>
    <w:rsid w:val="008D42A1"/>
    <w:rsid w:val="008D43B6"/>
    <w:rsid w:val="008D43C9"/>
    <w:rsid w:val="008D459F"/>
    <w:rsid w:val="008D4604"/>
    <w:rsid w:val="008D4607"/>
    <w:rsid w:val="008D4832"/>
    <w:rsid w:val="008D494A"/>
    <w:rsid w:val="008D557A"/>
    <w:rsid w:val="008D594C"/>
    <w:rsid w:val="008D5CE7"/>
    <w:rsid w:val="008D5D6A"/>
    <w:rsid w:val="008D5E24"/>
    <w:rsid w:val="008D5E33"/>
    <w:rsid w:val="008D60B2"/>
    <w:rsid w:val="008D634E"/>
    <w:rsid w:val="008D63E6"/>
    <w:rsid w:val="008D64F0"/>
    <w:rsid w:val="008D6899"/>
    <w:rsid w:val="008D69A5"/>
    <w:rsid w:val="008D6ADE"/>
    <w:rsid w:val="008D6B5A"/>
    <w:rsid w:val="008D6EAB"/>
    <w:rsid w:val="008D6F4A"/>
    <w:rsid w:val="008D70CF"/>
    <w:rsid w:val="008D774E"/>
    <w:rsid w:val="008D7B35"/>
    <w:rsid w:val="008D7C28"/>
    <w:rsid w:val="008D7CCE"/>
    <w:rsid w:val="008E0168"/>
    <w:rsid w:val="008E02BF"/>
    <w:rsid w:val="008E09BF"/>
    <w:rsid w:val="008E0B2F"/>
    <w:rsid w:val="008E0BB3"/>
    <w:rsid w:val="008E0E08"/>
    <w:rsid w:val="008E0E58"/>
    <w:rsid w:val="008E0FBD"/>
    <w:rsid w:val="008E10FB"/>
    <w:rsid w:val="008E15AB"/>
    <w:rsid w:val="008E16EC"/>
    <w:rsid w:val="008E19CA"/>
    <w:rsid w:val="008E1E73"/>
    <w:rsid w:val="008E2035"/>
    <w:rsid w:val="008E2134"/>
    <w:rsid w:val="008E2399"/>
    <w:rsid w:val="008E23E6"/>
    <w:rsid w:val="008E2636"/>
    <w:rsid w:val="008E26DD"/>
    <w:rsid w:val="008E27DB"/>
    <w:rsid w:val="008E283B"/>
    <w:rsid w:val="008E28CF"/>
    <w:rsid w:val="008E2AD3"/>
    <w:rsid w:val="008E2B5D"/>
    <w:rsid w:val="008E348D"/>
    <w:rsid w:val="008E3815"/>
    <w:rsid w:val="008E387F"/>
    <w:rsid w:val="008E3D24"/>
    <w:rsid w:val="008E429F"/>
    <w:rsid w:val="008E435C"/>
    <w:rsid w:val="008E4A45"/>
    <w:rsid w:val="008E4B10"/>
    <w:rsid w:val="008E4CFE"/>
    <w:rsid w:val="008E4E2F"/>
    <w:rsid w:val="008E4F5E"/>
    <w:rsid w:val="008E5063"/>
    <w:rsid w:val="008E51BB"/>
    <w:rsid w:val="008E547F"/>
    <w:rsid w:val="008E5481"/>
    <w:rsid w:val="008E58E2"/>
    <w:rsid w:val="008E5ECF"/>
    <w:rsid w:val="008E6395"/>
    <w:rsid w:val="008E6552"/>
    <w:rsid w:val="008E6619"/>
    <w:rsid w:val="008E67EF"/>
    <w:rsid w:val="008E6FD1"/>
    <w:rsid w:val="008E718F"/>
    <w:rsid w:val="008E74CF"/>
    <w:rsid w:val="008E7978"/>
    <w:rsid w:val="008E7E32"/>
    <w:rsid w:val="008E7E68"/>
    <w:rsid w:val="008F0761"/>
    <w:rsid w:val="008F07BB"/>
    <w:rsid w:val="008F0A86"/>
    <w:rsid w:val="008F0AFF"/>
    <w:rsid w:val="008F0F3B"/>
    <w:rsid w:val="008F1333"/>
    <w:rsid w:val="008F1399"/>
    <w:rsid w:val="008F1550"/>
    <w:rsid w:val="008F17F3"/>
    <w:rsid w:val="008F1A5D"/>
    <w:rsid w:val="008F1B23"/>
    <w:rsid w:val="008F1C32"/>
    <w:rsid w:val="008F1C51"/>
    <w:rsid w:val="008F20C7"/>
    <w:rsid w:val="008F2546"/>
    <w:rsid w:val="008F2943"/>
    <w:rsid w:val="008F2A62"/>
    <w:rsid w:val="008F31B5"/>
    <w:rsid w:val="008F363C"/>
    <w:rsid w:val="008F38EF"/>
    <w:rsid w:val="008F3B7E"/>
    <w:rsid w:val="008F423F"/>
    <w:rsid w:val="008F441F"/>
    <w:rsid w:val="008F44E6"/>
    <w:rsid w:val="008F463D"/>
    <w:rsid w:val="008F4729"/>
    <w:rsid w:val="008F482D"/>
    <w:rsid w:val="008F49B3"/>
    <w:rsid w:val="008F4AD6"/>
    <w:rsid w:val="008F4C4B"/>
    <w:rsid w:val="008F52CE"/>
    <w:rsid w:val="008F53FC"/>
    <w:rsid w:val="008F5C02"/>
    <w:rsid w:val="008F5D9F"/>
    <w:rsid w:val="008F601C"/>
    <w:rsid w:val="008F624E"/>
    <w:rsid w:val="008F698C"/>
    <w:rsid w:val="008F6BBF"/>
    <w:rsid w:val="008F6C90"/>
    <w:rsid w:val="008F6E72"/>
    <w:rsid w:val="008F6FFB"/>
    <w:rsid w:val="008F70B4"/>
    <w:rsid w:val="008F7407"/>
    <w:rsid w:val="008F780F"/>
    <w:rsid w:val="008F7EBF"/>
    <w:rsid w:val="008F7EE4"/>
    <w:rsid w:val="008F7EFA"/>
    <w:rsid w:val="0090020A"/>
    <w:rsid w:val="00900335"/>
    <w:rsid w:val="0090050F"/>
    <w:rsid w:val="00900766"/>
    <w:rsid w:val="00900E8A"/>
    <w:rsid w:val="00900FA0"/>
    <w:rsid w:val="0090102E"/>
    <w:rsid w:val="00901279"/>
    <w:rsid w:val="00901374"/>
    <w:rsid w:val="0090182B"/>
    <w:rsid w:val="0090266B"/>
    <w:rsid w:val="009029AF"/>
    <w:rsid w:val="00902B08"/>
    <w:rsid w:val="00902BC9"/>
    <w:rsid w:val="00902D35"/>
    <w:rsid w:val="00902D9B"/>
    <w:rsid w:val="0090302F"/>
    <w:rsid w:val="00903146"/>
    <w:rsid w:val="0090348B"/>
    <w:rsid w:val="00903870"/>
    <w:rsid w:val="00903962"/>
    <w:rsid w:val="00903B65"/>
    <w:rsid w:val="00903C56"/>
    <w:rsid w:val="00903E4F"/>
    <w:rsid w:val="00903F3D"/>
    <w:rsid w:val="00903F90"/>
    <w:rsid w:val="009042D3"/>
    <w:rsid w:val="00904846"/>
    <w:rsid w:val="009048D5"/>
    <w:rsid w:val="00904A4C"/>
    <w:rsid w:val="00904B54"/>
    <w:rsid w:val="00904F0A"/>
    <w:rsid w:val="00904F6D"/>
    <w:rsid w:val="00904FD2"/>
    <w:rsid w:val="009056DA"/>
    <w:rsid w:val="00905767"/>
    <w:rsid w:val="00905FA3"/>
    <w:rsid w:val="0090674D"/>
    <w:rsid w:val="00906829"/>
    <w:rsid w:val="0090687F"/>
    <w:rsid w:val="00906CB3"/>
    <w:rsid w:val="00906F9E"/>
    <w:rsid w:val="0090703B"/>
    <w:rsid w:val="009070A8"/>
    <w:rsid w:val="00907457"/>
    <w:rsid w:val="00907C2A"/>
    <w:rsid w:val="00907F55"/>
    <w:rsid w:val="0091049D"/>
    <w:rsid w:val="00910702"/>
    <w:rsid w:val="00910A71"/>
    <w:rsid w:val="00910B68"/>
    <w:rsid w:val="00910F90"/>
    <w:rsid w:val="0091108E"/>
    <w:rsid w:val="009110E4"/>
    <w:rsid w:val="009110E9"/>
    <w:rsid w:val="009113B4"/>
    <w:rsid w:val="00911562"/>
    <w:rsid w:val="00911608"/>
    <w:rsid w:val="00911A63"/>
    <w:rsid w:val="00911F2C"/>
    <w:rsid w:val="009121AA"/>
    <w:rsid w:val="009123C1"/>
    <w:rsid w:val="009124BB"/>
    <w:rsid w:val="009124C5"/>
    <w:rsid w:val="009126C1"/>
    <w:rsid w:val="00912908"/>
    <w:rsid w:val="00912A14"/>
    <w:rsid w:val="00912F11"/>
    <w:rsid w:val="009130DB"/>
    <w:rsid w:val="009132E4"/>
    <w:rsid w:val="009135D2"/>
    <w:rsid w:val="00913656"/>
    <w:rsid w:val="00913894"/>
    <w:rsid w:val="0091396B"/>
    <w:rsid w:val="00913BE2"/>
    <w:rsid w:val="0091408C"/>
    <w:rsid w:val="009140C8"/>
    <w:rsid w:val="0091458D"/>
    <w:rsid w:val="009145B8"/>
    <w:rsid w:val="009147D3"/>
    <w:rsid w:val="0091488C"/>
    <w:rsid w:val="00914BA1"/>
    <w:rsid w:val="00915034"/>
    <w:rsid w:val="0091526A"/>
    <w:rsid w:val="0091529D"/>
    <w:rsid w:val="009155EF"/>
    <w:rsid w:val="00915832"/>
    <w:rsid w:val="00915863"/>
    <w:rsid w:val="009158B7"/>
    <w:rsid w:val="009158CF"/>
    <w:rsid w:val="00915950"/>
    <w:rsid w:val="00915CF7"/>
    <w:rsid w:val="00915D07"/>
    <w:rsid w:val="00915D15"/>
    <w:rsid w:val="00915D79"/>
    <w:rsid w:val="00915EA0"/>
    <w:rsid w:val="00915EAF"/>
    <w:rsid w:val="009160DC"/>
    <w:rsid w:val="00916703"/>
    <w:rsid w:val="00916A5E"/>
    <w:rsid w:val="00916A82"/>
    <w:rsid w:val="00916DEC"/>
    <w:rsid w:val="00917276"/>
    <w:rsid w:val="009173BE"/>
    <w:rsid w:val="009176E3"/>
    <w:rsid w:val="009200B0"/>
    <w:rsid w:val="009201B7"/>
    <w:rsid w:val="009201F6"/>
    <w:rsid w:val="009204C9"/>
    <w:rsid w:val="0092060D"/>
    <w:rsid w:val="0092067F"/>
    <w:rsid w:val="00920840"/>
    <w:rsid w:val="009208FC"/>
    <w:rsid w:val="00920973"/>
    <w:rsid w:val="00920D15"/>
    <w:rsid w:val="00920E8B"/>
    <w:rsid w:val="009214BE"/>
    <w:rsid w:val="009217B1"/>
    <w:rsid w:val="009219B6"/>
    <w:rsid w:val="00921CEB"/>
    <w:rsid w:val="00921E29"/>
    <w:rsid w:val="00921EED"/>
    <w:rsid w:val="0092206D"/>
    <w:rsid w:val="0092216D"/>
    <w:rsid w:val="00922771"/>
    <w:rsid w:val="0092297F"/>
    <w:rsid w:val="009229B1"/>
    <w:rsid w:val="00922BD3"/>
    <w:rsid w:val="00922D52"/>
    <w:rsid w:val="00923176"/>
    <w:rsid w:val="00923183"/>
    <w:rsid w:val="009231B4"/>
    <w:rsid w:val="0092328B"/>
    <w:rsid w:val="00923B2C"/>
    <w:rsid w:val="00923BC4"/>
    <w:rsid w:val="00923FBA"/>
    <w:rsid w:val="00924266"/>
    <w:rsid w:val="009249F2"/>
    <w:rsid w:val="00924A46"/>
    <w:rsid w:val="00924D7F"/>
    <w:rsid w:val="0092504D"/>
    <w:rsid w:val="009252A6"/>
    <w:rsid w:val="00925673"/>
    <w:rsid w:val="009256EE"/>
    <w:rsid w:val="00925847"/>
    <w:rsid w:val="00925A64"/>
    <w:rsid w:val="00925D3A"/>
    <w:rsid w:val="00925D45"/>
    <w:rsid w:val="009264FF"/>
    <w:rsid w:val="009265B8"/>
    <w:rsid w:val="00926768"/>
    <w:rsid w:val="009273F9"/>
    <w:rsid w:val="00927909"/>
    <w:rsid w:val="00927D42"/>
    <w:rsid w:val="0093001A"/>
    <w:rsid w:val="00930055"/>
    <w:rsid w:val="009301DE"/>
    <w:rsid w:val="009305BF"/>
    <w:rsid w:val="009306DC"/>
    <w:rsid w:val="00930BE7"/>
    <w:rsid w:val="009311FF"/>
    <w:rsid w:val="009317F7"/>
    <w:rsid w:val="00931CB1"/>
    <w:rsid w:val="00931CEC"/>
    <w:rsid w:val="00931D0D"/>
    <w:rsid w:val="00931FA3"/>
    <w:rsid w:val="009321CE"/>
    <w:rsid w:val="00932511"/>
    <w:rsid w:val="0093282C"/>
    <w:rsid w:val="00932BFC"/>
    <w:rsid w:val="00932C00"/>
    <w:rsid w:val="009334EB"/>
    <w:rsid w:val="00933864"/>
    <w:rsid w:val="00933DDD"/>
    <w:rsid w:val="0093432D"/>
    <w:rsid w:val="0093435D"/>
    <w:rsid w:val="0093438A"/>
    <w:rsid w:val="0093445B"/>
    <w:rsid w:val="009344C3"/>
    <w:rsid w:val="0093488C"/>
    <w:rsid w:val="00934F74"/>
    <w:rsid w:val="0093513D"/>
    <w:rsid w:val="009353C9"/>
    <w:rsid w:val="0093546B"/>
    <w:rsid w:val="00935BA7"/>
    <w:rsid w:val="00935D1B"/>
    <w:rsid w:val="009361CE"/>
    <w:rsid w:val="0093633C"/>
    <w:rsid w:val="0093670F"/>
    <w:rsid w:val="009369DB"/>
    <w:rsid w:val="00936E0C"/>
    <w:rsid w:val="00936E3A"/>
    <w:rsid w:val="00936E79"/>
    <w:rsid w:val="0093757B"/>
    <w:rsid w:val="00937734"/>
    <w:rsid w:val="0093777F"/>
    <w:rsid w:val="00937942"/>
    <w:rsid w:val="00937EBF"/>
    <w:rsid w:val="0094006D"/>
    <w:rsid w:val="00940076"/>
    <w:rsid w:val="00940491"/>
    <w:rsid w:val="0094068C"/>
    <w:rsid w:val="00940795"/>
    <w:rsid w:val="00940A34"/>
    <w:rsid w:val="00940ACB"/>
    <w:rsid w:val="00940B2C"/>
    <w:rsid w:val="00940DC7"/>
    <w:rsid w:val="00941041"/>
    <w:rsid w:val="00941240"/>
    <w:rsid w:val="00941267"/>
    <w:rsid w:val="00941375"/>
    <w:rsid w:val="0094139A"/>
    <w:rsid w:val="009413F0"/>
    <w:rsid w:val="009414B7"/>
    <w:rsid w:val="0094150E"/>
    <w:rsid w:val="00941978"/>
    <w:rsid w:val="00941C81"/>
    <w:rsid w:val="00942196"/>
    <w:rsid w:val="00942557"/>
    <w:rsid w:val="00942565"/>
    <w:rsid w:val="00942840"/>
    <w:rsid w:val="00942924"/>
    <w:rsid w:val="00942926"/>
    <w:rsid w:val="00942AB6"/>
    <w:rsid w:val="00942D1A"/>
    <w:rsid w:val="00942DEB"/>
    <w:rsid w:val="00942E69"/>
    <w:rsid w:val="00942F0B"/>
    <w:rsid w:val="009431F6"/>
    <w:rsid w:val="009437A2"/>
    <w:rsid w:val="00943871"/>
    <w:rsid w:val="009438F6"/>
    <w:rsid w:val="00943BA7"/>
    <w:rsid w:val="0094417A"/>
    <w:rsid w:val="009442F1"/>
    <w:rsid w:val="00944319"/>
    <w:rsid w:val="00944396"/>
    <w:rsid w:val="009443C8"/>
    <w:rsid w:val="009447E8"/>
    <w:rsid w:val="009447FE"/>
    <w:rsid w:val="009449D2"/>
    <w:rsid w:val="00944AEC"/>
    <w:rsid w:val="009450FC"/>
    <w:rsid w:val="0094537A"/>
    <w:rsid w:val="00945597"/>
    <w:rsid w:val="009455B5"/>
    <w:rsid w:val="0094562A"/>
    <w:rsid w:val="00945717"/>
    <w:rsid w:val="00945A06"/>
    <w:rsid w:val="00945D8A"/>
    <w:rsid w:val="009463F8"/>
    <w:rsid w:val="009469EF"/>
    <w:rsid w:val="00946BDC"/>
    <w:rsid w:val="00946C22"/>
    <w:rsid w:val="009470C1"/>
    <w:rsid w:val="009473C4"/>
    <w:rsid w:val="009474EE"/>
    <w:rsid w:val="00947614"/>
    <w:rsid w:val="0094780C"/>
    <w:rsid w:val="0094790B"/>
    <w:rsid w:val="00947DC6"/>
    <w:rsid w:val="00950270"/>
    <w:rsid w:val="0095032E"/>
    <w:rsid w:val="009505D4"/>
    <w:rsid w:val="00950601"/>
    <w:rsid w:val="00950721"/>
    <w:rsid w:val="0095091D"/>
    <w:rsid w:val="00950D4B"/>
    <w:rsid w:val="00950DE9"/>
    <w:rsid w:val="00950E60"/>
    <w:rsid w:val="0095105D"/>
    <w:rsid w:val="009510C6"/>
    <w:rsid w:val="00951231"/>
    <w:rsid w:val="0095167E"/>
    <w:rsid w:val="009516E9"/>
    <w:rsid w:val="009516F1"/>
    <w:rsid w:val="00951854"/>
    <w:rsid w:val="009518B8"/>
    <w:rsid w:val="00952634"/>
    <w:rsid w:val="00952A27"/>
    <w:rsid w:val="0095303D"/>
    <w:rsid w:val="0095317E"/>
    <w:rsid w:val="009535A3"/>
    <w:rsid w:val="00953C45"/>
    <w:rsid w:val="00953D2E"/>
    <w:rsid w:val="00953F41"/>
    <w:rsid w:val="00954441"/>
    <w:rsid w:val="0095450C"/>
    <w:rsid w:val="00954518"/>
    <w:rsid w:val="0095462C"/>
    <w:rsid w:val="0095472A"/>
    <w:rsid w:val="00954ADA"/>
    <w:rsid w:val="00954B2C"/>
    <w:rsid w:val="00954D16"/>
    <w:rsid w:val="00954DFC"/>
    <w:rsid w:val="0095541C"/>
    <w:rsid w:val="00955555"/>
    <w:rsid w:val="00955850"/>
    <w:rsid w:val="009558BF"/>
    <w:rsid w:val="0095596E"/>
    <w:rsid w:val="009559C6"/>
    <w:rsid w:val="009559F9"/>
    <w:rsid w:val="00955B7A"/>
    <w:rsid w:val="00955EF3"/>
    <w:rsid w:val="009562BF"/>
    <w:rsid w:val="00956326"/>
    <w:rsid w:val="00956710"/>
    <w:rsid w:val="0095682B"/>
    <w:rsid w:val="009568CD"/>
    <w:rsid w:val="00956E03"/>
    <w:rsid w:val="009570C3"/>
    <w:rsid w:val="009572C2"/>
    <w:rsid w:val="009576A6"/>
    <w:rsid w:val="00957782"/>
    <w:rsid w:val="0095789A"/>
    <w:rsid w:val="00957E4B"/>
    <w:rsid w:val="00957FC2"/>
    <w:rsid w:val="00960148"/>
    <w:rsid w:val="009603A1"/>
    <w:rsid w:val="0096052D"/>
    <w:rsid w:val="0096057C"/>
    <w:rsid w:val="0096066E"/>
    <w:rsid w:val="00960892"/>
    <w:rsid w:val="0096093A"/>
    <w:rsid w:val="009609EC"/>
    <w:rsid w:val="00960B22"/>
    <w:rsid w:val="00960C78"/>
    <w:rsid w:val="00960D60"/>
    <w:rsid w:val="00960DDB"/>
    <w:rsid w:val="0096103B"/>
    <w:rsid w:val="00961164"/>
    <w:rsid w:val="00961582"/>
    <w:rsid w:val="00961DB5"/>
    <w:rsid w:val="00962079"/>
    <w:rsid w:val="00962465"/>
    <w:rsid w:val="0096280C"/>
    <w:rsid w:val="0096288D"/>
    <w:rsid w:val="009629BA"/>
    <w:rsid w:val="00962E39"/>
    <w:rsid w:val="009633D1"/>
    <w:rsid w:val="0096346E"/>
    <w:rsid w:val="00964423"/>
    <w:rsid w:val="00964485"/>
    <w:rsid w:val="0096450A"/>
    <w:rsid w:val="009647BB"/>
    <w:rsid w:val="00964A7D"/>
    <w:rsid w:val="00964CF7"/>
    <w:rsid w:val="009657B3"/>
    <w:rsid w:val="009659CE"/>
    <w:rsid w:val="00965C59"/>
    <w:rsid w:val="00965F76"/>
    <w:rsid w:val="00966333"/>
    <w:rsid w:val="00966847"/>
    <w:rsid w:val="00966A80"/>
    <w:rsid w:val="00966B96"/>
    <w:rsid w:val="00966BE3"/>
    <w:rsid w:val="00966ED3"/>
    <w:rsid w:val="00967183"/>
    <w:rsid w:val="00967689"/>
    <w:rsid w:val="0096771B"/>
    <w:rsid w:val="00967A09"/>
    <w:rsid w:val="00967A39"/>
    <w:rsid w:val="00967E40"/>
    <w:rsid w:val="00967FDA"/>
    <w:rsid w:val="00970166"/>
    <w:rsid w:val="009702B3"/>
    <w:rsid w:val="009702C8"/>
    <w:rsid w:val="00970571"/>
    <w:rsid w:val="009705C1"/>
    <w:rsid w:val="00970638"/>
    <w:rsid w:val="00970B54"/>
    <w:rsid w:val="00970C52"/>
    <w:rsid w:val="00970CCD"/>
    <w:rsid w:val="00970E33"/>
    <w:rsid w:val="00970E75"/>
    <w:rsid w:val="009714E4"/>
    <w:rsid w:val="0097169C"/>
    <w:rsid w:val="00971902"/>
    <w:rsid w:val="00971A66"/>
    <w:rsid w:val="00971F8F"/>
    <w:rsid w:val="0097217B"/>
    <w:rsid w:val="009721EB"/>
    <w:rsid w:val="0097220C"/>
    <w:rsid w:val="00972261"/>
    <w:rsid w:val="009724A7"/>
    <w:rsid w:val="009727C1"/>
    <w:rsid w:val="00973409"/>
    <w:rsid w:val="009735ED"/>
    <w:rsid w:val="00973662"/>
    <w:rsid w:val="00973B07"/>
    <w:rsid w:val="00973D82"/>
    <w:rsid w:val="00973E82"/>
    <w:rsid w:val="00974713"/>
    <w:rsid w:val="009748CF"/>
    <w:rsid w:val="009748D4"/>
    <w:rsid w:val="0097499F"/>
    <w:rsid w:val="00974CEE"/>
    <w:rsid w:val="00975246"/>
    <w:rsid w:val="00975252"/>
    <w:rsid w:val="009755E0"/>
    <w:rsid w:val="0097564E"/>
    <w:rsid w:val="0097594F"/>
    <w:rsid w:val="00975A56"/>
    <w:rsid w:val="00975BDD"/>
    <w:rsid w:val="00975FCF"/>
    <w:rsid w:val="0097619E"/>
    <w:rsid w:val="0097635C"/>
    <w:rsid w:val="0097662B"/>
    <w:rsid w:val="0097670B"/>
    <w:rsid w:val="009769C9"/>
    <w:rsid w:val="00976A8C"/>
    <w:rsid w:val="00976CF8"/>
    <w:rsid w:val="00976F5B"/>
    <w:rsid w:val="009776F7"/>
    <w:rsid w:val="009777FC"/>
    <w:rsid w:val="00980040"/>
    <w:rsid w:val="0098010D"/>
    <w:rsid w:val="0098018B"/>
    <w:rsid w:val="0098093B"/>
    <w:rsid w:val="00980C0F"/>
    <w:rsid w:val="00980DCA"/>
    <w:rsid w:val="009813FF"/>
    <w:rsid w:val="00981C8E"/>
    <w:rsid w:val="00981C9B"/>
    <w:rsid w:val="0098213F"/>
    <w:rsid w:val="00982A28"/>
    <w:rsid w:val="00982F56"/>
    <w:rsid w:val="00983783"/>
    <w:rsid w:val="0098398D"/>
    <w:rsid w:val="00983A1E"/>
    <w:rsid w:val="00983E51"/>
    <w:rsid w:val="009840FA"/>
    <w:rsid w:val="0098456F"/>
    <w:rsid w:val="00984D7C"/>
    <w:rsid w:val="00984EAF"/>
    <w:rsid w:val="00984F1A"/>
    <w:rsid w:val="00984F32"/>
    <w:rsid w:val="00984FCB"/>
    <w:rsid w:val="00985301"/>
    <w:rsid w:val="00985544"/>
    <w:rsid w:val="009856EC"/>
    <w:rsid w:val="009858BF"/>
    <w:rsid w:val="00985EAF"/>
    <w:rsid w:val="00986340"/>
    <w:rsid w:val="009867B4"/>
    <w:rsid w:val="00987107"/>
    <w:rsid w:val="009875A2"/>
    <w:rsid w:val="0098781A"/>
    <w:rsid w:val="00987C46"/>
    <w:rsid w:val="00987E5A"/>
    <w:rsid w:val="00987F6C"/>
    <w:rsid w:val="0099013F"/>
    <w:rsid w:val="009901DA"/>
    <w:rsid w:val="00990751"/>
    <w:rsid w:val="0099098A"/>
    <w:rsid w:val="00990A15"/>
    <w:rsid w:val="00990FAF"/>
    <w:rsid w:val="009910C0"/>
    <w:rsid w:val="009912E4"/>
    <w:rsid w:val="00991395"/>
    <w:rsid w:val="009913D6"/>
    <w:rsid w:val="0099147A"/>
    <w:rsid w:val="009916AE"/>
    <w:rsid w:val="0099181E"/>
    <w:rsid w:val="0099192E"/>
    <w:rsid w:val="00991AF3"/>
    <w:rsid w:val="00991D79"/>
    <w:rsid w:val="00992056"/>
    <w:rsid w:val="0099246E"/>
    <w:rsid w:val="009926AB"/>
    <w:rsid w:val="009928A1"/>
    <w:rsid w:val="009929EA"/>
    <w:rsid w:val="00992C35"/>
    <w:rsid w:val="00992F6B"/>
    <w:rsid w:val="00992F95"/>
    <w:rsid w:val="009931BA"/>
    <w:rsid w:val="00993478"/>
    <w:rsid w:val="009935C9"/>
    <w:rsid w:val="00993684"/>
    <w:rsid w:val="00993C50"/>
    <w:rsid w:val="0099423A"/>
    <w:rsid w:val="009942B8"/>
    <w:rsid w:val="00994814"/>
    <w:rsid w:val="0099491B"/>
    <w:rsid w:val="0099494C"/>
    <w:rsid w:val="00994B94"/>
    <w:rsid w:val="00994C99"/>
    <w:rsid w:val="00994CD2"/>
    <w:rsid w:val="00994D08"/>
    <w:rsid w:val="009950F4"/>
    <w:rsid w:val="009954CE"/>
    <w:rsid w:val="009956DD"/>
    <w:rsid w:val="0099580F"/>
    <w:rsid w:val="00995A1B"/>
    <w:rsid w:val="00995E4E"/>
    <w:rsid w:val="00995FDF"/>
    <w:rsid w:val="009962E1"/>
    <w:rsid w:val="009963BD"/>
    <w:rsid w:val="0099647C"/>
    <w:rsid w:val="009964D7"/>
    <w:rsid w:val="00996A01"/>
    <w:rsid w:val="00996A83"/>
    <w:rsid w:val="00996E30"/>
    <w:rsid w:val="00996F2D"/>
    <w:rsid w:val="00996FDF"/>
    <w:rsid w:val="00996FED"/>
    <w:rsid w:val="00997828"/>
    <w:rsid w:val="00997B6B"/>
    <w:rsid w:val="00997F66"/>
    <w:rsid w:val="00997F8A"/>
    <w:rsid w:val="009A067B"/>
    <w:rsid w:val="009A0C94"/>
    <w:rsid w:val="009A0D66"/>
    <w:rsid w:val="009A111A"/>
    <w:rsid w:val="009A132F"/>
    <w:rsid w:val="009A1595"/>
    <w:rsid w:val="009A1667"/>
    <w:rsid w:val="009A16D1"/>
    <w:rsid w:val="009A16DE"/>
    <w:rsid w:val="009A16FF"/>
    <w:rsid w:val="009A178D"/>
    <w:rsid w:val="009A1981"/>
    <w:rsid w:val="009A1F49"/>
    <w:rsid w:val="009A1FB8"/>
    <w:rsid w:val="009A2129"/>
    <w:rsid w:val="009A256E"/>
    <w:rsid w:val="009A25F5"/>
    <w:rsid w:val="009A2751"/>
    <w:rsid w:val="009A33CD"/>
    <w:rsid w:val="009A369D"/>
    <w:rsid w:val="009A3CC6"/>
    <w:rsid w:val="009A3D0C"/>
    <w:rsid w:val="009A3D1C"/>
    <w:rsid w:val="009A44D8"/>
    <w:rsid w:val="009A458B"/>
    <w:rsid w:val="009A4CE2"/>
    <w:rsid w:val="009A532E"/>
    <w:rsid w:val="009A53E5"/>
    <w:rsid w:val="009A5BF4"/>
    <w:rsid w:val="009A5DBA"/>
    <w:rsid w:val="009A5DE4"/>
    <w:rsid w:val="009A5EE7"/>
    <w:rsid w:val="009A5EEC"/>
    <w:rsid w:val="009A6495"/>
    <w:rsid w:val="009A6D82"/>
    <w:rsid w:val="009A6FA5"/>
    <w:rsid w:val="009A70E1"/>
    <w:rsid w:val="009A77EE"/>
    <w:rsid w:val="009A7804"/>
    <w:rsid w:val="009A7973"/>
    <w:rsid w:val="009A7A17"/>
    <w:rsid w:val="009A7EC9"/>
    <w:rsid w:val="009B01E8"/>
    <w:rsid w:val="009B0CE3"/>
    <w:rsid w:val="009B0D0E"/>
    <w:rsid w:val="009B1072"/>
    <w:rsid w:val="009B1282"/>
    <w:rsid w:val="009B1660"/>
    <w:rsid w:val="009B17E6"/>
    <w:rsid w:val="009B1C24"/>
    <w:rsid w:val="009B1D66"/>
    <w:rsid w:val="009B288A"/>
    <w:rsid w:val="009B2A75"/>
    <w:rsid w:val="009B2DE8"/>
    <w:rsid w:val="009B31AC"/>
    <w:rsid w:val="009B3313"/>
    <w:rsid w:val="009B33E2"/>
    <w:rsid w:val="009B376D"/>
    <w:rsid w:val="009B3D7B"/>
    <w:rsid w:val="009B4023"/>
    <w:rsid w:val="009B41A0"/>
    <w:rsid w:val="009B42AE"/>
    <w:rsid w:val="009B45C5"/>
    <w:rsid w:val="009B4788"/>
    <w:rsid w:val="009B4B59"/>
    <w:rsid w:val="009B4C04"/>
    <w:rsid w:val="009B4C4B"/>
    <w:rsid w:val="009B4CB6"/>
    <w:rsid w:val="009B4DA9"/>
    <w:rsid w:val="009B4E19"/>
    <w:rsid w:val="009B51E7"/>
    <w:rsid w:val="009B5204"/>
    <w:rsid w:val="009B5295"/>
    <w:rsid w:val="009B5925"/>
    <w:rsid w:val="009B5C0E"/>
    <w:rsid w:val="009B5DB9"/>
    <w:rsid w:val="009B5EB9"/>
    <w:rsid w:val="009B5F20"/>
    <w:rsid w:val="009B61FC"/>
    <w:rsid w:val="009B70CA"/>
    <w:rsid w:val="009B75C3"/>
    <w:rsid w:val="009B767E"/>
    <w:rsid w:val="009B7983"/>
    <w:rsid w:val="009B7CE0"/>
    <w:rsid w:val="009B7E3E"/>
    <w:rsid w:val="009C0077"/>
    <w:rsid w:val="009C04B2"/>
    <w:rsid w:val="009C08BA"/>
    <w:rsid w:val="009C0906"/>
    <w:rsid w:val="009C0ABA"/>
    <w:rsid w:val="009C1151"/>
    <w:rsid w:val="009C1693"/>
    <w:rsid w:val="009C170A"/>
    <w:rsid w:val="009C1765"/>
    <w:rsid w:val="009C17DA"/>
    <w:rsid w:val="009C1E0E"/>
    <w:rsid w:val="009C2021"/>
    <w:rsid w:val="009C21BA"/>
    <w:rsid w:val="009C23EB"/>
    <w:rsid w:val="009C24F0"/>
    <w:rsid w:val="009C2793"/>
    <w:rsid w:val="009C2A58"/>
    <w:rsid w:val="009C2CF8"/>
    <w:rsid w:val="009C3353"/>
    <w:rsid w:val="009C3600"/>
    <w:rsid w:val="009C39F5"/>
    <w:rsid w:val="009C3A9C"/>
    <w:rsid w:val="009C3AAB"/>
    <w:rsid w:val="009C3C0A"/>
    <w:rsid w:val="009C3DB5"/>
    <w:rsid w:val="009C41AB"/>
    <w:rsid w:val="009C429D"/>
    <w:rsid w:val="009C461B"/>
    <w:rsid w:val="009C4946"/>
    <w:rsid w:val="009C4BFC"/>
    <w:rsid w:val="009C4E8E"/>
    <w:rsid w:val="009C4F85"/>
    <w:rsid w:val="009C5478"/>
    <w:rsid w:val="009C5828"/>
    <w:rsid w:val="009C58F1"/>
    <w:rsid w:val="009C5B94"/>
    <w:rsid w:val="009C5D52"/>
    <w:rsid w:val="009C5F3E"/>
    <w:rsid w:val="009C60FF"/>
    <w:rsid w:val="009C6464"/>
    <w:rsid w:val="009C696B"/>
    <w:rsid w:val="009C6AA1"/>
    <w:rsid w:val="009C6C2E"/>
    <w:rsid w:val="009C6D2A"/>
    <w:rsid w:val="009C6F36"/>
    <w:rsid w:val="009C73E7"/>
    <w:rsid w:val="009C76EB"/>
    <w:rsid w:val="009C7A9A"/>
    <w:rsid w:val="009C7E5A"/>
    <w:rsid w:val="009D01BA"/>
    <w:rsid w:val="009D03EE"/>
    <w:rsid w:val="009D074F"/>
    <w:rsid w:val="009D079B"/>
    <w:rsid w:val="009D09AB"/>
    <w:rsid w:val="009D1505"/>
    <w:rsid w:val="009D18BA"/>
    <w:rsid w:val="009D1A5B"/>
    <w:rsid w:val="009D1C83"/>
    <w:rsid w:val="009D1E8D"/>
    <w:rsid w:val="009D2052"/>
    <w:rsid w:val="009D2152"/>
    <w:rsid w:val="009D2509"/>
    <w:rsid w:val="009D2511"/>
    <w:rsid w:val="009D286D"/>
    <w:rsid w:val="009D2971"/>
    <w:rsid w:val="009D2976"/>
    <w:rsid w:val="009D2CCE"/>
    <w:rsid w:val="009D2D3B"/>
    <w:rsid w:val="009D2E19"/>
    <w:rsid w:val="009D2E1B"/>
    <w:rsid w:val="009D2F15"/>
    <w:rsid w:val="009D3369"/>
    <w:rsid w:val="009D3564"/>
    <w:rsid w:val="009D36F1"/>
    <w:rsid w:val="009D36F3"/>
    <w:rsid w:val="009D3AF6"/>
    <w:rsid w:val="009D3F22"/>
    <w:rsid w:val="009D4060"/>
    <w:rsid w:val="009D40D1"/>
    <w:rsid w:val="009D471A"/>
    <w:rsid w:val="009D4AC5"/>
    <w:rsid w:val="009D4AC7"/>
    <w:rsid w:val="009D4FB8"/>
    <w:rsid w:val="009D51FF"/>
    <w:rsid w:val="009D52BA"/>
    <w:rsid w:val="009D5544"/>
    <w:rsid w:val="009D559D"/>
    <w:rsid w:val="009D572F"/>
    <w:rsid w:val="009D57B7"/>
    <w:rsid w:val="009D5935"/>
    <w:rsid w:val="009D5ED0"/>
    <w:rsid w:val="009D604B"/>
    <w:rsid w:val="009D620B"/>
    <w:rsid w:val="009D62DD"/>
    <w:rsid w:val="009D6600"/>
    <w:rsid w:val="009D66C4"/>
    <w:rsid w:val="009D67CB"/>
    <w:rsid w:val="009D6876"/>
    <w:rsid w:val="009D687B"/>
    <w:rsid w:val="009D6CF6"/>
    <w:rsid w:val="009D6EE0"/>
    <w:rsid w:val="009D7068"/>
    <w:rsid w:val="009D7438"/>
    <w:rsid w:val="009D7505"/>
    <w:rsid w:val="009D768C"/>
    <w:rsid w:val="009D769D"/>
    <w:rsid w:val="009D78CE"/>
    <w:rsid w:val="009D79F3"/>
    <w:rsid w:val="009D7BA6"/>
    <w:rsid w:val="009D7E84"/>
    <w:rsid w:val="009D7F1F"/>
    <w:rsid w:val="009D7FF9"/>
    <w:rsid w:val="009E01E7"/>
    <w:rsid w:val="009E0321"/>
    <w:rsid w:val="009E03C8"/>
    <w:rsid w:val="009E0529"/>
    <w:rsid w:val="009E0AE1"/>
    <w:rsid w:val="009E0B9F"/>
    <w:rsid w:val="009E0E1F"/>
    <w:rsid w:val="009E0E5D"/>
    <w:rsid w:val="009E0F8A"/>
    <w:rsid w:val="009E1580"/>
    <w:rsid w:val="009E16DA"/>
    <w:rsid w:val="009E177A"/>
    <w:rsid w:val="009E17A1"/>
    <w:rsid w:val="009E1829"/>
    <w:rsid w:val="009E1C7A"/>
    <w:rsid w:val="009E1CA5"/>
    <w:rsid w:val="009E1DEB"/>
    <w:rsid w:val="009E2072"/>
    <w:rsid w:val="009E216D"/>
    <w:rsid w:val="009E2405"/>
    <w:rsid w:val="009E285F"/>
    <w:rsid w:val="009E35EA"/>
    <w:rsid w:val="009E3CA9"/>
    <w:rsid w:val="009E3D07"/>
    <w:rsid w:val="009E3DDE"/>
    <w:rsid w:val="009E45B8"/>
    <w:rsid w:val="009E4C34"/>
    <w:rsid w:val="009E4E71"/>
    <w:rsid w:val="009E4ED5"/>
    <w:rsid w:val="009E52C8"/>
    <w:rsid w:val="009E5343"/>
    <w:rsid w:val="009E565E"/>
    <w:rsid w:val="009E56B3"/>
    <w:rsid w:val="009E56E5"/>
    <w:rsid w:val="009E594F"/>
    <w:rsid w:val="009E5A9E"/>
    <w:rsid w:val="009E6094"/>
    <w:rsid w:val="009E6116"/>
    <w:rsid w:val="009E6162"/>
    <w:rsid w:val="009E6185"/>
    <w:rsid w:val="009E63DE"/>
    <w:rsid w:val="009E64E1"/>
    <w:rsid w:val="009E6804"/>
    <w:rsid w:val="009E689C"/>
    <w:rsid w:val="009E68A5"/>
    <w:rsid w:val="009E6CF7"/>
    <w:rsid w:val="009E7E79"/>
    <w:rsid w:val="009E7EEC"/>
    <w:rsid w:val="009F0406"/>
    <w:rsid w:val="009F0A82"/>
    <w:rsid w:val="009F0AE3"/>
    <w:rsid w:val="009F0C8E"/>
    <w:rsid w:val="009F1144"/>
    <w:rsid w:val="009F12DF"/>
    <w:rsid w:val="009F16BF"/>
    <w:rsid w:val="009F16EE"/>
    <w:rsid w:val="009F19D4"/>
    <w:rsid w:val="009F1D7D"/>
    <w:rsid w:val="009F1DA2"/>
    <w:rsid w:val="009F1E9B"/>
    <w:rsid w:val="009F2041"/>
    <w:rsid w:val="009F26AF"/>
    <w:rsid w:val="009F26F8"/>
    <w:rsid w:val="009F282C"/>
    <w:rsid w:val="009F3285"/>
    <w:rsid w:val="009F35A6"/>
    <w:rsid w:val="009F369A"/>
    <w:rsid w:val="009F3B7D"/>
    <w:rsid w:val="009F3F70"/>
    <w:rsid w:val="009F3FF5"/>
    <w:rsid w:val="009F420D"/>
    <w:rsid w:val="009F4230"/>
    <w:rsid w:val="009F44E1"/>
    <w:rsid w:val="009F468B"/>
    <w:rsid w:val="009F47A1"/>
    <w:rsid w:val="009F4D8A"/>
    <w:rsid w:val="009F594F"/>
    <w:rsid w:val="009F59BE"/>
    <w:rsid w:val="009F5E6F"/>
    <w:rsid w:val="009F5FC5"/>
    <w:rsid w:val="009F64C8"/>
    <w:rsid w:val="009F66BD"/>
    <w:rsid w:val="009F6CBA"/>
    <w:rsid w:val="009F7106"/>
    <w:rsid w:val="009F748D"/>
    <w:rsid w:val="009F7726"/>
    <w:rsid w:val="009F7C95"/>
    <w:rsid w:val="009F7F63"/>
    <w:rsid w:val="009F7FDB"/>
    <w:rsid w:val="00A004F9"/>
    <w:rsid w:val="00A0073B"/>
    <w:rsid w:val="00A00899"/>
    <w:rsid w:val="00A00A28"/>
    <w:rsid w:val="00A00D00"/>
    <w:rsid w:val="00A00D78"/>
    <w:rsid w:val="00A011B2"/>
    <w:rsid w:val="00A013A9"/>
    <w:rsid w:val="00A01572"/>
    <w:rsid w:val="00A015CA"/>
    <w:rsid w:val="00A01852"/>
    <w:rsid w:val="00A01D62"/>
    <w:rsid w:val="00A020C2"/>
    <w:rsid w:val="00A0220B"/>
    <w:rsid w:val="00A02357"/>
    <w:rsid w:val="00A0288B"/>
    <w:rsid w:val="00A02914"/>
    <w:rsid w:val="00A02AFC"/>
    <w:rsid w:val="00A02DAA"/>
    <w:rsid w:val="00A0389F"/>
    <w:rsid w:val="00A03B3B"/>
    <w:rsid w:val="00A03D10"/>
    <w:rsid w:val="00A03D4E"/>
    <w:rsid w:val="00A03E45"/>
    <w:rsid w:val="00A03FD9"/>
    <w:rsid w:val="00A040F9"/>
    <w:rsid w:val="00A0431A"/>
    <w:rsid w:val="00A04347"/>
    <w:rsid w:val="00A046D3"/>
    <w:rsid w:val="00A04A4C"/>
    <w:rsid w:val="00A04B37"/>
    <w:rsid w:val="00A04B8B"/>
    <w:rsid w:val="00A04C01"/>
    <w:rsid w:val="00A04D15"/>
    <w:rsid w:val="00A05037"/>
    <w:rsid w:val="00A051B0"/>
    <w:rsid w:val="00A052BB"/>
    <w:rsid w:val="00A05425"/>
    <w:rsid w:val="00A056B4"/>
    <w:rsid w:val="00A05724"/>
    <w:rsid w:val="00A05B6A"/>
    <w:rsid w:val="00A05BC9"/>
    <w:rsid w:val="00A05C81"/>
    <w:rsid w:val="00A05FBE"/>
    <w:rsid w:val="00A06127"/>
    <w:rsid w:val="00A0628E"/>
    <w:rsid w:val="00A062EC"/>
    <w:rsid w:val="00A065F4"/>
    <w:rsid w:val="00A06B56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AE3"/>
    <w:rsid w:val="00A10B9B"/>
    <w:rsid w:val="00A10EBC"/>
    <w:rsid w:val="00A1147F"/>
    <w:rsid w:val="00A11533"/>
    <w:rsid w:val="00A115A6"/>
    <w:rsid w:val="00A11684"/>
    <w:rsid w:val="00A1192D"/>
    <w:rsid w:val="00A11C8D"/>
    <w:rsid w:val="00A11D65"/>
    <w:rsid w:val="00A12682"/>
    <w:rsid w:val="00A127F9"/>
    <w:rsid w:val="00A12C66"/>
    <w:rsid w:val="00A1326A"/>
    <w:rsid w:val="00A13292"/>
    <w:rsid w:val="00A1332A"/>
    <w:rsid w:val="00A133FD"/>
    <w:rsid w:val="00A136D9"/>
    <w:rsid w:val="00A139D4"/>
    <w:rsid w:val="00A139FD"/>
    <w:rsid w:val="00A13E24"/>
    <w:rsid w:val="00A13F2C"/>
    <w:rsid w:val="00A1403A"/>
    <w:rsid w:val="00A14098"/>
    <w:rsid w:val="00A14183"/>
    <w:rsid w:val="00A1426F"/>
    <w:rsid w:val="00A14542"/>
    <w:rsid w:val="00A147D1"/>
    <w:rsid w:val="00A147E3"/>
    <w:rsid w:val="00A14827"/>
    <w:rsid w:val="00A14A7F"/>
    <w:rsid w:val="00A14F2C"/>
    <w:rsid w:val="00A14FA7"/>
    <w:rsid w:val="00A14FEB"/>
    <w:rsid w:val="00A15013"/>
    <w:rsid w:val="00A1502C"/>
    <w:rsid w:val="00A150B4"/>
    <w:rsid w:val="00A151AE"/>
    <w:rsid w:val="00A15275"/>
    <w:rsid w:val="00A1584B"/>
    <w:rsid w:val="00A15872"/>
    <w:rsid w:val="00A15BCC"/>
    <w:rsid w:val="00A15C29"/>
    <w:rsid w:val="00A15DEA"/>
    <w:rsid w:val="00A1617A"/>
    <w:rsid w:val="00A1619D"/>
    <w:rsid w:val="00A16505"/>
    <w:rsid w:val="00A16835"/>
    <w:rsid w:val="00A16BBA"/>
    <w:rsid w:val="00A16D1A"/>
    <w:rsid w:val="00A16EB4"/>
    <w:rsid w:val="00A16F1D"/>
    <w:rsid w:val="00A17035"/>
    <w:rsid w:val="00A1732B"/>
    <w:rsid w:val="00A1775E"/>
    <w:rsid w:val="00A17802"/>
    <w:rsid w:val="00A1780F"/>
    <w:rsid w:val="00A17C03"/>
    <w:rsid w:val="00A17D6A"/>
    <w:rsid w:val="00A17F4C"/>
    <w:rsid w:val="00A207A6"/>
    <w:rsid w:val="00A20EDC"/>
    <w:rsid w:val="00A2163B"/>
    <w:rsid w:val="00A21696"/>
    <w:rsid w:val="00A218B9"/>
    <w:rsid w:val="00A2199B"/>
    <w:rsid w:val="00A21BB5"/>
    <w:rsid w:val="00A21DA0"/>
    <w:rsid w:val="00A21FC3"/>
    <w:rsid w:val="00A226E7"/>
    <w:rsid w:val="00A229EB"/>
    <w:rsid w:val="00A22B63"/>
    <w:rsid w:val="00A22EC6"/>
    <w:rsid w:val="00A2320F"/>
    <w:rsid w:val="00A232A2"/>
    <w:rsid w:val="00A2336F"/>
    <w:rsid w:val="00A23712"/>
    <w:rsid w:val="00A2381D"/>
    <w:rsid w:val="00A23891"/>
    <w:rsid w:val="00A23AC8"/>
    <w:rsid w:val="00A23BF8"/>
    <w:rsid w:val="00A23C85"/>
    <w:rsid w:val="00A23CBE"/>
    <w:rsid w:val="00A23D75"/>
    <w:rsid w:val="00A23E63"/>
    <w:rsid w:val="00A23EDA"/>
    <w:rsid w:val="00A24127"/>
    <w:rsid w:val="00A243E6"/>
    <w:rsid w:val="00A24B41"/>
    <w:rsid w:val="00A24BDF"/>
    <w:rsid w:val="00A24BF0"/>
    <w:rsid w:val="00A24FE8"/>
    <w:rsid w:val="00A254C3"/>
    <w:rsid w:val="00A2558B"/>
    <w:rsid w:val="00A25597"/>
    <w:rsid w:val="00A2572A"/>
    <w:rsid w:val="00A25B80"/>
    <w:rsid w:val="00A25FBD"/>
    <w:rsid w:val="00A263CF"/>
    <w:rsid w:val="00A26507"/>
    <w:rsid w:val="00A267B5"/>
    <w:rsid w:val="00A268C3"/>
    <w:rsid w:val="00A269B5"/>
    <w:rsid w:val="00A26C44"/>
    <w:rsid w:val="00A26CF3"/>
    <w:rsid w:val="00A27148"/>
    <w:rsid w:val="00A27257"/>
    <w:rsid w:val="00A2730F"/>
    <w:rsid w:val="00A27852"/>
    <w:rsid w:val="00A2786F"/>
    <w:rsid w:val="00A279B0"/>
    <w:rsid w:val="00A279F7"/>
    <w:rsid w:val="00A27B8B"/>
    <w:rsid w:val="00A27FDC"/>
    <w:rsid w:val="00A3037C"/>
    <w:rsid w:val="00A3056D"/>
    <w:rsid w:val="00A308CE"/>
    <w:rsid w:val="00A30A54"/>
    <w:rsid w:val="00A30BDD"/>
    <w:rsid w:val="00A30F81"/>
    <w:rsid w:val="00A31236"/>
    <w:rsid w:val="00A312FB"/>
    <w:rsid w:val="00A3196D"/>
    <w:rsid w:val="00A31B1A"/>
    <w:rsid w:val="00A31EF4"/>
    <w:rsid w:val="00A31FED"/>
    <w:rsid w:val="00A32109"/>
    <w:rsid w:val="00A3221A"/>
    <w:rsid w:val="00A3233C"/>
    <w:rsid w:val="00A32715"/>
    <w:rsid w:val="00A327D7"/>
    <w:rsid w:val="00A327E3"/>
    <w:rsid w:val="00A32AFE"/>
    <w:rsid w:val="00A32EC2"/>
    <w:rsid w:val="00A32EF7"/>
    <w:rsid w:val="00A32F1C"/>
    <w:rsid w:val="00A33002"/>
    <w:rsid w:val="00A33027"/>
    <w:rsid w:val="00A331BC"/>
    <w:rsid w:val="00A33252"/>
    <w:rsid w:val="00A33DCF"/>
    <w:rsid w:val="00A33F89"/>
    <w:rsid w:val="00A34090"/>
    <w:rsid w:val="00A34A05"/>
    <w:rsid w:val="00A34BF2"/>
    <w:rsid w:val="00A34F75"/>
    <w:rsid w:val="00A34FC4"/>
    <w:rsid w:val="00A35241"/>
    <w:rsid w:val="00A35553"/>
    <w:rsid w:val="00A35582"/>
    <w:rsid w:val="00A35679"/>
    <w:rsid w:val="00A35718"/>
    <w:rsid w:val="00A359BD"/>
    <w:rsid w:val="00A35B3B"/>
    <w:rsid w:val="00A35B47"/>
    <w:rsid w:val="00A35BAF"/>
    <w:rsid w:val="00A35CE9"/>
    <w:rsid w:val="00A35D0E"/>
    <w:rsid w:val="00A36146"/>
    <w:rsid w:val="00A367CB"/>
    <w:rsid w:val="00A374B3"/>
    <w:rsid w:val="00A375DB"/>
    <w:rsid w:val="00A37630"/>
    <w:rsid w:val="00A376EC"/>
    <w:rsid w:val="00A37B45"/>
    <w:rsid w:val="00A37BD2"/>
    <w:rsid w:val="00A37D5D"/>
    <w:rsid w:val="00A4023C"/>
    <w:rsid w:val="00A40263"/>
    <w:rsid w:val="00A407E2"/>
    <w:rsid w:val="00A40953"/>
    <w:rsid w:val="00A40D51"/>
    <w:rsid w:val="00A4161C"/>
    <w:rsid w:val="00A41792"/>
    <w:rsid w:val="00A417D0"/>
    <w:rsid w:val="00A418D4"/>
    <w:rsid w:val="00A41A3B"/>
    <w:rsid w:val="00A41B83"/>
    <w:rsid w:val="00A41CDC"/>
    <w:rsid w:val="00A41F7D"/>
    <w:rsid w:val="00A420DA"/>
    <w:rsid w:val="00A42128"/>
    <w:rsid w:val="00A428F9"/>
    <w:rsid w:val="00A42BE9"/>
    <w:rsid w:val="00A4337F"/>
    <w:rsid w:val="00A43386"/>
    <w:rsid w:val="00A433F0"/>
    <w:rsid w:val="00A43434"/>
    <w:rsid w:val="00A4357E"/>
    <w:rsid w:val="00A43880"/>
    <w:rsid w:val="00A43ACE"/>
    <w:rsid w:val="00A43CBF"/>
    <w:rsid w:val="00A43DD4"/>
    <w:rsid w:val="00A44625"/>
    <w:rsid w:val="00A44990"/>
    <w:rsid w:val="00A44AD8"/>
    <w:rsid w:val="00A44FD2"/>
    <w:rsid w:val="00A45087"/>
    <w:rsid w:val="00A4559B"/>
    <w:rsid w:val="00A45860"/>
    <w:rsid w:val="00A458C6"/>
    <w:rsid w:val="00A458E0"/>
    <w:rsid w:val="00A45DE6"/>
    <w:rsid w:val="00A45F96"/>
    <w:rsid w:val="00A45FC7"/>
    <w:rsid w:val="00A46674"/>
    <w:rsid w:val="00A4681F"/>
    <w:rsid w:val="00A46B5A"/>
    <w:rsid w:val="00A46D9D"/>
    <w:rsid w:val="00A47598"/>
    <w:rsid w:val="00A47794"/>
    <w:rsid w:val="00A47879"/>
    <w:rsid w:val="00A47FD4"/>
    <w:rsid w:val="00A500DA"/>
    <w:rsid w:val="00A50186"/>
    <w:rsid w:val="00A50736"/>
    <w:rsid w:val="00A5077F"/>
    <w:rsid w:val="00A50918"/>
    <w:rsid w:val="00A5094D"/>
    <w:rsid w:val="00A50A5E"/>
    <w:rsid w:val="00A51286"/>
    <w:rsid w:val="00A513C6"/>
    <w:rsid w:val="00A51749"/>
    <w:rsid w:val="00A519D7"/>
    <w:rsid w:val="00A51D7D"/>
    <w:rsid w:val="00A51DC8"/>
    <w:rsid w:val="00A51FA4"/>
    <w:rsid w:val="00A52396"/>
    <w:rsid w:val="00A52696"/>
    <w:rsid w:val="00A5276D"/>
    <w:rsid w:val="00A529B7"/>
    <w:rsid w:val="00A52CA3"/>
    <w:rsid w:val="00A52D07"/>
    <w:rsid w:val="00A52E61"/>
    <w:rsid w:val="00A52E6E"/>
    <w:rsid w:val="00A52F29"/>
    <w:rsid w:val="00A5316F"/>
    <w:rsid w:val="00A53562"/>
    <w:rsid w:val="00A53620"/>
    <w:rsid w:val="00A5362B"/>
    <w:rsid w:val="00A53685"/>
    <w:rsid w:val="00A5382E"/>
    <w:rsid w:val="00A53F21"/>
    <w:rsid w:val="00A5410D"/>
    <w:rsid w:val="00A54240"/>
    <w:rsid w:val="00A54388"/>
    <w:rsid w:val="00A543FE"/>
    <w:rsid w:val="00A54572"/>
    <w:rsid w:val="00A5490D"/>
    <w:rsid w:val="00A54A4B"/>
    <w:rsid w:val="00A54B7E"/>
    <w:rsid w:val="00A54BB9"/>
    <w:rsid w:val="00A554E7"/>
    <w:rsid w:val="00A5587C"/>
    <w:rsid w:val="00A55916"/>
    <w:rsid w:val="00A55A02"/>
    <w:rsid w:val="00A55DF5"/>
    <w:rsid w:val="00A55E68"/>
    <w:rsid w:val="00A560B3"/>
    <w:rsid w:val="00A56262"/>
    <w:rsid w:val="00A5646A"/>
    <w:rsid w:val="00A565FB"/>
    <w:rsid w:val="00A56840"/>
    <w:rsid w:val="00A56ADB"/>
    <w:rsid w:val="00A56FE5"/>
    <w:rsid w:val="00A57049"/>
    <w:rsid w:val="00A5709B"/>
    <w:rsid w:val="00A570C0"/>
    <w:rsid w:val="00A5722B"/>
    <w:rsid w:val="00A5729E"/>
    <w:rsid w:val="00A57913"/>
    <w:rsid w:val="00A57A6E"/>
    <w:rsid w:val="00A57AFF"/>
    <w:rsid w:val="00A602D8"/>
    <w:rsid w:val="00A6046F"/>
    <w:rsid w:val="00A60802"/>
    <w:rsid w:val="00A60A86"/>
    <w:rsid w:val="00A60C07"/>
    <w:rsid w:val="00A60E73"/>
    <w:rsid w:val="00A61147"/>
    <w:rsid w:val="00A613BE"/>
    <w:rsid w:val="00A614DD"/>
    <w:rsid w:val="00A615BE"/>
    <w:rsid w:val="00A61C52"/>
    <w:rsid w:val="00A61FBE"/>
    <w:rsid w:val="00A6206E"/>
    <w:rsid w:val="00A62C02"/>
    <w:rsid w:val="00A6327D"/>
    <w:rsid w:val="00A633A8"/>
    <w:rsid w:val="00A63458"/>
    <w:rsid w:val="00A6349F"/>
    <w:rsid w:val="00A63908"/>
    <w:rsid w:val="00A63ADB"/>
    <w:rsid w:val="00A63F75"/>
    <w:rsid w:val="00A641E5"/>
    <w:rsid w:val="00A643CB"/>
    <w:rsid w:val="00A64402"/>
    <w:rsid w:val="00A644D4"/>
    <w:rsid w:val="00A649AA"/>
    <w:rsid w:val="00A64ADB"/>
    <w:rsid w:val="00A64E95"/>
    <w:rsid w:val="00A64F87"/>
    <w:rsid w:val="00A65489"/>
    <w:rsid w:val="00A655D1"/>
    <w:rsid w:val="00A659CE"/>
    <w:rsid w:val="00A66020"/>
    <w:rsid w:val="00A6607B"/>
    <w:rsid w:val="00A660A2"/>
    <w:rsid w:val="00A661A3"/>
    <w:rsid w:val="00A66503"/>
    <w:rsid w:val="00A66638"/>
    <w:rsid w:val="00A6684C"/>
    <w:rsid w:val="00A6699E"/>
    <w:rsid w:val="00A66A1B"/>
    <w:rsid w:val="00A66AA2"/>
    <w:rsid w:val="00A66BE7"/>
    <w:rsid w:val="00A671FC"/>
    <w:rsid w:val="00A67482"/>
    <w:rsid w:val="00A67610"/>
    <w:rsid w:val="00A678C7"/>
    <w:rsid w:val="00A67C00"/>
    <w:rsid w:val="00A704DA"/>
    <w:rsid w:val="00A70539"/>
    <w:rsid w:val="00A70888"/>
    <w:rsid w:val="00A711E2"/>
    <w:rsid w:val="00A713D4"/>
    <w:rsid w:val="00A713E1"/>
    <w:rsid w:val="00A7157B"/>
    <w:rsid w:val="00A71867"/>
    <w:rsid w:val="00A71A9F"/>
    <w:rsid w:val="00A71ABC"/>
    <w:rsid w:val="00A71BEC"/>
    <w:rsid w:val="00A721C6"/>
    <w:rsid w:val="00A72453"/>
    <w:rsid w:val="00A7253F"/>
    <w:rsid w:val="00A7269B"/>
    <w:rsid w:val="00A72877"/>
    <w:rsid w:val="00A72899"/>
    <w:rsid w:val="00A72AA7"/>
    <w:rsid w:val="00A72AF1"/>
    <w:rsid w:val="00A73098"/>
    <w:rsid w:val="00A73883"/>
    <w:rsid w:val="00A739CE"/>
    <w:rsid w:val="00A73AEE"/>
    <w:rsid w:val="00A73CE6"/>
    <w:rsid w:val="00A73E88"/>
    <w:rsid w:val="00A74016"/>
    <w:rsid w:val="00A74460"/>
    <w:rsid w:val="00A7461F"/>
    <w:rsid w:val="00A747F1"/>
    <w:rsid w:val="00A74AED"/>
    <w:rsid w:val="00A74FF6"/>
    <w:rsid w:val="00A750A2"/>
    <w:rsid w:val="00A7513F"/>
    <w:rsid w:val="00A758CF"/>
    <w:rsid w:val="00A75914"/>
    <w:rsid w:val="00A75939"/>
    <w:rsid w:val="00A75946"/>
    <w:rsid w:val="00A75964"/>
    <w:rsid w:val="00A75B41"/>
    <w:rsid w:val="00A75C78"/>
    <w:rsid w:val="00A75F40"/>
    <w:rsid w:val="00A7600A"/>
    <w:rsid w:val="00A760B8"/>
    <w:rsid w:val="00A76289"/>
    <w:rsid w:val="00A76583"/>
    <w:rsid w:val="00A76A15"/>
    <w:rsid w:val="00A76C70"/>
    <w:rsid w:val="00A76DB8"/>
    <w:rsid w:val="00A76F33"/>
    <w:rsid w:val="00A76F95"/>
    <w:rsid w:val="00A76FA4"/>
    <w:rsid w:val="00A77387"/>
    <w:rsid w:val="00A77493"/>
    <w:rsid w:val="00A77725"/>
    <w:rsid w:val="00A77A6F"/>
    <w:rsid w:val="00A80406"/>
    <w:rsid w:val="00A80473"/>
    <w:rsid w:val="00A8075E"/>
    <w:rsid w:val="00A807DA"/>
    <w:rsid w:val="00A8089D"/>
    <w:rsid w:val="00A80A71"/>
    <w:rsid w:val="00A80B93"/>
    <w:rsid w:val="00A80E78"/>
    <w:rsid w:val="00A80FF9"/>
    <w:rsid w:val="00A812C1"/>
    <w:rsid w:val="00A81408"/>
    <w:rsid w:val="00A814F5"/>
    <w:rsid w:val="00A81779"/>
    <w:rsid w:val="00A81E92"/>
    <w:rsid w:val="00A81F12"/>
    <w:rsid w:val="00A81FE6"/>
    <w:rsid w:val="00A8204B"/>
    <w:rsid w:val="00A823D7"/>
    <w:rsid w:val="00A8261D"/>
    <w:rsid w:val="00A82FE5"/>
    <w:rsid w:val="00A83047"/>
    <w:rsid w:val="00A8311A"/>
    <w:rsid w:val="00A832BC"/>
    <w:rsid w:val="00A839A0"/>
    <w:rsid w:val="00A83C7C"/>
    <w:rsid w:val="00A83C9B"/>
    <w:rsid w:val="00A84A78"/>
    <w:rsid w:val="00A850A7"/>
    <w:rsid w:val="00A855B4"/>
    <w:rsid w:val="00A85968"/>
    <w:rsid w:val="00A85B35"/>
    <w:rsid w:val="00A85D42"/>
    <w:rsid w:val="00A85ECD"/>
    <w:rsid w:val="00A86390"/>
    <w:rsid w:val="00A8651B"/>
    <w:rsid w:val="00A86529"/>
    <w:rsid w:val="00A86826"/>
    <w:rsid w:val="00A86A9D"/>
    <w:rsid w:val="00A86F7A"/>
    <w:rsid w:val="00A87288"/>
    <w:rsid w:val="00A8741E"/>
    <w:rsid w:val="00A879C2"/>
    <w:rsid w:val="00A87A58"/>
    <w:rsid w:val="00A87C38"/>
    <w:rsid w:val="00A87F6B"/>
    <w:rsid w:val="00A87FAE"/>
    <w:rsid w:val="00A87FB0"/>
    <w:rsid w:val="00A90392"/>
    <w:rsid w:val="00A906CC"/>
    <w:rsid w:val="00A908EB"/>
    <w:rsid w:val="00A9099A"/>
    <w:rsid w:val="00A90BAE"/>
    <w:rsid w:val="00A90C0C"/>
    <w:rsid w:val="00A90C61"/>
    <w:rsid w:val="00A90D1D"/>
    <w:rsid w:val="00A9111F"/>
    <w:rsid w:val="00A9157E"/>
    <w:rsid w:val="00A91A38"/>
    <w:rsid w:val="00A9219D"/>
    <w:rsid w:val="00A929FE"/>
    <w:rsid w:val="00A92D25"/>
    <w:rsid w:val="00A92DB6"/>
    <w:rsid w:val="00A933CD"/>
    <w:rsid w:val="00A933EE"/>
    <w:rsid w:val="00A9359E"/>
    <w:rsid w:val="00A93811"/>
    <w:rsid w:val="00A93848"/>
    <w:rsid w:val="00A93920"/>
    <w:rsid w:val="00A93DB0"/>
    <w:rsid w:val="00A94052"/>
    <w:rsid w:val="00A94320"/>
    <w:rsid w:val="00A948B7"/>
    <w:rsid w:val="00A94A0B"/>
    <w:rsid w:val="00A94ABD"/>
    <w:rsid w:val="00A94C40"/>
    <w:rsid w:val="00A94CFA"/>
    <w:rsid w:val="00A95121"/>
    <w:rsid w:val="00A951F5"/>
    <w:rsid w:val="00A967A4"/>
    <w:rsid w:val="00A974B6"/>
    <w:rsid w:val="00A97AC9"/>
    <w:rsid w:val="00A97B5F"/>
    <w:rsid w:val="00A97C36"/>
    <w:rsid w:val="00A97FCC"/>
    <w:rsid w:val="00AA00A8"/>
    <w:rsid w:val="00AA00F7"/>
    <w:rsid w:val="00AA01B7"/>
    <w:rsid w:val="00AA0720"/>
    <w:rsid w:val="00AA0944"/>
    <w:rsid w:val="00AA0C8D"/>
    <w:rsid w:val="00AA0DD8"/>
    <w:rsid w:val="00AA0F0C"/>
    <w:rsid w:val="00AA10A8"/>
    <w:rsid w:val="00AA14EB"/>
    <w:rsid w:val="00AA171F"/>
    <w:rsid w:val="00AA18BF"/>
    <w:rsid w:val="00AA195C"/>
    <w:rsid w:val="00AA1A6B"/>
    <w:rsid w:val="00AA1DE1"/>
    <w:rsid w:val="00AA2058"/>
    <w:rsid w:val="00AA2135"/>
    <w:rsid w:val="00AA263C"/>
    <w:rsid w:val="00AA28EF"/>
    <w:rsid w:val="00AA2ADB"/>
    <w:rsid w:val="00AA3DAB"/>
    <w:rsid w:val="00AA417A"/>
    <w:rsid w:val="00AA4219"/>
    <w:rsid w:val="00AA424A"/>
    <w:rsid w:val="00AA45B6"/>
    <w:rsid w:val="00AA4621"/>
    <w:rsid w:val="00AA49C6"/>
    <w:rsid w:val="00AA4ABE"/>
    <w:rsid w:val="00AA4CF0"/>
    <w:rsid w:val="00AA4D04"/>
    <w:rsid w:val="00AA52D9"/>
    <w:rsid w:val="00AA5622"/>
    <w:rsid w:val="00AA574F"/>
    <w:rsid w:val="00AA5770"/>
    <w:rsid w:val="00AA64A8"/>
    <w:rsid w:val="00AA682B"/>
    <w:rsid w:val="00AA6C05"/>
    <w:rsid w:val="00AA75E1"/>
    <w:rsid w:val="00AA7C9E"/>
    <w:rsid w:val="00AA7D1B"/>
    <w:rsid w:val="00AA7E35"/>
    <w:rsid w:val="00AB0060"/>
    <w:rsid w:val="00AB01AC"/>
    <w:rsid w:val="00AB02CE"/>
    <w:rsid w:val="00AB0394"/>
    <w:rsid w:val="00AB0509"/>
    <w:rsid w:val="00AB0570"/>
    <w:rsid w:val="00AB086B"/>
    <w:rsid w:val="00AB0958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7EB"/>
    <w:rsid w:val="00AB1BC0"/>
    <w:rsid w:val="00AB1D47"/>
    <w:rsid w:val="00AB1FAB"/>
    <w:rsid w:val="00AB21FD"/>
    <w:rsid w:val="00AB225D"/>
    <w:rsid w:val="00AB2698"/>
    <w:rsid w:val="00AB272D"/>
    <w:rsid w:val="00AB292E"/>
    <w:rsid w:val="00AB2CE4"/>
    <w:rsid w:val="00AB2FDA"/>
    <w:rsid w:val="00AB372C"/>
    <w:rsid w:val="00AB3755"/>
    <w:rsid w:val="00AB3790"/>
    <w:rsid w:val="00AB3A58"/>
    <w:rsid w:val="00AB3AFD"/>
    <w:rsid w:val="00AB3D49"/>
    <w:rsid w:val="00AB4016"/>
    <w:rsid w:val="00AB4124"/>
    <w:rsid w:val="00AB42A2"/>
    <w:rsid w:val="00AB43D7"/>
    <w:rsid w:val="00AB45EC"/>
    <w:rsid w:val="00AB46F4"/>
    <w:rsid w:val="00AB4E5B"/>
    <w:rsid w:val="00AB4EB1"/>
    <w:rsid w:val="00AB5023"/>
    <w:rsid w:val="00AB519D"/>
    <w:rsid w:val="00AB5825"/>
    <w:rsid w:val="00AB59C3"/>
    <w:rsid w:val="00AB5A2C"/>
    <w:rsid w:val="00AB5D9A"/>
    <w:rsid w:val="00AB5EA5"/>
    <w:rsid w:val="00AB648F"/>
    <w:rsid w:val="00AB64D9"/>
    <w:rsid w:val="00AB67AE"/>
    <w:rsid w:val="00AB689B"/>
    <w:rsid w:val="00AB6A28"/>
    <w:rsid w:val="00AB6A5C"/>
    <w:rsid w:val="00AB6A7D"/>
    <w:rsid w:val="00AB6CF2"/>
    <w:rsid w:val="00AB6DD2"/>
    <w:rsid w:val="00AB6FE6"/>
    <w:rsid w:val="00AB701E"/>
    <w:rsid w:val="00AB7036"/>
    <w:rsid w:val="00AB7881"/>
    <w:rsid w:val="00AB7AC6"/>
    <w:rsid w:val="00AB7CDF"/>
    <w:rsid w:val="00AB7FD2"/>
    <w:rsid w:val="00AC01F2"/>
    <w:rsid w:val="00AC0398"/>
    <w:rsid w:val="00AC06EA"/>
    <w:rsid w:val="00AC0785"/>
    <w:rsid w:val="00AC09F9"/>
    <w:rsid w:val="00AC0AFF"/>
    <w:rsid w:val="00AC0DC9"/>
    <w:rsid w:val="00AC0EE5"/>
    <w:rsid w:val="00AC0FC8"/>
    <w:rsid w:val="00AC1151"/>
    <w:rsid w:val="00AC12B3"/>
    <w:rsid w:val="00AC1347"/>
    <w:rsid w:val="00AC14EE"/>
    <w:rsid w:val="00AC1892"/>
    <w:rsid w:val="00AC18C8"/>
    <w:rsid w:val="00AC1A04"/>
    <w:rsid w:val="00AC1CCA"/>
    <w:rsid w:val="00AC1D15"/>
    <w:rsid w:val="00AC1ED0"/>
    <w:rsid w:val="00AC200B"/>
    <w:rsid w:val="00AC2710"/>
    <w:rsid w:val="00AC2CB1"/>
    <w:rsid w:val="00AC31EB"/>
    <w:rsid w:val="00AC32ED"/>
    <w:rsid w:val="00AC339A"/>
    <w:rsid w:val="00AC366D"/>
    <w:rsid w:val="00AC380C"/>
    <w:rsid w:val="00AC3936"/>
    <w:rsid w:val="00AC39AD"/>
    <w:rsid w:val="00AC3A1A"/>
    <w:rsid w:val="00AC3BFD"/>
    <w:rsid w:val="00AC439A"/>
    <w:rsid w:val="00AC45D5"/>
    <w:rsid w:val="00AC4705"/>
    <w:rsid w:val="00AC482F"/>
    <w:rsid w:val="00AC48AB"/>
    <w:rsid w:val="00AC49CC"/>
    <w:rsid w:val="00AC5237"/>
    <w:rsid w:val="00AC53B6"/>
    <w:rsid w:val="00AC55A2"/>
    <w:rsid w:val="00AC5C4B"/>
    <w:rsid w:val="00AC6043"/>
    <w:rsid w:val="00AC6166"/>
    <w:rsid w:val="00AC6465"/>
    <w:rsid w:val="00AC65E8"/>
    <w:rsid w:val="00AC67CF"/>
    <w:rsid w:val="00AC6862"/>
    <w:rsid w:val="00AC6929"/>
    <w:rsid w:val="00AC6A3C"/>
    <w:rsid w:val="00AC6A81"/>
    <w:rsid w:val="00AC6AA2"/>
    <w:rsid w:val="00AC72F6"/>
    <w:rsid w:val="00AC7390"/>
    <w:rsid w:val="00AC7926"/>
    <w:rsid w:val="00AC7B7C"/>
    <w:rsid w:val="00AC7F2A"/>
    <w:rsid w:val="00AC7F86"/>
    <w:rsid w:val="00AD04E9"/>
    <w:rsid w:val="00AD0582"/>
    <w:rsid w:val="00AD0B68"/>
    <w:rsid w:val="00AD0CD0"/>
    <w:rsid w:val="00AD1123"/>
    <w:rsid w:val="00AD1422"/>
    <w:rsid w:val="00AD1581"/>
    <w:rsid w:val="00AD1CB1"/>
    <w:rsid w:val="00AD1DE6"/>
    <w:rsid w:val="00AD1F64"/>
    <w:rsid w:val="00AD23DB"/>
    <w:rsid w:val="00AD2914"/>
    <w:rsid w:val="00AD2B1C"/>
    <w:rsid w:val="00AD2E4D"/>
    <w:rsid w:val="00AD39AA"/>
    <w:rsid w:val="00AD3C90"/>
    <w:rsid w:val="00AD40CF"/>
    <w:rsid w:val="00AD4184"/>
    <w:rsid w:val="00AD44EC"/>
    <w:rsid w:val="00AD44FF"/>
    <w:rsid w:val="00AD489D"/>
    <w:rsid w:val="00AD4CE5"/>
    <w:rsid w:val="00AD4D18"/>
    <w:rsid w:val="00AD563E"/>
    <w:rsid w:val="00AD5D37"/>
    <w:rsid w:val="00AD5F28"/>
    <w:rsid w:val="00AD5FF2"/>
    <w:rsid w:val="00AD6107"/>
    <w:rsid w:val="00AD62A8"/>
    <w:rsid w:val="00AD650D"/>
    <w:rsid w:val="00AD6758"/>
    <w:rsid w:val="00AD6A4F"/>
    <w:rsid w:val="00AD6E52"/>
    <w:rsid w:val="00AD6F9A"/>
    <w:rsid w:val="00AD70FA"/>
    <w:rsid w:val="00AD7149"/>
    <w:rsid w:val="00AD7B6F"/>
    <w:rsid w:val="00AD7CFF"/>
    <w:rsid w:val="00AE023B"/>
    <w:rsid w:val="00AE05CA"/>
    <w:rsid w:val="00AE06F7"/>
    <w:rsid w:val="00AE08E3"/>
    <w:rsid w:val="00AE0C55"/>
    <w:rsid w:val="00AE0D59"/>
    <w:rsid w:val="00AE0EFD"/>
    <w:rsid w:val="00AE0F20"/>
    <w:rsid w:val="00AE0F3A"/>
    <w:rsid w:val="00AE10D5"/>
    <w:rsid w:val="00AE11C7"/>
    <w:rsid w:val="00AE13D8"/>
    <w:rsid w:val="00AE1630"/>
    <w:rsid w:val="00AE1807"/>
    <w:rsid w:val="00AE1B89"/>
    <w:rsid w:val="00AE203C"/>
    <w:rsid w:val="00AE23A6"/>
    <w:rsid w:val="00AE23F4"/>
    <w:rsid w:val="00AE2597"/>
    <w:rsid w:val="00AE2AE9"/>
    <w:rsid w:val="00AE2AF0"/>
    <w:rsid w:val="00AE2EDA"/>
    <w:rsid w:val="00AE2FE0"/>
    <w:rsid w:val="00AE31CC"/>
    <w:rsid w:val="00AE3298"/>
    <w:rsid w:val="00AE333A"/>
    <w:rsid w:val="00AE35C2"/>
    <w:rsid w:val="00AE3EB5"/>
    <w:rsid w:val="00AE40F3"/>
    <w:rsid w:val="00AE41BA"/>
    <w:rsid w:val="00AE4216"/>
    <w:rsid w:val="00AE42E0"/>
    <w:rsid w:val="00AE4368"/>
    <w:rsid w:val="00AE45E8"/>
    <w:rsid w:val="00AE4B69"/>
    <w:rsid w:val="00AE5024"/>
    <w:rsid w:val="00AE5371"/>
    <w:rsid w:val="00AE597B"/>
    <w:rsid w:val="00AE5D00"/>
    <w:rsid w:val="00AE5DBA"/>
    <w:rsid w:val="00AE60DD"/>
    <w:rsid w:val="00AE6156"/>
    <w:rsid w:val="00AE6185"/>
    <w:rsid w:val="00AE621C"/>
    <w:rsid w:val="00AE64A7"/>
    <w:rsid w:val="00AE6BA9"/>
    <w:rsid w:val="00AE7181"/>
    <w:rsid w:val="00AE73DE"/>
    <w:rsid w:val="00AE763A"/>
    <w:rsid w:val="00AE76A0"/>
    <w:rsid w:val="00AE7A21"/>
    <w:rsid w:val="00AE7CF9"/>
    <w:rsid w:val="00AE7EB3"/>
    <w:rsid w:val="00AF01A7"/>
    <w:rsid w:val="00AF042F"/>
    <w:rsid w:val="00AF07A2"/>
    <w:rsid w:val="00AF0826"/>
    <w:rsid w:val="00AF0AC1"/>
    <w:rsid w:val="00AF0C76"/>
    <w:rsid w:val="00AF0C83"/>
    <w:rsid w:val="00AF0E88"/>
    <w:rsid w:val="00AF11F6"/>
    <w:rsid w:val="00AF1569"/>
    <w:rsid w:val="00AF16AC"/>
    <w:rsid w:val="00AF17DC"/>
    <w:rsid w:val="00AF1821"/>
    <w:rsid w:val="00AF18B2"/>
    <w:rsid w:val="00AF1AFA"/>
    <w:rsid w:val="00AF1BA1"/>
    <w:rsid w:val="00AF1C5B"/>
    <w:rsid w:val="00AF1D36"/>
    <w:rsid w:val="00AF1F03"/>
    <w:rsid w:val="00AF1FAF"/>
    <w:rsid w:val="00AF2ACB"/>
    <w:rsid w:val="00AF2F71"/>
    <w:rsid w:val="00AF3211"/>
    <w:rsid w:val="00AF3379"/>
    <w:rsid w:val="00AF33C9"/>
    <w:rsid w:val="00AF352A"/>
    <w:rsid w:val="00AF3EA9"/>
    <w:rsid w:val="00AF3EB1"/>
    <w:rsid w:val="00AF41AB"/>
    <w:rsid w:val="00AF41E9"/>
    <w:rsid w:val="00AF4209"/>
    <w:rsid w:val="00AF4432"/>
    <w:rsid w:val="00AF48EB"/>
    <w:rsid w:val="00AF4984"/>
    <w:rsid w:val="00AF4A5E"/>
    <w:rsid w:val="00AF4C55"/>
    <w:rsid w:val="00AF501D"/>
    <w:rsid w:val="00AF5157"/>
    <w:rsid w:val="00AF5438"/>
    <w:rsid w:val="00AF5681"/>
    <w:rsid w:val="00AF5741"/>
    <w:rsid w:val="00AF5782"/>
    <w:rsid w:val="00AF579D"/>
    <w:rsid w:val="00AF579E"/>
    <w:rsid w:val="00AF5BAD"/>
    <w:rsid w:val="00AF60C0"/>
    <w:rsid w:val="00AF68F0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6DC"/>
    <w:rsid w:val="00B006E4"/>
    <w:rsid w:val="00B007D9"/>
    <w:rsid w:val="00B008D9"/>
    <w:rsid w:val="00B00963"/>
    <w:rsid w:val="00B00B29"/>
    <w:rsid w:val="00B0100F"/>
    <w:rsid w:val="00B0164C"/>
    <w:rsid w:val="00B01679"/>
    <w:rsid w:val="00B018FD"/>
    <w:rsid w:val="00B01E8E"/>
    <w:rsid w:val="00B0236F"/>
    <w:rsid w:val="00B0240E"/>
    <w:rsid w:val="00B02423"/>
    <w:rsid w:val="00B024EF"/>
    <w:rsid w:val="00B0252D"/>
    <w:rsid w:val="00B0261B"/>
    <w:rsid w:val="00B02FFC"/>
    <w:rsid w:val="00B03164"/>
    <w:rsid w:val="00B032DF"/>
    <w:rsid w:val="00B03308"/>
    <w:rsid w:val="00B038BF"/>
    <w:rsid w:val="00B03964"/>
    <w:rsid w:val="00B03D06"/>
    <w:rsid w:val="00B03F12"/>
    <w:rsid w:val="00B041E6"/>
    <w:rsid w:val="00B04332"/>
    <w:rsid w:val="00B04BF2"/>
    <w:rsid w:val="00B053B6"/>
    <w:rsid w:val="00B05462"/>
    <w:rsid w:val="00B059B2"/>
    <w:rsid w:val="00B059BB"/>
    <w:rsid w:val="00B059C4"/>
    <w:rsid w:val="00B05A56"/>
    <w:rsid w:val="00B05B3A"/>
    <w:rsid w:val="00B05D6A"/>
    <w:rsid w:val="00B0604D"/>
    <w:rsid w:val="00B06717"/>
    <w:rsid w:val="00B067E3"/>
    <w:rsid w:val="00B06CFF"/>
    <w:rsid w:val="00B07002"/>
    <w:rsid w:val="00B100F2"/>
    <w:rsid w:val="00B10104"/>
    <w:rsid w:val="00B103B8"/>
    <w:rsid w:val="00B103CE"/>
    <w:rsid w:val="00B1053B"/>
    <w:rsid w:val="00B105F6"/>
    <w:rsid w:val="00B10905"/>
    <w:rsid w:val="00B10BE9"/>
    <w:rsid w:val="00B10D51"/>
    <w:rsid w:val="00B10D5D"/>
    <w:rsid w:val="00B10EA8"/>
    <w:rsid w:val="00B110FD"/>
    <w:rsid w:val="00B1120F"/>
    <w:rsid w:val="00B11554"/>
    <w:rsid w:val="00B11735"/>
    <w:rsid w:val="00B11833"/>
    <w:rsid w:val="00B118C8"/>
    <w:rsid w:val="00B1200F"/>
    <w:rsid w:val="00B12144"/>
    <w:rsid w:val="00B1218D"/>
    <w:rsid w:val="00B12220"/>
    <w:rsid w:val="00B12544"/>
    <w:rsid w:val="00B1296E"/>
    <w:rsid w:val="00B12C3C"/>
    <w:rsid w:val="00B130F2"/>
    <w:rsid w:val="00B13354"/>
    <w:rsid w:val="00B135ED"/>
    <w:rsid w:val="00B13866"/>
    <w:rsid w:val="00B13976"/>
    <w:rsid w:val="00B13DD9"/>
    <w:rsid w:val="00B1428C"/>
    <w:rsid w:val="00B144C2"/>
    <w:rsid w:val="00B146BF"/>
    <w:rsid w:val="00B14981"/>
    <w:rsid w:val="00B14D9A"/>
    <w:rsid w:val="00B156EC"/>
    <w:rsid w:val="00B1571E"/>
    <w:rsid w:val="00B16121"/>
    <w:rsid w:val="00B16214"/>
    <w:rsid w:val="00B165CE"/>
    <w:rsid w:val="00B16784"/>
    <w:rsid w:val="00B16B8D"/>
    <w:rsid w:val="00B16D60"/>
    <w:rsid w:val="00B16DE3"/>
    <w:rsid w:val="00B16F0D"/>
    <w:rsid w:val="00B16FF5"/>
    <w:rsid w:val="00B17122"/>
    <w:rsid w:val="00B17BEE"/>
    <w:rsid w:val="00B17F7A"/>
    <w:rsid w:val="00B2001F"/>
    <w:rsid w:val="00B200C9"/>
    <w:rsid w:val="00B20351"/>
    <w:rsid w:val="00B20577"/>
    <w:rsid w:val="00B20777"/>
    <w:rsid w:val="00B209C6"/>
    <w:rsid w:val="00B214FB"/>
    <w:rsid w:val="00B21890"/>
    <w:rsid w:val="00B21B4C"/>
    <w:rsid w:val="00B21D0C"/>
    <w:rsid w:val="00B22286"/>
    <w:rsid w:val="00B22322"/>
    <w:rsid w:val="00B22465"/>
    <w:rsid w:val="00B22605"/>
    <w:rsid w:val="00B228DA"/>
    <w:rsid w:val="00B22F4E"/>
    <w:rsid w:val="00B23089"/>
    <w:rsid w:val="00B2344D"/>
    <w:rsid w:val="00B2348B"/>
    <w:rsid w:val="00B234A6"/>
    <w:rsid w:val="00B23856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8F2"/>
    <w:rsid w:val="00B24A06"/>
    <w:rsid w:val="00B24AD7"/>
    <w:rsid w:val="00B24F7C"/>
    <w:rsid w:val="00B2533B"/>
    <w:rsid w:val="00B25758"/>
    <w:rsid w:val="00B25977"/>
    <w:rsid w:val="00B25B0E"/>
    <w:rsid w:val="00B25C1E"/>
    <w:rsid w:val="00B2607B"/>
    <w:rsid w:val="00B266C2"/>
    <w:rsid w:val="00B27277"/>
    <w:rsid w:val="00B277E4"/>
    <w:rsid w:val="00B27ACE"/>
    <w:rsid w:val="00B27C6C"/>
    <w:rsid w:val="00B27CB7"/>
    <w:rsid w:val="00B27D27"/>
    <w:rsid w:val="00B27E75"/>
    <w:rsid w:val="00B27EC5"/>
    <w:rsid w:val="00B30167"/>
    <w:rsid w:val="00B30173"/>
    <w:rsid w:val="00B3030D"/>
    <w:rsid w:val="00B3037A"/>
    <w:rsid w:val="00B303FF"/>
    <w:rsid w:val="00B30904"/>
    <w:rsid w:val="00B30B94"/>
    <w:rsid w:val="00B30C74"/>
    <w:rsid w:val="00B311A9"/>
    <w:rsid w:val="00B312F4"/>
    <w:rsid w:val="00B31461"/>
    <w:rsid w:val="00B3146B"/>
    <w:rsid w:val="00B314E2"/>
    <w:rsid w:val="00B3190E"/>
    <w:rsid w:val="00B319AD"/>
    <w:rsid w:val="00B31B89"/>
    <w:rsid w:val="00B31C2E"/>
    <w:rsid w:val="00B32679"/>
    <w:rsid w:val="00B32C88"/>
    <w:rsid w:val="00B330D6"/>
    <w:rsid w:val="00B3310F"/>
    <w:rsid w:val="00B3349E"/>
    <w:rsid w:val="00B33C26"/>
    <w:rsid w:val="00B340B0"/>
    <w:rsid w:val="00B344A8"/>
    <w:rsid w:val="00B345E3"/>
    <w:rsid w:val="00B34702"/>
    <w:rsid w:val="00B34C43"/>
    <w:rsid w:val="00B34D29"/>
    <w:rsid w:val="00B352C2"/>
    <w:rsid w:val="00B3578F"/>
    <w:rsid w:val="00B35D54"/>
    <w:rsid w:val="00B36AD6"/>
    <w:rsid w:val="00B36BDA"/>
    <w:rsid w:val="00B3750D"/>
    <w:rsid w:val="00B376D2"/>
    <w:rsid w:val="00B377E6"/>
    <w:rsid w:val="00B37B5F"/>
    <w:rsid w:val="00B37BB0"/>
    <w:rsid w:val="00B37BF8"/>
    <w:rsid w:val="00B37C97"/>
    <w:rsid w:val="00B37CA5"/>
    <w:rsid w:val="00B37D14"/>
    <w:rsid w:val="00B40133"/>
    <w:rsid w:val="00B4013E"/>
    <w:rsid w:val="00B40140"/>
    <w:rsid w:val="00B40280"/>
    <w:rsid w:val="00B4081E"/>
    <w:rsid w:val="00B40AEA"/>
    <w:rsid w:val="00B40B42"/>
    <w:rsid w:val="00B40BDE"/>
    <w:rsid w:val="00B4135B"/>
    <w:rsid w:val="00B413BD"/>
    <w:rsid w:val="00B41740"/>
    <w:rsid w:val="00B41B1B"/>
    <w:rsid w:val="00B4210E"/>
    <w:rsid w:val="00B4237C"/>
    <w:rsid w:val="00B425DD"/>
    <w:rsid w:val="00B42AA8"/>
    <w:rsid w:val="00B4301D"/>
    <w:rsid w:val="00B43138"/>
    <w:rsid w:val="00B43368"/>
    <w:rsid w:val="00B43598"/>
    <w:rsid w:val="00B43637"/>
    <w:rsid w:val="00B43666"/>
    <w:rsid w:val="00B436E5"/>
    <w:rsid w:val="00B43A2E"/>
    <w:rsid w:val="00B43B77"/>
    <w:rsid w:val="00B43BE1"/>
    <w:rsid w:val="00B43DC1"/>
    <w:rsid w:val="00B43E24"/>
    <w:rsid w:val="00B43FCB"/>
    <w:rsid w:val="00B44299"/>
    <w:rsid w:val="00B4430B"/>
    <w:rsid w:val="00B443E5"/>
    <w:rsid w:val="00B444AA"/>
    <w:rsid w:val="00B445FC"/>
    <w:rsid w:val="00B4466C"/>
    <w:rsid w:val="00B44BD5"/>
    <w:rsid w:val="00B44F21"/>
    <w:rsid w:val="00B450AC"/>
    <w:rsid w:val="00B4517B"/>
    <w:rsid w:val="00B4536F"/>
    <w:rsid w:val="00B454CD"/>
    <w:rsid w:val="00B45557"/>
    <w:rsid w:val="00B4577E"/>
    <w:rsid w:val="00B45847"/>
    <w:rsid w:val="00B45A69"/>
    <w:rsid w:val="00B45AFE"/>
    <w:rsid w:val="00B45C16"/>
    <w:rsid w:val="00B463AD"/>
    <w:rsid w:val="00B464F2"/>
    <w:rsid w:val="00B46563"/>
    <w:rsid w:val="00B46783"/>
    <w:rsid w:val="00B4687C"/>
    <w:rsid w:val="00B4692C"/>
    <w:rsid w:val="00B46A5B"/>
    <w:rsid w:val="00B46B69"/>
    <w:rsid w:val="00B46D8F"/>
    <w:rsid w:val="00B471D1"/>
    <w:rsid w:val="00B473A7"/>
    <w:rsid w:val="00B47757"/>
    <w:rsid w:val="00B477D8"/>
    <w:rsid w:val="00B477E3"/>
    <w:rsid w:val="00B47C33"/>
    <w:rsid w:val="00B500D4"/>
    <w:rsid w:val="00B50101"/>
    <w:rsid w:val="00B5033F"/>
    <w:rsid w:val="00B50518"/>
    <w:rsid w:val="00B50621"/>
    <w:rsid w:val="00B509E5"/>
    <w:rsid w:val="00B51408"/>
    <w:rsid w:val="00B5164C"/>
    <w:rsid w:val="00B51822"/>
    <w:rsid w:val="00B5187F"/>
    <w:rsid w:val="00B51A42"/>
    <w:rsid w:val="00B51CC4"/>
    <w:rsid w:val="00B51DAB"/>
    <w:rsid w:val="00B51ED0"/>
    <w:rsid w:val="00B51FB9"/>
    <w:rsid w:val="00B5204E"/>
    <w:rsid w:val="00B52094"/>
    <w:rsid w:val="00B52251"/>
    <w:rsid w:val="00B529A7"/>
    <w:rsid w:val="00B52ED3"/>
    <w:rsid w:val="00B532E9"/>
    <w:rsid w:val="00B533E2"/>
    <w:rsid w:val="00B53422"/>
    <w:rsid w:val="00B53D85"/>
    <w:rsid w:val="00B53DB4"/>
    <w:rsid w:val="00B53DD6"/>
    <w:rsid w:val="00B54226"/>
    <w:rsid w:val="00B5478F"/>
    <w:rsid w:val="00B54E78"/>
    <w:rsid w:val="00B54EDD"/>
    <w:rsid w:val="00B54F80"/>
    <w:rsid w:val="00B54FD0"/>
    <w:rsid w:val="00B5516F"/>
    <w:rsid w:val="00B55209"/>
    <w:rsid w:val="00B55C35"/>
    <w:rsid w:val="00B55DB8"/>
    <w:rsid w:val="00B5605D"/>
    <w:rsid w:val="00B5610D"/>
    <w:rsid w:val="00B5640E"/>
    <w:rsid w:val="00B5671F"/>
    <w:rsid w:val="00B567D0"/>
    <w:rsid w:val="00B56912"/>
    <w:rsid w:val="00B569E5"/>
    <w:rsid w:val="00B56AF4"/>
    <w:rsid w:val="00B56D08"/>
    <w:rsid w:val="00B56E22"/>
    <w:rsid w:val="00B56EEE"/>
    <w:rsid w:val="00B56F0C"/>
    <w:rsid w:val="00B5736F"/>
    <w:rsid w:val="00B575CB"/>
    <w:rsid w:val="00B57609"/>
    <w:rsid w:val="00B578E6"/>
    <w:rsid w:val="00B60AE4"/>
    <w:rsid w:val="00B61489"/>
    <w:rsid w:val="00B61544"/>
    <w:rsid w:val="00B617FB"/>
    <w:rsid w:val="00B61AE0"/>
    <w:rsid w:val="00B61AF6"/>
    <w:rsid w:val="00B61C26"/>
    <w:rsid w:val="00B620D2"/>
    <w:rsid w:val="00B620E4"/>
    <w:rsid w:val="00B621F1"/>
    <w:rsid w:val="00B62298"/>
    <w:rsid w:val="00B623D7"/>
    <w:rsid w:val="00B6278E"/>
    <w:rsid w:val="00B62BCC"/>
    <w:rsid w:val="00B63A72"/>
    <w:rsid w:val="00B63C62"/>
    <w:rsid w:val="00B63F65"/>
    <w:rsid w:val="00B6416C"/>
    <w:rsid w:val="00B6435D"/>
    <w:rsid w:val="00B64461"/>
    <w:rsid w:val="00B644F2"/>
    <w:rsid w:val="00B64506"/>
    <w:rsid w:val="00B64C8A"/>
    <w:rsid w:val="00B64D1B"/>
    <w:rsid w:val="00B64DF0"/>
    <w:rsid w:val="00B64FE2"/>
    <w:rsid w:val="00B6532E"/>
    <w:rsid w:val="00B6563D"/>
    <w:rsid w:val="00B65D1C"/>
    <w:rsid w:val="00B65F6A"/>
    <w:rsid w:val="00B65F81"/>
    <w:rsid w:val="00B663F0"/>
    <w:rsid w:val="00B66492"/>
    <w:rsid w:val="00B667F5"/>
    <w:rsid w:val="00B6694B"/>
    <w:rsid w:val="00B66A89"/>
    <w:rsid w:val="00B66AF4"/>
    <w:rsid w:val="00B66C1C"/>
    <w:rsid w:val="00B67070"/>
    <w:rsid w:val="00B678CB"/>
    <w:rsid w:val="00B67DA1"/>
    <w:rsid w:val="00B704ED"/>
    <w:rsid w:val="00B7061D"/>
    <w:rsid w:val="00B70651"/>
    <w:rsid w:val="00B70F50"/>
    <w:rsid w:val="00B711BB"/>
    <w:rsid w:val="00B71257"/>
    <w:rsid w:val="00B71399"/>
    <w:rsid w:val="00B7143F"/>
    <w:rsid w:val="00B718D5"/>
    <w:rsid w:val="00B71D6C"/>
    <w:rsid w:val="00B71EEE"/>
    <w:rsid w:val="00B7209C"/>
    <w:rsid w:val="00B723A8"/>
    <w:rsid w:val="00B723F2"/>
    <w:rsid w:val="00B725CD"/>
    <w:rsid w:val="00B72665"/>
    <w:rsid w:val="00B72680"/>
    <w:rsid w:val="00B72A3B"/>
    <w:rsid w:val="00B72C6B"/>
    <w:rsid w:val="00B72C9E"/>
    <w:rsid w:val="00B72D03"/>
    <w:rsid w:val="00B72EA5"/>
    <w:rsid w:val="00B72EE5"/>
    <w:rsid w:val="00B73088"/>
    <w:rsid w:val="00B73631"/>
    <w:rsid w:val="00B73B4E"/>
    <w:rsid w:val="00B73BB6"/>
    <w:rsid w:val="00B73CCD"/>
    <w:rsid w:val="00B73FFD"/>
    <w:rsid w:val="00B742B4"/>
    <w:rsid w:val="00B748D9"/>
    <w:rsid w:val="00B74CD9"/>
    <w:rsid w:val="00B75337"/>
    <w:rsid w:val="00B7534E"/>
    <w:rsid w:val="00B7541B"/>
    <w:rsid w:val="00B75624"/>
    <w:rsid w:val="00B75C41"/>
    <w:rsid w:val="00B75F9E"/>
    <w:rsid w:val="00B760C1"/>
    <w:rsid w:val="00B7617D"/>
    <w:rsid w:val="00B763B6"/>
    <w:rsid w:val="00B76678"/>
    <w:rsid w:val="00B7667C"/>
    <w:rsid w:val="00B76E0F"/>
    <w:rsid w:val="00B76F77"/>
    <w:rsid w:val="00B76FDC"/>
    <w:rsid w:val="00B770AF"/>
    <w:rsid w:val="00B77416"/>
    <w:rsid w:val="00B77CB8"/>
    <w:rsid w:val="00B77F03"/>
    <w:rsid w:val="00B8022F"/>
    <w:rsid w:val="00B8054F"/>
    <w:rsid w:val="00B805F7"/>
    <w:rsid w:val="00B80616"/>
    <w:rsid w:val="00B806A0"/>
    <w:rsid w:val="00B807FE"/>
    <w:rsid w:val="00B80BD0"/>
    <w:rsid w:val="00B80D72"/>
    <w:rsid w:val="00B80F65"/>
    <w:rsid w:val="00B811E0"/>
    <w:rsid w:val="00B81291"/>
    <w:rsid w:val="00B81434"/>
    <w:rsid w:val="00B817FD"/>
    <w:rsid w:val="00B81D49"/>
    <w:rsid w:val="00B820EF"/>
    <w:rsid w:val="00B8219A"/>
    <w:rsid w:val="00B82599"/>
    <w:rsid w:val="00B82600"/>
    <w:rsid w:val="00B82A34"/>
    <w:rsid w:val="00B82AFF"/>
    <w:rsid w:val="00B82C76"/>
    <w:rsid w:val="00B82CC7"/>
    <w:rsid w:val="00B82D5F"/>
    <w:rsid w:val="00B83284"/>
    <w:rsid w:val="00B83ACC"/>
    <w:rsid w:val="00B83BB2"/>
    <w:rsid w:val="00B83D35"/>
    <w:rsid w:val="00B84093"/>
    <w:rsid w:val="00B843FC"/>
    <w:rsid w:val="00B8498C"/>
    <w:rsid w:val="00B849F6"/>
    <w:rsid w:val="00B84BE8"/>
    <w:rsid w:val="00B851E6"/>
    <w:rsid w:val="00B859A7"/>
    <w:rsid w:val="00B85CC1"/>
    <w:rsid w:val="00B85D29"/>
    <w:rsid w:val="00B85EDC"/>
    <w:rsid w:val="00B865EB"/>
    <w:rsid w:val="00B86CAF"/>
    <w:rsid w:val="00B86D32"/>
    <w:rsid w:val="00B86DF3"/>
    <w:rsid w:val="00B87092"/>
    <w:rsid w:val="00B872A6"/>
    <w:rsid w:val="00B87AC9"/>
    <w:rsid w:val="00B87BD7"/>
    <w:rsid w:val="00B90009"/>
    <w:rsid w:val="00B9012A"/>
    <w:rsid w:val="00B90188"/>
    <w:rsid w:val="00B90277"/>
    <w:rsid w:val="00B907BB"/>
    <w:rsid w:val="00B908BA"/>
    <w:rsid w:val="00B908C1"/>
    <w:rsid w:val="00B90ACE"/>
    <w:rsid w:val="00B90B14"/>
    <w:rsid w:val="00B90DCB"/>
    <w:rsid w:val="00B9116C"/>
    <w:rsid w:val="00B9153F"/>
    <w:rsid w:val="00B91713"/>
    <w:rsid w:val="00B91B5B"/>
    <w:rsid w:val="00B91BA6"/>
    <w:rsid w:val="00B921DC"/>
    <w:rsid w:val="00B922F2"/>
    <w:rsid w:val="00B92484"/>
    <w:rsid w:val="00B92523"/>
    <w:rsid w:val="00B92860"/>
    <w:rsid w:val="00B928F6"/>
    <w:rsid w:val="00B92AB2"/>
    <w:rsid w:val="00B92D7B"/>
    <w:rsid w:val="00B9301B"/>
    <w:rsid w:val="00B930DB"/>
    <w:rsid w:val="00B93165"/>
    <w:rsid w:val="00B93258"/>
    <w:rsid w:val="00B936CE"/>
    <w:rsid w:val="00B93841"/>
    <w:rsid w:val="00B93E96"/>
    <w:rsid w:val="00B94034"/>
    <w:rsid w:val="00B9455D"/>
    <w:rsid w:val="00B94CD2"/>
    <w:rsid w:val="00B94F6B"/>
    <w:rsid w:val="00B95168"/>
    <w:rsid w:val="00B95298"/>
    <w:rsid w:val="00B9548B"/>
    <w:rsid w:val="00B955ED"/>
    <w:rsid w:val="00B958BB"/>
    <w:rsid w:val="00B95BD0"/>
    <w:rsid w:val="00B95D9D"/>
    <w:rsid w:val="00B95E15"/>
    <w:rsid w:val="00B95F32"/>
    <w:rsid w:val="00B960BA"/>
    <w:rsid w:val="00B9618B"/>
    <w:rsid w:val="00B96364"/>
    <w:rsid w:val="00B968AA"/>
    <w:rsid w:val="00B96B72"/>
    <w:rsid w:val="00B96F90"/>
    <w:rsid w:val="00B970BF"/>
    <w:rsid w:val="00B9719C"/>
    <w:rsid w:val="00B972FE"/>
    <w:rsid w:val="00B97368"/>
    <w:rsid w:val="00B9746A"/>
    <w:rsid w:val="00B9776B"/>
    <w:rsid w:val="00B977B6"/>
    <w:rsid w:val="00B97827"/>
    <w:rsid w:val="00B97905"/>
    <w:rsid w:val="00B97AD1"/>
    <w:rsid w:val="00BA002F"/>
    <w:rsid w:val="00BA022D"/>
    <w:rsid w:val="00BA025D"/>
    <w:rsid w:val="00BA0389"/>
    <w:rsid w:val="00BA096D"/>
    <w:rsid w:val="00BA0B82"/>
    <w:rsid w:val="00BA0CA7"/>
    <w:rsid w:val="00BA173C"/>
    <w:rsid w:val="00BA1A6E"/>
    <w:rsid w:val="00BA1C3E"/>
    <w:rsid w:val="00BA1E3B"/>
    <w:rsid w:val="00BA2007"/>
    <w:rsid w:val="00BA2034"/>
    <w:rsid w:val="00BA22BE"/>
    <w:rsid w:val="00BA23EB"/>
    <w:rsid w:val="00BA2983"/>
    <w:rsid w:val="00BA2FCE"/>
    <w:rsid w:val="00BA3354"/>
    <w:rsid w:val="00BA3495"/>
    <w:rsid w:val="00BA380C"/>
    <w:rsid w:val="00BA381C"/>
    <w:rsid w:val="00BA3A10"/>
    <w:rsid w:val="00BA3A6A"/>
    <w:rsid w:val="00BA3B50"/>
    <w:rsid w:val="00BA4661"/>
    <w:rsid w:val="00BA469A"/>
    <w:rsid w:val="00BA5365"/>
    <w:rsid w:val="00BA53A8"/>
    <w:rsid w:val="00BA5536"/>
    <w:rsid w:val="00BA55E2"/>
    <w:rsid w:val="00BA569E"/>
    <w:rsid w:val="00BA5712"/>
    <w:rsid w:val="00BA5A32"/>
    <w:rsid w:val="00BA5D08"/>
    <w:rsid w:val="00BA5E40"/>
    <w:rsid w:val="00BA5F7B"/>
    <w:rsid w:val="00BA60DF"/>
    <w:rsid w:val="00BA6102"/>
    <w:rsid w:val="00BA62B2"/>
    <w:rsid w:val="00BA630C"/>
    <w:rsid w:val="00BA6945"/>
    <w:rsid w:val="00BA69B7"/>
    <w:rsid w:val="00BA6C71"/>
    <w:rsid w:val="00BA6D81"/>
    <w:rsid w:val="00BA6E6D"/>
    <w:rsid w:val="00BA6EE2"/>
    <w:rsid w:val="00BA6F77"/>
    <w:rsid w:val="00BA6FFA"/>
    <w:rsid w:val="00BA73B1"/>
    <w:rsid w:val="00BA73EE"/>
    <w:rsid w:val="00BA769A"/>
    <w:rsid w:val="00BA78FF"/>
    <w:rsid w:val="00BA7A4A"/>
    <w:rsid w:val="00BA7A4C"/>
    <w:rsid w:val="00BA7DDB"/>
    <w:rsid w:val="00BA7F30"/>
    <w:rsid w:val="00BB0399"/>
    <w:rsid w:val="00BB041A"/>
    <w:rsid w:val="00BB067B"/>
    <w:rsid w:val="00BB090B"/>
    <w:rsid w:val="00BB092F"/>
    <w:rsid w:val="00BB0A28"/>
    <w:rsid w:val="00BB0FB2"/>
    <w:rsid w:val="00BB10F9"/>
    <w:rsid w:val="00BB14ED"/>
    <w:rsid w:val="00BB19F9"/>
    <w:rsid w:val="00BB1F6C"/>
    <w:rsid w:val="00BB2107"/>
    <w:rsid w:val="00BB239C"/>
    <w:rsid w:val="00BB2562"/>
    <w:rsid w:val="00BB2664"/>
    <w:rsid w:val="00BB2683"/>
    <w:rsid w:val="00BB26E7"/>
    <w:rsid w:val="00BB274E"/>
    <w:rsid w:val="00BB3000"/>
    <w:rsid w:val="00BB3677"/>
    <w:rsid w:val="00BB36C8"/>
    <w:rsid w:val="00BB39EA"/>
    <w:rsid w:val="00BB3C6F"/>
    <w:rsid w:val="00BB3D78"/>
    <w:rsid w:val="00BB3E71"/>
    <w:rsid w:val="00BB3E9B"/>
    <w:rsid w:val="00BB442B"/>
    <w:rsid w:val="00BB442C"/>
    <w:rsid w:val="00BB44B4"/>
    <w:rsid w:val="00BB4B13"/>
    <w:rsid w:val="00BB4D8B"/>
    <w:rsid w:val="00BB4FDC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BC2"/>
    <w:rsid w:val="00BB719C"/>
    <w:rsid w:val="00BB7221"/>
    <w:rsid w:val="00BB742C"/>
    <w:rsid w:val="00BB7479"/>
    <w:rsid w:val="00BB76E3"/>
    <w:rsid w:val="00BB77BA"/>
    <w:rsid w:val="00BB7C08"/>
    <w:rsid w:val="00BB7E32"/>
    <w:rsid w:val="00BC043C"/>
    <w:rsid w:val="00BC0444"/>
    <w:rsid w:val="00BC1040"/>
    <w:rsid w:val="00BC1041"/>
    <w:rsid w:val="00BC11FB"/>
    <w:rsid w:val="00BC1219"/>
    <w:rsid w:val="00BC16C4"/>
    <w:rsid w:val="00BC192D"/>
    <w:rsid w:val="00BC1C66"/>
    <w:rsid w:val="00BC1C91"/>
    <w:rsid w:val="00BC1CEE"/>
    <w:rsid w:val="00BC1F42"/>
    <w:rsid w:val="00BC1FA2"/>
    <w:rsid w:val="00BC216C"/>
    <w:rsid w:val="00BC240F"/>
    <w:rsid w:val="00BC24EC"/>
    <w:rsid w:val="00BC2E02"/>
    <w:rsid w:val="00BC2E05"/>
    <w:rsid w:val="00BC34F6"/>
    <w:rsid w:val="00BC3D04"/>
    <w:rsid w:val="00BC3D5D"/>
    <w:rsid w:val="00BC3F79"/>
    <w:rsid w:val="00BC404F"/>
    <w:rsid w:val="00BC41D0"/>
    <w:rsid w:val="00BC454E"/>
    <w:rsid w:val="00BC4611"/>
    <w:rsid w:val="00BC465F"/>
    <w:rsid w:val="00BC4760"/>
    <w:rsid w:val="00BC485D"/>
    <w:rsid w:val="00BC4E3E"/>
    <w:rsid w:val="00BC5000"/>
    <w:rsid w:val="00BC5533"/>
    <w:rsid w:val="00BC57BB"/>
    <w:rsid w:val="00BC57D0"/>
    <w:rsid w:val="00BC5A01"/>
    <w:rsid w:val="00BC5E02"/>
    <w:rsid w:val="00BC62C2"/>
    <w:rsid w:val="00BC633A"/>
    <w:rsid w:val="00BC66B5"/>
    <w:rsid w:val="00BC6904"/>
    <w:rsid w:val="00BC6AE9"/>
    <w:rsid w:val="00BC7004"/>
    <w:rsid w:val="00BC745B"/>
    <w:rsid w:val="00BC7616"/>
    <w:rsid w:val="00BC796D"/>
    <w:rsid w:val="00BC79DF"/>
    <w:rsid w:val="00BC7F41"/>
    <w:rsid w:val="00BC7FE3"/>
    <w:rsid w:val="00BD0248"/>
    <w:rsid w:val="00BD0542"/>
    <w:rsid w:val="00BD065D"/>
    <w:rsid w:val="00BD0E7A"/>
    <w:rsid w:val="00BD0FAB"/>
    <w:rsid w:val="00BD0FF7"/>
    <w:rsid w:val="00BD101D"/>
    <w:rsid w:val="00BD15F2"/>
    <w:rsid w:val="00BD1CA4"/>
    <w:rsid w:val="00BD1E75"/>
    <w:rsid w:val="00BD2587"/>
    <w:rsid w:val="00BD275D"/>
    <w:rsid w:val="00BD2BD6"/>
    <w:rsid w:val="00BD2D41"/>
    <w:rsid w:val="00BD2EFC"/>
    <w:rsid w:val="00BD36BA"/>
    <w:rsid w:val="00BD39BF"/>
    <w:rsid w:val="00BD3B80"/>
    <w:rsid w:val="00BD4220"/>
    <w:rsid w:val="00BD4766"/>
    <w:rsid w:val="00BD4789"/>
    <w:rsid w:val="00BD48E0"/>
    <w:rsid w:val="00BD4BCC"/>
    <w:rsid w:val="00BD4C2B"/>
    <w:rsid w:val="00BD5232"/>
    <w:rsid w:val="00BD554B"/>
    <w:rsid w:val="00BD5A2F"/>
    <w:rsid w:val="00BD5B0B"/>
    <w:rsid w:val="00BD5E6A"/>
    <w:rsid w:val="00BD5FCE"/>
    <w:rsid w:val="00BD62AF"/>
    <w:rsid w:val="00BD6459"/>
    <w:rsid w:val="00BD6500"/>
    <w:rsid w:val="00BD668B"/>
    <w:rsid w:val="00BD6765"/>
    <w:rsid w:val="00BD6786"/>
    <w:rsid w:val="00BD6BD6"/>
    <w:rsid w:val="00BD7012"/>
    <w:rsid w:val="00BD7076"/>
    <w:rsid w:val="00BD7138"/>
    <w:rsid w:val="00BD7719"/>
    <w:rsid w:val="00BD7C8A"/>
    <w:rsid w:val="00BD7D48"/>
    <w:rsid w:val="00BD7F9D"/>
    <w:rsid w:val="00BE0013"/>
    <w:rsid w:val="00BE01ED"/>
    <w:rsid w:val="00BE055E"/>
    <w:rsid w:val="00BE0693"/>
    <w:rsid w:val="00BE0AEA"/>
    <w:rsid w:val="00BE0BF8"/>
    <w:rsid w:val="00BE10B1"/>
    <w:rsid w:val="00BE135D"/>
    <w:rsid w:val="00BE138F"/>
    <w:rsid w:val="00BE16E0"/>
    <w:rsid w:val="00BE1ADC"/>
    <w:rsid w:val="00BE1CF2"/>
    <w:rsid w:val="00BE1EF3"/>
    <w:rsid w:val="00BE1F63"/>
    <w:rsid w:val="00BE21BB"/>
    <w:rsid w:val="00BE2595"/>
    <w:rsid w:val="00BE259A"/>
    <w:rsid w:val="00BE25BE"/>
    <w:rsid w:val="00BE25EB"/>
    <w:rsid w:val="00BE2EB0"/>
    <w:rsid w:val="00BE300A"/>
    <w:rsid w:val="00BE316A"/>
    <w:rsid w:val="00BE3218"/>
    <w:rsid w:val="00BE3608"/>
    <w:rsid w:val="00BE391B"/>
    <w:rsid w:val="00BE3959"/>
    <w:rsid w:val="00BE3AFC"/>
    <w:rsid w:val="00BE3EAB"/>
    <w:rsid w:val="00BE40D9"/>
    <w:rsid w:val="00BE46B7"/>
    <w:rsid w:val="00BE5000"/>
    <w:rsid w:val="00BE551B"/>
    <w:rsid w:val="00BE5701"/>
    <w:rsid w:val="00BE66DF"/>
    <w:rsid w:val="00BE66E9"/>
    <w:rsid w:val="00BE69FF"/>
    <w:rsid w:val="00BE6CB1"/>
    <w:rsid w:val="00BE6F38"/>
    <w:rsid w:val="00BE7233"/>
    <w:rsid w:val="00BE77E1"/>
    <w:rsid w:val="00BE7845"/>
    <w:rsid w:val="00BE7847"/>
    <w:rsid w:val="00BE787A"/>
    <w:rsid w:val="00BE7FAB"/>
    <w:rsid w:val="00BF026B"/>
    <w:rsid w:val="00BF0386"/>
    <w:rsid w:val="00BF046A"/>
    <w:rsid w:val="00BF09B6"/>
    <w:rsid w:val="00BF09CF"/>
    <w:rsid w:val="00BF0DA1"/>
    <w:rsid w:val="00BF0DF3"/>
    <w:rsid w:val="00BF1024"/>
    <w:rsid w:val="00BF1B8B"/>
    <w:rsid w:val="00BF1C4D"/>
    <w:rsid w:val="00BF1CC7"/>
    <w:rsid w:val="00BF1E2F"/>
    <w:rsid w:val="00BF1FB5"/>
    <w:rsid w:val="00BF21B9"/>
    <w:rsid w:val="00BF23F7"/>
    <w:rsid w:val="00BF2718"/>
    <w:rsid w:val="00BF2913"/>
    <w:rsid w:val="00BF2B18"/>
    <w:rsid w:val="00BF2FA3"/>
    <w:rsid w:val="00BF348F"/>
    <w:rsid w:val="00BF36B8"/>
    <w:rsid w:val="00BF36E5"/>
    <w:rsid w:val="00BF389E"/>
    <w:rsid w:val="00BF3974"/>
    <w:rsid w:val="00BF3DC2"/>
    <w:rsid w:val="00BF3ED2"/>
    <w:rsid w:val="00BF41C8"/>
    <w:rsid w:val="00BF4507"/>
    <w:rsid w:val="00BF478B"/>
    <w:rsid w:val="00BF4A6F"/>
    <w:rsid w:val="00BF4BE3"/>
    <w:rsid w:val="00BF4DAC"/>
    <w:rsid w:val="00BF4DB7"/>
    <w:rsid w:val="00BF4FC7"/>
    <w:rsid w:val="00BF54CE"/>
    <w:rsid w:val="00BF586C"/>
    <w:rsid w:val="00BF5A8D"/>
    <w:rsid w:val="00BF5B35"/>
    <w:rsid w:val="00BF5D99"/>
    <w:rsid w:val="00BF5FC7"/>
    <w:rsid w:val="00BF6404"/>
    <w:rsid w:val="00BF678E"/>
    <w:rsid w:val="00BF68A0"/>
    <w:rsid w:val="00BF69EA"/>
    <w:rsid w:val="00BF6AE4"/>
    <w:rsid w:val="00BF6ECF"/>
    <w:rsid w:val="00BF7277"/>
    <w:rsid w:val="00BF746B"/>
    <w:rsid w:val="00BF76CA"/>
    <w:rsid w:val="00BF78B7"/>
    <w:rsid w:val="00BF7E71"/>
    <w:rsid w:val="00C001BA"/>
    <w:rsid w:val="00C0070C"/>
    <w:rsid w:val="00C011B2"/>
    <w:rsid w:val="00C01236"/>
    <w:rsid w:val="00C012F4"/>
    <w:rsid w:val="00C013AC"/>
    <w:rsid w:val="00C014A1"/>
    <w:rsid w:val="00C016AC"/>
    <w:rsid w:val="00C01989"/>
    <w:rsid w:val="00C01991"/>
    <w:rsid w:val="00C01C9F"/>
    <w:rsid w:val="00C01CAA"/>
    <w:rsid w:val="00C01E2C"/>
    <w:rsid w:val="00C02554"/>
    <w:rsid w:val="00C027E2"/>
    <w:rsid w:val="00C02B27"/>
    <w:rsid w:val="00C02D93"/>
    <w:rsid w:val="00C02E28"/>
    <w:rsid w:val="00C0305D"/>
    <w:rsid w:val="00C0311D"/>
    <w:rsid w:val="00C032F7"/>
    <w:rsid w:val="00C037D7"/>
    <w:rsid w:val="00C03852"/>
    <w:rsid w:val="00C038A8"/>
    <w:rsid w:val="00C03A62"/>
    <w:rsid w:val="00C03A70"/>
    <w:rsid w:val="00C03AC9"/>
    <w:rsid w:val="00C03B01"/>
    <w:rsid w:val="00C04364"/>
    <w:rsid w:val="00C04564"/>
    <w:rsid w:val="00C0459C"/>
    <w:rsid w:val="00C05405"/>
    <w:rsid w:val="00C056EF"/>
    <w:rsid w:val="00C059A6"/>
    <w:rsid w:val="00C05CC5"/>
    <w:rsid w:val="00C05D4B"/>
    <w:rsid w:val="00C05FEC"/>
    <w:rsid w:val="00C061FE"/>
    <w:rsid w:val="00C06494"/>
    <w:rsid w:val="00C065E8"/>
    <w:rsid w:val="00C06E67"/>
    <w:rsid w:val="00C06F55"/>
    <w:rsid w:val="00C070A1"/>
    <w:rsid w:val="00C07223"/>
    <w:rsid w:val="00C0751B"/>
    <w:rsid w:val="00C075E6"/>
    <w:rsid w:val="00C07606"/>
    <w:rsid w:val="00C103C0"/>
    <w:rsid w:val="00C10580"/>
    <w:rsid w:val="00C1072F"/>
    <w:rsid w:val="00C10BC8"/>
    <w:rsid w:val="00C111BD"/>
    <w:rsid w:val="00C11CAA"/>
    <w:rsid w:val="00C11FD3"/>
    <w:rsid w:val="00C11FE3"/>
    <w:rsid w:val="00C1205F"/>
    <w:rsid w:val="00C120D0"/>
    <w:rsid w:val="00C1244D"/>
    <w:rsid w:val="00C1299D"/>
    <w:rsid w:val="00C13320"/>
    <w:rsid w:val="00C134A8"/>
    <w:rsid w:val="00C13607"/>
    <w:rsid w:val="00C13B71"/>
    <w:rsid w:val="00C142AE"/>
    <w:rsid w:val="00C145F9"/>
    <w:rsid w:val="00C14950"/>
    <w:rsid w:val="00C1496A"/>
    <w:rsid w:val="00C14BAD"/>
    <w:rsid w:val="00C14BBE"/>
    <w:rsid w:val="00C150E7"/>
    <w:rsid w:val="00C15497"/>
    <w:rsid w:val="00C158A3"/>
    <w:rsid w:val="00C15FE5"/>
    <w:rsid w:val="00C1609F"/>
    <w:rsid w:val="00C161A9"/>
    <w:rsid w:val="00C164A7"/>
    <w:rsid w:val="00C167C8"/>
    <w:rsid w:val="00C167DD"/>
    <w:rsid w:val="00C16D0C"/>
    <w:rsid w:val="00C17122"/>
    <w:rsid w:val="00C17293"/>
    <w:rsid w:val="00C1789D"/>
    <w:rsid w:val="00C178D4"/>
    <w:rsid w:val="00C17915"/>
    <w:rsid w:val="00C17940"/>
    <w:rsid w:val="00C179E3"/>
    <w:rsid w:val="00C17AA7"/>
    <w:rsid w:val="00C17E56"/>
    <w:rsid w:val="00C17F15"/>
    <w:rsid w:val="00C17F35"/>
    <w:rsid w:val="00C20461"/>
    <w:rsid w:val="00C20529"/>
    <w:rsid w:val="00C205C8"/>
    <w:rsid w:val="00C20628"/>
    <w:rsid w:val="00C20AF3"/>
    <w:rsid w:val="00C20C34"/>
    <w:rsid w:val="00C20EEA"/>
    <w:rsid w:val="00C2113E"/>
    <w:rsid w:val="00C212FB"/>
    <w:rsid w:val="00C215B7"/>
    <w:rsid w:val="00C215D6"/>
    <w:rsid w:val="00C216FE"/>
    <w:rsid w:val="00C2181B"/>
    <w:rsid w:val="00C218AD"/>
    <w:rsid w:val="00C2191D"/>
    <w:rsid w:val="00C21CB3"/>
    <w:rsid w:val="00C21D5F"/>
    <w:rsid w:val="00C21E70"/>
    <w:rsid w:val="00C22011"/>
    <w:rsid w:val="00C226C3"/>
    <w:rsid w:val="00C2299C"/>
    <w:rsid w:val="00C22B78"/>
    <w:rsid w:val="00C22CFE"/>
    <w:rsid w:val="00C22D28"/>
    <w:rsid w:val="00C22F29"/>
    <w:rsid w:val="00C23173"/>
    <w:rsid w:val="00C23440"/>
    <w:rsid w:val="00C23739"/>
    <w:rsid w:val="00C237AC"/>
    <w:rsid w:val="00C23BF7"/>
    <w:rsid w:val="00C2405A"/>
    <w:rsid w:val="00C243DF"/>
    <w:rsid w:val="00C2481E"/>
    <w:rsid w:val="00C24B80"/>
    <w:rsid w:val="00C24C62"/>
    <w:rsid w:val="00C24CDF"/>
    <w:rsid w:val="00C24F06"/>
    <w:rsid w:val="00C25169"/>
    <w:rsid w:val="00C251BC"/>
    <w:rsid w:val="00C25215"/>
    <w:rsid w:val="00C25266"/>
    <w:rsid w:val="00C25347"/>
    <w:rsid w:val="00C2537D"/>
    <w:rsid w:val="00C2558B"/>
    <w:rsid w:val="00C256B0"/>
    <w:rsid w:val="00C256E3"/>
    <w:rsid w:val="00C25876"/>
    <w:rsid w:val="00C25DA6"/>
    <w:rsid w:val="00C25F95"/>
    <w:rsid w:val="00C260D4"/>
    <w:rsid w:val="00C26200"/>
    <w:rsid w:val="00C262FB"/>
    <w:rsid w:val="00C265F4"/>
    <w:rsid w:val="00C268A3"/>
    <w:rsid w:val="00C26B9E"/>
    <w:rsid w:val="00C26D44"/>
    <w:rsid w:val="00C27095"/>
    <w:rsid w:val="00C27131"/>
    <w:rsid w:val="00C271AC"/>
    <w:rsid w:val="00C2730D"/>
    <w:rsid w:val="00C27432"/>
    <w:rsid w:val="00C274A8"/>
    <w:rsid w:val="00C27788"/>
    <w:rsid w:val="00C27ADC"/>
    <w:rsid w:val="00C27B6F"/>
    <w:rsid w:val="00C27DD7"/>
    <w:rsid w:val="00C27E9E"/>
    <w:rsid w:val="00C30005"/>
    <w:rsid w:val="00C3048D"/>
    <w:rsid w:val="00C305E9"/>
    <w:rsid w:val="00C307BA"/>
    <w:rsid w:val="00C30A25"/>
    <w:rsid w:val="00C30B3E"/>
    <w:rsid w:val="00C30B5F"/>
    <w:rsid w:val="00C31136"/>
    <w:rsid w:val="00C312CF"/>
    <w:rsid w:val="00C3155A"/>
    <w:rsid w:val="00C315CD"/>
    <w:rsid w:val="00C316A4"/>
    <w:rsid w:val="00C31720"/>
    <w:rsid w:val="00C3196C"/>
    <w:rsid w:val="00C31AC2"/>
    <w:rsid w:val="00C31B19"/>
    <w:rsid w:val="00C31B24"/>
    <w:rsid w:val="00C31C05"/>
    <w:rsid w:val="00C31C99"/>
    <w:rsid w:val="00C31D8F"/>
    <w:rsid w:val="00C31DFF"/>
    <w:rsid w:val="00C31F4C"/>
    <w:rsid w:val="00C32DB5"/>
    <w:rsid w:val="00C33014"/>
    <w:rsid w:val="00C3308C"/>
    <w:rsid w:val="00C33238"/>
    <w:rsid w:val="00C333F3"/>
    <w:rsid w:val="00C3355C"/>
    <w:rsid w:val="00C33896"/>
    <w:rsid w:val="00C33A6D"/>
    <w:rsid w:val="00C33CE6"/>
    <w:rsid w:val="00C33E8B"/>
    <w:rsid w:val="00C3409C"/>
    <w:rsid w:val="00C342CD"/>
    <w:rsid w:val="00C3475F"/>
    <w:rsid w:val="00C347E3"/>
    <w:rsid w:val="00C349BA"/>
    <w:rsid w:val="00C35015"/>
    <w:rsid w:val="00C350AD"/>
    <w:rsid w:val="00C350C4"/>
    <w:rsid w:val="00C352BA"/>
    <w:rsid w:val="00C35629"/>
    <w:rsid w:val="00C356AD"/>
    <w:rsid w:val="00C3571E"/>
    <w:rsid w:val="00C35AD2"/>
    <w:rsid w:val="00C35B34"/>
    <w:rsid w:val="00C35E9F"/>
    <w:rsid w:val="00C35F75"/>
    <w:rsid w:val="00C361F6"/>
    <w:rsid w:val="00C36373"/>
    <w:rsid w:val="00C36519"/>
    <w:rsid w:val="00C36679"/>
    <w:rsid w:val="00C36755"/>
    <w:rsid w:val="00C369DC"/>
    <w:rsid w:val="00C36BA5"/>
    <w:rsid w:val="00C3731A"/>
    <w:rsid w:val="00C3747A"/>
    <w:rsid w:val="00C37865"/>
    <w:rsid w:val="00C37888"/>
    <w:rsid w:val="00C37A13"/>
    <w:rsid w:val="00C37BB3"/>
    <w:rsid w:val="00C37CAF"/>
    <w:rsid w:val="00C37F0C"/>
    <w:rsid w:val="00C4000B"/>
    <w:rsid w:val="00C40105"/>
    <w:rsid w:val="00C405DC"/>
    <w:rsid w:val="00C40729"/>
    <w:rsid w:val="00C4090C"/>
    <w:rsid w:val="00C40CAF"/>
    <w:rsid w:val="00C410F1"/>
    <w:rsid w:val="00C41219"/>
    <w:rsid w:val="00C412C0"/>
    <w:rsid w:val="00C412F2"/>
    <w:rsid w:val="00C4175C"/>
    <w:rsid w:val="00C41859"/>
    <w:rsid w:val="00C41BF6"/>
    <w:rsid w:val="00C41F1D"/>
    <w:rsid w:val="00C41F5C"/>
    <w:rsid w:val="00C420CB"/>
    <w:rsid w:val="00C42169"/>
    <w:rsid w:val="00C421C7"/>
    <w:rsid w:val="00C4252C"/>
    <w:rsid w:val="00C42845"/>
    <w:rsid w:val="00C42934"/>
    <w:rsid w:val="00C42FE5"/>
    <w:rsid w:val="00C43191"/>
    <w:rsid w:val="00C438BA"/>
    <w:rsid w:val="00C43CBD"/>
    <w:rsid w:val="00C43CFF"/>
    <w:rsid w:val="00C43D6D"/>
    <w:rsid w:val="00C43DBA"/>
    <w:rsid w:val="00C43E35"/>
    <w:rsid w:val="00C440BA"/>
    <w:rsid w:val="00C441AE"/>
    <w:rsid w:val="00C44558"/>
    <w:rsid w:val="00C44A76"/>
    <w:rsid w:val="00C44BAE"/>
    <w:rsid w:val="00C45144"/>
    <w:rsid w:val="00C45188"/>
    <w:rsid w:val="00C4545D"/>
    <w:rsid w:val="00C45812"/>
    <w:rsid w:val="00C45BB2"/>
    <w:rsid w:val="00C45D58"/>
    <w:rsid w:val="00C45F08"/>
    <w:rsid w:val="00C4603D"/>
    <w:rsid w:val="00C46418"/>
    <w:rsid w:val="00C4643D"/>
    <w:rsid w:val="00C4650A"/>
    <w:rsid w:val="00C46543"/>
    <w:rsid w:val="00C467E0"/>
    <w:rsid w:val="00C469E2"/>
    <w:rsid w:val="00C46CDA"/>
    <w:rsid w:val="00C46D41"/>
    <w:rsid w:val="00C46E62"/>
    <w:rsid w:val="00C4702B"/>
    <w:rsid w:val="00C4774D"/>
    <w:rsid w:val="00C47840"/>
    <w:rsid w:val="00C47B32"/>
    <w:rsid w:val="00C47CBA"/>
    <w:rsid w:val="00C50042"/>
    <w:rsid w:val="00C50187"/>
    <w:rsid w:val="00C50188"/>
    <w:rsid w:val="00C501BB"/>
    <w:rsid w:val="00C5021D"/>
    <w:rsid w:val="00C5037C"/>
    <w:rsid w:val="00C5056C"/>
    <w:rsid w:val="00C50B58"/>
    <w:rsid w:val="00C50BEC"/>
    <w:rsid w:val="00C50C5B"/>
    <w:rsid w:val="00C51722"/>
    <w:rsid w:val="00C51C9D"/>
    <w:rsid w:val="00C51FB3"/>
    <w:rsid w:val="00C52351"/>
    <w:rsid w:val="00C5257D"/>
    <w:rsid w:val="00C5280E"/>
    <w:rsid w:val="00C528E0"/>
    <w:rsid w:val="00C52927"/>
    <w:rsid w:val="00C5297D"/>
    <w:rsid w:val="00C52A3F"/>
    <w:rsid w:val="00C52AA2"/>
    <w:rsid w:val="00C530BB"/>
    <w:rsid w:val="00C530FC"/>
    <w:rsid w:val="00C5313A"/>
    <w:rsid w:val="00C53345"/>
    <w:rsid w:val="00C534B7"/>
    <w:rsid w:val="00C539ED"/>
    <w:rsid w:val="00C53A1D"/>
    <w:rsid w:val="00C53E7C"/>
    <w:rsid w:val="00C53FFB"/>
    <w:rsid w:val="00C5425C"/>
    <w:rsid w:val="00C542E0"/>
    <w:rsid w:val="00C546A8"/>
    <w:rsid w:val="00C54BC8"/>
    <w:rsid w:val="00C54D2B"/>
    <w:rsid w:val="00C55612"/>
    <w:rsid w:val="00C55806"/>
    <w:rsid w:val="00C558EC"/>
    <w:rsid w:val="00C56108"/>
    <w:rsid w:val="00C56216"/>
    <w:rsid w:val="00C564A7"/>
    <w:rsid w:val="00C56563"/>
    <w:rsid w:val="00C56690"/>
    <w:rsid w:val="00C567C2"/>
    <w:rsid w:val="00C5795F"/>
    <w:rsid w:val="00C57EA8"/>
    <w:rsid w:val="00C57FBC"/>
    <w:rsid w:val="00C57FEB"/>
    <w:rsid w:val="00C601DD"/>
    <w:rsid w:val="00C60818"/>
    <w:rsid w:val="00C60A4D"/>
    <w:rsid w:val="00C60DFF"/>
    <w:rsid w:val="00C616F3"/>
    <w:rsid w:val="00C61881"/>
    <w:rsid w:val="00C61BCB"/>
    <w:rsid w:val="00C61DB0"/>
    <w:rsid w:val="00C61E30"/>
    <w:rsid w:val="00C6209A"/>
    <w:rsid w:val="00C62B32"/>
    <w:rsid w:val="00C62D45"/>
    <w:rsid w:val="00C6300C"/>
    <w:rsid w:val="00C6301B"/>
    <w:rsid w:val="00C6301F"/>
    <w:rsid w:val="00C6343B"/>
    <w:rsid w:val="00C63AAC"/>
    <w:rsid w:val="00C63ABC"/>
    <w:rsid w:val="00C63D85"/>
    <w:rsid w:val="00C63DD4"/>
    <w:rsid w:val="00C63E06"/>
    <w:rsid w:val="00C64574"/>
    <w:rsid w:val="00C64DF1"/>
    <w:rsid w:val="00C6506E"/>
    <w:rsid w:val="00C650CD"/>
    <w:rsid w:val="00C65605"/>
    <w:rsid w:val="00C65851"/>
    <w:rsid w:val="00C65932"/>
    <w:rsid w:val="00C65C2D"/>
    <w:rsid w:val="00C65C9A"/>
    <w:rsid w:val="00C65FE6"/>
    <w:rsid w:val="00C6615E"/>
    <w:rsid w:val="00C66980"/>
    <w:rsid w:val="00C669D3"/>
    <w:rsid w:val="00C66AF9"/>
    <w:rsid w:val="00C66BFC"/>
    <w:rsid w:val="00C66F17"/>
    <w:rsid w:val="00C66FE6"/>
    <w:rsid w:val="00C671D2"/>
    <w:rsid w:val="00C679C5"/>
    <w:rsid w:val="00C67B1D"/>
    <w:rsid w:val="00C67B97"/>
    <w:rsid w:val="00C67E52"/>
    <w:rsid w:val="00C7012D"/>
    <w:rsid w:val="00C70159"/>
    <w:rsid w:val="00C703DF"/>
    <w:rsid w:val="00C70B67"/>
    <w:rsid w:val="00C70E2F"/>
    <w:rsid w:val="00C70E6B"/>
    <w:rsid w:val="00C7109C"/>
    <w:rsid w:val="00C71208"/>
    <w:rsid w:val="00C715C4"/>
    <w:rsid w:val="00C715F8"/>
    <w:rsid w:val="00C71928"/>
    <w:rsid w:val="00C71945"/>
    <w:rsid w:val="00C71CDE"/>
    <w:rsid w:val="00C71E1C"/>
    <w:rsid w:val="00C71F6C"/>
    <w:rsid w:val="00C72795"/>
    <w:rsid w:val="00C7289E"/>
    <w:rsid w:val="00C72975"/>
    <w:rsid w:val="00C729F7"/>
    <w:rsid w:val="00C72CB5"/>
    <w:rsid w:val="00C72DDF"/>
    <w:rsid w:val="00C72E9B"/>
    <w:rsid w:val="00C73579"/>
    <w:rsid w:val="00C73D89"/>
    <w:rsid w:val="00C73F10"/>
    <w:rsid w:val="00C74195"/>
    <w:rsid w:val="00C745DF"/>
    <w:rsid w:val="00C7463E"/>
    <w:rsid w:val="00C7490A"/>
    <w:rsid w:val="00C74940"/>
    <w:rsid w:val="00C74AED"/>
    <w:rsid w:val="00C74C1C"/>
    <w:rsid w:val="00C74CE6"/>
    <w:rsid w:val="00C74D3F"/>
    <w:rsid w:val="00C7554A"/>
    <w:rsid w:val="00C75800"/>
    <w:rsid w:val="00C75EB0"/>
    <w:rsid w:val="00C75FED"/>
    <w:rsid w:val="00C76920"/>
    <w:rsid w:val="00C76949"/>
    <w:rsid w:val="00C76A47"/>
    <w:rsid w:val="00C76DEA"/>
    <w:rsid w:val="00C7723B"/>
    <w:rsid w:val="00C77908"/>
    <w:rsid w:val="00C77A7C"/>
    <w:rsid w:val="00C77CBA"/>
    <w:rsid w:val="00C80594"/>
    <w:rsid w:val="00C80AC3"/>
    <w:rsid w:val="00C80F8E"/>
    <w:rsid w:val="00C8131B"/>
    <w:rsid w:val="00C81593"/>
    <w:rsid w:val="00C818FF"/>
    <w:rsid w:val="00C8190B"/>
    <w:rsid w:val="00C81F2E"/>
    <w:rsid w:val="00C8213B"/>
    <w:rsid w:val="00C8216E"/>
    <w:rsid w:val="00C822DC"/>
    <w:rsid w:val="00C826CD"/>
    <w:rsid w:val="00C82892"/>
    <w:rsid w:val="00C82BFB"/>
    <w:rsid w:val="00C83798"/>
    <w:rsid w:val="00C83C59"/>
    <w:rsid w:val="00C84B16"/>
    <w:rsid w:val="00C84F2A"/>
    <w:rsid w:val="00C8522E"/>
    <w:rsid w:val="00C859D0"/>
    <w:rsid w:val="00C85AD4"/>
    <w:rsid w:val="00C85C96"/>
    <w:rsid w:val="00C864C8"/>
    <w:rsid w:val="00C865A1"/>
    <w:rsid w:val="00C8717E"/>
    <w:rsid w:val="00C87381"/>
    <w:rsid w:val="00C87C5D"/>
    <w:rsid w:val="00C87F9A"/>
    <w:rsid w:val="00C87FBC"/>
    <w:rsid w:val="00C90147"/>
    <w:rsid w:val="00C903E6"/>
    <w:rsid w:val="00C9042D"/>
    <w:rsid w:val="00C904D7"/>
    <w:rsid w:val="00C90770"/>
    <w:rsid w:val="00C90965"/>
    <w:rsid w:val="00C90E98"/>
    <w:rsid w:val="00C90F65"/>
    <w:rsid w:val="00C910CF"/>
    <w:rsid w:val="00C911D8"/>
    <w:rsid w:val="00C91590"/>
    <w:rsid w:val="00C917C5"/>
    <w:rsid w:val="00C91AB9"/>
    <w:rsid w:val="00C91CED"/>
    <w:rsid w:val="00C91E7E"/>
    <w:rsid w:val="00C91EB2"/>
    <w:rsid w:val="00C91FE8"/>
    <w:rsid w:val="00C92158"/>
    <w:rsid w:val="00C921B7"/>
    <w:rsid w:val="00C92205"/>
    <w:rsid w:val="00C925D3"/>
    <w:rsid w:val="00C927EC"/>
    <w:rsid w:val="00C92888"/>
    <w:rsid w:val="00C92B96"/>
    <w:rsid w:val="00C92F07"/>
    <w:rsid w:val="00C92FAB"/>
    <w:rsid w:val="00C93018"/>
    <w:rsid w:val="00C93086"/>
    <w:rsid w:val="00C930F5"/>
    <w:rsid w:val="00C9313D"/>
    <w:rsid w:val="00C9316F"/>
    <w:rsid w:val="00C933B6"/>
    <w:rsid w:val="00C938D3"/>
    <w:rsid w:val="00C93B72"/>
    <w:rsid w:val="00C93BA9"/>
    <w:rsid w:val="00C93D8D"/>
    <w:rsid w:val="00C93E72"/>
    <w:rsid w:val="00C93FF5"/>
    <w:rsid w:val="00C942CB"/>
    <w:rsid w:val="00C94787"/>
    <w:rsid w:val="00C94990"/>
    <w:rsid w:val="00C94ABD"/>
    <w:rsid w:val="00C9511C"/>
    <w:rsid w:val="00C9516B"/>
    <w:rsid w:val="00C95170"/>
    <w:rsid w:val="00C951F5"/>
    <w:rsid w:val="00C95235"/>
    <w:rsid w:val="00C9548B"/>
    <w:rsid w:val="00C956CC"/>
    <w:rsid w:val="00C9589B"/>
    <w:rsid w:val="00C95967"/>
    <w:rsid w:val="00C95A8B"/>
    <w:rsid w:val="00C967EC"/>
    <w:rsid w:val="00C96BFC"/>
    <w:rsid w:val="00C97316"/>
    <w:rsid w:val="00C975C4"/>
    <w:rsid w:val="00C97612"/>
    <w:rsid w:val="00C97A9A"/>
    <w:rsid w:val="00C97B45"/>
    <w:rsid w:val="00C97B5D"/>
    <w:rsid w:val="00C97D36"/>
    <w:rsid w:val="00CA0063"/>
    <w:rsid w:val="00CA06C8"/>
    <w:rsid w:val="00CA070E"/>
    <w:rsid w:val="00CA07F8"/>
    <w:rsid w:val="00CA0B00"/>
    <w:rsid w:val="00CA0BCD"/>
    <w:rsid w:val="00CA0EF0"/>
    <w:rsid w:val="00CA11B1"/>
    <w:rsid w:val="00CA1360"/>
    <w:rsid w:val="00CA1B55"/>
    <w:rsid w:val="00CA24AF"/>
    <w:rsid w:val="00CA2615"/>
    <w:rsid w:val="00CA27BB"/>
    <w:rsid w:val="00CA2CB9"/>
    <w:rsid w:val="00CA2E64"/>
    <w:rsid w:val="00CA3315"/>
    <w:rsid w:val="00CA3489"/>
    <w:rsid w:val="00CA386D"/>
    <w:rsid w:val="00CA3B3A"/>
    <w:rsid w:val="00CA3DD8"/>
    <w:rsid w:val="00CA405D"/>
    <w:rsid w:val="00CA43D3"/>
    <w:rsid w:val="00CA4453"/>
    <w:rsid w:val="00CA4C91"/>
    <w:rsid w:val="00CA4E9B"/>
    <w:rsid w:val="00CA52EF"/>
    <w:rsid w:val="00CA56D8"/>
    <w:rsid w:val="00CA5C13"/>
    <w:rsid w:val="00CA5F3E"/>
    <w:rsid w:val="00CA61DB"/>
    <w:rsid w:val="00CA6356"/>
    <w:rsid w:val="00CA6A47"/>
    <w:rsid w:val="00CA6ABE"/>
    <w:rsid w:val="00CA6B52"/>
    <w:rsid w:val="00CA6B93"/>
    <w:rsid w:val="00CA6BD8"/>
    <w:rsid w:val="00CA6C3D"/>
    <w:rsid w:val="00CA6C4D"/>
    <w:rsid w:val="00CA6C7C"/>
    <w:rsid w:val="00CA6D47"/>
    <w:rsid w:val="00CA6EEA"/>
    <w:rsid w:val="00CA6FCE"/>
    <w:rsid w:val="00CA70BC"/>
    <w:rsid w:val="00CA7702"/>
    <w:rsid w:val="00CA7A01"/>
    <w:rsid w:val="00CA7D95"/>
    <w:rsid w:val="00CA7FB7"/>
    <w:rsid w:val="00CB00EB"/>
    <w:rsid w:val="00CB0133"/>
    <w:rsid w:val="00CB0214"/>
    <w:rsid w:val="00CB02D5"/>
    <w:rsid w:val="00CB02F1"/>
    <w:rsid w:val="00CB02F2"/>
    <w:rsid w:val="00CB0527"/>
    <w:rsid w:val="00CB0933"/>
    <w:rsid w:val="00CB0AD5"/>
    <w:rsid w:val="00CB0B64"/>
    <w:rsid w:val="00CB0D64"/>
    <w:rsid w:val="00CB1A6E"/>
    <w:rsid w:val="00CB1EBE"/>
    <w:rsid w:val="00CB201A"/>
    <w:rsid w:val="00CB2034"/>
    <w:rsid w:val="00CB2042"/>
    <w:rsid w:val="00CB2050"/>
    <w:rsid w:val="00CB2081"/>
    <w:rsid w:val="00CB23DF"/>
    <w:rsid w:val="00CB240F"/>
    <w:rsid w:val="00CB26B2"/>
    <w:rsid w:val="00CB270D"/>
    <w:rsid w:val="00CB2826"/>
    <w:rsid w:val="00CB29A8"/>
    <w:rsid w:val="00CB2C3F"/>
    <w:rsid w:val="00CB2CB5"/>
    <w:rsid w:val="00CB2D30"/>
    <w:rsid w:val="00CB2E57"/>
    <w:rsid w:val="00CB2E6C"/>
    <w:rsid w:val="00CB2F83"/>
    <w:rsid w:val="00CB314B"/>
    <w:rsid w:val="00CB36B8"/>
    <w:rsid w:val="00CB39B8"/>
    <w:rsid w:val="00CB3A27"/>
    <w:rsid w:val="00CB3C74"/>
    <w:rsid w:val="00CB3FD7"/>
    <w:rsid w:val="00CB4148"/>
    <w:rsid w:val="00CB46C5"/>
    <w:rsid w:val="00CB4740"/>
    <w:rsid w:val="00CB5299"/>
    <w:rsid w:val="00CB530C"/>
    <w:rsid w:val="00CB5323"/>
    <w:rsid w:val="00CB5371"/>
    <w:rsid w:val="00CB5B5B"/>
    <w:rsid w:val="00CB5C80"/>
    <w:rsid w:val="00CB5CAA"/>
    <w:rsid w:val="00CB5F06"/>
    <w:rsid w:val="00CB5FF9"/>
    <w:rsid w:val="00CB61CD"/>
    <w:rsid w:val="00CB661E"/>
    <w:rsid w:val="00CB6633"/>
    <w:rsid w:val="00CB683E"/>
    <w:rsid w:val="00CB7240"/>
    <w:rsid w:val="00CB75EB"/>
    <w:rsid w:val="00CB7CAB"/>
    <w:rsid w:val="00CC0004"/>
    <w:rsid w:val="00CC020A"/>
    <w:rsid w:val="00CC056C"/>
    <w:rsid w:val="00CC0578"/>
    <w:rsid w:val="00CC0712"/>
    <w:rsid w:val="00CC0849"/>
    <w:rsid w:val="00CC08D7"/>
    <w:rsid w:val="00CC0E9D"/>
    <w:rsid w:val="00CC0F54"/>
    <w:rsid w:val="00CC1391"/>
    <w:rsid w:val="00CC13E5"/>
    <w:rsid w:val="00CC1418"/>
    <w:rsid w:val="00CC147E"/>
    <w:rsid w:val="00CC149A"/>
    <w:rsid w:val="00CC1867"/>
    <w:rsid w:val="00CC1A22"/>
    <w:rsid w:val="00CC1C13"/>
    <w:rsid w:val="00CC1CD6"/>
    <w:rsid w:val="00CC22E9"/>
    <w:rsid w:val="00CC265B"/>
    <w:rsid w:val="00CC283B"/>
    <w:rsid w:val="00CC2E87"/>
    <w:rsid w:val="00CC3046"/>
    <w:rsid w:val="00CC32CC"/>
    <w:rsid w:val="00CC3378"/>
    <w:rsid w:val="00CC33DC"/>
    <w:rsid w:val="00CC351E"/>
    <w:rsid w:val="00CC352E"/>
    <w:rsid w:val="00CC3650"/>
    <w:rsid w:val="00CC3991"/>
    <w:rsid w:val="00CC40AE"/>
    <w:rsid w:val="00CC41E9"/>
    <w:rsid w:val="00CC45F7"/>
    <w:rsid w:val="00CC4AAA"/>
    <w:rsid w:val="00CC4B03"/>
    <w:rsid w:val="00CC4EBF"/>
    <w:rsid w:val="00CC52B0"/>
    <w:rsid w:val="00CC52D3"/>
    <w:rsid w:val="00CC54E8"/>
    <w:rsid w:val="00CC5547"/>
    <w:rsid w:val="00CC5D0E"/>
    <w:rsid w:val="00CC5F55"/>
    <w:rsid w:val="00CC69A6"/>
    <w:rsid w:val="00CC6CEF"/>
    <w:rsid w:val="00CC6EC5"/>
    <w:rsid w:val="00CC7027"/>
    <w:rsid w:val="00CC7270"/>
    <w:rsid w:val="00CC7592"/>
    <w:rsid w:val="00CC792D"/>
    <w:rsid w:val="00CC7C40"/>
    <w:rsid w:val="00CC7EBF"/>
    <w:rsid w:val="00CD0393"/>
    <w:rsid w:val="00CD03A7"/>
    <w:rsid w:val="00CD090D"/>
    <w:rsid w:val="00CD0A02"/>
    <w:rsid w:val="00CD0EA8"/>
    <w:rsid w:val="00CD1197"/>
    <w:rsid w:val="00CD1470"/>
    <w:rsid w:val="00CD17B7"/>
    <w:rsid w:val="00CD19E8"/>
    <w:rsid w:val="00CD1AFA"/>
    <w:rsid w:val="00CD1BE2"/>
    <w:rsid w:val="00CD1D89"/>
    <w:rsid w:val="00CD2542"/>
    <w:rsid w:val="00CD2A85"/>
    <w:rsid w:val="00CD2AD4"/>
    <w:rsid w:val="00CD2B46"/>
    <w:rsid w:val="00CD3161"/>
    <w:rsid w:val="00CD3312"/>
    <w:rsid w:val="00CD3499"/>
    <w:rsid w:val="00CD3661"/>
    <w:rsid w:val="00CD38EF"/>
    <w:rsid w:val="00CD3B85"/>
    <w:rsid w:val="00CD3C58"/>
    <w:rsid w:val="00CD3C5E"/>
    <w:rsid w:val="00CD3E11"/>
    <w:rsid w:val="00CD3E27"/>
    <w:rsid w:val="00CD3E46"/>
    <w:rsid w:val="00CD404F"/>
    <w:rsid w:val="00CD46E7"/>
    <w:rsid w:val="00CD4913"/>
    <w:rsid w:val="00CD517F"/>
    <w:rsid w:val="00CD5290"/>
    <w:rsid w:val="00CD52FC"/>
    <w:rsid w:val="00CD5504"/>
    <w:rsid w:val="00CD5611"/>
    <w:rsid w:val="00CD577A"/>
    <w:rsid w:val="00CD5B77"/>
    <w:rsid w:val="00CD5B79"/>
    <w:rsid w:val="00CD5BEE"/>
    <w:rsid w:val="00CD5C38"/>
    <w:rsid w:val="00CD5C90"/>
    <w:rsid w:val="00CD5FBE"/>
    <w:rsid w:val="00CD60F0"/>
    <w:rsid w:val="00CD6509"/>
    <w:rsid w:val="00CD6C3C"/>
    <w:rsid w:val="00CD6E0A"/>
    <w:rsid w:val="00CD6ECD"/>
    <w:rsid w:val="00CD6FAE"/>
    <w:rsid w:val="00CD7008"/>
    <w:rsid w:val="00CD7557"/>
    <w:rsid w:val="00CD7A0E"/>
    <w:rsid w:val="00CD7D00"/>
    <w:rsid w:val="00CD7E59"/>
    <w:rsid w:val="00CD7EBE"/>
    <w:rsid w:val="00CE003D"/>
    <w:rsid w:val="00CE015F"/>
    <w:rsid w:val="00CE0169"/>
    <w:rsid w:val="00CE0510"/>
    <w:rsid w:val="00CE092F"/>
    <w:rsid w:val="00CE0D4C"/>
    <w:rsid w:val="00CE0EF0"/>
    <w:rsid w:val="00CE133C"/>
    <w:rsid w:val="00CE16EF"/>
    <w:rsid w:val="00CE1920"/>
    <w:rsid w:val="00CE1A25"/>
    <w:rsid w:val="00CE1E08"/>
    <w:rsid w:val="00CE21BF"/>
    <w:rsid w:val="00CE23B7"/>
    <w:rsid w:val="00CE2413"/>
    <w:rsid w:val="00CE29FF"/>
    <w:rsid w:val="00CE2A96"/>
    <w:rsid w:val="00CE3051"/>
    <w:rsid w:val="00CE33D7"/>
    <w:rsid w:val="00CE3446"/>
    <w:rsid w:val="00CE354A"/>
    <w:rsid w:val="00CE3563"/>
    <w:rsid w:val="00CE3640"/>
    <w:rsid w:val="00CE364C"/>
    <w:rsid w:val="00CE38EF"/>
    <w:rsid w:val="00CE3CD4"/>
    <w:rsid w:val="00CE3D4A"/>
    <w:rsid w:val="00CE3EDA"/>
    <w:rsid w:val="00CE42FF"/>
    <w:rsid w:val="00CE4599"/>
    <w:rsid w:val="00CE459F"/>
    <w:rsid w:val="00CE47A9"/>
    <w:rsid w:val="00CE4D0B"/>
    <w:rsid w:val="00CE4D23"/>
    <w:rsid w:val="00CE4D39"/>
    <w:rsid w:val="00CE4EE0"/>
    <w:rsid w:val="00CE4F6F"/>
    <w:rsid w:val="00CE51A3"/>
    <w:rsid w:val="00CE53A4"/>
    <w:rsid w:val="00CE5724"/>
    <w:rsid w:val="00CE5819"/>
    <w:rsid w:val="00CE5A38"/>
    <w:rsid w:val="00CE5D46"/>
    <w:rsid w:val="00CE6730"/>
    <w:rsid w:val="00CE680E"/>
    <w:rsid w:val="00CE6A48"/>
    <w:rsid w:val="00CE6D48"/>
    <w:rsid w:val="00CE6DC5"/>
    <w:rsid w:val="00CE6E8C"/>
    <w:rsid w:val="00CE6F52"/>
    <w:rsid w:val="00CE738B"/>
    <w:rsid w:val="00CE76FD"/>
    <w:rsid w:val="00CE77E5"/>
    <w:rsid w:val="00CF02C0"/>
    <w:rsid w:val="00CF0790"/>
    <w:rsid w:val="00CF0AF6"/>
    <w:rsid w:val="00CF0B57"/>
    <w:rsid w:val="00CF0DB0"/>
    <w:rsid w:val="00CF0DF8"/>
    <w:rsid w:val="00CF0F20"/>
    <w:rsid w:val="00CF1026"/>
    <w:rsid w:val="00CF104D"/>
    <w:rsid w:val="00CF1082"/>
    <w:rsid w:val="00CF1306"/>
    <w:rsid w:val="00CF1907"/>
    <w:rsid w:val="00CF19E6"/>
    <w:rsid w:val="00CF1A4A"/>
    <w:rsid w:val="00CF1C65"/>
    <w:rsid w:val="00CF1D7C"/>
    <w:rsid w:val="00CF20C8"/>
    <w:rsid w:val="00CF25CE"/>
    <w:rsid w:val="00CF2B31"/>
    <w:rsid w:val="00CF2CFE"/>
    <w:rsid w:val="00CF2F27"/>
    <w:rsid w:val="00CF319E"/>
    <w:rsid w:val="00CF3487"/>
    <w:rsid w:val="00CF36C8"/>
    <w:rsid w:val="00CF38DB"/>
    <w:rsid w:val="00CF3A08"/>
    <w:rsid w:val="00CF3D56"/>
    <w:rsid w:val="00CF3FEB"/>
    <w:rsid w:val="00CF43E8"/>
    <w:rsid w:val="00CF46A7"/>
    <w:rsid w:val="00CF47A8"/>
    <w:rsid w:val="00CF4A93"/>
    <w:rsid w:val="00CF4ECE"/>
    <w:rsid w:val="00CF5067"/>
    <w:rsid w:val="00CF5100"/>
    <w:rsid w:val="00CF563D"/>
    <w:rsid w:val="00CF5995"/>
    <w:rsid w:val="00CF5BA6"/>
    <w:rsid w:val="00CF5ECC"/>
    <w:rsid w:val="00CF6160"/>
    <w:rsid w:val="00CF63C6"/>
    <w:rsid w:val="00CF6499"/>
    <w:rsid w:val="00CF678F"/>
    <w:rsid w:val="00CF6839"/>
    <w:rsid w:val="00CF6B53"/>
    <w:rsid w:val="00CF6DB5"/>
    <w:rsid w:val="00CF7104"/>
    <w:rsid w:val="00CF728F"/>
    <w:rsid w:val="00CF7DE8"/>
    <w:rsid w:val="00CF7E26"/>
    <w:rsid w:val="00CF7F1A"/>
    <w:rsid w:val="00D0000C"/>
    <w:rsid w:val="00D0036B"/>
    <w:rsid w:val="00D006DE"/>
    <w:rsid w:val="00D007D1"/>
    <w:rsid w:val="00D0097B"/>
    <w:rsid w:val="00D00A8D"/>
    <w:rsid w:val="00D00CE2"/>
    <w:rsid w:val="00D011A1"/>
    <w:rsid w:val="00D01625"/>
    <w:rsid w:val="00D01CFE"/>
    <w:rsid w:val="00D01D21"/>
    <w:rsid w:val="00D01DB2"/>
    <w:rsid w:val="00D01FA7"/>
    <w:rsid w:val="00D0225E"/>
    <w:rsid w:val="00D025F2"/>
    <w:rsid w:val="00D02872"/>
    <w:rsid w:val="00D02C34"/>
    <w:rsid w:val="00D03528"/>
    <w:rsid w:val="00D03B4E"/>
    <w:rsid w:val="00D03D5B"/>
    <w:rsid w:val="00D03FA0"/>
    <w:rsid w:val="00D0421D"/>
    <w:rsid w:val="00D04236"/>
    <w:rsid w:val="00D043A9"/>
    <w:rsid w:val="00D04651"/>
    <w:rsid w:val="00D04AD2"/>
    <w:rsid w:val="00D04B05"/>
    <w:rsid w:val="00D04BFB"/>
    <w:rsid w:val="00D04F34"/>
    <w:rsid w:val="00D054E8"/>
    <w:rsid w:val="00D05BBD"/>
    <w:rsid w:val="00D05BE1"/>
    <w:rsid w:val="00D05CE3"/>
    <w:rsid w:val="00D05E86"/>
    <w:rsid w:val="00D05F40"/>
    <w:rsid w:val="00D05FAB"/>
    <w:rsid w:val="00D0645A"/>
    <w:rsid w:val="00D0657B"/>
    <w:rsid w:val="00D0682A"/>
    <w:rsid w:val="00D068F3"/>
    <w:rsid w:val="00D06A42"/>
    <w:rsid w:val="00D06BF7"/>
    <w:rsid w:val="00D06D13"/>
    <w:rsid w:val="00D06F45"/>
    <w:rsid w:val="00D07172"/>
    <w:rsid w:val="00D071D4"/>
    <w:rsid w:val="00D0728D"/>
    <w:rsid w:val="00D074BF"/>
    <w:rsid w:val="00D07516"/>
    <w:rsid w:val="00D07826"/>
    <w:rsid w:val="00D0782B"/>
    <w:rsid w:val="00D1031F"/>
    <w:rsid w:val="00D10424"/>
    <w:rsid w:val="00D10623"/>
    <w:rsid w:val="00D10677"/>
    <w:rsid w:val="00D10775"/>
    <w:rsid w:val="00D10912"/>
    <w:rsid w:val="00D10937"/>
    <w:rsid w:val="00D10B21"/>
    <w:rsid w:val="00D10D11"/>
    <w:rsid w:val="00D10E57"/>
    <w:rsid w:val="00D11154"/>
    <w:rsid w:val="00D111C6"/>
    <w:rsid w:val="00D1141F"/>
    <w:rsid w:val="00D116E1"/>
    <w:rsid w:val="00D11844"/>
    <w:rsid w:val="00D11C01"/>
    <w:rsid w:val="00D11E2D"/>
    <w:rsid w:val="00D120BF"/>
    <w:rsid w:val="00D122D2"/>
    <w:rsid w:val="00D12570"/>
    <w:rsid w:val="00D125C5"/>
    <w:rsid w:val="00D129CC"/>
    <w:rsid w:val="00D12A23"/>
    <w:rsid w:val="00D1308C"/>
    <w:rsid w:val="00D130A6"/>
    <w:rsid w:val="00D13208"/>
    <w:rsid w:val="00D133DB"/>
    <w:rsid w:val="00D1354D"/>
    <w:rsid w:val="00D1377B"/>
    <w:rsid w:val="00D13C56"/>
    <w:rsid w:val="00D13E1E"/>
    <w:rsid w:val="00D13EDF"/>
    <w:rsid w:val="00D1403F"/>
    <w:rsid w:val="00D140B8"/>
    <w:rsid w:val="00D143E8"/>
    <w:rsid w:val="00D14BD8"/>
    <w:rsid w:val="00D14FC0"/>
    <w:rsid w:val="00D159B7"/>
    <w:rsid w:val="00D15ECC"/>
    <w:rsid w:val="00D15F56"/>
    <w:rsid w:val="00D15FFF"/>
    <w:rsid w:val="00D1619C"/>
    <w:rsid w:val="00D1620C"/>
    <w:rsid w:val="00D16276"/>
    <w:rsid w:val="00D16455"/>
    <w:rsid w:val="00D16556"/>
    <w:rsid w:val="00D16660"/>
    <w:rsid w:val="00D16894"/>
    <w:rsid w:val="00D16C5A"/>
    <w:rsid w:val="00D16DBC"/>
    <w:rsid w:val="00D17032"/>
    <w:rsid w:val="00D17040"/>
    <w:rsid w:val="00D1748A"/>
    <w:rsid w:val="00D17BCE"/>
    <w:rsid w:val="00D17E98"/>
    <w:rsid w:val="00D2048E"/>
    <w:rsid w:val="00D20981"/>
    <w:rsid w:val="00D20A1F"/>
    <w:rsid w:val="00D20DEE"/>
    <w:rsid w:val="00D211FA"/>
    <w:rsid w:val="00D21476"/>
    <w:rsid w:val="00D21498"/>
    <w:rsid w:val="00D21CA4"/>
    <w:rsid w:val="00D21DBB"/>
    <w:rsid w:val="00D22042"/>
    <w:rsid w:val="00D221DC"/>
    <w:rsid w:val="00D222CA"/>
    <w:rsid w:val="00D2232B"/>
    <w:rsid w:val="00D224D9"/>
    <w:rsid w:val="00D22BB6"/>
    <w:rsid w:val="00D22D77"/>
    <w:rsid w:val="00D22E75"/>
    <w:rsid w:val="00D2304E"/>
    <w:rsid w:val="00D23230"/>
    <w:rsid w:val="00D2384B"/>
    <w:rsid w:val="00D23C14"/>
    <w:rsid w:val="00D23CAA"/>
    <w:rsid w:val="00D242B3"/>
    <w:rsid w:val="00D2480F"/>
    <w:rsid w:val="00D249AB"/>
    <w:rsid w:val="00D24A75"/>
    <w:rsid w:val="00D24AA6"/>
    <w:rsid w:val="00D24C54"/>
    <w:rsid w:val="00D25185"/>
    <w:rsid w:val="00D255AA"/>
    <w:rsid w:val="00D25662"/>
    <w:rsid w:val="00D259F0"/>
    <w:rsid w:val="00D25C0B"/>
    <w:rsid w:val="00D25D4C"/>
    <w:rsid w:val="00D25EFB"/>
    <w:rsid w:val="00D2603D"/>
    <w:rsid w:val="00D260C2"/>
    <w:rsid w:val="00D260D5"/>
    <w:rsid w:val="00D26598"/>
    <w:rsid w:val="00D26B87"/>
    <w:rsid w:val="00D27088"/>
    <w:rsid w:val="00D272F4"/>
    <w:rsid w:val="00D27359"/>
    <w:rsid w:val="00D27723"/>
    <w:rsid w:val="00D27E99"/>
    <w:rsid w:val="00D303FF"/>
    <w:rsid w:val="00D30447"/>
    <w:rsid w:val="00D3058F"/>
    <w:rsid w:val="00D305B7"/>
    <w:rsid w:val="00D309A7"/>
    <w:rsid w:val="00D30B25"/>
    <w:rsid w:val="00D30CB4"/>
    <w:rsid w:val="00D30DA3"/>
    <w:rsid w:val="00D30EAA"/>
    <w:rsid w:val="00D31437"/>
    <w:rsid w:val="00D3163E"/>
    <w:rsid w:val="00D327C8"/>
    <w:rsid w:val="00D32A90"/>
    <w:rsid w:val="00D32E79"/>
    <w:rsid w:val="00D3338F"/>
    <w:rsid w:val="00D3354C"/>
    <w:rsid w:val="00D3368B"/>
    <w:rsid w:val="00D3399D"/>
    <w:rsid w:val="00D33B15"/>
    <w:rsid w:val="00D33EC8"/>
    <w:rsid w:val="00D33F39"/>
    <w:rsid w:val="00D33FC3"/>
    <w:rsid w:val="00D340FE"/>
    <w:rsid w:val="00D34271"/>
    <w:rsid w:val="00D34353"/>
    <w:rsid w:val="00D3438A"/>
    <w:rsid w:val="00D344F6"/>
    <w:rsid w:val="00D345C3"/>
    <w:rsid w:val="00D34782"/>
    <w:rsid w:val="00D34B68"/>
    <w:rsid w:val="00D34BC2"/>
    <w:rsid w:val="00D34C54"/>
    <w:rsid w:val="00D34DDA"/>
    <w:rsid w:val="00D350F6"/>
    <w:rsid w:val="00D35262"/>
    <w:rsid w:val="00D35305"/>
    <w:rsid w:val="00D35401"/>
    <w:rsid w:val="00D35552"/>
    <w:rsid w:val="00D35859"/>
    <w:rsid w:val="00D3617C"/>
    <w:rsid w:val="00D36443"/>
    <w:rsid w:val="00D36516"/>
    <w:rsid w:val="00D3688D"/>
    <w:rsid w:val="00D36A4A"/>
    <w:rsid w:val="00D36D4F"/>
    <w:rsid w:val="00D36EC5"/>
    <w:rsid w:val="00D36EC8"/>
    <w:rsid w:val="00D36F0A"/>
    <w:rsid w:val="00D370D9"/>
    <w:rsid w:val="00D371E0"/>
    <w:rsid w:val="00D3736D"/>
    <w:rsid w:val="00D377DF"/>
    <w:rsid w:val="00D37877"/>
    <w:rsid w:val="00D378A9"/>
    <w:rsid w:val="00D37A38"/>
    <w:rsid w:val="00D37D6F"/>
    <w:rsid w:val="00D406D7"/>
    <w:rsid w:val="00D409D8"/>
    <w:rsid w:val="00D40B90"/>
    <w:rsid w:val="00D40DCE"/>
    <w:rsid w:val="00D41714"/>
    <w:rsid w:val="00D41AD2"/>
    <w:rsid w:val="00D41B98"/>
    <w:rsid w:val="00D41D82"/>
    <w:rsid w:val="00D41E36"/>
    <w:rsid w:val="00D41FAF"/>
    <w:rsid w:val="00D42312"/>
    <w:rsid w:val="00D42611"/>
    <w:rsid w:val="00D4280B"/>
    <w:rsid w:val="00D4299A"/>
    <w:rsid w:val="00D42DB7"/>
    <w:rsid w:val="00D42FA3"/>
    <w:rsid w:val="00D435ED"/>
    <w:rsid w:val="00D438C2"/>
    <w:rsid w:val="00D439A9"/>
    <w:rsid w:val="00D439C3"/>
    <w:rsid w:val="00D43A3D"/>
    <w:rsid w:val="00D43A48"/>
    <w:rsid w:val="00D43B8C"/>
    <w:rsid w:val="00D4411D"/>
    <w:rsid w:val="00D44699"/>
    <w:rsid w:val="00D447F3"/>
    <w:rsid w:val="00D449B4"/>
    <w:rsid w:val="00D44BC9"/>
    <w:rsid w:val="00D44C5A"/>
    <w:rsid w:val="00D44C81"/>
    <w:rsid w:val="00D4501D"/>
    <w:rsid w:val="00D453C7"/>
    <w:rsid w:val="00D457BF"/>
    <w:rsid w:val="00D457D7"/>
    <w:rsid w:val="00D45854"/>
    <w:rsid w:val="00D45C2B"/>
    <w:rsid w:val="00D45C39"/>
    <w:rsid w:val="00D46113"/>
    <w:rsid w:val="00D4611D"/>
    <w:rsid w:val="00D4627D"/>
    <w:rsid w:val="00D464B2"/>
    <w:rsid w:val="00D468EA"/>
    <w:rsid w:val="00D46D6C"/>
    <w:rsid w:val="00D471A1"/>
    <w:rsid w:val="00D47394"/>
    <w:rsid w:val="00D47424"/>
    <w:rsid w:val="00D474BD"/>
    <w:rsid w:val="00D4773B"/>
    <w:rsid w:val="00D47ABC"/>
    <w:rsid w:val="00D47BFA"/>
    <w:rsid w:val="00D47C57"/>
    <w:rsid w:val="00D47DFD"/>
    <w:rsid w:val="00D50714"/>
    <w:rsid w:val="00D508F5"/>
    <w:rsid w:val="00D50A02"/>
    <w:rsid w:val="00D50BB0"/>
    <w:rsid w:val="00D50BF1"/>
    <w:rsid w:val="00D50CBD"/>
    <w:rsid w:val="00D50F4F"/>
    <w:rsid w:val="00D50FA4"/>
    <w:rsid w:val="00D5176D"/>
    <w:rsid w:val="00D517E4"/>
    <w:rsid w:val="00D519CA"/>
    <w:rsid w:val="00D51A9D"/>
    <w:rsid w:val="00D51B8B"/>
    <w:rsid w:val="00D51F1D"/>
    <w:rsid w:val="00D51FBA"/>
    <w:rsid w:val="00D5212E"/>
    <w:rsid w:val="00D523D8"/>
    <w:rsid w:val="00D528CA"/>
    <w:rsid w:val="00D52949"/>
    <w:rsid w:val="00D52C42"/>
    <w:rsid w:val="00D52CD6"/>
    <w:rsid w:val="00D52DAC"/>
    <w:rsid w:val="00D53649"/>
    <w:rsid w:val="00D5370E"/>
    <w:rsid w:val="00D539E0"/>
    <w:rsid w:val="00D53C5E"/>
    <w:rsid w:val="00D53E11"/>
    <w:rsid w:val="00D54040"/>
    <w:rsid w:val="00D54448"/>
    <w:rsid w:val="00D54479"/>
    <w:rsid w:val="00D544A9"/>
    <w:rsid w:val="00D54CA5"/>
    <w:rsid w:val="00D54DD3"/>
    <w:rsid w:val="00D54E5E"/>
    <w:rsid w:val="00D55987"/>
    <w:rsid w:val="00D560C2"/>
    <w:rsid w:val="00D56424"/>
    <w:rsid w:val="00D565E6"/>
    <w:rsid w:val="00D566C1"/>
    <w:rsid w:val="00D5677E"/>
    <w:rsid w:val="00D56BC3"/>
    <w:rsid w:val="00D56C7A"/>
    <w:rsid w:val="00D56D3D"/>
    <w:rsid w:val="00D57268"/>
    <w:rsid w:val="00D572DF"/>
    <w:rsid w:val="00D576BE"/>
    <w:rsid w:val="00D576D8"/>
    <w:rsid w:val="00D5793D"/>
    <w:rsid w:val="00D57A69"/>
    <w:rsid w:val="00D57BE4"/>
    <w:rsid w:val="00D57E00"/>
    <w:rsid w:val="00D57E7F"/>
    <w:rsid w:val="00D57FE1"/>
    <w:rsid w:val="00D603D9"/>
    <w:rsid w:val="00D60559"/>
    <w:rsid w:val="00D60B43"/>
    <w:rsid w:val="00D60B8B"/>
    <w:rsid w:val="00D60BDF"/>
    <w:rsid w:val="00D60C0B"/>
    <w:rsid w:val="00D60C75"/>
    <w:rsid w:val="00D60D44"/>
    <w:rsid w:val="00D610B4"/>
    <w:rsid w:val="00D61360"/>
    <w:rsid w:val="00D6187C"/>
    <w:rsid w:val="00D61F0A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428"/>
    <w:rsid w:val="00D645FC"/>
    <w:rsid w:val="00D65046"/>
    <w:rsid w:val="00D6572A"/>
    <w:rsid w:val="00D659FF"/>
    <w:rsid w:val="00D65BEF"/>
    <w:rsid w:val="00D65C13"/>
    <w:rsid w:val="00D65EE6"/>
    <w:rsid w:val="00D660EC"/>
    <w:rsid w:val="00D6657D"/>
    <w:rsid w:val="00D66840"/>
    <w:rsid w:val="00D66CA3"/>
    <w:rsid w:val="00D6703C"/>
    <w:rsid w:val="00D6736B"/>
    <w:rsid w:val="00D67372"/>
    <w:rsid w:val="00D67B4E"/>
    <w:rsid w:val="00D67BA1"/>
    <w:rsid w:val="00D7034B"/>
    <w:rsid w:val="00D706F0"/>
    <w:rsid w:val="00D70810"/>
    <w:rsid w:val="00D7083C"/>
    <w:rsid w:val="00D70A4C"/>
    <w:rsid w:val="00D70B1D"/>
    <w:rsid w:val="00D70C04"/>
    <w:rsid w:val="00D71158"/>
    <w:rsid w:val="00D712CE"/>
    <w:rsid w:val="00D71408"/>
    <w:rsid w:val="00D714B2"/>
    <w:rsid w:val="00D716E5"/>
    <w:rsid w:val="00D71A03"/>
    <w:rsid w:val="00D71ACE"/>
    <w:rsid w:val="00D71CF7"/>
    <w:rsid w:val="00D71F8A"/>
    <w:rsid w:val="00D72038"/>
    <w:rsid w:val="00D72905"/>
    <w:rsid w:val="00D7320A"/>
    <w:rsid w:val="00D7328A"/>
    <w:rsid w:val="00D73905"/>
    <w:rsid w:val="00D73A0D"/>
    <w:rsid w:val="00D73B7C"/>
    <w:rsid w:val="00D73BE6"/>
    <w:rsid w:val="00D73CBC"/>
    <w:rsid w:val="00D7444F"/>
    <w:rsid w:val="00D747AB"/>
    <w:rsid w:val="00D74817"/>
    <w:rsid w:val="00D748E8"/>
    <w:rsid w:val="00D74E1A"/>
    <w:rsid w:val="00D7516E"/>
    <w:rsid w:val="00D75255"/>
    <w:rsid w:val="00D7536C"/>
    <w:rsid w:val="00D755A8"/>
    <w:rsid w:val="00D758F6"/>
    <w:rsid w:val="00D759C5"/>
    <w:rsid w:val="00D759EC"/>
    <w:rsid w:val="00D759F9"/>
    <w:rsid w:val="00D76201"/>
    <w:rsid w:val="00D7660F"/>
    <w:rsid w:val="00D76718"/>
    <w:rsid w:val="00D7692A"/>
    <w:rsid w:val="00D769D0"/>
    <w:rsid w:val="00D76AB3"/>
    <w:rsid w:val="00D76BE7"/>
    <w:rsid w:val="00D76DA3"/>
    <w:rsid w:val="00D7774F"/>
    <w:rsid w:val="00D777B4"/>
    <w:rsid w:val="00D7784D"/>
    <w:rsid w:val="00D77A14"/>
    <w:rsid w:val="00D800F6"/>
    <w:rsid w:val="00D8073E"/>
    <w:rsid w:val="00D80DF4"/>
    <w:rsid w:val="00D80F73"/>
    <w:rsid w:val="00D81138"/>
    <w:rsid w:val="00D8124D"/>
    <w:rsid w:val="00D81A92"/>
    <w:rsid w:val="00D81AD6"/>
    <w:rsid w:val="00D8203D"/>
    <w:rsid w:val="00D8223B"/>
    <w:rsid w:val="00D82392"/>
    <w:rsid w:val="00D82473"/>
    <w:rsid w:val="00D827EB"/>
    <w:rsid w:val="00D8288C"/>
    <w:rsid w:val="00D82909"/>
    <w:rsid w:val="00D8328A"/>
    <w:rsid w:val="00D832F6"/>
    <w:rsid w:val="00D836FA"/>
    <w:rsid w:val="00D838B5"/>
    <w:rsid w:val="00D838D3"/>
    <w:rsid w:val="00D83AA0"/>
    <w:rsid w:val="00D83E67"/>
    <w:rsid w:val="00D83FD9"/>
    <w:rsid w:val="00D846AA"/>
    <w:rsid w:val="00D846B6"/>
    <w:rsid w:val="00D847B8"/>
    <w:rsid w:val="00D84A9A"/>
    <w:rsid w:val="00D84DCA"/>
    <w:rsid w:val="00D85074"/>
    <w:rsid w:val="00D85365"/>
    <w:rsid w:val="00D856FB"/>
    <w:rsid w:val="00D85B3D"/>
    <w:rsid w:val="00D86143"/>
    <w:rsid w:val="00D86643"/>
    <w:rsid w:val="00D8671E"/>
    <w:rsid w:val="00D8682F"/>
    <w:rsid w:val="00D86C77"/>
    <w:rsid w:val="00D86D0B"/>
    <w:rsid w:val="00D86DBA"/>
    <w:rsid w:val="00D8726C"/>
    <w:rsid w:val="00D87799"/>
    <w:rsid w:val="00D87B7F"/>
    <w:rsid w:val="00D87EFF"/>
    <w:rsid w:val="00D90017"/>
    <w:rsid w:val="00D90BA1"/>
    <w:rsid w:val="00D90F3C"/>
    <w:rsid w:val="00D9124C"/>
    <w:rsid w:val="00D91451"/>
    <w:rsid w:val="00D915FA"/>
    <w:rsid w:val="00D916D8"/>
    <w:rsid w:val="00D916E2"/>
    <w:rsid w:val="00D919E6"/>
    <w:rsid w:val="00D91BE3"/>
    <w:rsid w:val="00D91D68"/>
    <w:rsid w:val="00D926BC"/>
    <w:rsid w:val="00D9274B"/>
    <w:rsid w:val="00D929F0"/>
    <w:rsid w:val="00D92C55"/>
    <w:rsid w:val="00D92E7A"/>
    <w:rsid w:val="00D9309C"/>
    <w:rsid w:val="00D9324C"/>
    <w:rsid w:val="00D93A4A"/>
    <w:rsid w:val="00D93E54"/>
    <w:rsid w:val="00D946CE"/>
    <w:rsid w:val="00D94859"/>
    <w:rsid w:val="00D94D94"/>
    <w:rsid w:val="00D94F3D"/>
    <w:rsid w:val="00D9501C"/>
    <w:rsid w:val="00D95E49"/>
    <w:rsid w:val="00D95EBE"/>
    <w:rsid w:val="00D95EC0"/>
    <w:rsid w:val="00D96649"/>
    <w:rsid w:val="00D96877"/>
    <w:rsid w:val="00D96F3C"/>
    <w:rsid w:val="00D96FCC"/>
    <w:rsid w:val="00D9700E"/>
    <w:rsid w:val="00D972D6"/>
    <w:rsid w:val="00D97C2B"/>
    <w:rsid w:val="00D97CD9"/>
    <w:rsid w:val="00D97EBC"/>
    <w:rsid w:val="00D97F6C"/>
    <w:rsid w:val="00DA0436"/>
    <w:rsid w:val="00DA0CE4"/>
    <w:rsid w:val="00DA14DB"/>
    <w:rsid w:val="00DA17DA"/>
    <w:rsid w:val="00DA1885"/>
    <w:rsid w:val="00DA1E8C"/>
    <w:rsid w:val="00DA2018"/>
    <w:rsid w:val="00DA213E"/>
    <w:rsid w:val="00DA2489"/>
    <w:rsid w:val="00DA248B"/>
    <w:rsid w:val="00DA2490"/>
    <w:rsid w:val="00DA266E"/>
    <w:rsid w:val="00DA2724"/>
    <w:rsid w:val="00DA2749"/>
    <w:rsid w:val="00DA2836"/>
    <w:rsid w:val="00DA3005"/>
    <w:rsid w:val="00DA3172"/>
    <w:rsid w:val="00DA322F"/>
    <w:rsid w:val="00DA3395"/>
    <w:rsid w:val="00DA36BE"/>
    <w:rsid w:val="00DA37E7"/>
    <w:rsid w:val="00DA3C05"/>
    <w:rsid w:val="00DA409B"/>
    <w:rsid w:val="00DA4240"/>
    <w:rsid w:val="00DA43F2"/>
    <w:rsid w:val="00DA456F"/>
    <w:rsid w:val="00DA4640"/>
    <w:rsid w:val="00DA46AF"/>
    <w:rsid w:val="00DA4B76"/>
    <w:rsid w:val="00DA4C46"/>
    <w:rsid w:val="00DA4E23"/>
    <w:rsid w:val="00DA5972"/>
    <w:rsid w:val="00DA5BD0"/>
    <w:rsid w:val="00DA5BF6"/>
    <w:rsid w:val="00DA5D3C"/>
    <w:rsid w:val="00DA5D9B"/>
    <w:rsid w:val="00DA68C7"/>
    <w:rsid w:val="00DA69D3"/>
    <w:rsid w:val="00DA6D82"/>
    <w:rsid w:val="00DA7413"/>
    <w:rsid w:val="00DA74AC"/>
    <w:rsid w:val="00DA756C"/>
    <w:rsid w:val="00DA7710"/>
    <w:rsid w:val="00DA7783"/>
    <w:rsid w:val="00DA7897"/>
    <w:rsid w:val="00DA7AA2"/>
    <w:rsid w:val="00DA7BD5"/>
    <w:rsid w:val="00DA7DA6"/>
    <w:rsid w:val="00DB0027"/>
    <w:rsid w:val="00DB01F4"/>
    <w:rsid w:val="00DB0397"/>
    <w:rsid w:val="00DB0576"/>
    <w:rsid w:val="00DB05DA"/>
    <w:rsid w:val="00DB071A"/>
    <w:rsid w:val="00DB07E4"/>
    <w:rsid w:val="00DB07F5"/>
    <w:rsid w:val="00DB1274"/>
    <w:rsid w:val="00DB1AC0"/>
    <w:rsid w:val="00DB1C12"/>
    <w:rsid w:val="00DB1DFB"/>
    <w:rsid w:val="00DB22A1"/>
    <w:rsid w:val="00DB2448"/>
    <w:rsid w:val="00DB25B4"/>
    <w:rsid w:val="00DB26F3"/>
    <w:rsid w:val="00DB2787"/>
    <w:rsid w:val="00DB282F"/>
    <w:rsid w:val="00DB3072"/>
    <w:rsid w:val="00DB31BC"/>
    <w:rsid w:val="00DB36E4"/>
    <w:rsid w:val="00DB3796"/>
    <w:rsid w:val="00DB386F"/>
    <w:rsid w:val="00DB3A4A"/>
    <w:rsid w:val="00DB3AD3"/>
    <w:rsid w:val="00DB3B3B"/>
    <w:rsid w:val="00DB425B"/>
    <w:rsid w:val="00DB43FF"/>
    <w:rsid w:val="00DB4C2C"/>
    <w:rsid w:val="00DB4EE9"/>
    <w:rsid w:val="00DB50B0"/>
    <w:rsid w:val="00DB5201"/>
    <w:rsid w:val="00DB56F9"/>
    <w:rsid w:val="00DB572B"/>
    <w:rsid w:val="00DB5B53"/>
    <w:rsid w:val="00DB5BA4"/>
    <w:rsid w:val="00DB5DDC"/>
    <w:rsid w:val="00DB5E32"/>
    <w:rsid w:val="00DB5E8B"/>
    <w:rsid w:val="00DB5FD4"/>
    <w:rsid w:val="00DB6030"/>
    <w:rsid w:val="00DB6301"/>
    <w:rsid w:val="00DB6462"/>
    <w:rsid w:val="00DB66CB"/>
    <w:rsid w:val="00DB67FB"/>
    <w:rsid w:val="00DB68E4"/>
    <w:rsid w:val="00DB68F7"/>
    <w:rsid w:val="00DB6A3A"/>
    <w:rsid w:val="00DB7039"/>
    <w:rsid w:val="00DB7109"/>
    <w:rsid w:val="00DB719E"/>
    <w:rsid w:val="00DB723F"/>
    <w:rsid w:val="00DB7937"/>
    <w:rsid w:val="00DB79AE"/>
    <w:rsid w:val="00DB7BA0"/>
    <w:rsid w:val="00DB7BE3"/>
    <w:rsid w:val="00DB7CF2"/>
    <w:rsid w:val="00DB7EAE"/>
    <w:rsid w:val="00DC0122"/>
    <w:rsid w:val="00DC0DF8"/>
    <w:rsid w:val="00DC1006"/>
    <w:rsid w:val="00DC117A"/>
    <w:rsid w:val="00DC1201"/>
    <w:rsid w:val="00DC13E9"/>
    <w:rsid w:val="00DC1613"/>
    <w:rsid w:val="00DC182F"/>
    <w:rsid w:val="00DC1AB3"/>
    <w:rsid w:val="00DC1B1D"/>
    <w:rsid w:val="00DC1B49"/>
    <w:rsid w:val="00DC1B95"/>
    <w:rsid w:val="00DC2068"/>
    <w:rsid w:val="00DC216B"/>
    <w:rsid w:val="00DC2370"/>
    <w:rsid w:val="00DC23BB"/>
    <w:rsid w:val="00DC248E"/>
    <w:rsid w:val="00DC2545"/>
    <w:rsid w:val="00DC27CB"/>
    <w:rsid w:val="00DC2A49"/>
    <w:rsid w:val="00DC2E5C"/>
    <w:rsid w:val="00DC2F73"/>
    <w:rsid w:val="00DC318F"/>
    <w:rsid w:val="00DC341E"/>
    <w:rsid w:val="00DC3B1C"/>
    <w:rsid w:val="00DC3F66"/>
    <w:rsid w:val="00DC49D4"/>
    <w:rsid w:val="00DC4D8C"/>
    <w:rsid w:val="00DC4DA0"/>
    <w:rsid w:val="00DC4DAE"/>
    <w:rsid w:val="00DC50ED"/>
    <w:rsid w:val="00DC581B"/>
    <w:rsid w:val="00DC59AC"/>
    <w:rsid w:val="00DC65FC"/>
    <w:rsid w:val="00DC6750"/>
    <w:rsid w:val="00DC6806"/>
    <w:rsid w:val="00DC685E"/>
    <w:rsid w:val="00DC6AC5"/>
    <w:rsid w:val="00DC6DD9"/>
    <w:rsid w:val="00DC6E21"/>
    <w:rsid w:val="00DC72A8"/>
    <w:rsid w:val="00DC73A3"/>
    <w:rsid w:val="00DC7453"/>
    <w:rsid w:val="00DC74D9"/>
    <w:rsid w:val="00DC74F7"/>
    <w:rsid w:val="00DC764A"/>
    <w:rsid w:val="00DC77A6"/>
    <w:rsid w:val="00DC79E4"/>
    <w:rsid w:val="00DC7D86"/>
    <w:rsid w:val="00DC7F30"/>
    <w:rsid w:val="00DD0168"/>
    <w:rsid w:val="00DD0188"/>
    <w:rsid w:val="00DD0374"/>
    <w:rsid w:val="00DD05CC"/>
    <w:rsid w:val="00DD08C3"/>
    <w:rsid w:val="00DD0AA6"/>
    <w:rsid w:val="00DD0C1E"/>
    <w:rsid w:val="00DD10A1"/>
    <w:rsid w:val="00DD157E"/>
    <w:rsid w:val="00DD1993"/>
    <w:rsid w:val="00DD19F1"/>
    <w:rsid w:val="00DD1B9E"/>
    <w:rsid w:val="00DD1C5B"/>
    <w:rsid w:val="00DD1CF6"/>
    <w:rsid w:val="00DD1FB4"/>
    <w:rsid w:val="00DD25F5"/>
    <w:rsid w:val="00DD2826"/>
    <w:rsid w:val="00DD2A9C"/>
    <w:rsid w:val="00DD2BEC"/>
    <w:rsid w:val="00DD3130"/>
    <w:rsid w:val="00DD315D"/>
    <w:rsid w:val="00DD34DB"/>
    <w:rsid w:val="00DD3506"/>
    <w:rsid w:val="00DD3544"/>
    <w:rsid w:val="00DD37DC"/>
    <w:rsid w:val="00DD3A8C"/>
    <w:rsid w:val="00DD3DFE"/>
    <w:rsid w:val="00DD3F32"/>
    <w:rsid w:val="00DD422B"/>
    <w:rsid w:val="00DD4494"/>
    <w:rsid w:val="00DD4855"/>
    <w:rsid w:val="00DD493C"/>
    <w:rsid w:val="00DD4A46"/>
    <w:rsid w:val="00DD4E40"/>
    <w:rsid w:val="00DD4F83"/>
    <w:rsid w:val="00DD50B6"/>
    <w:rsid w:val="00DD53A5"/>
    <w:rsid w:val="00DD54EA"/>
    <w:rsid w:val="00DD584D"/>
    <w:rsid w:val="00DD5D50"/>
    <w:rsid w:val="00DD5DD6"/>
    <w:rsid w:val="00DD5E4D"/>
    <w:rsid w:val="00DD6119"/>
    <w:rsid w:val="00DD63C0"/>
    <w:rsid w:val="00DD689E"/>
    <w:rsid w:val="00DD6A4F"/>
    <w:rsid w:val="00DD6B14"/>
    <w:rsid w:val="00DD6B26"/>
    <w:rsid w:val="00DD6B9A"/>
    <w:rsid w:val="00DD709C"/>
    <w:rsid w:val="00DD70C1"/>
    <w:rsid w:val="00DD70CC"/>
    <w:rsid w:val="00DD7149"/>
    <w:rsid w:val="00DD728B"/>
    <w:rsid w:val="00DD751A"/>
    <w:rsid w:val="00DE0A85"/>
    <w:rsid w:val="00DE0E80"/>
    <w:rsid w:val="00DE22CC"/>
    <w:rsid w:val="00DE236E"/>
    <w:rsid w:val="00DE24BB"/>
    <w:rsid w:val="00DE24F2"/>
    <w:rsid w:val="00DE2641"/>
    <w:rsid w:val="00DE27DB"/>
    <w:rsid w:val="00DE29C8"/>
    <w:rsid w:val="00DE2ACC"/>
    <w:rsid w:val="00DE2E5E"/>
    <w:rsid w:val="00DE2EDA"/>
    <w:rsid w:val="00DE35ED"/>
    <w:rsid w:val="00DE3768"/>
    <w:rsid w:val="00DE3869"/>
    <w:rsid w:val="00DE3918"/>
    <w:rsid w:val="00DE39FC"/>
    <w:rsid w:val="00DE3E6E"/>
    <w:rsid w:val="00DE428C"/>
    <w:rsid w:val="00DE4332"/>
    <w:rsid w:val="00DE47EA"/>
    <w:rsid w:val="00DE49F1"/>
    <w:rsid w:val="00DE4CBE"/>
    <w:rsid w:val="00DE4E50"/>
    <w:rsid w:val="00DE51A2"/>
    <w:rsid w:val="00DE5214"/>
    <w:rsid w:val="00DE535A"/>
    <w:rsid w:val="00DE536A"/>
    <w:rsid w:val="00DE5519"/>
    <w:rsid w:val="00DE5C8C"/>
    <w:rsid w:val="00DE5D90"/>
    <w:rsid w:val="00DE6004"/>
    <w:rsid w:val="00DE602A"/>
    <w:rsid w:val="00DE60BA"/>
    <w:rsid w:val="00DE6984"/>
    <w:rsid w:val="00DE6E4C"/>
    <w:rsid w:val="00DE6F52"/>
    <w:rsid w:val="00DE785E"/>
    <w:rsid w:val="00DE7DE0"/>
    <w:rsid w:val="00DE7F06"/>
    <w:rsid w:val="00DF000C"/>
    <w:rsid w:val="00DF068F"/>
    <w:rsid w:val="00DF0761"/>
    <w:rsid w:val="00DF076C"/>
    <w:rsid w:val="00DF0B8C"/>
    <w:rsid w:val="00DF0DC9"/>
    <w:rsid w:val="00DF10BF"/>
    <w:rsid w:val="00DF1357"/>
    <w:rsid w:val="00DF1744"/>
    <w:rsid w:val="00DF1F1F"/>
    <w:rsid w:val="00DF250E"/>
    <w:rsid w:val="00DF29FD"/>
    <w:rsid w:val="00DF2F4F"/>
    <w:rsid w:val="00DF303D"/>
    <w:rsid w:val="00DF3046"/>
    <w:rsid w:val="00DF31A8"/>
    <w:rsid w:val="00DF38DC"/>
    <w:rsid w:val="00DF4031"/>
    <w:rsid w:val="00DF4443"/>
    <w:rsid w:val="00DF474A"/>
    <w:rsid w:val="00DF494D"/>
    <w:rsid w:val="00DF4AC1"/>
    <w:rsid w:val="00DF4B2B"/>
    <w:rsid w:val="00DF4DF0"/>
    <w:rsid w:val="00DF52A6"/>
    <w:rsid w:val="00DF5754"/>
    <w:rsid w:val="00DF5AAB"/>
    <w:rsid w:val="00DF5B41"/>
    <w:rsid w:val="00DF5B56"/>
    <w:rsid w:val="00DF5F71"/>
    <w:rsid w:val="00DF64B9"/>
    <w:rsid w:val="00DF66EE"/>
    <w:rsid w:val="00DF69EE"/>
    <w:rsid w:val="00DF6C93"/>
    <w:rsid w:val="00DF6D4D"/>
    <w:rsid w:val="00DF7133"/>
    <w:rsid w:val="00DF7B07"/>
    <w:rsid w:val="00DF7BD9"/>
    <w:rsid w:val="00DF7C95"/>
    <w:rsid w:val="00DF7F48"/>
    <w:rsid w:val="00E0018F"/>
    <w:rsid w:val="00E00314"/>
    <w:rsid w:val="00E00569"/>
    <w:rsid w:val="00E0078A"/>
    <w:rsid w:val="00E0084E"/>
    <w:rsid w:val="00E00910"/>
    <w:rsid w:val="00E00932"/>
    <w:rsid w:val="00E00AB1"/>
    <w:rsid w:val="00E00BEB"/>
    <w:rsid w:val="00E00CCC"/>
    <w:rsid w:val="00E00D9F"/>
    <w:rsid w:val="00E011F4"/>
    <w:rsid w:val="00E0124E"/>
    <w:rsid w:val="00E0127A"/>
    <w:rsid w:val="00E014CF"/>
    <w:rsid w:val="00E0168C"/>
    <w:rsid w:val="00E01727"/>
    <w:rsid w:val="00E01DBA"/>
    <w:rsid w:val="00E01F02"/>
    <w:rsid w:val="00E02433"/>
    <w:rsid w:val="00E0255F"/>
    <w:rsid w:val="00E0257F"/>
    <w:rsid w:val="00E0260D"/>
    <w:rsid w:val="00E027C2"/>
    <w:rsid w:val="00E03046"/>
    <w:rsid w:val="00E0324D"/>
    <w:rsid w:val="00E034D8"/>
    <w:rsid w:val="00E0368C"/>
    <w:rsid w:val="00E036FB"/>
    <w:rsid w:val="00E03918"/>
    <w:rsid w:val="00E04649"/>
    <w:rsid w:val="00E0464C"/>
    <w:rsid w:val="00E04825"/>
    <w:rsid w:val="00E049A5"/>
    <w:rsid w:val="00E04AB4"/>
    <w:rsid w:val="00E04B87"/>
    <w:rsid w:val="00E04D56"/>
    <w:rsid w:val="00E04DCF"/>
    <w:rsid w:val="00E04F31"/>
    <w:rsid w:val="00E05231"/>
    <w:rsid w:val="00E053A2"/>
    <w:rsid w:val="00E055B2"/>
    <w:rsid w:val="00E057FC"/>
    <w:rsid w:val="00E05935"/>
    <w:rsid w:val="00E059BB"/>
    <w:rsid w:val="00E059C7"/>
    <w:rsid w:val="00E059D0"/>
    <w:rsid w:val="00E05B2D"/>
    <w:rsid w:val="00E05C37"/>
    <w:rsid w:val="00E05E16"/>
    <w:rsid w:val="00E05EAD"/>
    <w:rsid w:val="00E0613A"/>
    <w:rsid w:val="00E0683C"/>
    <w:rsid w:val="00E0699A"/>
    <w:rsid w:val="00E06B48"/>
    <w:rsid w:val="00E06D75"/>
    <w:rsid w:val="00E07012"/>
    <w:rsid w:val="00E07248"/>
    <w:rsid w:val="00E07378"/>
    <w:rsid w:val="00E07783"/>
    <w:rsid w:val="00E07858"/>
    <w:rsid w:val="00E07964"/>
    <w:rsid w:val="00E07E97"/>
    <w:rsid w:val="00E07ED1"/>
    <w:rsid w:val="00E10240"/>
    <w:rsid w:val="00E10320"/>
    <w:rsid w:val="00E106FC"/>
    <w:rsid w:val="00E1080E"/>
    <w:rsid w:val="00E1094E"/>
    <w:rsid w:val="00E10D76"/>
    <w:rsid w:val="00E10E4E"/>
    <w:rsid w:val="00E11820"/>
    <w:rsid w:val="00E119ED"/>
    <w:rsid w:val="00E119F7"/>
    <w:rsid w:val="00E11C4A"/>
    <w:rsid w:val="00E11D8C"/>
    <w:rsid w:val="00E1244D"/>
    <w:rsid w:val="00E12633"/>
    <w:rsid w:val="00E127DF"/>
    <w:rsid w:val="00E12C54"/>
    <w:rsid w:val="00E12DFF"/>
    <w:rsid w:val="00E137AD"/>
    <w:rsid w:val="00E13A43"/>
    <w:rsid w:val="00E13B47"/>
    <w:rsid w:val="00E13C94"/>
    <w:rsid w:val="00E13D44"/>
    <w:rsid w:val="00E13DEA"/>
    <w:rsid w:val="00E1409B"/>
    <w:rsid w:val="00E140CD"/>
    <w:rsid w:val="00E14C9B"/>
    <w:rsid w:val="00E15364"/>
    <w:rsid w:val="00E1539D"/>
    <w:rsid w:val="00E156F0"/>
    <w:rsid w:val="00E15A39"/>
    <w:rsid w:val="00E15A53"/>
    <w:rsid w:val="00E15A62"/>
    <w:rsid w:val="00E15BF0"/>
    <w:rsid w:val="00E15C51"/>
    <w:rsid w:val="00E15C8B"/>
    <w:rsid w:val="00E15D67"/>
    <w:rsid w:val="00E1608D"/>
    <w:rsid w:val="00E16590"/>
    <w:rsid w:val="00E16932"/>
    <w:rsid w:val="00E16C68"/>
    <w:rsid w:val="00E16E69"/>
    <w:rsid w:val="00E16EF1"/>
    <w:rsid w:val="00E16FE8"/>
    <w:rsid w:val="00E170AD"/>
    <w:rsid w:val="00E173D4"/>
    <w:rsid w:val="00E1742B"/>
    <w:rsid w:val="00E206F6"/>
    <w:rsid w:val="00E2093C"/>
    <w:rsid w:val="00E2096A"/>
    <w:rsid w:val="00E2099B"/>
    <w:rsid w:val="00E20CCB"/>
    <w:rsid w:val="00E20E87"/>
    <w:rsid w:val="00E21116"/>
    <w:rsid w:val="00E2120D"/>
    <w:rsid w:val="00E21297"/>
    <w:rsid w:val="00E2185D"/>
    <w:rsid w:val="00E21881"/>
    <w:rsid w:val="00E21B45"/>
    <w:rsid w:val="00E21ECB"/>
    <w:rsid w:val="00E21F01"/>
    <w:rsid w:val="00E222F2"/>
    <w:rsid w:val="00E2249B"/>
    <w:rsid w:val="00E224F5"/>
    <w:rsid w:val="00E22DE9"/>
    <w:rsid w:val="00E231E5"/>
    <w:rsid w:val="00E23677"/>
    <w:rsid w:val="00E236BD"/>
    <w:rsid w:val="00E23ABB"/>
    <w:rsid w:val="00E23B41"/>
    <w:rsid w:val="00E23F16"/>
    <w:rsid w:val="00E2410C"/>
    <w:rsid w:val="00E242EE"/>
    <w:rsid w:val="00E24760"/>
    <w:rsid w:val="00E2494D"/>
    <w:rsid w:val="00E24C60"/>
    <w:rsid w:val="00E24D58"/>
    <w:rsid w:val="00E24DFD"/>
    <w:rsid w:val="00E2500C"/>
    <w:rsid w:val="00E25428"/>
    <w:rsid w:val="00E2586C"/>
    <w:rsid w:val="00E2596B"/>
    <w:rsid w:val="00E2600F"/>
    <w:rsid w:val="00E2652A"/>
    <w:rsid w:val="00E26900"/>
    <w:rsid w:val="00E26D99"/>
    <w:rsid w:val="00E2700B"/>
    <w:rsid w:val="00E270E1"/>
    <w:rsid w:val="00E27415"/>
    <w:rsid w:val="00E27638"/>
    <w:rsid w:val="00E27D69"/>
    <w:rsid w:val="00E27ECB"/>
    <w:rsid w:val="00E300D4"/>
    <w:rsid w:val="00E301D5"/>
    <w:rsid w:val="00E30503"/>
    <w:rsid w:val="00E306FD"/>
    <w:rsid w:val="00E30CAA"/>
    <w:rsid w:val="00E30CC7"/>
    <w:rsid w:val="00E30E45"/>
    <w:rsid w:val="00E30FCC"/>
    <w:rsid w:val="00E3157A"/>
    <w:rsid w:val="00E315E9"/>
    <w:rsid w:val="00E317AE"/>
    <w:rsid w:val="00E318AD"/>
    <w:rsid w:val="00E31B42"/>
    <w:rsid w:val="00E31B54"/>
    <w:rsid w:val="00E31C2D"/>
    <w:rsid w:val="00E31D0F"/>
    <w:rsid w:val="00E320E5"/>
    <w:rsid w:val="00E32504"/>
    <w:rsid w:val="00E32801"/>
    <w:rsid w:val="00E32909"/>
    <w:rsid w:val="00E32913"/>
    <w:rsid w:val="00E32D2E"/>
    <w:rsid w:val="00E3311B"/>
    <w:rsid w:val="00E331F4"/>
    <w:rsid w:val="00E3335B"/>
    <w:rsid w:val="00E33388"/>
    <w:rsid w:val="00E334DF"/>
    <w:rsid w:val="00E33655"/>
    <w:rsid w:val="00E33681"/>
    <w:rsid w:val="00E33750"/>
    <w:rsid w:val="00E340DC"/>
    <w:rsid w:val="00E3438D"/>
    <w:rsid w:val="00E344DA"/>
    <w:rsid w:val="00E34A02"/>
    <w:rsid w:val="00E34B7E"/>
    <w:rsid w:val="00E3524D"/>
    <w:rsid w:val="00E3559B"/>
    <w:rsid w:val="00E356D8"/>
    <w:rsid w:val="00E35824"/>
    <w:rsid w:val="00E35F62"/>
    <w:rsid w:val="00E360F1"/>
    <w:rsid w:val="00E36485"/>
    <w:rsid w:val="00E36509"/>
    <w:rsid w:val="00E3679C"/>
    <w:rsid w:val="00E36A24"/>
    <w:rsid w:val="00E36CDC"/>
    <w:rsid w:val="00E36D0B"/>
    <w:rsid w:val="00E36FEC"/>
    <w:rsid w:val="00E372DA"/>
    <w:rsid w:val="00E37352"/>
    <w:rsid w:val="00E378F4"/>
    <w:rsid w:val="00E37952"/>
    <w:rsid w:val="00E37BB6"/>
    <w:rsid w:val="00E37C7F"/>
    <w:rsid w:val="00E37E99"/>
    <w:rsid w:val="00E37EB0"/>
    <w:rsid w:val="00E403C9"/>
    <w:rsid w:val="00E4050E"/>
    <w:rsid w:val="00E40628"/>
    <w:rsid w:val="00E40C63"/>
    <w:rsid w:val="00E40D1D"/>
    <w:rsid w:val="00E40EE6"/>
    <w:rsid w:val="00E40F7C"/>
    <w:rsid w:val="00E4104E"/>
    <w:rsid w:val="00E41357"/>
    <w:rsid w:val="00E41D62"/>
    <w:rsid w:val="00E42323"/>
    <w:rsid w:val="00E4257E"/>
    <w:rsid w:val="00E42C30"/>
    <w:rsid w:val="00E42D35"/>
    <w:rsid w:val="00E43553"/>
    <w:rsid w:val="00E4367C"/>
    <w:rsid w:val="00E43716"/>
    <w:rsid w:val="00E4397D"/>
    <w:rsid w:val="00E440A8"/>
    <w:rsid w:val="00E4443F"/>
    <w:rsid w:val="00E4472D"/>
    <w:rsid w:val="00E4495B"/>
    <w:rsid w:val="00E44A92"/>
    <w:rsid w:val="00E44BE3"/>
    <w:rsid w:val="00E44CE0"/>
    <w:rsid w:val="00E44CF5"/>
    <w:rsid w:val="00E44E93"/>
    <w:rsid w:val="00E453C2"/>
    <w:rsid w:val="00E4580D"/>
    <w:rsid w:val="00E45E9A"/>
    <w:rsid w:val="00E45F8E"/>
    <w:rsid w:val="00E4602F"/>
    <w:rsid w:val="00E46C0C"/>
    <w:rsid w:val="00E47307"/>
    <w:rsid w:val="00E47400"/>
    <w:rsid w:val="00E478C8"/>
    <w:rsid w:val="00E47C23"/>
    <w:rsid w:val="00E5009F"/>
    <w:rsid w:val="00E5018E"/>
    <w:rsid w:val="00E5027A"/>
    <w:rsid w:val="00E5035B"/>
    <w:rsid w:val="00E506EB"/>
    <w:rsid w:val="00E50A0C"/>
    <w:rsid w:val="00E50A2A"/>
    <w:rsid w:val="00E50C14"/>
    <w:rsid w:val="00E50C47"/>
    <w:rsid w:val="00E510A4"/>
    <w:rsid w:val="00E51292"/>
    <w:rsid w:val="00E513E9"/>
    <w:rsid w:val="00E518E8"/>
    <w:rsid w:val="00E518EC"/>
    <w:rsid w:val="00E51CBA"/>
    <w:rsid w:val="00E51E63"/>
    <w:rsid w:val="00E51F06"/>
    <w:rsid w:val="00E520A3"/>
    <w:rsid w:val="00E5220A"/>
    <w:rsid w:val="00E52573"/>
    <w:rsid w:val="00E52A5F"/>
    <w:rsid w:val="00E52AAD"/>
    <w:rsid w:val="00E52BE0"/>
    <w:rsid w:val="00E52C1D"/>
    <w:rsid w:val="00E52F74"/>
    <w:rsid w:val="00E52F85"/>
    <w:rsid w:val="00E53168"/>
    <w:rsid w:val="00E532EE"/>
    <w:rsid w:val="00E53401"/>
    <w:rsid w:val="00E534A3"/>
    <w:rsid w:val="00E53AD5"/>
    <w:rsid w:val="00E53BA4"/>
    <w:rsid w:val="00E53C88"/>
    <w:rsid w:val="00E53CEC"/>
    <w:rsid w:val="00E53EFD"/>
    <w:rsid w:val="00E5449B"/>
    <w:rsid w:val="00E545B8"/>
    <w:rsid w:val="00E54604"/>
    <w:rsid w:val="00E5488A"/>
    <w:rsid w:val="00E54A90"/>
    <w:rsid w:val="00E54AD7"/>
    <w:rsid w:val="00E54D2D"/>
    <w:rsid w:val="00E54EC0"/>
    <w:rsid w:val="00E54F22"/>
    <w:rsid w:val="00E55568"/>
    <w:rsid w:val="00E55885"/>
    <w:rsid w:val="00E55996"/>
    <w:rsid w:val="00E55B72"/>
    <w:rsid w:val="00E55C00"/>
    <w:rsid w:val="00E55CC6"/>
    <w:rsid w:val="00E55DFF"/>
    <w:rsid w:val="00E55FEF"/>
    <w:rsid w:val="00E56027"/>
    <w:rsid w:val="00E56249"/>
    <w:rsid w:val="00E5648E"/>
    <w:rsid w:val="00E5653E"/>
    <w:rsid w:val="00E565B6"/>
    <w:rsid w:val="00E567D0"/>
    <w:rsid w:val="00E56A88"/>
    <w:rsid w:val="00E56AB6"/>
    <w:rsid w:val="00E56FF0"/>
    <w:rsid w:val="00E57133"/>
    <w:rsid w:val="00E5748D"/>
    <w:rsid w:val="00E57F72"/>
    <w:rsid w:val="00E57FC4"/>
    <w:rsid w:val="00E60116"/>
    <w:rsid w:val="00E60216"/>
    <w:rsid w:val="00E60577"/>
    <w:rsid w:val="00E60725"/>
    <w:rsid w:val="00E60893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1D5"/>
    <w:rsid w:val="00E613F5"/>
    <w:rsid w:val="00E61471"/>
    <w:rsid w:val="00E61650"/>
    <w:rsid w:val="00E61A94"/>
    <w:rsid w:val="00E62188"/>
    <w:rsid w:val="00E62241"/>
    <w:rsid w:val="00E62329"/>
    <w:rsid w:val="00E62350"/>
    <w:rsid w:val="00E623C4"/>
    <w:rsid w:val="00E62401"/>
    <w:rsid w:val="00E62450"/>
    <w:rsid w:val="00E62481"/>
    <w:rsid w:val="00E62692"/>
    <w:rsid w:val="00E62888"/>
    <w:rsid w:val="00E629C6"/>
    <w:rsid w:val="00E62F64"/>
    <w:rsid w:val="00E636B2"/>
    <w:rsid w:val="00E639C5"/>
    <w:rsid w:val="00E63F49"/>
    <w:rsid w:val="00E6400B"/>
    <w:rsid w:val="00E6406E"/>
    <w:rsid w:val="00E64187"/>
    <w:rsid w:val="00E6421C"/>
    <w:rsid w:val="00E644ED"/>
    <w:rsid w:val="00E64846"/>
    <w:rsid w:val="00E648E6"/>
    <w:rsid w:val="00E64949"/>
    <w:rsid w:val="00E64C06"/>
    <w:rsid w:val="00E64E71"/>
    <w:rsid w:val="00E6504C"/>
    <w:rsid w:val="00E650ED"/>
    <w:rsid w:val="00E65369"/>
    <w:rsid w:val="00E654FC"/>
    <w:rsid w:val="00E65D5D"/>
    <w:rsid w:val="00E65DF1"/>
    <w:rsid w:val="00E6623B"/>
    <w:rsid w:val="00E6645A"/>
    <w:rsid w:val="00E664E0"/>
    <w:rsid w:val="00E66596"/>
    <w:rsid w:val="00E666C4"/>
    <w:rsid w:val="00E66762"/>
    <w:rsid w:val="00E6684D"/>
    <w:rsid w:val="00E66959"/>
    <w:rsid w:val="00E66A73"/>
    <w:rsid w:val="00E66B73"/>
    <w:rsid w:val="00E66BA2"/>
    <w:rsid w:val="00E66D6E"/>
    <w:rsid w:val="00E66DDA"/>
    <w:rsid w:val="00E66F98"/>
    <w:rsid w:val="00E67E2F"/>
    <w:rsid w:val="00E7010C"/>
    <w:rsid w:val="00E70249"/>
    <w:rsid w:val="00E702D2"/>
    <w:rsid w:val="00E707D5"/>
    <w:rsid w:val="00E710BE"/>
    <w:rsid w:val="00E71552"/>
    <w:rsid w:val="00E71606"/>
    <w:rsid w:val="00E7196A"/>
    <w:rsid w:val="00E71B33"/>
    <w:rsid w:val="00E71D2D"/>
    <w:rsid w:val="00E71E71"/>
    <w:rsid w:val="00E72774"/>
    <w:rsid w:val="00E72A67"/>
    <w:rsid w:val="00E72CC9"/>
    <w:rsid w:val="00E72CFB"/>
    <w:rsid w:val="00E72EB8"/>
    <w:rsid w:val="00E732F5"/>
    <w:rsid w:val="00E7364A"/>
    <w:rsid w:val="00E74053"/>
    <w:rsid w:val="00E740CA"/>
    <w:rsid w:val="00E7425B"/>
    <w:rsid w:val="00E747E9"/>
    <w:rsid w:val="00E748F1"/>
    <w:rsid w:val="00E74971"/>
    <w:rsid w:val="00E74B46"/>
    <w:rsid w:val="00E74BAB"/>
    <w:rsid w:val="00E74C79"/>
    <w:rsid w:val="00E74CFF"/>
    <w:rsid w:val="00E74D94"/>
    <w:rsid w:val="00E74EB7"/>
    <w:rsid w:val="00E74F6B"/>
    <w:rsid w:val="00E752A1"/>
    <w:rsid w:val="00E75328"/>
    <w:rsid w:val="00E75513"/>
    <w:rsid w:val="00E755B2"/>
    <w:rsid w:val="00E75887"/>
    <w:rsid w:val="00E76171"/>
    <w:rsid w:val="00E767BF"/>
    <w:rsid w:val="00E76AD2"/>
    <w:rsid w:val="00E76E17"/>
    <w:rsid w:val="00E77139"/>
    <w:rsid w:val="00E772E6"/>
    <w:rsid w:val="00E773E9"/>
    <w:rsid w:val="00E77471"/>
    <w:rsid w:val="00E77D15"/>
    <w:rsid w:val="00E77D4F"/>
    <w:rsid w:val="00E8007B"/>
    <w:rsid w:val="00E80274"/>
    <w:rsid w:val="00E8051D"/>
    <w:rsid w:val="00E809AA"/>
    <w:rsid w:val="00E80E82"/>
    <w:rsid w:val="00E80EC2"/>
    <w:rsid w:val="00E80F0F"/>
    <w:rsid w:val="00E81158"/>
    <w:rsid w:val="00E81275"/>
    <w:rsid w:val="00E815CA"/>
    <w:rsid w:val="00E826AE"/>
    <w:rsid w:val="00E8303E"/>
    <w:rsid w:val="00E83101"/>
    <w:rsid w:val="00E8364A"/>
    <w:rsid w:val="00E83A5B"/>
    <w:rsid w:val="00E83B14"/>
    <w:rsid w:val="00E83D2F"/>
    <w:rsid w:val="00E83F9F"/>
    <w:rsid w:val="00E843B4"/>
    <w:rsid w:val="00E84465"/>
    <w:rsid w:val="00E84753"/>
    <w:rsid w:val="00E8475D"/>
    <w:rsid w:val="00E84A5E"/>
    <w:rsid w:val="00E855F0"/>
    <w:rsid w:val="00E8563F"/>
    <w:rsid w:val="00E85E28"/>
    <w:rsid w:val="00E8649C"/>
    <w:rsid w:val="00E8697F"/>
    <w:rsid w:val="00E86C15"/>
    <w:rsid w:val="00E86F0A"/>
    <w:rsid w:val="00E86FB8"/>
    <w:rsid w:val="00E874F7"/>
    <w:rsid w:val="00E87DF7"/>
    <w:rsid w:val="00E9006F"/>
    <w:rsid w:val="00E905BF"/>
    <w:rsid w:val="00E90703"/>
    <w:rsid w:val="00E909C8"/>
    <w:rsid w:val="00E90CBA"/>
    <w:rsid w:val="00E90D50"/>
    <w:rsid w:val="00E90E20"/>
    <w:rsid w:val="00E911CE"/>
    <w:rsid w:val="00E91818"/>
    <w:rsid w:val="00E919F9"/>
    <w:rsid w:val="00E91B7B"/>
    <w:rsid w:val="00E91BDE"/>
    <w:rsid w:val="00E91DE2"/>
    <w:rsid w:val="00E91EF7"/>
    <w:rsid w:val="00E91F48"/>
    <w:rsid w:val="00E91FC9"/>
    <w:rsid w:val="00E9263A"/>
    <w:rsid w:val="00E927BB"/>
    <w:rsid w:val="00E92882"/>
    <w:rsid w:val="00E92AC0"/>
    <w:rsid w:val="00E92C65"/>
    <w:rsid w:val="00E936F6"/>
    <w:rsid w:val="00E93973"/>
    <w:rsid w:val="00E939E5"/>
    <w:rsid w:val="00E93AEC"/>
    <w:rsid w:val="00E9443A"/>
    <w:rsid w:val="00E94C84"/>
    <w:rsid w:val="00E94C9E"/>
    <w:rsid w:val="00E94CAF"/>
    <w:rsid w:val="00E94EB9"/>
    <w:rsid w:val="00E95072"/>
    <w:rsid w:val="00E951DE"/>
    <w:rsid w:val="00E95531"/>
    <w:rsid w:val="00E9595D"/>
    <w:rsid w:val="00E95CE8"/>
    <w:rsid w:val="00E96083"/>
    <w:rsid w:val="00E9696F"/>
    <w:rsid w:val="00E96B48"/>
    <w:rsid w:val="00E97CCB"/>
    <w:rsid w:val="00EA0010"/>
    <w:rsid w:val="00EA022E"/>
    <w:rsid w:val="00EA037C"/>
    <w:rsid w:val="00EA0AE4"/>
    <w:rsid w:val="00EA0F03"/>
    <w:rsid w:val="00EA0F92"/>
    <w:rsid w:val="00EA14B8"/>
    <w:rsid w:val="00EA1563"/>
    <w:rsid w:val="00EA189C"/>
    <w:rsid w:val="00EA1919"/>
    <w:rsid w:val="00EA1BD7"/>
    <w:rsid w:val="00EA257B"/>
    <w:rsid w:val="00EA2649"/>
    <w:rsid w:val="00EA29B1"/>
    <w:rsid w:val="00EA2A89"/>
    <w:rsid w:val="00EA3094"/>
    <w:rsid w:val="00EA30CB"/>
    <w:rsid w:val="00EA315D"/>
    <w:rsid w:val="00EA33D2"/>
    <w:rsid w:val="00EA3490"/>
    <w:rsid w:val="00EA3615"/>
    <w:rsid w:val="00EA3642"/>
    <w:rsid w:val="00EA3722"/>
    <w:rsid w:val="00EA373B"/>
    <w:rsid w:val="00EA38B1"/>
    <w:rsid w:val="00EA3A6B"/>
    <w:rsid w:val="00EA3CA6"/>
    <w:rsid w:val="00EA4040"/>
    <w:rsid w:val="00EA4366"/>
    <w:rsid w:val="00EA4812"/>
    <w:rsid w:val="00EA4860"/>
    <w:rsid w:val="00EA4B60"/>
    <w:rsid w:val="00EA4D2F"/>
    <w:rsid w:val="00EA5408"/>
    <w:rsid w:val="00EA548D"/>
    <w:rsid w:val="00EA5520"/>
    <w:rsid w:val="00EA596D"/>
    <w:rsid w:val="00EA5E11"/>
    <w:rsid w:val="00EA5FF7"/>
    <w:rsid w:val="00EA6098"/>
    <w:rsid w:val="00EA64A0"/>
    <w:rsid w:val="00EA6EA0"/>
    <w:rsid w:val="00EA743B"/>
    <w:rsid w:val="00EA750E"/>
    <w:rsid w:val="00EA782D"/>
    <w:rsid w:val="00EA7CB2"/>
    <w:rsid w:val="00EB032D"/>
    <w:rsid w:val="00EB0376"/>
    <w:rsid w:val="00EB0382"/>
    <w:rsid w:val="00EB04EF"/>
    <w:rsid w:val="00EB07E3"/>
    <w:rsid w:val="00EB0CA5"/>
    <w:rsid w:val="00EB118F"/>
    <w:rsid w:val="00EB119D"/>
    <w:rsid w:val="00EB1212"/>
    <w:rsid w:val="00EB1238"/>
    <w:rsid w:val="00EB13B6"/>
    <w:rsid w:val="00EB16B3"/>
    <w:rsid w:val="00EB19BC"/>
    <w:rsid w:val="00EB25EF"/>
    <w:rsid w:val="00EB2834"/>
    <w:rsid w:val="00EB2A9E"/>
    <w:rsid w:val="00EB2F42"/>
    <w:rsid w:val="00EB2FAA"/>
    <w:rsid w:val="00EB3302"/>
    <w:rsid w:val="00EB3530"/>
    <w:rsid w:val="00EB355C"/>
    <w:rsid w:val="00EB35C7"/>
    <w:rsid w:val="00EB379B"/>
    <w:rsid w:val="00EB3936"/>
    <w:rsid w:val="00EB3C20"/>
    <w:rsid w:val="00EB3E93"/>
    <w:rsid w:val="00EB47CC"/>
    <w:rsid w:val="00EB4D54"/>
    <w:rsid w:val="00EB4EAE"/>
    <w:rsid w:val="00EB56A3"/>
    <w:rsid w:val="00EB5867"/>
    <w:rsid w:val="00EB5BF0"/>
    <w:rsid w:val="00EB5E9B"/>
    <w:rsid w:val="00EB5EDB"/>
    <w:rsid w:val="00EB66BB"/>
    <w:rsid w:val="00EB730A"/>
    <w:rsid w:val="00EB7648"/>
    <w:rsid w:val="00EB77EA"/>
    <w:rsid w:val="00EB7811"/>
    <w:rsid w:val="00EC0072"/>
    <w:rsid w:val="00EC03BA"/>
    <w:rsid w:val="00EC03DA"/>
    <w:rsid w:val="00EC0716"/>
    <w:rsid w:val="00EC087D"/>
    <w:rsid w:val="00EC09C3"/>
    <w:rsid w:val="00EC0A54"/>
    <w:rsid w:val="00EC0CB8"/>
    <w:rsid w:val="00EC0F87"/>
    <w:rsid w:val="00EC10FC"/>
    <w:rsid w:val="00EC118E"/>
    <w:rsid w:val="00EC12F8"/>
    <w:rsid w:val="00EC18A3"/>
    <w:rsid w:val="00EC1C8A"/>
    <w:rsid w:val="00EC2044"/>
    <w:rsid w:val="00EC2101"/>
    <w:rsid w:val="00EC277E"/>
    <w:rsid w:val="00EC2796"/>
    <w:rsid w:val="00EC29F0"/>
    <w:rsid w:val="00EC2CA0"/>
    <w:rsid w:val="00EC2E84"/>
    <w:rsid w:val="00EC2EF4"/>
    <w:rsid w:val="00EC2FCE"/>
    <w:rsid w:val="00EC2FEC"/>
    <w:rsid w:val="00EC3216"/>
    <w:rsid w:val="00EC329B"/>
    <w:rsid w:val="00EC3331"/>
    <w:rsid w:val="00EC364E"/>
    <w:rsid w:val="00EC36F2"/>
    <w:rsid w:val="00EC3DE0"/>
    <w:rsid w:val="00EC42B7"/>
    <w:rsid w:val="00EC4370"/>
    <w:rsid w:val="00EC43C4"/>
    <w:rsid w:val="00EC43CD"/>
    <w:rsid w:val="00EC451C"/>
    <w:rsid w:val="00EC47E0"/>
    <w:rsid w:val="00EC4A41"/>
    <w:rsid w:val="00EC4E50"/>
    <w:rsid w:val="00EC53FC"/>
    <w:rsid w:val="00EC558D"/>
    <w:rsid w:val="00EC5AE7"/>
    <w:rsid w:val="00EC5C45"/>
    <w:rsid w:val="00EC6125"/>
    <w:rsid w:val="00EC61C7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5"/>
    <w:rsid w:val="00ED0050"/>
    <w:rsid w:val="00ED0204"/>
    <w:rsid w:val="00ED0230"/>
    <w:rsid w:val="00ED0383"/>
    <w:rsid w:val="00ED04BF"/>
    <w:rsid w:val="00ED05D7"/>
    <w:rsid w:val="00ED0747"/>
    <w:rsid w:val="00ED0AA8"/>
    <w:rsid w:val="00ED0B68"/>
    <w:rsid w:val="00ED0D47"/>
    <w:rsid w:val="00ED0E1D"/>
    <w:rsid w:val="00ED0F22"/>
    <w:rsid w:val="00ED1348"/>
    <w:rsid w:val="00ED1556"/>
    <w:rsid w:val="00ED1CA5"/>
    <w:rsid w:val="00ED21BB"/>
    <w:rsid w:val="00ED2356"/>
    <w:rsid w:val="00ED28F1"/>
    <w:rsid w:val="00ED28F2"/>
    <w:rsid w:val="00ED2AAF"/>
    <w:rsid w:val="00ED2AFC"/>
    <w:rsid w:val="00ED2B52"/>
    <w:rsid w:val="00ED2DA9"/>
    <w:rsid w:val="00ED2DC1"/>
    <w:rsid w:val="00ED383C"/>
    <w:rsid w:val="00ED3AB3"/>
    <w:rsid w:val="00ED3CDE"/>
    <w:rsid w:val="00ED44FD"/>
    <w:rsid w:val="00ED52E9"/>
    <w:rsid w:val="00ED531C"/>
    <w:rsid w:val="00ED53C6"/>
    <w:rsid w:val="00ED5467"/>
    <w:rsid w:val="00ED5757"/>
    <w:rsid w:val="00ED58FD"/>
    <w:rsid w:val="00ED59EE"/>
    <w:rsid w:val="00ED5B53"/>
    <w:rsid w:val="00ED5EE7"/>
    <w:rsid w:val="00ED62EF"/>
    <w:rsid w:val="00ED63AA"/>
    <w:rsid w:val="00ED66A2"/>
    <w:rsid w:val="00ED6E2F"/>
    <w:rsid w:val="00ED6ED0"/>
    <w:rsid w:val="00ED6FF7"/>
    <w:rsid w:val="00ED72B8"/>
    <w:rsid w:val="00ED7309"/>
    <w:rsid w:val="00ED73FB"/>
    <w:rsid w:val="00ED7540"/>
    <w:rsid w:val="00ED75B5"/>
    <w:rsid w:val="00ED7658"/>
    <w:rsid w:val="00ED76A8"/>
    <w:rsid w:val="00ED789F"/>
    <w:rsid w:val="00ED78CB"/>
    <w:rsid w:val="00ED7DEE"/>
    <w:rsid w:val="00ED7E96"/>
    <w:rsid w:val="00ED7FF8"/>
    <w:rsid w:val="00EE0036"/>
    <w:rsid w:val="00EE047B"/>
    <w:rsid w:val="00EE09A9"/>
    <w:rsid w:val="00EE0C31"/>
    <w:rsid w:val="00EE0E8D"/>
    <w:rsid w:val="00EE0F6B"/>
    <w:rsid w:val="00EE1249"/>
    <w:rsid w:val="00EE1876"/>
    <w:rsid w:val="00EE19BA"/>
    <w:rsid w:val="00EE1A50"/>
    <w:rsid w:val="00EE1B2C"/>
    <w:rsid w:val="00EE232F"/>
    <w:rsid w:val="00EE27A0"/>
    <w:rsid w:val="00EE28F3"/>
    <w:rsid w:val="00EE2CD2"/>
    <w:rsid w:val="00EE2F65"/>
    <w:rsid w:val="00EE310C"/>
    <w:rsid w:val="00EE31DE"/>
    <w:rsid w:val="00EE33DC"/>
    <w:rsid w:val="00EE3474"/>
    <w:rsid w:val="00EE35B2"/>
    <w:rsid w:val="00EE39E3"/>
    <w:rsid w:val="00EE3BF5"/>
    <w:rsid w:val="00EE3CFD"/>
    <w:rsid w:val="00EE3D89"/>
    <w:rsid w:val="00EE45B5"/>
    <w:rsid w:val="00EE47C8"/>
    <w:rsid w:val="00EE48B0"/>
    <w:rsid w:val="00EE4AB6"/>
    <w:rsid w:val="00EE4B33"/>
    <w:rsid w:val="00EE4EAE"/>
    <w:rsid w:val="00EE506E"/>
    <w:rsid w:val="00EE56BD"/>
    <w:rsid w:val="00EE5817"/>
    <w:rsid w:val="00EE5995"/>
    <w:rsid w:val="00EE5B22"/>
    <w:rsid w:val="00EE5E61"/>
    <w:rsid w:val="00EE6129"/>
    <w:rsid w:val="00EE625E"/>
    <w:rsid w:val="00EE6352"/>
    <w:rsid w:val="00EE6503"/>
    <w:rsid w:val="00EE65FC"/>
    <w:rsid w:val="00EE6845"/>
    <w:rsid w:val="00EE72BD"/>
    <w:rsid w:val="00EE770F"/>
    <w:rsid w:val="00EE7A03"/>
    <w:rsid w:val="00EE7A17"/>
    <w:rsid w:val="00EE7A35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EBA"/>
    <w:rsid w:val="00EF12FA"/>
    <w:rsid w:val="00EF16B7"/>
    <w:rsid w:val="00EF1A11"/>
    <w:rsid w:val="00EF1AAA"/>
    <w:rsid w:val="00EF1F1C"/>
    <w:rsid w:val="00EF21D4"/>
    <w:rsid w:val="00EF2A1A"/>
    <w:rsid w:val="00EF2AAA"/>
    <w:rsid w:val="00EF2F30"/>
    <w:rsid w:val="00EF325E"/>
    <w:rsid w:val="00EF350C"/>
    <w:rsid w:val="00EF3538"/>
    <w:rsid w:val="00EF3669"/>
    <w:rsid w:val="00EF39B2"/>
    <w:rsid w:val="00EF3A62"/>
    <w:rsid w:val="00EF3C72"/>
    <w:rsid w:val="00EF3F1C"/>
    <w:rsid w:val="00EF4459"/>
    <w:rsid w:val="00EF460B"/>
    <w:rsid w:val="00EF477C"/>
    <w:rsid w:val="00EF47B8"/>
    <w:rsid w:val="00EF4BF4"/>
    <w:rsid w:val="00EF4E8F"/>
    <w:rsid w:val="00EF55D7"/>
    <w:rsid w:val="00EF57D9"/>
    <w:rsid w:val="00EF5C0F"/>
    <w:rsid w:val="00EF5D0F"/>
    <w:rsid w:val="00EF5EE0"/>
    <w:rsid w:val="00EF60F5"/>
    <w:rsid w:val="00EF66BB"/>
    <w:rsid w:val="00EF6B7E"/>
    <w:rsid w:val="00EF6BC3"/>
    <w:rsid w:val="00EF7260"/>
    <w:rsid w:val="00EF7291"/>
    <w:rsid w:val="00EF7398"/>
    <w:rsid w:val="00EF7471"/>
    <w:rsid w:val="00EF7500"/>
    <w:rsid w:val="00EF7688"/>
    <w:rsid w:val="00EF76A7"/>
    <w:rsid w:val="00EF7969"/>
    <w:rsid w:val="00EF7C1A"/>
    <w:rsid w:val="00F00034"/>
    <w:rsid w:val="00F001FC"/>
    <w:rsid w:val="00F00438"/>
    <w:rsid w:val="00F0073E"/>
    <w:rsid w:val="00F00AA2"/>
    <w:rsid w:val="00F00ABE"/>
    <w:rsid w:val="00F0104B"/>
    <w:rsid w:val="00F0110B"/>
    <w:rsid w:val="00F01269"/>
    <w:rsid w:val="00F0180D"/>
    <w:rsid w:val="00F01A7C"/>
    <w:rsid w:val="00F01D2E"/>
    <w:rsid w:val="00F02080"/>
    <w:rsid w:val="00F02456"/>
    <w:rsid w:val="00F028FD"/>
    <w:rsid w:val="00F0294C"/>
    <w:rsid w:val="00F02BB1"/>
    <w:rsid w:val="00F02BB6"/>
    <w:rsid w:val="00F02C5F"/>
    <w:rsid w:val="00F02DC4"/>
    <w:rsid w:val="00F02F19"/>
    <w:rsid w:val="00F03253"/>
    <w:rsid w:val="00F03369"/>
    <w:rsid w:val="00F034AC"/>
    <w:rsid w:val="00F03501"/>
    <w:rsid w:val="00F0350F"/>
    <w:rsid w:val="00F035BA"/>
    <w:rsid w:val="00F036C1"/>
    <w:rsid w:val="00F03801"/>
    <w:rsid w:val="00F03C12"/>
    <w:rsid w:val="00F03EBB"/>
    <w:rsid w:val="00F04380"/>
    <w:rsid w:val="00F043CC"/>
    <w:rsid w:val="00F044C1"/>
    <w:rsid w:val="00F046D9"/>
    <w:rsid w:val="00F04DC3"/>
    <w:rsid w:val="00F04DE5"/>
    <w:rsid w:val="00F0501D"/>
    <w:rsid w:val="00F054D5"/>
    <w:rsid w:val="00F055FA"/>
    <w:rsid w:val="00F056AD"/>
    <w:rsid w:val="00F056BE"/>
    <w:rsid w:val="00F05B20"/>
    <w:rsid w:val="00F05BDC"/>
    <w:rsid w:val="00F05DA4"/>
    <w:rsid w:val="00F05EAD"/>
    <w:rsid w:val="00F05F7D"/>
    <w:rsid w:val="00F061E7"/>
    <w:rsid w:val="00F06B4D"/>
    <w:rsid w:val="00F07170"/>
    <w:rsid w:val="00F075D4"/>
    <w:rsid w:val="00F07B52"/>
    <w:rsid w:val="00F07DBA"/>
    <w:rsid w:val="00F07E0B"/>
    <w:rsid w:val="00F07E6E"/>
    <w:rsid w:val="00F105EF"/>
    <w:rsid w:val="00F10A13"/>
    <w:rsid w:val="00F10D53"/>
    <w:rsid w:val="00F10E85"/>
    <w:rsid w:val="00F10F65"/>
    <w:rsid w:val="00F1106C"/>
    <w:rsid w:val="00F11078"/>
    <w:rsid w:val="00F11178"/>
    <w:rsid w:val="00F1121C"/>
    <w:rsid w:val="00F113E3"/>
    <w:rsid w:val="00F1190C"/>
    <w:rsid w:val="00F119AD"/>
    <w:rsid w:val="00F11B29"/>
    <w:rsid w:val="00F11E15"/>
    <w:rsid w:val="00F12266"/>
    <w:rsid w:val="00F122B4"/>
    <w:rsid w:val="00F1251B"/>
    <w:rsid w:val="00F1253E"/>
    <w:rsid w:val="00F12597"/>
    <w:rsid w:val="00F1268A"/>
    <w:rsid w:val="00F12AA4"/>
    <w:rsid w:val="00F12B56"/>
    <w:rsid w:val="00F12C9B"/>
    <w:rsid w:val="00F1332E"/>
    <w:rsid w:val="00F13565"/>
    <w:rsid w:val="00F13880"/>
    <w:rsid w:val="00F140C6"/>
    <w:rsid w:val="00F142F3"/>
    <w:rsid w:val="00F14393"/>
    <w:rsid w:val="00F14F71"/>
    <w:rsid w:val="00F15767"/>
    <w:rsid w:val="00F15842"/>
    <w:rsid w:val="00F15B43"/>
    <w:rsid w:val="00F15DE7"/>
    <w:rsid w:val="00F16149"/>
    <w:rsid w:val="00F164AF"/>
    <w:rsid w:val="00F1664D"/>
    <w:rsid w:val="00F1669B"/>
    <w:rsid w:val="00F166F0"/>
    <w:rsid w:val="00F16787"/>
    <w:rsid w:val="00F169AD"/>
    <w:rsid w:val="00F16A29"/>
    <w:rsid w:val="00F16A73"/>
    <w:rsid w:val="00F16BBD"/>
    <w:rsid w:val="00F16CBB"/>
    <w:rsid w:val="00F16F7B"/>
    <w:rsid w:val="00F17015"/>
    <w:rsid w:val="00F170DC"/>
    <w:rsid w:val="00F17538"/>
    <w:rsid w:val="00F1759E"/>
    <w:rsid w:val="00F177ED"/>
    <w:rsid w:val="00F17E21"/>
    <w:rsid w:val="00F17EEC"/>
    <w:rsid w:val="00F17F8F"/>
    <w:rsid w:val="00F20103"/>
    <w:rsid w:val="00F20315"/>
    <w:rsid w:val="00F20324"/>
    <w:rsid w:val="00F209B7"/>
    <w:rsid w:val="00F209D4"/>
    <w:rsid w:val="00F20C1A"/>
    <w:rsid w:val="00F211B6"/>
    <w:rsid w:val="00F211E9"/>
    <w:rsid w:val="00F21786"/>
    <w:rsid w:val="00F217DB"/>
    <w:rsid w:val="00F21958"/>
    <w:rsid w:val="00F21B1C"/>
    <w:rsid w:val="00F21BB5"/>
    <w:rsid w:val="00F21DF2"/>
    <w:rsid w:val="00F21E5B"/>
    <w:rsid w:val="00F21E9A"/>
    <w:rsid w:val="00F21F59"/>
    <w:rsid w:val="00F21FA5"/>
    <w:rsid w:val="00F22100"/>
    <w:rsid w:val="00F2213A"/>
    <w:rsid w:val="00F221DF"/>
    <w:rsid w:val="00F22295"/>
    <w:rsid w:val="00F22486"/>
    <w:rsid w:val="00F226FD"/>
    <w:rsid w:val="00F22CA5"/>
    <w:rsid w:val="00F22D6D"/>
    <w:rsid w:val="00F2337E"/>
    <w:rsid w:val="00F23591"/>
    <w:rsid w:val="00F2386A"/>
    <w:rsid w:val="00F238B0"/>
    <w:rsid w:val="00F2390F"/>
    <w:rsid w:val="00F23A2E"/>
    <w:rsid w:val="00F23BB3"/>
    <w:rsid w:val="00F23EF2"/>
    <w:rsid w:val="00F242DE"/>
    <w:rsid w:val="00F244F4"/>
    <w:rsid w:val="00F247B1"/>
    <w:rsid w:val="00F24839"/>
    <w:rsid w:val="00F2488C"/>
    <w:rsid w:val="00F24940"/>
    <w:rsid w:val="00F2495D"/>
    <w:rsid w:val="00F24D51"/>
    <w:rsid w:val="00F2506C"/>
    <w:rsid w:val="00F25236"/>
    <w:rsid w:val="00F2585E"/>
    <w:rsid w:val="00F25C8F"/>
    <w:rsid w:val="00F265CA"/>
    <w:rsid w:val="00F266DA"/>
    <w:rsid w:val="00F26886"/>
    <w:rsid w:val="00F26DD6"/>
    <w:rsid w:val="00F27049"/>
    <w:rsid w:val="00F273C6"/>
    <w:rsid w:val="00F274EE"/>
    <w:rsid w:val="00F27981"/>
    <w:rsid w:val="00F27AB2"/>
    <w:rsid w:val="00F27BD5"/>
    <w:rsid w:val="00F30081"/>
    <w:rsid w:val="00F30732"/>
    <w:rsid w:val="00F30E73"/>
    <w:rsid w:val="00F31145"/>
    <w:rsid w:val="00F31A4E"/>
    <w:rsid w:val="00F31BFD"/>
    <w:rsid w:val="00F31CAE"/>
    <w:rsid w:val="00F31DC7"/>
    <w:rsid w:val="00F31E5C"/>
    <w:rsid w:val="00F31F33"/>
    <w:rsid w:val="00F31FD4"/>
    <w:rsid w:val="00F322C3"/>
    <w:rsid w:val="00F3252D"/>
    <w:rsid w:val="00F3267B"/>
    <w:rsid w:val="00F327C0"/>
    <w:rsid w:val="00F32C49"/>
    <w:rsid w:val="00F32FFA"/>
    <w:rsid w:val="00F3357F"/>
    <w:rsid w:val="00F338DC"/>
    <w:rsid w:val="00F344C3"/>
    <w:rsid w:val="00F34D1C"/>
    <w:rsid w:val="00F35411"/>
    <w:rsid w:val="00F35546"/>
    <w:rsid w:val="00F35712"/>
    <w:rsid w:val="00F35761"/>
    <w:rsid w:val="00F3596F"/>
    <w:rsid w:val="00F35A01"/>
    <w:rsid w:val="00F35EB6"/>
    <w:rsid w:val="00F35EC3"/>
    <w:rsid w:val="00F35F11"/>
    <w:rsid w:val="00F36142"/>
    <w:rsid w:val="00F36170"/>
    <w:rsid w:val="00F361FF"/>
    <w:rsid w:val="00F372AF"/>
    <w:rsid w:val="00F37721"/>
    <w:rsid w:val="00F37CFF"/>
    <w:rsid w:val="00F403C9"/>
    <w:rsid w:val="00F40826"/>
    <w:rsid w:val="00F4082B"/>
    <w:rsid w:val="00F40B49"/>
    <w:rsid w:val="00F4132B"/>
    <w:rsid w:val="00F4180B"/>
    <w:rsid w:val="00F4195A"/>
    <w:rsid w:val="00F41DE5"/>
    <w:rsid w:val="00F41EBC"/>
    <w:rsid w:val="00F42001"/>
    <w:rsid w:val="00F4259A"/>
    <w:rsid w:val="00F426AE"/>
    <w:rsid w:val="00F42947"/>
    <w:rsid w:val="00F42977"/>
    <w:rsid w:val="00F42B29"/>
    <w:rsid w:val="00F42D28"/>
    <w:rsid w:val="00F42E43"/>
    <w:rsid w:val="00F4302B"/>
    <w:rsid w:val="00F43196"/>
    <w:rsid w:val="00F432D4"/>
    <w:rsid w:val="00F43455"/>
    <w:rsid w:val="00F43792"/>
    <w:rsid w:val="00F439CD"/>
    <w:rsid w:val="00F43AFC"/>
    <w:rsid w:val="00F43C10"/>
    <w:rsid w:val="00F43CED"/>
    <w:rsid w:val="00F43FCD"/>
    <w:rsid w:val="00F441C3"/>
    <w:rsid w:val="00F443C9"/>
    <w:rsid w:val="00F448A9"/>
    <w:rsid w:val="00F44992"/>
    <w:rsid w:val="00F45122"/>
    <w:rsid w:val="00F45372"/>
    <w:rsid w:val="00F45545"/>
    <w:rsid w:val="00F45A0A"/>
    <w:rsid w:val="00F45A10"/>
    <w:rsid w:val="00F45EC8"/>
    <w:rsid w:val="00F45F75"/>
    <w:rsid w:val="00F46353"/>
    <w:rsid w:val="00F4685B"/>
    <w:rsid w:val="00F46B9B"/>
    <w:rsid w:val="00F46DB0"/>
    <w:rsid w:val="00F475E9"/>
    <w:rsid w:val="00F47D62"/>
    <w:rsid w:val="00F50085"/>
    <w:rsid w:val="00F50179"/>
    <w:rsid w:val="00F50600"/>
    <w:rsid w:val="00F506F8"/>
    <w:rsid w:val="00F50994"/>
    <w:rsid w:val="00F5099A"/>
    <w:rsid w:val="00F50A6D"/>
    <w:rsid w:val="00F50C4E"/>
    <w:rsid w:val="00F50FED"/>
    <w:rsid w:val="00F513D4"/>
    <w:rsid w:val="00F51B1F"/>
    <w:rsid w:val="00F52009"/>
    <w:rsid w:val="00F52C25"/>
    <w:rsid w:val="00F52C93"/>
    <w:rsid w:val="00F530DF"/>
    <w:rsid w:val="00F53937"/>
    <w:rsid w:val="00F53D97"/>
    <w:rsid w:val="00F544CE"/>
    <w:rsid w:val="00F54605"/>
    <w:rsid w:val="00F5495B"/>
    <w:rsid w:val="00F54C33"/>
    <w:rsid w:val="00F54D3E"/>
    <w:rsid w:val="00F54FA9"/>
    <w:rsid w:val="00F55074"/>
    <w:rsid w:val="00F550E5"/>
    <w:rsid w:val="00F550F8"/>
    <w:rsid w:val="00F5538F"/>
    <w:rsid w:val="00F55BF6"/>
    <w:rsid w:val="00F55CE1"/>
    <w:rsid w:val="00F5620D"/>
    <w:rsid w:val="00F56269"/>
    <w:rsid w:val="00F56FF9"/>
    <w:rsid w:val="00F571E8"/>
    <w:rsid w:val="00F57432"/>
    <w:rsid w:val="00F57621"/>
    <w:rsid w:val="00F5762C"/>
    <w:rsid w:val="00F57CCA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142"/>
    <w:rsid w:val="00F6155E"/>
    <w:rsid w:val="00F616EE"/>
    <w:rsid w:val="00F61888"/>
    <w:rsid w:val="00F6236E"/>
    <w:rsid w:val="00F623AD"/>
    <w:rsid w:val="00F6243A"/>
    <w:rsid w:val="00F625A2"/>
    <w:rsid w:val="00F6277B"/>
    <w:rsid w:val="00F627BC"/>
    <w:rsid w:val="00F629CE"/>
    <w:rsid w:val="00F62A9C"/>
    <w:rsid w:val="00F62D76"/>
    <w:rsid w:val="00F62E97"/>
    <w:rsid w:val="00F632AB"/>
    <w:rsid w:val="00F636E4"/>
    <w:rsid w:val="00F63959"/>
    <w:rsid w:val="00F63A6F"/>
    <w:rsid w:val="00F63A8C"/>
    <w:rsid w:val="00F63CDB"/>
    <w:rsid w:val="00F63CE1"/>
    <w:rsid w:val="00F63F73"/>
    <w:rsid w:val="00F63F88"/>
    <w:rsid w:val="00F640FE"/>
    <w:rsid w:val="00F6491B"/>
    <w:rsid w:val="00F64ADA"/>
    <w:rsid w:val="00F64AF1"/>
    <w:rsid w:val="00F64B16"/>
    <w:rsid w:val="00F64ED5"/>
    <w:rsid w:val="00F64FD3"/>
    <w:rsid w:val="00F6501F"/>
    <w:rsid w:val="00F65351"/>
    <w:rsid w:val="00F654D6"/>
    <w:rsid w:val="00F656A6"/>
    <w:rsid w:val="00F6576B"/>
    <w:rsid w:val="00F6599D"/>
    <w:rsid w:val="00F65A97"/>
    <w:rsid w:val="00F65B75"/>
    <w:rsid w:val="00F65DC8"/>
    <w:rsid w:val="00F65EE6"/>
    <w:rsid w:val="00F65FB7"/>
    <w:rsid w:val="00F66540"/>
    <w:rsid w:val="00F669A0"/>
    <w:rsid w:val="00F66BA7"/>
    <w:rsid w:val="00F66F01"/>
    <w:rsid w:val="00F6715C"/>
    <w:rsid w:val="00F673BF"/>
    <w:rsid w:val="00F67752"/>
    <w:rsid w:val="00F67AD1"/>
    <w:rsid w:val="00F67F38"/>
    <w:rsid w:val="00F67FCD"/>
    <w:rsid w:val="00F70402"/>
    <w:rsid w:val="00F70664"/>
    <w:rsid w:val="00F70BB7"/>
    <w:rsid w:val="00F70C2D"/>
    <w:rsid w:val="00F70CCC"/>
    <w:rsid w:val="00F713DB"/>
    <w:rsid w:val="00F71564"/>
    <w:rsid w:val="00F71616"/>
    <w:rsid w:val="00F717AE"/>
    <w:rsid w:val="00F717C2"/>
    <w:rsid w:val="00F71E1A"/>
    <w:rsid w:val="00F71FE7"/>
    <w:rsid w:val="00F7200A"/>
    <w:rsid w:val="00F721FC"/>
    <w:rsid w:val="00F7225A"/>
    <w:rsid w:val="00F72281"/>
    <w:rsid w:val="00F722D5"/>
    <w:rsid w:val="00F725A4"/>
    <w:rsid w:val="00F7315B"/>
    <w:rsid w:val="00F7318D"/>
    <w:rsid w:val="00F73562"/>
    <w:rsid w:val="00F735D9"/>
    <w:rsid w:val="00F739BB"/>
    <w:rsid w:val="00F73C32"/>
    <w:rsid w:val="00F73CCA"/>
    <w:rsid w:val="00F74449"/>
    <w:rsid w:val="00F74826"/>
    <w:rsid w:val="00F74875"/>
    <w:rsid w:val="00F74E4C"/>
    <w:rsid w:val="00F74FF3"/>
    <w:rsid w:val="00F75458"/>
    <w:rsid w:val="00F7545D"/>
    <w:rsid w:val="00F75473"/>
    <w:rsid w:val="00F757D7"/>
    <w:rsid w:val="00F75A83"/>
    <w:rsid w:val="00F75AA7"/>
    <w:rsid w:val="00F75F72"/>
    <w:rsid w:val="00F765FD"/>
    <w:rsid w:val="00F76699"/>
    <w:rsid w:val="00F769AB"/>
    <w:rsid w:val="00F769B0"/>
    <w:rsid w:val="00F76B42"/>
    <w:rsid w:val="00F76D8D"/>
    <w:rsid w:val="00F76F90"/>
    <w:rsid w:val="00F772F7"/>
    <w:rsid w:val="00F77D0B"/>
    <w:rsid w:val="00F803F7"/>
    <w:rsid w:val="00F80695"/>
    <w:rsid w:val="00F80707"/>
    <w:rsid w:val="00F80936"/>
    <w:rsid w:val="00F8095A"/>
    <w:rsid w:val="00F809D3"/>
    <w:rsid w:val="00F80B30"/>
    <w:rsid w:val="00F80DC4"/>
    <w:rsid w:val="00F80E7C"/>
    <w:rsid w:val="00F80FD2"/>
    <w:rsid w:val="00F811F5"/>
    <w:rsid w:val="00F81304"/>
    <w:rsid w:val="00F81341"/>
    <w:rsid w:val="00F81855"/>
    <w:rsid w:val="00F819C1"/>
    <w:rsid w:val="00F81AE8"/>
    <w:rsid w:val="00F81B5C"/>
    <w:rsid w:val="00F81DE5"/>
    <w:rsid w:val="00F82045"/>
    <w:rsid w:val="00F8255C"/>
    <w:rsid w:val="00F825C8"/>
    <w:rsid w:val="00F826CF"/>
    <w:rsid w:val="00F82CCB"/>
    <w:rsid w:val="00F83B1B"/>
    <w:rsid w:val="00F83B9C"/>
    <w:rsid w:val="00F840DA"/>
    <w:rsid w:val="00F844C5"/>
    <w:rsid w:val="00F8451A"/>
    <w:rsid w:val="00F84580"/>
    <w:rsid w:val="00F84791"/>
    <w:rsid w:val="00F849A2"/>
    <w:rsid w:val="00F84A1D"/>
    <w:rsid w:val="00F84BFF"/>
    <w:rsid w:val="00F84EB6"/>
    <w:rsid w:val="00F84FEC"/>
    <w:rsid w:val="00F85129"/>
    <w:rsid w:val="00F85209"/>
    <w:rsid w:val="00F8531E"/>
    <w:rsid w:val="00F853C9"/>
    <w:rsid w:val="00F85559"/>
    <w:rsid w:val="00F85686"/>
    <w:rsid w:val="00F856A2"/>
    <w:rsid w:val="00F85707"/>
    <w:rsid w:val="00F8592A"/>
    <w:rsid w:val="00F85ADE"/>
    <w:rsid w:val="00F85DDE"/>
    <w:rsid w:val="00F85F17"/>
    <w:rsid w:val="00F8627B"/>
    <w:rsid w:val="00F862AA"/>
    <w:rsid w:val="00F864A2"/>
    <w:rsid w:val="00F86903"/>
    <w:rsid w:val="00F86F3E"/>
    <w:rsid w:val="00F871A8"/>
    <w:rsid w:val="00F87722"/>
    <w:rsid w:val="00F8798C"/>
    <w:rsid w:val="00F879C0"/>
    <w:rsid w:val="00F87C1B"/>
    <w:rsid w:val="00F87CE9"/>
    <w:rsid w:val="00F87D6A"/>
    <w:rsid w:val="00F87F9B"/>
    <w:rsid w:val="00F900F4"/>
    <w:rsid w:val="00F901FA"/>
    <w:rsid w:val="00F904C9"/>
    <w:rsid w:val="00F907BB"/>
    <w:rsid w:val="00F907BD"/>
    <w:rsid w:val="00F90AA8"/>
    <w:rsid w:val="00F90E09"/>
    <w:rsid w:val="00F90F4C"/>
    <w:rsid w:val="00F91E66"/>
    <w:rsid w:val="00F920A9"/>
    <w:rsid w:val="00F92116"/>
    <w:rsid w:val="00F92128"/>
    <w:rsid w:val="00F92371"/>
    <w:rsid w:val="00F92AF1"/>
    <w:rsid w:val="00F92F0A"/>
    <w:rsid w:val="00F92F8D"/>
    <w:rsid w:val="00F93043"/>
    <w:rsid w:val="00F930DF"/>
    <w:rsid w:val="00F9369C"/>
    <w:rsid w:val="00F9384E"/>
    <w:rsid w:val="00F939F6"/>
    <w:rsid w:val="00F93A6A"/>
    <w:rsid w:val="00F93DA7"/>
    <w:rsid w:val="00F9405E"/>
    <w:rsid w:val="00F944EF"/>
    <w:rsid w:val="00F94504"/>
    <w:rsid w:val="00F94681"/>
    <w:rsid w:val="00F94769"/>
    <w:rsid w:val="00F94A38"/>
    <w:rsid w:val="00F94C81"/>
    <w:rsid w:val="00F94DA5"/>
    <w:rsid w:val="00F94DC2"/>
    <w:rsid w:val="00F94E1C"/>
    <w:rsid w:val="00F94E60"/>
    <w:rsid w:val="00F95065"/>
    <w:rsid w:val="00F9526B"/>
    <w:rsid w:val="00F95306"/>
    <w:rsid w:val="00F95588"/>
    <w:rsid w:val="00F9567E"/>
    <w:rsid w:val="00F9585B"/>
    <w:rsid w:val="00F958A5"/>
    <w:rsid w:val="00F95978"/>
    <w:rsid w:val="00F95B07"/>
    <w:rsid w:val="00F95E46"/>
    <w:rsid w:val="00F96205"/>
    <w:rsid w:val="00F96459"/>
    <w:rsid w:val="00F96644"/>
    <w:rsid w:val="00F96671"/>
    <w:rsid w:val="00F96C77"/>
    <w:rsid w:val="00F96F2C"/>
    <w:rsid w:val="00F96F3A"/>
    <w:rsid w:val="00F97286"/>
    <w:rsid w:val="00F97476"/>
    <w:rsid w:val="00F97554"/>
    <w:rsid w:val="00F97B3E"/>
    <w:rsid w:val="00F97BAE"/>
    <w:rsid w:val="00F97D5F"/>
    <w:rsid w:val="00F97D62"/>
    <w:rsid w:val="00F97DB8"/>
    <w:rsid w:val="00FA003D"/>
    <w:rsid w:val="00FA00E0"/>
    <w:rsid w:val="00FA026D"/>
    <w:rsid w:val="00FA04A4"/>
    <w:rsid w:val="00FA0961"/>
    <w:rsid w:val="00FA0CF7"/>
    <w:rsid w:val="00FA1094"/>
    <w:rsid w:val="00FA1104"/>
    <w:rsid w:val="00FA165C"/>
    <w:rsid w:val="00FA1747"/>
    <w:rsid w:val="00FA1C2F"/>
    <w:rsid w:val="00FA1D4B"/>
    <w:rsid w:val="00FA2057"/>
    <w:rsid w:val="00FA21B8"/>
    <w:rsid w:val="00FA284C"/>
    <w:rsid w:val="00FA2C74"/>
    <w:rsid w:val="00FA2E13"/>
    <w:rsid w:val="00FA33F0"/>
    <w:rsid w:val="00FA37DB"/>
    <w:rsid w:val="00FA400B"/>
    <w:rsid w:val="00FA404B"/>
    <w:rsid w:val="00FA4136"/>
    <w:rsid w:val="00FA4308"/>
    <w:rsid w:val="00FA45EB"/>
    <w:rsid w:val="00FA4B6F"/>
    <w:rsid w:val="00FA4BA0"/>
    <w:rsid w:val="00FA4E5C"/>
    <w:rsid w:val="00FA4F4C"/>
    <w:rsid w:val="00FA5139"/>
    <w:rsid w:val="00FA5478"/>
    <w:rsid w:val="00FA5917"/>
    <w:rsid w:val="00FA59F0"/>
    <w:rsid w:val="00FA5B4F"/>
    <w:rsid w:val="00FA5E5A"/>
    <w:rsid w:val="00FA5FC1"/>
    <w:rsid w:val="00FA620E"/>
    <w:rsid w:val="00FA66C6"/>
    <w:rsid w:val="00FA6E0A"/>
    <w:rsid w:val="00FA7281"/>
    <w:rsid w:val="00FA7360"/>
    <w:rsid w:val="00FA7432"/>
    <w:rsid w:val="00FA7851"/>
    <w:rsid w:val="00FA78E1"/>
    <w:rsid w:val="00FA7CD2"/>
    <w:rsid w:val="00FA7DD0"/>
    <w:rsid w:val="00FA7E31"/>
    <w:rsid w:val="00FB01C7"/>
    <w:rsid w:val="00FB060C"/>
    <w:rsid w:val="00FB097E"/>
    <w:rsid w:val="00FB09F1"/>
    <w:rsid w:val="00FB0A45"/>
    <w:rsid w:val="00FB0CCF"/>
    <w:rsid w:val="00FB0F04"/>
    <w:rsid w:val="00FB0F2D"/>
    <w:rsid w:val="00FB10AB"/>
    <w:rsid w:val="00FB1154"/>
    <w:rsid w:val="00FB136D"/>
    <w:rsid w:val="00FB17B7"/>
    <w:rsid w:val="00FB180A"/>
    <w:rsid w:val="00FB1896"/>
    <w:rsid w:val="00FB18F4"/>
    <w:rsid w:val="00FB1947"/>
    <w:rsid w:val="00FB1A8F"/>
    <w:rsid w:val="00FB1C81"/>
    <w:rsid w:val="00FB1E36"/>
    <w:rsid w:val="00FB2187"/>
    <w:rsid w:val="00FB22BC"/>
    <w:rsid w:val="00FB2440"/>
    <w:rsid w:val="00FB2704"/>
    <w:rsid w:val="00FB2A5D"/>
    <w:rsid w:val="00FB2E88"/>
    <w:rsid w:val="00FB300C"/>
    <w:rsid w:val="00FB306F"/>
    <w:rsid w:val="00FB3111"/>
    <w:rsid w:val="00FB3486"/>
    <w:rsid w:val="00FB356B"/>
    <w:rsid w:val="00FB35DD"/>
    <w:rsid w:val="00FB3683"/>
    <w:rsid w:val="00FB398D"/>
    <w:rsid w:val="00FB42D8"/>
    <w:rsid w:val="00FB4581"/>
    <w:rsid w:val="00FB4691"/>
    <w:rsid w:val="00FB48B7"/>
    <w:rsid w:val="00FB5247"/>
    <w:rsid w:val="00FB5249"/>
    <w:rsid w:val="00FB5883"/>
    <w:rsid w:val="00FB5A52"/>
    <w:rsid w:val="00FB5AF0"/>
    <w:rsid w:val="00FB5E60"/>
    <w:rsid w:val="00FB6107"/>
    <w:rsid w:val="00FB622C"/>
    <w:rsid w:val="00FB6259"/>
    <w:rsid w:val="00FB66E6"/>
    <w:rsid w:val="00FB69FE"/>
    <w:rsid w:val="00FB6A19"/>
    <w:rsid w:val="00FB6B50"/>
    <w:rsid w:val="00FB6E4C"/>
    <w:rsid w:val="00FB707A"/>
    <w:rsid w:val="00FB70D4"/>
    <w:rsid w:val="00FB7124"/>
    <w:rsid w:val="00FB7777"/>
    <w:rsid w:val="00FB78DD"/>
    <w:rsid w:val="00FB7C8D"/>
    <w:rsid w:val="00FB7E58"/>
    <w:rsid w:val="00FB7ECE"/>
    <w:rsid w:val="00FC0693"/>
    <w:rsid w:val="00FC0876"/>
    <w:rsid w:val="00FC0AE8"/>
    <w:rsid w:val="00FC115E"/>
    <w:rsid w:val="00FC1346"/>
    <w:rsid w:val="00FC137C"/>
    <w:rsid w:val="00FC15E6"/>
    <w:rsid w:val="00FC16A8"/>
    <w:rsid w:val="00FC1CAF"/>
    <w:rsid w:val="00FC2360"/>
    <w:rsid w:val="00FC2522"/>
    <w:rsid w:val="00FC2549"/>
    <w:rsid w:val="00FC3217"/>
    <w:rsid w:val="00FC32F9"/>
    <w:rsid w:val="00FC337C"/>
    <w:rsid w:val="00FC3653"/>
    <w:rsid w:val="00FC373D"/>
    <w:rsid w:val="00FC37EF"/>
    <w:rsid w:val="00FC3966"/>
    <w:rsid w:val="00FC3E13"/>
    <w:rsid w:val="00FC41EF"/>
    <w:rsid w:val="00FC44F9"/>
    <w:rsid w:val="00FC4573"/>
    <w:rsid w:val="00FC48D2"/>
    <w:rsid w:val="00FC48E4"/>
    <w:rsid w:val="00FC4A58"/>
    <w:rsid w:val="00FC4B14"/>
    <w:rsid w:val="00FC5368"/>
    <w:rsid w:val="00FC5AE0"/>
    <w:rsid w:val="00FC5C5F"/>
    <w:rsid w:val="00FC5F43"/>
    <w:rsid w:val="00FC60F5"/>
    <w:rsid w:val="00FC6176"/>
    <w:rsid w:val="00FC66C6"/>
    <w:rsid w:val="00FC6F0F"/>
    <w:rsid w:val="00FC7912"/>
    <w:rsid w:val="00FC7CAA"/>
    <w:rsid w:val="00FD0172"/>
    <w:rsid w:val="00FD0216"/>
    <w:rsid w:val="00FD051D"/>
    <w:rsid w:val="00FD0737"/>
    <w:rsid w:val="00FD0C74"/>
    <w:rsid w:val="00FD0C7F"/>
    <w:rsid w:val="00FD0DBF"/>
    <w:rsid w:val="00FD14FB"/>
    <w:rsid w:val="00FD16A0"/>
    <w:rsid w:val="00FD1716"/>
    <w:rsid w:val="00FD17F3"/>
    <w:rsid w:val="00FD1892"/>
    <w:rsid w:val="00FD269B"/>
    <w:rsid w:val="00FD283F"/>
    <w:rsid w:val="00FD2A71"/>
    <w:rsid w:val="00FD2AC6"/>
    <w:rsid w:val="00FD2F14"/>
    <w:rsid w:val="00FD302E"/>
    <w:rsid w:val="00FD3168"/>
    <w:rsid w:val="00FD31DB"/>
    <w:rsid w:val="00FD3694"/>
    <w:rsid w:val="00FD39E5"/>
    <w:rsid w:val="00FD3A85"/>
    <w:rsid w:val="00FD3EA3"/>
    <w:rsid w:val="00FD4018"/>
    <w:rsid w:val="00FD41DA"/>
    <w:rsid w:val="00FD4723"/>
    <w:rsid w:val="00FD49CB"/>
    <w:rsid w:val="00FD4A4A"/>
    <w:rsid w:val="00FD4CF8"/>
    <w:rsid w:val="00FD4E47"/>
    <w:rsid w:val="00FD5031"/>
    <w:rsid w:val="00FD57C7"/>
    <w:rsid w:val="00FD5D09"/>
    <w:rsid w:val="00FD5FF7"/>
    <w:rsid w:val="00FD6134"/>
    <w:rsid w:val="00FD61B0"/>
    <w:rsid w:val="00FD6664"/>
    <w:rsid w:val="00FD68A1"/>
    <w:rsid w:val="00FD68C1"/>
    <w:rsid w:val="00FD6BB6"/>
    <w:rsid w:val="00FD6CD4"/>
    <w:rsid w:val="00FD70BB"/>
    <w:rsid w:val="00FD71EC"/>
    <w:rsid w:val="00FD734B"/>
    <w:rsid w:val="00FD73D6"/>
    <w:rsid w:val="00FD7486"/>
    <w:rsid w:val="00FD7A60"/>
    <w:rsid w:val="00FD7C85"/>
    <w:rsid w:val="00FD7F7D"/>
    <w:rsid w:val="00FE0083"/>
    <w:rsid w:val="00FE05D3"/>
    <w:rsid w:val="00FE0647"/>
    <w:rsid w:val="00FE06E7"/>
    <w:rsid w:val="00FE095B"/>
    <w:rsid w:val="00FE0ADB"/>
    <w:rsid w:val="00FE1252"/>
    <w:rsid w:val="00FE1D4A"/>
    <w:rsid w:val="00FE1DF6"/>
    <w:rsid w:val="00FE1FAF"/>
    <w:rsid w:val="00FE200F"/>
    <w:rsid w:val="00FE2436"/>
    <w:rsid w:val="00FE24D1"/>
    <w:rsid w:val="00FE2D9C"/>
    <w:rsid w:val="00FE2E5D"/>
    <w:rsid w:val="00FE2EF2"/>
    <w:rsid w:val="00FE30C2"/>
    <w:rsid w:val="00FE30FD"/>
    <w:rsid w:val="00FE3164"/>
    <w:rsid w:val="00FE3176"/>
    <w:rsid w:val="00FE356F"/>
    <w:rsid w:val="00FE360E"/>
    <w:rsid w:val="00FE38CD"/>
    <w:rsid w:val="00FE3933"/>
    <w:rsid w:val="00FE3B8A"/>
    <w:rsid w:val="00FE3BE2"/>
    <w:rsid w:val="00FE443A"/>
    <w:rsid w:val="00FE45D7"/>
    <w:rsid w:val="00FE486E"/>
    <w:rsid w:val="00FE4B48"/>
    <w:rsid w:val="00FE4E49"/>
    <w:rsid w:val="00FE5592"/>
    <w:rsid w:val="00FE59B0"/>
    <w:rsid w:val="00FE5A67"/>
    <w:rsid w:val="00FE5CD1"/>
    <w:rsid w:val="00FE5E7E"/>
    <w:rsid w:val="00FE65CC"/>
    <w:rsid w:val="00FE6895"/>
    <w:rsid w:val="00FE6DFA"/>
    <w:rsid w:val="00FE7093"/>
    <w:rsid w:val="00FE73C3"/>
    <w:rsid w:val="00FE78A1"/>
    <w:rsid w:val="00FE7920"/>
    <w:rsid w:val="00FE7AC8"/>
    <w:rsid w:val="00FE7B72"/>
    <w:rsid w:val="00FE7D61"/>
    <w:rsid w:val="00FE7FAF"/>
    <w:rsid w:val="00FF0010"/>
    <w:rsid w:val="00FF081D"/>
    <w:rsid w:val="00FF0C9D"/>
    <w:rsid w:val="00FF0E6C"/>
    <w:rsid w:val="00FF116C"/>
    <w:rsid w:val="00FF1192"/>
    <w:rsid w:val="00FF12A1"/>
    <w:rsid w:val="00FF1461"/>
    <w:rsid w:val="00FF14BF"/>
    <w:rsid w:val="00FF14D8"/>
    <w:rsid w:val="00FF15F5"/>
    <w:rsid w:val="00FF17B5"/>
    <w:rsid w:val="00FF1821"/>
    <w:rsid w:val="00FF18C9"/>
    <w:rsid w:val="00FF1AA6"/>
    <w:rsid w:val="00FF1AA8"/>
    <w:rsid w:val="00FF1D17"/>
    <w:rsid w:val="00FF26FC"/>
    <w:rsid w:val="00FF27D6"/>
    <w:rsid w:val="00FF2810"/>
    <w:rsid w:val="00FF292B"/>
    <w:rsid w:val="00FF2E33"/>
    <w:rsid w:val="00FF2EC0"/>
    <w:rsid w:val="00FF32AB"/>
    <w:rsid w:val="00FF3424"/>
    <w:rsid w:val="00FF3445"/>
    <w:rsid w:val="00FF3693"/>
    <w:rsid w:val="00FF373E"/>
    <w:rsid w:val="00FF38B6"/>
    <w:rsid w:val="00FF3E5F"/>
    <w:rsid w:val="00FF3ED3"/>
    <w:rsid w:val="00FF404B"/>
    <w:rsid w:val="00FF41FC"/>
    <w:rsid w:val="00FF429E"/>
    <w:rsid w:val="00FF4322"/>
    <w:rsid w:val="00FF4601"/>
    <w:rsid w:val="00FF4990"/>
    <w:rsid w:val="00FF4A41"/>
    <w:rsid w:val="00FF4AD8"/>
    <w:rsid w:val="00FF4AF5"/>
    <w:rsid w:val="00FF4BCE"/>
    <w:rsid w:val="00FF4CC5"/>
    <w:rsid w:val="00FF4CEE"/>
    <w:rsid w:val="00FF4E12"/>
    <w:rsid w:val="00FF4E2F"/>
    <w:rsid w:val="00FF4FFB"/>
    <w:rsid w:val="00FF5291"/>
    <w:rsid w:val="00FF5700"/>
    <w:rsid w:val="00FF5851"/>
    <w:rsid w:val="00FF5E30"/>
    <w:rsid w:val="00FF5E9E"/>
    <w:rsid w:val="00FF6054"/>
    <w:rsid w:val="00FF621A"/>
    <w:rsid w:val="00FF6316"/>
    <w:rsid w:val="00FF6B1E"/>
    <w:rsid w:val="00FF6B58"/>
    <w:rsid w:val="00FF6B9E"/>
    <w:rsid w:val="00FF6DB2"/>
    <w:rsid w:val="00FF70AA"/>
    <w:rsid w:val="00FF7213"/>
    <w:rsid w:val="00FF744B"/>
    <w:rsid w:val="00FF776E"/>
    <w:rsid w:val="00FF7A04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FA50010"/>
  <w15:chartTrackingRefBased/>
  <w15:docId w15:val="{9E32D85B-246D-4770-8E6A-E86EAF07C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13E2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A13E2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A13E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A13E24"/>
    <w:rPr>
      <w:rFonts w:cs="EucrosiaUPC"/>
      <w:b/>
      <w:bCs/>
      <w:sz w:val="28"/>
      <w:szCs w:val="28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A13E24"/>
    <w:rPr>
      <w:rFonts w:cs="EucrosiaUPC"/>
      <w:sz w:val="24"/>
      <w:szCs w:val="24"/>
    </w:rPr>
  </w:style>
  <w:style w:type="character" w:customStyle="1" w:styleId="Heading8Char">
    <w:name w:val="Heading 8 Char"/>
    <w:link w:val="Heading8"/>
    <w:rsid w:val="00A13E24"/>
    <w:rPr>
      <w:rFonts w:cs="EucrosiaUPC"/>
      <w:sz w:val="24"/>
      <w:szCs w:val="24"/>
    </w:rPr>
  </w:style>
  <w:style w:type="character" w:customStyle="1" w:styleId="Heading9Char">
    <w:name w:val="Heading 9 Char"/>
    <w:link w:val="Heading9"/>
    <w:rsid w:val="00A13E24"/>
    <w:rPr>
      <w:rFonts w:cs="EucrosiaUPC"/>
      <w:sz w:val="28"/>
      <w:szCs w:val="28"/>
    </w:rPr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2581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25816"/>
    <w:pPr>
      <w:ind w:firstLine="284"/>
    </w:pPr>
  </w:style>
  <w:style w:type="character" w:customStyle="1" w:styleId="BodyTextFirstIndentChar">
    <w:name w:val="Body Text First Indent Char"/>
    <w:link w:val="BodyTextFirstIndent"/>
    <w:rsid w:val="00A13E2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2581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A13E2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25816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A13E2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A13E24"/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053E50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A13E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B5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67" w:hanging="56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rsid w:val="00AB5D9A"/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013945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A13E24"/>
    <w:rPr>
      <w:rFonts w:ascii="Arial" w:hAnsi="Arial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x-none" w:eastAsia="x-none" w:bidi="ar-SA"/>
    </w:rPr>
  </w:style>
  <w:style w:type="character" w:customStyle="1" w:styleId="HTMLPreformattedChar">
    <w:name w:val="HTML Preformatted Char"/>
    <w:link w:val="HTMLPreformatted"/>
    <w:rsid w:val="00A13E24"/>
    <w:rPr>
      <w:rFonts w:ascii="Courier New" w:hAnsi="Courier New" w:cs="Courier New"/>
      <w:lang w:bidi="ar-SA"/>
    </w:rPr>
  </w:style>
  <w:style w:type="paragraph" w:customStyle="1" w:styleId="index">
    <w:name w:val="index"/>
    <w:aliases w:val="ix"/>
    <w:basedOn w:val="BodyText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  <w:lang w:val="x-none" w:eastAsia="x-none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424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1Char1">
    <w:name w:val="Heading 1 Char1"/>
    <w:uiPriority w:val="99"/>
    <w:rsid w:val="00624FA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624FA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624FAD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624FAD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?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6">
    <w:name w:val="ลบ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624FA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624FAD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624FAD"/>
    <w:pPr>
      <w:spacing w:line="240" w:lineRule="auto"/>
    </w:pPr>
    <w:rPr>
      <w:lang w:val="x-none" w:eastAsia="x-none"/>
    </w:rPr>
  </w:style>
  <w:style w:type="character" w:customStyle="1" w:styleId="SignatureChar1">
    <w:name w:val="Signature Char1"/>
    <w:link w:val="Signature"/>
    <w:rsid w:val="00624FAD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rsid w:val="00624FAD"/>
    <w:rPr>
      <w:rFonts w:ascii="Arial" w:hAnsi="Arial"/>
      <w:sz w:val="18"/>
      <w:szCs w:val="22"/>
    </w:rPr>
  </w:style>
  <w:style w:type="character" w:customStyle="1" w:styleId="FootnoteTextChar">
    <w:name w:val="Footnote Text Char"/>
    <w:aliases w:val="ft Char"/>
    <w:link w:val="FootnoteText"/>
    <w:semiHidden/>
    <w:rsid w:val="00624FAD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624F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24FAD"/>
    <w:pPr>
      <w:spacing w:after="0"/>
    </w:pPr>
  </w:style>
  <w:style w:type="paragraph" w:customStyle="1" w:styleId="acctdividends">
    <w:name w:val="acct dividends"/>
    <w:aliases w:val="a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24FAD"/>
    <w:pPr>
      <w:spacing w:after="0"/>
    </w:pPr>
  </w:style>
  <w:style w:type="paragraph" w:customStyle="1" w:styleId="acctindent">
    <w:name w:val="acct indent"/>
    <w:aliases w:val="ai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24FAD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24FAD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24FA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24FA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24FA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24FAD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624FA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24FAD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624FAD"/>
    <w:pPr>
      <w:spacing w:after="0"/>
    </w:pPr>
  </w:style>
  <w:style w:type="paragraph" w:customStyle="1" w:styleId="List1a">
    <w:name w:val="List 1a"/>
    <w:aliases w:val="1a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624FAD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semiHidden/>
    <w:rsid w:val="00624F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624FAD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24FAD"/>
  </w:style>
  <w:style w:type="paragraph" w:customStyle="1" w:styleId="zreportaddinfo">
    <w:name w:val="zreport addinfo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24FAD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24FA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24FA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24FAD"/>
    <w:rPr>
      <w:b/>
      <w:bCs/>
    </w:rPr>
  </w:style>
  <w:style w:type="paragraph" w:customStyle="1" w:styleId="nineptbodytext">
    <w:name w:val="nine pt body text"/>
    <w:aliases w:val="9bt"/>
    <w:basedOn w:val="nineptnormal"/>
    <w:rsid w:val="00624FAD"/>
    <w:pPr>
      <w:spacing w:after="220"/>
    </w:pPr>
  </w:style>
  <w:style w:type="paragraph" w:customStyle="1" w:styleId="nineptnormal">
    <w:name w:val="nine pt normal"/>
    <w:aliases w:val="9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24FAD"/>
    <w:pPr>
      <w:jc w:val="center"/>
    </w:pPr>
  </w:style>
  <w:style w:type="paragraph" w:customStyle="1" w:styleId="heading">
    <w:name w:val="heading"/>
    <w:aliases w:val="h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24FA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24FAD"/>
  </w:style>
  <w:style w:type="paragraph" w:customStyle="1" w:styleId="nineptheadingcentredbold">
    <w:name w:val="nine pt heading centred bold"/>
    <w:aliases w:val="9hc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24FA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24FA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24FAD"/>
    <w:rPr>
      <w:b/>
    </w:rPr>
  </w:style>
  <w:style w:type="paragraph" w:customStyle="1" w:styleId="nineptcolumntab1">
    <w:name w:val="nine pt column tab1"/>
    <w:aliases w:val="a91"/>
    <w:basedOn w:val="nineptnormal"/>
    <w:rsid w:val="00624FA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24FA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24FAD"/>
    <w:pPr>
      <w:jc w:val="center"/>
    </w:pPr>
  </w:style>
  <w:style w:type="paragraph" w:customStyle="1" w:styleId="Normalheading">
    <w:name w:val="Normal heading"/>
    <w:aliases w:val="nh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24FAD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24FAD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24FA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24FA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24FA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24FA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24FA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24FA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24FA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24FA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24FAD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624FA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24FAD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624FA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24FA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24FA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24FAD"/>
    <w:pPr>
      <w:spacing w:after="0"/>
    </w:pPr>
  </w:style>
  <w:style w:type="paragraph" w:customStyle="1" w:styleId="smallreturn">
    <w:name w:val="small return"/>
    <w:aliases w:val="sr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24FAD"/>
    <w:pPr>
      <w:spacing w:after="0"/>
    </w:pPr>
  </w:style>
  <w:style w:type="paragraph" w:customStyle="1" w:styleId="headingbolditalic">
    <w:name w:val="heading bold italic"/>
    <w:aliases w:val="hbi"/>
    <w:basedOn w:val="heading"/>
    <w:rsid w:val="00624FA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24FA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24FAD"/>
    <w:pPr>
      <w:spacing w:after="0"/>
    </w:pPr>
  </w:style>
  <w:style w:type="paragraph" w:customStyle="1" w:styleId="blockbullet">
    <w:name w:val="block bullet"/>
    <w:aliases w:val="bb"/>
    <w:basedOn w:val="block"/>
    <w:rsid w:val="00624FAD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24FA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24FAD"/>
    <w:pPr>
      <w:spacing w:after="0"/>
    </w:pPr>
  </w:style>
  <w:style w:type="paragraph" w:customStyle="1" w:styleId="eightptnormal">
    <w:name w:val="eight pt normal"/>
    <w:aliases w:val="8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24FA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24FA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24FA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24FAD"/>
    <w:rPr>
      <w:b/>
      <w:bCs/>
    </w:rPr>
  </w:style>
  <w:style w:type="paragraph" w:customStyle="1" w:styleId="eightptbodytext">
    <w:name w:val="eight pt body text"/>
    <w:aliases w:val="8bt"/>
    <w:basedOn w:val="eightptnormal"/>
    <w:rsid w:val="00624FA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24FA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24FA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24FA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24FAD"/>
    <w:pPr>
      <w:spacing w:after="0"/>
    </w:pPr>
  </w:style>
  <w:style w:type="paragraph" w:customStyle="1" w:styleId="eightptblock">
    <w:name w:val="eight pt block"/>
    <w:aliases w:val="8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24FA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24FA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24FA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24FAD"/>
    <w:pPr>
      <w:spacing w:after="0"/>
    </w:pPr>
  </w:style>
  <w:style w:type="paragraph" w:customStyle="1" w:styleId="blockindent">
    <w:name w:val="block indent"/>
    <w:aliases w:val="bi"/>
    <w:basedOn w:val="block"/>
    <w:rsid w:val="00624FAD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624FAD"/>
    <w:pPr>
      <w:jc w:val="center"/>
    </w:pPr>
  </w:style>
  <w:style w:type="paragraph" w:customStyle="1" w:styleId="nineptcol">
    <w:name w:val="nine pt %col"/>
    <w:aliases w:val="9%"/>
    <w:basedOn w:val="nineptnormal"/>
    <w:rsid w:val="00624FA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24FA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24FA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24FAD"/>
    <w:pPr>
      <w:spacing w:after="0"/>
    </w:pPr>
  </w:style>
  <w:style w:type="paragraph" w:customStyle="1" w:styleId="nineptblocklist">
    <w:name w:val="nine pt block list"/>
    <w:aliases w:val="9bl"/>
    <w:basedOn w:val="nineptblock"/>
    <w:rsid w:val="00624FA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24FA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24FA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24FA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24FA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24FA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24FA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24FA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24FA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24FA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24FA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24FAD"/>
    <w:pPr>
      <w:spacing w:after="80"/>
    </w:pPr>
  </w:style>
  <w:style w:type="paragraph" w:customStyle="1" w:styleId="nineptratecol">
    <w:name w:val="nine pt rate col"/>
    <w:aliases w:val="a9r"/>
    <w:basedOn w:val="nineptnormal"/>
    <w:rsid w:val="00624FA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24FA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24FA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24FA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24FA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24FA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24FA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24FA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24FA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24FA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24FA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24FAD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624FA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24FA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24FA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24FA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24FA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24FA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24FA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24FAD"/>
    <w:pPr>
      <w:spacing w:after="80"/>
    </w:pPr>
  </w:style>
  <w:style w:type="paragraph" w:customStyle="1" w:styleId="blockbullet2">
    <w:name w:val="block bullet 2"/>
    <w:aliases w:val="bb2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24FA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24FAD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624FAD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624FA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624FAD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24FAD"/>
    <w:rPr>
      <w:sz w:val="29"/>
      <w:szCs w:val="29"/>
    </w:rPr>
  </w:style>
  <w:style w:type="character" w:customStyle="1" w:styleId="shorttext">
    <w:name w:val="short_text"/>
    <w:basedOn w:val="DefaultParagraphFont"/>
    <w:rsid w:val="00624FAD"/>
  </w:style>
  <w:style w:type="paragraph" w:styleId="CommentSubject">
    <w:name w:val="annotation subject"/>
    <w:basedOn w:val="CommentText"/>
    <w:next w:val="CommentText"/>
    <w:link w:val="CommentSubjectChar"/>
    <w:rsid w:val="00624FAD"/>
    <w:pPr>
      <w:spacing w:line="240" w:lineRule="auto"/>
    </w:pPr>
    <w:rPr>
      <w:b/>
      <w:bCs/>
    </w:rPr>
  </w:style>
  <w:style w:type="character" w:customStyle="1" w:styleId="CommentSubjectChar">
    <w:name w:val="Comment Subject Char"/>
    <w:link w:val="CommentSubject"/>
    <w:rsid w:val="00624FAD"/>
    <w:rPr>
      <w:rFonts w:ascii="Arial" w:hAnsi="Arial"/>
      <w:b/>
      <w:bCs/>
      <w:szCs w:val="25"/>
    </w:rPr>
  </w:style>
  <w:style w:type="character" w:customStyle="1" w:styleId="hps">
    <w:name w:val="hps"/>
    <w:rsid w:val="00624FAD"/>
    <w:rPr>
      <w:rFonts w:cs="Times New Roman"/>
    </w:rPr>
  </w:style>
  <w:style w:type="character" w:customStyle="1" w:styleId="gt-icon-text1">
    <w:name w:val="gt-icon-text1"/>
    <w:rsid w:val="00624FAD"/>
    <w:rPr>
      <w:rFonts w:cs="Times New Roman"/>
    </w:rPr>
  </w:style>
  <w:style w:type="character" w:customStyle="1" w:styleId="longtext">
    <w:name w:val="long_text"/>
    <w:rsid w:val="00624FAD"/>
    <w:rPr>
      <w:rFonts w:cs="Times New Roman"/>
    </w:rPr>
  </w:style>
  <w:style w:type="character" w:customStyle="1" w:styleId="CharChar22">
    <w:name w:val="Char Char22"/>
    <w:rsid w:val="00624FA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24FAD"/>
  </w:style>
  <w:style w:type="character" w:styleId="Emphasis">
    <w:name w:val="Emphasis"/>
    <w:uiPriority w:val="20"/>
    <w:qFormat/>
    <w:rsid w:val="00624FA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624FAD"/>
  </w:style>
  <w:style w:type="character" w:customStyle="1" w:styleId="alt-edited1">
    <w:name w:val="alt-edited1"/>
    <w:rsid w:val="00624FA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624FA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24FA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ink w:val="block"/>
    <w:locked/>
    <w:rsid w:val="002E5DE0"/>
    <w:rPr>
      <w:rFonts w:cs="Times New Roman"/>
      <w:sz w:val="22"/>
      <w:lang w:val="en-GB" w:bidi="ar-SA"/>
    </w:rPr>
  </w:style>
  <w:style w:type="character" w:styleId="FootnoteReference">
    <w:name w:val="footnote reference"/>
    <w:uiPriority w:val="99"/>
    <w:semiHidden/>
    <w:unhideWhenUsed/>
    <w:rsid w:val="00182681"/>
    <w:rPr>
      <w:vertAlign w:val="superscript"/>
    </w:rPr>
  </w:style>
  <w:style w:type="paragraph" w:customStyle="1" w:styleId="NFSTopic">
    <w:name w:val="NFS Topic"/>
    <w:basedOn w:val="Normal"/>
    <w:link w:val="NFSTopicChar"/>
    <w:qFormat/>
    <w:rsid w:val="000229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567"/>
      </w:tabs>
      <w:spacing w:line="240" w:lineRule="auto"/>
      <w:ind w:left="567" w:hanging="567"/>
      <w:jc w:val="thaiDistribute"/>
      <w:outlineLvl w:val="0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customStyle="1" w:styleId="NFSsubtopic">
    <w:name w:val="NFS subtopic"/>
    <w:basedOn w:val="Normal"/>
    <w:link w:val="NFSsubtopicChar"/>
    <w:qFormat/>
    <w:rsid w:val="00E72C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2" w:hanging="562"/>
      <w:jc w:val="thaiDistribute"/>
      <w:outlineLvl w:val="1"/>
    </w:pPr>
    <w:rPr>
      <w:rFonts w:ascii="Angsana New" w:hAnsi="Angsana New"/>
      <w:i/>
      <w:iCs/>
      <w:sz w:val="30"/>
      <w:szCs w:val="30"/>
      <w:lang w:val="x-none" w:eastAsia="x-none"/>
    </w:rPr>
  </w:style>
  <w:style w:type="character" w:customStyle="1" w:styleId="NFSTopicChar">
    <w:name w:val="NFS Topic Char"/>
    <w:link w:val="NFSTopic"/>
    <w:rsid w:val="000229D6"/>
    <w:rPr>
      <w:rFonts w:ascii="Angsana New" w:hAnsi="Angsana New"/>
      <w:b/>
      <w:b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260EE2"/>
    <w:rPr>
      <w:rFonts w:ascii="Arial" w:hAnsi="Arial"/>
      <w:sz w:val="18"/>
      <w:szCs w:val="22"/>
    </w:rPr>
  </w:style>
  <w:style w:type="character" w:customStyle="1" w:styleId="NFSsubtopicChar">
    <w:name w:val="NFS subtopic Char"/>
    <w:link w:val="NFSsubtopic"/>
    <w:rsid w:val="00E72CFB"/>
    <w:rPr>
      <w:rFonts w:ascii="Angsana New" w:hAnsi="Angsana New"/>
      <w:i/>
      <w:iCs/>
      <w:sz w:val="30"/>
      <w:szCs w:val="30"/>
    </w:rPr>
  </w:style>
  <w:style w:type="paragraph" w:styleId="NormalWeb">
    <w:name w:val="Normal (Web)"/>
    <w:basedOn w:val="Normal"/>
    <w:uiPriority w:val="99"/>
    <w:unhideWhenUsed/>
    <w:rsid w:val="00925D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0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57C42-780E-42BD-ACEE-3AA4BB48B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574</TotalTime>
  <Pages>21</Pages>
  <Words>8345</Words>
  <Characters>47568</Characters>
  <Application>Microsoft Office Word</Application>
  <DocSecurity>0</DocSecurity>
  <Lines>396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55802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cp:lastModifiedBy>Anongnuch, Tangthanawatskul</cp:lastModifiedBy>
  <cp:revision>168</cp:revision>
  <cp:lastPrinted>2020-03-24T06:31:00Z</cp:lastPrinted>
  <dcterms:created xsi:type="dcterms:W3CDTF">2020-03-05T13:33:00Z</dcterms:created>
  <dcterms:modified xsi:type="dcterms:W3CDTF">2020-03-24T11:14:00Z</dcterms:modified>
</cp:coreProperties>
</file>