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97" w:rsidRPr="00B16A5D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265797" w:rsidRPr="00B16A5D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042CD3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0A5957" w:rsidRPr="00B16A5D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AB377A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AB377A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:rsidR="004956B4" w:rsidRPr="00C756B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C756BF">
        <w:rPr>
          <w:rFonts w:ascii="Angsana New" w:hAnsi="Angsana New" w:cs="Angsana New"/>
          <w:sz w:val="52"/>
          <w:szCs w:val="52"/>
          <w:cs/>
        </w:rPr>
        <w:t xml:space="preserve">บริษัทหลักทรัพย์ กสิกรไทย </w:t>
      </w:r>
      <w:r w:rsidR="004956B4" w:rsidRPr="00C756BF">
        <w:rPr>
          <w:rFonts w:ascii="Angsana New" w:hAnsi="Angsana New" w:cs="Angsana New"/>
          <w:sz w:val="52"/>
          <w:szCs w:val="52"/>
          <w:cs/>
        </w:rPr>
        <w:t>จำกัด</w:t>
      </w:r>
      <w:r w:rsidRPr="00C756BF">
        <w:rPr>
          <w:rFonts w:ascii="Angsana New" w:hAnsi="Angsana New" w:cs="Angsana New"/>
          <w:sz w:val="52"/>
          <w:szCs w:val="52"/>
          <w:cs/>
        </w:rPr>
        <w:t xml:space="preserve"> (มหาชน)</w:t>
      </w:r>
    </w:p>
    <w:p w:rsidR="00265797" w:rsidRPr="00C756BF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6719A6" w:rsidRPr="00C756BF" w:rsidRDefault="006719A6" w:rsidP="00671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756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A4349E" w:rsidRPr="00A4349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756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A4349E" w:rsidRPr="00A4349E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6719A6" w:rsidRPr="00C756BF" w:rsidRDefault="006719A6" w:rsidP="00671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756BF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756BF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6719A6" w:rsidRPr="00C756BF" w:rsidRDefault="006719A6" w:rsidP="006719A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756B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7293F" w:rsidRPr="00C756BF" w:rsidRDefault="0047293F" w:rsidP="004729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E3A6D" w:rsidRPr="00C756BF" w:rsidRDefault="000E3A6D" w:rsidP="00D76F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C03DB5" w:rsidRPr="00C756BF" w:rsidRDefault="00C03DB5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A5180" w:rsidRPr="00C756BF" w:rsidRDefault="00FA5180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A5180" w:rsidRPr="00C756BF" w:rsidRDefault="00FA5180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A5180" w:rsidRPr="00C756BF" w:rsidRDefault="00FA5180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C25614" w:rsidRPr="00C756BF" w:rsidRDefault="00C25614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25614" w:rsidRPr="00C756BF" w:rsidSect="00EE5857"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720" w:left="1152" w:header="720" w:footer="720" w:gutter="0"/>
          <w:pgNumType w:start="0"/>
          <w:cols w:space="720"/>
          <w:titlePg/>
        </w:sectPr>
      </w:pPr>
    </w:p>
    <w:p w:rsidR="00A9559E" w:rsidRPr="00C756BF" w:rsidRDefault="00A9559E" w:rsidP="00C25614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A9559E" w:rsidRPr="00C756BF" w:rsidRDefault="00A9559E" w:rsidP="00C25614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116A7C" w:rsidRPr="00C756BF" w:rsidRDefault="00116A7C" w:rsidP="00C25614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5B31F3" w:rsidRPr="00C756BF" w:rsidRDefault="005B31F3" w:rsidP="005B31F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C756B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5B31F3" w:rsidRPr="00C756BF" w:rsidRDefault="005B31F3" w:rsidP="005B31F3">
      <w:pPr>
        <w:jc w:val="both"/>
        <w:rPr>
          <w:rFonts w:ascii="Angsana New" w:hAnsi="Angsana New"/>
          <w:sz w:val="30"/>
          <w:szCs w:val="30"/>
          <w:cs/>
        </w:rPr>
      </w:pPr>
    </w:p>
    <w:p w:rsidR="005B31F3" w:rsidRPr="00C756BF" w:rsidRDefault="005B31F3" w:rsidP="005B31F3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30"/>
          <w:szCs w:val="30"/>
        </w:rPr>
      </w:pPr>
      <w:r w:rsidRPr="00C756BF">
        <w:rPr>
          <w:rFonts w:ascii="Angsana New" w:hAnsi="Angsana New" w:cs="Angsana New"/>
          <w:sz w:val="30"/>
          <w:szCs w:val="30"/>
          <w:cs/>
        </w:rPr>
        <w:t>เสน</w:t>
      </w:r>
      <w:r w:rsidRPr="00C756BF">
        <w:rPr>
          <w:rFonts w:ascii="Angsana New" w:hAnsi="Angsana New" w:cs="Angsana New"/>
          <w:sz w:val="30"/>
          <w:szCs w:val="30"/>
          <w:cs/>
          <w:lang w:val="th-TH"/>
        </w:rPr>
        <w:t xml:space="preserve">อ </w:t>
      </w:r>
      <w:r w:rsidR="00E642BC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</w:t>
      </w:r>
      <w:r w:rsidR="008A6FEF" w:rsidRPr="00C756BF">
        <w:rPr>
          <w:rFonts w:ascii="Angsana New" w:hAnsi="Angsana New" w:cs="Angsana New"/>
          <w:sz w:val="30"/>
          <w:szCs w:val="30"/>
          <w:cs/>
        </w:rPr>
        <w:t>บ</w:t>
      </w:r>
      <w:r w:rsidRPr="00C756BF">
        <w:rPr>
          <w:rFonts w:ascii="Angsana New" w:hAnsi="Angsana New" w:cs="Angsana New"/>
          <w:sz w:val="30"/>
          <w:szCs w:val="30"/>
          <w:cs/>
        </w:rPr>
        <w:t>ริษัทหลักทรัพย์ กสิกรไทย จำกัด (มหาชน)</w:t>
      </w:r>
    </w:p>
    <w:p w:rsidR="005B31F3" w:rsidRPr="00C756BF" w:rsidRDefault="005B31F3" w:rsidP="005B31F3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5B31F3" w:rsidRPr="00C756BF" w:rsidRDefault="005B31F3" w:rsidP="005B31F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5B31F3" w:rsidRPr="00C756BF" w:rsidRDefault="005B31F3" w:rsidP="005B31F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6719A6" w:rsidRPr="00C756BF" w:rsidRDefault="006719A6" w:rsidP="006719A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(บริษัท) ซึ่งประกอบด้วย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และงบกระแสเงินสด สำหรับปีสิ้นสุดวันเดียวกัน</w:t>
      </w:r>
      <w:r w:rsidRPr="00C756BF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</w:t>
      </w:r>
    </w:p>
    <w:p w:rsidR="006719A6" w:rsidRPr="00C756BF" w:rsidRDefault="006719A6" w:rsidP="006719A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6719A6" w:rsidRPr="00C756BF" w:rsidRDefault="006719A6" w:rsidP="006719A6">
      <w:pPr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756BF">
        <w:rPr>
          <w:rFonts w:ascii="Angsana New" w:hAnsi="Angsana New"/>
          <w:sz w:val="30"/>
          <w:szCs w:val="30"/>
          <w:cs/>
        </w:rPr>
        <w:t>ข้างต้น</w:t>
      </w:r>
      <w:r w:rsidRPr="00C756BF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756BF">
        <w:rPr>
          <w:rFonts w:ascii="Angsana New" w:hAnsi="Angsana New"/>
          <w:sz w:val="30"/>
          <w:szCs w:val="30"/>
          <w:cs/>
        </w:rPr>
        <w:t>ของบริษัท ณ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ผลการดำเนินงาน และกระแสเงินสด สำหรับปีสิ้นสุดวันเดียวกัน</w:t>
      </w:r>
      <w:r w:rsidRPr="00C756BF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C756BF">
        <w:rPr>
          <w:rFonts w:ascii="Angsana New" w:eastAsia="Times New Roman" w:hAnsi="Angsana New"/>
          <w:sz w:val="30"/>
          <w:szCs w:val="30"/>
          <w:cs/>
          <w:lang w:eastAsia="ko-KR"/>
        </w:rPr>
        <w:t>เงิน</w:t>
      </w:r>
    </w:p>
    <w:p w:rsidR="005B31F3" w:rsidRPr="00C756BF" w:rsidRDefault="005B31F3" w:rsidP="005B31F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5B31F3" w:rsidRPr="00C756BF" w:rsidRDefault="005B31F3" w:rsidP="005B31F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756B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5B31F3" w:rsidRPr="00C756BF" w:rsidRDefault="005B31F3" w:rsidP="005B31F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5B31F3" w:rsidRPr="00C756BF" w:rsidRDefault="005B31F3" w:rsidP="005B31F3">
      <w:pPr>
        <w:jc w:val="thaiDistribute"/>
        <w:rPr>
          <w:rFonts w:ascii="Angsana New" w:eastAsia="Calibri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756BF">
        <w:rPr>
          <w:rFonts w:ascii="Angsana New" w:eastAsia="Calibri" w:hAnsi="Angsana New"/>
          <w:sz w:val="30"/>
          <w:szCs w:val="30"/>
          <w:cs/>
        </w:rPr>
        <w:br/>
      </w:r>
      <w:r w:rsidRPr="00C756B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756BF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C756BF">
        <w:rPr>
          <w:rFonts w:ascii="Angsana New" w:eastAsia="Calibri" w:hAnsi="Angsana New"/>
          <w:sz w:val="30"/>
          <w:szCs w:val="30"/>
        </w:rPr>
        <w:t xml:space="preserve"> </w:t>
      </w:r>
      <w:r w:rsidRPr="00C756BF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B1263" w:rsidRPr="00C756BF" w:rsidRDefault="00BB1263" w:rsidP="00BB1263">
      <w:pPr>
        <w:jc w:val="thaiDistribute"/>
        <w:rPr>
          <w:rFonts w:ascii="Angsana New" w:eastAsia="Calibri" w:hAnsi="Angsana New"/>
          <w:sz w:val="20"/>
          <w:szCs w:val="20"/>
        </w:rPr>
      </w:pPr>
    </w:p>
    <w:p w:rsidR="009C20AC" w:rsidRPr="00C756BF" w:rsidRDefault="009C20AC" w:rsidP="00BB1263">
      <w:pPr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9C20AC" w:rsidRPr="00C756BF" w:rsidSect="00BB1E78">
          <w:footerReference w:type="default" r:id="rId12"/>
          <w:footerReference w:type="first" r:id="rId13"/>
          <w:pgSz w:w="11907" w:h="16840" w:code="9"/>
          <w:pgMar w:top="861" w:right="1152" w:bottom="720" w:left="1152" w:header="720" w:footer="720" w:gutter="0"/>
          <w:cols w:space="720"/>
          <w:titlePg/>
        </w:sectPr>
      </w:pPr>
    </w:p>
    <w:p w:rsidR="006C72C3" w:rsidRPr="00C756BF" w:rsidRDefault="006C72C3" w:rsidP="006C72C3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</w:p>
    <w:p w:rsidR="006C72C3" w:rsidRPr="00C756BF" w:rsidRDefault="006C72C3" w:rsidP="006C72C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6C72C3" w:rsidRPr="00C756BF" w:rsidRDefault="006C72C3" w:rsidP="006C72C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E7C12" w:rsidRPr="00C756BF" w:rsidRDefault="009E7C12" w:rsidP="00C25614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9E7C12" w:rsidRPr="00C756BF" w:rsidRDefault="009E7C12" w:rsidP="009E7C12">
      <w:pPr>
        <w:jc w:val="thaiDistribute"/>
        <w:rPr>
          <w:rFonts w:ascii="Angsana New" w:eastAsia="Calibri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9E7C12" w:rsidRPr="00C756BF" w:rsidRDefault="009E7C12" w:rsidP="009E7C1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E7C12" w:rsidRPr="00C756BF" w:rsidRDefault="009E7C12" w:rsidP="009E7C1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9E7C12" w:rsidRPr="00C756BF" w:rsidRDefault="009E7C12" w:rsidP="009E7C1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E7C12" w:rsidRPr="00C756BF" w:rsidRDefault="009E7C12" w:rsidP="009E7C1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756B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9E7C12" w:rsidRPr="00C756BF" w:rsidRDefault="009E7C12" w:rsidP="009E7C1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:rsidR="009E7C12" w:rsidRPr="00C756BF" w:rsidRDefault="009E7C12" w:rsidP="009E7C12">
      <w:pPr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C756BF">
        <w:rPr>
          <w:rFonts w:ascii="Angsana New" w:hAnsi="Angsana New"/>
          <w:sz w:val="30"/>
          <w:szCs w:val="30"/>
        </w:rPr>
        <w:t xml:space="preserve"> </w:t>
      </w:r>
    </w:p>
    <w:p w:rsidR="00BB73AF" w:rsidRPr="00C756BF" w:rsidRDefault="00BB73AF" w:rsidP="00BB73AF">
      <w:pPr>
        <w:rPr>
          <w:rFonts w:ascii="Angsana New" w:eastAsia="Calibri" w:hAnsi="Angsana New"/>
          <w:sz w:val="30"/>
          <w:szCs w:val="30"/>
          <w:cs/>
        </w:rPr>
      </w:pPr>
    </w:p>
    <w:p w:rsidR="009E7C12" w:rsidRPr="00C756BF" w:rsidRDefault="009E7C12" w:rsidP="009E7C12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756BF">
        <w:rPr>
          <w:rFonts w:ascii="Angsana New" w:hAnsi="Angsana New"/>
          <w:sz w:val="30"/>
          <w:szCs w:val="30"/>
          <w:cs/>
        </w:rPr>
        <w:t>ายใน</w:t>
      </w:r>
    </w:p>
    <w:p w:rsidR="009E7C12" w:rsidRPr="00C756BF" w:rsidRDefault="009E7C12" w:rsidP="009E7C12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B73AF" w:rsidRPr="00C756BF" w:rsidRDefault="00BB73AF" w:rsidP="00BB7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B73AF" w:rsidRPr="00C756BF" w:rsidRDefault="00BB73AF" w:rsidP="00BB7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9E7C12" w:rsidRPr="00C756BF" w:rsidRDefault="009E7C12" w:rsidP="009E7C12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756B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C16FC1" w:rsidRPr="00C756BF" w:rsidRDefault="00C16FC1" w:rsidP="00C16FC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:rsidR="00C16FC1" w:rsidRPr="00C756BF" w:rsidRDefault="00C16FC1" w:rsidP="00CC7A1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:rsidR="00C16FC1" w:rsidRPr="00C756BF" w:rsidRDefault="00C16FC1" w:rsidP="00C16FC1">
      <w:pPr>
        <w:spacing w:after="200"/>
        <w:ind w:left="567"/>
        <w:contextualSpacing/>
        <w:jc w:val="thaiDistribute"/>
        <w:rPr>
          <w:rFonts w:ascii="Angsana New" w:hAnsi="Angsana New"/>
          <w:sz w:val="20"/>
          <w:szCs w:val="20"/>
          <w:cs/>
        </w:rPr>
      </w:pPr>
    </w:p>
    <w:p w:rsidR="00C16FC1" w:rsidRPr="00C756BF" w:rsidRDefault="00C16FC1" w:rsidP="00C16FC1">
      <w:pPr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756BF">
        <w:rPr>
          <w:rFonts w:ascii="Angsana New" w:hAnsi="Angsana New"/>
          <w:sz w:val="30"/>
          <w:szCs w:val="30"/>
          <w:cs/>
        </w:rPr>
        <w:t>งข้าพเจ้า</w:t>
      </w:r>
    </w:p>
    <w:p w:rsidR="00C16FC1" w:rsidRPr="00C756BF" w:rsidRDefault="00C16FC1" w:rsidP="00C16FC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:rsidR="00C16FC1" w:rsidRPr="00C756BF" w:rsidRDefault="00C16FC1" w:rsidP="00C16FC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:rsidR="00C16FC1" w:rsidRPr="00C756BF" w:rsidRDefault="00C16FC1" w:rsidP="00C16FC1">
      <w:pPr>
        <w:jc w:val="both"/>
        <w:rPr>
          <w:rFonts w:ascii="Angsana New" w:hAnsi="Angsana New"/>
          <w:sz w:val="24"/>
          <w:szCs w:val="24"/>
        </w:rPr>
      </w:pPr>
    </w:p>
    <w:p w:rsidR="00C16FC1" w:rsidRPr="00C756BF" w:rsidRDefault="00C16FC1" w:rsidP="00C16FC1">
      <w:pPr>
        <w:jc w:val="both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(</w:t>
      </w:r>
      <w:r w:rsidR="00D221C1" w:rsidRPr="00C756BF">
        <w:rPr>
          <w:sz w:val="30"/>
          <w:szCs w:val="30"/>
          <w:cs/>
        </w:rPr>
        <w:t>อรวรรณ โชติวิริยะกุล</w:t>
      </w:r>
      <w:r w:rsidRPr="00C756BF">
        <w:rPr>
          <w:rFonts w:ascii="Angsana New" w:hAnsi="Angsana New"/>
          <w:sz w:val="30"/>
          <w:szCs w:val="30"/>
          <w:cs/>
        </w:rPr>
        <w:t>)</w:t>
      </w:r>
    </w:p>
    <w:p w:rsidR="00C16FC1" w:rsidRPr="00C756BF" w:rsidRDefault="00C16FC1" w:rsidP="00C16FC1">
      <w:pPr>
        <w:jc w:val="both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C16FC1" w:rsidRPr="00C756BF" w:rsidRDefault="00C16FC1" w:rsidP="00C16FC1">
      <w:pPr>
        <w:jc w:val="both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4349E" w:rsidRPr="00A4349E">
        <w:rPr>
          <w:rFonts w:ascii="Angsana New" w:hAnsi="Angsana New"/>
          <w:sz w:val="30"/>
          <w:szCs w:val="30"/>
        </w:rPr>
        <w:t>10566</w:t>
      </w:r>
    </w:p>
    <w:p w:rsidR="00C16FC1" w:rsidRPr="00C756BF" w:rsidRDefault="00C16FC1" w:rsidP="00C16FC1">
      <w:pPr>
        <w:jc w:val="both"/>
        <w:rPr>
          <w:rFonts w:ascii="Angsana New" w:hAnsi="Angsana New"/>
          <w:sz w:val="24"/>
          <w:szCs w:val="24"/>
        </w:rPr>
      </w:pPr>
    </w:p>
    <w:p w:rsidR="00C16FC1" w:rsidRPr="00C756BF" w:rsidRDefault="00C16FC1" w:rsidP="00C16FC1">
      <w:pPr>
        <w:jc w:val="both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16FC1" w:rsidRPr="00C756BF" w:rsidRDefault="00C16FC1" w:rsidP="00C16FC1">
      <w:pPr>
        <w:jc w:val="both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กรุงเทพมหานคร</w:t>
      </w:r>
      <w:r w:rsidRPr="00C756BF">
        <w:rPr>
          <w:rFonts w:ascii="Angsana New" w:hAnsi="Angsana New"/>
          <w:sz w:val="30"/>
          <w:szCs w:val="30"/>
        </w:rPr>
        <w:t xml:space="preserve"> </w:t>
      </w:r>
    </w:p>
    <w:p w:rsidR="00FA5180" w:rsidRPr="00C756BF" w:rsidRDefault="00A4349E" w:rsidP="00CC7A19">
      <w:pPr>
        <w:jc w:val="both"/>
        <w:rPr>
          <w:rFonts w:ascii="Angsana New" w:hAnsi="Angsana New"/>
          <w:sz w:val="30"/>
          <w:szCs w:val="30"/>
        </w:rPr>
      </w:pPr>
      <w:r w:rsidRPr="00A4349E">
        <w:rPr>
          <w:rFonts w:ascii="Angsana New" w:hAnsi="Angsana New"/>
          <w:sz w:val="30"/>
          <w:szCs w:val="30"/>
        </w:rPr>
        <w:t>1</w:t>
      </w:r>
      <w:r w:rsidR="00712B80">
        <w:rPr>
          <w:rFonts w:ascii="Angsana New" w:hAnsi="Angsana New"/>
          <w:sz w:val="30"/>
          <w:szCs w:val="30"/>
        </w:rPr>
        <w:t>7</w:t>
      </w:r>
      <w:r w:rsidR="009107D7" w:rsidRPr="00C756BF">
        <w:rPr>
          <w:rFonts w:ascii="Angsana New" w:hAnsi="Angsana New"/>
          <w:sz w:val="30"/>
          <w:szCs w:val="30"/>
        </w:rPr>
        <w:t xml:space="preserve"> </w:t>
      </w:r>
      <w:r w:rsidR="009107D7" w:rsidRPr="00C756BF">
        <w:rPr>
          <w:rFonts w:ascii="Angsana New" w:hAnsi="Angsana New"/>
          <w:sz w:val="30"/>
          <w:szCs w:val="30"/>
          <w:cs/>
        </w:rPr>
        <w:t>มีนาคม</w:t>
      </w:r>
      <w:r w:rsidR="00C16FC1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A4349E">
        <w:rPr>
          <w:rFonts w:ascii="Angsana New" w:hAnsi="Angsana New"/>
          <w:sz w:val="30"/>
          <w:szCs w:val="30"/>
        </w:rPr>
        <w:t>2563</w:t>
      </w:r>
    </w:p>
    <w:p w:rsidR="00D76FB6" w:rsidRDefault="00D76FB6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70305" w:rsidRDefault="00970305" w:rsidP="00C03DB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A9221D" w:rsidRPr="008E6962" w:rsidRDefault="00A9221D" w:rsidP="0097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Times New Roman" w:hAnsi="Angsana New"/>
          <w:sz w:val="30"/>
          <w:szCs w:val="30"/>
          <w:cs/>
        </w:rPr>
      </w:pPr>
      <w:bookmarkStart w:id="0" w:name="_GoBack"/>
      <w:bookmarkEnd w:id="0"/>
    </w:p>
    <w:sectPr w:rsidR="00A9221D" w:rsidRPr="008E6962" w:rsidSect="0056204C">
      <w:headerReference w:type="first" r:id="rId14"/>
      <w:footerReference w:type="first" r:id="rId15"/>
      <w:pgSz w:w="11909" w:h="16834" w:code="9"/>
      <w:pgMar w:top="691" w:right="1152" w:bottom="72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8B" w:rsidRDefault="00DF528B" w:rsidP="004956B4">
      <w:r>
        <w:separator/>
      </w:r>
    </w:p>
  </w:endnote>
  <w:endnote w:type="continuationSeparator" w:id="0">
    <w:p w:rsidR="00DF528B" w:rsidRDefault="00DF528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Default="006F5D71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:rsidR="006F5D71" w:rsidRDefault="006F5D71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713FE6" w:rsidRDefault="006F5D71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713FE6" w:rsidRDefault="006F5D71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970305">
      <w:rPr>
        <w:rFonts w:ascii="Angsana New" w:hAnsi="Angsana New"/>
        <w:noProof/>
        <w:sz w:val="30"/>
        <w:szCs w:val="30"/>
      </w:rPr>
      <w:t>3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5B24EF" w:rsidRDefault="006F5D71" w:rsidP="005B24E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963735" w:rsidRDefault="006F5D71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964D30">
      <w:rPr>
        <w:rStyle w:val="PageNumber"/>
        <w:rFonts w:ascii="Angsana New" w:hAnsi="Angsana New"/>
        <w:i/>
        <w:iCs/>
        <w:noProof/>
        <w:sz w:val="28"/>
        <w:szCs w:val="28"/>
      </w:rPr>
      <w:t>kas003a191a-12t-1 V.5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8B" w:rsidRDefault="00DF528B" w:rsidP="004956B4">
      <w:r>
        <w:separator/>
      </w:r>
    </w:p>
  </w:footnote>
  <w:footnote w:type="continuationSeparator" w:id="0">
    <w:p w:rsidR="00DF528B" w:rsidRDefault="00DF528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115D9E" w:rsidRDefault="006F5D71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6F5D71" w:rsidRPr="00115D9E" w:rsidRDefault="006F5D71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6F5D71" w:rsidRPr="00115D9E" w:rsidRDefault="006F5D71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6F5D71" w:rsidRPr="00115D9E" w:rsidRDefault="006F5D71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:rsidR="006F5D71" w:rsidRDefault="006F5D71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F5D71" w:rsidRPr="00AE1804" w:rsidRDefault="006F5D71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1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3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37"/>
  </w:num>
  <w:num w:numId="5">
    <w:abstractNumId w:val="6"/>
  </w:num>
  <w:num w:numId="6">
    <w:abstractNumId w:val="28"/>
  </w:num>
  <w:num w:numId="7">
    <w:abstractNumId w:val="18"/>
  </w:num>
  <w:num w:numId="8">
    <w:abstractNumId w:val="35"/>
  </w:num>
  <w:num w:numId="9">
    <w:abstractNumId w:val="25"/>
  </w:num>
  <w:num w:numId="10">
    <w:abstractNumId w:val="1"/>
  </w:num>
  <w:num w:numId="11">
    <w:abstractNumId w:val="15"/>
  </w:num>
  <w:num w:numId="12">
    <w:abstractNumId w:val="38"/>
  </w:num>
  <w:num w:numId="13">
    <w:abstractNumId w:val="33"/>
  </w:num>
  <w:num w:numId="14">
    <w:abstractNumId w:val="22"/>
  </w:num>
  <w:num w:numId="15">
    <w:abstractNumId w:val="13"/>
  </w:num>
  <w:num w:numId="16">
    <w:abstractNumId w:val="30"/>
  </w:num>
  <w:num w:numId="17">
    <w:abstractNumId w:val="32"/>
  </w:num>
  <w:num w:numId="18">
    <w:abstractNumId w:val="7"/>
  </w:num>
  <w:num w:numId="19">
    <w:abstractNumId w:val="26"/>
  </w:num>
  <w:num w:numId="20">
    <w:abstractNumId w:val="5"/>
  </w:num>
  <w:num w:numId="21">
    <w:abstractNumId w:val="24"/>
  </w:num>
  <w:num w:numId="22">
    <w:abstractNumId w:val="11"/>
  </w:num>
  <w:num w:numId="23">
    <w:abstractNumId w:val="21"/>
  </w:num>
  <w:num w:numId="24">
    <w:abstractNumId w:val="24"/>
  </w:num>
  <w:num w:numId="25">
    <w:abstractNumId w:val="2"/>
  </w:num>
  <w:num w:numId="26">
    <w:abstractNumId w:val="19"/>
  </w:num>
  <w:num w:numId="27">
    <w:abstractNumId w:val="12"/>
  </w:num>
  <w:num w:numId="28">
    <w:abstractNumId w:val="17"/>
  </w:num>
  <w:num w:numId="29">
    <w:abstractNumId w:val="10"/>
  </w:num>
  <w:num w:numId="30">
    <w:abstractNumId w:val="0"/>
  </w:num>
  <w:num w:numId="31">
    <w:abstractNumId w:val="39"/>
  </w:num>
  <w:num w:numId="32">
    <w:abstractNumId w:val="40"/>
  </w:num>
  <w:num w:numId="33">
    <w:abstractNumId w:val="8"/>
  </w:num>
  <w:num w:numId="34">
    <w:abstractNumId w:val="4"/>
  </w:num>
  <w:num w:numId="35">
    <w:abstractNumId w:val="36"/>
  </w:num>
  <w:num w:numId="36">
    <w:abstractNumId w:val="34"/>
  </w:num>
  <w:num w:numId="37">
    <w:abstractNumId w:val="31"/>
  </w:num>
  <w:num w:numId="38">
    <w:abstractNumId w:val="29"/>
  </w:num>
  <w:num w:numId="39">
    <w:abstractNumId w:val="3"/>
  </w:num>
  <w:num w:numId="40">
    <w:abstractNumId w:val="9"/>
  </w:num>
  <w:num w:numId="41">
    <w:abstractNumId w:val="23"/>
  </w:num>
  <w:num w:numId="4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A65"/>
    <w:rsid w:val="0000124B"/>
    <w:rsid w:val="000019C7"/>
    <w:rsid w:val="000022C3"/>
    <w:rsid w:val="00002354"/>
    <w:rsid w:val="00002766"/>
    <w:rsid w:val="0000288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6985"/>
    <w:rsid w:val="00016DFA"/>
    <w:rsid w:val="00016F6E"/>
    <w:rsid w:val="0001783E"/>
    <w:rsid w:val="00017A79"/>
    <w:rsid w:val="00017C7A"/>
    <w:rsid w:val="00017E7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9D1"/>
    <w:rsid w:val="000250B8"/>
    <w:rsid w:val="00026ADD"/>
    <w:rsid w:val="0002714C"/>
    <w:rsid w:val="00027626"/>
    <w:rsid w:val="000279AA"/>
    <w:rsid w:val="00030176"/>
    <w:rsid w:val="00030782"/>
    <w:rsid w:val="0003099A"/>
    <w:rsid w:val="00030B3B"/>
    <w:rsid w:val="00030C22"/>
    <w:rsid w:val="00030CD3"/>
    <w:rsid w:val="00031020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69C"/>
    <w:rsid w:val="00034BB8"/>
    <w:rsid w:val="0003500E"/>
    <w:rsid w:val="00035538"/>
    <w:rsid w:val="000355EF"/>
    <w:rsid w:val="00035898"/>
    <w:rsid w:val="00035AA5"/>
    <w:rsid w:val="00035D7E"/>
    <w:rsid w:val="00035EEE"/>
    <w:rsid w:val="000362C6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2CD3"/>
    <w:rsid w:val="00043E34"/>
    <w:rsid w:val="00043F0E"/>
    <w:rsid w:val="00044C53"/>
    <w:rsid w:val="00045015"/>
    <w:rsid w:val="0004659E"/>
    <w:rsid w:val="00046A4F"/>
    <w:rsid w:val="000472B5"/>
    <w:rsid w:val="0004747D"/>
    <w:rsid w:val="00047A3E"/>
    <w:rsid w:val="000500A6"/>
    <w:rsid w:val="00050814"/>
    <w:rsid w:val="00050D84"/>
    <w:rsid w:val="00050ECE"/>
    <w:rsid w:val="00051598"/>
    <w:rsid w:val="00051BB2"/>
    <w:rsid w:val="00051CDB"/>
    <w:rsid w:val="0005225C"/>
    <w:rsid w:val="000524AF"/>
    <w:rsid w:val="0005270D"/>
    <w:rsid w:val="00052989"/>
    <w:rsid w:val="0005320C"/>
    <w:rsid w:val="000534E9"/>
    <w:rsid w:val="00053554"/>
    <w:rsid w:val="00054546"/>
    <w:rsid w:val="00055387"/>
    <w:rsid w:val="00055655"/>
    <w:rsid w:val="0005594C"/>
    <w:rsid w:val="00055960"/>
    <w:rsid w:val="00055D63"/>
    <w:rsid w:val="000560EB"/>
    <w:rsid w:val="000566AD"/>
    <w:rsid w:val="000571AF"/>
    <w:rsid w:val="000574A2"/>
    <w:rsid w:val="000574DA"/>
    <w:rsid w:val="00057636"/>
    <w:rsid w:val="0005772B"/>
    <w:rsid w:val="00057F00"/>
    <w:rsid w:val="0006040B"/>
    <w:rsid w:val="00060CE2"/>
    <w:rsid w:val="00060D1D"/>
    <w:rsid w:val="00060E06"/>
    <w:rsid w:val="0006113B"/>
    <w:rsid w:val="000612DC"/>
    <w:rsid w:val="000612FF"/>
    <w:rsid w:val="00061A06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52"/>
    <w:rsid w:val="00065C80"/>
    <w:rsid w:val="000667D0"/>
    <w:rsid w:val="000669DB"/>
    <w:rsid w:val="00066AD5"/>
    <w:rsid w:val="00066BFA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A6"/>
    <w:rsid w:val="00080280"/>
    <w:rsid w:val="000804FA"/>
    <w:rsid w:val="000809DC"/>
    <w:rsid w:val="00080A86"/>
    <w:rsid w:val="00080E15"/>
    <w:rsid w:val="0008106C"/>
    <w:rsid w:val="00081166"/>
    <w:rsid w:val="000814B5"/>
    <w:rsid w:val="000814EB"/>
    <w:rsid w:val="00081A36"/>
    <w:rsid w:val="00081BA3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A8E"/>
    <w:rsid w:val="0009300B"/>
    <w:rsid w:val="00093DC3"/>
    <w:rsid w:val="00093DE8"/>
    <w:rsid w:val="00094074"/>
    <w:rsid w:val="000941F3"/>
    <w:rsid w:val="00094494"/>
    <w:rsid w:val="000948F6"/>
    <w:rsid w:val="0009511D"/>
    <w:rsid w:val="000953FC"/>
    <w:rsid w:val="00095C81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49E"/>
    <w:rsid w:val="0009756E"/>
    <w:rsid w:val="000A090F"/>
    <w:rsid w:val="000A0CE4"/>
    <w:rsid w:val="000A158E"/>
    <w:rsid w:val="000A1811"/>
    <w:rsid w:val="000A22C8"/>
    <w:rsid w:val="000A25E9"/>
    <w:rsid w:val="000A2FD3"/>
    <w:rsid w:val="000A31EB"/>
    <w:rsid w:val="000A3271"/>
    <w:rsid w:val="000A3809"/>
    <w:rsid w:val="000A3B2A"/>
    <w:rsid w:val="000A3D15"/>
    <w:rsid w:val="000A4AF2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33D5"/>
    <w:rsid w:val="000B36B1"/>
    <w:rsid w:val="000B3921"/>
    <w:rsid w:val="000B414F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5965"/>
    <w:rsid w:val="000C5B88"/>
    <w:rsid w:val="000C6085"/>
    <w:rsid w:val="000C62AD"/>
    <w:rsid w:val="000C67C1"/>
    <w:rsid w:val="000C6D34"/>
    <w:rsid w:val="000C7526"/>
    <w:rsid w:val="000C7D8B"/>
    <w:rsid w:val="000D00F4"/>
    <w:rsid w:val="000D0381"/>
    <w:rsid w:val="000D0395"/>
    <w:rsid w:val="000D0494"/>
    <w:rsid w:val="000D1009"/>
    <w:rsid w:val="000D1111"/>
    <w:rsid w:val="000D1AB9"/>
    <w:rsid w:val="000D1C91"/>
    <w:rsid w:val="000D1F2D"/>
    <w:rsid w:val="000D2554"/>
    <w:rsid w:val="000D29A0"/>
    <w:rsid w:val="000D3577"/>
    <w:rsid w:val="000D3A88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964"/>
    <w:rsid w:val="000D5E7B"/>
    <w:rsid w:val="000D6139"/>
    <w:rsid w:val="000D636C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65"/>
    <w:rsid w:val="000E2D96"/>
    <w:rsid w:val="000E318D"/>
    <w:rsid w:val="000E3235"/>
    <w:rsid w:val="000E3A6D"/>
    <w:rsid w:val="000E3B72"/>
    <w:rsid w:val="000E4504"/>
    <w:rsid w:val="000E4A7D"/>
    <w:rsid w:val="000E5395"/>
    <w:rsid w:val="000E5532"/>
    <w:rsid w:val="000E5607"/>
    <w:rsid w:val="000E5748"/>
    <w:rsid w:val="000E6CEA"/>
    <w:rsid w:val="000E6D3A"/>
    <w:rsid w:val="000E74E0"/>
    <w:rsid w:val="000E7569"/>
    <w:rsid w:val="000E7B7F"/>
    <w:rsid w:val="000E7E13"/>
    <w:rsid w:val="000F0429"/>
    <w:rsid w:val="000F0846"/>
    <w:rsid w:val="000F094B"/>
    <w:rsid w:val="000F094E"/>
    <w:rsid w:val="000F0D85"/>
    <w:rsid w:val="000F1DF1"/>
    <w:rsid w:val="000F1EAE"/>
    <w:rsid w:val="000F2537"/>
    <w:rsid w:val="000F2E02"/>
    <w:rsid w:val="000F37D1"/>
    <w:rsid w:val="000F3C45"/>
    <w:rsid w:val="000F4664"/>
    <w:rsid w:val="000F4732"/>
    <w:rsid w:val="000F4921"/>
    <w:rsid w:val="000F5143"/>
    <w:rsid w:val="000F51DC"/>
    <w:rsid w:val="000F5827"/>
    <w:rsid w:val="000F60D3"/>
    <w:rsid w:val="000F6923"/>
    <w:rsid w:val="000F6B16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C2C"/>
    <w:rsid w:val="00100F5A"/>
    <w:rsid w:val="0010194F"/>
    <w:rsid w:val="00101D87"/>
    <w:rsid w:val="00102714"/>
    <w:rsid w:val="00102E6B"/>
    <w:rsid w:val="00103A74"/>
    <w:rsid w:val="001045FE"/>
    <w:rsid w:val="001047C5"/>
    <w:rsid w:val="00104816"/>
    <w:rsid w:val="00104B13"/>
    <w:rsid w:val="00104DBB"/>
    <w:rsid w:val="00104E5B"/>
    <w:rsid w:val="00105128"/>
    <w:rsid w:val="0010513F"/>
    <w:rsid w:val="001052D8"/>
    <w:rsid w:val="00105866"/>
    <w:rsid w:val="00105AE7"/>
    <w:rsid w:val="00105B9F"/>
    <w:rsid w:val="00105CB6"/>
    <w:rsid w:val="00105EEA"/>
    <w:rsid w:val="00106141"/>
    <w:rsid w:val="00106AFE"/>
    <w:rsid w:val="001070BE"/>
    <w:rsid w:val="0010758B"/>
    <w:rsid w:val="001077C4"/>
    <w:rsid w:val="00107830"/>
    <w:rsid w:val="00107FAF"/>
    <w:rsid w:val="0011083D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3212"/>
    <w:rsid w:val="0011361D"/>
    <w:rsid w:val="001136A8"/>
    <w:rsid w:val="001138C3"/>
    <w:rsid w:val="00114009"/>
    <w:rsid w:val="00114441"/>
    <w:rsid w:val="00115226"/>
    <w:rsid w:val="00115D9E"/>
    <w:rsid w:val="00115E35"/>
    <w:rsid w:val="00116047"/>
    <w:rsid w:val="0011654C"/>
    <w:rsid w:val="00116A7C"/>
    <w:rsid w:val="00116B19"/>
    <w:rsid w:val="00116DFE"/>
    <w:rsid w:val="00116E92"/>
    <w:rsid w:val="00117BBD"/>
    <w:rsid w:val="00120302"/>
    <w:rsid w:val="00120A63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E3B"/>
    <w:rsid w:val="00124F22"/>
    <w:rsid w:val="001254B7"/>
    <w:rsid w:val="0012572E"/>
    <w:rsid w:val="00125AE7"/>
    <w:rsid w:val="001260A2"/>
    <w:rsid w:val="00126296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5E3"/>
    <w:rsid w:val="00130A36"/>
    <w:rsid w:val="00130ABB"/>
    <w:rsid w:val="00130DAA"/>
    <w:rsid w:val="0013176A"/>
    <w:rsid w:val="00131A15"/>
    <w:rsid w:val="00132190"/>
    <w:rsid w:val="001323E5"/>
    <w:rsid w:val="001323FC"/>
    <w:rsid w:val="001325D8"/>
    <w:rsid w:val="00132954"/>
    <w:rsid w:val="00133106"/>
    <w:rsid w:val="0013351B"/>
    <w:rsid w:val="001347F6"/>
    <w:rsid w:val="001354CB"/>
    <w:rsid w:val="001358CE"/>
    <w:rsid w:val="00135C13"/>
    <w:rsid w:val="00135C29"/>
    <w:rsid w:val="00136AE1"/>
    <w:rsid w:val="00136C77"/>
    <w:rsid w:val="001370D7"/>
    <w:rsid w:val="001371D6"/>
    <w:rsid w:val="001372AA"/>
    <w:rsid w:val="00137D72"/>
    <w:rsid w:val="00140FB7"/>
    <w:rsid w:val="001410C9"/>
    <w:rsid w:val="0014153D"/>
    <w:rsid w:val="00141BF9"/>
    <w:rsid w:val="0014239E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2FE"/>
    <w:rsid w:val="0014535E"/>
    <w:rsid w:val="00145C72"/>
    <w:rsid w:val="00145ED8"/>
    <w:rsid w:val="00146152"/>
    <w:rsid w:val="001464EC"/>
    <w:rsid w:val="001466B9"/>
    <w:rsid w:val="00146BB3"/>
    <w:rsid w:val="00146C61"/>
    <w:rsid w:val="00146D5F"/>
    <w:rsid w:val="00146DDF"/>
    <w:rsid w:val="00147054"/>
    <w:rsid w:val="001472BD"/>
    <w:rsid w:val="00147352"/>
    <w:rsid w:val="001474EE"/>
    <w:rsid w:val="00150031"/>
    <w:rsid w:val="001502B4"/>
    <w:rsid w:val="0015034A"/>
    <w:rsid w:val="00150A2B"/>
    <w:rsid w:val="00150B3D"/>
    <w:rsid w:val="0015119D"/>
    <w:rsid w:val="0015254F"/>
    <w:rsid w:val="00152A2C"/>
    <w:rsid w:val="00152B69"/>
    <w:rsid w:val="00152BDD"/>
    <w:rsid w:val="00152D56"/>
    <w:rsid w:val="0015316A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74EF"/>
    <w:rsid w:val="00157B21"/>
    <w:rsid w:val="00157C7B"/>
    <w:rsid w:val="001605C1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D0"/>
    <w:rsid w:val="00163B21"/>
    <w:rsid w:val="00163B5C"/>
    <w:rsid w:val="0016482F"/>
    <w:rsid w:val="00164C2F"/>
    <w:rsid w:val="00165282"/>
    <w:rsid w:val="001658B2"/>
    <w:rsid w:val="00165AF4"/>
    <w:rsid w:val="00166472"/>
    <w:rsid w:val="001664D4"/>
    <w:rsid w:val="00166505"/>
    <w:rsid w:val="001665FF"/>
    <w:rsid w:val="0016711F"/>
    <w:rsid w:val="00167B76"/>
    <w:rsid w:val="00167D59"/>
    <w:rsid w:val="00170636"/>
    <w:rsid w:val="001709D8"/>
    <w:rsid w:val="00170B61"/>
    <w:rsid w:val="00170CF0"/>
    <w:rsid w:val="00170DF0"/>
    <w:rsid w:val="0017155A"/>
    <w:rsid w:val="001716D3"/>
    <w:rsid w:val="00171D05"/>
    <w:rsid w:val="0017214C"/>
    <w:rsid w:val="001728CE"/>
    <w:rsid w:val="00172AB1"/>
    <w:rsid w:val="00172C6B"/>
    <w:rsid w:val="00173C00"/>
    <w:rsid w:val="00173D33"/>
    <w:rsid w:val="00174172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C58"/>
    <w:rsid w:val="00181CD4"/>
    <w:rsid w:val="00181FB8"/>
    <w:rsid w:val="0018202E"/>
    <w:rsid w:val="00182190"/>
    <w:rsid w:val="00182902"/>
    <w:rsid w:val="001829C5"/>
    <w:rsid w:val="00183304"/>
    <w:rsid w:val="00183321"/>
    <w:rsid w:val="001833FE"/>
    <w:rsid w:val="00183A24"/>
    <w:rsid w:val="00183DA1"/>
    <w:rsid w:val="00184878"/>
    <w:rsid w:val="001849AF"/>
    <w:rsid w:val="00184EF6"/>
    <w:rsid w:val="00184F54"/>
    <w:rsid w:val="00184F7F"/>
    <w:rsid w:val="001853F3"/>
    <w:rsid w:val="001864ED"/>
    <w:rsid w:val="00186AEA"/>
    <w:rsid w:val="00186BF8"/>
    <w:rsid w:val="0018703A"/>
    <w:rsid w:val="0018713C"/>
    <w:rsid w:val="00187BC5"/>
    <w:rsid w:val="00190477"/>
    <w:rsid w:val="00190FCD"/>
    <w:rsid w:val="00191160"/>
    <w:rsid w:val="0019159A"/>
    <w:rsid w:val="00191B63"/>
    <w:rsid w:val="00191C9F"/>
    <w:rsid w:val="00191EF3"/>
    <w:rsid w:val="00192018"/>
    <w:rsid w:val="00192A28"/>
    <w:rsid w:val="00192F63"/>
    <w:rsid w:val="0019313C"/>
    <w:rsid w:val="001938D5"/>
    <w:rsid w:val="00193B93"/>
    <w:rsid w:val="00194BD3"/>
    <w:rsid w:val="00194D73"/>
    <w:rsid w:val="00194FE4"/>
    <w:rsid w:val="0019518B"/>
    <w:rsid w:val="00195334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9B"/>
    <w:rsid w:val="001A15A4"/>
    <w:rsid w:val="001A1964"/>
    <w:rsid w:val="001A1A98"/>
    <w:rsid w:val="001A1DED"/>
    <w:rsid w:val="001A1E0D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7019"/>
    <w:rsid w:val="001A7825"/>
    <w:rsid w:val="001A78B3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B1"/>
    <w:rsid w:val="001B2A8B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7A78"/>
    <w:rsid w:val="001B7C65"/>
    <w:rsid w:val="001B7C8B"/>
    <w:rsid w:val="001C0128"/>
    <w:rsid w:val="001C0221"/>
    <w:rsid w:val="001C10CF"/>
    <w:rsid w:val="001C1489"/>
    <w:rsid w:val="001C16DA"/>
    <w:rsid w:val="001C17F7"/>
    <w:rsid w:val="001C1CC7"/>
    <w:rsid w:val="001C2054"/>
    <w:rsid w:val="001C24F3"/>
    <w:rsid w:val="001C2811"/>
    <w:rsid w:val="001C282C"/>
    <w:rsid w:val="001C2923"/>
    <w:rsid w:val="001C293A"/>
    <w:rsid w:val="001C2C03"/>
    <w:rsid w:val="001C349F"/>
    <w:rsid w:val="001C3F32"/>
    <w:rsid w:val="001C3F49"/>
    <w:rsid w:val="001C4A11"/>
    <w:rsid w:val="001C5501"/>
    <w:rsid w:val="001C55CE"/>
    <w:rsid w:val="001C63C7"/>
    <w:rsid w:val="001C73A5"/>
    <w:rsid w:val="001C73D8"/>
    <w:rsid w:val="001C7B54"/>
    <w:rsid w:val="001D0104"/>
    <w:rsid w:val="001D027E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A43"/>
    <w:rsid w:val="001D4326"/>
    <w:rsid w:val="001D4600"/>
    <w:rsid w:val="001D4678"/>
    <w:rsid w:val="001D488B"/>
    <w:rsid w:val="001D4F91"/>
    <w:rsid w:val="001D5171"/>
    <w:rsid w:val="001D5598"/>
    <w:rsid w:val="001D5BA7"/>
    <w:rsid w:val="001D5BDA"/>
    <w:rsid w:val="001D5FF4"/>
    <w:rsid w:val="001D610C"/>
    <w:rsid w:val="001D6607"/>
    <w:rsid w:val="001D677E"/>
    <w:rsid w:val="001D6D4C"/>
    <w:rsid w:val="001D7310"/>
    <w:rsid w:val="001D737B"/>
    <w:rsid w:val="001D7728"/>
    <w:rsid w:val="001D7962"/>
    <w:rsid w:val="001E022D"/>
    <w:rsid w:val="001E11D4"/>
    <w:rsid w:val="001E1560"/>
    <w:rsid w:val="001E15AA"/>
    <w:rsid w:val="001E1C75"/>
    <w:rsid w:val="001E2C0B"/>
    <w:rsid w:val="001E3696"/>
    <w:rsid w:val="001E38F1"/>
    <w:rsid w:val="001E40EB"/>
    <w:rsid w:val="001E4B83"/>
    <w:rsid w:val="001E4CE9"/>
    <w:rsid w:val="001E55EF"/>
    <w:rsid w:val="001E5961"/>
    <w:rsid w:val="001E5B08"/>
    <w:rsid w:val="001E670F"/>
    <w:rsid w:val="001E6969"/>
    <w:rsid w:val="001E789C"/>
    <w:rsid w:val="001F01D4"/>
    <w:rsid w:val="001F03A7"/>
    <w:rsid w:val="001F1D1B"/>
    <w:rsid w:val="001F1F29"/>
    <w:rsid w:val="001F210B"/>
    <w:rsid w:val="001F2413"/>
    <w:rsid w:val="001F2B71"/>
    <w:rsid w:val="001F3EE3"/>
    <w:rsid w:val="001F5C62"/>
    <w:rsid w:val="001F648A"/>
    <w:rsid w:val="001F6536"/>
    <w:rsid w:val="001F6608"/>
    <w:rsid w:val="001F6753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22FC"/>
    <w:rsid w:val="0020242B"/>
    <w:rsid w:val="00202471"/>
    <w:rsid w:val="00202848"/>
    <w:rsid w:val="00202906"/>
    <w:rsid w:val="00202DA8"/>
    <w:rsid w:val="00202FFD"/>
    <w:rsid w:val="00203024"/>
    <w:rsid w:val="002036E1"/>
    <w:rsid w:val="00203A67"/>
    <w:rsid w:val="00203B17"/>
    <w:rsid w:val="00203EF4"/>
    <w:rsid w:val="00203F5A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64CD"/>
    <w:rsid w:val="002069B1"/>
    <w:rsid w:val="00206D3F"/>
    <w:rsid w:val="002077A0"/>
    <w:rsid w:val="0020785F"/>
    <w:rsid w:val="00207B8A"/>
    <w:rsid w:val="00207FC1"/>
    <w:rsid w:val="0021056F"/>
    <w:rsid w:val="00210861"/>
    <w:rsid w:val="00210C86"/>
    <w:rsid w:val="002110CB"/>
    <w:rsid w:val="00211382"/>
    <w:rsid w:val="00211981"/>
    <w:rsid w:val="00211CCF"/>
    <w:rsid w:val="00212243"/>
    <w:rsid w:val="00212353"/>
    <w:rsid w:val="0021296C"/>
    <w:rsid w:val="00212C03"/>
    <w:rsid w:val="00212EED"/>
    <w:rsid w:val="00213087"/>
    <w:rsid w:val="00213D64"/>
    <w:rsid w:val="00214B4A"/>
    <w:rsid w:val="00214BF9"/>
    <w:rsid w:val="002155C4"/>
    <w:rsid w:val="0021560A"/>
    <w:rsid w:val="00215789"/>
    <w:rsid w:val="0021614B"/>
    <w:rsid w:val="00216281"/>
    <w:rsid w:val="00216D19"/>
    <w:rsid w:val="00216DD2"/>
    <w:rsid w:val="00216E09"/>
    <w:rsid w:val="002174DC"/>
    <w:rsid w:val="00217AEC"/>
    <w:rsid w:val="00217C44"/>
    <w:rsid w:val="00217ED3"/>
    <w:rsid w:val="002203E8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930"/>
    <w:rsid w:val="00231DBB"/>
    <w:rsid w:val="0023264F"/>
    <w:rsid w:val="002329EF"/>
    <w:rsid w:val="00232D6B"/>
    <w:rsid w:val="002330C3"/>
    <w:rsid w:val="0023317A"/>
    <w:rsid w:val="002331BE"/>
    <w:rsid w:val="00233740"/>
    <w:rsid w:val="00233AAD"/>
    <w:rsid w:val="00233E8F"/>
    <w:rsid w:val="00233E9F"/>
    <w:rsid w:val="00234248"/>
    <w:rsid w:val="00234537"/>
    <w:rsid w:val="00234789"/>
    <w:rsid w:val="0023487F"/>
    <w:rsid w:val="0023558A"/>
    <w:rsid w:val="00235DB9"/>
    <w:rsid w:val="00236142"/>
    <w:rsid w:val="0023672A"/>
    <w:rsid w:val="00236942"/>
    <w:rsid w:val="00236B59"/>
    <w:rsid w:val="002376C6"/>
    <w:rsid w:val="00237A51"/>
    <w:rsid w:val="00237F62"/>
    <w:rsid w:val="00240217"/>
    <w:rsid w:val="002404B5"/>
    <w:rsid w:val="00240ED6"/>
    <w:rsid w:val="00240FCD"/>
    <w:rsid w:val="00241682"/>
    <w:rsid w:val="002417F3"/>
    <w:rsid w:val="00241C81"/>
    <w:rsid w:val="002420BB"/>
    <w:rsid w:val="002424B5"/>
    <w:rsid w:val="00242846"/>
    <w:rsid w:val="00242C9E"/>
    <w:rsid w:val="002433C0"/>
    <w:rsid w:val="0024342A"/>
    <w:rsid w:val="00243536"/>
    <w:rsid w:val="00243B4D"/>
    <w:rsid w:val="00243EBF"/>
    <w:rsid w:val="0024409E"/>
    <w:rsid w:val="002441B2"/>
    <w:rsid w:val="00244771"/>
    <w:rsid w:val="0024566B"/>
    <w:rsid w:val="00245C1F"/>
    <w:rsid w:val="00245C74"/>
    <w:rsid w:val="00245CDF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D5"/>
    <w:rsid w:val="002522C9"/>
    <w:rsid w:val="00252355"/>
    <w:rsid w:val="00253140"/>
    <w:rsid w:val="00253812"/>
    <w:rsid w:val="00255492"/>
    <w:rsid w:val="00255668"/>
    <w:rsid w:val="002559FF"/>
    <w:rsid w:val="00255FFD"/>
    <w:rsid w:val="00256223"/>
    <w:rsid w:val="00256CC8"/>
    <w:rsid w:val="00257296"/>
    <w:rsid w:val="002573C4"/>
    <w:rsid w:val="002574ED"/>
    <w:rsid w:val="00257E2F"/>
    <w:rsid w:val="00260373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E6F"/>
    <w:rsid w:val="00270354"/>
    <w:rsid w:val="002707AF"/>
    <w:rsid w:val="002709EB"/>
    <w:rsid w:val="00270CCF"/>
    <w:rsid w:val="00270E14"/>
    <w:rsid w:val="00270E83"/>
    <w:rsid w:val="0027198D"/>
    <w:rsid w:val="00271BC7"/>
    <w:rsid w:val="0027241A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1C6"/>
    <w:rsid w:val="00275F65"/>
    <w:rsid w:val="00277097"/>
    <w:rsid w:val="00277689"/>
    <w:rsid w:val="002779D6"/>
    <w:rsid w:val="00277D70"/>
    <w:rsid w:val="00280040"/>
    <w:rsid w:val="00280A55"/>
    <w:rsid w:val="00280E71"/>
    <w:rsid w:val="002811D9"/>
    <w:rsid w:val="002812C8"/>
    <w:rsid w:val="00281771"/>
    <w:rsid w:val="002819DE"/>
    <w:rsid w:val="0028252B"/>
    <w:rsid w:val="00282AB2"/>
    <w:rsid w:val="00282BB8"/>
    <w:rsid w:val="00283658"/>
    <w:rsid w:val="00283DC6"/>
    <w:rsid w:val="00283F0B"/>
    <w:rsid w:val="00284077"/>
    <w:rsid w:val="002841BA"/>
    <w:rsid w:val="00284E8B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223"/>
    <w:rsid w:val="002917A5"/>
    <w:rsid w:val="0029232A"/>
    <w:rsid w:val="00293037"/>
    <w:rsid w:val="00293A47"/>
    <w:rsid w:val="00293DC1"/>
    <w:rsid w:val="0029436C"/>
    <w:rsid w:val="0029447D"/>
    <w:rsid w:val="002945DC"/>
    <w:rsid w:val="00294B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A97"/>
    <w:rsid w:val="002A1E2C"/>
    <w:rsid w:val="002A2462"/>
    <w:rsid w:val="002A28C9"/>
    <w:rsid w:val="002A30A1"/>
    <w:rsid w:val="002A33B0"/>
    <w:rsid w:val="002A362D"/>
    <w:rsid w:val="002A3811"/>
    <w:rsid w:val="002A3D38"/>
    <w:rsid w:val="002A3EBC"/>
    <w:rsid w:val="002A42B2"/>
    <w:rsid w:val="002A4983"/>
    <w:rsid w:val="002A4A07"/>
    <w:rsid w:val="002A5448"/>
    <w:rsid w:val="002A5B27"/>
    <w:rsid w:val="002A60D0"/>
    <w:rsid w:val="002A62DD"/>
    <w:rsid w:val="002A65A7"/>
    <w:rsid w:val="002A6D02"/>
    <w:rsid w:val="002A6EF0"/>
    <w:rsid w:val="002A7219"/>
    <w:rsid w:val="002A75CF"/>
    <w:rsid w:val="002B043C"/>
    <w:rsid w:val="002B16BE"/>
    <w:rsid w:val="002B17CB"/>
    <w:rsid w:val="002B199E"/>
    <w:rsid w:val="002B1C0F"/>
    <w:rsid w:val="002B1C4C"/>
    <w:rsid w:val="002B1CEB"/>
    <w:rsid w:val="002B24DE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70E2"/>
    <w:rsid w:val="002B7CA0"/>
    <w:rsid w:val="002B7FDF"/>
    <w:rsid w:val="002C011E"/>
    <w:rsid w:val="002C0B13"/>
    <w:rsid w:val="002C0ECB"/>
    <w:rsid w:val="002C0F00"/>
    <w:rsid w:val="002C13B5"/>
    <w:rsid w:val="002C13BE"/>
    <w:rsid w:val="002C1964"/>
    <w:rsid w:val="002C26A4"/>
    <w:rsid w:val="002C2A59"/>
    <w:rsid w:val="002C2D76"/>
    <w:rsid w:val="002C3376"/>
    <w:rsid w:val="002C35B7"/>
    <w:rsid w:val="002C3B87"/>
    <w:rsid w:val="002C40ED"/>
    <w:rsid w:val="002C435C"/>
    <w:rsid w:val="002C4405"/>
    <w:rsid w:val="002C4579"/>
    <w:rsid w:val="002C4606"/>
    <w:rsid w:val="002C518E"/>
    <w:rsid w:val="002C5764"/>
    <w:rsid w:val="002C5FEF"/>
    <w:rsid w:val="002C6620"/>
    <w:rsid w:val="002C6673"/>
    <w:rsid w:val="002C76EF"/>
    <w:rsid w:val="002D0B68"/>
    <w:rsid w:val="002D161A"/>
    <w:rsid w:val="002D1841"/>
    <w:rsid w:val="002D1927"/>
    <w:rsid w:val="002D241E"/>
    <w:rsid w:val="002D24E3"/>
    <w:rsid w:val="002D26EA"/>
    <w:rsid w:val="002D2DE0"/>
    <w:rsid w:val="002D2E01"/>
    <w:rsid w:val="002D2F55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9E"/>
    <w:rsid w:val="002E10D2"/>
    <w:rsid w:val="002E10DF"/>
    <w:rsid w:val="002E1267"/>
    <w:rsid w:val="002E185E"/>
    <w:rsid w:val="002E2244"/>
    <w:rsid w:val="002E2301"/>
    <w:rsid w:val="002E2325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964"/>
    <w:rsid w:val="002E5110"/>
    <w:rsid w:val="002E54BF"/>
    <w:rsid w:val="002E554B"/>
    <w:rsid w:val="002E5AF1"/>
    <w:rsid w:val="002E64D7"/>
    <w:rsid w:val="002E6936"/>
    <w:rsid w:val="002E6DA7"/>
    <w:rsid w:val="002E7377"/>
    <w:rsid w:val="002E765B"/>
    <w:rsid w:val="002E77E7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9CB"/>
    <w:rsid w:val="002F2CF2"/>
    <w:rsid w:val="002F3245"/>
    <w:rsid w:val="002F4092"/>
    <w:rsid w:val="002F4AB7"/>
    <w:rsid w:val="002F4F29"/>
    <w:rsid w:val="002F50CC"/>
    <w:rsid w:val="002F5574"/>
    <w:rsid w:val="002F5A63"/>
    <w:rsid w:val="002F5B52"/>
    <w:rsid w:val="002F605B"/>
    <w:rsid w:val="002F6F3F"/>
    <w:rsid w:val="002F6F51"/>
    <w:rsid w:val="002F7614"/>
    <w:rsid w:val="002F7932"/>
    <w:rsid w:val="002F79E4"/>
    <w:rsid w:val="00300075"/>
    <w:rsid w:val="00300121"/>
    <w:rsid w:val="003007CF"/>
    <w:rsid w:val="003012E6"/>
    <w:rsid w:val="00301330"/>
    <w:rsid w:val="00302038"/>
    <w:rsid w:val="0030208F"/>
    <w:rsid w:val="0030247D"/>
    <w:rsid w:val="00302908"/>
    <w:rsid w:val="00302EDE"/>
    <w:rsid w:val="00303997"/>
    <w:rsid w:val="00303C02"/>
    <w:rsid w:val="00303D85"/>
    <w:rsid w:val="00304036"/>
    <w:rsid w:val="00304406"/>
    <w:rsid w:val="00304A6A"/>
    <w:rsid w:val="00304FF9"/>
    <w:rsid w:val="00305033"/>
    <w:rsid w:val="003057D6"/>
    <w:rsid w:val="00305961"/>
    <w:rsid w:val="00305A5D"/>
    <w:rsid w:val="00306038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6A"/>
    <w:rsid w:val="003077B0"/>
    <w:rsid w:val="0030786B"/>
    <w:rsid w:val="00307C6F"/>
    <w:rsid w:val="0031024A"/>
    <w:rsid w:val="00311257"/>
    <w:rsid w:val="00311788"/>
    <w:rsid w:val="003119E6"/>
    <w:rsid w:val="00311C8A"/>
    <w:rsid w:val="003121B6"/>
    <w:rsid w:val="0031242A"/>
    <w:rsid w:val="00312835"/>
    <w:rsid w:val="00312D62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70A7"/>
    <w:rsid w:val="00317668"/>
    <w:rsid w:val="0031796B"/>
    <w:rsid w:val="00320036"/>
    <w:rsid w:val="0032015B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8A8"/>
    <w:rsid w:val="00325BE9"/>
    <w:rsid w:val="003266FC"/>
    <w:rsid w:val="0032679C"/>
    <w:rsid w:val="0032684E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222"/>
    <w:rsid w:val="003312CB"/>
    <w:rsid w:val="00331473"/>
    <w:rsid w:val="00331A01"/>
    <w:rsid w:val="0033268A"/>
    <w:rsid w:val="003332D5"/>
    <w:rsid w:val="00333825"/>
    <w:rsid w:val="00333DD8"/>
    <w:rsid w:val="00333E5D"/>
    <w:rsid w:val="00333E86"/>
    <w:rsid w:val="003350BF"/>
    <w:rsid w:val="00335159"/>
    <w:rsid w:val="0033553A"/>
    <w:rsid w:val="0033592B"/>
    <w:rsid w:val="00335CD6"/>
    <w:rsid w:val="003365C4"/>
    <w:rsid w:val="00336982"/>
    <w:rsid w:val="00336DCC"/>
    <w:rsid w:val="00336DF5"/>
    <w:rsid w:val="00336FAD"/>
    <w:rsid w:val="00337174"/>
    <w:rsid w:val="00337574"/>
    <w:rsid w:val="00337AFC"/>
    <w:rsid w:val="00340074"/>
    <w:rsid w:val="003403CA"/>
    <w:rsid w:val="003405E2"/>
    <w:rsid w:val="003412DD"/>
    <w:rsid w:val="003414F1"/>
    <w:rsid w:val="003418A2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57"/>
    <w:rsid w:val="00346057"/>
    <w:rsid w:val="00346074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7E0"/>
    <w:rsid w:val="003619F7"/>
    <w:rsid w:val="00361A58"/>
    <w:rsid w:val="00361D83"/>
    <w:rsid w:val="00361DE6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4A0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29A1"/>
    <w:rsid w:val="00372C11"/>
    <w:rsid w:val="00372ED3"/>
    <w:rsid w:val="003731FB"/>
    <w:rsid w:val="00373695"/>
    <w:rsid w:val="00374252"/>
    <w:rsid w:val="0037438B"/>
    <w:rsid w:val="00374507"/>
    <w:rsid w:val="00374A02"/>
    <w:rsid w:val="00374A94"/>
    <w:rsid w:val="00374B9C"/>
    <w:rsid w:val="00375269"/>
    <w:rsid w:val="00375283"/>
    <w:rsid w:val="003755C2"/>
    <w:rsid w:val="003757DC"/>
    <w:rsid w:val="00375AA4"/>
    <w:rsid w:val="003767FC"/>
    <w:rsid w:val="0037693F"/>
    <w:rsid w:val="00376A80"/>
    <w:rsid w:val="00376D3B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7F7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C9"/>
    <w:rsid w:val="0038580C"/>
    <w:rsid w:val="00385D98"/>
    <w:rsid w:val="00386BA0"/>
    <w:rsid w:val="00386C11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440"/>
    <w:rsid w:val="00394991"/>
    <w:rsid w:val="00394C84"/>
    <w:rsid w:val="00394E89"/>
    <w:rsid w:val="003951C5"/>
    <w:rsid w:val="003954A6"/>
    <w:rsid w:val="0039582F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433F"/>
    <w:rsid w:val="003A442E"/>
    <w:rsid w:val="003A4F8B"/>
    <w:rsid w:val="003A5203"/>
    <w:rsid w:val="003A59FE"/>
    <w:rsid w:val="003A5D13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B98"/>
    <w:rsid w:val="003B0F56"/>
    <w:rsid w:val="003B0FB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B12"/>
    <w:rsid w:val="003B4E8C"/>
    <w:rsid w:val="003B5075"/>
    <w:rsid w:val="003B51E9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965"/>
    <w:rsid w:val="003C2406"/>
    <w:rsid w:val="003C2838"/>
    <w:rsid w:val="003C2969"/>
    <w:rsid w:val="003C2D2D"/>
    <w:rsid w:val="003C3760"/>
    <w:rsid w:val="003C3A01"/>
    <w:rsid w:val="003C41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D0793"/>
    <w:rsid w:val="003D0C45"/>
    <w:rsid w:val="003D0ED8"/>
    <w:rsid w:val="003D1119"/>
    <w:rsid w:val="003D2276"/>
    <w:rsid w:val="003D23B1"/>
    <w:rsid w:val="003D280D"/>
    <w:rsid w:val="003D2D8A"/>
    <w:rsid w:val="003D2DD6"/>
    <w:rsid w:val="003D3B3C"/>
    <w:rsid w:val="003D41F4"/>
    <w:rsid w:val="003D45BC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5D18"/>
    <w:rsid w:val="003E6458"/>
    <w:rsid w:val="003E706A"/>
    <w:rsid w:val="003E7BA6"/>
    <w:rsid w:val="003F0273"/>
    <w:rsid w:val="003F02FF"/>
    <w:rsid w:val="003F08D9"/>
    <w:rsid w:val="003F0C79"/>
    <w:rsid w:val="003F0DF7"/>
    <w:rsid w:val="003F15B3"/>
    <w:rsid w:val="003F1B7E"/>
    <w:rsid w:val="003F2299"/>
    <w:rsid w:val="003F2533"/>
    <w:rsid w:val="003F2640"/>
    <w:rsid w:val="003F26AC"/>
    <w:rsid w:val="003F288C"/>
    <w:rsid w:val="003F2AE5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25E"/>
    <w:rsid w:val="003F739D"/>
    <w:rsid w:val="003F7464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1D9"/>
    <w:rsid w:val="00406643"/>
    <w:rsid w:val="00407118"/>
    <w:rsid w:val="004073DE"/>
    <w:rsid w:val="00407988"/>
    <w:rsid w:val="0041014C"/>
    <w:rsid w:val="00410D66"/>
    <w:rsid w:val="004113B0"/>
    <w:rsid w:val="00411660"/>
    <w:rsid w:val="00411DA2"/>
    <w:rsid w:val="004120F2"/>
    <w:rsid w:val="004125A9"/>
    <w:rsid w:val="00412769"/>
    <w:rsid w:val="004130C9"/>
    <w:rsid w:val="00413263"/>
    <w:rsid w:val="00413279"/>
    <w:rsid w:val="0041335A"/>
    <w:rsid w:val="00413499"/>
    <w:rsid w:val="00413D73"/>
    <w:rsid w:val="004147B8"/>
    <w:rsid w:val="00414946"/>
    <w:rsid w:val="00414D73"/>
    <w:rsid w:val="00415791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56E0"/>
    <w:rsid w:val="0042622D"/>
    <w:rsid w:val="00426857"/>
    <w:rsid w:val="00426B9B"/>
    <w:rsid w:val="00426E5B"/>
    <w:rsid w:val="00426F5E"/>
    <w:rsid w:val="0042732A"/>
    <w:rsid w:val="00427C2E"/>
    <w:rsid w:val="004302B8"/>
    <w:rsid w:val="00430549"/>
    <w:rsid w:val="004307F1"/>
    <w:rsid w:val="00430AAF"/>
    <w:rsid w:val="00430AC1"/>
    <w:rsid w:val="00430ACE"/>
    <w:rsid w:val="00430D3D"/>
    <w:rsid w:val="004312EF"/>
    <w:rsid w:val="0043156A"/>
    <w:rsid w:val="00431879"/>
    <w:rsid w:val="00431CFD"/>
    <w:rsid w:val="00431DCF"/>
    <w:rsid w:val="00431FE6"/>
    <w:rsid w:val="0043294B"/>
    <w:rsid w:val="00432B3C"/>
    <w:rsid w:val="00433920"/>
    <w:rsid w:val="00434322"/>
    <w:rsid w:val="0043495A"/>
    <w:rsid w:val="00434CA0"/>
    <w:rsid w:val="004351B0"/>
    <w:rsid w:val="004355C4"/>
    <w:rsid w:val="0043650F"/>
    <w:rsid w:val="00436B35"/>
    <w:rsid w:val="00436E63"/>
    <w:rsid w:val="00437B65"/>
    <w:rsid w:val="00437D63"/>
    <w:rsid w:val="00437E05"/>
    <w:rsid w:val="004404A3"/>
    <w:rsid w:val="0044064E"/>
    <w:rsid w:val="004407D8"/>
    <w:rsid w:val="0044081C"/>
    <w:rsid w:val="00440F11"/>
    <w:rsid w:val="004417B2"/>
    <w:rsid w:val="004419C4"/>
    <w:rsid w:val="0044200D"/>
    <w:rsid w:val="004421E7"/>
    <w:rsid w:val="004423D0"/>
    <w:rsid w:val="0044280B"/>
    <w:rsid w:val="004428D4"/>
    <w:rsid w:val="00442A4B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4A1"/>
    <w:rsid w:val="00446619"/>
    <w:rsid w:val="00446FAC"/>
    <w:rsid w:val="0044780E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90F"/>
    <w:rsid w:val="0045399A"/>
    <w:rsid w:val="0045489B"/>
    <w:rsid w:val="00454C73"/>
    <w:rsid w:val="00454CB3"/>
    <w:rsid w:val="0045536C"/>
    <w:rsid w:val="00455AAD"/>
    <w:rsid w:val="00456E46"/>
    <w:rsid w:val="004575C8"/>
    <w:rsid w:val="00457D1E"/>
    <w:rsid w:val="00460414"/>
    <w:rsid w:val="00461392"/>
    <w:rsid w:val="00462282"/>
    <w:rsid w:val="0046332D"/>
    <w:rsid w:val="0046356C"/>
    <w:rsid w:val="004638C2"/>
    <w:rsid w:val="00463BF3"/>
    <w:rsid w:val="00463C42"/>
    <w:rsid w:val="004642F9"/>
    <w:rsid w:val="004647D5"/>
    <w:rsid w:val="0046487E"/>
    <w:rsid w:val="00464AB4"/>
    <w:rsid w:val="00465413"/>
    <w:rsid w:val="004654B5"/>
    <w:rsid w:val="00465C2F"/>
    <w:rsid w:val="0046631A"/>
    <w:rsid w:val="00466326"/>
    <w:rsid w:val="00466A5B"/>
    <w:rsid w:val="00467416"/>
    <w:rsid w:val="00467D31"/>
    <w:rsid w:val="00470C09"/>
    <w:rsid w:val="00471248"/>
    <w:rsid w:val="00471CA3"/>
    <w:rsid w:val="00471F39"/>
    <w:rsid w:val="00472543"/>
    <w:rsid w:val="0047293F"/>
    <w:rsid w:val="00472AAF"/>
    <w:rsid w:val="00472EAD"/>
    <w:rsid w:val="00472EDB"/>
    <w:rsid w:val="0047318C"/>
    <w:rsid w:val="004736A8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72C5"/>
    <w:rsid w:val="0048067A"/>
    <w:rsid w:val="00480C4F"/>
    <w:rsid w:val="00480C7D"/>
    <w:rsid w:val="00480E51"/>
    <w:rsid w:val="00481147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9F8"/>
    <w:rsid w:val="00483B64"/>
    <w:rsid w:val="004845CC"/>
    <w:rsid w:val="004845DC"/>
    <w:rsid w:val="004855C4"/>
    <w:rsid w:val="00485610"/>
    <w:rsid w:val="004864AE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1B6E"/>
    <w:rsid w:val="00491CA5"/>
    <w:rsid w:val="00491E09"/>
    <w:rsid w:val="004921D6"/>
    <w:rsid w:val="00492433"/>
    <w:rsid w:val="00492A64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7393"/>
    <w:rsid w:val="004973DC"/>
    <w:rsid w:val="00497596"/>
    <w:rsid w:val="004975AD"/>
    <w:rsid w:val="00497801"/>
    <w:rsid w:val="00497F0E"/>
    <w:rsid w:val="004A05CE"/>
    <w:rsid w:val="004A1C04"/>
    <w:rsid w:val="004A1D99"/>
    <w:rsid w:val="004A1FA2"/>
    <w:rsid w:val="004A26D3"/>
    <w:rsid w:val="004A2770"/>
    <w:rsid w:val="004A29F8"/>
    <w:rsid w:val="004A2CAB"/>
    <w:rsid w:val="004A3641"/>
    <w:rsid w:val="004A3B8B"/>
    <w:rsid w:val="004A3C33"/>
    <w:rsid w:val="004A3D91"/>
    <w:rsid w:val="004A3EF4"/>
    <w:rsid w:val="004A4346"/>
    <w:rsid w:val="004A4701"/>
    <w:rsid w:val="004A5544"/>
    <w:rsid w:val="004A5FE6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FF"/>
    <w:rsid w:val="004B23BA"/>
    <w:rsid w:val="004B289F"/>
    <w:rsid w:val="004B31C0"/>
    <w:rsid w:val="004B365E"/>
    <w:rsid w:val="004B4304"/>
    <w:rsid w:val="004B439F"/>
    <w:rsid w:val="004B4699"/>
    <w:rsid w:val="004B4922"/>
    <w:rsid w:val="004B4D74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108D"/>
    <w:rsid w:val="004C118D"/>
    <w:rsid w:val="004C13D5"/>
    <w:rsid w:val="004C1588"/>
    <w:rsid w:val="004C160D"/>
    <w:rsid w:val="004C1776"/>
    <w:rsid w:val="004C17B6"/>
    <w:rsid w:val="004C1C9F"/>
    <w:rsid w:val="004C1F42"/>
    <w:rsid w:val="004C20AB"/>
    <w:rsid w:val="004C3A37"/>
    <w:rsid w:val="004C3EE2"/>
    <w:rsid w:val="004C41AE"/>
    <w:rsid w:val="004C4397"/>
    <w:rsid w:val="004C44C8"/>
    <w:rsid w:val="004C497E"/>
    <w:rsid w:val="004C4DCD"/>
    <w:rsid w:val="004C5640"/>
    <w:rsid w:val="004C5EB7"/>
    <w:rsid w:val="004C6473"/>
    <w:rsid w:val="004C6533"/>
    <w:rsid w:val="004C708F"/>
    <w:rsid w:val="004C70DE"/>
    <w:rsid w:val="004C7690"/>
    <w:rsid w:val="004C7A5D"/>
    <w:rsid w:val="004C7C43"/>
    <w:rsid w:val="004D0204"/>
    <w:rsid w:val="004D0562"/>
    <w:rsid w:val="004D0CB1"/>
    <w:rsid w:val="004D11A3"/>
    <w:rsid w:val="004D1236"/>
    <w:rsid w:val="004D1942"/>
    <w:rsid w:val="004D1E5C"/>
    <w:rsid w:val="004D244E"/>
    <w:rsid w:val="004D3184"/>
    <w:rsid w:val="004D31AC"/>
    <w:rsid w:val="004D3B30"/>
    <w:rsid w:val="004D3EEE"/>
    <w:rsid w:val="004D4025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49A"/>
    <w:rsid w:val="004D7A8F"/>
    <w:rsid w:val="004E0161"/>
    <w:rsid w:val="004E03DC"/>
    <w:rsid w:val="004E0DC1"/>
    <w:rsid w:val="004E1071"/>
    <w:rsid w:val="004E11DA"/>
    <w:rsid w:val="004E13BD"/>
    <w:rsid w:val="004E157C"/>
    <w:rsid w:val="004E16B7"/>
    <w:rsid w:val="004E190F"/>
    <w:rsid w:val="004E1E9E"/>
    <w:rsid w:val="004E1EE7"/>
    <w:rsid w:val="004E27FA"/>
    <w:rsid w:val="004E2D18"/>
    <w:rsid w:val="004E3266"/>
    <w:rsid w:val="004E34BA"/>
    <w:rsid w:val="004E35FA"/>
    <w:rsid w:val="004E3D6A"/>
    <w:rsid w:val="004E3DE0"/>
    <w:rsid w:val="004E417F"/>
    <w:rsid w:val="004E4AE8"/>
    <w:rsid w:val="004E5004"/>
    <w:rsid w:val="004E557E"/>
    <w:rsid w:val="004E5727"/>
    <w:rsid w:val="004E5950"/>
    <w:rsid w:val="004E5A12"/>
    <w:rsid w:val="004E5AFC"/>
    <w:rsid w:val="004E62EB"/>
    <w:rsid w:val="004E65C4"/>
    <w:rsid w:val="004E6AA2"/>
    <w:rsid w:val="004E6DBB"/>
    <w:rsid w:val="004E7BCC"/>
    <w:rsid w:val="004E7C45"/>
    <w:rsid w:val="004F016D"/>
    <w:rsid w:val="004F06B9"/>
    <w:rsid w:val="004F0C4B"/>
    <w:rsid w:val="004F0E01"/>
    <w:rsid w:val="004F0F98"/>
    <w:rsid w:val="004F1352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699"/>
    <w:rsid w:val="004F3A98"/>
    <w:rsid w:val="004F3BD8"/>
    <w:rsid w:val="004F40CD"/>
    <w:rsid w:val="004F44E7"/>
    <w:rsid w:val="004F4656"/>
    <w:rsid w:val="004F4AB7"/>
    <w:rsid w:val="004F4BFB"/>
    <w:rsid w:val="004F50F9"/>
    <w:rsid w:val="004F5527"/>
    <w:rsid w:val="004F5C05"/>
    <w:rsid w:val="004F5F1B"/>
    <w:rsid w:val="004F5F44"/>
    <w:rsid w:val="004F645D"/>
    <w:rsid w:val="004F65E4"/>
    <w:rsid w:val="004F6A34"/>
    <w:rsid w:val="004F6A3B"/>
    <w:rsid w:val="004F6EEA"/>
    <w:rsid w:val="004F718C"/>
    <w:rsid w:val="004F7BD2"/>
    <w:rsid w:val="004F7E28"/>
    <w:rsid w:val="004F7F9A"/>
    <w:rsid w:val="00500902"/>
    <w:rsid w:val="00500956"/>
    <w:rsid w:val="005013EA"/>
    <w:rsid w:val="0050146B"/>
    <w:rsid w:val="00501803"/>
    <w:rsid w:val="0050197D"/>
    <w:rsid w:val="00501ED9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704"/>
    <w:rsid w:val="00505D8C"/>
    <w:rsid w:val="00506B1E"/>
    <w:rsid w:val="00506B48"/>
    <w:rsid w:val="00506E4F"/>
    <w:rsid w:val="00507A96"/>
    <w:rsid w:val="00507B59"/>
    <w:rsid w:val="00507ECA"/>
    <w:rsid w:val="0051053A"/>
    <w:rsid w:val="00510721"/>
    <w:rsid w:val="005111C6"/>
    <w:rsid w:val="005116F8"/>
    <w:rsid w:val="00511B8C"/>
    <w:rsid w:val="00511EF2"/>
    <w:rsid w:val="005122F4"/>
    <w:rsid w:val="00512831"/>
    <w:rsid w:val="00512886"/>
    <w:rsid w:val="0051290E"/>
    <w:rsid w:val="00512B34"/>
    <w:rsid w:val="00513139"/>
    <w:rsid w:val="00513618"/>
    <w:rsid w:val="00513725"/>
    <w:rsid w:val="00513764"/>
    <w:rsid w:val="0051376A"/>
    <w:rsid w:val="005137C1"/>
    <w:rsid w:val="00513EE9"/>
    <w:rsid w:val="00513F9F"/>
    <w:rsid w:val="00514054"/>
    <w:rsid w:val="00514776"/>
    <w:rsid w:val="00514C05"/>
    <w:rsid w:val="00515478"/>
    <w:rsid w:val="005156AC"/>
    <w:rsid w:val="005156CB"/>
    <w:rsid w:val="00515780"/>
    <w:rsid w:val="00515E87"/>
    <w:rsid w:val="005167D7"/>
    <w:rsid w:val="005176ED"/>
    <w:rsid w:val="0051770C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67"/>
    <w:rsid w:val="005254DB"/>
    <w:rsid w:val="00525829"/>
    <w:rsid w:val="00526752"/>
    <w:rsid w:val="00526957"/>
    <w:rsid w:val="00526C85"/>
    <w:rsid w:val="00526CB2"/>
    <w:rsid w:val="00526EB7"/>
    <w:rsid w:val="00527100"/>
    <w:rsid w:val="0052720E"/>
    <w:rsid w:val="00527254"/>
    <w:rsid w:val="0052734D"/>
    <w:rsid w:val="0052757A"/>
    <w:rsid w:val="00527AEB"/>
    <w:rsid w:val="00527F51"/>
    <w:rsid w:val="005302A4"/>
    <w:rsid w:val="005305AD"/>
    <w:rsid w:val="0053156C"/>
    <w:rsid w:val="00531C37"/>
    <w:rsid w:val="00531DBF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76D1"/>
    <w:rsid w:val="00537D1F"/>
    <w:rsid w:val="005412C0"/>
    <w:rsid w:val="00541C7E"/>
    <w:rsid w:val="00541EE0"/>
    <w:rsid w:val="005422A2"/>
    <w:rsid w:val="005422EE"/>
    <w:rsid w:val="005422FE"/>
    <w:rsid w:val="0054251E"/>
    <w:rsid w:val="00542844"/>
    <w:rsid w:val="0054302E"/>
    <w:rsid w:val="00543358"/>
    <w:rsid w:val="00543CB9"/>
    <w:rsid w:val="00543DE0"/>
    <w:rsid w:val="00544489"/>
    <w:rsid w:val="0054489C"/>
    <w:rsid w:val="005449B8"/>
    <w:rsid w:val="00544D14"/>
    <w:rsid w:val="0054508D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9B2"/>
    <w:rsid w:val="00554C7F"/>
    <w:rsid w:val="00555C5D"/>
    <w:rsid w:val="00555FF2"/>
    <w:rsid w:val="005565C3"/>
    <w:rsid w:val="00556916"/>
    <w:rsid w:val="0055764B"/>
    <w:rsid w:val="005578EC"/>
    <w:rsid w:val="00557B40"/>
    <w:rsid w:val="005609B4"/>
    <w:rsid w:val="00560B63"/>
    <w:rsid w:val="00560FC3"/>
    <w:rsid w:val="00561434"/>
    <w:rsid w:val="00561C7B"/>
    <w:rsid w:val="00561D19"/>
    <w:rsid w:val="00561E65"/>
    <w:rsid w:val="00561EC9"/>
    <w:rsid w:val="0056204C"/>
    <w:rsid w:val="005620C7"/>
    <w:rsid w:val="00562A05"/>
    <w:rsid w:val="00563092"/>
    <w:rsid w:val="00563294"/>
    <w:rsid w:val="0056392D"/>
    <w:rsid w:val="00564267"/>
    <w:rsid w:val="0056487B"/>
    <w:rsid w:val="00564E14"/>
    <w:rsid w:val="00565A6F"/>
    <w:rsid w:val="00566464"/>
    <w:rsid w:val="00566C71"/>
    <w:rsid w:val="00566CD1"/>
    <w:rsid w:val="00567307"/>
    <w:rsid w:val="005700E8"/>
    <w:rsid w:val="00570193"/>
    <w:rsid w:val="00571C42"/>
    <w:rsid w:val="00571E75"/>
    <w:rsid w:val="00572670"/>
    <w:rsid w:val="005726FD"/>
    <w:rsid w:val="00572809"/>
    <w:rsid w:val="00572CC1"/>
    <w:rsid w:val="00572E5C"/>
    <w:rsid w:val="00573622"/>
    <w:rsid w:val="0057382A"/>
    <w:rsid w:val="00574192"/>
    <w:rsid w:val="00574384"/>
    <w:rsid w:val="00574B94"/>
    <w:rsid w:val="00574FD7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D3B"/>
    <w:rsid w:val="00581FC8"/>
    <w:rsid w:val="00582036"/>
    <w:rsid w:val="00583166"/>
    <w:rsid w:val="00583FF7"/>
    <w:rsid w:val="005849D0"/>
    <w:rsid w:val="00584EB1"/>
    <w:rsid w:val="00584F09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20C5"/>
    <w:rsid w:val="0059254F"/>
    <w:rsid w:val="005925D9"/>
    <w:rsid w:val="005928E6"/>
    <w:rsid w:val="00592BA2"/>
    <w:rsid w:val="00592BAC"/>
    <w:rsid w:val="0059338A"/>
    <w:rsid w:val="00593D57"/>
    <w:rsid w:val="00593F4A"/>
    <w:rsid w:val="005943C8"/>
    <w:rsid w:val="0059466D"/>
    <w:rsid w:val="00594680"/>
    <w:rsid w:val="005948B5"/>
    <w:rsid w:val="005948B8"/>
    <w:rsid w:val="00594B2F"/>
    <w:rsid w:val="00594FA0"/>
    <w:rsid w:val="005951DE"/>
    <w:rsid w:val="00595E1D"/>
    <w:rsid w:val="00595F6D"/>
    <w:rsid w:val="005964D0"/>
    <w:rsid w:val="00596600"/>
    <w:rsid w:val="00596B77"/>
    <w:rsid w:val="005971BA"/>
    <w:rsid w:val="005972AD"/>
    <w:rsid w:val="005973F5"/>
    <w:rsid w:val="00597776"/>
    <w:rsid w:val="00597F3D"/>
    <w:rsid w:val="00597F67"/>
    <w:rsid w:val="005A02A5"/>
    <w:rsid w:val="005A0919"/>
    <w:rsid w:val="005A0CE1"/>
    <w:rsid w:val="005A1050"/>
    <w:rsid w:val="005A1191"/>
    <w:rsid w:val="005A13BA"/>
    <w:rsid w:val="005A1B5A"/>
    <w:rsid w:val="005A24A7"/>
    <w:rsid w:val="005A25DA"/>
    <w:rsid w:val="005A2779"/>
    <w:rsid w:val="005A27CC"/>
    <w:rsid w:val="005A2B61"/>
    <w:rsid w:val="005A305A"/>
    <w:rsid w:val="005A3190"/>
    <w:rsid w:val="005A3463"/>
    <w:rsid w:val="005A3EDF"/>
    <w:rsid w:val="005A4206"/>
    <w:rsid w:val="005A4209"/>
    <w:rsid w:val="005A42F2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5FB"/>
    <w:rsid w:val="005B3662"/>
    <w:rsid w:val="005B39C8"/>
    <w:rsid w:val="005B3B84"/>
    <w:rsid w:val="005B3D55"/>
    <w:rsid w:val="005B3F96"/>
    <w:rsid w:val="005B43B2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AD1"/>
    <w:rsid w:val="005C09F5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ABB"/>
    <w:rsid w:val="005C3FB2"/>
    <w:rsid w:val="005C40E8"/>
    <w:rsid w:val="005C4123"/>
    <w:rsid w:val="005C459F"/>
    <w:rsid w:val="005C471F"/>
    <w:rsid w:val="005C4EAC"/>
    <w:rsid w:val="005C5186"/>
    <w:rsid w:val="005C5837"/>
    <w:rsid w:val="005C5BF2"/>
    <w:rsid w:val="005C6CB1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3422"/>
    <w:rsid w:val="005D34D2"/>
    <w:rsid w:val="005D3689"/>
    <w:rsid w:val="005D369D"/>
    <w:rsid w:val="005D3DD9"/>
    <w:rsid w:val="005D3FE0"/>
    <w:rsid w:val="005D4474"/>
    <w:rsid w:val="005D4777"/>
    <w:rsid w:val="005D49A1"/>
    <w:rsid w:val="005D536D"/>
    <w:rsid w:val="005D5434"/>
    <w:rsid w:val="005D5806"/>
    <w:rsid w:val="005D5EE6"/>
    <w:rsid w:val="005D5FE6"/>
    <w:rsid w:val="005D6277"/>
    <w:rsid w:val="005D7112"/>
    <w:rsid w:val="005D7676"/>
    <w:rsid w:val="005D7A0A"/>
    <w:rsid w:val="005D7B7B"/>
    <w:rsid w:val="005E0797"/>
    <w:rsid w:val="005E105A"/>
    <w:rsid w:val="005E17E9"/>
    <w:rsid w:val="005E1B46"/>
    <w:rsid w:val="005E2702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FE0"/>
    <w:rsid w:val="005E7110"/>
    <w:rsid w:val="005E7C1D"/>
    <w:rsid w:val="005F025E"/>
    <w:rsid w:val="005F063C"/>
    <w:rsid w:val="005F0A7B"/>
    <w:rsid w:val="005F0BA7"/>
    <w:rsid w:val="005F0EBD"/>
    <w:rsid w:val="005F1015"/>
    <w:rsid w:val="005F10CD"/>
    <w:rsid w:val="005F1BE0"/>
    <w:rsid w:val="005F2136"/>
    <w:rsid w:val="005F33B9"/>
    <w:rsid w:val="005F3AFE"/>
    <w:rsid w:val="005F3C2D"/>
    <w:rsid w:val="005F3FAC"/>
    <w:rsid w:val="005F5179"/>
    <w:rsid w:val="005F51D1"/>
    <w:rsid w:val="005F5B84"/>
    <w:rsid w:val="005F5FD7"/>
    <w:rsid w:val="005F603A"/>
    <w:rsid w:val="005F6554"/>
    <w:rsid w:val="005F67D2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30D0"/>
    <w:rsid w:val="006036BF"/>
    <w:rsid w:val="00603ABB"/>
    <w:rsid w:val="00603C21"/>
    <w:rsid w:val="0060414D"/>
    <w:rsid w:val="00604526"/>
    <w:rsid w:val="00604939"/>
    <w:rsid w:val="00604B1D"/>
    <w:rsid w:val="00605129"/>
    <w:rsid w:val="006058F1"/>
    <w:rsid w:val="0060668E"/>
    <w:rsid w:val="00606BC4"/>
    <w:rsid w:val="00606EFB"/>
    <w:rsid w:val="006074CE"/>
    <w:rsid w:val="0060762E"/>
    <w:rsid w:val="00607833"/>
    <w:rsid w:val="0060791F"/>
    <w:rsid w:val="006079F4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D04"/>
    <w:rsid w:val="00620FE9"/>
    <w:rsid w:val="006210C4"/>
    <w:rsid w:val="006214C4"/>
    <w:rsid w:val="006218E6"/>
    <w:rsid w:val="0062193D"/>
    <w:rsid w:val="0062216C"/>
    <w:rsid w:val="006223C7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60D8"/>
    <w:rsid w:val="0062614F"/>
    <w:rsid w:val="006261F0"/>
    <w:rsid w:val="00626701"/>
    <w:rsid w:val="006267DB"/>
    <w:rsid w:val="00626E5F"/>
    <w:rsid w:val="00626FEB"/>
    <w:rsid w:val="00627BA5"/>
    <w:rsid w:val="00627CC7"/>
    <w:rsid w:val="00630A40"/>
    <w:rsid w:val="00630F27"/>
    <w:rsid w:val="0063134F"/>
    <w:rsid w:val="00632053"/>
    <w:rsid w:val="00632511"/>
    <w:rsid w:val="00632C53"/>
    <w:rsid w:val="00632FDD"/>
    <w:rsid w:val="00633A09"/>
    <w:rsid w:val="00633DF8"/>
    <w:rsid w:val="006341F2"/>
    <w:rsid w:val="006342CD"/>
    <w:rsid w:val="00634B97"/>
    <w:rsid w:val="00634EB0"/>
    <w:rsid w:val="00634F55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711A"/>
    <w:rsid w:val="0063770E"/>
    <w:rsid w:val="00640312"/>
    <w:rsid w:val="00640411"/>
    <w:rsid w:val="00640FED"/>
    <w:rsid w:val="00641D33"/>
    <w:rsid w:val="00642204"/>
    <w:rsid w:val="006426D5"/>
    <w:rsid w:val="00642B4E"/>
    <w:rsid w:val="00642BED"/>
    <w:rsid w:val="00642DE9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BEA"/>
    <w:rsid w:val="00651F85"/>
    <w:rsid w:val="00652A3E"/>
    <w:rsid w:val="00652AA2"/>
    <w:rsid w:val="0065395A"/>
    <w:rsid w:val="00654444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27E4"/>
    <w:rsid w:val="00662B4A"/>
    <w:rsid w:val="006631D6"/>
    <w:rsid w:val="0066344F"/>
    <w:rsid w:val="0066359A"/>
    <w:rsid w:val="006638E3"/>
    <w:rsid w:val="00663B63"/>
    <w:rsid w:val="006640E2"/>
    <w:rsid w:val="00664999"/>
    <w:rsid w:val="006649C5"/>
    <w:rsid w:val="0066506D"/>
    <w:rsid w:val="006655B2"/>
    <w:rsid w:val="00665B69"/>
    <w:rsid w:val="00666215"/>
    <w:rsid w:val="00666473"/>
    <w:rsid w:val="00666D6B"/>
    <w:rsid w:val="00667069"/>
    <w:rsid w:val="00667338"/>
    <w:rsid w:val="00667455"/>
    <w:rsid w:val="00667612"/>
    <w:rsid w:val="006677B6"/>
    <w:rsid w:val="00667CF8"/>
    <w:rsid w:val="006704E3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5010"/>
    <w:rsid w:val="00675231"/>
    <w:rsid w:val="006752F5"/>
    <w:rsid w:val="0067593C"/>
    <w:rsid w:val="00675A87"/>
    <w:rsid w:val="0067641D"/>
    <w:rsid w:val="0067692C"/>
    <w:rsid w:val="00676FCF"/>
    <w:rsid w:val="00677240"/>
    <w:rsid w:val="00677402"/>
    <w:rsid w:val="0067783E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32E8"/>
    <w:rsid w:val="0068345D"/>
    <w:rsid w:val="00683677"/>
    <w:rsid w:val="00683D9A"/>
    <w:rsid w:val="00683F4B"/>
    <w:rsid w:val="00684762"/>
    <w:rsid w:val="00685444"/>
    <w:rsid w:val="00685591"/>
    <w:rsid w:val="00685BA8"/>
    <w:rsid w:val="00686C50"/>
    <w:rsid w:val="0068795A"/>
    <w:rsid w:val="00687979"/>
    <w:rsid w:val="00687BF4"/>
    <w:rsid w:val="00687CB8"/>
    <w:rsid w:val="0069078A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EE3"/>
    <w:rsid w:val="00693FD2"/>
    <w:rsid w:val="006942C9"/>
    <w:rsid w:val="0069430C"/>
    <w:rsid w:val="006948BE"/>
    <w:rsid w:val="00694AEF"/>
    <w:rsid w:val="006955A9"/>
    <w:rsid w:val="006958B9"/>
    <w:rsid w:val="00696166"/>
    <w:rsid w:val="006964FE"/>
    <w:rsid w:val="006979A7"/>
    <w:rsid w:val="00697FC2"/>
    <w:rsid w:val="006A006A"/>
    <w:rsid w:val="006A0C2F"/>
    <w:rsid w:val="006A0C89"/>
    <w:rsid w:val="006A1898"/>
    <w:rsid w:val="006A1DEC"/>
    <w:rsid w:val="006A2180"/>
    <w:rsid w:val="006A26F6"/>
    <w:rsid w:val="006A27C2"/>
    <w:rsid w:val="006A2AAE"/>
    <w:rsid w:val="006A2ABA"/>
    <w:rsid w:val="006A36B1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B0054"/>
    <w:rsid w:val="006B081E"/>
    <w:rsid w:val="006B0991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730"/>
    <w:rsid w:val="006B4AFE"/>
    <w:rsid w:val="006B4BE1"/>
    <w:rsid w:val="006B5A79"/>
    <w:rsid w:val="006B5E92"/>
    <w:rsid w:val="006B5ECD"/>
    <w:rsid w:val="006B6134"/>
    <w:rsid w:val="006B649D"/>
    <w:rsid w:val="006B6637"/>
    <w:rsid w:val="006B6C72"/>
    <w:rsid w:val="006B6EF4"/>
    <w:rsid w:val="006B791A"/>
    <w:rsid w:val="006B7D5E"/>
    <w:rsid w:val="006B7F4B"/>
    <w:rsid w:val="006C0564"/>
    <w:rsid w:val="006C0B58"/>
    <w:rsid w:val="006C1199"/>
    <w:rsid w:val="006C134F"/>
    <w:rsid w:val="006C24D9"/>
    <w:rsid w:val="006C2B21"/>
    <w:rsid w:val="006C2C47"/>
    <w:rsid w:val="006C2C9B"/>
    <w:rsid w:val="006C2F0C"/>
    <w:rsid w:val="006C33BA"/>
    <w:rsid w:val="006C342B"/>
    <w:rsid w:val="006C365C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3BC"/>
    <w:rsid w:val="006C5F04"/>
    <w:rsid w:val="006C6D42"/>
    <w:rsid w:val="006C6E55"/>
    <w:rsid w:val="006C6F29"/>
    <w:rsid w:val="006C72C2"/>
    <w:rsid w:val="006C72C3"/>
    <w:rsid w:val="006C7516"/>
    <w:rsid w:val="006C75C9"/>
    <w:rsid w:val="006C7B70"/>
    <w:rsid w:val="006D0389"/>
    <w:rsid w:val="006D05B1"/>
    <w:rsid w:val="006D10CE"/>
    <w:rsid w:val="006D18A3"/>
    <w:rsid w:val="006D20CE"/>
    <w:rsid w:val="006D2255"/>
    <w:rsid w:val="006D226D"/>
    <w:rsid w:val="006D2274"/>
    <w:rsid w:val="006D233D"/>
    <w:rsid w:val="006D26B2"/>
    <w:rsid w:val="006D26D5"/>
    <w:rsid w:val="006D289A"/>
    <w:rsid w:val="006D2E8E"/>
    <w:rsid w:val="006D3438"/>
    <w:rsid w:val="006D353F"/>
    <w:rsid w:val="006D586B"/>
    <w:rsid w:val="006D5F2F"/>
    <w:rsid w:val="006D60DF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10A2"/>
    <w:rsid w:val="006E16B5"/>
    <w:rsid w:val="006E18B6"/>
    <w:rsid w:val="006E1A97"/>
    <w:rsid w:val="006E2216"/>
    <w:rsid w:val="006E22F5"/>
    <w:rsid w:val="006E28E5"/>
    <w:rsid w:val="006E29C2"/>
    <w:rsid w:val="006E316A"/>
    <w:rsid w:val="006E376C"/>
    <w:rsid w:val="006E3B7B"/>
    <w:rsid w:val="006E3FCD"/>
    <w:rsid w:val="006E4189"/>
    <w:rsid w:val="006E4324"/>
    <w:rsid w:val="006E4A91"/>
    <w:rsid w:val="006E4EBF"/>
    <w:rsid w:val="006E4F59"/>
    <w:rsid w:val="006E54EF"/>
    <w:rsid w:val="006E557A"/>
    <w:rsid w:val="006E592E"/>
    <w:rsid w:val="006E5967"/>
    <w:rsid w:val="006E5BC7"/>
    <w:rsid w:val="006E608C"/>
    <w:rsid w:val="006E6298"/>
    <w:rsid w:val="006E6F7C"/>
    <w:rsid w:val="006E6F8A"/>
    <w:rsid w:val="006E6FD2"/>
    <w:rsid w:val="006E73FF"/>
    <w:rsid w:val="006E7544"/>
    <w:rsid w:val="006E7977"/>
    <w:rsid w:val="006E7F4F"/>
    <w:rsid w:val="006F08B3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A9B"/>
    <w:rsid w:val="006F4B39"/>
    <w:rsid w:val="006F4D99"/>
    <w:rsid w:val="006F4DE0"/>
    <w:rsid w:val="006F53AA"/>
    <w:rsid w:val="006F596A"/>
    <w:rsid w:val="006F5A9C"/>
    <w:rsid w:val="006F5D71"/>
    <w:rsid w:val="006F5E7B"/>
    <w:rsid w:val="006F5F36"/>
    <w:rsid w:val="006F61EB"/>
    <w:rsid w:val="006F63AC"/>
    <w:rsid w:val="006F67B3"/>
    <w:rsid w:val="006F6885"/>
    <w:rsid w:val="006F69FF"/>
    <w:rsid w:val="006F7166"/>
    <w:rsid w:val="006F779F"/>
    <w:rsid w:val="006F7B62"/>
    <w:rsid w:val="006F7D57"/>
    <w:rsid w:val="00700000"/>
    <w:rsid w:val="00700721"/>
    <w:rsid w:val="0070097D"/>
    <w:rsid w:val="00700D43"/>
    <w:rsid w:val="00701B5A"/>
    <w:rsid w:val="00701CFD"/>
    <w:rsid w:val="00702417"/>
    <w:rsid w:val="007024CC"/>
    <w:rsid w:val="007024E1"/>
    <w:rsid w:val="00702520"/>
    <w:rsid w:val="00702705"/>
    <w:rsid w:val="00702723"/>
    <w:rsid w:val="007027F6"/>
    <w:rsid w:val="00702B20"/>
    <w:rsid w:val="0070328B"/>
    <w:rsid w:val="00703612"/>
    <w:rsid w:val="007036FB"/>
    <w:rsid w:val="00703CBA"/>
    <w:rsid w:val="0070509C"/>
    <w:rsid w:val="00705B7B"/>
    <w:rsid w:val="00705EA9"/>
    <w:rsid w:val="007061D7"/>
    <w:rsid w:val="00707080"/>
    <w:rsid w:val="007070EC"/>
    <w:rsid w:val="00707606"/>
    <w:rsid w:val="00707764"/>
    <w:rsid w:val="0070795A"/>
    <w:rsid w:val="007079C9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867"/>
    <w:rsid w:val="00717AD1"/>
    <w:rsid w:val="00717BBD"/>
    <w:rsid w:val="00720255"/>
    <w:rsid w:val="00720A86"/>
    <w:rsid w:val="00720AAD"/>
    <w:rsid w:val="0072197B"/>
    <w:rsid w:val="00721F12"/>
    <w:rsid w:val="00722C12"/>
    <w:rsid w:val="00722D2C"/>
    <w:rsid w:val="00722F47"/>
    <w:rsid w:val="0072323F"/>
    <w:rsid w:val="00723BED"/>
    <w:rsid w:val="00723D20"/>
    <w:rsid w:val="00723D9A"/>
    <w:rsid w:val="00724A5D"/>
    <w:rsid w:val="00724A92"/>
    <w:rsid w:val="00724ADA"/>
    <w:rsid w:val="00724E68"/>
    <w:rsid w:val="00724EFA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400BD"/>
    <w:rsid w:val="007407C8"/>
    <w:rsid w:val="00740B21"/>
    <w:rsid w:val="007410DA"/>
    <w:rsid w:val="007417AA"/>
    <w:rsid w:val="00742196"/>
    <w:rsid w:val="0074278E"/>
    <w:rsid w:val="00742D0A"/>
    <w:rsid w:val="0074305A"/>
    <w:rsid w:val="00743E7F"/>
    <w:rsid w:val="007440CD"/>
    <w:rsid w:val="007444F1"/>
    <w:rsid w:val="00744746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4E6"/>
    <w:rsid w:val="00751993"/>
    <w:rsid w:val="00751A56"/>
    <w:rsid w:val="00751E54"/>
    <w:rsid w:val="00753852"/>
    <w:rsid w:val="00753D4F"/>
    <w:rsid w:val="007540AE"/>
    <w:rsid w:val="00754693"/>
    <w:rsid w:val="00754753"/>
    <w:rsid w:val="007547E7"/>
    <w:rsid w:val="00754CEB"/>
    <w:rsid w:val="00754D32"/>
    <w:rsid w:val="007566CB"/>
    <w:rsid w:val="007571C1"/>
    <w:rsid w:val="00757339"/>
    <w:rsid w:val="00757696"/>
    <w:rsid w:val="007603F5"/>
    <w:rsid w:val="00760707"/>
    <w:rsid w:val="007607AF"/>
    <w:rsid w:val="007608E3"/>
    <w:rsid w:val="00760931"/>
    <w:rsid w:val="00760A60"/>
    <w:rsid w:val="007610D2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97E"/>
    <w:rsid w:val="00764F52"/>
    <w:rsid w:val="00764F71"/>
    <w:rsid w:val="007656B8"/>
    <w:rsid w:val="00765798"/>
    <w:rsid w:val="007659C9"/>
    <w:rsid w:val="00765BF2"/>
    <w:rsid w:val="00766663"/>
    <w:rsid w:val="0076688A"/>
    <w:rsid w:val="00766A83"/>
    <w:rsid w:val="00766F02"/>
    <w:rsid w:val="00766F7E"/>
    <w:rsid w:val="00766FC4"/>
    <w:rsid w:val="0076720C"/>
    <w:rsid w:val="0076728E"/>
    <w:rsid w:val="007676F0"/>
    <w:rsid w:val="00767991"/>
    <w:rsid w:val="00770A38"/>
    <w:rsid w:val="00770E85"/>
    <w:rsid w:val="00771389"/>
    <w:rsid w:val="00771954"/>
    <w:rsid w:val="007726DC"/>
    <w:rsid w:val="00772B4B"/>
    <w:rsid w:val="007736EF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7166"/>
    <w:rsid w:val="007809C1"/>
    <w:rsid w:val="00780A2B"/>
    <w:rsid w:val="00780DBF"/>
    <w:rsid w:val="007813FE"/>
    <w:rsid w:val="00781984"/>
    <w:rsid w:val="007827EB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A2E"/>
    <w:rsid w:val="00785BA7"/>
    <w:rsid w:val="00785FC7"/>
    <w:rsid w:val="00786C43"/>
    <w:rsid w:val="00787A23"/>
    <w:rsid w:val="00787C76"/>
    <w:rsid w:val="00787D2A"/>
    <w:rsid w:val="00787D6F"/>
    <w:rsid w:val="00787FBB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C32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284F"/>
    <w:rsid w:val="007A29E1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560D"/>
    <w:rsid w:val="007A5859"/>
    <w:rsid w:val="007A5F3F"/>
    <w:rsid w:val="007A5F83"/>
    <w:rsid w:val="007A63B1"/>
    <w:rsid w:val="007A64DB"/>
    <w:rsid w:val="007A65F0"/>
    <w:rsid w:val="007A6680"/>
    <w:rsid w:val="007A708C"/>
    <w:rsid w:val="007A75C6"/>
    <w:rsid w:val="007B087D"/>
    <w:rsid w:val="007B09EE"/>
    <w:rsid w:val="007B0D5D"/>
    <w:rsid w:val="007B0F31"/>
    <w:rsid w:val="007B0FCD"/>
    <w:rsid w:val="007B1376"/>
    <w:rsid w:val="007B1693"/>
    <w:rsid w:val="007B185A"/>
    <w:rsid w:val="007B2360"/>
    <w:rsid w:val="007B26FB"/>
    <w:rsid w:val="007B2772"/>
    <w:rsid w:val="007B2A61"/>
    <w:rsid w:val="007B3105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C0527"/>
    <w:rsid w:val="007C066F"/>
    <w:rsid w:val="007C089C"/>
    <w:rsid w:val="007C1122"/>
    <w:rsid w:val="007C1E09"/>
    <w:rsid w:val="007C1E59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9E1"/>
    <w:rsid w:val="007C6E17"/>
    <w:rsid w:val="007C7036"/>
    <w:rsid w:val="007C705D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E58"/>
    <w:rsid w:val="007D3517"/>
    <w:rsid w:val="007D3614"/>
    <w:rsid w:val="007D37F2"/>
    <w:rsid w:val="007D3C39"/>
    <w:rsid w:val="007D3D57"/>
    <w:rsid w:val="007D3E2E"/>
    <w:rsid w:val="007D3EE6"/>
    <w:rsid w:val="007D536F"/>
    <w:rsid w:val="007D69B7"/>
    <w:rsid w:val="007D6BD6"/>
    <w:rsid w:val="007D73A9"/>
    <w:rsid w:val="007D75E5"/>
    <w:rsid w:val="007D7887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A66"/>
    <w:rsid w:val="007E2362"/>
    <w:rsid w:val="007E2856"/>
    <w:rsid w:val="007E414A"/>
    <w:rsid w:val="007E42BC"/>
    <w:rsid w:val="007E4A34"/>
    <w:rsid w:val="007E4A37"/>
    <w:rsid w:val="007E4D0E"/>
    <w:rsid w:val="007E6299"/>
    <w:rsid w:val="007E6337"/>
    <w:rsid w:val="007E6369"/>
    <w:rsid w:val="007F06EE"/>
    <w:rsid w:val="007F07BD"/>
    <w:rsid w:val="007F0C31"/>
    <w:rsid w:val="007F1ECC"/>
    <w:rsid w:val="007F1EF2"/>
    <w:rsid w:val="007F1F3A"/>
    <w:rsid w:val="007F2895"/>
    <w:rsid w:val="007F3615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C5"/>
    <w:rsid w:val="007F5F9F"/>
    <w:rsid w:val="007F619C"/>
    <w:rsid w:val="007F63D7"/>
    <w:rsid w:val="007F738E"/>
    <w:rsid w:val="007F7633"/>
    <w:rsid w:val="007F766E"/>
    <w:rsid w:val="007F7B6D"/>
    <w:rsid w:val="007F7CEE"/>
    <w:rsid w:val="007F7E7A"/>
    <w:rsid w:val="008008BE"/>
    <w:rsid w:val="00801166"/>
    <w:rsid w:val="00801776"/>
    <w:rsid w:val="0080243E"/>
    <w:rsid w:val="00802901"/>
    <w:rsid w:val="0080293A"/>
    <w:rsid w:val="00803255"/>
    <w:rsid w:val="0080347B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CB8"/>
    <w:rsid w:val="00806237"/>
    <w:rsid w:val="008063C5"/>
    <w:rsid w:val="0080651F"/>
    <w:rsid w:val="008066AC"/>
    <w:rsid w:val="00807C0E"/>
    <w:rsid w:val="008100FC"/>
    <w:rsid w:val="00810A38"/>
    <w:rsid w:val="00810B06"/>
    <w:rsid w:val="008112A4"/>
    <w:rsid w:val="008112B5"/>
    <w:rsid w:val="00811B8C"/>
    <w:rsid w:val="00812DDF"/>
    <w:rsid w:val="008134CE"/>
    <w:rsid w:val="00813568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56AC"/>
    <w:rsid w:val="00815AE8"/>
    <w:rsid w:val="00815CF2"/>
    <w:rsid w:val="008160AF"/>
    <w:rsid w:val="008164A7"/>
    <w:rsid w:val="0081658D"/>
    <w:rsid w:val="00816603"/>
    <w:rsid w:val="008168B8"/>
    <w:rsid w:val="008169B3"/>
    <w:rsid w:val="008177E1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619"/>
    <w:rsid w:val="0082384A"/>
    <w:rsid w:val="0082390B"/>
    <w:rsid w:val="008239C5"/>
    <w:rsid w:val="0082455A"/>
    <w:rsid w:val="00824644"/>
    <w:rsid w:val="008248D8"/>
    <w:rsid w:val="0082496E"/>
    <w:rsid w:val="00824A28"/>
    <w:rsid w:val="00824BE5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85E"/>
    <w:rsid w:val="008300A4"/>
    <w:rsid w:val="008302CD"/>
    <w:rsid w:val="008304DD"/>
    <w:rsid w:val="0083055D"/>
    <w:rsid w:val="0083066B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5F3"/>
    <w:rsid w:val="008336E8"/>
    <w:rsid w:val="0083404A"/>
    <w:rsid w:val="00834205"/>
    <w:rsid w:val="0083461B"/>
    <w:rsid w:val="00834C12"/>
    <w:rsid w:val="00834E2C"/>
    <w:rsid w:val="00834E7D"/>
    <w:rsid w:val="00835A7B"/>
    <w:rsid w:val="00835ACB"/>
    <w:rsid w:val="00835B00"/>
    <w:rsid w:val="00835B47"/>
    <w:rsid w:val="00836100"/>
    <w:rsid w:val="00836383"/>
    <w:rsid w:val="00836657"/>
    <w:rsid w:val="0083665F"/>
    <w:rsid w:val="008378E7"/>
    <w:rsid w:val="0083792B"/>
    <w:rsid w:val="00837B09"/>
    <w:rsid w:val="00837C46"/>
    <w:rsid w:val="00837ECA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820"/>
    <w:rsid w:val="008508DE"/>
    <w:rsid w:val="00850D03"/>
    <w:rsid w:val="00850FA7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1E7"/>
    <w:rsid w:val="00854543"/>
    <w:rsid w:val="0085460D"/>
    <w:rsid w:val="00854723"/>
    <w:rsid w:val="008550DA"/>
    <w:rsid w:val="00855C6A"/>
    <w:rsid w:val="00855CB1"/>
    <w:rsid w:val="00855F8F"/>
    <w:rsid w:val="008571CC"/>
    <w:rsid w:val="00857871"/>
    <w:rsid w:val="00857A98"/>
    <w:rsid w:val="00857ACA"/>
    <w:rsid w:val="00857B93"/>
    <w:rsid w:val="00857C85"/>
    <w:rsid w:val="00857DE4"/>
    <w:rsid w:val="0086003B"/>
    <w:rsid w:val="0086097E"/>
    <w:rsid w:val="00860CFB"/>
    <w:rsid w:val="00860FCE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5BF7"/>
    <w:rsid w:val="00865DF8"/>
    <w:rsid w:val="008664EA"/>
    <w:rsid w:val="00866732"/>
    <w:rsid w:val="00866AF4"/>
    <w:rsid w:val="00867137"/>
    <w:rsid w:val="00867B45"/>
    <w:rsid w:val="0087007D"/>
    <w:rsid w:val="008705FB"/>
    <w:rsid w:val="0087066F"/>
    <w:rsid w:val="00871072"/>
    <w:rsid w:val="0087116F"/>
    <w:rsid w:val="008719B8"/>
    <w:rsid w:val="00871C72"/>
    <w:rsid w:val="00872287"/>
    <w:rsid w:val="0087238F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A43"/>
    <w:rsid w:val="00877139"/>
    <w:rsid w:val="00877812"/>
    <w:rsid w:val="00877DA1"/>
    <w:rsid w:val="00877E01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A61"/>
    <w:rsid w:val="00883B1D"/>
    <w:rsid w:val="008841BA"/>
    <w:rsid w:val="00884E0A"/>
    <w:rsid w:val="008856D5"/>
    <w:rsid w:val="0088590F"/>
    <w:rsid w:val="008859FF"/>
    <w:rsid w:val="00885FBC"/>
    <w:rsid w:val="008862F3"/>
    <w:rsid w:val="0088670B"/>
    <w:rsid w:val="008867FC"/>
    <w:rsid w:val="00886EBE"/>
    <w:rsid w:val="00887606"/>
    <w:rsid w:val="00887BB5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8E"/>
    <w:rsid w:val="00893244"/>
    <w:rsid w:val="0089377F"/>
    <w:rsid w:val="00894EFE"/>
    <w:rsid w:val="00894FA6"/>
    <w:rsid w:val="00895CD1"/>
    <w:rsid w:val="00895DBA"/>
    <w:rsid w:val="00896379"/>
    <w:rsid w:val="008971A5"/>
    <w:rsid w:val="0089787B"/>
    <w:rsid w:val="008979C6"/>
    <w:rsid w:val="00897FB4"/>
    <w:rsid w:val="008A061C"/>
    <w:rsid w:val="008A06C6"/>
    <w:rsid w:val="008A0F54"/>
    <w:rsid w:val="008A0F94"/>
    <w:rsid w:val="008A16F5"/>
    <w:rsid w:val="008A1B5E"/>
    <w:rsid w:val="008A1D93"/>
    <w:rsid w:val="008A28B7"/>
    <w:rsid w:val="008A2C6F"/>
    <w:rsid w:val="008A33F5"/>
    <w:rsid w:val="008A34B6"/>
    <w:rsid w:val="008A35F6"/>
    <w:rsid w:val="008A37F4"/>
    <w:rsid w:val="008A3873"/>
    <w:rsid w:val="008A4073"/>
    <w:rsid w:val="008A4288"/>
    <w:rsid w:val="008A42A9"/>
    <w:rsid w:val="008A5340"/>
    <w:rsid w:val="008A5AF4"/>
    <w:rsid w:val="008A64C5"/>
    <w:rsid w:val="008A6CD7"/>
    <w:rsid w:val="008A6D5B"/>
    <w:rsid w:val="008A6FEF"/>
    <w:rsid w:val="008A702D"/>
    <w:rsid w:val="008A708B"/>
    <w:rsid w:val="008A713D"/>
    <w:rsid w:val="008A7465"/>
    <w:rsid w:val="008A77A8"/>
    <w:rsid w:val="008A7836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FE1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6E98"/>
    <w:rsid w:val="008B720E"/>
    <w:rsid w:val="008B7570"/>
    <w:rsid w:val="008B7F6B"/>
    <w:rsid w:val="008C0026"/>
    <w:rsid w:val="008C07B6"/>
    <w:rsid w:val="008C0A75"/>
    <w:rsid w:val="008C104A"/>
    <w:rsid w:val="008C1E33"/>
    <w:rsid w:val="008C207D"/>
    <w:rsid w:val="008C2760"/>
    <w:rsid w:val="008C27D2"/>
    <w:rsid w:val="008C2956"/>
    <w:rsid w:val="008C2F3C"/>
    <w:rsid w:val="008C300B"/>
    <w:rsid w:val="008C39E6"/>
    <w:rsid w:val="008C3AA0"/>
    <w:rsid w:val="008C3D93"/>
    <w:rsid w:val="008C3FD1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733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5B8"/>
    <w:rsid w:val="008D0933"/>
    <w:rsid w:val="008D1320"/>
    <w:rsid w:val="008D1D88"/>
    <w:rsid w:val="008D212C"/>
    <w:rsid w:val="008D21A9"/>
    <w:rsid w:val="008D299F"/>
    <w:rsid w:val="008D358F"/>
    <w:rsid w:val="008D3692"/>
    <w:rsid w:val="008D3DFF"/>
    <w:rsid w:val="008D41A9"/>
    <w:rsid w:val="008D44C8"/>
    <w:rsid w:val="008D4767"/>
    <w:rsid w:val="008D4975"/>
    <w:rsid w:val="008D4EF0"/>
    <w:rsid w:val="008D51C8"/>
    <w:rsid w:val="008D538E"/>
    <w:rsid w:val="008D5844"/>
    <w:rsid w:val="008D5D42"/>
    <w:rsid w:val="008D677D"/>
    <w:rsid w:val="008D7057"/>
    <w:rsid w:val="008D75EC"/>
    <w:rsid w:val="008D7919"/>
    <w:rsid w:val="008D794A"/>
    <w:rsid w:val="008D7C5E"/>
    <w:rsid w:val="008E01C5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350"/>
    <w:rsid w:val="008E3932"/>
    <w:rsid w:val="008E3BB9"/>
    <w:rsid w:val="008E45D8"/>
    <w:rsid w:val="008E47AE"/>
    <w:rsid w:val="008E47F7"/>
    <w:rsid w:val="008E47FB"/>
    <w:rsid w:val="008E548B"/>
    <w:rsid w:val="008E553D"/>
    <w:rsid w:val="008E555F"/>
    <w:rsid w:val="008E5A3E"/>
    <w:rsid w:val="008E5AB1"/>
    <w:rsid w:val="008E5E26"/>
    <w:rsid w:val="008E6962"/>
    <w:rsid w:val="008E6F05"/>
    <w:rsid w:val="008E739D"/>
    <w:rsid w:val="008E753A"/>
    <w:rsid w:val="008E7659"/>
    <w:rsid w:val="008E7666"/>
    <w:rsid w:val="008E78E9"/>
    <w:rsid w:val="008E7992"/>
    <w:rsid w:val="008E7BF7"/>
    <w:rsid w:val="008F06AE"/>
    <w:rsid w:val="008F1074"/>
    <w:rsid w:val="008F199B"/>
    <w:rsid w:val="008F1A45"/>
    <w:rsid w:val="008F1EEC"/>
    <w:rsid w:val="008F2363"/>
    <w:rsid w:val="008F2661"/>
    <w:rsid w:val="008F276F"/>
    <w:rsid w:val="008F28AA"/>
    <w:rsid w:val="008F2C23"/>
    <w:rsid w:val="008F3335"/>
    <w:rsid w:val="008F3D97"/>
    <w:rsid w:val="008F4154"/>
    <w:rsid w:val="008F4B43"/>
    <w:rsid w:val="008F509D"/>
    <w:rsid w:val="008F52D8"/>
    <w:rsid w:val="008F57CF"/>
    <w:rsid w:val="008F59A2"/>
    <w:rsid w:val="008F616A"/>
    <w:rsid w:val="008F62D3"/>
    <w:rsid w:val="008F6940"/>
    <w:rsid w:val="008F6E1B"/>
    <w:rsid w:val="008F6EDE"/>
    <w:rsid w:val="008F731A"/>
    <w:rsid w:val="008F749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46DB"/>
    <w:rsid w:val="009046DC"/>
    <w:rsid w:val="00904BED"/>
    <w:rsid w:val="00904D2E"/>
    <w:rsid w:val="00904E01"/>
    <w:rsid w:val="00905297"/>
    <w:rsid w:val="00905357"/>
    <w:rsid w:val="00906256"/>
    <w:rsid w:val="00906262"/>
    <w:rsid w:val="00906940"/>
    <w:rsid w:val="00906C4E"/>
    <w:rsid w:val="0090760D"/>
    <w:rsid w:val="009079EA"/>
    <w:rsid w:val="00907C0B"/>
    <w:rsid w:val="00907CB5"/>
    <w:rsid w:val="00907D68"/>
    <w:rsid w:val="00910260"/>
    <w:rsid w:val="009105BB"/>
    <w:rsid w:val="009107D7"/>
    <w:rsid w:val="009112C3"/>
    <w:rsid w:val="009117EB"/>
    <w:rsid w:val="00911897"/>
    <w:rsid w:val="00911950"/>
    <w:rsid w:val="00911A4A"/>
    <w:rsid w:val="0091224E"/>
    <w:rsid w:val="009126B1"/>
    <w:rsid w:val="009127FE"/>
    <w:rsid w:val="009128B6"/>
    <w:rsid w:val="00912A93"/>
    <w:rsid w:val="00913049"/>
    <w:rsid w:val="0091310E"/>
    <w:rsid w:val="00913615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202CD"/>
    <w:rsid w:val="00920566"/>
    <w:rsid w:val="00920632"/>
    <w:rsid w:val="00920B1F"/>
    <w:rsid w:val="00920D40"/>
    <w:rsid w:val="00921614"/>
    <w:rsid w:val="0092222F"/>
    <w:rsid w:val="00922D77"/>
    <w:rsid w:val="00923452"/>
    <w:rsid w:val="00923761"/>
    <w:rsid w:val="00923EB6"/>
    <w:rsid w:val="009243A0"/>
    <w:rsid w:val="00924CA8"/>
    <w:rsid w:val="00924CE9"/>
    <w:rsid w:val="0092500F"/>
    <w:rsid w:val="009258DE"/>
    <w:rsid w:val="009264C7"/>
    <w:rsid w:val="00926A1D"/>
    <w:rsid w:val="00926B00"/>
    <w:rsid w:val="00926CEA"/>
    <w:rsid w:val="00926F14"/>
    <w:rsid w:val="00927497"/>
    <w:rsid w:val="009275CA"/>
    <w:rsid w:val="00927CD6"/>
    <w:rsid w:val="00927CE4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B5D"/>
    <w:rsid w:val="0093250A"/>
    <w:rsid w:val="00932AA8"/>
    <w:rsid w:val="00933D80"/>
    <w:rsid w:val="00934DCC"/>
    <w:rsid w:val="00934F55"/>
    <w:rsid w:val="0093502F"/>
    <w:rsid w:val="0093519D"/>
    <w:rsid w:val="0093527D"/>
    <w:rsid w:val="00936081"/>
    <w:rsid w:val="0093666D"/>
    <w:rsid w:val="0093745A"/>
    <w:rsid w:val="00937DEF"/>
    <w:rsid w:val="0094091A"/>
    <w:rsid w:val="009410F6"/>
    <w:rsid w:val="009411FA"/>
    <w:rsid w:val="009415D3"/>
    <w:rsid w:val="00941727"/>
    <w:rsid w:val="00941841"/>
    <w:rsid w:val="00941D3F"/>
    <w:rsid w:val="0094260F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4029"/>
    <w:rsid w:val="00944806"/>
    <w:rsid w:val="00944884"/>
    <w:rsid w:val="00944F37"/>
    <w:rsid w:val="00944FB4"/>
    <w:rsid w:val="009455DB"/>
    <w:rsid w:val="00946075"/>
    <w:rsid w:val="00947E83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543"/>
    <w:rsid w:val="00956947"/>
    <w:rsid w:val="00956FBE"/>
    <w:rsid w:val="00957685"/>
    <w:rsid w:val="00960102"/>
    <w:rsid w:val="00960138"/>
    <w:rsid w:val="009603A3"/>
    <w:rsid w:val="00961351"/>
    <w:rsid w:val="0096199B"/>
    <w:rsid w:val="00961D52"/>
    <w:rsid w:val="009622F3"/>
    <w:rsid w:val="009624D2"/>
    <w:rsid w:val="00962A05"/>
    <w:rsid w:val="00962DC7"/>
    <w:rsid w:val="0096304D"/>
    <w:rsid w:val="009631F0"/>
    <w:rsid w:val="00963735"/>
    <w:rsid w:val="0096393B"/>
    <w:rsid w:val="0096434B"/>
    <w:rsid w:val="00964A29"/>
    <w:rsid w:val="00964D30"/>
    <w:rsid w:val="00964E81"/>
    <w:rsid w:val="00965870"/>
    <w:rsid w:val="009658AB"/>
    <w:rsid w:val="00965BE1"/>
    <w:rsid w:val="00966276"/>
    <w:rsid w:val="00966C52"/>
    <w:rsid w:val="0096737D"/>
    <w:rsid w:val="0096766D"/>
    <w:rsid w:val="00967B58"/>
    <w:rsid w:val="00967DF3"/>
    <w:rsid w:val="009701C9"/>
    <w:rsid w:val="00970305"/>
    <w:rsid w:val="0097055C"/>
    <w:rsid w:val="0097062A"/>
    <w:rsid w:val="009708D2"/>
    <w:rsid w:val="00970E49"/>
    <w:rsid w:val="00971012"/>
    <w:rsid w:val="009711A7"/>
    <w:rsid w:val="0097144B"/>
    <w:rsid w:val="00971965"/>
    <w:rsid w:val="00971B4C"/>
    <w:rsid w:val="00971F83"/>
    <w:rsid w:val="009720B1"/>
    <w:rsid w:val="00972F9A"/>
    <w:rsid w:val="00973928"/>
    <w:rsid w:val="00973C0E"/>
    <w:rsid w:val="00974025"/>
    <w:rsid w:val="00974250"/>
    <w:rsid w:val="009742D2"/>
    <w:rsid w:val="0097467A"/>
    <w:rsid w:val="0097499C"/>
    <w:rsid w:val="009749B8"/>
    <w:rsid w:val="00974B7F"/>
    <w:rsid w:val="00974FC5"/>
    <w:rsid w:val="00975D81"/>
    <w:rsid w:val="00976473"/>
    <w:rsid w:val="00976523"/>
    <w:rsid w:val="00976BB5"/>
    <w:rsid w:val="00976BE2"/>
    <w:rsid w:val="009773D7"/>
    <w:rsid w:val="0097754F"/>
    <w:rsid w:val="00977FC4"/>
    <w:rsid w:val="00980580"/>
    <w:rsid w:val="009805E2"/>
    <w:rsid w:val="00980668"/>
    <w:rsid w:val="009809CD"/>
    <w:rsid w:val="00980A25"/>
    <w:rsid w:val="00980DD0"/>
    <w:rsid w:val="00980E2D"/>
    <w:rsid w:val="0098125A"/>
    <w:rsid w:val="009819BD"/>
    <w:rsid w:val="00981D52"/>
    <w:rsid w:val="00982461"/>
    <w:rsid w:val="0098260C"/>
    <w:rsid w:val="00982664"/>
    <w:rsid w:val="009829BC"/>
    <w:rsid w:val="00983820"/>
    <w:rsid w:val="00983934"/>
    <w:rsid w:val="00983BC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D24"/>
    <w:rsid w:val="009974B8"/>
    <w:rsid w:val="009974FE"/>
    <w:rsid w:val="0099769F"/>
    <w:rsid w:val="00997A9A"/>
    <w:rsid w:val="00997D79"/>
    <w:rsid w:val="009A0663"/>
    <w:rsid w:val="009A0C40"/>
    <w:rsid w:val="009A0D8B"/>
    <w:rsid w:val="009A10CE"/>
    <w:rsid w:val="009A123D"/>
    <w:rsid w:val="009A1643"/>
    <w:rsid w:val="009A1ED0"/>
    <w:rsid w:val="009A1F37"/>
    <w:rsid w:val="009A214C"/>
    <w:rsid w:val="009A24A9"/>
    <w:rsid w:val="009A258A"/>
    <w:rsid w:val="009A2A46"/>
    <w:rsid w:val="009A2F44"/>
    <w:rsid w:val="009A36DA"/>
    <w:rsid w:val="009A3927"/>
    <w:rsid w:val="009A4512"/>
    <w:rsid w:val="009A49D9"/>
    <w:rsid w:val="009A5785"/>
    <w:rsid w:val="009A58AB"/>
    <w:rsid w:val="009A5CC1"/>
    <w:rsid w:val="009A6392"/>
    <w:rsid w:val="009A663B"/>
    <w:rsid w:val="009A7797"/>
    <w:rsid w:val="009A7B15"/>
    <w:rsid w:val="009A7E5A"/>
    <w:rsid w:val="009B03C0"/>
    <w:rsid w:val="009B06AE"/>
    <w:rsid w:val="009B0C6F"/>
    <w:rsid w:val="009B111D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183"/>
    <w:rsid w:val="009C027C"/>
    <w:rsid w:val="009C0686"/>
    <w:rsid w:val="009C0BAB"/>
    <w:rsid w:val="009C0EFD"/>
    <w:rsid w:val="009C14F1"/>
    <w:rsid w:val="009C19E7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74"/>
    <w:rsid w:val="009D161A"/>
    <w:rsid w:val="009D1628"/>
    <w:rsid w:val="009D1C98"/>
    <w:rsid w:val="009D2335"/>
    <w:rsid w:val="009D2735"/>
    <w:rsid w:val="009D2DBC"/>
    <w:rsid w:val="009D32AB"/>
    <w:rsid w:val="009D38B0"/>
    <w:rsid w:val="009D3C0A"/>
    <w:rsid w:val="009D3C11"/>
    <w:rsid w:val="009D41BE"/>
    <w:rsid w:val="009D4AC5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E05B7"/>
    <w:rsid w:val="009E1393"/>
    <w:rsid w:val="009E1428"/>
    <w:rsid w:val="009E145E"/>
    <w:rsid w:val="009E1975"/>
    <w:rsid w:val="009E1F27"/>
    <w:rsid w:val="009E2291"/>
    <w:rsid w:val="009E250F"/>
    <w:rsid w:val="009E2694"/>
    <w:rsid w:val="009E282E"/>
    <w:rsid w:val="009E2FAB"/>
    <w:rsid w:val="009E3001"/>
    <w:rsid w:val="009E3077"/>
    <w:rsid w:val="009E3770"/>
    <w:rsid w:val="009E3F0E"/>
    <w:rsid w:val="009E3FEB"/>
    <w:rsid w:val="009E4210"/>
    <w:rsid w:val="009E4812"/>
    <w:rsid w:val="009E4D9E"/>
    <w:rsid w:val="009E4FF7"/>
    <w:rsid w:val="009E54A3"/>
    <w:rsid w:val="009E54E6"/>
    <w:rsid w:val="009E5BB2"/>
    <w:rsid w:val="009E5BDE"/>
    <w:rsid w:val="009E636C"/>
    <w:rsid w:val="009E64C6"/>
    <w:rsid w:val="009E68AA"/>
    <w:rsid w:val="009E6B71"/>
    <w:rsid w:val="009E6C20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253"/>
    <w:rsid w:val="009F25FE"/>
    <w:rsid w:val="009F290E"/>
    <w:rsid w:val="009F2A4F"/>
    <w:rsid w:val="009F2BCB"/>
    <w:rsid w:val="009F36D9"/>
    <w:rsid w:val="009F3AD6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6489"/>
    <w:rsid w:val="009F696C"/>
    <w:rsid w:val="009F7DD7"/>
    <w:rsid w:val="009F7F1C"/>
    <w:rsid w:val="00A0058D"/>
    <w:rsid w:val="00A005B3"/>
    <w:rsid w:val="00A00DC4"/>
    <w:rsid w:val="00A01052"/>
    <w:rsid w:val="00A011B1"/>
    <w:rsid w:val="00A01407"/>
    <w:rsid w:val="00A01422"/>
    <w:rsid w:val="00A015A1"/>
    <w:rsid w:val="00A01784"/>
    <w:rsid w:val="00A02169"/>
    <w:rsid w:val="00A0228B"/>
    <w:rsid w:val="00A02F4D"/>
    <w:rsid w:val="00A03123"/>
    <w:rsid w:val="00A03263"/>
    <w:rsid w:val="00A039CE"/>
    <w:rsid w:val="00A03B40"/>
    <w:rsid w:val="00A03CEE"/>
    <w:rsid w:val="00A03E00"/>
    <w:rsid w:val="00A04BC4"/>
    <w:rsid w:val="00A04EC4"/>
    <w:rsid w:val="00A05192"/>
    <w:rsid w:val="00A053D2"/>
    <w:rsid w:val="00A0541B"/>
    <w:rsid w:val="00A054C7"/>
    <w:rsid w:val="00A05E32"/>
    <w:rsid w:val="00A0604C"/>
    <w:rsid w:val="00A064EC"/>
    <w:rsid w:val="00A06657"/>
    <w:rsid w:val="00A074B7"/>
    <w:rsid w:val="00A07A04"/>
    <w:rsid w:val="00A07C85"/>
    <w:rsid w:val="00A07D84"/>
    <w:rsid w:val="00A103FD"/>
    <w:rsid w:val="00A106BD"/>
    <w:rsid w:val="00A11033"/>
    <w:rsid w:val="00A111E8"/>
    <w:rsid w:val="00A12200"/>
    <w:rsid w:val="00A122F8"/>
    <w:rsid w:val="00A12AB4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361"/>
    <w:rsid w:val="00A21AE6"/>
    <w:rsid w:val="00A21C8E"/>
    <w:rsid w:val="00A220F5"/>
    <w:rsid w:val="00A22273"/>
    <w:rsid w:val="00A2234E"/>
    <w:rsid w:val="00A2270F"/>
    <w:rsid w:val="00A2291D"/>
    <w:rsid w:val="00A22929"/>
    <w:rsid w:val="00A22C69"/>
    <w:rsid w:val="00A22D61"/>
    <w:rsid w:val="00A23167"/>
    <w:rsid w:val="00A23B18"/>
    <w:rsid w:val="00A23ECC"/>
    <w:rsid w:val="00A23F81"/>
    <w:rsid w:val="00A24239"/>
    <w:rsid w:val="00A2445C"/>
    <w:rsid w:val="00A24B95"/>
    <w:rsid w:val="00A2537D"/>
    <w:rsid w:val="00A26220"/>
    <w:rsid w:val="00A263BE"/>
    <w:rsid w:val="00A269B6"/>
    <w:rsid w:val="00A269BC"/>
    <w:rsid w:val="00A26CED"/>
    <w:rsid w:val="00A27A62"/>
    <w:rsid w:val="00A30022"/>
    <w:rsid w:val="00A305B0"/>
    <w:rsid w:val="00A30AE1"/>
    <w:rsid w:val="00A30BDC"/>
    <w:rsid w:val="00A3178A"/>
    <w:rsid w:val="00A3209A"/>
    <w:rsid w:val="00A329F5"/>
    <w:rsid w:val="00A32F76"/>
    <w:rsid w:val="00A3397E"/>
    <w:rsid w:val="00A33CA6"/>
    <w:rsid w:val="00A33F74"/>
    <w:rsid w:val="00A343BF"/>
    <w:rsid w:val="00A34629"/>
    <w:rsid w:val="00A35015"/>
    <w:rsid w:val="00A3584B"/>
    <w:rsid w:val="00A3584C"/>
    <w:rsid w:val="00A35CCE"/>
    <w:rsid w:val="00A35D8F"/>
    <w:rsid w:val="00A35E67"/>
    <w:rsid w:val="00A367FF"/>
    <w:rsid w:val="00A370CE"/>
    <w:rsid w:val="00A37F64"/>
    <w:rsid w:val="00A403D0"/>
    <w:rsid w:val="00A4071E"/>
    <w:rsid w:val="00A4076A"/>
    <w:rsid w:val="00A40951"/>
    <w:rsid w:val="00A4103C"/>
    <w:rsid w:val="00A41360"/>
    <w:rsid w:val="00A418B3"/>
    <w:rsid w:val="00A419F2"/>
    <w:rsid w:val="00A419FE"/>
    <w:rsid w:val="00A41CA7"/>
    <w:rsid w:val="00A42034"/>
    <w:rsid w:val="00A4266B"/>
    <w:rsid w:val="00A428DD"/>
    <w:rsid w:val="00A42AB4"/>
    <w:rsid w:val="00A42B5D"/>
    <w:rsid w:val="00A43054"/>
    <w:rsid w:val="00A43384"/>
    <w:rsid w:val="00A4349E"/>
    <w:rsid w:val="00A439B1"/>
    <w:rsid w:val="00A43E1A"/>
    <w:rsid w:val="00A442C8"/>
    <w:rsid w:val="00A443E0"/>
    <w:rsid w:val="00A45026"/>
    <w:rsid w:val="00A4512E"/>
    <w:rsid w:val="00A45518"/>
    <w:rsid w:val="00A46095"/>
    <w:rsid w:val="00A4623F"/>
    <w:rsid w:val="00A46523"/>
    <w:rsid w:val="00A46540"/>
    <w:rsid w:val="00A4655C"/>
    <w:rsid w:val="00A46674"/>
    <w:rsid w:val="00A467BC"/>
    <w:rsid w:val="00A46B39"/>
    <w:rsid w:val="00A4707E"/>
    <w:rsid w:val="00A471AF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322A"/>
    <w:rsid w:val="00A53EC1"/>
    <w:rsid w:val="00A54171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52EF"/>
    <w:rsid w:val="00A65745"/>
    <w:rsid w:val="00A657E3"/>
    <w:rsid w:val="00A66192"/>
    <w:rsid w:val="00A664CD"/>
    <w:rsid w:val="00A6666F"/>
    <w:rsid w:val="00A669A3"/>
    <w:rsid w:val="00A66DD7"/>
    <w:rsid w:val="00A67E42"/>
    <w:rsid w:val="00A67EA9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325F"/>
    <w:rsid w:val="00A73368"/>
    <w:rsid w:val="00A73612"/>
    <w:rsid w:val="00A73C0E"/>
    <w:rsid w:val="00A73F03"/>
    <w:rsid w:val="00A74394"/>
    <w:rsid w:val="00A74454"/>
    <w:rsid w:val="00A746EC"/>
    <w:rsid w:val="00A747C3"/>
    <w:rsid w:val="00A74EA7"/>
    <w:rsid w:val="00A74FA5"/>
    <w:rsid w:val="00A752B0"/>
    <w:rsid w:val="00A75D80"/>
    <w:rsid w:val="00A7648F"/>
    <w:rsid w:val="00A76579"/>
    <w:rsid w:val="00A76B05"/>
    <w:rsid w:val="00A80469"/>
    <w:rsid w:val="00A8080F"/>
    <w:rsid w:val="00A80B67"/>
    <w:rsid w:val="00A80B71"/>
    <w:rsid w:val="00A8130F"/>
    <w:rsid w:val="00A81509"/>
    <w:rsid w:val="00A81831"/>
    <w:rsid w:val="00A82135"/>
    <w:rsid w:val="00A82BF1"/>
    <w:rsid w:val="00A833DB"/>
    <w:rsid w:val="00A83820"/>
    <w:rsid w:val="00A83999"/>
    <w:rsid w:val="00A8404A"/>
    <w:rsid w:val="00A8414D"/>
    <w:rsid w:val="00A846E4"/>
    <w:rsid w:val="00A84C2B"/>
    <w:rsid w:val="00A86526"/>
    <w:rsid w:val="00A8670D"/>
    <w:rsid w:val="00A87246"/>
    <w:rsid w:val="00A873DF"/>
    <w:rsid w:val="00A87B8A"/>
    <w:rsid w:val="00A87D91"/>
    <w:rsid w:val="00A90145"/>
    <w:rsid w:val="00A90E1F"/>
    <w:rsid w:val="00A90E2B"/>
    <w:rsid w:val="00A913B6"/>
    <w:rsid w:val="00A916C6"/>
    <w:rsid w:val="00A91895"/>
    <w:rsid w:val="00A91EC6"/>
    <w:rsid w:val="00A921BE"/>
    <w:rsid w:val="00A9221D"/>
    <w:rsid w:val="00A923A7"/>
    <w:rsid w:val="00A92840"/>
    <w:rsid w:val="00A92846"/>
    <w:rsid w:val="00A9317C"/>
    <w:rsid w:val="00A933A5"/>
    <w:rsid w:val="00A93BD0"/>
    <w:rsid w:val="00A93EC3"/>
    <w:rsid w:val="00A94D98"/>
    <w:rsid w:val="00A94E20"/>
    <w:rsid w:val="00A951EC"/>
    <w:rsid w:val="00A9559E"/>
    <w:rsid w:val="00A95B23"/>
    <w:rsid w:val="00A95CFF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A5F"/>
    <w:rsid w:val="00A97B92"/>
    <w:rsid w:val="00A97F99"/>
    <w:rsid w:val="00AA02AE"/>
    <w:rsid w:val="00AA0BFB"/>
    <w:rsid w:val="00AA2172"/>
    <w:rsid w:val="00AA2672"/>
    <w:rsid w:val="00AA3453"/>
    <w:rsid w:val="00AA486E"/>
    <w:rsid w:val="00AA5405"/>
    <w:rsid w:val="00AA5C15"/>
    <w:rsid w:val="00AA5CA4"/>
    <w:rsid w:val="00AA5CE4"/>
    <w:rsid w:val="00AA7277"/>
    <w:rsid w:val="00AA7730"/>
    <w:rsid w:val="00AB008B"/>
    <w:rsid w:val="00AB03FA"/>
    <w:rsid w:val="00AB06D9"/>
    <w:rsid w:val="00AB078E"/>
    <w:rsid w:val="00AB0865"/>
    <w:rsid w:val="00AB0E22"/>
    <w:rsid w:val="00AB0F43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9DF"/>
    <w:rsid w:val="00AB405A"/>
    <w:rsid w:val="00AB43D8"/>
    <w:rsid w:val="00AB514A"/>
    <w:rsid w:val="00AB51EF"/>
    <w:rsid w:val="00AB5241"/>
    <w:rsid w:val="00AB58F3"/>
    <w:rsid w:val="00AB62DC"/>
    <w:rsid w:val="00AB62E9"/>
    <w:rsid w:val="00AB6379"/>
    <w:rsid w:val="00AB6C15"/>
    <w:rsid w:val="00AB6CAE"/>
    <w:rsid w:val="00AB713D"/>
    <w:rsid w:val="00AB7418"/>
    <w:rsid w:val="00AB774C"/>
    <w:rsid w:val="00AB7782"/>
    <w:rsid w:val="00AB77E9"/>
    <w:rsid w:val="00AB7F38"/>
    <w:rsid w:val="00AB7F79"/>
    <w:rsid w:val="00AC0240"/>
    <w:rsid w:val="00AC0276"/>
    <w:rsid w:val="00AC02E8"/>
    <w:rsid w:val="00AC0463"/>
    <w:rsid w:val="00AC0655"/>
    <w:rsid w:val="00AC095A"/>
    <w:rsid w:val="00AC09F2"/>
    <w:rsid w:val="00AC1080"/>
    <w:rsid w:val="00AC2C6F"/>
    <w:rsid w:val="00AC341C"/>
    <w:rsid w:val="00AC345B"/>
    <w:rsid w:val="00AC3B78"/>
    <w:rsid w:val="00AC3E37"/>
    <w:rsid w:val="00AC422D"/>
    <w:rsid w:val="00AC48FE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7506"/>
    <w:rsid w:val="00AC75AE"/>
    <w:rsid w:val="00AD0061"/>
    <w:rsid w:val="00AD014C"/>
    <w:rsid w:val="00AD08C0"/>
    <w:rsid w:val="00AD0A9B"/>
    <w:rsid w:val="00AD0B3A"/>
    <w:rsid w:val="00AD1845"/>
    <w:rsid w:val="00AD1D41"/>
    <w:rsid w:val="00AD2071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D3C"/>
    <w:rsid w:val="00AD4E4A"/>
    <w:rsid w:val="00AD54FC"/>
    <w:rsid w:val="00AD5AB6"/>
    <w:rsid w:val="00AD5CCE"/>
    <w:rsid w:val="00AD5E29"/>
    <w:rsid w:val="00AD6425"/>
    <w:rsid w:val="00AD6D72"/>
    <w:rsid w:val="00AD7A1A"/>
    <w:rsid w:val="00AD7D81"/>
    <w:rsid w:val="00AD7FCD"/>
    <w:rsid w:val="00AE0039"/>
    <w:rsid w:val="00AE07CA"/>
    <w:rsid w:val="00AE09A6"/>
    <w:rsid w:val="00AE112A"/>
    <w:rsid w:val="00AE11F8"/>
    <w:rsid w:val="00AE1364"/>
    <w:rsid w:val="00AE1570"/>
    <w:rsid w:val="00AE1804"/>
    <w:rsid w:val="00AE199A"/>
    <w:rsid w:val="00AE1B3B"/>
    <w:rsid w:val="00AE2002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3068"/>
    <w:rsid w:val="00AF32CA"/>
    <w:rsid w:val="00AF3633"/>
    <w:rsid w:val="00AF3733"/>
    <w:rsid w:val="00AF37DB"/>
    <w:rsid w:val="00AF396B"/>
    <w:rsid w:val="00AF3A3E"/>
    <w:rsid w:val="00AF48CC"/>
    <w:rsid w:val="00AF5235"/>
    <w:rsid w:val="00AF539E"/>
    <w:rsid w:val="00AF54F5"/>
    <w:rsid w:val="00AF5704"/>
    <w:rsid w:val="00AF5F36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55"/>
    <w:rsid w:val="00B01632"/>
    <w:rsid w:val="00B01C69"/>
    <w:rsid w:val="00B01E92"/>
    <w:rsid w:val="00B0214E"/>
    <w:rsid w:val="00B0299F"/>
    <w:rsid w:val="00B03230"/>
    <w:rsid w:val="00B03362"/>
    <w:rsid w:val="00B03387"/>
    <w:rsid w:val="00B0350E"/>
    <w:rsid w:val="00B03C82"/>
    <w:rsid w:val="00B03D30"/>
    <w:rsid w:val="00B0410D"/>
    <w:rsid w:val="00B05150"/>
    <w:rsid w:val="00B0519E"/>
    <w:rsid w:val="00B051FF"/>
    <w:rsid w:val="00B05BC9"/>
    <w:rsid w:val="00B06056"/>
    <w:rsid w:val="00B06135"/>
    <w:rsid w:val="00B06205"/>
    <w:rsid w:val="00B06463"/>
    <w:rsid w:val="00B064E8"/>
    <w:rsid w:val="00B06C17"/>
    <w:rsid w:val="00B06D6D"/>
    <w:rsid w:val="00B06E2F"/>
    <w:rsid w:val="00B06ED7"/>
    <w:rsid w:val="00B06F85"/>
    <w:rsid w:val="00B070C4"/>
    <w:rsid w:val="00B0726F"/>
    <w:rsid w:val="00B073FA"/>
    <w:rsid w:val="00B0749F"/>
    <w:rsid w:val="00B078DE"/>
    <w:rsid w:val="00B101BA"/>
    <w:rsid w:val="00B102EC"/>
    <w:rsid w:val="00B10E16"/>
    <w:rsid w:val="00B10E58"/>
    <w:rsid w:val="00B10EE0"/>
    <w:rsid w:val="00B12EC2"/>
    <w:rsid w:val="00B136C8"/>
    <w:rsid w:val="00B137AA"/>
    <w:rsid w:val="00B13F3F"/>
    <w:rsid w:val="00B141DE"/>
    <w:rsid w:val="00B143B5"/>
    <w:rsid w:val="00B14436"/>
    <w:rsid w:val="00B14AD8"/>
    <w:rsid w:val="00B14B95"/>
    <w:rsid w:val="00B14CE0"/>
    <w:rsid w:val="00B1536D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645"/>
    <w:rsid w:val="00B217E4"/>
    <w:rsid w:val="00B21B28"/>
    <w:rsid w:val="00B21E37"/>
    <w:rsid w:val="00B21E9A"/>
    <w:rsid w:val="00B22022"/>
    <w:rsid w:val="00B22D53"/>
    <w:rsid w:val="00B23018"/>
    <w:rsid w:val="00B23082"/>
    <w:rsid w:val="00B23B00"/>
    <w:rsid w:val="00B23E43"/>
    <w:rsid w:val="00B24115"/>
    <w:rsid w:val="00B24B9F"/>
    <w:rsid w:val="00B24D5F"/>
    <w:rsid w:val="00B25C96"/>
    <w:rsid w:val="00B25F43"/>
    <w:rsid w:val="00B2605E"/>
    <w:rsid w:val="00B26A39"/>
    <w:rsid w:val="00B26B49"/>
    <w:rsid w:val="00B27D9C"/>
    <w:rsid w:val="00B30798"/>
    <w:rsid w:val="00B3080C"/>
    <w:rsid w:val="00B31542"/>
    <w:rsid w:val="00B3156A"/>
    <w:rsid w:val="00B32098"/>
    <w:rsid w:val="00B32162"/>
    <w:rsid w:val="00B323AF"/>
    <w:rsid w:val="00B32A6E"/>
    <w:rsid w:val="00B32C06"/>
    <w:rsid w:val="00B32EEF"/>
    <w:rsid w:val="00B3389D"/>
    <w:rsid w:val="00B34018"/>
    <w:rsid w:val="00B3419A"/>
    <w:rsid w:val="00B343DD"/>
    <w:rsid w:val="00B34521"/>
    <w:rsid w:val="00B34B24"/>
    <w:rsid w:val="00B34B98"/>
    <w:rsid w:val="00B36717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3A40"/>
    <w:rsid w:val="00B43C58"/>
    <w:rsid w:val="00B443A2"/>
    <w:rsid w:val="00B4443F"/>
    <w:rsid w:val="00B445CB"/>
    <w:rsid w:val="00B45406"/>
    <w:rsid w:val="00B45965"/>
    <w:rsid w:val="00B45C89"/>
    <w:rsid w:val="00B46021"/>
    <w:rsid w:val="00B461F3"/>
    <w:rsid w:val="00B46280"/>
    <w:rsid w:val="00B468EC"/>
    <w:rsid w:val="00B47031"/>
    <w:rsid w:val="00B47756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EBF"/>
    <w:rsid w:val="00B52368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A2F"/>
    <w:rsid w:val="00B55D33"/>
    <w:rsid w:val="00B564BD"/>
    <w:rsid w:val="00B5652D"/>
    <w:rsid w:val="00B56540"/>
    <w:rsid w:val="00B56B57"/>
    <w:rsid w:val="00B57EC5"/>
    <w:rsid w:val="00B57F6C"/>
    <w:rsid w:val="00B60DA1"/>
    <w:rsid w:val="00B61223"/>
    <w:rsid w:val="00B6122C"/>
    <w:rsid w:val="00B61273"/>
    <w:rsid w:val="00B61D3E"/>
    <w:rsid w:val="00B61E6E"/>
    <w:rsid w:val="00B628F5"/>
    <w:rsid w:val="00B62AFC"/>
    <w:rsid w:val="00B62E43"/>
    <w:rsid w:val="00B631FC"/>
    <w:rsid w:val="00B63839"/>
    <w:rsid w:val="00B63946"/>
    <w:rsid w:val="00B639F8"/>
    <w:rsid w:val="00B63A3C"/>
    <w:rsid w:val="00B63ACA"/>
    <w:rsid w:val="00B64138"/>
    <w:rsid w:val="00B64962"/>
    <w:rsid w:val="00B652FA"/>
    <w:rsid w:val="00B65954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CFA"/>
    <w:rsid w:val="00B67D03"/>
    <w:rsid w:val="00B67FEB"/>
    <w:rsid w:val="00B7018C"/>
    <w:rsid w:val="00B70476"/>
    <w:rsid w:val="00B70CC1"/>
    <w:rsid w:val="00B710B7"/>
    <w:rsid w:val="00B71874"/>
    <w:rsid w:val="00B71C9F"/>
    <w:rsid w:val="00B71FE0"/>
    <w:rsid w:val="00B72B94"/>
    <w:rsid w:val="00B72CF6"/>
    <w:rsid w:val="00B73A5A"/>
    <w:rsid w:val="00B73F53"/>
    <w:rsid w:val="00B74409"/>
    <w:rsid w:val="00B74583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C69"/>
    <w:rsid w:val="00B77EEE"/>
    <w:rsid w:val="00B77F0F"/>
    <w:rsid w:val="00B77FD4"/>
    <w:rsid w:val="00B80278"/>
    <w:rsid w:val="00B804A4"/>
    <w:rsid w:val="00B808AE"/>
    <w:rsid w:val="00B80B1B"/>
    <w:rsid w:val="00B80C20"/>
    <w:rsid w:val="00B80CC4"/>
    <w:rsid w:val="00B81434"/>
    <w:rsid w:val="00B817A8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4056"/>
    <w:rsid w:val="00B843E3"/>
    <w:rsid w:val="00B8479B"/>
    <w:rsid w:val="00B855A5"/>
    <w:rsid w:val="00B8608F"/>
    <w:rsid w:val="00B86635"/>
    <w:rsid w:val="00B86C22"/>
    <w:rsid w:val="00B874DA"/>
    <w:rsid w:val="00B87642"/>
    <w:rsid w:val="00B878DC"/>
    <w:rsid w:val="00B87EBC"/>
    <w:rsid w:val="00B902E1"/>
    <w:rsid w:val="00B90326"/>
    <w:rsid w:val="00B9039A"/>
    <w:rsid w:val="00B903CC"/>
    <w:rsid w:val="00B90E4D"/>
    <w:rsid w:val="00B9159C"/>
    <w:rsid w:val="00B918CC"/>
    <w:rsid w:val="00B919B8"/>
    <w:rsid w:val="00B92139"/>
    <w:rsid w:val="00B9242B"/>
    <w:rsid w:val="00B92AD3"/>
    <w:rsid w:val="00B92C03"/>
    <w:rsid w:val="00B93004"/>
    <w:rsid w:val="00B93619"/>
    <w:rsid w:val="00B939AB"/>
    <w:rsid w:val="00B94F91"/>
    <w:rsid w:val="00B9524F"/>
    <w:rsid w:val="00B9581E"/>
    <w:rsid w:val="00B96598"/>
    <w:rsid w:val="00B96E96"/>
    <w:rsid w:val="00B97046"/>
    <w:rsid w:val="00B970E2"/>
    <w:rsid w:val="00B9746B"/>
    <w:rsid w:val="00B97CB7"/>
    <w:rsid w:val="00B97FDA"/>
    <w:rsid w:val="00BA04E5"/>
    <w:rsid w:val="00BA0673"/>
    <w:rsid w:val="00BA0E36"/>
    <w:rsid w:val="00BA0E81"/>
    <w:rsid w:val="00BA1DD3"/>
    <w:rsid w:val="00BA1FCC"/>
    <w:rsid w:val="00BA2048"/>
    <w:rsid w:val="00BA2146"/>
    <w:rsid w:val="00BA22E1"/>
    <w:rsid w:val="00BA249A"/>
    <w:rsid w:val="00BA30C4"/>
    <w:rsid w:val="00BA3109"/>
    <w:rsid w:val="00BA32C3"/>
    <w:rsid w:val="00BA32E8"/>
    <w:rsid w:val="00BA346A"/>
    <w:rsid w:val="00BA4548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EAA"/>
    <w:rsid w:val="00BA703A"/>
    <w:rsid w:val="00BA7316"/>
    <w:rsid w:val="00BA7813"/>
    <w:rsid w:val="00BA783E"/>
    <w:rsid w:val="00BA7AEC"/>
    <w:rsid w:val="00BA7B07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E78"/>
    <w:rsid w:val="00BB23C5"/>
    <w:rsid w:val="00BB287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F42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BD"/>
    <w:rsid w:val="00BC0B22"/>
    <w:rsid w:val="00BC0B3B"/>
    <w:rsid w:val="00BC0BA5"/>
    <w:rsid w:val="00BC1491"/>
    <w:rsid w:val="00BC1D85"/>
    <w:rsid w:val="00BC2279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ADD"/>
    <w:rsid w:val="00BC6CE1"/>
    <w:rsid w:val="00BC7037"/>
    <w:rsid w:val="00BC70A1"/>
    <w:rsid w:val="00BC7DB0"/>
    <w:rsid w:val="00BD03EC"/>
    <w:rsid w:val="00BD075C"/>
    <w:rsid w:val="00BD0D0F"/>
    <w:rsid w:val="00BD2418"/>
    <w:rsid w:val="00BD248B"/>
    <w:rsid w:val="00BD2B97"/>
    <w:rsid w:val="00BD2C3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71C7"/>
    <w:rsid w:val="00BD7411"/>
    <w:rsid w:val="00BD7B94"/>
    <w:rsid w:val="00BE088E"/>
    <w:rsid w:val="00BE08E8"/>
    <w:rsid w:val="00BE0999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55A5"/>
    <w:rsid w:val="00BE6121"/>
    <w:rsid w:val="00BE6476"/>
    <w:rsid w:val="00BE65C3"/>
    <w:rsid w:val="00BE68D3"/>
    <w:rsid w:val="00BE6AF2"/>
    <w:rsid w:val="00BE6DC7"/>
    <w:rsid w:val="00BE7111"/>
    <w:rsid w:val="00BE7659"/>
    <w:rsid w:val="00BF0346"/>
    <w:rsid w:val="00BF04DD"/>
    <w:rsid w:val="00BF096C"/>
    <w:rsid w:val="00BF0A66"/>
    <w:rsid w:val="00BF1018"/>
    <w:rsid w:val="00BF1908"/>
    <w:rsid w:val="00BF1B93"/>
    <w:rsid w:val="00BF2DC1"/>
    <w:rsid w:val="00BF34E3"/>
    <w:rsid w:val="00BF3547"/>
    <w:rsid w:val="00BF397C"/>
    <w:rsid w:val="00BF3991"/>
    <w:rsid w:val="00BF3CA1"/>
    <w:rsid w:val="00BF3EEA"/>
    <w:rsid w:val="00BF480E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C013C4"/>
    <w:rsid w:val="00C01BC1"/>
    <w:rsid w:val="00C01C98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21A"/>
    <w:rsid w:val="00C04C3D"/>
    <w:rsid w:val="00C04D23"/>
    <w:rsid w:val="00C04EA9"/>
    <w:rsid w:val="00C04FE1"/>
    <w:rsid w:val="00C0539B"/>
    <w:rsid w:val="00C054A2"/>
    <w:rsid w:val="00C056C7"/>
    <w:rsid w:val="00C05CA1"/>
    <w:rsid w:val="00C068D6"/>
    <w:rsid w:val="00C06A52"/>
    <w:rsid w:val="00C07E63"/>
    <w:rsid w:val="00C1009C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5250"/>
    <w:rsid w:val="00C161CA"/>
    <w:rsid w:val="00C1635C"/>
    <w:rsid w:val="00C16A3F"/>
    <w:rsid w:val="00C16C01"/>
    <w:rsid w:val="00C16E53"/>
    <w:rsid w:val="00C16FC1"/>
    <w:rsid w:val="00C1710B"/>
    <w:rsid w:val="00C17931"/>
    <w:rsid w:val="00C17A20"/>
    <w:rsid w:val="00C17CD2"/>
    <w:rsid w:val="00C209D9"/>
    <w:rsid w:val="00C20CEE"/>
    <w:rsid w:val="00C20EA4"/>
    <w:rsid w:val="00C20F9D"/>
    <w:rsid w:val="00C21204"/>
    <w:rsid w:val="00C21231"/>
    <w:rsid w:val="00C217A3"/>
    <w:rsid w:val="00C21EE4"/>
    <w:rsid w:val="00C21FCD"/>
    <w:rsid w:val="00C221E1"/>
    <w:rsid w:val="00C22AEF"/>
    <w:rsid w:val="00C23510"/>
    <w:rsid w:val="00C2382C"/>
    <w:rsid w:val="00C23E2D"/>
    <w:rsid w:val="00C24D8F"/>
    <w:rsid w:val="00C25075"/>
    <w:rsid w:val="00C253D3"/>
    <w:rsid w:val="00C254B0"/>
    <w:rsid w:val="00C25614"/>
    <w:rsid w:val="00C256D5"/>
    <w:rsid w:val="00C25D3C"/>
    <w:rsid w:val="00C25DBB"/>
    <w:rsid w:val="00C25F1B"/>
    <w:rsid w:val="00C2619A"/>
    <w:rsid w:val="00C27037"/>
    <w:rsid w:val="00C27336"/>
    <w:rsid w:val="00C2748F"/>
    <w:rsid w:val="00C27CE2"/>
    <w:rsid w:val="00C304E0"/>
    <w:rsid w:val="00C30B0E"/>
    <w:rsid w:val="00C31572"/>
    <w:rsid w:val="00C31745"/>
    <w:rsid w:val="00C317D2"/>
    <w:rsid w:val="00C31AC7"/>
    <w:rsid w:val="00C31ACC"/>
    <w:rsid w:val="00C329B5"/>
    <w:rsid w:val="00C33202"/>
    <w:rsid w:val="00C3326A"/>
    <w:rsid w:val="00C33A9A"/>
    <w:rsid w:val="00C33AF7"/>
    <w:rsid w:val="00C34008"/>
    <w:rsid w:val="00C34186"/>
    <w:rsid w:val="00C34A32"/>
    <w:rsid w:val="00C34F73"/>
    <w:rsid w:val="00C34FD9"/>
    <w:rsid w:val="00C35931"/>
    <w:rsid w:val="00C361EE"/>
    <w:rsid w:val="00C3625F"/>
    <w:rsid w:val="00C36F37"/>
    <w:rsid w:val="00C3731F"/>
    <w:rsid w:val="00C37532"/>
    <w:rsid w:val="00C37923"/>
    <w:rsid w:val="00C37DC4"/>
    <w:rsid w:val="00C409C9"/>
    <w:rsid w:val="00C40B4F"/>
    <w:rsid w:val="00C40C45"/>
    <w:rsid w:val="00C41506"/>
    <w:rsid w:val="00C415D6"/>
    <w:rsid w:val="00C416F8"/>
    <w:rsid w:val="00C42F25"/>
    <w:rsid w:val="00C43426"/>
    <w:rsid w:val="00C43AA8"/>
    <w:rsid w:val="00C43D3E"/>
    <w:rsid w:val="00C43D60"/>
    <w:rsid w:val="00C43F90"/>
    <w:rsid w:val="00C44906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23AE"/>
    <w:rsid w:val="00C52A0B"/>
    <w:rsid w:val="00C52F8F"/>
    <w:rsid w:val="00C52FD8"/>
    <w:rsid w:val="00C5312F"/>
    <w:rsid w:val="00C53358"/>
    <w:rsid w:val="00C539CC"/>
    <w:rsid w:val="00C53F4A"/>
    <w:rsid w:val="00C5435D"/>
    <w:rsid w:val="00C54E94"/>
    <w:rsid w:val="00C5519E"/>
    <w:rsid w:val="00C5526A"/>
    <w:rsid w:val="00C55863"/>
    <w:rsid w:val="00C558B9"/>
    <w:rsid w:val="00C55A47"/>
    <w:rsid w:val="00C56497"/>
    <w:rsid w:val="00C569F4"/>
    <w:rsid w:val="00C57229"/>
    <w:rsid w:val="00C57637"/>
    <w:rsid w:val="00C57826"/>
    <w:rsid w:val="00C60862"/>
    <w:rsid w:val="00C61700"/>
    <w:rsid w:val="00C6170E"/>
    <w:rsid w:val="00C61B84"/>
    <w:rsid w:val="00C61CD3"/>
    <w:rsid w:val="00C61F81"/>
    <w:rsid w:val="00C62210"/>
    <w:rsid w:val="00C6264B"/>
    <w:rsid w:val="00C627A8"/>
    <w:rsid w:val="00C62C6A"/>
    <w:rsid w:val="00C6305D"/>
    <w:rsid w:val="00C63191"/>
    <w:rsid w:val="00C6441A"/>
    <w:rsid w:val="00C64900"/>
    <w:rsid w:val="00C64B3E"/>
    <w:rsid w:val="00C6514A"/>
    <w:rsid w:val="00C656B0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8A0"/>
    <w:rsid w:val="00C717CB"/>
    <w:rsid w:val="00C71C00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C91"/>
    <w:rsid w:val="00C73E29"/>
    <w:rsid w:val="00C7424D"/>
    <w:rsid w:val="00C749AC"/>
    <w:rsid w:val="00C74A9E"/>
    <w:rsid w:val="00C74EB0"/>
    <w:rsid w:val="00C75458"/>
    <w:rsid w:val="00C75563"/>
    <w:rsid w:val="00C756BF"/>
    <w:rsid w:val="00C75C81"/>
    <w:rsid w:val="00C7786D"/>
    <w:rsid w:val="00C77B02"/>
    <w:rsid w:val="00C77DD2"/>
    <w:rsid w:val="00C77F46"/>
    <w:rsid w:val="00C80D34"/>
    <w:rsid w:val="00C80E39"/>
    <w:rsid w:val="00C80EED"/>
    <w:rsid w:val="00C80FBC"/>
    <w:rsid w:val="00C8152F"/>
    <w:rsid w:val="00C81E40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2B8"/>
    <w:rsid w:val="00C903FC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645"/>
    <w:rsid w:val="00C94790"/>
    <w:rsid w:val="00C9488C"/>
    <w:rsid w:val="00C948D4"/>
    <w:rsid w:val="00C95556"/>
    <w:rsid w:val="00C95622"/>
    <w:rsid w:val="00C95FC9"/>
    <w:rsid w:val="00C960BA"/>
    <w:rsid w:val="00C96403"/>
    <w:rsid w:val="00C96560"/>
    <w:rsid w:val="00C9690B"/>
    <w:rsid w:val="00C96B3D"/>
    <w:rsid w:val="00C97061"/>
    <w:rsid w:val="00C97348"/>
    <w:rsid w:val="00C97970"/>
    <w:rsid w:val="00CA020D"/>
    <w:rsid w:val="00CA05DF"/>
    <w:rsid w:val="00CA07E8"/>
    <w:rsid w:val="00CA1BBE"/>
    <w:rsid w:val="00CA38AD"/>
    <w:rsid w:val="00CA3BAC"/>
    <w:rsid w:val="00CA3D0F"/>
    <w:rsid w:val="00CA412C"/>
    <w:rsid w:val="00CA44C5"/>
    <w:rsid w:val="00CA477C"/>
    <w:rsid w:val="00CA4854"/>
    <w:rsid w:val="00CA4B0C"/>
    <w:rsid w:val="00CA4CF2"/>
    <w:rsid w:val="00CA4D2E"/>
    <w:rsid w:val="00CA5500"/>
    <w:rsid w:val="00CA5519"/>
    <w:rsid w:val="00CA56D0"/>
    <w:rsid w:val="00CA60E3"/>
    <w:rsid w:val="00CA6727"/>
    <w:rsid w:val="00CA6770"/>
    <w:rsid w:val="00CA71E1"/>
    <w:rsid w:val="00CA7F5B"/>
    <w:rsid w:val="00CB036C"/>
    <w:rsid w:val="00CB0BFC"/>
    <w:rsid w:val="00CB0E5A"/>
    <w:rsid w:val="00CB125A"/>
    <w:rsid w:val="00CB1953"/>
    <w:rsid w:val="00CB1DC9"/>
    <w:rsid w:val="00CB207D"/>
    <w:rsid w:val="00CB2298"/>
    <w:rsid w:val="00CB27DB"/>
    <w:rsid w:val="00CB2B0A"/>
    <w:rsid w:val="00CB3879"/>
    <w:rsid w:val="00CB3988"/>
    <w:rsid w:val="00CB3B27"/>
    <w:rsid w:val="00CB3C29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D6B"/>
    <w:rsid w:val="00CC0431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2453"/>
    <w:rsid w:val="00CD2819"/>
    <w:rsid w:val="00CD31DE"/>
    <w:rsid w:val="00CD34F8"/>
    <w:rsid w:val="00CD35CD"/>
    <w:rsid w:val="00CD3DD2"/>
    <w:rsid w:val="00CD3F4E"/>
    <w:rsid w:val="00CD460B"/>
    <w:rsid w:val="00CD46BB"/>
    <w:rsid w:val="00CD4ABE"/>
    <w:rsid w:val="00CD4D6C"/>
    <w:rsid w:val="00CD5031"/>
    <w:rsid w:val="00CD50D5"/>
    <w:rsid w:val="00CD61EF"/>
    <w:rsid w:val="00CD6302"/>
    <w:rsid w:val="00CD6BD1"/>
    <w:rsid w:val="00CD6DB2"/>
    <w:rsid w:val="00CD713C"/>
    <w:rsid w:val="00CD74AC"/>
    <w:rsid w:val="00CD754D"/>
    <w:rsid w:val="00CD7B45"/>
    <w:rsid w:val="00CE0209"/>
    <w:rsid w:val="00CE0256"/>
    <w:rsid w:val="00CE078E"/>
    <w:rsid w:val="00CE0E4D"/>
    <w:rsid w:val="00CE1268"/>
    <w:rsid w:val="00CE1890"/>
    <w:rsid w:val="00CE1F79"/>
    <w:rsid w:val="00CE3301"/>
    <w:rsid w:val="00CE33CB"/>
    <w:rsid w:val="00CE394D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61A7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BB2"/>
    <w:rsid w:val="00D02013"/>
    <w:rsid w:val="00D02885"/>
    <w:rsid w:val="00D0290B"/>
    <w:rsid w:val="00D02C43"/>
    <w:rsid w:val="00D02C75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A"/>
    <w:rsid w:val="00D10C76"/>
    <w:rsid w:val="00D10D1C"/>
    <w:rsid w:val="00D10DBF"/>
    <w:rsid w:val="00D11F60"/>
    <w:rsid w:val="00D12016"/>
    <w:rsid w:val="00D1221D"/>
    <w:rsid w:val="00D1225A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CF6"/>
    <w:rsid w:val="00D146F1"/>
    <w:rsid w:val="00D14A4E"/>
    <w:rsid w:val="00D14AEF"/>
    <w:rsid w:val="00D14EA0"/>
    <w:rsid w:val="00D15500"/>
    <w:rsid w:val="00D155E4"/>
    <w:rsid w:val="00D1572D"/>
    <w:rsid w:val="00D158D5"/>
    <w:rsid w:val="00D15A6E"/>
    <w:rsid w:val="00D15CCC"/>
    <w:rsid w:val="00D16220"/>
    <w:rsid w:val="00D166DC"/>
    <w:rsid w:val="00D16D99"/>
    <w:rsid w:val="00D202B4"/>
    <w:rsid w:val="00D203D4"/>
    <w:rsid w:val="00D2064E"/>
    <w:rsid w:val="00D20700"/>
    <w:rsid w:val="00D221C1"/>
    <w:rsid w:val="00D22307"/>
    <w:rsid w:val="00D2230B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770"/>
    <w:rsid w:val="00D25DE6"/>
    <w:rsid w:val="00D2607C"/>
    <w:rsid w:val="00D2608D"/>
    <w:rsid w:val="00D2637E"/>
    <w:rsid w:val="00D265A9"/>
    <w:rsid w:val="00D26A29"/>
    <w:rsid w:val="00D2702D"/>
    <w:rsid w:val="00D27078"/>
    <w:rsid w:val="00D27269"/>
    <w:rsid w:val="00D27813"/>
    <w:rsid w:val="00D27827"/>
    <w:rsid w:val="00D27A1A"/>
    <w:rsid w:val="00D303D1"/>
    <w:rsid w:val="00D3077E"/>
    <w:rsid w:val="00D30898"/>
    <w:rsid w:val="00D30C8F"/>
    <w:rsid w:val="00D3101D"/>
    <w:rsid w:val="00D31821"/>
    <w:rsid w:val="00D31979"/>
    <w:rsid w:val="00D31EB3"/>
    <w:rsid w:val="00D32665"/>
    <w:rsid w:val="00D328C5"/>
    <w:rsid w:val="00D32C1F"/>
    <w:rsid w:val="00D3342B"/>
    <w:rsid w:val="00D33550"/>
    <w:rsid w:val="00D33D37"/>
    <w:rsid w:val="00D33F23"/>
    <w:rsid w:val="00D3446C"/>
    <w:rsid w:val="00D3501F"/>
    <w:rsid w:val="00D355C0"/>
    <w:rsid w:val="00D35BC2"/>
    <w:rsid w:val="00D35D29"/>
    <w:rsid w:val="00D35F49"/>
    <w:rsid w:val="00D36A23"/>
    <w:rsid w:val="00D36BEA"/>
    <w:rsid w:val="00D376DF"/>
    <w:rsid w:val="00D37C23"/>
    <w:rsid w:val="00D37FB0"/>
    <w:rsid w:val="00D400F3"/>
    <w:rsid w:val="00D403DD"/>
    <w:rsid w:val="00D40A43"/>
    <w:rsid w:val="00D40D96"/>
    <w:rsid w:val="00D40DF0"/>
    <w:rsid w:val="00D41001"/>
    <w:rsid w:val="00D41E12"/>
    <w:rsid w:val="00D421DB"/>
    <w:rsid w:val="00D42B96"/>
    <w:rsid w:val="00D42E58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988"/>
    <w:rsid w:val="00D50BAC"/>
    <w:rsid w:val="00D50DA2"/>
    <w:rsid w:val="00D512B2"/>
    <w:rsid w:val="00D5168A"/>
    <w:rsid w:val="00D51B9C"/>
    <w:rsid w:val="00D52606"/>
    <w:rsid w:val="00D528E0"/>
    <w:rsid w:val="00D533EC"/>
    <w:rsid w:val="00D53BA4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35B"/>
    <w:rsid w:val="00D6051D"/>
    <w:rsid w:val="00D6136A"/>
    <w:rsid w:val="00D614CE"/>
    <w:rsid w:val="00D614D7"/>
    <w:rsid w:val="00D618B2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D73"/>
    <w:rsid w:val="00D63E50"/>
    <w:rsid w:val="00D64B65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464"/>
    <w:rsid w:val="00D67643"/>
    <w:rsid w:val="00D676F1"/>
    <w:rsid w:val="00D67A44"/>
    <w:rsid w:val="00D703CD"/>
    <w:rsid w:val="00D708D5"/>
    <w:rsid w:val="00D70D07"/>
    <w:rsid w:val="00D7125D"/>
    <w:rsid w:val="00D71473"/>
    <w:rsid w:val="00D71E06"/>
    <w:rsid w:val="00D72149"/>
    <w:rsid w:val="00D7254E"/>
    <w:rsid w:val="00D72681"/>
    <w:rsid w:val="00D729A4"/>
    <w:rsid w:val="00D73006"/>
    <w:rsid w:val="00D73314"/>
    <w:rsid w:val="00D735D4"/>
    <w:rsid w:val="00D735EE"/>
    <w:rsid w:val="00D73C5F"/>
    <w:rsid w:val="00D7405A"/>
    <w:rsid w:val="00D740FA"/>
    <w:rsid w:val="00D74161"/>
    <w:rsid w:val="00D7491C"/>
    <w:rsid w:val="00D74A11"/>
    <w:rsid w:val="00D75799"/>
    <w:rsid w:val="00D758E0"/>
    <w:rsid w:val="00D75C61"/>
    <w:rsid w:val="00D75E83"/>
    <w:rsid w:val="00D7607B"/>
    <w:rsid w:val="00D768A5"/>
    <w:rsid w:val="00D76C7E"/>
    <w:rsid w:val="00D76D7A"/>
    <w:rsid w:val="00D76FB6"/>
    <w:rsid w:val="00D77436"/>
    <w:rsid w:val="00D77C35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F5"/>
    <w:rsid w:val="00D84168"/>
    <w:rsid w:val="00D844D5"/>
    <w:rsid w:val="00D85404"/>
    <w:rsid w:val="00D859D3"/>
    <w:rsid w:val="00D85BD1"/>
    <w:rsid w:val="00D86639"/>
    <w:rsid w:val="00D86A84"/>
    <w:rsid w:val="00D86B16"/>
    <w:rsid w:val="00D87111"/>
    <w:rsid w:val="00D87BD2"/>
    <w:rsid w:val="00D87FC6"/>
    <w:rsid w:val="00D90055"/>
    <w:rsid w:val="00D902FE"/>
    <w:rsid w:val="00D909FA"/>
    <w:rsid w:val="00D90D81"/>
    <w:rsid w:val="00D9125D"/>
    <w:rsid w:val="00D91973"/>
    <w:rsid w:val="00D91F8D"/>
    <w:rsid w:val="00D9247E"/>
    <w:rsid w:val="00D92DA2"/>
    <w:rsid w:val="00D93349"/>
    <w:rsid w:val="00D936DA"/>
    <w:rsid w:val="00D93978"/>
    <w:rsid w:val="00D941BE"/>
    <w:rsid w:val="00D943CA"/>
    <w:rsid w:val="00D94578"/>
    <w:rsid w:val="00D94734"/>
    <w:rsid w:val="00D948FB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CBC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EF9"/>
    <w:rsid w:val="00DB410C"/>
    <w:rsid w:val="00DB466F"/>
    <w:rsid w:val="00DB49DA"/>
    <w:rsid w:val="00DB4ABC"/>
    <w:rsid w:val="00DB4C13"/>
    <w:rsid w:val="00DB5040"/>
    <w:rsid w:val="00DB5316"/>
    <w:rsid w:val="00DB5BE1"/>
    <w:rsid w:val="00DB5C5A"/>
    <w:rsid w:val="00DB63CE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7F7"/>
    <w:rsid w:val="00DC27BF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77"/>
    <w:rsid w:val="00DC58A7"/>
    <w:rsid w:val="00DC5D03"/>
    <w:rsid w:val="00DC5EB5"/>
    <w:rsid w:val="00DC6409"/>
    <w:rsid w:val="00DC66B5"/>
    <w:rsid w:val="00DC6CC5"/>
    <w:rsid w:val="00DC7039"/>
    <w:rsid w:val="00DC7088"/>
    <w:rsid w:val="00DD0158"/>
    <w:rsid w:val="00DD018A"/>
    <w:rsid w:val="00DD03E0"/>
    <w:rsid w:val="00DD06D0"/>
    <w:rsid w:val="00DD0A32"/>
    <w:rsid w:val="00DD0D78"/>
    <w:rsid w:val="00DD17AF"/>
    <w:rsid w:val="00DD1FAB"/>
    <w:rsid w:val="00DD2653"/>
    <w:rsid w:val="00DD27C2"/>
    <w:rsid w:val="00DD2A28"/>
    <w:rsid w:val="00DD3341"/>
    <w:rsid w:val="00DD39B8"/>
    <w:rsid w:val="00DD39F9"/>
    <w:rsid w:val="00DD4F06"/>
    <w:rsid w:val="00DD51A5"/>
    <w:rsid w:val="00DD51CA"/>
    <w:rsid w:val="00DD5C5F"/>
    <w:rsid w:val="00DD5EF6"/>
    <w:rsid w:val="00DD61B7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A17"/>
    <w:rsid w:val="00DE1335"/>
    <w:rsid w:val="00DE173D"/>
    <w:rsid w:val="00DE1885"/>
    <w:rsid w:val="00DE1FDE"/>
    <w:rsid w:val="00DE24A6"/>
    <w:rsid w:val="00DE2AAF"/>
    <w:rsid w:val="00DE2F1D"/>
    <w:rsid w:val="00DE3371"/>
    <w:rsid w:val="00DE35A8"/>
    <w:rsid w:val="00DE3BBA"/>
    <w:rsid w:val="00DE4232"/>
    <w:rsid w:val="00DE45E9"/>
    <w:rsid w:val="00DE4E1B"/>
    <w:rsid w:val="00DE5290"/>
    <w:rsid w:val="00DE552C"/>
    <w:rsid w:val="00DE5F4A"/>
    <w:rsid w:val="00DE71AB"/>
    <w:rsid w:val="00DE7201"/>
    <w:rsid w:val="00DE7459"/>
    <w:rsid w:val="00DE75D4"/>
    <w:rsid w:val="00DE762C"/>
    <w:rsid w:val="00DE7CE4"/>
    <w:rsid w:val="00DF00FA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DB0"/>
    <w:rsid w:val="00DF48A8"/>
    <w:rsid w:val="00DF4DEC"/>
    <w:rsid w:val="00DF5193"/>
    <w:rsid w:val="00DF528B"/>
    <w:rsid w:val="00DF7546"/>
    <w:rsid w:val="00DF7B56"/>
    <w:rsid w:val="00DF7FA2"/>
    <w:rsid w:val="00E0050F"/>
    <w:rsid w:val="00E00D70"/>
    <w:rsid w:val="00E0110F"/>
    <w:rsid w:val="00E0144B"/>
    <w:rsid w:val="00E01497"/>
    <w:rsid w:val="00E01722"/>
    <w:rsid w:val="00E018B3"/>
    <w:rsid w:val="00E01ACF"/>
    <w:rsid w:val="00E021C3"/>
    <w:rsid w:val="00E021D7"/>
    <w:rsid w:val="00E023EB"/>
    <w:rsid w:val="00E0257D"/>
    <w:rsid w:val="00E026F6"/>
    <w:rsid w:val="00E029C9"/>
    <w:rsid w:val="00E02D12"/>
    <w:rsid w:val="00E03C34"/>
    <w:rsid w:val="00E03C5E"/>
    <w:rsid w:val="00E04979"/>
    <w:rsid w:val="00E05599"/>
    <w:rsid w:val="00E055BD"/>
    <w:rsid w:val="00E059A4"/>
    <w:rsid w:val="00E05AAC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A"/>
    <w:rsid w:val="00E1158D"/>
    <w:rsid w:val="00E120E9"/>
    <w:rsid w:val="00E12FD2"/>
    <w:rsid w:val="00E13069"/>
    <w:rsid w:val="00E131E2"/>
    <w:rsid w:val="00E1384E"/>
    <w:rsid w:val="00E13CC4"/>
    <w:rsid w:val="00E13E8C"/>
    <w:rsid w:val="00E1461C"/>
    <w:rsid w:val="00E14DCC"/>
    <w:rsid w:val="00E16269"/>
    <w:rsid w:val="00E16319"/>
    <w:rsid w:val="00E16894"/>
    <w:rsid w:val="00E16ABF"/>
    <w:rsid w:val="00E17082"/>
    <w:rsid w:val="00E17E4D"/>
    <w:rsid w:val="00E2031A"/>
    <w:rsid w:val="00E204BE"/>
    <w:rsid w:val="00E20685"/>
    <w:rsid w:val="00E20705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D4B"/>
    <w:rsid w:val="00E25461"/>
    <w:rsid w:val="00E25560"/>
    <w:rsid w:val="00E25891"/>
    <w:rsid w:val="00E25C3B"/>
    <w:rsid w:val="00E25EED"/>
    <w:rsid w:val="00E265EF"/>
    <w:rsid w:val="00E26D92"/>
    <w:rsid w:val="00E270A1"/>
    <w:rsid w:val="00E271B3"/>
    <w:rsid w:val="00E273D0"/>
    <w:rsid w:val="00E275BB"/>
    <w:rsid w:val="00E27AEC"/>
    <w:rsid w:val="00E27C84"/>
    <w:rsid w:val="00E308E4"/>
    <w:rsid w:val="00E30D08"/>
    <w:rsid w:val="00E30D85"/>
    <w:rsid w:val="00E3136B"/>
    <w:rsid w:val="00E318FB"/>
    <w:rsid w:val="00E31DF1"/>
    <w:rsid w:val="00E323EE"/>
    <w:rsid w:val="00E32496"/>
    <w:rsid w:val="00E324D2"/>
    <w:rsid w:val="00E32871"/>
    <w:rsid w:val="00E329DB"/>
    <w:rsid w:val="00E32C73"/>
    <w:rsid w:val="00E32F9E"/>
    <w:rsid w:val="00E33794"/>
    <w:rsid w:val="00E34197"/>
    <w:rsid w:val="00E34AC6"/>
    <w:rsid w:val="00E3580D"/>
    <w:rsid w:val="00E36718"/>
    <w:rsid w:val="00E36D47"/>
    <w:rsid w:val="00E36DB3"/>
    <w:rsid w:val="00E371E7"/>
    <w:rsid w:val="00E376DB"/>
    <w:rsid w:val="00E37827"/>
    <w:rsid w:val="00E37B51"/>
    <w:rsid w:val="00E37F3F"/>
    <w:rsid w:val="00E40008"/>
    <w:rsid w:val="00E400DA"/>
    <w:rsid w:val="00E407B1"/>
    <w:rsid w:val="00E40939"/>
    <w:rsid w:val="00E40C95"/>
    <w:rsid w:val="00E40F14"/>
    <w:rsid w:val="00E41402"/>
    <w:rsid w:val="00E4177E"/>
    <w:rsid w:val="00E41CD3"/>
    <w:rsid w:val="00E42882"/>
    <w:rsid w:val="00E42BE8"/>
    <w:rsid w:val="00E4366D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F3B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3162"/>
    <w:rsid w:val="00E53442"/>
    <w:rsid w:val="00E53DAC"/>
    <w:rsid w:val="00E53F71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7CE8"/>
    <w:rsid w:val="00E602D1"/>
    <w:rsid w:val="00E60601"/>
    <w:rsid w:val="00E60A47"/>
    <w:rsid w:val="00E60E57"/>
    <w:rsid w:val="00E61094"/>
    <w:rsid w:val="00E61154"/>
    <w:rsid w:val="00E61573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8B6"/>
    <w:rsid w:val="00E66B20"/>
    <w:rsid w:val="00E66C62"/>
    <w:rsid w:val="00E66EEE"/>
    <w:rsid w:val="00E677E3"/>
    <w:rsid w:val="00E678E8"/>
    <w:rsid w:val="00E67A90"/>
    <w:rsid w:val="00E7087C"/>
    <w:rsid w:val="00E7127B"/>
    <w:rsid w:val="00E717B3"/>
    <w:rsid w:val="00E71B72"/>
    <w:rsid w:val="00E71C09"/>
    <w:rsid w:val="00E71C52"/>
    <w:rsid w:val="00E71FD8"/>
    <w:rsid w:val="00E72AD3"/>
    <w:rsid w:val="00E72E27"/>
    <w:rsid w:val="00E73830"/>
    <w:rsid w:val="00E742C5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E51"/>
    <w:rsid w:val="00E8020B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549"/>
    <w:rsid w:val="00E91816"/>
    <w:rsid w:val="00E92457"/>
    <w:rsid w:val="00E92552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1F1"/>
    <w:rsid w:val="00E942D3"/>
    <w:rsid w:val="00E949A6"/>
    <w:rsid w:val="00E94CD5"/>
    <w:rsid w:val="00E94F8D"/>
    <w:rsid w:val="00E950A8"/>
    <w:rsid w:val="00E95160"/>
    <w:rsid w:val="00E954BE"/>
    <w:rsid w:val="00E95BC5"/>
    <w:rsid w:val="00E95E8A"/>
    <w:rsid w:val="00E96581"/>
    <w:rsid w:val="00E96901"/>
    <w:rsid w:val="00E96AB1"/>
    <w:rsid w:val="00E96F4E"/>
    <w:rsid w:val="00E96FFE"/>
    <w:rsid w:val="00E97435"/>
    <w:rsid w:val="00E97897"/>
    <w:rsid w:val="00E97C38"/>
    <w:rsid w:val="00EA012C"/>
    <w:rsid w:val="00EA0852"/>
    <w:rsid w:val="00EA1216"/>
    <w:rsid w:val="00EA1964"/>
    <w:rsid w:val="00EA1CC5"/>
    <w:rsid w:val="00EA1DAA"/>
    <w:rsid w:val="00EA1DE1"/>
    <w:rsid w:val="00EA231F"/>
    <w:rsid w:val="00EA26F3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C6E"/>
    <w:rsid w:val="00EA4CDD"/>
    <w:rsid w:val="00EA4E7D"/>
    <w:rsid w:val="00EA4EC1"/>
    <w:rsid w:val="00EA5612"/>
    <w:rsid w:val="00EA587A"/>
    <w:rsid w:val="00EA5A34"/>
    <w:rsid w:val="00EA5B5C"/>
    <w:rsid w:val="00EA5F44"/>
    <w:rsid w:val="00EA6304"/>
    <w:rsid w:val="00EA6FA2"/>
    <w:rsid w:val="00EA710D"/>
    <w:rsid w:val="00EA72DE"/>
    <w:rsid w:val="00EA7A0A"/>
    <w:rsid w:val="00EA7F46"/>
    <w:rsid w:val="00EB005C"/>
    <w:rsid w:val="00EB00F7"/>
    <w:rsid w:val="00EB024A"/>
    <w:rsid w:val="00EB0331"/>
    <w:rsid w:val="00EB10CA"/>
    <w:rsid w:val="00EB10D8"/>
    <w:rsid w:val="00EB1112"/>
    <w:rsid w:val="00EB1A78"/>
    <w:rsid w:val="00EB2138"/>
    <w:rsid w:val="00EB213C"/>
    <w:rsid w:val="00EB22E6"/>
    <w:rsid w:val="00EB29C6"/>
    <w:rsid w:val="00EB2FE7"/>
    <w:rsid w:val="00EB36F1"/>
    <w:rsid w:val="00EB42B3"/>
    <w:rsid w:val="00EB4470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7358"/>
    <w:rsid w:val="00EB78F8"/>
    <w:rsid w:val="00EB7936"/>
    <w:rsid w:val="00EB7BA1"/>
    <w:rsid w:val="00EB7CB3"/>
    <w:rsid w:val="00EC012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C8A"/>
    <w:rsid w:val="00EC627C"/>
    <w:rsid w:val="00EC6EB9"/>
    <w:rsid w:val="00EC7340"/>
    <w:rsid w:val="00EC7395"/>
    <w:rsid w:val="00EC766F"/>
    <w:rsid w:val="00EC7C7D"/>
    <w:rsid w:val="00EC7EBE"/>
    <w:rsid w:val="00ED04DD"/>
    <w:rsid w:val="00ED05A9"/>
    <w:rsid w:val="00ED0847"/>
    <w:rsid w:val="00ED099F"/>
    <w:rsid w:val="00ED0B66"/>
    <w:rsid w:val="00ED0F76"/>
    <w:rsid w:val="00ED18A2"/>
    <w:rsid w:val="00ED1B84"/>
    <w:rsid w:val="00ED1BD3"/>
    <w:rsid w:val="00ED1D9A"/>
    <w:rsid w:val="00ED1FAB"/>
    <w:rsid w:val="00ED2316"/>
    <w:rsid w:val="00ED2358"/>
    <w:rsid w:val="00ED2533"/>
    <w:rsid w:val="00ED2C74"/>
    <w:rsid w:val="00ED2E14"/>
    <w:rsid w:val="00ED2FFE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9BD"/>
    <w:rsid w:val="00EE1D29"/>
    <w:rsid w:val="00EE21B5"/>
    <w:rsid w:val="00EE254A"/>
    <w:rsid w:val="00EE25FE"/>
    <w:rsid w:val="00EE28C6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791"/>
    <w:rsid w:val="00EE5857"/>
    <w:rsid w:val="00EE6043"/>
    <w:rsid w:val="00EE664B"/>
    <w:rsid w:val="00EE6664"/>
    <w:rsid w:val="00EE6868"/>
    <w:rsid w:val="00EE6C16"/>
    <w:rsid w:val="00EE7094"/>
    <w:rsid w:val="00EE7CB3"/>
    <w:rsid w:val="00EE7F09"/>
    <w:rsid w:val="00EF00D2"/>
    <w:rsid w:val="00EF030E"/>
    <w:rsid w:val="00EF06FB"/>
    <w:rsid w:val="00EF0D91"/>
    <w:rsid w:val="00EF0FC4"/>
    <w:rsid w:val="00EF2317"/>
    <w:rsid w:val="00EF2B8A"/>
    <w:rsid w:val="00EF2EF9"/>
    <w:rsid w:val="00EF2F9C"/>
    <w:rsid w:val="00EF3299"/>
    <w:rsid w:val="00EF372D"/>
    <w:rsid w:val="00EF3CAA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13A4"/>
    <w:rsid w:val="00F11470"/>
    <w:rsid w:val="00F11618"/>
    <w:rsid w:val="00F11623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FF3"/>
    <w:rsid w:val="00F15249"/>
    <w:rsid w:val="00F1586E"/>
    <w:rsid w:val="00F15B5B"/>
    <w:rsid w:val="00F15C94"/>
    <w:rsid w:val="00F15CA8"/>
    <w:rsid w:val="00F17C11"/>
    <w:rsid w:val="00F20704"/>
    <w:rsid w:val="00F20C51"/>
    <w:rsid w:val="00F21B13"/>
    <w:rsid w:val="00F21F46"/>
    <w:rsid w:val="00F229F5"/>
    <w:rsid w:val="00F22D1E"/>
    <w:rsid w:val="00F22D38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CDE"/>
    <w:rsid w:val="00F32CDF"/>
    <w:rsid w:val="00F33736"/>
    <w:rsid w:val="00F33CD1"/>
    <w:rsid w:val="00F33ED7"/>
    <w:rsid w:val="00F34203"/>
    <w:rsid w:val="00F34266"/>
    <w:rsid w:val="00F34BAD"/>
    <w:rsid w:val="00F34E96"/>
    <w:rsid w:val="00F34FA8"/>
    <w:rsid w:val="00F3589F"/>
    <w:rsid w:val="00F35DA8"/>
    <w:rsid w:val="00F36416"/>
    <w:rsid w:val="00F36E78"/>
    <w:rsid w:val="00F37162"/>
    <w:rsid w:val="00F375B8"/>
    <w:rsid w:val="00F37E44"/>
    <w:rsid w:val="00F401E7"/>
    <w:rsid w:val="00F40524"/>
    <w:rsid w:val="00F4060F"/>
    <w:rsid w:val="00F40F26"/>
    <w:rsid w:val="00F4114D"/>
    <w:rsid w:val="00F413FB"/>
    <w:rsid w:val="00F417A6"/>
    <w:rsid w:val="00F41E2A"/>
    <w:rsid w:val="00F42021"/>
    <w:rsid w:val="00F42231"/>
    <w:rsid w:val="00F42890"/>
    <w:rsid w:val="00F429ED"/>
    <w:rsid w:val="00F42F5C"/>
    <w:rsid w:val="00F43377"/>
    <w:rsid w:val="00F435D0"/>
    <w:rsid w:val="00F438DD"/>
    <w:rsid w:val="00F440E0"/>
    <w:rsid w:val="00F4414B"/>
    <w:rsid w:val="00F44B7B"/>
    <w:rsid w:val="00F44D25"/>
    <w:rsid w:val="00F44FBF"/>
    <w:rsid w:val="00F44FD7"/>
    <w:rsid w:val="00F450BD"/>
    <w:rsid w:val="00F454C1"/>
    <w:rsid w:val="00F46063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587"/>
    <w:rsid w:val="00F52B4B"/>
    <w:rsid w:val="00F532F2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70C3"/>
    <w:rsid w:val="00F57147"/>
    <w:rsid w:val="00F575CD"/>
    <w:rsid w:val="00F5768E"/>
    <w:rsid w:val="00F578EC"/>
    <w:rsid w:val="00F57C2D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38D2"/>
    <w:rsid w:val="00F63AD4"/>
    <w:rsid w:val="00F63B8A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133"/>
    <w:rsid w:val="00F66181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238C"/>
    <w:rsid w:val="00F72F44"/>
    <w:rsid w:val="00F733C2"/>
    <w:rsid w:val="00F7352A"/>
    <w:rsid w:val="00F73690"/>
    <w:rsid w:val="00F74092"/>
    <w:rsid w:val="00F74C8F"/>
    <w:rsid w:val="00F74FA1"/>
    <w:rsid w:val="00F7519E"/>
    <w:rsid w:val="00F7589D"/>
    <w:rsid w:val="00F76613"/>
    <w:rsid w:val="00F76799"/>
    <w:rsid w:val="00F7699A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C6"/>
    <w:rsid w:val="00F862E2"/>
    <w:rsid w:val="00F862EE"/>
    <w:rsid w:val="00F86A0B"/>
    <w:rsid w:val="00F86F46"/>
    <w:rsid w:val="00F87870"/>
    <w:rsid w:val="00F878DA"/>
    <w:rsid w:val="00F87CF6"/>
    <w:rsid w:val="00F87EE6"/>
    <w:rsid w:val="00F87F94"/>
    <w:rsid w:val="00F900CB"/>
    <w:rsid w:val="00F9020A"/>
    <w:rsid w:val="00F90E6B"/>
    <w:rsid w:val="00F90FD8"/>
    <w:rsid w:val="00F911B1"/>
    <w:rsid w:val="00F911FF"/>
    <w:rsid w:val="00F91823"/>
    <w:rsid w:val="00F92CFA"/>
    <w:rsid w:val="00F93099"/>
    <w:rsid w:val="00F932EC"/>
    <w:rsid w:val="00F93528"/>
    <w:rsid w:val="00F937F6"/>
    <w:rsid w:val="00F949A2"/>
    <w:rsid w:val="00F94EC4"/>
    <w:rsid w:val="00F9551E"/>
    <w:rsid w:val="00F95A3B"/>
    <w:rsid w:val="00F95A70"/>
    <w:rsid w:val="00F95B46"/>
    <w:rsid w:val="00F9616D"/>
    <w:rsid w:val="00F965F1"/>
    <w:rsid w:val="00F96DB6"/>
    <w:rsid w:val="00F96ED3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520"/>
    <w:rsid w:val="00FA1561"/>
    <w:rsid w:val="00FA15C2"/>
    <w:rsid w:val="00FA16A7"/>
    <w:rsid w:val="00FA171A"/>
    <w:rsid w:val="00FA18FF"/>
    <w:rsid w:val="00FA211C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FE2"/>
    <w:rsid w:val="00FA6457"/>
    <w:rsid w:val="00FA6474"/>
    <w:rsid w:val="00FA653D"/>
    <w:rsid w:val="00FA686D"/>
    <w:rsid w:val="00FA69E1"/>
    <w:rsid w:val="00FB0E06"/>
    <w:rsid w:val="00FB0F46"/>
    <w:rsid w:val="00FB100F"/>
    <w:rsid w:val="00FB14AC"/>
    <w:rsid w:val="00FB161B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B09"/>
    <w:rsid w:val="00FB5BFC"/>
    <w:rsid w:val="00FB60F1"/>
    <w:rsid w:val="00FB6389"/>
    <w:rsid w:val="00FB69DD"/>
    <w:rsid w:val="00FB6DBE"/>
    <w:rsid w:val="00FB6EE4"/>
    <w:rsid w:val="00FC0439"/>
    <w:rsid w:val="00FC090F"/>
    <w:rsid w:val="00FC0B3F"/>
    <w:rsid w:val="00FC119E"/>
    <w:rsid w:val="00FC1432"/>
    <w:rsid w:val="00FC1697"/>
    <w:rsid w:val="00FC189F"/>
    <w:rsid w:val="00FC1E21"/>
    <w:rsid w:val="00FC1E76"/>
    <w:rsid w:val="00FC211F"/>
    <w:rsid w:val="00FC2196"/>
    <w:rsid w:val="00FC2576"/>
    <w:rsid w:val="00FC3A9E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A23"/>
    <w:rsid w:val="00FC5D13"/>
    <w:rsid w:val="00FC61F7"/>
    <w:rsid w:val="00FC66E6"/>
    <w:rsid w:val="00FC6B2F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2647"/>
    <w:rsid w:val="00FD2686"/>
    <w:rsid w:val="00FD2721"/>
    <w:rsid w:val="00FD297D"/>
    <w:rsid w:val="00FD3B7B"/>
    <w:rsid w:val="00FD4B9C"/>
    <w:rsid w:val="00FD54B4"/>
    <w:rsid w:val="00FD5D01"/>
    <w:rsid w:val="00FD5FBC"/>
    <w:rsid w:val="00FD623B"/>
    <w:rsid w:val="00FD63E2"/>
    <w:rsid w:val="00FD6BB0"/>
    <w:rsid w:val="00FD7015"/>
    <w:rsid w:val="00FD70CF"/>
    <w:rsid w:val="00FE0041"/>
    <w:rsid w:val="00FE02BE"/>
    <w:rsid w:val="00FE0354"/>
    <w:rsid w:val="00FE0365"/>
    <w:rsid w:val="00FE07C0"/>
    <w:rsid w:val="00FE0901"/>
    <w:rsid w:val="00FE0C1C"/>
    <w:rsid w:val="00FE11CB"/>
    <w:rsid w:val="00FE168F"/>
    <w:rsid w:val="00FE23AD"/>
    <w:rsid w:val="00FE2C51"/>
    <w:rsid w:val="00FE3125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F067B"/>
    <w:rsid w:val="00FF0B85"/>
    <w:rsid w:val="00FF0C6C"/>
    <w:rsid w:val="00FF16E6"/>
    <w:rsid w:val="00FF191A"/>
    <w:rsid w:val="00FF1CFB"/>
    <w:rsid w:val="00FF1FF5"/>
    <w:rsid w:val="00FF257B"/>
    <w:rsid w:val="00FF28BF"/>
    <w:rsid w:val="00FF2B2B"/>
    <w:rsid w:val="00FF38AF"/>
    <w:rsid w:val="00FF3A44"/>
    <w:rsid w:val="00FF3BD7"/>
    <w:rsid w:val="00FF3F1F"/>
    <w:rsid w:val="00FF468A"/>
    <w:rsid w:val="00FF4EFF"/>
    <w:rsid w:val="00FF53CE"/>
    <w:rsid w:val="00FF5A45"/>
    <w:rsid w:val="00FF5CD4"/>
    <w:rsid w:val="00FF5FA6"/>
    <w:rsid w:val="00FF60EF"/>
    <w:rsid w:val="00FF7395"/>
    <w:rsid w:val="00FF73AC"/>
    <w:rsid w:val="00FF773C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">
    <w:name w:val="Plain Table 4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">
    <w:name w:val="Plain Table 4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1CBB-EB5F-431B-8628-CE6115D6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232</TotalTime>
  <Pages>4</Pages>
  <Words>1000</Words>
  <Characters>4036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Jirapat, Bunyakunakron</dc:creator>
  <cp:lastModifiedBy>nalida.y</cp:lastModifiedBy>
  <cp:revision>34</cp:revision>
  <cp:lastPrinted>2020-03-18T02:35:00Z</cp:lastPrinted>
  <dcterms:created xsi:type="dcterms:W3CDTF">2020-03-03T06:48:00Z</dcterms:created>
  <dcterms:modified xsi:type="dcterms:W3CDTF">2020-03-31T01:42:00Z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