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59E" w:rsidRPr="00C756BF" w:rsidRDefault="00A9559E" w:rsidP="00C25614">
      <w:pPr>
        <w:ind w:right="-43"/>
        <w:rPr>
          <w:rFonts w:ascii="Angsana New" w:hAnsi="Angsana New"/>
          <w:b/>
          <w:bCs/>
          <w:sz w:val="32"/>
          <w:szCs w:val="32"/>
        </w:rPr>
      </w:pPr>
    </w:p>
    <w:tbl>
      <w:tblPr>
        <w:tblW w:w="8896" w:type="dxa"/>
        <w:tblInd w:w="18" w:type="dxa"/>
        <w:tblLook w:val="01E0" w:firstRow="1" w:lastRow="1" w:firstColumn="1" w:lastColumn="1" w:noHBand="0" w:noVBand="0"/>
      </w:tblPr>
      <w:tblGrid>
        <w:gridCol w:w="1246"/>
        <w:gridCol w:w="7650"/>
      </w:tblGrid>
      <w:tr w:rsidR="001A7825" w:rsidRPr="00C756BF" w:rsidTr="00F67FD5">
        <w:trPr>
          <w:trHeight w:val="20"/>
          <w:tblHeader/>
        </w:trPr>
        <w:tc>
          <w:tcPr>
            <w:tcW w:w="1246" w:type="dxa"/>
          </w:tcPr>
          <w:p w:rsidR="001A7825" w:rsidRPr="00C756BF" w:rsidRDefault="001A7825" w:rsidP="000F6923">
            <w:pPr>
              <w:pStyle w:val="IndexHeading1"/>
              <w:spacing w:after="0" w:line="240" w:lineRule="atLeast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bookmarkStart w:id="0" w:name="_GoBack"/>
            <w:bookmarkEnd w:id="0"/>
            <w:r w:rsidRPr="00C756BF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7650" w:type="dxa"/>
          </w:tcPr>
          <w:p w:rsidR="001A7825" w:rsidRPr="00C756BF" w:rsidRDefault="001A7825" w:rsidP="000F6923">
            <w:pPr>
              <w:pStyle w:val="IndexHeading1"/>
              <w:spacing w:after="0" w:line="240" w:lineRule="atLeast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C756BF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เรื่อง</w:t>
            </w:r>
          </w:p>
        </w:tc>
      </w:tr>
      <w:tr w:rsidR="00A4349E" w:rsidRPr="00C756BF" w:rsidTr="00F67FD5">
        <w:trPr>
          <w:trHeight w:val="20"/>
          <w:tblHeader/>
        </w:trPr>
        <w:tc>
          <w:tcPr>
            <w:tcW w:w="1246" w:type="dxa"/>
          </w:tcPr>
          <w:p w:rsidR="00A4349E" w:rsidRPr="00A4349E" w:rsidRDefault="00A4349E" w:rsidP="000F6923">
            <w:pPr>
              <w:pStyle w:val="IndexHeading1"/>
              <w:spacing w:after="0" w:line="240" w:lineRule="atLeast"/>
              <w:ind w:left="0" w:firstLine="0"/>
              <w:outlineLvl w:val="0"/>
              <w:rPr>
                <w:rFonts w:ascii="Angsana New" w:hAnsi="Angsana New"/>
                <w:b w:val="0"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7650" w:type="dxa"/>
          </w:tcPr>
          <w:p w:rsidR="00A4349E" w:rsidRPr="00A4349E" w:rsidRDefault="00A4349E" w:rsidP="000F6923">
            <w:pPr>
              <w:pStyle w:val="IndexHeading1"/>
              <w:spacing w:after="0" w:line="240" w:lineRule="atLeast"/>
              <w:ind w:left="0" w:firstLine="0"/>
              <w:outlineLvl w:val="0"/>
              <w:rPr>
                <w:rFonts w:ascii="Angsana New" w:hAnsi="Angsana New"/>
                <w:b w:val="0"/>
                <w:bCs/>
                <w:sz w:val="16"/>
                <w:szCs w:val="16"/>
                <w:cs/>
                <w:lang w:bidi="th-TH"/>
              </w:rPr>
            </w:pPr>
          </w:p>
        </w:tc>
      </w:tr>
      <w:tr w:rsidR="001A7825" w:rsidRPr="00C756BF" w:rsidTr="00A03CEE">
        <w:trPr>
          <w:trHeight w:val="20"/>
        </w:trPr>
        <w:tc>
          <w:tcPr>
            <w:tcW w:w="1246" w:type="dxa"/>
          </w:tcPr>
          <w:p w:rsidR="001A7825" w:rsidRPr="00C756BF" w:rsidRDefault="00A4349E" w:rsidP="000F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650" w:type="dxa"/>
          </w:tcPr>
          <w:p w:rsidR="001A7825" w:rsidRPr="00C756BF" w:rsidRDefault="001A7825" w:rsidP="000F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1A7825" w:rsidRPr="00C756BF" w:rsidTr="00A03CEE">
        <w:trPr>
          <w:trHeight w:val="20"/>
        </w:trPr>
        <w:tc>
          <w:tcPr>
            <w:tcW w:w="1246" w:type="dxa"/>
          </w:tcPr>
          <w:p w:rsidR="001A7825" w:rsidRPr="00C756BF" w:rsidRDefault="00A4349E" w:rsidP="000F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650" w:type="dxa"/>
          </w:tcPr>
          <w:p w:rsidR="001A7825" w:rsidRPr="00C756BF" w:rsidRDefault="001A7825" w:rsidP="00056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B7778E" w:rsidRPr="00C756BF" w:rsidTr="00A03CEE">
        <w:trPr>
          <w:trHeight w:val="20"/>
        </w:trPr>
        <w:tc>
          <w:tcPr>
            <w:tcW w:w="1246" w:type="dxa"/>
          </w:tcPr>
          <w:p w:rsidR="00B7778E" w:rsidRPr="00C756BF" w:rsidRDefault="00A4349E" w:rsidP="000F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7650" w:type="dxa"/>
          </w:tcPr>
          <w:p w:rsidR="00B7778E" w:rsidRPr="00C756BF" w:rsidRDefault="00B7778E" w:rsidP="000E3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B7778E" w:rsidRPr="00C756BF" w:rsidTr="00A03CEE">
        <w:trPr>
          <w:trHeight w:val="20"/>
        </w:trPr>
        <w:tc>
          <w:tcPr>
            <w:tcW w:w="1246" w:type="dxa"/>
          </w:tcPr>
          <w:p w:rsidR="00B7778E" w:rsidRPr="00C756BF" w:rsidRDefault="00A4349E" w:rsidP="000F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7650" w:type="dxa"/>
          </w:tcPr>
          <w:p w:rsidR="00B7778E" w:rsidRPr="00C756BF" w:rsidRDefault="00B7778E" w:rsidP="000E3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การบริหารความเสี่ยง</w:t>
            </w:r>
            <w:r w:rsidR="00FA5180" w:rsidRPr="00C756BF">
              <w:rPr>
                <w:rFonts w:ascii="Angsana New" w:hAnsi="Angsana New"/>
                <w:sz w:val="30"/>
                <w:szCs w:val="30"/>
                <w:cs/>
              </w:rPr>
              <w:t>ของบริษัท</w:t>
            </w:r>
          </w:p>
        </w:tc>
      </w:tr>
      <w:tr w:rsidR="00B7778E" w:rsidRPr="00C756BF" w:rsidTr="00A03CEE">
        <w:trPr>
          <w:trHeight w:val="20"/>
        </w:trPr>
        <w:tc>
          <w:tcPr>
            <w:tcW w:w="1246" w:type="dxa"/>
          </w:tcPr>
          <w:p w:rsidR="00B7778E" w:rsidRPr="00C756BF" w:rsidRDefault="00A4349E" w:rsidP="000F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650" w:type="dxa"/>
          </w:tcPr>
          <w:p w:rsidR="00B7778E" w:rsidRPr="00C756BF" w:rsidRDefault="00B7778E" w:rsidP="000E3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B7778E" w:rsidRPr="00C756BF" w:rsidTr="00A03CEE">
        <w:trPr>
          <w:trHeight w:val="20"/>
        </w:trPr>
        <w:tc>
          <w:tcPr>
            <w:tcW w:w="1246" w:type="dxa"/>
          </w:tcPr>
          <w:p w:rsidR="00BE4B9A" w:rsidRPr="00C756BF" w:rsidRDefault="00A4349E" w:rsidP="000F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7650" w:type="dxa"/>
          </w:tcPr>
          <w:p w:rsidR="00B7778E" w:rsidRPr="00C756BF" w:rsidRDefault="00B7778E" w:rsidP="000E3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ลูกหนี้สำนักหักบัญช</w:t>
            </w:r>
            <w:r w:rsidR="00802901" w:rsidRPr="00C756BF">
              <w:rPr>
                <w:rFonts w:ascii="Angsana New" w:hAnsi="Angsana New"/>
                <w:sz w:val="30"/>
                <w:szCs w:val="30"/>
                <w:cs/>
              </w:rPr>
              <w:t>ีและบริษัทหลักทรั</w:t>
            </w:r>
            <w:r w:rsidR="00EF5380" w:rsidRPr="00C756BF">
              <w:rPr>
                <w:rFonts w:ascii="Angsana New" w:hAnsi="Angsana New"/>
                <w:sz w:val="30"/>
                <w:szCs w:val="30"/>
                <w:cs/>
              </w:rPr>
              <w:t>พย์</w:t>
            </w:r>
          </w:p>
        </w:tc>
      </w:tr>
      <w:tr w:rsidR="00BE4B9A" w:rsidRPr="00C756BF" w:rsidTr="00A03CEE">
        <w:trPr>
          <w:trHeight w:val="20"/>
        </w:trPr>
        <w:tc>
          <w:tcPr>
            <w:tcW w:w="1246" w:type="dxa"/>
          </w:tcPr>
          <w:p w:rsidR="00BE4B9A" w:rsidRPr="00C756BF" w:rsidRDefault="00A4349E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7650" w:type="dxa"/>
          </w:tcPr>
          <w:p w:rsidR="00BE4B9A" w:rsidRPr="00C756BF" w:rsidRDefault="00BE4B9A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ลูกหนี้ธุรกิจหลักทรัพย์และสัญญาซื้อขายล่วงหน้า</w:t>
            </w:r>
          </w:p>
        </w:tc>
      </w:tr>
      <w:tr w:rsidR="00BE4B9A" w:rsidRPr="00C756BF" w:rsidTr="00A03CEE">
        <w:trPr>
          <w:trHeight w:val="20"/>
        </w:trPr>
        <w:tc>
          <w:tcPr>
            <w:tcW w:w="1246" w:type="dxa"/>
          </w:tcPr>
          <w:p w:rsidR="00BE4B9A" w:rsidRPr="00C756BF" w:rsidRDefault="00A4349E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7650" w:type="dxa"/>
          </w:tcPr>
          <w:p w:rsidR="00BE4B9A" w:rsidRPr="00C756BF" w:rsidRDefault="00BE4B9A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</w:tr>
      <w:tr w:rsidR="00BE4B9A" w:rsidRPr="00C756BF" w:rsidTr="00A03CEE">
        <w:trPr>
          <w:trHeight w:val="20"/>
        </w:trPr>
        <w:tc>
          <w:tcPr>
            <w:tcW w:w="1246" w:type="dxa"/>
          </w:tcPr>
          <w:p w:rsidR="00BE4B9A" w:rsidRPr="00C756BF" w:rsidRDefault="00A4349E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7650" w:type="dxa"/>
          </w:tcPr>
          <w:p w:rsidR="00BE4B9A" w:rsidRPr="00C756BF" w:rsidRDefault="00BE4B9A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สินทรัพย์และหนี้สินตราสารอนุพันธ์</w:t>
            </w:r>
          </w:p>
        </w:tc>
      </w:tr>
      <w:tr w:rsidR="00BE4B9A" w:rsidRPr="00C756BF" w:rsidTr="00A03CEE">
        <w:trPr>
          <w:trHeight w:val="20"/>
        </w:trPr>
        <w:tc>
          <w:tcPr>
            <w:tcW w:w="1246" w:type="dxa"/>
          </w:tcPr>
          <w:p w:rsidR="00BE4B9A" w:rsidRPr="00C756BF" w:rsidRDefault="00A4349E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7650" w:type="dxa"/>
          </w:tcPr>
          <w:p w:rsidR="00BE4B9A" w:rsidRPr="00C756BF" w:rsidRDefault="00BE4B9A" w:rsidP="00BA3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</w:tc>
      </w:tr>
      <w:tr w:rsidR="00BE4B9A" w:rsidRPr="00C756BF" w:rsidTr="00A03CEE">
        <w:trPr>
          <w:trHeight w:val="20"/>
        </w:trPr>
        <w:tc>
          <w:tcPr>
            <w:tcW w:w="1246" w:type="dxa"/>
          </w:tcPr>
          <w:p w:rsidR="00BE4B9A" w:rsidRPr="00C756BF" w:rsidRDefault="00A4349E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7650" w:type="dxa"/>
          </w:tcPr>
          <w:p w:rsidR="00BE4B9A" w:rsidRPr="00C756BF" w:rsidRDefault="00BE4B9A" w:rsidP="00BA3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ส่วนปรับปรุงสำนักงานเช่าและอุปกรณ์</w:t>
            </w:r>
          </w:p>
        </w:tc>
      </w:tr>
      <w:tr w:rsidR="00BE4B9A" w:rsidRPr="00C756BF" w:rsidTr="00A03CEE">
        <w:trPr>
          <w:trHeight w:val="20"/>
        </w:trPr>
        <w:tc>
          <w:tcPr>
            <w:tcW w:w="1246" w:type="dxa"/>
          </w:tcPr>
          <w:p w:rsidR="00BE4B9A" w:rsidRPr="00C756BF" w:rsidRDefault="00A4349E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7650" w:type="dxa"/>
          </w:tcPr>
          <w:p w:rsidR="00BE4B9A" w:rsidRPr="00C756BF" w:rsidRDefault="00BE4B9A" w:rsidP="00BA3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BE4B9A" w:rsidRPr="00C756BF" w:rsidTr="00A03CEE">
        <w:trPr>
          <w:trHeight w:val="20"/>
        </w:trPr>
        <w:tc>
          <w:tcPr>
            <w:tcW w:w="1246" w:type="dxa"/>
          </w:tcPr>
          <w:p w:rsidR="00BE4B9A" w:rsidRPr="00C756BF" w:rsidRDefault="00A4349E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7650" w:type="dxa"/>
          </w:tcPr>
          <w:p w:rsidR="00BE4B9A" w:rsidRPr="00C756BF" w:rsidRDefault="00BE4B9A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  <w:r w:rsidR="00DC17F7" w:rsidRPr="00C756B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BE4B9A" w:rsidRPr="00C756BF" w:rsidTr="00A03CEE">
        <w:trPr>
          <w:trHeight w:val="20"/>
        </w:trPr>
        <w:tc>
          <w:tcPr>
            <w:tcW w:w="1246" w:type="dxa"/>
          </w:tcPr>
          <w:p w:rsidR="00BE4B9A" w:rsidRPr="00C756BF" w:rsidRDefault="00A4349E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7650" w:type="dxa"/>
          </w:tcPr>
          <w:p w:rsidR="00BE4B9A" w:rsidRPr="00C756BF" w:rsidRDefault="00BE4B9A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สินทรัพย์อื่น</w:t>
            </w:r>
          </w:p>
        </w:tc>
      </w:tr>
      <w:tr w:rsidR="00BE4B9A" w:rsidRPr="00C756BF" w:rsidTr="00A03CEE">
        <w:trPr>
          <w:trHeight w:val="20"/>
        </w:trPr>
        <w:tc>
          <w:tcPr>
            <w:tcW w:w="1246" w:type="dxa"/>
          </w:tcPr>
          <w:p w:rsidR="00BE4B9A" w:rsidRPr="00C756BF" w:rsidRDefault="00A4349E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7650" w:type="dxa"/>
          </w:tcPr>
          <w:p w:rsidR="00BE4B9A" w:rsidRPr="00C756BF" w:rsidRDefault="00BE4B9A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เจ้าหนี้สำนักหักบัญชี</w:t>
            </w:r>
            <w:r w:rsidR="00802901" w:rsidRPr="00C756BF">
              <w:rPr>
                <w:rFonts w:ascii="Angsana New" w:hAnsi="Angsana New"/>
                <w:sz w:val="30"/>
                <w:szCs w:val="30"/>
                <w:cs/>
              </w:rPr>
              <w:t>และบริษัทหลักทรัพย์</w:t>
            </w:r>
          </w:p>
        </w:tc>
      </w:tr>
      <w:tr w:rsidR="00BE4B9A" w:rsidRPr="00C756BF" w:rsidTr="00A03CEE">
        <w:trPr>
          <w:trHeight w:val="20"/>
        </w:trPr>
        <w:tc>
          <w:tcPr>
            <w:tcW w:w="1246" w:type="dxa"/>
          </w:tcPr>
          <w:p w:rsidR="00BE4B9A" w:rsidRPr="00C756BF" w:rsidRDefault="00A4349E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7650" w:type="dxa"/>
          </w:tcPr>
          <w:p w:rsidR="00BE4B9A" w:rsidRPr="00C756BF" w:rsidRDefault="00BE4B9A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เจ้าหนี้ธุรกิจหลักทรัพย์และสัญญาซื้อขายล่วงหน้า</w:t>
            </w:r>
          </w:p>
        </w:tc>
      </w:tr>
      <w:tr w:rsidR="00BE4B9A" w:rsidRPr="00C756BF" w:rsidTr="00A03CEE">
        <w:trPr>
          <w:trHeight w:val="20"/>
        </w:trPr>
        <w:tc>
          <w:tcPr>
            <w:tcW w:w="1246" w:type="dxa"/>
          </w:tcPr>
          <w:p w:rsidR="00BE4B9A" w:rsidRPr="00C756BF" w:rsidRDefault="00A4349E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7650" w:type="dxa"/>
          </w:tcPr>
          <w:p w:rsidR="00BE4B9A" w:rsidRPr="00C756BF" w:rsidRDefault="00BE4B9A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ตราสารหนี้ที่ออกและเงินกู้ยืม</w:t>
            </w:r>
          </w:p>
        </w:tc>
      </w:tr>
      <w:tr w:rsidR="00FA5180" w:rsidRPr="00C756BF" w:rsidTr="00A03CEE">
        <w:trPr>
          <w:trHeight w:val="20"/>
        </w:trPr>
        <w:tc>
          <w:tcPr>
            <w:tcW w:w="1246" w:type="dxa"/>
          </w:tcPr>
          <w:p w:rsidR="00FA5180" w:rsidRPr="00C756BF" w:rsidRDefault="00A4349E" w:rsidP="00FA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7650" w:type="dxa"/>
          </w:tcPr>
          <w:p w:rsidR="00FA5180" w:rsidRPr="00C756BF" w:rsidRDefault="00FA5180" w:rsidP="00FA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  <w:r w:rsidRPr="00C756B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FA5180" w:rsidRPr="00C756BF" w:rsidTr="00A03CEE">
        <w:trPr>
          <w:trHeight w:val="20"/>
        </w:trPr>
        <w:tc>
          <w:tcPr>
            <w:tcW w:w="1246" w:type="dxa"/>
          </w:tcPr>
          <w:p w:rsidR="00FA5180" w:rsidRPr="00C756BF" w:rsidRDefault="00A4349E" w:rsidP="00FA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7650" w:type="dxa"/>
          </w:tcPr>
          <w:p w:rsidR="00FA5180" w:rsidRPr="00C756BF" w:rsidRDefault="00FA5180" w:rsidP="00FA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หนี้สินอื่น</w:t>
            </w:r>
          </w:p>
        </w:tc>
      </w:tr>
      <w:tr w:rsidR="00FA5180" w:rsidRPr="00C756BF" w:rsidTr="00A03CEE">
        <w:trPr>
          <w:trHeight w:val="20"/>
        </w:trPr>
        <w:tc>
          <w:tcPr>
            <w:tcW w:w="1246" w:type="dxa"/>
          </w:tcPr>
          <w:p w:rsidR="00FA5180" w:rsidRPr="00C756BF" w:rsidRDefault="00A4349E" w:rsidP="00FA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7650" w:type="dxa"/>
          </w:tcPr>
          <w:p w:rsidR="00FA5180" w:rsidRPr="00C756BF" w:rsidRDefault="00FA5180" w:rsidP="00FA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ทุนเรือนหุ้น</w:t>
            </w:r>
          </w:p>
        </w:tc>
      </w:tr>
      <w:tr w:rsidR="00FA5180" w:rsidRPr="00C756BF" w:rsidTr="00A03CEE">
        <w:trPr>
          <w:trHeight w:val="20"/>
        </w:trPr>
        <w:tc>
          <w:tcPr>
            <w:tcW w:w="1246" w:type="dxa"/>
          </w:tcPr>
          <w:p w:rsidR="00FA5180" w:rsidRPr="00C756BF" w:rsidRDefault="00A4349E" w:rsidP="00FA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7650" w:type="dxa"/>
          </w:tcPr>
          <w:p w:rsidR="00FA5180" w:rsidRPr="00C756BF" w:rsidRDefault="00FA5180" w:rsidP="00403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ทุนสำรอง</w:t>
            </w:r>
            <w:r w:rsidR="00403B43" w:rsidRPr="00C756BF">
              <w:rPr>
                <w:rFonts w:ascii="Angsana New" w:hAnsi="Angsana New"/>
                <w:sz w:val="30"/>
                <w:szCs w:val="30"/>
                <w:cs/>
              </w:rPr>
              <w:t>ตามกฎหมาย</w:t>
            </w:r>
          </w:p>
        </w:tc>
      </w:tr>
      <w:tr w:rsidR="00FA5180" w:rsidRPr="00C756BF" w:rsidTr="00A03CEE">
        <w:trPr>
          <w:trHeight w:val="20"/>
        </w:trPr>
        <w:tc>
          <w:tcPr>
            <w:tcW w:w="1246" w:type="dxa"/>
          </w:tcPr>
          <w:p w:rsidR="00FA5180" w:rsidRPr="00C756BF" w:rsidRDefault="00A4349E" w:rsidP="00FA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7650" w:type="dxa"/>
          </w:tcPr>
          <w:p w:rsidR="00FA5180" w:rsidRPr="00C756BF" w:rsidRDefault="00FA5180" w:rsidP="00FA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รายได้ค่านายหน้า</w:t>
            </w:r>
          </w:p>
        </w:tc>
      </w:tr>
      <w:tr w:rsidR="00FA5180" w:rsidRPr="00C756BF" w:rsidTr="00A03CEE">
        <w:trPr>
          <w:trHeight w:val="20"/>
        </w:trPr>
        <w:tc>
          <w:tcPr>
            <w:tcW w:w="1246" w:type="dxa"/>
          </w:tcPr>
          <w:p w:rsidR="00FA5180" w:rsidRPr="00C756BF" w:rsidRDefault="00A4349E" w:rsidP="00FA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7650" w:type="dxa"/>
          </w:tcPr>
          <w:p w:rsidR="00FA5180" w:rsidRPr="00C756BF" w:rsidRDefault="00FA5180" w:rsidP="00FA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รายได้ค่าธรรมเนียมและบริการ</w:t>
            </w:r>
          </w:p>
        </w:tc>
      </w:tr>
      <w:tr w:rsidR="00FA5180" w:rsidRPr="00C756BF" w:rsidTr="00A03CEE">
        <w:trPr>
          <w:trHeight w:val="20"/>
        </w:trPr>
        <w:tc>
          <w:tcPr>
            <w:tcW w:w="1246" w:type="dxa"/>
          </w:tcPr>
          <w:p w:rsidR="006F53AA" w:rsidRPr="00C756BF" w:rsidRDefault="00A4349E" w:rsidP="00FA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7650" w:type="dxa"/>
          </w:tcPr>
          <w:p w:rsidR="00FA5180" w:rsidRPr="00C756BF" w:rsidRDefault="000A158E" w:rsidP="000A1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FA5180" w:rsidRPr="00C756BF">
              <w:rPr>
                <w:rFonts w:ascii="Angsana New" w:hAnsi="Angsana New"/>
                <w:sz w:val="30"/>
                <w:szCs w:val="30"/>
                <w:cs/>
              </w:rPr>
              <w:t>และผลตอบแทนจากเครื่องมือทางการเงิน</w:t>
            </w:r>
          </w:p>
        </w:tc>
      </w:tr>
      <w:tr w:rsidR="00FA5180" w:rsidRPr="00C756BF" w:rsidTr="00A03CEE">
        <w:trPr>
          <w:trHeight w:val="20"/>
        </w:trPr>
        <w:tc>
          <w:tcPr>
            <w:tcW w:w="1246" w:type="dxa"/>
          </w:tcPr>
          <w:p w:rsidR="00FA5180" w:rsidRPr="00C756BF" w:rsidRDefault="00A4349E" w:rsidP="00FA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7650" w:type="dxa"/>
          </w:tcPr>
          <w:p w:rsidR="00FA5180" w:rsidRPr="00C756BF" w:rsidRDefault="00FA5180" w:rsidP="00FA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</w:tr>
      <w:tr w:rsidR="00FA5180" w:rsidRPr="00C756BF" w:rsidTr="00A03CEE">
        <w:trPr>
          <w:trHeight w:val="20"/>
        </w:trPr>
        <w:tc>
          <w:tcPr>
            <w:tcW w:w="1246" w:type="dxa"/>
          </w:tcPr>
          <w:p w:rsidR="00FA5180" w:rsidRPr="00C756BF" w:rsidRDefault="00A4349E" w:rsidP="00FA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7650" w:type="dxa"/>
          </w:tcPr>
          <w:p w:rsidR="00FA5180" w:rsidRPr="00C756BF" w:rsidRDefault="00FA5180" w:rsidP="00FA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</w:tr>
      <w:tr w:rsidR="00FA5180" w:rsidRPr="00C756BF" w:rsidTr="00A03CEE">
        <w:trPr>
          <w:trHeight w:val="20"/>
        </w:trPr>
        <w:tc>
          <w:tcPr>
            <w:tcW w:w="1246" w:type="dxa"/>
          </w:tcPr>
          <w:p w:rsidR="00FA5180" w:rsidRPr="00C756BF" w:rsidRDefault="00A4349E" w:rsidP="00FA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7650" w:type="dxa"/>
          </w:tcPr>
          <w:p w:rsidR="00FA5180" w:rsidRPr="00C756BF" w:rsidRDefault="00FA5180" w:rsidP="00FA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FA5180" w:rsidRPr="00C756BF" w:rsidTr="00A03CEE">
        <w:trPr>
          <w:trHeight w:val="20"/>
        </w:trPr>
        <w:tc>
          <w:tcPr>
            <w:tcW w:w="1246" w:type="dxa"/>
          </w:tcPr>
          <w:p w:rsidR="00FA5180" w:rsidRPr="00C756BF" w:rsidRDefault="00A4349E" w:rsidP="00FA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7650" w:type="dxa"/>
          </w:tcPr>
          <w:p w:rsidR="00FA5180" w:rsidRPr="00C756BF" w:rsidRDefault="00FA5180" w:rsidP="00FA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FA5180" w:rsidRPr="00C756BF" w:rsidTr="00A03CEE">
        <w:trPr>
          <w:trHeight w:val="20"/>
        </w:trPr>
        <w:tc>
          <w:tcPr>
            <w:tcW w:w="1246" w:type="dxa"/>
          </w:tcPr>
          <w:p w:rsidR="00FA5180" w:rsidRPr="00C756BF" w:rsidRDefault="00A4349E" w:rsidP="00FA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7650" w:type="dxa"/>
          </w:tcPr>
          <w:p w:rsidR="00794C32" w:rsidRPr="00C756BF" w:rsidRDefault="00C86885" w:rsidP="00FA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</w:tr>
      <w:tr w:rsidR="00794C32" w:rsidRPr="00C756BF" w:rsidTr="00A03CEE">
        <w:trPr>
          <w:trHeight w:val="20"/>
        </w:trPr>
        <w:tc>
          <w:tcPr>
            <w:tcW w:w="1246" w:type="dxa"/>
          </w:tcPr>
          <w:p w:rsidR="00794C32" w:rsidRPr="00C756BF" w:rsidRDefault="00A4349E" w:rsidP="00FA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7650" w:type="dxa"/>
          </w:tcPr>
          <w:p w:rsidR="00794C32" w:rsidRPr="00C756BF" w:rsidRDefault="00C86885" w:rsidP="00FA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รายการระหว่างบุคคลหรือกิจการที่เกี่ยวข้องกัน</w:t>
            </w:r>
          </w:p>
        </w:tc>
      </w:tr>
      <w:tr w:rsidR="00A4349E" w:rsidRPr="00C756BF" w:rsidTr="00A03CEE">
        <w:trPr>
          <w:trHeight w:val="20"/>
        </w:trPr>
        <w:tc>
          <w:tcPr>
            <w:tcW w:w="1246" w:type="dxa"/>
          </w:tcPr>
          <w:p w:rsidR="00A4349E" w:rsidRPr="00C756BF" w:rsidRDefault="00A4349E" w:rsidP="00A43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lastRenderedPageBreak/>
              <w:t>31</w:t>
            </w:r>
          </w:p>
        </w:tc>
        <w:tc>
          <w:tcPr>
            <w:tcW w:w="7650" w:type="dxa"/>
          </w:tcPr>
          <w:p w:rsidR="00A4349E" w:rsidRPr="00C756BF" w:rsidRDefault="00A4349E" w:rsidP="00A43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A4349E" w:rsidRPr="00C756BF" w:rsidTr="00A03CEE">
        <w:trPr>
          <w:trHeight w:val="20"/>
        </w:trPr>
        <w:tc>
          <w:tcPr>
            <w:tcW w:w="1246" w:type="dxa"/>
          </w:tcPr>
          <w:p w:rsidR="00A4349E" w:rsidRPr="00C756BF" w:rsidRDefault="00A4349E" w:rsidP="00A43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7650" w:type="dxa"/>
          </w:tcPr>
          <w:p w:rsidR="00A4349E" w:rsidRPr="00C756BF" w:rsidRDefault="00A4349E" w:rsidP="00A43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A4349E" w:rsidRPr="00C756BF" w:rsidTr="00A03CEE">
        <w:trPr>
          <w:trHeight w:val="20"/>
        </w:trPr>
        <w:tc>
          <w:tcPr>
            <w:tcW w:w="1246" w:type="dxa"/>
          </w:tcPr>
          <w:p w:rsidR="00A4349E" w:rsidRPr="00C756BF" w:rsidRDefault="00A4349E" w:rsidP="00A43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7650" w:type="dxa"/>
          </w:tcPr>
          <w:p w:rsidR="00A4349E" w:rsidRPr="00C756BF" w:rsidRDefault="00A4349E" w:rsidP="00A43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1"/>
              <w:outlineLvl w:val="0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ภาระผูกพันด้านรายจ่ายในการลงทุน</w:t>
            </w:r>
          </w:p>
        </w:tc>
      </w:tr>
      <w:tr w:rsidR="00A4349E" w:rsidRPr="00C756BF" w:rsidTr="00A03CEE">
        <w:trPr>
          <w:trHeight w:val="20"/>
        </w:trPr>
        <w:tc>
          <w:tcPr>
            <w:tcW w:w="1246" w:type="dxa"/>
          </w:tcPr>
          <w:p w:rsidR="00A4349E" w:rsidRDefault="00A4349E" w:rsidP="00A43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34</w:t>
            </w:r>
          </w:p>
          <w:p w:rsidR="00394991" w:rsidRPr="00394991" w:rsidRDefault="00394991" w:rsidP="00394991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7650" w:type="dxa"/>
          </w:tcPr>
          <w:p w:rsidR="00394991" w:rsidRDefault="00A4349E" w:rsidP="00A43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1"/>
              <w:outlineLvl w:val="0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มูลค่ายุติธรรมของสินทรัพย์และหนี้สินทางการเงิน</w:t>
            </w:r>
          </w:p>
          <w:p w:rsidR="00394991" w:rsidRPr="00C756BF" w:rsidRDefault="00394991" w:rsidP="00A43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1"/>
              <w:outlineLvl w:val="0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GB"/>
              </w:rPr>
              <w:t>เหตุการณ์ภายหลังรอบระยะเวลารายงาน</w:t>
            </w:r>
          </w:p>
        </w:tc>
      </w:tr>
      <w:tr w:rsidR="00A4349E" w:rsidRPr="00C756BF" w:rsidTr="00A03CEE">
        <w:trPr>
          <w:trHeight w:val="20"/>
        </w:trPr>
        <w:tc>
          <w:tcPr>
            <w:tcW w:w="1246" w:type="dxa"/>
          </w:tcPr>
          <w:p w:rsidR="00A4349E" w:rsidRPr="00C756BF" w:rsidRDefault="00A4349E" w:rsidP="00A434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3</w:t>
            </w:r>
            <w:r w:rsidR="0039499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7650" w:type="dxa"/>
          </w:tcPr>
          <w:p w:rsidR="00A4349E" w:rsidRPr="00C756BF" w:rsidRDefault="00A4349E" w:rsidP="00A434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91"/>
              <w:outlineLvl w:val="0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  <w:tr w:rsidR="00A4349E" w:rsidRPr="00C756BF" w:rsidTr="00A03CEE">
        <w:trPr>
          <w:trHeight w:val="20"/>
        </w:trPr>
        <w:tc>
          <w:tcPr>
            <w:tcW w:w="1246" w:type="dxa"/>
          </w:tcPr>
          <w:p w:rsidR="00A4349E" w:rsidRPr="00C756BF" w:rsidRDefault="00A4349E" w:rsidP="00A43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0" w:type="dxa"/>
          </w:tcPr>
          <w:p w:rsidR="00A4349E" w:rsidRPr="00C756BF" w:rsidRDefault="00A4349E" w:rsidP="00A43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1"/>
              <w:outlineLvl w:val="0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</w:p>
        </w:tc>
      </w:tr>
    </w:tbl>
    <w:p w:rsidR="00B468EC" w:rsidRPr="00C756BF" w:rsidRDefault="00B468EC" w:rsidP="00265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A220F5" w:rsidRPr="00C756BF" w:rsidRDefault="00BE117A" w:rsidP="00A220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br w:type="page"/>
      </w:r>
      <w:r w:rsidR="00A220F5" w:rsidRPr="00C756BF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A220F5" w:rsidRPr="00C756BF" w:rsidRDefault="00A220F5" w:rsidP="00A220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A220F5" w:rsidRPr="00C756BF" w:rsidRDefault="00A220F5" w:rsidP="00A220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งบการเงินนี้ได้รับอนุมัติให้ออกงบการเงินจากคณะกรรมการบริษัทเมื่อวันที่</w:t>
      </w:r>
      <w:r w:rsidRPr="00C756BF">
        <w:rPr>
          <w:rFonts w:ascii="Angsana New" w:hAnsi="Angsana New"/>
          <w:sz w:val="30"/>
          <w:szCs w:val="30"/>
        </w:rPr>
        <w:t xml:space="preserve"> </w:t>
      </w:r>
      <w:r w:rsidR="00A4349E" w:rsidRPr="00A4349E">
        <w:rPr>
          <w:rFonts w:ascii="Angsana New" w:hAnsi="Angsana New"/>
          <w:sz w:val="30"/>
          <w:szCs w:val="30"/>
        </w:rPr>
        <w:t>1</w:t>
      </w:r>
      <w:r w:rsidR="00712B80">
        <w:rPr>
          <w:rFonts w:ascii="Angsana New" w:hAnsi="Angsana New"/>
          <w:sz w:val="30"/>
          <w:szCs w:val="30"/>
        </w:rPr>
        <w:t>7</w:t>
      </w:r>
      <w:r w:rsidR="009107D7" w:rsidRPr="00C756BF">
        <w:rPr>
          <w:rFonts w:ascii="Angsana New" w:hAnsi="Angsana New"/>
          <w:sz w:val="30"/>
          <w:szCs w:val="30"/>
          <w:cs/>
        </w:rPr>
        <w:t xml:space="preserve"> มีนาคม </w:t>
      </w:r>
      <w:r w:rsidR="00A4349E" w:rsidRPr="00A4349E">
        <w:rPr>
          <w:rFonts w:ascii="Angsana New" w:hAnsi="Angsana New"/>
          <w:sz w:val="30"/>
          <w:szCs w:val="30"/>
        </w:rPr>
        <w:t>2563</w:t>
      </w:r>
    </w:p>
    <w:p w:rsidR="00C97970" w:rsidRPr="00C756BF" w:rsidRDefault="00C97970" w:rsidP="00A220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0" w:lineRule="exact"/>
        <w:ind w:left="540"/>
        <w:jc w:val="thaiDistribute"/>
        <w:rPr>
          <w:rFonts w:ascii="Angsana New" w:hAnsi="Angsana New"/>
          <w:sz w:val="24"/>
          <w:szCs w:val="24"/>
        </w:rPr>
      </w:pPr>
    </w:p>
    <w:p w:rsidR="00456E46" w:rsidRPr="00C756BF" w:rsidRDefault="00A4349E" w:rsidP="00FA5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4349E">
        <w:rPr>
          <w:rFonts w:ascii="Angsana New" w:hAnsi="Angsana New"/>
          <w:b/>
          <w:bCs/>
          <w:sz w:val="30"/>
          <w:szCs w:val="30"/>
        </w:rPr>
        <w:t>1</w:t>
      </w:r>
      <w:r w:rsidR="00FE4EA1" w:rsidRPr="00C756BF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456E46" w:rsidRPr="00C756BF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FE4EA1" w:rsidRPr="00C756BF" w:rsidRDefault="00FE4EA1" w:rsidP="002E5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456E46" w:rsidRPr="00C756BF" w:rsidRDefault="00456E46" w:rsidP="00FA5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56BF">
        <w:rPr>
          <w:rFonts w:ascii="Angsana New" w:hAnsi="Angsana New"/>
          <w:sz w:val="30"/>
          <w:szCs w:val="30"/>
          <w:cs/>
        </w:rPr>
        <w:t>บริษัทหลั</w:t>
      </w:r>
      <w:r w:rsidR="0062545F" w:rsidRPr="00C756BF">
        <w:rPr>
          <w:rFonts w:ascii="Angsana New" w:hAnsi="Angsana New"/>
          <w:sz w:val="30"/>
          <w:szCs w:val="30"/>
          <w:cs/>
        </w:rPr>
        <w:t xml:space="preserve">กทรัพย์ กสิกรไทย จำกัด (มหาชน) </w:t>
      </w:r>
      <w:r w:rsidR="00FA5180" w:rsidRPr="00C756BF">
        <w:rPr>
          <w:rFonts w:ascii="Angsana New" w:hAnsi="Angsana New"/>
          <w:sz w:val="30"/>
          <w:szCs w:val="30"/>
          <w:cs/>
        </w:rPr>
        <w:t>(</w:t>
      </w:r>
      <w:r w:rsidRPr="00C756BF">
        <w:rPr>
          <w:rFonts w:ascii="Angsana New" w:hAnsi="Angsana New"/>
          <w:sz w:val="30"/>
          <w:szCs w:val="30"/>
        </w:rPr>
        <w:t>“</w:t>
      </w:r>
      <w:r w:rsidRPr="00C756BF">
        <w:rPr>
          <w:rFonts w:ascii="Angsana New" w:hAnsi="Angsana New"/>
          <w:sz w:val="30"/>
          <w:szCs w:val="30"/>
          <w:cs/>
        </w:rPr>
        <w:t>บริษัท</w:t>
      </w:r>
      <w:r w:rsidRPr="00C756BF">
        <w:rPr>
          <w:rFonts w:ascii="Angsana New" w:hAnsi="Angsana New"/>
          <w:sz w:val="30"/>
          <w:szCs w:val="30"/>
        </w:rPr>
        <w:t>”</w:t>
      </w:r>
      <w:r w:rsidR="00FA5180" w:rsidRPr="00C756BF">
        <w:rPr>
          <w:rFonts w:ascii="Angsana New" w:hAnsi="Angsana New"/>
          <w:sz w:val="30"/>
          <w:szCs w:val="30"/>
          <w:cs/>
        </w:rPr>
        <w:t>)</w:t>
      </w:r>
      <w:r w:rsidRPr="00C756BF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และ</w:t>
      </w:r>
      <w:r w:rsidR="00F61F55" w:rsidRPr="00C756BF">
        <w:rPr>
          <w:rFonts w:ascii="Angsana New" w:hAnsi="Angsana New"/>
          <w:sz w:val="30"/>
          <w:szCs w:val="30"/>
          <w:cs/>
        </w:rPr>
        <w:t>มี</w:t>
      </w:r>
      <w:r w:rsidRPr="00C756BF">
        <w:rPr>
          <w:rFonts w:ascii="Angsana New" w:hAnsi="Angsana New"/>
          <w:sz w:val="30"/>
          <w:szCs w:val="30"/>
          <w:cs/>
        </w:rPr>
        <w:t>ที่อยู่</w:t>
      </w:r>
      <w:r w:rsidR="00CF7494" w:rsidRPr="00C756BF">
        <w:rPr>
          <w:rFonts w:ascii="Angsana New" w:hAnsi="Angsana New"/>
          <w:sz w:val="30"/>
          <w:szCs w:val="30"/>
        </w:rPr>
        <w:t xml:space="preserve">                </w:t>
      </w:r>
      <w:r w:rsidRPr="00C756BF">
        <w:rPr>
          <w:rFonts w:ascii="Angsana New" w:hAnsi="Angsana New"/>
          <w:sz w:val="30"/>
          <w:szCs w:val="30"/>
          <w:cs/>
        </w:rPr>
        <w:t>จดทะเบียน</w:t>
      </w:r>
      <w:r w:rsidR="00E92F0C" w:rsidRPr="00C756BF">
        <w:rPr>
          <w:rFonts w:ascii="Angsana New" w:hAnsi="Angsana New"/>
          <w:color w:val="000000"/>
          <w:sz w:val="30"/>
          <w:szCs w:val="30"/>
          <w:cs/>
          <w:lang w:val="th-TH"/>
        </w:rPr>
        <w:t>ตั้งอ</w:t>
      </w:r>
      <w:r w:rsidR="00E92F0C" w:rsidRPr="00C756BF">
        <w:rPr>
          <w:rFonts w:ascii="Angsana New" w:hAnsi="Angsana New"/>
          <w:color w:val="000000"/>
          <w:sz w:val="30"/>
          <w:szCs w:val="30"/>
          <w:cs/>
        </w:rPr>
        <w:t>ยู่</w:t>
      </w:r>
      <w:r w:rsidR="006A1898" w:rsidRPr="00C756B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E92F0C" w:rsidRPr="00C756BF">
        <w:rPr>
          <w:rFonts w:ascii="Angsana New" w:hAnsi="Angsana New"/>
          <w:color w:val="000000"/>
          <w:sz w:val="30"/>
          <w:szCs w:val="30"/>
          <w:cs/>
        </w:rPr>
        <w:t>เ</w:t>
      </w:r>
      <w:r w:rsidRPr="00C756BF">
        <w:rPr>
          <w:rFonts w:ascii="Angsana New" w:hAnsi="Angsana New"/>
          <w:color w:val="000000"/>
          <w:sz w:val="30"/>
          <w:szCs w:val="30"/>
          <w:cs/>
          <w:lang w:val="th-TH"/>
        </w:rPr>
        <w:t>ลขที่</w:t>
      </w:r>
      <w:r w:rsidR="006A1898" w:rsidRPr="00C756BF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 </w:t>
      </w:r>
      <w:r w:rsidR="00A4349E" w:rsidRPr="00A4349E">
        <w:rPr>
          <w:rFonts w:ascii="Angsana New" w:hAnsi="Angsana New"/>
          <w:sz w:val="30"/>
          <w:szCs w:val="30"/>
        </w:rPr>
        <w:t>400</w:t>
      </w:r>
      <w:r w:rsidRPr="00C756BF">
        <w:rPr>
          <w:rFonts w:ascii="Angsana New" w:hAnsi="Angsana New"/>
          <w:sz w:val="30"/>
          <w:szCs w:val="30"/>
          <w:cs/>
        </w:rPr>
        <w:t>/</w:t>
      </w:r>
      <w:r w:rsidR="00A4349E" w:rsidRPr="00A4349E">
        <w:rPr>
          <w:rFonts w:ascii="Angsana New" w:hAnsi="Angsana New"/>
          <w:sz w:val="30"/>
          <w:szCs w:val="30"/>
        </w:rPr>
        <w:t>22</w:t>
      </w:r>
      <w:r w:rsidR="006A1898" w:rsidRPr="00C756BF">
        <w:rPr>
          <w:rFonts w:ascii="Angsana New" w:hAnsi="Angsana New"/>
          <w:sz w:val="30"/>
          <w:szCs w:val="30"/>
          <w:cs/>
        </w:rPr>
        <w:t xml:space="preserve"> </w:t>
      </w:r>
      <w:r w:rsidRPr="00C756BF">
        <w:rPr>
          <w:rFonts w:ascii="Angsana New" w:hAnsi="Angsana New"/>
          <w:sz w:val="30"/>
          <w:szCs w:val="30"/>
          <w:cs/>
        </w:rPr>
        <w:t>อาคารธนาคารกสิกรไทย</w:t>
      </w:r>
      <w:r w:rsidR="006A1898" w:rsidRPr="00C756BF">
        <w:rPr>
          <w:rFonts w:ascii="Angsana New" w:hAnsi="Angsana New"/>
          <w:sz w:val="30"/>
          <w:szCs w:val="30"/>
          <w:cs/>
        </w:rPr>
        <w:t xml:space="preserve"> </w:t>
      </w:r>
      <w:r w:rsidRPr="00C756BF">
        <w:rPr>
          <w:rFonts w:ascii="Angsana New" w:hAnsi="Angsana New"/>
          <w:sz w:val="30"/>
          <w:szCs w:val="30"/>
          <w:cs/>
        </w:rPr>
        <w:t>ชั้น</w:t>
      </w:r>
      <w:r w:rsidR="006A1898" w:rsidRPr="00C756BF">
        <w:rPr>
          <w:rFonts w:ascii="Angsana New" w:hAnsi="Angsana New"/>
          <w:sz w:val="30"/>
          <w:szCs w:val="30"/>
          <w:cs/>
        </w:rPr>
        <w:t xml:space="preserve"> </w:t>
      </w:r>
      <w:r w:rsidR="00A4349E" w:rsidRPr="00A4349E">
        <w:rPr>
          <w:rFonts w:ascii="Angsana New" w:hAnsi="Angsana New"/>
          <w:sz w:val="30"/>
          <w:szCs w:val="30"/>
        </w:rPr>
        <w:t>1</w:t>
      </w:r>
      <w:r w:rsidR="006A1898" w:rsidRPr="00C756BF">
        <w:rPr>
          <w:rFonts w:ascii="Angsana New" w:hAnsi="Angsana New"/>
          <w:sz w:val="30"/>
          <w:szCs w:val="30"/>
          <w:cs/>
        </w:rPr>
        <w:t xml:space="preserve"> </w:t>
      </w:r>
      <w:r w:rsidR="00A4349E" w:rsidRPr="00A4349E">
        <w:rPr>
          <w:rFonts w:ascii="Angsana New" w:hAnsi="Angsana New"/>
          <w:sz w:val="30"/>
          <w:szCs w:val="30"/>
        </w:rPr>
        <w:t>3</w:t>
      </w:r>
      <w:r w:rsidR="0012368C" w:rsidRPr="00C756BF">
        <w:rPr>
          <w:rFonts w:ascii="Angsana New" w:hAnsi="Angsana New"/>
          <w:sz w:val="30"/>
          <w:szCs w:val="30"/>
        </w:rPr>
        <w:t xml:space="preserve"> </w:t>
      </w:r>
      <w:r w:rsidR="00A4349E" w:rsidRPr="00A4349E">
        <w:rPr>
          <w:rFonts w:ascii="Angsana New" w:hAnsi="Angsana New"/>
          <w:sz w:val="30"/>
          <w:szCs w:val="30"/>
        </w:rPr>
        <w:t>11</w:t>
      </w:r>
      <w:r w:rsidR="006A1898" w:rsidRPr="00C756BF">
        <w:rPr>
          <w:rFonts w:ascii="Angsana New" w:hAnsi="Angsana New"/>
          <w:sz w:val="30"/>
          <w:szCs w:val="30"/>
          <w:cs/>
        </w:rPr>
        <w:t xml:space="preserve"> </w:t>
      </w:r>
      <w:r w:rsidR="00F05EDE" w:rsidRPr="00C756BF">
        <w:rPr>
          <w:rFonts w:ascii="Angsana New" w:hAnsi="Angsana New"/>
          <w:sz w:val="30"/>
          <w:szCs w:val="30"/>
          <w:cs/>
        </w:rPr>
        <w:t>และ</w:t>
      </w:r>
      <w:r w:rsidR="006A1898" w:rsidRPr="00C756BF">
        <w:rPr>
          <w:rFonts w:ascii="Angsana New" w:hAnsi="Angsana New"/>
          <w:sz w:val="30"/>
          <w:szCs w:val="30"/>
          <w:cs/>
        </w:rPr>
        <w:t xml:space="preserve"> </w:t>
      </w:r>
      <w:r w:rsidR="00A4349E" w:rsidRPr="00A4349E">
        <w:rPr>
          <w:rFonts w:ascii="Angsana New" w:hAnsi="Angsana New"/>
          <w:sz w:val="30"/>
          <w:szCs w:val="30"/>
        </w:rPr>
        <w:t>19</w:t>
      </w:r>
      <w:r w:rsidR="006A1898" w:rsidRPr="00C756BF">
        <w:rPr>
          <w:rFonts w:ascii="Angsana New" w:hAnsi="Angsana New"/>
          <w:sz w:val="30"/>
          <w:szCs w:val="30"/>
          <w:cs/>
        </w:rPr>
        <w:t xml:space="preserve"> </w:t>
      </w:r>
      <w:r w:rsidRPr="00C756BF">
        <w:rPr>
          <w:rFonts w:ascii="Angsana New" w:hAnsi="Angsana New"/>
          <w:sz w:val="30"/>
          <w:szCs w:val="30"/>
          <w:cs/>
        </w:rPr>
        <w:t>ถนนพหลโยธิน</w:t>
      </w:r>
      <w:r w:rsidR="006A1898" w:rsidRPr="00C756BF">
        <w:rPr>
          <w:rFonts w:ascii="Angsana New" w:hAnsi="Angsana New"/>
          <w:sz w:val="30"/>
          <w:szCs w:val="30"/>
          <w:cs/>
        </w:rPr>
        <w:t xml:space="preserve"> </w:t>
      </w:r>
      <w:r w:rsidR="009B496A" w:rsidRPr="00C756BF">
        <w:rPr>
          <w:rFonts w:ascii="Angsana New" w:hAnsi="Angsana New"/>
          <w:sz w:val="30"/>
          <w:szCs w:val="30"/>
          <w:cs/>
        </w:rPr>
        <w:t xml:space="preserve">แขวงสามเสนใน </w:t>
      </w:r>
      <w:r w:rsidR="006A1898" w:rsidRPr="00C756BF">
        <w:rPr>
          <w:rFonts w:ascii="Angsana New" w:hAnsi="Angsana New"/>
          <w:sz w:val="30"/>
          <w:szCs w:val="30"/>
          <w:cs/>
        </w:rPr>
        <w:t xml:space="preserve">                  </w:t>
      </w:r>
      <w:r w:rsidR="009B496A" w:rsidRPr="00C756BF">
        <w:rPr>
          <w:rFonts w:ascii="Angsana New" w:hAnsi="Angsana New"/>
          <w:sz w:val="30"/>
          <w:szCs w:val="30"/>
          <w:cs/>
        </w:rPr>
        <w:t>เขตพญาไท กรุงเทพมหานคร</w:t>
      </w:r>
    </w:p>
    <w:p w:rsidR="00456E46" w:rsidRPr="00C756BF" w:rsidRDefault="00456E46" w:rsidP="002E5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62545F" w:rsidRPr="00C756BF" w:rsidRDefault="0062545F" w:rsidP="00FA5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  <w:r w:rsidRPr="00C756BF">
        <w:rPr>
          <w:rFonts w:ascii="Angsana New" w:hAnsi="Angsana New"/>
          <w:sz w:val="30"/>
          <w:szCs w:val="30"/>
          <w:cs/>
        </w:rPr>
        <w:t>บริษัทเป็นบริษัทย่อยของธนาคา</w:t>
      </w:r>
      <w:r w:rsidR="00C50845" w:rsidRPr="00C756BF">
        <w:rPr>
          <w:rFonts w:ascii="Angsana New" w:hAnsi="Angsana New"/>
          <w:sz w:val="30"/>
          <w:szCs w:val="30"/>
          <w:cs/>
        </w:rPr>
        <w:t>รกสิกรไทย จำกัด (มหาชน)</w:t>
      </w:r>
      <w:r w:rsidR="00004A63" w:rsidRPr="00C756BF">
        <w:rPr>
          <w:rFonts w:ascii="Angsana New" w:hAnsi="Angsana New"/>
          <w:sz w:val="30"/>
          <w:szCs w:val="30"/>
          <w:cs/>
        </w:rPr>
        <w:t xml:space="preserve"> </w:t>
      </w:r>
      <w:r w:rsidR="009275CA" w:rsidRPr="00C756BF">
        <w:rPr>
          <w:rFonts w:ascii="Angsana New" w:hAnsi="Angsana New"/>
          <w:sz w:val="30"/>
          <w:szCs w:val="30"/>
          <w:cs/>
        </w:rPr>
        <w:t>(</w:t>
      </w:r>
      <w:r w:rsidRPr="00C756BF">
        <w:rPr>
          <w:rFonts w:ascii="Angsana New" w:hAnsi="Angsana New"/>
          <w:sz w:val="30"/>
          <w:szCs w:val="30"/>
        </w:rPr>
        <w:t>“</w:t>
      </w:r>
      <w:r w:rsidRPr="00C756BF">
        <w:rPr>
          <w:rFonts w:ascii="Angsana New" w:hAnsi="Angsana New"/>
          <w:sz w:val="30"/>
          <w:szCs w:val="30"/>
          <w:cs/>
        </w:rPr>
        <w:t>ธนาคาร</w:t>
      </w:r>
      <w:r w:rsidRPr="00C756BF">
        <w:rPr>
          <w:rFonts w:ascii="Angsana New" w:hAnsi="Angsana New"/>
          <w:sz w:val="30"/>
          <w:szCs w:val="30"/>
        </w:rPr>
        <w:t>”</w:t>
      </w:r>
      <w:r w:rsidR="009275CA" w:rsidRPr="00C756BF">
        <w:rPr>
          <w:rFonts w:ascii="Angsana New" w:hAnsi="Angsana New"/>
          <w:sz w:val="30"/>
          <w:szCs w:val="30"/>
          <w:cs/>
        </w:rPr>
        <w:t>)</w:t>
      </w:r>
      <w:r w:rsidRPr="00C756BF">
        <w:rPr>
          <w:rFonts w:ascii="Angsana New" w:hAnsi="Angsana New"/>
          <w:sz w:val="30"/>
          <w:szCs w:val="30"/>
          <w:cs/>
        </w:rPr>
        <w:t xml:space="preserve"> โดยธนาคารถือหุ้นในอัตราร้อยละ </w:t>
      </w:r>
      <w:r w:rsidR="00A4349E" w:rsidRPr="00A4349E">
        <w:rPr>
          <w:rFonts w:ascii="Angsana New" w:hAnsi="Angsana New"/>
          <w:sz w:val="30"/>
          <w:szCs w:val="30"/>
        </w:rPr>
        <w:t>99</w:t>
      </w:r>
      <w:r w:rsidRPr="00C756BF">
        <w:rPr>
          <w:rFonts w:ascii="Angsana New" w:hAnsi="Angsana New"/>
          <w:sz w:val="30"/>
          <w:szCs w:val="30"/>
          <w:cs/>
        </w:rPr>
        <w:t>.</w:t>
      </w:r>
      <w:r w:rsidR="00A4349E" w:rsidRPr="00A4349E">
        <w:rPr>
          <w:rFonts w:ascii="Angsana New" w:hAnsi="Angsana New"/>
          <w:sz w:val="30"/>
          <w:szCs w:val="30"/>
        </w:rPr>
        <w:t>99</w:t>
      </w:r>
      <w:r w:rsidRPr="00C756BF">
        <w:rPr>
          <w:rFonts w:ascii="Angsana New" w:hAnsi="Angsana New"/>
          <w:sz w:val="30"/>
          <w:szCs w:val="30"/>
          <w:cs/>
        </w:rPr>
        <w:t xml:space="preserve"> </w:t>
      </w:r>
    </w:p>
    <w:p w:rsidR="0062545F" w:rsidRPr="00C756BF" w:rsidRDefault="0062545F" w:rsidP="002E5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456E46" w:rsidRPr="00C756BF" w:rsidRDefault="00454C73" w:rsidP="00FA5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บริษัทดำเนินธุรกิจหลักเกี่ยวกับธุรกิจหลักทรัพย์และธุรกิจวาณิชธนกิจ โดยได้รับ</w:t>
      </w:r>
      <w:r w:rsidR="00456E46" w:rsidRPr="00C756BF">
        <w:rPr>
          <w:rFonts w:ascii="Angsana New" w:hAnsi="Angsana New"/>
          <w:sz w:val="30"/>
          <w:szCs w:val="30"/>
          <w:cs/>
        </w:rPr>
        <w:t>อนุญาต</w:t>
      </w:r>
      <w:r w:rsidR="00964E81" w:rsidRPr="00C756BF">
        <w:rPr>
          <w:rFonts w:ascii="Angsana New" w:hAnsi="Angsana New"/>
          <w:sz w:val="30"/>
          <w:szCs w:val="30"/>
          <w:cs/>
        </w:rPr>
        <w:t>ให้</w:t>
      </w:r>
      <w:r w:rsidRPr="00C756BF">
        <w:rPr>
          <w:rFonts w:ascii="Angsana New" w:hAnsi="Angsana New"/>
          <w:sz w:val="30"/>
          <w:szCs w:val="30"/>
          <w:cs/>
        </w:rPr>
        <w:t>ประกอบธุรกิจหลักทรัพย์</w:t>
      </w:r>
      <w:r w:rsidR="00E92F0C" w:rsidRPr="00C756BF">
        <w:rPr>
          <w:rFonts w:ascii="Angsana New" w:hAnsi="Angsana New"/>
          <w:sz w:val="30"/>
          <w:szCs w:val="30"/>
          <w:cs/>
        </w:rPr>
        <w:t xml:space="preserve">จากกระทรวงการคลังในวันที่ </w:t>
      </w:r>
      <w:r w:rsidR="00A4349E" w:rsidRPr="00A4349E">
        <w:rPr>
          <w:rFonts w:ascii="Angsana New" w:hAnsi="Angsana New"/>
          <w:sz w:val="30"/>
          <w:szCs w:val="30"/>
        </w:rPr>
        <w:t>17</w:t>
      </w:r>
      <w:r w:rsidR="00E92F0C" w:rsidRPr="00C756BF">
        <w:rPr>
          <w:rFonts w:ascii="Angsana New" w:hAnsi="Angsana New"/>
          <w:sz w:val="30"/>
          <w:szCs w:val="30"/>
          <w:cs/>
        </w:rPr>
        <w:t xml:space="preserve"> </w:t>
      </w:r>
      <w:r w:rsidR="004C6533" w:rsidRPr="00C756BF">
        <w:rPr>
          <w:rFonts w:ascii="Angsana New" w:hAnsi="Angsana New"/>
          <w:sz w:val="30"/>
          <w:szCs w:val="30"/>
          <w:cs/>
        </w:rPr>
        <w:t>ม</w:t>
      </w:r>
      <w:r w:rsidR="00E92F0C" w:rsidRPr="00C756BF">
        <w:rPr>
          <w:rFonts w:ascii="Angsana New" w:hAnsi="Angsana New"/>
          <w:sz w:val="30"/>
          <w:szCs w:val="30"/>
          <w:cs/>
        </w:rPr>
        <w:t>ีนาคม</w:t>
      </w:r>
      <w:r w:rsidR="004C6533" w:rsidRPr="00C756BF">
        <w:rPr>
          <w:rFonts w:ascii="Angsana New" w:hAnsi="Angsana New"/>
          <w:sz w:val="30"/>
          <w:szCs w:val="30"/>
          <w:cs/>
        </w:rPr>
        <w:t xml:space="preserve"> </w:t>
      </w:r>
      <w:r w:rsidR="00A4349E" w:rsidRPr="00A4349E">
        <w:rPr>
          <w:rFonts w:ascii="Angsana New" w:hAnsi="Angsana New"/>
          <w:sz w:val="30"/>
          <w:szCs w:val="30"/>
        </w:rPr>
        <w:t>2519</w:t>
      </w:r>
      <w:r w:rsidR="007D7887" w:rsidRPr="00C756BF">
        <w:rPr>
          <w:rFonts w:ascii="Angsana New" w:hAnsi="Angsana New"/>
          <w:sz w:val="30"/>
          <w:szCs w:val="30"/>
          <w:cs/>
        </w:rPr>
        <w:t xml:space="preserve"> โดย</w:t>
      </w:r>
      <w:r w:rsidR="00456E46" w:rsidRPr="00C756BF">
        <w:rPr>
          <w:rFonts w:ascii="Angsana New" w:hAnsi="Angsana New"/>
          <w:sz w:val="30"/>
          <w:szCs w:val="30"/>
          <w:cs/>
        </w:rPr>
        <w:t>ประกอบ</w:t>
      </w:r>
      <w:r w:rsidRPr="00C756BF">
        <w:rPr>
          <w:rFonts w:ascii="Angsana New" w:hAnsi="Angsana New"/>
          <w:sz w:val="30"/>
          <w:szCs w:val="30"/>
          <w:cs/>
        </w:rPr>
        <w:t>กิจการ</w:t>
      </w:r>
      <w:r w:rsidR="00EC5C8A" w:rsidRPr="00C756BF">
        <w:rPr>
          <w:rFonts w:ascii="Angsana New" w:hAnsi="Angsana New"/>
          <w:sz w:val="30"/>
          <w:szCs w:val="30"/>
          <w:cs/>
        </w:rPr>
        <w:t>เป็นนายหน้าซื้อขายหลักทรัพย์</w:t>
      </w:r>
      <w:r w:rsidR="00EC5C8A" w:rsidRPr="00C756BF">
        <w:rPr>
          <w:rFonts w:ascii="Angsana New" w:hAnsi="Angsana New"/>
          <w:sz w:val="30"/>
          <w:szCs w:val="30"/>
          <w:cs/>
        </w:rPr>
        <w:br/>
      </w:r>
      <w:r w:rsidR="00456E46" w:rsidRPr="00C756BF">
        <w:rPr>
          <w:rFonts w:ascii="Angsana New" w:hAnsi="Angsana New"/>
          <w:sz w:val="30"/>
          <w:szCs w:val="30"/>
          <w:cs/>
        </w:rPr>
        <w:t>การจัดจำหน่ายหลักทรัพย์</w:t>
      </w:r>
      <w:r w:rsidR="00456E46" w:rsidRPr="00C756BF">
        <w:rPr>
          <w:rFonts w:ascii="Angsana New" w:hAnsi="Angsana New"/>
          <w:sz w:val="30"/>
          <w:szCs w:val="30"/>
        </w:rPr>
        <w:t xml:space="preserve"> </w:t>
      </w:r>
      <w:r w:rsidR="00456E46" w:rsidRPr="00C756BF">
        <w:rPr>
          <w:rFonts w:ascii="Angsana New" w:hAnsi="Angsana New"/>
          <w:sz w:val="30"/>
          <w:szCs w:val="30"/>
          <w:cs/>
        </w:rPr>
        <w:t>การจัดการกองทุนส่วนบุคคล</w:t>
      </w:r>
      <w:r w:rsidRPr="00C756BF">
        <w:rPr>
          <w:rFonts w:ascii="Angsana New" w:hAnsi="Angsana New"/>
          <w:sz w:val="30"/>
          <w:szCs w:val="30"/>
          <w:cs/>
        </w:rPr>
        <w:t>และ</w:t>
      </w:r>
      <w:r w:rsidR="00FE4EA1" w:rsidRPr="00C756BF">
        <w:rPr>
          <w:rFonts w:ascii="Angsana New" w:hAnsi="Angsana New"/>
          <w:sz w:val="30"/>
          <w:szCs w:val="30"/>
          <w:cs/>
        </w:rPr>
        <w:t>ที่ปรึกษาทาง</w:t>
      </w:r>
      <w:r w:rsidRPr="00C756BF">
        <w:rPr>
          <w:rFonts w:ascii="Angsana New" w:hAnsi="Angsana New"/>
          <w:sz w:val="30"/>
          <w:szCs w:val="30"/>
          <w:cs/>
        </w:rPr>
        <w:t>การเงิน</w:t>
      </w:r>
      <w:r w:rsidR="00456E46" w:rsidRPr="00C756BF">
        <w:rPr>
          <w:rFonts w:ascii="Angsana New" w:hAnsi="Angsana New"/>
          <w:sz w:val="30"/>
          <w:szCs w:val="30"/>
          <w:cs/>
        </w:rPr>
        <w:t xml:space="preserve"> </w:t>
      </w:r>
    </w:p>
    <w:p w:rsidR="00454C73" w:rsidRPr="00C756BF" w:rsidRDefault="00454C73" w:rsidP="002E5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8A1B5E" w:rsidRPr="00C756BF" w:rsidRDefault="008A1B5E" w:rsidP="00FA5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C756BF">
        <w:rPr>
          <w:rFonts w:ascii="Angsana New" w:hAnsi="Angsana New"/>
          <w:color w:val="000000"/>
          <w:sz w:val="30"/>
          <w:szCs w:val="30"/>
          <w:cs/>
        </w:rPr>
        <w:t xml:space="preserve">เมื่อวันที่ </w:t>
      </w:r>
      <w:r w:rsidR="00A4349E" w:rsidRPr="00A4349E">
        <w:rPr>
          <w:rFonts w:ascii="Angsana New" w:hAnsi="Angsana New"/>
          <w:color w:val="000000"/>
          <w:sz w:val="30"/>
          <w:szCs w:val="30"/>
        </w:rPr>
        <w:t>13</w:t>
      </w:r>
      <w:r w:rsidR="00E92F0C" w:rsidRPr="00C756BF">
        <w:rPr>
          <w:rFonts w:ascii="Angsana New" w:hAnsi="Angsana New"/>
          <w:color w:val="000000"/>
          <w:sz w:val="30"/>
          <w:szCs w:val="30"/>
          <w:cs/>
        </w:rPr>
        <w:t xml:space="preserve"> สิงห</w:t>
      </w:r>
      <w:r w:rsidRPr="00C756BF">
        <w:rPr>
          <w:rFonts w:ascii="Angsana New" w:hAnsi="Angsana New"/>
          <w:color w:val="000000"/>
          <w:sz w:val="30"/>
          <w:szCs w:val="30"/>
          <w:cs/>
        </w:rPr>
        <w:t xml:space="preserve">าคม </w:t>
      </w:r>
      <w:r w:rsidR="00A4349E" w:rsidRPr="00A4349E">
        <w:rPr>
          <w:rFonts w:ascii="Angsana New" w:hAnsi="Angsana New"/>
          <w:color w:val="000000"/>
          <w:sz w:val="30"/>
          <w:szCs w:val="30"/>
        </w:rPr>
        <w:t>2551</w:t>
      </w:r>
      <w:r w:rsidR="00E92F0C" w:rsidRPr="00C756BF">
        <w:rPr>
          <w:rFonts w:ascii="Angsana New" w:hAnsi="Angsana New"/>
          <w:color w:val="000000"/>
          <w:sz w:val="30"/>
          <w:szCs w:val="30"/>
          <w:cs/>
        </w:rPr>
        <w:t xml:space="preserve"> บ</w:t>
      </w:r>
      <w:r w:rsidRPr="00C756BF">
        <w:rPr>
          <w:rFonts w:ascii="Angsana New" w:hAnsi="Angsana New"/>
          <w:color w:val="000000"/>
          <w:sz w:val="30"/>
          <w:szCs w:val="30"/>
          <w:cs/>
        </w:rPr>
        <w:t>ริษัทได้รับอนุญาตจากสำนักงานคณะกรรมการกำกับหลักทรัพย์และ</w:t>
      </w:r>
      <w:r w:rsidR="00A83999" w:rsidRPr="00C756BF">
        <w:rPr>
          <w:rFonts w:ascii="Angsana New" w:hAnsi="Angsana New"/>
          <w:color w:val="000000"/>
          <w:sz w:val="30"/>
          <w:szCs w:val="30"/>
        </w:rPr>
        <w:br/>
      </w:r>
      <w:r w:rsidRPr="00C756BF">
        <w:rPr>
          <w:rFonts w:ascii="Angsana New" w:hAnsi="Angsana New"/>
          <w:color w:val="000000"/>
          <w:sz w:val="30"/>
          <w:szCs w:val="30"/>
          <w:cs/>
        </w:rPr>
        <w:t>ตลาดหลักทรัพย์ให้ประกอบธุรกิจเป็นตัวแทนซื้อขายสัญญาซื้อขายล่วงหน้า</w:t>
      </w:r>
    </w:p>
    <w:p w:rsidR="00FE68C7" w:rsidRPr="00C756BF" w:rsidRDefault="00FE68C7" w:rsidP="002E5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FE68C7" w:rsidRPr="00C756BF" w:rsidRDefault="00004A63" w:rsidP="00FA5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A4349E" w:rsidRPr="00A4349E">
        <w:rPr>
          <w:rFonts w:ascii="Angsana New" w:hAnsi="Angsana New"/>
          <w:sz w:val="30"/>
          <w:szCs w:val="30"/>
        </w:rPr>
        <w:t>25</w:t>
      </w:r>
      <w:r w:rsidRPr="00C756BF">
        <w:rPr>
          <w:rFonts w:ascii="Angsana New" w:hAnsi="Angsana New"/>
          <w:sz w:val="30"/>
          <w:szCs w:val="30"/>
        </w:rPr>
        <w:t xml:space="preserve"> </w:t>
      </w:r>
      <w:r w:rsidRPr="00C756BF">
        <w:rPr>
          <w:rFonts w:ascii="Angsana New" w:hAnsi="Angsana New"/>
          <w:sz w:val="30"/>
          <w:szCs w:val="30"/>
          <w:cs/>
        </w:rPr>
        <w:t xml:space="preserve">มีนาคม </w:t>
      </w:r>
      <w:r w:rsidR="00A4349E" w:rsidRPr="00A4349E">
        <w:rPr>
          <w:rFonts w:ascii="Angsana New" w:hAnsi="Angsana New"/>
          <w:sz w:val="30"/>
          <w:szCs w:val="30"/>
        </w:rPr>
        <w:t>2554</w:t>
      </w:r>
      <w:r w:rsidRPr="00C756BF">
        <w:rPr>
          <w:rFonts w:ascii="Angsana New" w:hAnsi="Angsana New"/>
          <w:sz w:val="30"/>
          <w:szCs w:val="30"/>
        </w:rPr>
        <w:t xml:space="preserve"> </w:t>
      </w:r>
      <w:r w:rsidR="00FE68C7" w:rsidRPr="00C756BF">
        <w:rPr>
          <w:rFonts w:ascii="Angsana New" w:hAnsi="Angsana New"/>
          <w:sz w:val="30"/>
          <w:szCs w:val="30"/>
          <w:cs/>
        </w:rPr>
        <w:t>บริษัทได้รับอนุญาตจากกระทรวงการคลังให้ประกอบธุรกิจหลักทรัพย์ประเภทการยืมและให้ยืมหลักทรัพย์</w:t>
      </w:r>
      <w:r w:rsidRPr="00C756BF">
        <w:rPr>
          <w:rFonts w:ascii="Angsana New" w:hAnsi="Angsana New"/>
          <w:sz w:val="30"/>
          <w:szCs w:val="30"/>
          <w:cs/>
        </w:rPr>
        <w:t xml:space="preserve"> </w:t>
      </w:r>
      <w:r w:rsidR="00FE68C7" w:rsidRPr="00C756BF">
        <w:rPr>
          <w:rFonts w:ascii="Angsana New" w:hAnsi="Angsana New"/>
          <w:sz w:val="30"/>
          <w:szCs w:val="30"/>
          <w:cs/>
        </w:rPr>
        <w:t>โดยบริษัทให้บริการยืมและให้ยืมหลักทรัพย์ ทั้งในฐานะนายหน้าหรือตัวแทนของผู้ยืมและผู้ให้ยืม</w:t>
      </w:r>
    </w:p>
    <w:p w:rsidR="00C97970" w:rsidRPr="00C756BF" w:rsidRDefault="00C97970" w:rsidP="002E5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C97970" w:rsidRPr="00C756BF" w:rsidRDefault="00C97970" w:rsidP="00FA5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7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C756BF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A4349E" w:rsidRPr="00A4349E">
        <w:rPr>
          <w:rFonts w:ascii="Angsana New" w:hAnsi="Angsana New"/>
          <w:sz w:val="30"/>
          <w:szCs w:val="30"/>
        </w:rPr>
        <w:t>18</w:t>
      </w:r>
      <w:r w:rsidRPr="00C756BF">
        <w:rPr>
          <w:rFonts w:ascii="Angsana New" w:hAnsi="Angsana New"/>
          <w:sz w:val="30"/>
          <w:szCs w:val="30"/>
          <w:cs/>
        </w:rPr>
        <w:t xml:space="preserve"> เมษายน </w:t>
      </w:r>
      <w:r w:rsidR="00A4349E" w:rsidRPr="00A4349E">
        <w:rPr>
          <w:rFonts w:ascii="Angsana New" w:hAnsi="Angsana New"/>
          <w:sz w:val="30"/>
          <w:szCs w:val="30"/>
        </w:rPr>
        <w:t>2559</w:t>
      </w:r>
      <w:r w:rsidRPr="00C756BF">
        <w:rPr>
          <w:rFonts w:ascii="Angsana New" w:hAnsi="Angsana New"/>
          <w:sz w:val="30"/>
          <w:szCs w:val="30"/>
          <w:cs/>
        </w:rPr>
        <w:t xml:space="preserve"> บริษัทได้รับอนุญาตจากสำนักงานคณะกรรมการกำกับหลักทรัพย์และตลาดหลักทรัพย์ให้ประกอบธุรกิจหลักทรัพย์ประเภทการเป็นที่ปรึกษาการลงทุน</w:t>
      </w:r>
      <w:r w:rsidR="002B1C0F" w:rsidRPr="00C756BF">
        <w:rPr>
          <w:rFonts w:ascii="Angsana New" w:hAnsi="Angsana New"/>
          <w:sz w:val="30"/>
          <w:szCs w:val="30"/>
          <w:cs/>
        </w:rPr>
        <w:t xml:space="preserve"> และ</w:t>
      </w:r>
      <w:r w:rsidRPr="00C756BF">
        <w:rPr>
          <w:rFonts w:ascii="Angsana New" w:hAnsi="Angsana New"/>
          <w:sz w:val="30"/>
          <w:szCs w:val="30"/>
          <w:cs/>
        </w:rPr>
        <w:t>ธุรกิจสัญญาซื้อขายล่วงหน้าประเภทการเป็นที่ปรึกษาสัญญาซื้อขายล่วงหน้า</w:t>
      </w:r>
    </w:p>
    <w:p w:rsidR="00454C73" w:rsidRPr="00C756BF" w:rsidRDefault="00454C73" w:rsidP="002E5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456E46" w:rsidRPr="00C756BF" w:rsidRDefault="00A4349E" w:rsidP="00FA5180">
      <w:pPr>
        <w:pStyle w:val="Heading8"/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A4349E">
        <w:rPr>
          <w:rFonts w:ascii="Angsana New" w:hAnsi="Angsana New" w:cs="Angsana New"/>
          <w:sz w:val="30"/>
          <w:szCs w:val="30"/>
        </w:rPr>
        <w:t>2</w:t>
      </w:r>
      <w:r w:rsidR="00561D19" w:rsidRPr="00C756BF">
        <w:rPr>
          <w:rFonts w:ascii="Angsana New" w:hAnsi="Angsana New" w:cs="Angsana New"/>
          <w:sz w:val="30"/>
          <w:szCs w:val="30"/>
          <w:cs/>
          <w:lang w:val="th-TH"/>
        </w:rPr>
        <w:tab/>
      </w:r>
      <w:r w:rsidR="000070B1" w:rsidRPr="00C756BF">
        <w:rPr>
          <w:rFonts w:ascii="Angsana New" w:hAnsi="Angsana New" w:cs="Angsana New"/>
          <w:sz w:val="30"/>
          <w:szCs w:val="30"/>
          <w:cs/>
          <w:lang w:val="th-TH"/>
        </w:rPr>
        <w:t>เกณฑ์การจัดทำงบการเงิน</w:t>
      </w:r>
    </w:p>
    <w:p w:rsidR="00456E46" w:rsidRPr="00C756BF" w:rsidRDefault="00456E46" w:rsidP="002E5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6D2E8E" w:rsidRPr="00C756BF" w:rsidRDefault="006D2E8E" w:rsidP="00FA51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756BF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C756BF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:rsidR="006D2E8E" w:rsidRPr="00C756BF" w:rsidRDefault="006D2E8E" w:rsidP="002E5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</w:p>
    <w:p w:rsidR="0030765E" w:rsidRPr="00C756BF" w:rsidRDefault="002E2244" w:rsidP="00964D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>งบการเงิ</w:t>
      </w:r>
      <w:r w:rsidR="00283658" w:rsidRPr="00C756BF">
        <w:rPr>
          <w:rFonts w:ascii="Angsana New" w:hAnsi="Angsana New"/>
          <w:sz w:val="30"/>
          <w:szCs w:val="30"/>
          <w:cs/>
        </w:rPr>
        <w:t>นนี้จัดทำขึ้นตามมาตรฐาน</w:t>
      </w:r>
      <w:r w:rsidR="004216E4" w:rsidRPr="00C756BF">
        <w:rPr>
          <w:rFonts w:ascii="Angsana New" w:hAnsi="Angsana New"/>
          <w:sz w:val="30"/>
          <w:szCs w:val="30"/>
          <w:cs/>
        </w:rPr>
        <w:t>การ</w:t>
      </w:r>
      <w:r w:rsidR="008A6FEF" w:rsidRPr="00C756BF">
        <w:rPr>
          <w:rFonts w:ascii="Angsana New" w:hAnsi="Angsana New"/>
          <w:sz w:val="30"/>
          <w:szCs w:val="30"/>
          <w:cs/>
        </w:rPr>
        <w:t>รายงานทางการเงิน</w:t>
      </w:r>
      <w:r w:rsidR="006A1898" w:rsidRPr="00C756B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035EEE" w:rsidRPr="00C756BF">
        <w:rPr>
          <w:rFonts w:ascii="Angsana New" w:hAnsi="Angsana New"/>
          <w:sz w:val="30"/>
          <w:szCs w:val="30"/>
          <w:cs/>
        </w:rPr>
        <w:t>รวมถึง</w:t>
      </w:r>
      <w:r w:rsidR="006D2E8E" w:rsidRPr="00C756BF">
        <w:rPr>
          <w:rFonts w:ascii="Angsana New" w:hAnsi="Angsana New"/>
          <w:sz w:val="30"/>
          <w:szCs w:val="30"/>
          <w:cs/>
        </w:rPr>
        <w:t>แนวปฏิบัติทางการบัญชีที่ประกาศใช้โดยสภาวิชาชีพบัญชีฯ</w:t>
      </w:r>
      <w:r w:rsidR="006A1898" w:rsidRPr="00C756BF">
        <w:rPr>
          <w:rFonts w:ascii="Angsana New" w:hAnsi="Angsana New"/>
          <w:sz w:val="30"/>
          <w:szCs w:val="30"/>
          <w:cs/>
        </w:rPr>
        <w:t xml:space="preserve"> </w:t>
      </w:r>
      <w:r w:rsidR="006D2E8E" w:rsidRPr="00C756BF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6F3B7A" w:rsidRPr="00C756BF">
        <w:rPr>
          <w:rFonts w:ascii="Angsana New" w:hAnsi="Angsana New"/>
          <w:sz w:val="30"/>
          <w:szCs w:val="30"/>
          <w:cs/>
        </w:rPr>
        <w:t xml:space="preserve"> และได้แสดง</w:t>
      </w:r>
      <w:r w:rsidR="004216E4" w:rsidRPr="00C756BF">
        <w:rPr>
          <w:rFonts w:ascii="Angsana New" w:hAnsi="Angsana New"/>
          <w:sz w:val="30"/>
          <w:szCs w:val="30"/>
          <w:cs/>
        </w:rPr>
        <w:t>รายการตาม</w:t>
      </w:r>
      <w:r w:rsidR="006F3B7A" w:rsidRPr="00C756BF">
        <w:rPr>
          <w:rFonts w:ascii="Angsana New" w:hAnsi="Angsana New"/>
          <w:sz w:val="30"/>
          <w:szCs w:val="30"/>
          <w:cs/>
        </w:rPr>
        <w:t>ประกาศสำนักงานคณะกรรมการกำกับหลักทรัพย์และตลาดหลักทรัพย์</w:t>
      </w:r>
      <w:r w:rsidR="004216E4" w:rsidRPr="00C756BF">
        <w:rPr>
          <w:rFonts w:ascii="Angsana New" w:hAnsi="Angsana New"/>
          <w:sz w:val="30"/>
          <w:szCs w:val="30"/>
          <w:cs/>
        </w:rPr>
        <w:t xml:space="preserve"> ที่</w:t>
      </w:r>
      <w:r w:rsidR="00C756BF" w:rsidRPr="00C756BF">
        <w:rPr>
          <w:rFonts w:ascii="Angsana New" w:hAnsi="Angsana New"/>
          <w:sz w:val="30"/>
          <w:szCs w:val="30"/>
        </w:rPr>
        <w:t xml:space="preserve"> </w:t>
      </w:r>
      <w:r w:rsidR="004216E4" w:rsidRPr="00C756BF">
        <w:rPr>
          <w:rFonts w:ascii="Angsana New" w:hAnsi="Angsana New"/>
          <w:sz w:val="30"/>
          <w:szCs w:val="30"/>
          <w:cs/>
        </w:rPr>
        <w:t xml:space="preserve">สธ. </w:t>
      </w:r>
      <w:r w:rsidR="00A4349E" w:rsidRPr="00A4349E">
        <w:rPr>
          <w:rFonts w:ascii="Angsana New" w:hAnsi="Angsana New"/>
          <w:sz w:val="30"/>
          <w:szCs w:val="30"/>
        </w:rPr>
        <w:t>22</w:t>
      </w:r>
      <w:r w:rsidR="004216E4" w:rsidRPr="00C756BF">
        <w:rPr>
          <w:rFonts w:ascii="Angsana New" w:hAnsi="Angsana New"/>
          <w:sz w:val="30"/>
          <w:szCs w:val="30"/>
          <w:cs/>
        </w:rPr>
        <w:t>/</w:t>
      </w:r>
      <w:r w:rsidR="00A4349E" w:rsidRPr="00A4349E">
        <w:rPr>
          <w:rFonts w:ascii="Angsana New" w:hAnsi="Angsana New"/>
          <w:sz w:val="30"/>
          <w:szCs w:val="30"/>
        </w:rPr>
        <w:t>2559</w:t>
      </w:r>
      <w:r w:rsidR="006F3B7A" w:rsidRPr="00C756BF">
        <w:rPr>
          <w:rFonts w:ascii="Angsana New" w:hAnsi="Angsana New"/>
          <w:sz w:val="30"/>
          <w:szCs w:val="30"/>
          <w:cs/>
        </w:rPr>
        <w:t xml:space="preserve"> ลงวันที่ </w:t>
      </w:r>
      <w:r w:rsidR="00964D30">
        <w:rPr>
          <w:rFonts w:ascii="Angsana New" w:hAnsi="Angsana New"/>
          <w:sz w:val="30"/>
          <w:szCs w:val="30"/>
          <w:cs/>
        </w:rPr>
        <w:br/>
      </w:r>
      <w:r w:rsidR="00A4349E" w:rsidRPr="00A4349E">
        <w:rPr>
          <w:rFonts w:ascii="Angsana New" w:hAnsi="Angsana New"/>
          <w:sz w:val="30"/>
          <w:szCs w:val="30"/>
        </w:rPr>
        <w:t>2</w:t>
      </w:r>
      <w:r w:rsidR="004216E4" w:rsidRPr="00C756BF">
        <w:rPr>
          <w:rFonts w:ascii="Angsana New" w:hAnsi="Angsana New"/>
          <w:sz w:val="30"/>
          <w:szCs w:val="30"/>
          <w:cs/>
        </w:rPr>
        <w:t xml:space="preserve"> มิถุนายน</w:t>
      </w:r>
      <w:r w:rsidR="00964D30">
        <w:rPr>
          <w:rFonts w:ascii="Angsana New" w:hAnsi="Angsana New" w:hint="cs"/>
          <w:sz w:val="30"/>
          <w:szCs w:val="30"/>
          <w:cs/>
        </w:rPr>
        <w:t xml:space="preserve"> </w:t>
      </w:r>
      <w:r w:rsidR="00A4349E" w:rsidRPr="00A4349E">
        <w:rPr>
          <w:rFonts w:ascii="Angsana New" w:hAnsi="Angsana New"/>
          <w:sz w:val="30"/>
          <w:szCs w:val="30"/>
        </w:rPr>
        <w:t>2559</w:t>
      </w:r>
      <w:r w:rsidR="006F3B7A" w:rsidRPr="00C756BF">
        <w:rPr>
          <w:rFonts w:ascii="Angsana New" w:hAnsi="Angsana New"/>
          <w:sz w:val="30"/>
          <w:szCs w:val="30"/>
          <w:cs/>
        </w:rPr>
        <w:t xml:space="preserve"> เรื่อง แบบงบการเงินสำหรับบริษัทหลักทรัพย์</w:t>
      </w:r>
      <w:r w:rsidR="00964D30">
        <w:rPr>
          <w:rFonts w:ascii="Angsana New" w:hAnsi="Angsana New" w:hint="cs"/>
          <w:sz w:val="30"/>
          <w:szCs w:val="30"/>
          <w:cs/>
        </w:rPr>
        <w:t xml:space="preserve"> (ฉบับที่ </w:t>
      </w:r>
      <w:r w:rsidR="00964D30">
        <w:rPr>
          <w:rFonts w:ascii="Angsana New" w:hAnsi="Angsana New"/>
          <w:sz w:val="30"/>
          <w:szCs w:val="30"/>
        </w:rPr>
        <w:t>2)</w:t>
      </w:r>
    </w:p>
    <w:p w:rsidR="00951BDD" w:rsidRPr="00C756BF" w:rsidRDefault="005B3B84" w:rsidP="00C97970">
      <w:pPr>
        <w:pStyle w:val="block"/>
        <w:spacing w:after="0" w:line="240" w:lineRule="auto"/>
        <w:ind w:left="547"/>
        <w:jc w:val="thaiDistribute"/>
        <w:rPr>
          <w:rFonts w:ascii="Angsana New" w:hAnsi="Angsana New"/>
          <w:sz w:val="2"/>
          <w:szCs w:val="2"/>
          <w:lang w:val="en-US"/>
        </w:rPr>
      </w:pPr>
      <w:r w:rsidRPr="00C756BF">
        <w:rPr>
          <w:rFonts w:ascii="Angsana New" w:hAnsi="Angsana New"/>
          <w:sz w:val="30"/>
          <w:szCs w:val="30"/>
          <w:cs/>
          <w:lang w:val="en-US" w:bidi="th-TH"/>
        </w:rPr>
        <w:br w:type="page"/>
      </w:r>
    </w:p>
    <w:p w:rsidR="00146DDF" w:rsidRPr="00C756BF" w:rsidRDefault="009F07C6" w:rsidP="00E71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C756BF">
        <w:rPr>
          <w:rFonts w:ascii="Angsana New" w:hAnsi="Angsana New"/>
          <w:sz w:val="30"/>
          <w:szCs w:val="30"/>
          <w:cs/>
        </w:rPr>
        <w:lastRenderedPageBreak/>
        <w:t>มาตรฐานการรายงานทางการเงินหลายฉบับ</w:t>
      </w:r>
      <w:r w:rsidR="00D43C9A" w:rsidRPr="00C756BF">
        <w:rPr>
          <w:rFonts w:ascii="Angsana New" w:hAnsi="Angsana New"/>
          <w:sz w:val="30"/>
          <w:szCs w:val="30"/>
          <w:cs/>
        </w:rPr>
        <w:t>ได้มีการออกและปรับปรุงใหม่</w:t>
      </w:r>
      <w:r w:rsidRPr="00C756BF">
        <w:rPr>
          <w:rFonts w:ascii="Angsana New" w:hAnsi="Angsana New"/>
          <w:sz w:val="30"/>
          <w:szCs w:val="30"/>
        </w:rPr>
        <w:t xml:space="preserve"> </w:t>
      </w:r>
      <w:r w:rsidRPr="00C756BF">
        <w:rPr>
          <w:rFonts w:ascii="Angsana New" w:hAnsi="Angsana New"/>
          <w:sz w:val="30"/>
          <w:szCs w:val="30"/>
          <w:cs/>
        </w:rPr>
        <w:t>ซึ่งมีผลบังคับใช้ตั้งแต่รอบระยะเวลาบัญชีที่เริ่มในหรือหลังวันที่</w:t>
      </w:r>
      <w:r w:rsidR="00A4349E" w:rsidRPr="00A4349E">
        <w:rPr>
          <w:rFonts w:ascii="Angsana New" w:hAnsi="Angsana New"/>
          <w:sz w:val="30"/>
          <w:szCs w:val="30"/>
        </w:rPr>
        <w:t>1</w:t>
      </w:r>
      <w:r w:rsidRPr="00C756BF">
        <w:rPr>
          <w:rFonts w:ascii="Angsana New" w:hAnsi="Angsana New"/>
          <w:sz w:val="30"/>
          <w:szCs w:val="30"/>
          <w:rtl/>
          <w:cs/>
        </w:rPr>
        <w:t xml:space="preserve"> </w:t>
      </w:r>
      <w:r w:rsidRPr="00C756BF">
        <w:rPr>
          <w:rFonts w:ascii="Angsana New" w:hAnsi="Angsana New"/>
          <w:sz w:val="30"/>
          <w:szCs w:val="30"/>
        </w:rPr>
        <w:t xml:space="preserve"> </w:t>
      </w:r>
      <w:r w:rsidRPr="00C756BF">
        <w:rPr>
          <w:rFonts w:ascii="Angsana New" w:hAnsi="Angsana New"/>
          <w:sz w:val="30"/>
          <w:szCs w:val="30"/>
          <w:cs/>
        </w:rPr>
        <w:t xml:space="preserve">มกราคม </w:t>
      </w:r>
      <w:r w:rsidR="00A4349E" w:rsidRPr="00A4349E">
        <w:rPr>
          <w:rFonts w:ascii="Angsana New" w:hAnsi="Angsana New"/>
          <w:sz w:val="30"/>
          <w:szCs w:val="30"/>
        </w:rPr>
        <w:t>2562</w:t>
      </w:r>
      <w:r w:rsidRPr="00C756BF">
        <w:rPr>
          <w:rFonts w:ascii="Angsana New" w:hAnsi="Angsana New"/>
          <w:sz w:val="30"/>
          <w:szCs w:val="30"/>
        </w:rPr>
        <w:t xml:space="preserve"> </w:t>
      </w:r>
      <w:r w:rsidR="00FA5180" w:rsidRPr="00C756BF">
        <w:rPr>
          <w:rFonts w:ascii="Angsana New" w:hAnsi="Angsana New"/>
          <w:sz w:val="30"/>
          <w:szCs w:val="30"/>
          <w:cs/>
        </w:rPr>
        <w:t>การ</w:t>
      </w:r>
      <w:r w:rsidR="00D43C9A" w:rsidRPr="00C756BF">
        <w:rPr>
          <w:rFonts w:ascii="Angsana New" w:hAnsi="Angsana New"/>
          <w:sz w:val="30"/>
          <w:szCs w:val="30"/>
          <w:cs/>
        </w:rPr>
        <w:t>ถือปฏิบัติตาม</w:t>
      </w:r>
      <w:r w:rsidRPr="00C756BF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มาตรฐานการรายงานทางการเงินที่ออกและปรับปรุงใหม่</w:t>
      </w:r>
      <w:r w:rsidR="00D43C9A" w:rsidRPr="00C756BF">
        <w:rPr>
          <w:rFonts w:ascii="Angsana New" w:hAnsi="Angsana New"/>
          <w:sz w:val="30"/>
          <w:szCs w:val="30"/>
          <w:cs/>
        </w:rPr>
        <w:t>นั้น</w:t>
      </w:r>
      <w:r w:rsidR="008A6FEF" w:rsidRPr="00C756BF">
        <w:rPr>
          <w:rFonts w:ascii="Angsana New" w:hAnsi="Angsana New"/>
          <w:sz w:val="30"/>
          <w:szCs w:val="30"/>
          <w:cs/>
        </w:rPr>
        <w:t xml:space="preserve"> มีผลให้เกิดการเปลี่ยนแปลงนโยบายการบัญชีของบริษัท</w:t>
      </w:r>
      <w:r w:rsidR="00E7127B" w:rsidRPr="00C756BF">
        <w:rPr>
          <w:rFonts w:ascii="Angsana New" w:hAnsi="Angsana New"/>
          <w:sz w:val="30"/>
          <w:szCs w:val="30"/>
          <w:cs/>
        </w:rPr>
        <w:t xml:space="preserve">ซึ่งไม่มีผลกระทบอย่างมีสาระสำคัญต่องบการเงินของบริษัท ทั้งนี้บริษัทได้ปฏิบัติตามมาตรฐานการายงานทางการเงินฉบับที่ </w:t>
      </w:r>
      <w:r w:rsidR="00A4349E" w:rsidRPr="00A4349E">
        <w:rPr>
          <w:rFonts w:ascii="Angsana New" w:hAnsi="Angsana New"/>
          <w:sz w:val="30"/>
          <w:szCs w:val="30"/>
        </w:rPr>
        <w:t>15</w:t>
      </w:r>
      <w:r w:rsidR="008A6FEF" w:rsidRPr="00C756BF">
        <w:rPr>
          <w:rFonts w:ascii="Angsana New" w:hAnsi="Angsana New"/>
          <w:sz w:val="30"/>
          <w:szCs w:val="30"/>
          <w:cs/>
        </w:rPr>
        <w:t xml:space="preserve"> เรื่อง </w:t>
      </w:r>
      <w:r w:rsidR="008A6FEF" w:rsidRPr="00C756BF">
        <w:rPr>
          <w:rFonts w:ascii="Angsana New" w:hAnsi="Angsana New"/>
          <w:i/>
          <w:iCs/>
          <w:sz w:val="30"/>
          <w:szCs w:val="30"/>
          <w:cs/>
        </w:rPr>
        <w:t>รายได้จากสัญญาที่ทำกับลูกค้า</w:t>
      </w:r>
      <w:r w:rsidR="008A6FEF" w:rsidRPr="00C756BF">
        <w:rPr>
          <w:rFonts w:ascii="Angsana New" w:hAnsi="Angsana New"/>
          <w:sz w:val="30"/>
          <w:szCs w:val="30"/>
          <w:cs/>
        </w:rPr>
        <w:t xml:space="preserve"> (</w:t>
      </w:r>
      <w:r w:rsidR="008A6FEF" w:rsidRPr="00C756BF">
        <w:rPr>
          <w:rFonts w:ascii="Angsana New" w:hAnsi="Angsana New"/>
          <w:sz w:val="30"/>
          <w:szCs w:val="30"/>
        </w:rPr>
        <w:t xml:space="preserve">“TFRS </w:t>
      </w:r>
      <w:r w:rsidR="00A4349E" w:rsidRPr="00A4349E">
        <w:rPr>
          <w:rFonts w:ascii="Angsana New" w:hAnsi="Angsana New"/>
          <w:sz w:val="30"/>
          <w:szCs w:val="30"/>
        </w:rPr>
        <w:t>15</w:t>
      </w:r>
      <w:r w:rsidR="008A6FEF" w:rsidRPr="00C756BF">
        <w:rPr>
          <w:rFonts w:ascii="Angsana New" w:hAnsi="Angsana New"/>
          <w:sz w:val="30"/>
          <w:szCs w:val="30"/>
        </w:rPr>
        <w:t xml:space="preserve">”) </w:t>
      </w:r>
      <w:r w:rsidR="008A6FEF" w:rsidRPr="00C756BF">
        <w:rPr>
          <w:rFonts w:ascii="Angsana New" w:hAnsi="Angsana New"/>
          <w:sz w:val="30"/>
          <w:szCs w:val="30"/>
          <w:cs/>
        </w:rPr>
        <w:t>เป็นคร</w:t>
      </w:r>
      <w:r w:rsidR="009C20AC" w:rsidRPr="00C756BF">
        <w:rPr>
          <w:rFonts w:ascii="Angsana New" w:hAnsi="Angsana New"/>
          <w:sz w:val="30"/>
          <w:szCs w:val="30"/>
          <w:cs/>
        </w:rPr>
        <w:t>ั้</w:t>
      </w:r>
      <w:r w:rsidR="008A6FEF" w:rsidRPr="00C756BF">
        <w:rPr>
          <w:rFonts w:ascii="Angsana New" w:hAnsi="Angsana New"/>
          <w:sz w:val="30"/>
          <w:szCs w:val="30"/>
          <w:cs/>
        </w:rPr>
        <w:t xml:space="preserve">งแรกแทนมาตรฐานการบัญชีฉบับที่ </w:t>
      </w:r>
      <w:r w:rsidR="00A4349E" w:rsidRPr="00A4349E">
        <w:rPr>
          <w:rFonts w:ascii="Angsana New" w:hAnsi="Angsana New"/>
          <w:sz w:val="30"/>
          <w:szCs w:val="30"/>
        </w:rPr>
        <w:t>18</w:t>
      </w:r>
      <w:r w:rsidR="008A6FEF" w:rsidRPr="00C756BF">
        <w:rPr>
          <w:rFonts w:ascii="Angsana New" w:hAnsi="Angsana New"/>
          <w:sz w:val="30"/>
          <w:szCs w:val="30"/>
          <w:cs/>
        </w:rPr>
        <w:t xml:space="preserve"> </w:t>
      </w:r>
      <w:r w:rsidR="008A6FEF" w:rsidRPr="00C756BF">
        <w:rPr>
          <w:rFonts w:ascii="Angsana New" w:hAnsi="Angsana New"/>
          <w:i/>
          <w:iCs/>
          <w:sz w:val="30"/>
          <w:szCs w:val="30"/>
          <w:cs/>
        </w:rPr>
        <w:t>รายได้</w:t>
      </w:r>
      <w:r w:rsidR="008A6FEF" w:rsidRPr="00C756BF">
        <w:rPr>
          <w:rFonts w:ascii="Angsana New" w:hAnsi="Angsana New"/>
          <w:sz w:val="30"/>
          <w:szCs w:val="30"/>
          <w:cs/>
        </w:rPr>
        <w:t xml:space="preserve"> </w:t>
      </w:r>
      <w:r w:rsidR="008A6FEF" w:rsidRPr="00C756BF">
        <w:rPr>
          <w:rFonts w:ascii="Angsana New" w:hAnsi="Angsana New"/>
          <w:sz w:val="30"/>
          <w:szCs w:val="30"/>
        </w:rPr>
        <w:t xml:space="preserve">(“TAS </w:t>
      </w:r>
      <w:r w:rsidR="00A4349E" w:rsidRPr="00A4349E">
        <w:rPr>
          <w:rFonts w:ascii="Angsana New" w:hAnsi="Angsana New"/>
          <w:sz w:val="30"/>
          <w:szCs w:val="30"/>
        </w:rPr>
        <w:t>18</w:t>
      </w:r>
      <w:r w:rsidR="008A6FEF" w:rsidRPr="00C756BF">
        <w:rPr>
          <w:rFonts w:ascii="Angsana New" w:hAnsi="Angsana New"/>
          <w:sz w:val="30"/>
          <w:szCs w:val="30"/>
        </w:rPr>
        <w:t xml:space="preserve">”) </w:t>
      </w:r>
      <w:r w:rsidR="008A6FEF" w:rsidRPr="00C756BF">
        <w:rPr>
          <w:rFonts w:ascii="Angsana New" w:hAnsi="Angsana New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  <w:r w:rsidR="00E7127B" w:rsidRPr="00C756BF">
        <w:rPr>
          <w:rFonts w:ascii="Angsana New" w:hAnsi="Angsana New"/>
          <w:sz w:val="30"/>
          <w:szCs w:val="30"/>
          <w:cs/>
        </w:rPr>
        <w:t xml:space="preserve"> รายละเอียดของนโยบายการบัญชีได้เปิดเผยในหมายเหตุข้อ </w:t>
      </w:r>
      <w:r w:rsidR="00A4349E" w:rsidRPr="00A4349E">
        <w:rPr>
          <w:rFonts w:ascii="Angsana New" w:hAnsi="Angsana New"/>
          <w:sz w:val="30"/>
          <w:szCs w:val="30"/>
        </w:rPr>
        <w:t>3</w:t>
      </w:r>
      <w:r w:rsidR="00E7127B" w:rsidRPr="00C756BF">
        <w:rPr>
          <w:rFonts w:ascii="Angsana New" w:hAnsi="Angsana New"/>
          <w:sz w:val="30"/>
          <w:szCs w:val="30"/>
        </w:rPr>
        <w:t xml:space="preserve"> (</w:t>
      </w:r>
      <w:r w:rsidR="00A4349E" w:rsidRPr="00A4349E">
        <w:rPr>
          <w:rFonts w:ascii="Angsana New" w:hAnsi="Angsana New"/>
          <w:sz w:val="30"/>
          <w:szCs w:val="30"/>
        </w:rPr>
        <w:t>3</w:t>
      </w:r>
      <w:r w:rsidR="00E7127B" w:rsidRPr="00C756BF">
        <w:rPr>
          <w:rFonts w:ascii="Angsana New" w:hAnsi="Angsana New"/>
          <w:sz w:val="30"/>
          <w:szCs w:val="30"/>
        </w:rPr>
        <w:t>.</w:t>
      </w:r>
      <w:r w:rsidR="00A4349E" w:rsidRPr="00A4349E">
        <w:rPr>
          <w:rFonts w:ascii="Angsana New" w:hAnsi="Angsana New"/>
          <w:sz w:val="30"/>
          <w:szCs w:val="30"/>
        </w:rPr>
        <w:t>1</w:t>
      </w:r>
      <w:r w:rsidR="00E7127B" w:rsidRPr="00C756BF">
        <w:rPr>
          <w:rFonts w:ascii="Angsana New" w:hAnsi="Angsana New"/>
          <w:sz w:val="30"/>
          <w:szCs w:val="30"/>
        </w:rPr>
        <w:t>)</w:t>
      </w:r>
    </w:p>
    <w:p w:rsidR="008A6FEF" w:rsidRPr="00C756BF" w:rsidRDefault="008A6FEF" w:rsidP="0023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5F1015" w:rsidRPr="00C756BF" w:rsidRDefault="005F1015" w:rsidP="005F10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>นอกจาก</w:t>
      </w:r>
      <w:r w:rsidR="00E7127B" w:rsidRPr="00C756BF">
        <w:rPr>
          <w:rFonts w:ascii="Angsana New" w:hAnsi="Angsana New"/>
          <w:sz w:val="30"/>
          <w:szCs w:val="30"/>
          <w:cs/>
        </w:rPr>
        <w:t>นี้บริษัทไม่ได้นำ</w:t>
      </w:r>
      <w:r w:rsidRPr="00C756BF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มาตรฐานการรายงานทางการเงินที่ออกและปรับปรุงใหม่ </w:t>
      </w:r>
      <w:r w:rsidR="006F3198" w:rsidRPr="00C756BF">
        <w:rPr>
          <w:rFonts w:ascii="Angsana New" w:hAnsi="Angsana New"/>
          <w:sz w:val="30"/>
          <w:szCs w:val="30"/>
          <w:cs/>
        </w:rPr>
        <w:t>ซึ่งยังไม่มีผลบังคับใน</w:t>
      </w:r>
      <w:r w:rsidR="00E7127B" w:rsidRPr="00C756BF">
        <w:rPr>
          <w:rFonts w:ascii="Angsana New" w:hAnsi="Angsana New"/>
          <w:sz w:val="30"/>
          <w:szCs w:val="30"/>
          <w:cs/>
        </w:rPr>
        <w:t>งวด</w:t>
      </w:r>
      <w:r w:rsidR="006F3198" w:rsidRPr="00C756BF">
        <w:rPr>
          <w:rFonts w:ascii="Angsana New" w:hAnsi="Angsana New"/>
          <w:sz w:val="30"/>
          <w:szCs w:val="30"/>
          <w:cs/>
        </w:rPr>
        <w:t>ปัจจุบัน</w:t>
      </w:r>
      <w:r w:rsidR="00E7127B" w:rsidRPr="00C756BF">
        <w:rPr>
          <w:rFonts w:ascii="Angsana New" w:hAnsi="Angsana New"/>
          <w:sz w:val="30"/>
          <w:szCs w:val="30"/>
          <w:cs/>
        </w:rPr>
        <w:t>มาถือปฏิบัติ</w:t>
      </w:r>
      <w:r w:rsidR="006F3198" w:rsidRPr="00C756BF">
        <w:rPr>
          <w:rFonts w:ascii="Angsana New" w:hAnsi="Angsana New"/>
          <w:sz w:val="30"/>
          <w:szCs w:val="30"/>
          <w:cs/>
        </w:rPr>
        <w:t>ในการจัดทำงบการเงิน</w:t>
      </w:r>
      <w:r w:rsidR="00E7127B" w:rsidRPr="00C756BF">
        <w:rPr>
          <w:rFonts w:ascii="Angsana New" w:hAnsi="Angsana New"/>
          <w:sz w:val="30"/>
          <w:szCs w:val="30"/>
          <w:cs/>
        </w:rPr>
        <w:t>นี้</w:t>
      </w:r>
      <w:r w:rsidR="006F3198" w:rsidRPr="00C756BF">
        <w:rPr>
          <w:rFonts w:ascii="Angsana New" w:hAnsi="Angsana New"/>
          <w:sz w:val="30"/>
          <w:szCs w:val="30"/>
          <w:cs/>
        </w:rPr>
        <w:t>ก่อนวันที่มีผลบังคับใช้</w:t>
      </w:r>
      <w:r w:rsidR="00E7127B" w:rsidRPr="00C756BF">
        <w:rPr>
          <w:rFonts w:ascii="Angsana New" w:hAnsi="Angsana New"/>
          <w:sz w:val="30"/>
          <w:szCs w:val="30"/>
          <w:cs/>
        </w:rPr>
        <w:t xml:space="preserve"> บริษัทได้ประเมินผลกระทบที่อาจเกิดขึ้นก่อนงบการเงินจากการถือปฏิบัติตาม</w:t>
      </w:r>
      <w:r w:rsidR="006F3198" w:rsidRPr="00C756BF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มาตรฐานการรายงานทางการเงินที่ออกและปรับปรุง</w:t>
      </w:r>
      <w:r w:rsidR="00DE2AAF" w:rsidRPr="00C756BF">
        <w:rPr>
          <w:rFonts w:ascii="Angsana New" w:hAnsi="Angsana New"/>
          <w:sz w:val="30"/>
          <w:szCs w:val="30"/>
          <w:cs/>
        </w:rPr>
        <w:t>ใหม่</w:t>
      </w:r>
      <w:r w:rsidR="00E7127B" w:rsidRPr="00C756BF">
        <w:rPr>
          <w:rFonts w:ascii="Angsana New" w:hAnsi="Angsana New"/>
          <w:sz w:val="30"/>
          <w:szCs w:val="30"/>
          <w:cs/>
        </w:rPr>
        <w:t>เหล่านี้ ซึ่งคาดว่าไม่มีผลกระทบที่มีสาระสำคัญต่องบการเงินในงวดที่ถือปฏิบัติ</w:t>
      </w:r>
      <w:r w:rsidR="006F3198" w:rsidRPr="00C756BF">
        <w:rPr>
          <w:rFonts w:ascii="Angsana New" w:hAnsi="Angsana New"/>
          <w:sz w:val="30"/>
          <w:szCs w:val="30"/>
          <w:cs/>
        </w:rPr>
        <w:t xml:space="preserve"> </w:t>
      </w:r>
    </w:p>
    <w:p w:rsidR="00AE37AD" w:rsidRPr="00C756BF" w:rsidRDefault="00AE37AD" w:rsidP="00790D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80" w:lineRule="exact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0C1E6C" w:rsidRPr="00C756BF" w:rsidRDefault="00F81AC0" w:rsidP="00E71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20" w:lineRule="exact"/>
        <w:ind w:right="-45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(ข)</w:t>
      </w:r>
      <w:r w:rsidR="00733551" w:rsidRPr="00C756BF">
        <w:rPr>
          <w:rFonts w:ascii="Angsana New" w:hAnsi="Angsana New"/>
          <w:b/>
          <w:bCs/>
          <w:color w:val="000000"/>
          <w:sz w:val="30"/>
          <w:szCs w:val="30"/>
          <w:cs/>
        </w:rPr>
        <w:tab/>
      </w:r>
      <w:r w:rsidR="00081BA3" w:rsidRPr="00C756BF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สกุลเงินที่</w:t>
      </w:r>
      <w:r w:rsidR="00003926" w:rsidRPr="00C756BF">
        <w:rPr>
          <w:rFonts w:ascii="Angsana New" w:hAnsi="Angsana New"/>
          <w:b/>
          <w:bCs/>
          <w:i/>
          <w:iCs/>
          <w:sz w:val="30"/>
          <w:szCs w:val="30"/>
          <w:cs/>
        </w:rPr>
        <w:t>ใช้ในการดำเนินงานและ</w:t>
      </w:r>
      <w:r w:rsidR="00081BA3" w:rsidRPr="00C756BF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นำเสนองบการเงิน  </w:t>
      </w:r>
    </w:p>
    <w:p w:rsidR="000C1E6C" w:rsidRPr="00C756BF" w:rsidRDefault="000C1E6C" w:rsidP="001F0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80" w:lineRule="exact"/>
        <w:ind w:left="547"/>
        <w:jc w:val="thaiDistribute"/>
        <w:rPr>
          <w:rFonts w:ascii="Angsana New" w:hAnsi="Angsana New"/>
          <w:sz w:val="24"/>
          <w:szCs w:val="24"/>
        </w:rPr>
      </w:pPr>
    </w:p>
    <w:p w:rsidR="000F6923" w:rsidRPr="00C756BF" w:rsidRDefault="000F6923" w:rsidP="0023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>งบการเงินนี้จัดทำและแสดงหน่วยเงินตราเป็นเงินบาทซึ่งเป็นสกุลเงินที่ใช้ในการดำเนินงานของบริษัท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ข้อมูลทางการเงินทั้งหมดมีการปัดเศษในหมายเหตุประกอบงบการเงินเพื่อให้แสดงเป็นหลักพันบาท</w:t>
      </w:r>
      <w:r w:rsidRPr="00C756BF">
        <w:rPr>
          <w:rFonts w:ascii="Angsana New" w:hAnsi="Angsana New"/>
          <w:sz w:val="30"/>
          <w:szCs w:val="30"/>
        </w:rPr>
        <w:t xml:space="preserve"> </w:t>
      </w:r>
      <w:r w:rsidRPr="00C756BF">
        <w:rPr>
          <w:rFonts w:ascii="Angsana New" w:hAnsi="Angsana New"/>
          <w:sz w:val="30"/>
          <w:szCs w:val="30"/>
          <w:cs/>
        </w:rPr>
        <w:t>ยกเว้นที่ระบุไว้เป็นอย่างอื่น</w:t>
      </w:r>
    </w:p>
    <w:p w:rsidR="00926B00" w:rsidRPr="00C756BF" w:rsidRDefault="00926B00" w:rsidP="001F0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80" w:lineRule="exact"/>
        <w:ind w:left="547"/>
        <w:jc w:val="thaiDistribute"/>
        <w:rPr>
          <w:rFonts w:ascii="Angsana New" w:hAnsi="Angsana New"/>
          <w:sz w:val="24"/>
          <w:szCs w:val="24"/>
        </w:rPr>
      </w:pPr>
    </w:p>
    <w:p w:rsidR="00E63824" w:rsidRPr="00C756BF" w:rsidRDefault="00F81AC0" w:rsidP="00741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20" w:lineRule="exact"/>
        <w:rPr>
          <w:rFonts w:ascii="Angsana New" w:hAnsi="Angsana New"/>
          <w:b/>
          <w:bCs/>
          <w:i/>
          <w:iCs/>
          <w:sz w:val="30"/>
          <w:szCs w:val="30"/>
        </w:rPr>
      </w:pPr>
      <w:r w:rsidRPr="00C756BF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E7127B" w:rsidRPr="00C756BF">
        <w:rPr>
          <w:rFonts w:ascii="Angsana New" w:hAnsi="Angsana New"/>
          <w:b/>
          <w:bCs/>
          <w:i/>
          <w:iCs/>
          <w:sz w:val="30"/>
          <w:szCs w:val="30"/>
          <w:cs/>
        </w:rPr>
        <w:t>ค</w:t>
      </w:r>
      <w:r w:rsidR="004455A6" w:rsidRPr="00C756BF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4455A6" w:rsidRPr="00C756BF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6A1898" w:rsidRPr="00C756BF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การใช้วิจารณญาณและ</w:t>
      </w:r>
      <w:r w:rsidR="00E63824" w:rsidRPr="00C756BF">
        <w:rPr>
          <w:rFonts w:ascii="Angsana New" w:hAnsi="Angsana New"/>
          <w:b/>
          <w:bCs/>
          <w:i/>
          <w:iCs/>
          <w:sz w:val="30"/>
          <w:szCs w:val="30"/>
          <w:cs/>
        </w:rPr>
        <w:t>การประมาณการ</w:t>
      </w:r>
    </w:p>
    <w:p w:rsidR="00E63824" w:rsidRPr="00C756BF" w:rsidRDefault="00E63824" w:rsidP="009C20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contextualSpacing w:val="0"/>
        <w:jc w:val="both"/>
        <w:rPr>
          <w:rFonts w:ascii="Angsana New" w:hAnsi="Angsana New"/>
          <w:b/>
          <w:bCs/>
          <w:i/>
          <w:iCs/>
          <w:sz w:val="22"/>
        </w:rPr>
      </w:pPr>
    </w:p>
    <w:p w:rsidR="00AA3453" w:rsidRPr="00C756BF" w:rsidRDefault="009B6877" w:rsidP="00843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>ในการจัดทำงบการเงิน</w:t>
      </w:r>
      <w:r w:rsidR="00E7127B" w:rsidRPr="00C756BF">
        <w:rPr>
          <w:rFonts w:ascii="Angsana New" w:hAnsi="Angsana New"/>
          <w:sz w:val="30"/>
          <w:szCs w:val="30"/>
          <w:cs/>
        </w:rPr>
        <w:t>ให้เป็นไปตามมาตรฐานการรายงานทางการเงิน</w:t>
      </w:r>
      <w:r w:rsidRPr="00C756BF">
        <w:rPr>
          <w:rFonts w:ascii="Angsana New" w:hAnsi="Angsana New"/>
          <w:sz w:val="30"/>
          <w:szCs w:val="30"/>
          <w:cs/>
        </w:rPr>
        <w:t xml:space="preserve"> ผู้บริหารได้มีการใช้วิจารณญาณการประมาณการและข้อสมมติหลา</w:t>
      </w:r>
      <w:r w:rsidR="0055472E" w:rsidRPr="00C756BF">
        <w:rPr>
          <w:rFonts w:ascii="Angsana New" w:hAnsi="Angsana New"/>
          <w:sz w:val="30"/>
          <w:szCs w:val="30"/>
          <w:cs/>
        </w:rPr>
        <w:t>ย</w:t>
      </w:r>
      <w:r w:rsidRPr="00C756BF">
        <w:rPr>
          <w:rFonts w:ascii="Angsana New" w:hAnsi="Angsana New"/>
          <w:sz w:val="30"/>
          <w:szCs w:val="30"/>
          <w:cs/>
        </w:rPr>
        <w:t>ประการ ซึ่งมีผลกระทบต่อการ</w:t>
      </w:r>
      <w:r w:rsidR="00E7127B" w:rsidRPr="00C756BF">
        <w:rPr>
          <w:rFonts w:ascii="Angsana New" w:hAnsi="Angsana New"/>
          <w:sz w:val="30"/>
          <w:szCs w:val="30"/>
          <w:cs/>
        </w:rPr>
        <w:t>ปฏิบัติตาม</w:t>
      </w:r>
      <w:r w:rsidRPr="00C756BF">
        <w:rPr>
          <w:rFonts w:ascii="Angsana New" w:hAnsi="Angsana New"/>
          <w:sz w:val="30"/>
          <w:szCs w:val="30"/>
          <w:cs/>
        </w:rPr>
        <w:t>นโยบายการบัญชีของบริษัท</w:t>
      </w:r>
      <w:r w:rsidR="00642DE9" w:rsidRPr="00C756BF">
        <w:rPr>
          <w:rFonts w:ascii="Angsana New" w:hAnsi="Angsana New"/>
          <w:sz w:val="30"/>
          <w:szCs w:val="30"/>
          <w:cs/>
        </w:rPr>
        <w:t xml:space="preserve"> ทั้งนี้</w:t>
      </w:r>
      <w:r w:rsidRPr="00C756BF">
        <w:rPr>
          <w:rFonts w:ascii="Angsana New" w:hAnsi="Angsana New"/>
          <w:sz w:val="30"/>
          <w:szCs w:val="30"/>
          <w:cs/>
        </w:rPr>
        <w:t xml:space="preserve">ผลที่เกิดขึ้นจริงอาจแตกต่างจากที่ประมาณการไว้ </w:t>
      </w:r>
      <w:r w:rsidR="003926D2" w:rsidRPr="00C756BF">
        <w:rPr>
          <w:rFonts w:ascii="Angsana New" w:hAnsi="Angsana New"/>
          <w:sz w:val="30"/>
          <w:szCs w:val="30"/>
          <w:cs/>
        </w:rPr>
        <w:t>ประมาณการและข้อสมมติ</w:t>
      </w:r>
      <w:r w:rsidR="00E21C56" w:rsidRPr="00C756BF">
        <w:rPr>
          <w:rFonts w:ascii="Angsana New" w:hAnsi="Angsana New"/>
          <w:sz w:val="30"/>
          <w:szCs w:val="30"/>
          <w:cs/>
        </w:rPr>
        <w:t>ใช้ในการจัดทำงบการเงิน</w:t>
      </w:r>
      <w:r w:rsidR="003926D2" w:rsidRPr="00C756BF">
        <w:rPr>
          <w:rFonts w:ascii="Angsana New" w:hAnsi="Angsana New"/>
          <w:sz w:val="30"/>
          <w:szCs w:val="30"/>
          <w:cs/>
        </w:rPr>
        <w:t xml:space="preserve">จะได้รับการทบทวนอย่างต่อเนื่อง </w:t>
      </w:r>
      <w:r w:rsidR="00766663" w:rsidRPr="00C756BF">
        <w:rPr>
          <w:rFonts w:ascii="Angsana New" w:hAnsi="Angsana New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:rsidR="008742BF" w:rsidRDefault="008742BF" w:rsidP="009C2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:rsidR="00380F7B" w:rsidRDefault="00380F7B" w:rsidP="00380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การใช้วิจารณญาณ</w:t>
      </w:r>
    </w:p>
    <w:p w:rsidR="00380F7B" w:rsidRDefault="00380F7B" w:rsidP="00380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380F7B" w:rsidRDefault="00380F7B" w:rsidP="001B7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380F7B">
        <w:rPr>
          <w:rFonts w:ascii="Angsana New" w:hAnsi="Angsana New"/>
          <w:sz w:val="30"/>
          <w:szCs w:val="30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 ประกอบด้วยหมายเหตุข้อต่อไปนี้</w:t>
      </w:r>
    </w:p>
    <w:p w:rsidR="00CF572B" w:rsidRDefault="00CF572B" w:rsidP="001B7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40"/>
        <w:jc w:val="thaiDistribute"/>
        <w:rPr>
          <w:rFonts w:ascii="Angsana New" w:hAnsi="Angsana New"/>
          <w:sz w:val="30"/>
          <w:szCs w:val="30"/>
        </w:rPr>
      </w:pPr>
    </w:p>
    <w:p w:rsidR="00CE6018" w:rsidRDefault="00CF572B" w:rsidP="00CE6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56BF">
        <w:rPr>
          <w:rFonts w:ascii="Angsana New" w:hAnsi="Angsana New"/>
          <w:sz w:val="30"/>
          <w:szCs w:val="30"/>
          <w:cs/>
        </w:rPr>
        <w:t>หมายเหตุประกอบงบการเงิน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A4349E" w:rsidRPr="00A4349E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 (</w:t>
      </w:r>
      <w:r w:rsidR="00A4349E" w:rsidRPr="00A4349E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.</w:t>
      </w:r>
      <w:r w:rsidR="00A4349E" w:rsidRPr="00A4349E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)</w:t>
      </w:r>
      <w:r w:rsidR="00F1475A">
        <w:rPr>
          <w:rFonts w:ascii="Angsana New" w:hAnsi="Angsana New"/>
          <w:sz w:val="30"/>
          <w:szCs w:val="30"/>
          <w:cs/>
        </w:rPr>
        <w:t xml:space="preserve"> </w:t>
      </w:r>
      <w:r w:rsidR="00791920">
        <w:rPr>
          <w:rFonts w:ascii="Angsana New" w:hAnsi="Angsana New"/>
          <w:sz w:val="30"/>
          <w:szCs w:val="30"/>
          <w:cs/>
        </w:rPr>
        <w:t>รายได้</w:t>
      </w:r>
      <w:r w:rsidR="00791920">
        <w:rPr>
          <w:rFonts w:ascii="Angsana New" w:hAnsi="Angsana New"/>
          <w:sz w:val="30"/>
          <w:szCs w:val="30"/>
        </w:rPr>
        <w:t xml:space="preserve"> </w:t>
      </w:r>
      <w:r w:rsidR="00F1475A">
        <w:rPr>
          <w:rFonts w:ascii="Angsana New" w:hAnsi="Angsana New"/>
          <w:sz w:val="30"/>
          <w:szCs w:val="30"/>
          <w:cs/>
        </w:rPr>
        <w:t xml:space="preserve">และ </w:t>
      </w:r>
      <w:r w:rsidR="00A4349E" w:rsidRPr="00A4349E">
        <w:rPr>
          <w:rFonts w:ascii="Angsana New" w:hAnsi="Angsana New"/>
          <w:sz w:val="30"/>
          <w:szCs w:val="30"/>
        </w:rPr>
        <w:t>31</w:t>
      </w:r>
      <w:r w:rsidR="00791920">
        <w:rPr>
          <w:rFonts w:ascii="Angsana New" w:hAnsi="Angsana New"/>
          <w:sz w:val="30"/>
          <w:szCs w:val="30"/>
        </w:rPr>
        <w:t xml:space="preserve"> </w:t>
      </w:r>
      <w:r w:rsidR="00F1475A">
        <w:rPr>
          <w:rFonts w:ascii="Angsana New" w:hAnsi="Angsana New"/>
          <w:sz w:val="30"/>
          <w:szCs w:val="30"/>
          <w:cs/>
        </w:rPr>
        <w:t>ส่วนงานดำเนินงานและการจำแนกรายได้</w:t>
      </w:r>
    </w:p>
    <w:p w:rsidR="00A747C3" w:rsidRDefault="00A747C3" w:rsidP="006E6F7C">
      <w:pPr>
        <w:pStyle w:val="ListParagraph"/>
        <w:numPr>
          <w:ilvl w:val="0"/>
          <w:numId w:val="42"/>
        </w:numPr>
        <w:tabs>
          <w:tab w:val="clear" w:pos="1644"/>
          <w:tab w:val="clear" w:pos="3742"/>
          <w:tab w:val="left" w:pos="1350"/>
        </w:tabs>
        <w:ind w:left="1350" w:hanging="45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รายได้</w:t>
      </w:r>
      <w:r w:rsidRPr="00A747C3">
        <w:rPr>
          <w:rFonts w:ascii="Angsana New" w:hAnsi="Angsana New"/>
          <w:sz w:val="30"/>
          <w:szCs w:val="30"/>
          <w:cs/>
        </w:rPr>
        <w:t>ค่านายหน้า โดยพิจารณาว่ารายการค้าที่บริษัททำรายการนั้นมีลักษณะการเป็นตัวแทนมากกว่าการเป็นตัวการหรือไม่</w:t>
      </w:r>
    </w:p>
    <w:p w:rsidR="00A747C3" w:rsidRPr="00A747C3" w:rsidRDefault="00F1475A" w:rsidP="006E6F7C">
      <w:pPr>
        <w:pStyle w:val="ListParagraph"/>
        <w:numPr>
          <w:ilvl w:val="0"/>
          <w:numId w:val="42"/>
        </w:numPr>
        <w:tabs>
          <w:tab w:val="clear" w:pos="1644"/>
          <w:tab w:val="clear" w:pos="3742"/>
          <w:tab w:val="left" w:pos="1350"/>
        </w:tabs>
        <w:ind w:left="1350"/>
        <w:rPr>
          <w:rFonts w:ascii="Angsana New" w:hAnsi="Angsana New"/>
          <w:sz w:val="30"/>
          <w:szCs w:val="30"/>
          <w:cs/>
        </w:rPr>
      </w:pPr>
      <w:r w:rsidRPr="00F1475A">
        <w:rPr>
          <w:rFonts w:ascii="Angsana New" w:hAnsi="Angsana New"/>
          <w:sz w:val="30"/>
          <w:szCs w:val="30"/>
          <w:cs/>
        </w:rPr>
        <w:lastRenderedPageBreak/>
        <w:t>รายได้ค่าธรรมเนียมและบริการ และรายได้ดอกเบี้ยจากเงินให้กู้ยืมเพื่อซื้อหลักทรัพย์</w:t>
      </w:r>
      <w:r>
        <w:rPr>
          <w:rFonts w:ascii="Angsana New" w:hAnsi="Angsana New"/>
          <w:sz w:val="30"/>
          <w:szCs w:val="30"/>
          <w:cs/>
        </w:rPr>
        <w:t xml:space="preserve"> โดยพิจารณาว่าบริษัทเป็นผู้มีสิทธิในการกำหนด</w:t>
      </w:r>
      <w:r w:rsidR="00CE6018">
        <w:rPr>
          <w:rFonts w:ascii="Angsana New" w:hAnsi="Angsana New"/>
          <w:sz w:val="30"/>
          <w:szCs w:val="30"/>
          <w:cs/>
        </w:rPr>
        <w:t>ราคา หรืออัตราดอกเบี้ยหรือไม่ และควรรับรู้รายได้ตลอด</w:t>
      </w:r>
      <w:r w:rsidR="00CE6018" w:rsidRPr="00CE6018">
        <w:rPr>
          <w:rFonts w:ascii="Angsana New" w:hAnsi="Angsana New"/>
          <w:sz w:val="30"/>
          <w:szCs w:val="30"/>
          <w:cs/>
        </w:rPr>
        <w:t>ช่วงเวลาหนึ่ง หรือควรจะรับรู้ ณ เวลาใดเวลาหนึ่ง</w:t>
      </w:r>
    </w:p>
    <w:p w:rsidR="00380F7B" w:rsidRDefault="00380F7B" w:rsidP="001B7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40"/>
        <w:jc w:val="thaiDistribute"/>
        <w:rPr>
          <w:rFonts w:ascii="Angsana New" w:hAnsi="Angsana New"/>
          <w:sz w:val="30"/>
          <w:szCs w:val="30"/>
        </w:rPr>
      </w:pPr>
    </w:p>
    <w:p w:rsidR="0052119D" w:rsidRPr="00C756BF" w:rsidRDefault="0052119D" w:rsidP="001B7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56BF">
        <w:rPr>
          <w:rFonts w:ascii="Angsana New" w:hAnsi="Angsana New"/>
          <w:i/>
          <w:iCs/>
          <w:sz w:val="30"/>
          <w:szCs w:val="30"/>
          <w:cs/>
        </w:rPr>
        <w:t>ข้อสมมติและ</w:t>
      </w:r>
      <w:r w:rsidR="008524D5" w:rsidRPr="00C756BF">
        <w:rPr>
          <w:rFonts w:ascii="Angsana New" w:hAnsi="Angsana New"/>
          <w:i/>
          <w:iCs/>
          <w:sz w:val="30"/>
          <w:szCs w:val="30"/>
          <w:cs/>
        </w:rPr>
        <w:t>ความไม่แน่นอนของ</w:t>
      </w:r>
      <w:r w:rsidRPr="00C756BF">
        <w:rPr>
          <w:rFonts w:ascii="Angsana New" w:hAnsi="Angsana New"/>
          <w:i/>
          <w:iCs/>
          <w:sz w:val="30"/>
          <w:szCs w:val="30"/>
          <w:cs/>
        </w:rPr>
        <w:t>การประมาณการ</w:t>
      </w:r>
    </w:p>
    <w:p w:rsidR="0052119D" w:rsidRPr="00C756BF" w:rsidRDefault="0052119D" w:rsidP="009C2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2"/>
          <w:szCs w:val="22"/>
        </w:rPr>
      </w:pPr>
    </w:p>
    <w:p w:rsidR="00FE68C7" w:rsidRPr="00C756BF" w:rsidRDefault="00766663" w:rsidP="001B7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>ข้อมูลเกี่ยวกับ</w:t>
      </w:r>
      <w:r w:rsidR="00BB6F43" w:rsidRPr="00C756BF">
        <w:rPr>
          <w:rFonts w:ascii="Angsana New" w:hAnsi="Angsana New"/>
          <w:sz w:val="30"/>
          <w:szCs w:val="30"/>
          <w:cs/>
        </w:rPr>
        <w:t>ข้อสมมติและ</w:t>
      </w:r>
      <w:r w:rsidRPr="00C756BF">
        <w:rPr>
          <w:rFonts w:ascii="Angsana New" w:hAnsi="Angsana New"/>
          <w:sz w:val="30"/>
          <w:szCs w:val="30"/>
          <w:cs/>
        </w:rPr>
        <w:t>ความไม่แน่นอนของการประมาณการ</w:t>
      </w:r>
      <w:r w:rsidR="00642DE9" w:rsidRPr="00C756BF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A4349E" w:rsidRPr="00A4349E">
        <w:rPr>
          <w:rFonts w:ascii="Angsana New" w:hAnsi="Angsana New"/>
          <w:sz w:val="30"/>
          <w:szCs w:val="30"/>
        </w:rPr>
        <w:t>31</w:t>
      </w:r>
      <w:r w:rsidR="00642DE9" w:rsidRPr="00C756BF">
        <w:rPr>
          <w:rFonts w:ascii="Angsana New" w:hAnsi="Angsana New"/>
          <w:sz w:val="30"/>
          <w:szCs w:val="30"/>
        </w:rPr>
        <w:t xml:space="preserve"> </w:t>
      </w:r>
      <w:r w:rsidR="00642DE9" w:rsidRPr="00C756BF">
        <w:rPr>
          <w:rFonts w:ascii="Angsana New" w:hAnsi="Angsana New"/>
          <w:sz w:val="30"/>
          <w:szCs w:val="30"/>
          <w:cs/>
        </w:rPr>
        <w:t xml:space="preserve">ธันวาคม </w:t>
      </w:r>
      <w:r w:rsidR="00A4349E" w:rsidRPr="00A4349E">
        <w:rPr>
          <w:rFonts w:ascii="Angsana New" w:hAnsi="Angsana New"/>
          <w:sz w:val="30"/>
          <w:szCs w:val="30"/>
        </w:rPr>
        <w:t>2562</w:t>
      </w:r>
      <w:r w:rsidR="00642DE9" w:rsidRPr="00C756BF">
        <w:rPr>
          <w:rFonts w:ascii="Angsana New" w:hAnsi="Angsana New"/>
          <w:sz w:val="30"/>
          <w:szCs w:val="30"/>
        </w:rPr>
        <w:t xml:space="preserve"> </w:t>
      </w:r>
      <w:r w:rsidRPr="00C756BF">
        <w:rPr>
          <w:rFonts w:ascii="Angsana New" w:hAnsi="Angsana New"/>
          <w:sz w:val="30"/>
          <w:szCs w:val="30"/>
          <w:cs/>
        </w:rPr>
        <w:t>ซึ่งมีความเสี่ยงอย่างมีนัยสำคัญที่</w:t>
      </w:r>
      <w:r w:rsidR="00642DE9" w:rsidRPr="00C756BF">
        <w:rPr>
          <w:rFonts w:ascii="Angsana New" w:hAnsi="Angsana New"/>
          <w:sz w:val="30"/>
          <w:szCs w:val="30"/>
          <w:cs/>
        </w:rPr>
        <w:t>จะส่งผล</w:t>
      </w:r>
      <w:r w:rsidRPr="00C756BF">
        <w:rPr>
          <w:rFonts w:ascii="Angsana New" w:hAnsi="Angsana New"/>
          <w:sz w:val="30"/>
          <w:szCs w:val="30"/>
          <w:cs/>
        </w:rPr>
        <w:t>ให้ต้องมีการปรับปรุง</w:t>
      </w:r>
      <w:r w:rsidR="00642DE9" w:rsidRPr="00C756BF">
        <w:rPr>
          <w:rFonts w:ascii="Angsana New" w:hAnsi="Angsana New"/>
          <w:sz w:val="30"/>
          <w:szCs w:val="30"/>
          <w:cs/>
        </w:rPr>
        <w:t>ที่มีสาระสำคัญใน</w:t>
      </w:r>
      <w:r w:rsidR="00280A55" w:rsidRPr="00C756BF">
        <w:rPr>
          <w:rFonts w:ascii="Angsana New" w:hAnsi="Angsana New"/>
          <w:sz w:val="30"/>
          <w:szCs w:val="30"/>
          <w:cs/>
        </w:rPr>
        <w:t>มูลค่าตามบัญชีของสินทรัพย์และหนี้สินใน</w:t>
      </w:r>
      <w:r w:rsidR="00457D1E" w:rsidRPr="00C756BF">
        <w:rPr>
          <w:rFonts w:ascii="Angsana New" w:hAnsi="Angsana New"/>
          <w:sz w:val="30"/>
          <w:szCs w:val="30"/>
          <w:cs/>
        </w:rPr>
        <w:t>ปีบัญชี</w:t>
      </w:r>
      <w:r w:rsidR="00642DE9" w:rsidRPr="00C756BF">
        <w:rPr>
          <w:rFonts w:ascii="Angsana New" w:hAnsi="Angsana New"/>
          <w:sz w:val="30"/>
          <w:szCs w:val="30"/>
          <w:cs/>
        </w:rPr>
        <w:t>ถัดไป</w:t>
      </w:r>
      <w:r w:rsidR="00280A55" w:rsidRPr="00C756BF">
        <w:rPr>
          <w:rFonts w:ascii="Angsana New" w:hAnsi="Angsana New"/>
          <w:sz w:val="30"/>
          <w:szCs w:val="30"/>
          <w:cs/>
        </w:rPr>
        <w:t>ได้เปิดเผยในหมายเหตุประกอบงบการเงินต่อไปนี้</w:t>
      </w:r>
    </w:p>
    <w:p w:rsidR="00270CCF" w:rsidRPr="00C756BF" w:rsidRDefault="00270CCF" w:rsidP="009C2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</w:rPr>
      </w:pPr>
    </w:p>
    <w:p w:rsidR="00122E00" w:rsidRPr="00C756BF" w:rsidRDefault="00283658" w:rsidP="001B7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C756BF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 </w:t>
      </w:r>
      <w:r w:rsidR="00A4349E" w:rsidRPr="00A4349E">
        <w:rPr>
          <w:rFonts w:ascii="Angsana New" w:hAnsi="Angsana New"/>
          <w:sz w:val="30"/>
          <w:szCs w:val="30"/>
        </w:rPr>
        <w:t>8</w:t>
      </w:r>
      <w:r w:rsidRPr="00C756BF">
        <w:rPr>
          <w:rFonts w:ascii="Angsana New" w:hAnsi="Angsana New"/>
          <w:sz w:val="30"/>
          <w:szCs w:val="30"/>
          <w:cs/>
        </w:rPr>
        <w:tab/>
      </w:r>
      <w:r w:rsidR="00380F7B">
        <w:rPr>
          <w:rFonts w:ascii="Angsana New" w:hAnsi="Angsana New"/>
          <w:sz w:val="30"/>
          <w:szCs w:val="30"/>
          <w:cs/>
        </w:rPr>
        <w:t>การวัดมูลค่าของ</w:t>
      </w:r>
      <w:r w:rsidRPr="00C756BF">
        <w:rPr>
          <w:rFonts w:ascii="Angsana New" w:hAnsi="Angsana New"/>
          <w:sz w:val="30"/>
          <w:szCs w:val="30"/>
          <w:cs/>
        </w:rPr>
        <w:t>ค่าเผื่อหนี้สงสัยจะสูญ</w:t>
      </w:r>
      <w:r w:rsidR="003D2DD6">
        <w:rPr>
          <w:rFonts w:ascii="Angsana New" w:hAnsi="Angsana New"/>
          <w:sz w:val="30"/>
          <w:szCs w:val="30"/>
          <w:cs/>
        </w:rPr>
        <w:t>ของ</w:t>
      </w:r>
      <w:r w:rsidR="003D2DD6" w:rsidRPr="003D2DD6">
        <w:rPr>
          <w:rFonts w:ascii="Angsana New" w:hAnsi="Angsana New"/>
          <w:sz w:val="30"/>
          <w:szCs w:val="30"/>
          <w:cs/>
        </w:rPr>
        <w:t>ลูกหนี้ธุรกิจหลักทรัพย์</w:t>
      </w:r>
    </w:p>
    <w:p w:rsidR="00346274" w:rsidRDefault="00951BDD" w:rsidP="00346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 </w:t>
      </w:r>
      <w:r w:rsidR="00A4349E" w:rsidRPr="00A4349E">
        <w:rPr>
          <w:rFonts w:ascii="Angsana New" w:hAnsi="Angsana New"/>
          <w:sz w:val="30"/>
          <w:szCs w:val="30"/>
        </w:rPr>
        <w:t>9</w:t>
      </w:r>
      <w:r w:rsidRPr="00C756BF">
        <w:rPr>
          <w:rFonts w:ascii="Angsana New" w:hAnsi="Angsana New"/>
          <w:sz w:val="30"/>
          <w:szCs w:val="30"/>
          <w:cs/>
        </w:rPr>
        <w:tab/>
      </w:r>
      <w:r w:rsidR="00380F7B" w:rsidRPr="00380F7B">
        <w:rPr>
          <w:rFonts w:ascii="Angsana New" w:hAnsi="Angsana New"/>
          <w:sz w:val="30"/>
          <w:szCs w:val="30"/>
          <w:cs/>
        </w:rPr>
        <w:t>การวัดมูลค่าของ</w:t>
      </w:r>
      <w:r w:rsidRPr="00C756BF">
        <w:rPr>
          <w:rFonts w:ascii="Angsana New" w:hAnsi="Angsana New"/>
          <w:sz w:val="30"/>
          <w:szCs w:val="30"/>
          <w:cs/>
        </w:rPr>
        <w:t>สินทรัพย์และหนี้สินตราสารอนุพันธ์</w:t>
      </w:r>
    </w:p>
    <w:p w:rsidR="003D2DD6" w:rsidRPr="00C756BF" w:rsidRDefault="003D2DD6" w:rsidP="00346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456E46" w:rsidRPr="00C756BF" w:rsidRDefault="00A4349E" w:rsidP="005B3B84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A4349E">
        <w:rPr>
          <w:rFonts w:ascii="Angsana New" w:hAnsi="Angsana New" w:cs="Angsana New"/>
          <w:sz w:val="30"/>
          <w:szCs w:val="30"/>
        </w:rPr>
        <w:t>3</w:t>
      </w:r>
      <w:r w:rsidR="0055118A" w:rsidRPr="00C756BF">
        <w:rPr>
          <w:rFonts w:ascii="Angsana New" w:hAnsi="Angsana New" w:cs="Angsana New"/>
          <w:sz w:val="30"/>
          <w:szCs w:val="30"/>
        </w:rPr>
        <w:tab/>
      </w:r>
      <w:r w:rsidR="00456E46" w:rsidRPr="00C756BF">
        <w:rPr>
          <w:rFonts w:ascii="Angsana New" w:hAnsi="Angsana New" w:cs="Angsana New"/>
          <w:sz w:val="30"/>
          <w:szCs w:val="30"/>
          <w:cs/>
          <w:lang w:val="th-TH"/>
        </w:rPr>
        <w:t>นโยบายการบัญชีที่สำคัญ</w:t>
      </w:r>
    </w:p>
    <w:p w:rsidR="001716D3" w:rsidRPr="00C756BF" w:rsidRDefault="001716D3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:rsidR="00F64AF0" w:rsidRPr="00C756BF" w:rsidRDefault="004C5640" w:rsidP="008A64C5">
      <w:pPr>
        <w:pStyle w:val="AccPolicyalternative"/>
        <w:spacing w:after="0" w:line="240" w:lineRule="auto"/>
        <w:ind w:left="540" w:right="-25"/>
        <w:jc w:val="thaiDistribute"/>
        <w:rPr>
          <w:rFonts w:ascii="Angsana New" w:hAnsi="Angsana New"/>
          <w:b/>
          <w:bCs w:val="0"/>
          <w:i w:val="0"/>
          <w:iCs w:val="0"/>
          <w:sz w:val="30"/>
          <w:szCs w:val="30"/>
          <w:lang w:eastAsia="en-US"/>
        </w:rPr>
      </w:pPr>
      <w:r w:rsidRPr="00C756BF">
        <w:rPr>
          <w:rFonts w:ascii="Angsana New" w:hAnsi="Angsana New"/>
          <w:bCs w:val="0"/>
          <w:i w:val="0"/>
          <w:iCs w:val="0"/>
          <w:sz w:val="30"/>
          <w:szCs w:val="30"/>
          <w:cs/>
          <w:lang w:eastAsia="en-US"/>
        </w:rPr>
        <w:t>นโยบายการบัญชีที่นำเสนอดังต่อไปนี้ได้ถือปฏิบัติโดยสม่ำเสมอสำหรับง</w:t>
      </w:r>
      <w:r w:rsidR="00F64AF0" w:rsidRPr="00C756BF">
        <w:rPr>
          <w:rFonts w:ascii="Angsana New" w:hAnsi="Angsana New"/>
          <w:bCs w:val="0"/>
          <w:i w:val="0"/>
          <w:iCs w:val="0"/>
          <w:sz w:val="30"/>
          <w:szCs w:val="30"/>
          <w:cs/>
          <w:lang w:eastAsia="en-US"/>
        </w:rPr>
        <w:t>บการเงินทุกรอบระยะเวลาที่รายงาน</w:t>
      </w:r>
    </w:p>
    <w:p w:rsidR="00584F09" w:rsidRPr="00C756BF" w:rsidRDefault="00584F09" w:rsidP="005B3B84">
      <w:pPr>
        <w:pStyle w:val="AccPolicyalternative"/>
        <w:spacing w:after="0" w:line="240" w:lineRule="auto"/>
        <w:ind w:left="540"/>
        <w:rPr>
          <w:rFonts w:ascii="Angsana New" w:hAnsi="Angsana New"/>
          <w:bCs w:val="0"/>
          <w:i w:val="0"/>
          <w:iCs w:val="0"/>
          <w:sz w:val="24"/>
          <w:szCs w:val="24"/>
          <w:lang w:eastAsia="en-US"/>
        </w:rPr>
      </w:pPr>
    </w:p>
    <w:p w:rsidR="00926B00" w:rsidRPr="00C756BF" w:rsidRDefault="00A4349E" w:rsidP="005B3B84">
      <w:pPr>
        <w:pStyle w:val="AccPolicyalternative"/>
        <w:tabs>
          <w:tab w:val="left" w:pos="540"/>
        </w:tabs>
        <w:spacing w:after="0" w:line="240" w:lineRule="auto"/>
        <w:ind w:left="0"/>
        <w:rPr>
          <w:rFonts w:ascii="Angsana New" w:hAnsi="Angsana New"/>
          <w:sz w:val="30"/>
          <w:szCs w:val="30"/>
        </w:rPr>
      </w:pPr>
      <w:r w:rsidRPr="00A4349E">
        <w:rPr>
          <w:rFonts w:ascii="Angsana New" w:hAnsi="Angsana New"/>
          <w:b/>
          <w:bCs w:val="0"/>
          <w:sz w:val="30"/>
          <w:szCs w:val="30"/>
        </w:rPr>
        <w:t>3</w:t>
      </w:r>
      <w:r w:rsidR="00926B00" w:rsidRPr="00C756BF">
        <w:rPr>
          <w:rFonts w:ascii="Angsana New" w:hAnsi="Angsana New"/>
          <w:sz w:val="30"/>
          <w:szCs w:val="30"/>
          <w:cs/>
        </w:rPr>
        <w:t>.</w:t>
      </w:r>
      <w:r w:rsidRPr="00A4349E">
        <w:rPr>
          <w:rFonts w:ascii="Angsana New" w:hAnsi="Angsana New"/>
          <w:b/>
          <w:bCs w:val="0"/>
          <w:sz w:val="30"/>
          <w:szCs w:val="30"/>
        </w:rPr>
        <w:t>1</w:t>
      </w:r>
      <w:r w:rsidR="00926B00" w:rsidRPr="00C756BF">
        <w:rPr>
          <w:rFonts w:ascii="Angsana New" w:hAnsi="Angsana New"/>
          <w:sz w:val="30"/>
          <w:szCs w:val="30"/>
          <w:cs/>
        </w:rPr>
        <w:tab/>
        <w:t>รายได้</w:t>
      </w:r>
    </w:p>
    <w:p w:rsidR="003B69E1" w:rsidRPr="00C756BF" w:rsidRDefault="003B69E1" w:rsidP="005B3B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926B00" w:rsidRPr="00C756BF" w:rsidRDefault="00926B00" w:rsidP="005B3B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>รายได้ค่านายหน้าจากการเป็นตัวแทนซื้อขายหลักทรัพย์และตรา</w:t>
      </w:r>
      <w:r w:rsidR="00E21C56" w:rsidRPr="00C756BF">
        <w:rPr>
          <w:rFonts w:ascii="Angsana New" w:hAnsi="Angsana New"/>
          <w:sz w:val="30"/>
          <w:szCs w:val="30"/>
          <w:cs/>
        </w:rPr>
        <w:t>สารอนุพันธ์ รับรู้</w:t>
      </w:r>
      <w:r w:rsidRPr="00C756BF">
        <w:rPr>
          <w:rFonts w:ascii="Angsana New" w:hAnsi="Angsana New"/>
          <w:sz w:val="30"/>
          <w:szCs w:val="30"/>
          <w:cs/>
        </w:rPr>
        <w:t xml:space="preserve">เป็นรายได้ ณ </w:t>
      </w:r>
      <w:r w:rsidR="004C5640" w:rsidRPr="00C756BF">
        <w:rPr>
          <w:rFonts w:ascii="Angsana New" w:hAnsi="Angsana New"/>
          <w:sz w:val="30"/>
          <w:szCs w:val="30"/>
          <w:cs/>
        </w:rPr>
        <w:t>วัน</w:t>
      </w:r>
      <w:r w:rsidRPr="00C756BF">
        <w:rPr>
          <w:rFonts w:ascii="Angsana New" w:hAnsi="Angsana New"/>
          <w:sz w:val="30"/>
          <w:szCs w:val="30"/>
          <w:cs/>
        </w:rPr>
        <w:t>ที่เกิดรายการ</w:t>
      </w:r>
    </w:p>
    <w:p w:rsidR="006B28D9" w:rsidRPr="00C756BF" w:rsidRDefault="006B28D9" w:rsidP="005B3B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926B00" w:rsidRPr="00C756BF" w:rsidRDefault="00926B00" w:rsidP="005B3B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>รายได้ค่าธรรมเนียมและบริการ และรายได้ดอกเบี้ยจากเงินให้กู้ยืมเพื่อซื้อหลักทรัพย์ รับรู้ตามเกณฑ์คงค้าง ยกเว้นกรณีที่ลูกหนี้ค้างชำระเงินต้นหรือดอกเบี้ยตั้งแต่สามเดือนขึ้นไปจะรับรู้ตามเกณฑ์เงินสด ซึ่งเป็นไปตามประกาศคณะกรรมการกำกับหลักทรัพย์และตลาดหลักทรัพย์</w:t>
      </w:r>
    </w:p>
    <w:p w:rsidR="00926B00" w:rsidRPr="00C756BF" w:rsidRDefault="00926B00" w:rsidP="005B3B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926B00" w:rsidRPr="00C756BF" w:rsidRDefault="00926B00" w:rsidP="005B3B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>ดอกเบี้ยรับบันทึกใน</w:t>
      </w:r>
      <w:r w:rsidR="006915CF" w:rsidRPr="00C756BF">
        <w:rPr>
          <w:rFonts w:ascii="Angsana New" w:hAnsi="Angsana New"/>
          <w:sz w:val="30"/>
          <w:szCs w:val="30"/>
          <w:cs/>
        </w:rPr>
        <w:t>กำไรหรือขาดทุน</w:t>
      </w:r>
      <w:r w:rsidRPr="00C756BF">
        <w:rPr>
          <w:rFonts w:ascii="Angsana New" w:hAnsi="Angsana New"/>
          <w:sz w:val="30"/>
          <w:szCs w:val="30"/>
          <w:cs/>
        </w:rPr>
        <w:t>ตามเกณฑ์คงค้าง  เงินปันผลรับบันทึกใน</w:t>
      </w:r>
      <w:r w:rsidR="006915CF" w:rsidRPr="00C756BF">
        <w:rPr>
          <w:rFonts w:ascii="Angsana New" w:hAnsi="Angsana New"/>
          <w:sz w:val="30"/>
          <w:szCs w:val="30"/>
          <w:cs/>
        </w:rPr>
        <w:t>กำไรหรือขาดทุน</w:t>
      </w:r>
      <w:r w:rsidRPr="00C756BF">
        <w:rPr>
          <w:rFonts w:ascii="Angsana New" w:hAnsi="Angsana New"/>
          <w:sz w:val="30"/>
          <w:szCs w:val="30"/>
          <w:cs/>
        </w:rPr>
        <w:t>ในวันที่บริษัทมีสิทธิได้รับเงินปันผล ซึ่งตามปกติในกรณีเงินปันผลที่จะได้รับจากหลักทรัพย์ในความต้องการของตลาดจะพิจารณาจากวันที่มีการประกาศสิทธิการรับ</w:t>
      </w:r>
      <w:r w:rsidR="00E230BD" w:rsidRPr="00C756BF">
        <w:rPr>
          <w:rFonts w:ascii="Angsana New" w:hAnsi="Angsana New"/>
          <w:sz w:val="30"/>
          <w:szCs w:val="30"/>
          <w:cs/>
        </w:rPr>
        <w:t>เงิน</w:t>
      </w:r>
      <w:r w:rsidRPr="00C756BF">
        <w:rPr>
          <w:rFonts w:ascii="Angsana New" w:hAnsi="Angsana New"/>
          <w:sz w:val="30"/>
          <w:szCs w:val="30"/>
          <w:cs/>
        </w:rPr>
        <w:t>ปันผล</w:t>
      </w:r>
    </w:p>
    <w:p w:rsidR="002C13B5" w:rsidRPr="00C756BF" w:rsidRDefault="000D4AB2" w:rsidP="000D4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</w:rPr>
      </w:pPr>
      <w:r>
        <w:rPr>
          <w:rFonts w:ascii="Angsana New" w:hAnsi="Angsana New"/>
          <w:b/>
          <w:bCs/>
          <w:i/>
          <w:iCs/>
          <w:sz w:val="24"/>
          <w:szCs w:val="24"/>
          <w:cs/>
        </w:rPr>
        <w:br w:type="page"/>
      </w:r>
    </w:p>
    <w:p w:rsidR="001A4AA1" w:rsidRPr="00C756BF" w:rsidRDefault="00A4349E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A4349E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3</w:t>
      </w:r>
      <w:r w:rsidR="001A4AA1" w:rsidRPr="00C756BF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Pr="00A4349E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="001A4AA1" w:rsidRPr="00C756BF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1A4AA1" w:rsidRPr="00C756BF">
        <w:rPr>
          <w:rFonts w:ascii="Angsana New" w:hAnsi="Angsana New"/>
          <w:b/>
          <w:bCs/>
          <w:i/>
          <w:iCs/>
          <w:sz w:val="30"/>
          <w:szCs w:val="30"/>
          <w:cs/>
        </w:rPr>
        <w:t>ค่าใช้จ่าย</w:t>
      </w:r>
    </w:p>
    <w:p w:rsidR="00926B00" w:rsidRPr="00C756BF" w:rsidRDefault="00926B00" w:rsidP="005B3B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926B00" w:rsidRPr="00C756BF" w:rsidRDefault="00926B00" w:rsidP="005B3B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>ค่าใช้จ่ายบันทึกใน</w:t>
      </w:r>
      <w:r w:rsidR="006915CF" w:rsidRPr="00C756BF">
        <w:rPr>
          <w:rFonts w:ascii="Angsana New" w:hAnsi="Angsana New"/>
          <w:sz w:val="30"/>
          <w:szCs w:val="30"/>
          <w:cs/>
        </w:rPr>
        <w:t>กำไรหรือขาดทุน</w:t>
      </w:r>
      <w:r w:rsidRPr="00C756BF">
        <w:rPr>
          <w:rFonts w:ascii="Angsana New" w:hAnsi="Angsana New"/>
          <w:sz w:val="30"/>
          <w:szCs w:val="30"/>
          <w:cs/>
        </w:rPr>
        <w:t>ตามเกณฑ์คงค้าง</w:t>
      </w:r>
    </w:p>
    <w:p w:rsidR="00926B00" w:rsidRPr="00C756BF" w:rsidRDefault="00926B00" w:rsidP="005B3B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926B00" w:rsidRPr="00C756BF" w:rsidRDefault="00926B00" w:rsidP="005B3B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C756BF">
        <w:rPr>
          <w:rFonts w:ascii="Angsana New" w:hAnsi="Angsana New"/>
          <w:iCs/>
          <w:sz w:val="30"/>
          <w:szCs w:val="30"/>
          <w:cs/>
        </w:rPr>
        <w:t>สัญญาเช่าดำเนินงาน</w:t>
      </w:r>
    </w:p>
    <w:p w:rsidR="00926B00" w:rsidRPr="00C756BF" w:rsidRDefault="00926B00" w:rsidP="005B3B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926B00" w:rsidRPr="00C756BF" w:rsidRDefault="00926B00" w:rsidP="005B3B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>รายจ่ายภายใต้สัญญาเช่าดำเนินงานบันทึกใน</w:t>
      </w:r>
      <w:r w:rsidR="006915CF" w:rsidRPr="00C756BF">
        <w:rPr>
          <w:rFonts w:ascii="Angsana New" w:hAnsi="Angsana New"/>
          <w:sz w:val="30"/>
          <w:szCs w:val="30"/>
          <w:cs/>
        </w:rPr>
        <w:t>กำไรหรือขาดทุน</w:t>
      </w:r>
      <w:r w:rsidRPr="00C756BF">
        <w:rPr>
          <w:rFonts w:ascii="Angsana New" w:hAnsi="Angsana New"/>
          <w:sz w:val="30"/>
          <w:szCs w:val="30"/>
          <w:cs/>
        </w:rPr>
        <w:t xml:space="preserve">โดยวิธีเส้นตรงตลอดอายุสัญญาเช่า  </w:t>
      </w:r>
    </w:p>
    <w:p w:rsidR="00926B00" w:rsidRPr="00C756BF" w:rsidRDefault="00926B00" w:rsidP="005B3B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926B00" w:rsidRPr="00C756BF" w:rsidRDefault="00926B00" w:rsidP="005B3B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56BF">
        <w:rPr>
          <w:rFonts w:ascii="Angsana New" w:hAnsi="Angsana New"/>
          <w:i/>
          <w:iCs/>
          <w:sz w:val="30"/>
          <w:szCs w:val="30"/>
          <w:cs/>
        </w:rPr>
        <w:t>ต้นทุนทางการเงิน</w:t>
      </w:r>
    </w:p>
    <w:p w:rsidR="00926B00" w:rsidRPr="00C756BF" w:rsidRDefault="00926B00" w:rsidP="005B3B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926B00" w:rsidRPr="00C756BF" w:rsidRDefault="00926B00" w:rsidP="005B3B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56BF">
        <w:rPr>
          <w:rFonts w:ascii="Angsana New" w:hAnsi="Angsana New"/>
          <w:sz w:val="30"/>
          <w:szCs w:val="30"/>
          <w:cs/>
        </w:rPr>
        <w:t>ดอกเบี้ยจ่ายและค่าใช้จ่ายในทำนองเดียวกันบันทึกใน</w:t>
      </w:r>
      <w:r w:rsidR="006915CF" w:rsidRPr="00C756BF">
        <w:rPr>
          <w:rFonts w:ascii="Angsana New" w:hAnsi="Angsana New"/>
          <w:sz w:val="30"/>
          <w:szCs w:val="30"/>
          <w:cs/>
        </w:rPr>
        <w:t>กำไรหรือขาดทุน</w:t>
      </w:r>
      <w:r w:rsidRPr="00C756BF">
        <w:rPr>
          <w:rFonts w:ascii="Angsana New" w:hAnsi="Angsana New"/>
          <w:sz w:val="30"/>
          <w:szCs w:val="30"/>
          <w:cs/>
        </w:rPr>
        <w:t>ใน</w:t>
      </w:r>
      <w:r w:rsidR="007157F2" w:rsidRPr="00C756BF">
        <w:rPr>
          <w:rFonts w:ascii="Angsana New" w:hAnsi="Angsana New"/>
          <w:sz w:val="30"/>
          <w:szCs w:val="30"/>
          <w:cs/>
        </w:rPr>
        <w:t>งวด</w:t>
      </w:r>
      <w:r w:rsidRPr="00C756BF">
        <w:rPr>
          <w:rFonts w:ascii="Angsana New" w:hAnsi="Angsana New"/>
          <w:sz w:val="30"/>
          <w:szCs w:val="30"/>
          <w:cs/>
        </w:rPr>
        <w:t xml:space="preserve">ที่ค่าใช้จ่ายดังกล่าวเกิดขึ้น </w:t>
      </w:r>
    </w:p>
    <w:p w:rsidR="00377ED6" w:rsidRPr="00C756BF" w:rsidRDefault="00377ED6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456E46" w:rsidRPr="00C756BF" w:rsidRDefault="00A4349E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A4349E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926B00" w:rsidRPr="00C756BF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Pr="00A4349E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456E46" w:rsidRPr="00C756BF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456E46" w:rsidRPr="00C756BF">
        <w:rPr>
          <w:rFonts w:ascii="Angsana New" w:hAnsi="Angsana New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:rsidR="00456E46" w:rsidRPr="00C756BF" w:rsidRDefault="00456E46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:rsidR="00C0421A" w:rsidRPr="00C756BF" w:rsidRDefault="00FB4F3C" w:rsidP="00B470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  <w:r w:rsidR="00F81AC0" w:rsidRPr="00C756BF">
        <w:rPr>
          <w:rFonts w:ascii="Angsana New" w:hAnsi="Angsana New"/>
          <w:sz w:val="30"/>
          <w:szCs w:val="30"/>
          <w:cs/>
        </w:rPr>
        <w:t>ในงบกระแสเงินสด</w:t>
      </w:r>
      <w:r w:rsidR="00CB1DC9" w:rsidRPr="00C756BF">
        <w:rPr>
          <w:rFonts w:ascii="Angsana New" w:hAnsi="Angsana New"/>
          <w:sz w:val="30"/>
          <w:szCs w:val="30"/>
          <w:cs/>
        </w:rPr>
        <w:t>ประกอบด้วย</w:t>
      </w:r>
      <w:r w:rsidR="00F05E11" w:rsidRPr="00C756BF">
        <w:rPr>
          <w:rFonts w:ascii="Angsana New" w:hAnsi="Angsana New"/>
          <w:sz w:val="30"/>
          <w:szCs w:val="30"/>
          <w:cs/>
        </w:rPr>
        <w:t xml:space="preserve"> </w:t>
      </w:r>
      <w:r w:rsidR="00CB1DC9" w:rsidRPr="00C756BF">
        <w:rPr>
          <w:rFonts w:ascii="Angsana New" w:hAnsi="Angsana New"/>
          <w:sz w:val="30"/>
          <w:szCs w:val="30"/>
          <w:cs/>
        </w:rPr>
        <w:t>ยอด</w:t>
      </w:r>
      <w:r w:rsidR="00F05E11" w:rsidRPr="00C756BF">
        <w:rPr>
          <w:rFonts w:ascii="Angsana New" w:hAnsi="Angsana New"/>
          <w:sz w:val="30"/>
          <w:szCs w:val="30"/>
          <w:cs/>
        </w:rPr>
        <w:t>เงินสด</w:t>
      </w:r>
      <w:r w:rsidR="00CB1DC9" w:rsidRPr="00C756BF">
        <w:rPr>
          <w:rFonts w:ascii="Angsana New" w:hAnsi="Angsana New"/>
          <w:sz w:val="30"/>
          <w:szCs w:val="30"/>
          <w:cs/>
        </w:rPr>
        <w:t xml:space="preserve"> ยอดเงินฝากธนาคาร</w:t>
      </w:r>
      <w:r w:rsidR="00F05E11" w:rsidRPr="00C756BF">
        <w:rPr>
          <w:rFonts w:ascii="Angsana New" w:hAnsi="Angsana New"/>
          <w:sz w:val="30"/>
          <w:szCs w:val="30"/>
          <w:cs/>
        </w:rPr>
        <w:t>ประเภท</w:t>
      </w:r>
      <w:r w:rsidR="006915CF" w:rsidRPr="00C756BF">
        <w:rPr>
          <w:rFonts w:ascii="Angsana New" w:hAnsi="Angsana New"/>
          <w:sz w:val="30"/>
          <w:szCs w:val="30"/>
          <w:cs/>
        </w:rPr>
        <w:br/>
      </w:r>
      <w:r w:rsidR="00F05E11" w:rsidRPr="00C756BF">
        <w:rPr>
          <w:rFonts w:ascii="Angsana New" w:hAnsi="Angsana New"/>
          <w:sz w:val="30"/>
          <w:szCs w:val="30"/>
          <w:cs/>
        </w:rPr>
        <w:t>เผื่อเรียก</w:t>
      </w:r>
      <w:r w:rsidRPr="00C756BF">
        <w:rPr>
          <w:rFonts w:ascii="Angsana New" w:hAnsi="Angsana New"/>
          <w:sz w:val="30"/>
          <w:szCs w:val="30"/>
          <w:cs/>
        </w:rPr>
        <w:t xml:space="preserve"> </w:t>
      </w:r>
      <w:r w:rsidR="00F05E11" w:rsidRPr="00C756BF">
        <w:rPr>
          <w:rFonts w:ascii="Angsana New" w:hAnsi="Angsana New"/>
          <w:sz w:val="30"/>
          <w:szCs w:val="30"/>
          <w:cs/>
        </w:rPr>
        <w:t>และ</w:t>
      </w:r>
      <w:r w:rsidR="00CB1DC9" w:rsidRPr="00C756BF">
        <w:rPr>
          <w:rFonts w:ascii="Angsana New" w:hAnsi="Angsana New"/>
          <w:sz w:val="30"/>
          <w:szCs w:val="30"/>
          <w:cs/>
        </w:rPr>
        <w:t>เงินลงทุนระยะสั้นที่มีสภาพคล่องสูง</w:t>
      </w:r>
      <w:r w:rsidR="00F05E11" w:rsidRPr="00C756BF">
        <w:rPr>
          <w:rFonts w:ascii="Angsana New" w:hAnsi="Angsana New"/>
          <w:sz w:val="30"/>
          <w:szCs w:val="30"/>
          <w:cs/>
        </w:rPr>
        <w:t xml:space="preserve"> </w:t>
      </w:r>
      <w:r w:rsidR="003A1D8A" w:rsidRPr="00C756BF">
        <w:rPr>
          <w:rFonts w:ascii="Angsana New" w:hAnsi="Angsana New"/>
          <w:sz w:val="30"/>
          <w:szCs w:val="30"/>
          <w:cs/>
        </w:rPr>
        <w:t xml:space="preserve">รวมถึงตั๋วสัญญาใช้เงินที่มีอายุคงเหลือไม่เกินกว่า </w:t>
      </w:r>
      <w:r w:rsidR="00A4349E" w:rsidRPr="00A4349E">
        <w:rPr>
          <w:rFonts w:ascii="Angsana New" w:hAnsi="Angsana New"/>
          <w:sz w:val="30"/>
          <w:szCs w:val="30"/>
        </w:rPr>
        <w:t>3</w:t>
      </w:r>
      <w:r w:rsidR="003A1D8A" w:rsidRPr="00C756BF">
        <w:rPr>
          <w:rFonts w:ascii="Angsana New" w:hAnsi="Angsana New"/>
          <w:sz w:val="30"/>
          <w:szCs w:val="30"/>
        </w:rPr>
        <w:t xml:space="preserve"> </w:t>
      </w:r>
      <w:r w:rsidR="003A1D8A" w:rsidRPr="00C756BF">
        <w:rPr>
          <w:rFonts w:ascii="Angsana New" w:hAnsi="Angsana New"/>
          <w:sz w:val="30"/>
          <w:szCs w:val="30"/>
          <w:cs/>
        </w:rPr>
        <w:t>เดือน</w:t>
      </w:r>
      <w:r w:rsidR="00A32F76" w:rsidRPr="00C756BF">
        <w:rPr>
          <w:rFonts w:ascii="Angsana New" w:hAnsi="Angsana New"/>
          <w:sz w:val="30"/>
          <w:szCs w:val="30"/>
          <w:cs/>
        </w:rPr>
        <w:t>นับแต่วันที่ได้มา</w:t>
      </w:r>
    </w:p>
    <w:p w:rsidR="008A7465" w:rsidRPr="00C756BF" w:rsidRDefault="008A7465" w:rsidP="00ED2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624AA1" w:rsidRPr="00C756BF" w:rsidRDefault="00A4349E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4349E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CC5AB5" w:rsidRPr="00C756BF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Pr="00A4349E">
        <w:rPr>
          <w:rFonts w:ascii="Angsana New" w:hAnsi="Angsana New"/>
          <w:b/>
          <w:bCs/>
          <w:i/>
          <w:iCs/>
          <w:sz w:val="30"/>
          <w:szCs w:val="30"/>
        </w:rPr>
        <w:t>4</w:t>
      </w:r>
      <w:r w:rsidR="00624AA1" w:rsidRPr="00C756BF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624AA1" w:rsidRPr="00C756BF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ลูกหนี้สำนักหักบัญชี</w:t>
      </w:r>
      <w:r w:rsidR="00CC5AB5" w:rsidRPr="00C756BF">
        <w:rPr>
          <w:rFonts w:ascii="Angsana New" w:hAnsi="Angsana New"/>
          <w:b/>
          <w:bCs/>
          <w:i/>
          <w:iCs/>
          <w:sz w:val="30"/>
          <w:szCs w:val="30"/>
          <w:cs/>
        </w:rPr>
        <w:t>และบริษัทหลักทรัพย์</w:t>
      </w:r>
    </w:p>
    <w:p w:rsidR="007972DF" w:rsidRPr="00C756BF" w:rsidRDefault="007972DF" w:rsidP="005B3B84">
      <w:pPr>
        <w:tabs>
          <w:tab w:val="clear" w:pos="454"/>
          <w:tab w:val="clear" w:pos="907"/>
          <w:tab w:val="left" w:pos="900"/>
          <w:tab w:val="left" w:pos="1440"/>
          <w:tab w:val="left" w:pos="2880"/>
          <w:tab w:val="right" w:pos="5040"/>
          <w:tab w:val="right" w:pos="6390"/>
          <w:tab w:val="right" w:pos="819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B23082" w:rsidRPr="00C756BF" w:rsidRDefault="00E07E5C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>ลูกหนี้สำนักหักบัญชี</w:t>
      </w:r>
      <w:r w:rsidR="00642DE9" w:rsidRPr="00C756BF">
        <w:rPr>
          <w:rFonts w:ascii="Angsana New" w:hAnsi="Angsana New"/>
          <w:sz w:val="30"/>
          <w:szCs w:val="30"/>
          <w:cs/>
        </w:rPr>
        <w:t xml:space="preserve"> </w:t>
      </w:r>
      <w:r w:rsidR="00624AA1" w:rsidRPr="00C756BF">
        <w:rPr>
          <w:rFonts w:ascii="Angsana New" w:hAnsi="Angsana New"/>
          <w:sz w:val="30"/>
          <w:szCs w:val="30"/>
          <w:cs/>
        </w:rPr>
        <w:t>หมายถึง ยอดดุลสุทธิลูกหนี้</w:t>
      </w:r>
      <w:r w:rsidR="00E941F1" w:rsidRPr="00C756BF">
        <w:rPr>
          <w:rFonts w:ascii="Angsana New" w:hAnsi="Angsana New"/>
          <w:sz w:val="30"/>
          <w:szCs w:val="30"/>
          <w:cs/>
        </w:rPr>
        <w:t>สำนักหักบัญชี</w:t>
      </w:r>
      <w:r w:rsidR="00EC7C7D" w:rsidRPr="00C756BF">
        <w:rPr>
          <w:rFonts w:ascii="Angsana New" w:hAnsi="Angsana New"/>
          <w:sz w:val="30"/>
          <w:szCs w:val="30"/>
          <w:cs/>
        </w:rPr>
        <w:t xml:space="preserve"> (ประเทศไทย)</w:t>
      </w:r>
      <w:r w:rsidR="00624AA1" w:rsidRPr="00C756BF">
        <w:rPr>
          <w:rFonts w:ascii="Angsana New" w:hAnsi="Angsana New"/>
          <w:sz w:val="30"/>
          <w:szCs w:val="30"/>
          <w:cs/>
        </w:rPr>
        <w:t xml:space="preserve"> </w:t>
      </w:r>
      <w:r w:rsidR="00624AA1" w:rsidRPr="00C756BF">
        <w:rPr>
          <w:rFonts w:ascii="Angsana New" w:hAnsi="Angsana New"/>
          <w:sz w:val="30"/>
          <w:szCs w:val="30"/>
        </w:rPr>
        <w:t>(</w:t>
      </w:r>
      <w:r w:rsidR="00EC7C7D" w:rsidRPr="00C756BF">
        <w:rPr>
          <w:rFonts w:ascii="Angsana New" w:hAnsi="Angsana New"/>
          <w:sz w:val="30"/>
          <w:szCs w:val="30"/>
        </w:rPr>
        <w:t xml:space="preserve">Thailand Clearing House; </w:t>
      </w:r>
      <w:r w:rsidR="00624AA1" w:rsidRPr="00C756BF">
        <w:rPr>
          <w:rFonts w:ascii="Angsana New" w:hAnsi="Angsana New"/>
          <w:sz w:val="30"/>
          <w:szCs w:val="30"/>
        </w:rPr>
        <w:t>T</w:t>
      </w:r>
      <w:r w:rsidR="00E941F1" w:rsidRPr="00C756BF">
        <w:rPr>
          <w:rFonts w:ascii="Angsana New" w:hAnsi="Angsana New"/>
          <w:sz w:val="30"/>
          <w:szCs w:val="30"/>
        </w:rPr>
        <w:t>CH</w:t>
      </w:r>
      <w:r w:rsidR="00624AA1" w:rsidRPr="00C756BF">
        <w:rPr>
          <w:rFonts w:ascii="Angsana New" w:hAnsi="Angsana New"/>
          <w:sz w:val="30"/>
          <w:szCs w:val="30"/>
        </w:rPr>
        <w:t xml:space="preserve">) </w:t>
      </w:r>
      <w:r w:rsidR="00624AA1" w:rsidRPr="00C756BF">
        <w:rPr>
          <w:rFonts w:ascii="Angsana New" w:hAnsi="Angsana New"/>
          <w:sz w:val="30"/>
          <w:szCs w:val="30"/>
          <w:cs/>
        </w:rPr>
        <w:t>ที่เกิดจากการชำระราคาซื้อขายหลักทรัพย์</w:t>
      </w:r>
      <w:r w:rsidR="00BC2928" w:rsidRPr="00C756BF">
        <w:rPr>
          <w:rFonts w:ascii="Angsana New" w:hAnsi="Angsana New"/>
          <w:sz w:val="30"/>
          <w:szCs w:val="30"/>
          <w:cs/>
        </w:rPr>
        <w:t>รายวัน</w:t>
      </w:r>
      <w:r w:rsidR="00E941F1" w:rsidRPr="00C756BF">
        <w:rPr>
          <w:rFonts w:ascii="Angsana New" w:hAnsi="Angsana New"/>
          <w:sz w:val="30"/>
          <w:szCs w:val="30"/>
          <w:cs/>
        </w:rPr>
        <w:t xml:space="preserve">หรือซื้อขายล่วงหน้าผ่านสำนักหักบัญชี </w:t>
      </w:r>
      <w:r w:rsidR="00EC7C7D" w:rsidRPr="00C756BF">
        <w:rPr>
          <w:rFonts w:ascii="Angsana New" w:hAnsi="Angsana New"/>
          <w:sz w:val="30"/>
          <w:szCs w:val="30"/>
          <w:cs/>
        </w:rPr>
        <w:t xml:space="preserve">(ประเทศไทย) </w:t>
      </w:r>
      <w:r w:rsidR="00624AA1" w:rsidRPr="00C756BF">
        <w:rPr>
          <w:rFonts w:ascii="Angsana New" w:hAnsi="Angsana New"/>
          <w:sz w:val="30"/>
          <w:szCs w:val="30"/>
          <w:cs/>
        </w:rPr>
        <w:t>รวมถึงเงินที่ได้นำไปวางเป็นประกันกับ</w:t>
      </w:r>
      <w:r w:rsidR="00F34FA8" w:rsidRPr="00C756BF">
        <w:rPr>
          <w:rFonts w:ascii="Angsana New" w:hAnsi="Angsana New"/>
          <w:sz w:val="30"/>
          <w:szCs w:val="30"/>
          <w:cs/>
        </w:rPr>
        <w:t>สำนักหักบัญชี</w:t>
      </w:r>
      <w:r w:rsidR="00E941F1" w:rsidRPr="00C756BF">
        <w:rPr>
          <w:rFonts w:ascii="Angsana New" w:hAnsi="Angsana New"/>
          <w:sz w:val="30"/>
          <w:szCs w:val="30"/>
          <w:cs/>
        </w:rPr>
        <w:t xml:space="preserve"> </w:t>
      </w:r>
      <w:r w:rsidR="00EC7C7D" w:rsidRPr="00C756BF">
        <w:rPr>
          <w:rFonts w:ascii="Angsana New" w:hAnsi="Angsana New"/>
          <w:sz w:val="30"/>
          <w:szCs w:val="30"/>
          <w:cs/>
        </w:rPr>
        <w:t xml:space="preserve">(ประเทศไทย) </w:t>
      </w:r>
      <w:r w:rsidR="00E941F1" w:rsidRPr="00C756BF">
        <w:rPr>
          <w:rFonts w:ascii="Angsana New" w:hAnsi="Angsana New"/>
          <w:sz w:val="30"/>
          <w:szCs w:val="30"/>
          <w:cs/>
        </w:rPr>
        <w:t>ในการทำธุรกรรม</w:t>
      </w:r>
      <w:r w:rsidR="00E230BD" w:rsidRPr="00C756BF">
        <w:rPr>
          <w:rFonts w:ascii="Angsana New" w:hAnsi="Angsana New"/>
          <w:sz w:val="30"/>
          <w:szCs w:val="30"/>
          <w:cs/>
        </w:rPr>
        <w:t>ตราสาร</w:t>
      </w:r>
      <w:r w:rsidR="00E941F1" w:rsidRPr="00C756BF">
        <w:rPr>
          <w:rFonts w:ascii="Angsana New" w:hAnsi="Angsana New"/>
          <w:sz w:val="30"/>
          <w:szCs w:val="30"/>
          <w:cs/>
        </w:rPr>
        <w:t>อนุพันธ์</w:t>
      </w:r>
    </w:p>
    <w:p w:rsidR="00376FE7" w:rsidRPr="00C756BF" w:rsidRDefault="00376FE7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376FE7" w:rsidRPr="00C756BF" w:rsidRDefault="00E07E5C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56BF">
        <w:rPr>
          <w:rFonts w:ascii="Angsana New" w:hAnsi="Angsana New"/>
          <w:sz w:val="30"/>
          <w:szCs w:val="30"/>
          <w:cs/>
        </w:rPr>
        <w:t>ลูกหนี้บริษัทหลักทรัพย์</w:t>
      </w:r>
      <w:r w:rsidR="00642DE9" w:rsidRPr="00C756BF">
        <w:rPr>
          <w:rFonts w:ascii="Angsana New" w:hAnsi="Angsana New"/>
          <w:sz w:val="30"/>
          <w:szCs w:val="30"/>
          <w:cs/>
        </w:rPr>
        <w:t xml:space="preserve"> </w:t>
      </w:r>
      <w:r w:rsidR="00376FE7" w:rsidRPr="00C756BF">
        <w:rPr>
          <w:rFonts w:ascii="Angsana New" w:hAnsi="Angsana New"/>
          <w:sz w:val="30"/>
          <w:szCs w:val="30"/>
          <w:cs/>
        </w:rPr>
        <w:t>หมายถึง ยอดดุลสุทธิลูกหนี้บริษัทหลักทรัพย์ต่างประเทศที่เกิดจากการชำระราคาซื้อขายหลักทรัพย์ในต่างประเทศผ่านบริษัทหลักทรัพย์ต่างประเทศ รวมถึงเงินที่บริษัทหลักทรัพย์นำไปวางไว้กับบริษัทหลักทรัพย์ต่างประเทศเพื่อเป็นหลักประกันการซื้อขายหรือรอการชำระราคาในต่างประเทศ</w:t>
      </w:r>
      <w:r w:rsidR="00C20CEE" w:rsidRPr="00C756BF">
        <w:rPr>
          <w:rFonts w:ascii="Angsana New" w:hAnsi="Angsana New"/>
          <w:sz w:val="30"/>
          <w:szCs w:val="30"/>
          <w:cs/>
        </w:rPr>
        <w:t xml:space="preserve"> </w:t>
      </w:r>
      <w:r w:rsidR="00EC26AB" w:rsidRPr="00C756BF">
        <w:rPr>
          <w:rFonts w:ascii="Angsana New" w:hAnsi="Angsana New"/>
          <w:sz w:val="30"/>
          <w:szCs w:val="30"/>
          <w:cs/>
        </w:rPr>
        <w:t>และ</w:t>
      </w:r>
      <w:r w:rsidR="00E86961" w:rsidRPr="00C756BF">
        <w:rPr>
          <w:rFonts w:ascii="Angsana New" w:hAnsi="Angsana New"/>
          <w:sz w:val="30"/>
          <w:szCs w:val="30"/>
          <w:cs/>
        </w:rPr>
        <w:t>ยอดดุลสุทธิลูกหนี้บริษัทหลักทรัพย์ในประเทศที่เกิดจากการชำระราคาซ</w:t>
      </w:r>
      <w:r w:rsidR="00717BBD">
        <w:rPr>
          <w:rFonts w:ascii="Angsana New" w:hAnsi="Angsana New" w:hint="cs"/>
          <w:sz w:val="30"/>
          <w:szCs w:val="30"/>
          <w:cs/>
        </w:rPr>
        <w:t>ื้อ</w:t>
      </w:r>
      <w:r w:rsidR="00E86961" w:rsidRPr="00C756BF">
        <w:rPr>
          <w:rFonts w:ascii="Angsana New" w:hAnsi="Angsana New"/>
          <w:sz w:val="30"/>
          <w:szCs w:val="30"/>
          <w:cs/>
        </w:rPr>
        <w:t>ขายหลักทรัพย์ในประเทศผ่านบริษัทหลักทรัพย์ในประเทศ</w:t>
      </w:r>
    </w:p>
    <w:p w:rsidR="007972DF" w:rsidRPr="00C756BF" w:rsidRDefault="000D4AB2" w:rsidP="000D4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:rsidR="00624AA1" w:rsidRPr="00C756BF" w:rsidRDefault="00A4349E" w:rsidP="00874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  <w:r w:rsidRPr="00A4349E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3</w:t>
      </w:r>
      <w:r w:rsidR="00624AA1" w:rsidRPr="00C756BF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Pr="00A4349E">
        <w:rPr>
          <w:rFonts w:ascii="Angsana New" w:hAnsi="Angsana New"/>
          <w:b/>
          <w:bCs/>
          <w:i/>
          <w:iCs/>
          <w:sz w:val="30"/>
          <w:szCs w:val="30"/>
        </w:rPr>
        <w:t>5</w:t>
      </w:r>
      <w:r w:rsidR="00B23082" w:rsidRPr="00C756BF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624AA1" w:rsidRPr="00C756BF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ลูกหนี้ธุรกิจหลักทรัพย์และสัญญาซื้อขายล่วงหน้า</w:t>
      </w:r>
    </w:p>
    <w:p w:rsidR="005B24EF" w:rsidRPr="00C756BF" w:rsidRDefault="005B24EF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624AA1" w:rsidRPr="00C756BF" w:rsidRDefault="00624AA1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>ลูกหนี้ธุรกิจหล</w:t>
      </w:r>
      <w:r w:rsidR="00E07E5C" w:rsidRPr="00C756BF">
        <w:rPr>
          <w:rFonts w:ascii="Angsana New" w:hAnsi="Angsana New"/>
          <w:sz w:val="30"/>
          <w:szCs w:val="30"/>
          <w:cs/>
        </w:rPr>
        <w:t>ักทรัพย์และสัญญาซื้อขายล่วงหน้า</w:t>
      </w:r>
      <w:r w:rsidR="00642DE9" w:rsidRPr="00C756BF">
        <w:rPr>
          <w:rFonts w:ascii="Angsana New" w:hAnsi="Angsana New"/>
          <w:sz w:val="30"/>
          <w:szCs w:val="30"/>
          <w:cs/>
        </w:rPr>
        <w:t xml:space="preserve"> </w:t>
      </w:r>
      <w:r w:rsidRPr="00C756BF">
        <w:rPr>
          <w:rFonts w:ascii="Angsana New" w:hAnsi="Angsana New"/>
          <w:sz w:val="30"/>
          <w:szCs w:val="30"/>
          <w:cs/>
        </w:rPr>
        <w:t>หมายถึง ยอดดุลสุทธิลูกหนี้</w:t>
      </w:r>
      <w:r w:rsidR="0076497E" w:rsidRPr="00C756BF">
        <w:rPr>
          <w:rFonts w:ascii="Angsana New" w:hAnsi="Angsana New"/>
          <w:sz w:val="30"/>
          <w:szCs w:val="30"/>
          <w:cs/>
        </w:rPr>
        <w:t>ธุรกิจ</w:t>
      </w:r>
      <w:r w:rsidRPr="00C756BF">
        <w:rPr>
          <w:rFonts w:ascii="Angsana New" w:hAnsi="Angsana New"/>
          <w:sz w:val="30"/>
          <w:szCs w:val="30"/>
          <w:cs/>
        </w:rPr>
        <w:t>หลักทรัพย์</w:t>
      </w:r>
      <w:r w:rsidR="0076497E" w:rsidRPr="00C756BF">
        <w:rPr>
          <w:rFonts w:ascii="Angsana New" w:hAnsi="Angsana New"/>
          <w:sz w:val="30"/>
          <w:szCs w:val="30"/>
          <w:cs/>
        </w:rPr>
        <w:t xml:space="preserve"> และลูกหนี้ธุรกิจสัญญาซื้อขายล่วงหน้า</w:t>
      </w:r>
      <w:r w:rsidR="00F34FA8" w:rsidRPr="00C756BF">
        <w:rPr>
          <w:rFonts w:ascii="Angsana New" w:hAnsi="Angsana New"/>
          <w:sz w:val="30"/>
          <w:szCs w:val="30"/>
          <w:cs/>
        </w:rPr>
        <w:t xml:space="preserve"> </w:t>
      </w:r>
      <w:r w:rsidR="0076497E" w:rsidRPr="00C756BF">
        <w:rPr>
          <w:rFonts w:ascii="Angsana New" w:hAnsi="Angsana New"/>
          <w:sz w:val="30"/>
          <w:szCs w:val="30"/>
          <w:cs/>
        </w:rPr>
        <w:t>หักค่าเผื่อหนี้สงสัยจะสูญ</w:t>
      </w:r>
      <w:r w:rsidR="00F34FA8" w:rsidRPr="00C756BF">
        <w:rPr>
          <w:rFonts w:ascii="Angsana New" w:hAnsi="Angsana New"/>
          <w:sz w:val="30"/>
          <w:szCs w:val="30"/>
          <w:cs/>
        </w:rPr>
        <w:t xml:space="preserve"> </w:t>
      </w:r>
      <w:r w:rsidR="0076497E" w:rsidRPr="00C756BF">
        <w:rPr>
          <w:rFonts w:ascii="Angsana New" w:hAnsi="Angsana New"/>
          <w:sz w:val="30"/>
          <w:szCs w:val="30"/>
          <w:cs/>
        </w:rPr>
        <w:t>บวกดอกเบี้ยค้างรับ</w:t>
      </w:r>
    </w:p>
    <w:p w:rsidR="005B24EF" w:rsidRPr="00C756BF" w:rsidRDefault="005B24EF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624AA1" w:rsidRPr="00C756BF" w:rsidRDefault="00624AA1" w:rsidP="00307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>บริษัท</w:t>
      </w:r>
      <w:r w:rsidR="00EC7C7D" w:rsidRPr="00C756BF">
        <w:rPr>
          <w:rFonts w:ascii="Angsana New" w:hAnsi="Angsana New"/>
          <w:sz w:val="30"/>
          <w:szCs w:val="30"/>
          <w:cs/>
        </w:rPr>
        <w:t>พิจารณา</w:t>
      </w:r>
      <w:r w:rsidRPr="00C756BF">
        <w:rPr>
          <w:rFonts w:ascii="Angsana New" w:hAnsi="Angsana New"/>
          <w:sz w:val="30"/>
          <w:szCs w:val="30"/>
          <w:cs/>
        </w:rPr>
        <w:t>ตั้งค่าเผื่อห</w:t>
      </w:r>
      <w:r w:rsidR="00E83848" w:rsidRPr="00C756BF">
        <w:rPr>
          <w:rFonts w:ascii="Angsana New" w:hAnsi="Angsana New"/>
          <w:sz w:val="30"/>
          <w:szCs w:val="30"/>
          <w:cs/>
        </w:rPr>
        <w:t>นี้สงสัยจะสูญโดยการวิเคราะห์</w:t>
      </w:r>
      <w:r w:rsidR="00EC7C7D" w:rsidRPr="00C756BF">
        <w:rPr>
          <w:rFonts w:ascii="Angsana New" w:hAnsi="Angsana New"/>
          <w:sz w:val="30"/>
          <w:szCs w:val="30"/>
          <w:cs/>
        </w:rPr>
        <w:t>ความสามารถในการชำระหนี้</w:t>
      </w:r>
      <w:r w:rsidRPr="00C756BF">
        <w:rPr>
          <w:rFonts w:ascii="Angsana New" w:hAnsi="Angsana New"/>
          <w:sz w:val="30"/>
          <w:szCs w:val="30"/>
          <w:cs/>
        </w:rPr>
        <w:t>ของลูกหนี้ในปัจจุบันแต่ละราย รวมถึงการพิจารณาความเสี่ยงในการเรียกชำระมูลค่าของสินทรัพย์ที่ใช้เป็นหลักประกันและปัจจัยอื่นประกอบ</w:t>
      </w:r>
      <w:r w:rsidRPr="00C756BF">
        <w:rPr>
          <w:rFonts w:ascii="Angsana New" w:hAnsi="Angsana New"/>
          <w:sz w:val="30"/>
          <w:szCs w:val="30"/>
        </w:rPr>
        <w:t xml:space="preserve"> </w:t>
      </w:r>
      <w:r w:rsidRPr="00C756BF">
        <w:rPr>
          <w:rFonts w:ascii="Angsana New" w:hAnsi="Angsana New"/>
          <w:sz w:val="30"/>
          <w:szCs w:val="30"/>
          <w:cs/>
        </w:rPr>
        <w:t>ทั้งนี้บริษัทถือปฏิบัติตามหลักเกณฑ์การจัดชั้นหนี้และการตั้งสำรองตามประกาศของสำนักงานคณะกรรมการกำกับ</w:t>
      </w:r>
      <w:r w:rsidRPr="00C756BF">
        <w:rPr>
          <w:rFonts w:ascii="Angsana New" w:hAnsi="Angsana New"/>
          <w:spacing w:val="-2"/>
          <w:sz w:val="30"/>
          <w:szCs w:val="30"/>
          <w:cs/>
        </w:rPr>
        <w:t xml:space="preserve">หลักทรัพย์และตลาดหลักทรัพย์ลงวันที่ </w:t>
      </w:r>
      <w:r w:rsidR="00A4349E" w:rsidRPr="00A4349E">
        <w:rPr>
          <w:rFonts w:ascii="Angsana New" w:hAnsi="Angsana New"/>
          <w:spacing w:val="-2"/>
          <w:sz w:val="30"/>
          <w:szCs w:val="30"/>
        </w:rPr>
        <w:t>25</w:t>
      </w:r>
      <w:r w:rsidRPr="00C756BF">
        <w:rPr>
          <w:rFonts w:ascii="Angsana New" w:hAnsi="Angsana New"/>
          <w:spacing w:val="-2"/>
          <w:sz w:val="30"/>
          <w:szCs w:val="30"/>
          <w:cs/>
        </w:rPr>
        <w:t xml:space="preserve"> สิงหาคม </w:t>
      </w:r>
      <w:r w:rsidR="00A4349E" w:rsidRPr="00A4349E">
        <w:rPr>
          <w:rFonts w:ascii="Angsana New" w:hAnsi="Angsana New"/>
          <w:spacing w:val="-2"/>
          <w:sz w:val="30"/>
          <w:szCs w:val="30"/>
        </w:rPr>
        <w:t>2543</w:t>
      </w:r>
      <w:r w:rsidRPr="00C756BF">
        <w:rPr>
          <w:rFonts w:ascii="Angsana New" w:hAnsi="Angsana New"/>
          <w:spacing w:val="-2"/>
          <w:sz w:val="30"/>
          <w:szCs w:val="30"/>
          <w:cs/>
        </w:rPr>
        <w:t xml:space="preserve"> วันที่ </w:t>
      </w:r>
      <w:r w:rsidR="00A4349E" w:rsidRPr="00A4349E">
        <w:rPr>
          <w:rFonts w:ascii="Angsana New" w:hAnsi="Angsana New"/>
          <w:spacing w:val="-2"/>
          <w:sz w:val="30"/>
          <w:szCs w:val="30"/>
        </w:rPr>
        <w:t>15</w:t>
      </w:r>
      <w:r w:rsidRPr="00C756BF">
        <w:rPr>
          <w:rFonts w:ascii="Angsana New" w:hAnsi="Angsana New"/>
          <w:spacing w:val="-2"/>
          <w:sz w:val="30"/>
          <w:szCs w:val="30"/>
          <w:cs/>
        </w:rPr>
        <w:t xml:space="preserve"> กุมภาพันธ์</w:t>
      </w:r>
      <w:r w:rsidRPr="00C756BF">
        <w:rPr>
          <w:rFonts w:ascii="Angsana New" w:hAnsi="Angsana New"/>
          <w:spacing w:val="-2"/>
          <w:sz w:val="30"/>
          <w:szCs w:val="30"/>
        </w:rPr>
        <w:t xml:space="preserve"> </w:t>
      </w:r>
      <w:r w:rsidR="00A4349E" w:rsidRPr="00A4349E">
        <w:rPr>
          <w:rFonts w:ascii="Angsana New" w:hAnsi="Angsana New"/>
          <w:spacing w:val="-2"/>
          <w:sz w:val="30"/>
          <w:szCs w:val="30"/>
        </w:rPr>
        <w:t>2544</w:t>
      </w:r>
      <w:r w:rsidRPr="00C756B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D5637" w:rsidRPr="00C756BF">
        <w:rPr>
          <w:rFonts w:ascii="Angsana New" w:hAnsi="Angsana New"/>
          <w:spacing w:val="-2"/>
          <w:sz w:val="30"/>
          <w:szCs w:val="30"/>
          <w:cs/>
        </w:rPr>
        <w:t xml:space="preserve">และ วันที่ </w:t>
      </w:r>
      <w:r w:rsidR="00A4349E" w:rsidRPr="00A4349E">
        <w:rPr>
          <w:rFonts w:ascii="Angsana New" w:hAnsi="Angsana New"/>
          <w:spacing w:val="-2"/>
          <w:sz w:val="30"/>
          <w:szCs w:val="30"/>
        </w:rPr>
        <w:t>8</w:t>
      </w:r>
      <w:r w:rsidR="009D5637" w:rsidRPr="00C756BF">
        <w:rPr>
          <w:rFonts w:ascii="Angsana New" w:hAnsi="Angsana New"/>
          <w:spacing w:val="-2"/>
          <w:sz w:val="30"/>
          <w:szCs w:val="30"/>
        </w:rPr>
        <w:t xml:space="preserve"> </w:t>
      </w:r>
      <w:r w:rsidR="009D5637" w:rsidRPr="00C756BF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A4349E" w:rsidRPr="00A4349E">
        <w:rPr>
          <w:rFonts w:ascii="Angsana New" w:hAnsi="Angsana New"/>
          <w:spacing w:val="-2"/>
          <w:sz w:val="30"/>
          <w:szCs w:val="30"/>
        </w:rPr>
        <w:t>2560</w:t>
      </w:r>
      <w:r w:rsidR="009D5637" w:rsidRPr="00C756BF">
        <w:rPr>
          <w:rFonts w:ascii="Angsana New" w:hAnsi="Angsana New"/>
          <w:spacing w:val="-2"/>
          <w:sz w:val="30"/>
          <w:szCs w:val="30"/>
        </w:rPr>
        <w:t xml:space="preserve"> </w:t>
      </w:r>
      <w:r w:rsidRPr="00C756BF">
        <w:rPr>
          <w:rFonts w:ascii="Angsana New" w:hAnsi="Angsana New"/>
          <w:spacing w:val="-2"/>
          <w:sz w:val="30"/>
          <w:szCs w:val="30"/>
          <w:cs/>
        </w:rPr>
        <w:t>เรื่องการจัดทำบัญชี</w:t>
      </w:r>
      <w:r w:rsidRPr="00C756BF">
        <w:rPr>
          <w:rFonts w:ascii="Angsana New" w:hAnsi="Angsana New"/>
          <w:sz w:val="30"/>
          <w:szCs w:val="30"/>
          <w:cs/>
        </w:rPr>
        <w:t>เกี่ยวกับลูกหนี้ด้อยคุณภาพ</w:t>
      </w:r>
    </w:p>
    <w:p w:rsidR="004E6AA2" w:rsidRPr="00C756BF" w:rsidRDefault="004E6AA2" w:rsidP="00C73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4E6AA2" w:rsidRPr="00C756BF" w:rsidRDefault="004E6AA2" w:rsidP="00307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56BF">
        <w:rPr>
          <w:rFonts w:ascii="Angsana New" w:hAnsi="Angsana New"/>
          <w:i/>
          <w:iCs/>
          <w:sz w:val="30"/>
          <w:szCs w:val="30"/>
          <w:cs/>
        </w:rPr>
        <w:t>การยืมและให้ยืมหลักทรัพย์</w:t>
      </w:r>
    </w:p>
    <w:p w:rsidR="004E6AA2" w:rsidRPr="00C756BF" w:rsidRDefault="004E6AA2" w:rsidP="00307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7972DF" w:rsidRPr="00C756BF" w:rsidRDefault="004E6AA2" w:rsidP="00307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>บริษัทบันทึกภาระที่ต้องส่งคืนหลักทรัพย์ที่ยืมมาซึ่งได้นำไปขาย</w:t>
      </w:r>
      <w:r w:rsidR="00216281" w:rsidRPr="00C756BF">
        <w:rPr>
          <w:rFonts w:ascii="Angsana New" w:hAnsi="Angsana New"/>
          <w:sz w:val="30"/>
          <w:szCs w:val="30"/>
          <w:cs/>
        </w:rPr>
        <w:t>เป็นเจ้าหนี้หุ้นยืม</w:t>
      </w:r>
      <w:r w:rsidRPr="00C756BF">
        <w:rPr>
          <w:rFonts w:ascii="Angsana New" w:hAnsi="Angsana New"/>
          <w:sz w:val="30"/>
          <w:szCs w:val="30"/>
          <w:cs/>
        </w:rPr>
        <w:t>ในงบแสดงฐานะการเงิน</w:t>
      </w:r>
      <w:r w:rsidRPr="00C756BF">
        <w:rPr>
          <w:rFonts w:ascii="Angsana New" w:hAnsi="Angsana New"/>
          <w:sz w:val="30"/>
          <w:szCs w:val="30"/>
        </w:rPr>
        <w:t xml:space="preserve"> </w:t>
      </w:r>
      <w:r w:rsidRPr="00C756BF">
        <w:rPr>
          <w:rFonts w:ascii="Angsana New" w:hAnsi="Angsana New"/>
          <w:sz w:val="30"/>
          <w:szCs w:val="30"/>
          <w:cs/>
        </w:rPr>
        <w:t>เงินสดที่นำไปวางเป็นหลักประกันบันทึกในบัญชีลูกหนี้ทรัพย์สินวางประกัน ค่าธรรมเนียมการยืมและการให้ยืมหลักทรัพย์บันทึกตามเกณฑ์คงค้างตามระยะเวลา</w:t>
      </w:r>
      <w:r w:rsidR="00216281" w:rsidRPr="00C756BF">
        <w:rPr>
          <w:rFonts w:ascii="Angsana New" w:hAnsi="Angsana New"/>
          <w:sz w:val="30"/>
          <w:szCs w:val="30"/>
          <w:cs/>
        </w:rPr>
        <w:t>การยืมและการให้ยืม</w:t>
      </w:r>
    </w:p>
    <w:p w:rsidR="0055472E" w:rsidRPr="00C756BF" w:rsidRDefault="0055472E" w:rsidP="00307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:rsidR="00ED2316" w:rsidRPr="00C756BF" w:rsidRDefault="0055472E" w:rsidP="00307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C756BF">
        <w:rPr>
          <w:rFonts w:ascii="Angsana New" w:hAnsi="Angsana New"/>
          <w:sz w:val="30"/>
          <w:szCs w:val="30"/>
          <w:cs/>
        </w:rPr>
        <w:t>ค่าเผื่อหนี้สงสัยจะสูญที่สำรองประจำงวดและการตัดจำหน่ายหนี้สูญรับรู้เป็นค่าใช้จ่ายในกำไรหรือขาดทุน หนี้สูญรับคืนรับรู้เป็นรายได้โดยแสดงยอดสุทธิกับค่าใช้จ่ายหนี้สูญและหนี้สงสัยจะสูญในกำไรหรือขาดทุน</w:t>
      </w:r>
    </w:p>
    <w:p w:rsidR="006B40B6" w:rsidRPr="00C756BF" w:rsidRDefault="006B40B6" w:rsidP="00ED2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4E6AA2" w:rsidRPr="00C756BF" w:rsidRDefault="00A4349E" w:rsidP="00357C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4349E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B47031" w:rsidRPr="00C756BF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Pr="00A4349E">
        <w:rPr>
          <w:rFonts w:ascii="Angsana New" w:hAnsi="Angsana New"/>
          <w:b/>
          <w:bCs/>
          <w:i/>
          <w:iCs/>
          <w:sz w:val="30"/>
          <w:szCs w:val="30"/>
        </w:rPr>
        <w:t>6</w:t>
      </w:r>
      <w:r w:rsidR="004E6AA2" w:rsidRPr="00C756BF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283658" w:rsidRPr="00C756BF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สินทรัพย์และหนี้สินตราสารอนุพันธ์</w:t>
      </w:r>
    </w:p>
    <w:p w:rsidR="004E6AA2" w:rsidRPr="00C756BF" w:rsidRDefault="004E6AA2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16"/>
          <w:szCs w:val="16"/>
        </w:rPr>
      </w:pPr>
    </w:p>
    <w:p w:rsidR="007972DF" w:rsidRPr="00C756BF" w:rsidRDefault="004E6AA2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>ตราสารอนุพันธ์เพื่อค้าทุกประเภท</w:t>
      </w:r>
      <w:r w:rsidR="00265C9F" w:rsidRPr="00C756BF">
        <w:rPr>
          <w:rFonts w:ascii="Angsana New" w:hAnsi="Angsana New"/>
          <w:sz w:val="30"/>
          <w:szCs w:val="30"/>
          <w:cs/>
        </w:rPr>
        <w:t>แสดง</w:t>
      </w:r>
      <w:r w:rsidRPr="00C756BF">
        <w:rPr>
          <w:rFonts w:ascii="Angsana New" w:hAnsi="Angsana New"/>
          <w:sz w:val="30"/>
          <w:szCs w:val="30"/>
          <w:cs/>
        </w:rPr>
        <w:t>ด้วยมูลค่ายุติธรรม</w:t>
      </w:r>
      <w:r w:rsidR="00265C9F" w:rsidRPr="00C756BF">
        <w:rPr>
          <w:rFonts w:ascii="Angsana New" w:hAnsi="Angsana New"/>
          <w:sz w:val="30"/>
          <w:szCs w:val="30"/>
          <w:cs/>
        </w:rPr>
        <w:t>ซึ่งพิจารณาจาก</w:t>
      </w:r>
      <w:r w:rsidRPr="00C756BF">
        <w:rPr>
          <w:rFonts w:ascii="Angsana New" w:hAnsi="Angsana New"/>
          <w:sz w:val="30"/>
          <w:szCs w:val="30"/>
          <w:cs/>
        </w:rPr>
        <w:t>ราคาตลาดที่มีสภาพคล่องสูง</w:t>
      </w:r>
      <w:r w:rsidR="001615F8" w:rsidRPr="00C756BF">
        <w:rPr>
          <w:rFonts w:ascii="Angsana New" w:hAnsi="Angsana New"/>
          <w:sz w:val="30"/>
          <w:szCs w:val="30"/>
          <w:cs/>
        </w:rPr>
        <w:t xml:space="preserve">ที่สามารถสังเกตได้ </w:t>
      </w:r>
      <w:r w:rsidRPr="00C756BF">
        <w:rPr>
          <w:rFonts w:ascii="Angsana New" w:hAnsi="Angsana New"/>
          <w:sz w:val="30"/>
          <w:szCs w:val="30"/>
          <w:cs/>
        </w:rPr>
        <w:t>โดยอ้างอิงจากราคาซื้อขายในตลาด ราคาเสนอของนายหน้าหรือตัวแทนราคา</w:t>
      </w:r>
      <w:r w:rsidR="003B69E1" w:rsidRPr="00C756BF">
        <w:rPr>
          <w:rFonts w:ascii="Angsana New" w:hAnsi="Angsana New"/>
          <w:sz w:val="30"/>
          <w:szCs w:val="30"/>
          <w:cs/>
        </w:rPr>
        <w:t xml:space="preserve">ของรายการที่คล้ายคลึงกัน </w:t>
      </w:r>
      <w:r w:rsidR="001615F8" w:rsidRPr="00C756BF">
        <w:rPr>
          <w:rFonts w:ascii="Angsana New" w:hAnsi="Angsana New"/>
          <w:sz w:val="30"/>
          <w:szCs w:val="30"/>
          <w:cs/>
        </w:rPr>
        <w:t>หรือราคาที่</w:t>
      </w:r>
      <w:r w:rsidR="007C3D7B" w:rsidRPr="00C756BF">
        <w:rPr>
          <w:rFonts w:ascii="Angsana New" w:hAnsi="Angsana New"/>
          <w:sz w:val="30"/>
          <w:szCs w:val="30"/>
          <w:cs/>
        </w:rPr>
        <w:t>ได้จากการใช้เทคนิค</w:t>
      </w:r>
      <w:r w:rsidR="00265C9F" w:rsidRPr="00C756BF">
        <w:rPr>
          <w:rFonts w:ascii="Angsana New" w:hAnsi="Angsana New"/>
          <w:sz w:val="30"/>
          <w:szCs w:val="30"/>
          <w:cs/>
        </w:rPr>
        <w:t xml:space="preserve">การวัดมูลค่า </w:t>
      </w:r>
      <w:r w:rsidRPr="00C756BF">
        <w:rPr>
          <w:rFonts w:ascii="Angsana New" w:hAnsi="Angsana New"/>
          <w:sz w:val="30"/>
          <w:szCs w:val="30"/>
          <w:cs/>
        </w:rPr>
        <w:t>โดยใช้ข้อมูลที่หาได้จากตลาด</w:t>
      </w:r>
      <w:r w:rsidR="0055472E" w:rsidRPr="00C756BF">
        <w:rPr>
          <w:rFonts w:ascii="Angsana New" w:hAnsi="Angsana New"/>
          <w:sz w:val="30"/>
          <w:szCs w:val="30"/>
          <w:cs/>
        </w:rPr>
        <w:t xml:space="preserve"> (</w:t>
      </w:r>
      <w:r w:rsidR="0055472E" w:rsidRPr="00C756BF">
        <w:rPr>
          <w:rFonts w:ascii="Angsana New" w:hAnsi="Angsana New"/>
          <w:sz w:val="30"/>
          <w:szCs w:val="30"/>
        </w:rPr>
        <w:t>Observable Market Data</w:t>
      </w:r>
      <w:r w:rsidR="0055472E" w:rsidRPr="00C756BF">
        <w:rPr>
          <w:rFonts w:ascii="Angsana New" w:hAnsi="Angsana New"/>
          <w:sz w:val="30"/>
          <w:szCs w:val="30"/>
          <w:cs/>
        </w:rPr>
        <w:t>)</w:t>
      </w:r>
      <w:r w:rsidR="0055472E" w:rsidRPr="00C756BF">
        <w:rPr>
          <w:rFonts w:ascii="Angsana New" w:hAnsi="Angsana New"/>
          <w:sz w:val="30"/>
          <w:szCs w:val="30"/>
        </w:rPr>
        <w:t xml:space="preserve"> </w:t>
      </w:r>
      <w:r w:rsidRPr="00C756BF">
        <w:rPr>
          <w:rFonts w:ascii="Angsana New" w:hAnsi="Angsana New"/>
          <w:sz w:val="30"/>
          <w:szCs w:val="30"/>
          <w:cs/>
        </w:rPr>
        <w:t>ปรับด้วยค่าความเสี่ยงด้านเครดิตของคู่ค้าแต่ละราย และค่าความเสี่ยงด้านอื่นๆ เพื่อสะท้อนสภาพคล่องและค่าใช้จ่ายในการปฏิบัติงานในอนาคต การเปลี่ยนแปลงในมูลค่ายุติธรรมทั้งกำไรขาดทุนที่เกิดขึ้นจริง และกำไรขาดทุนที่</w:t>
      </w:r>
      <w:r w:rsidR="00E45F3B" w:rsidRPr="00C756BF">
        <w:rPr>
          <w:rFonts w:ascii="Angsana New" w:hAnsi="Angsana New"/>
          <w:sz w:val="30"/>
          <w:szCs w:val="30"/>
          <w:cs/>
        </w:rPr>
        <w:t>ยังไม่</w:t>
      </w:r>
      <w:r w:rsidRPr="00C756BF">
        <w:rPr>
          <w:rFonts w:ascii="Angsana New" w:hAnsi="Angsana New"/>
          <w:sz w:val="30"/>
          <w:szCs w:val="30"/>
          <w:cs/>
        </w:rPr>
        <w:t>เกิดขึ้นจริง</w:t>
      </w:r>
      <w:r w:rsidR="001615F8" w:rsidRPr="00C756BF">
        <w:rPr>
          <w:rFonts w:ascii="Angsana New" w:hAnsi="Angsana New"/>
          <w:sz w:val="30"/>
          <w:szCs w:val="30"/>
          <w:cs/>
        </w:rPr>
        <w:t>รับรู้</w:t>
      </w:r>
      <w:r w:rsidRPr="00C756BF">
        <w:rPr>
          <w:rFonts w:ascii="Angsana New" w:hAnsi="Angsana New"/>
          <w:sz w:val="30"/>
          <w:szCs w:val="30"/>
          <w:cs/>
        </w:rPr>
        <w:t>ในกำไรหรือขาดทุน โดยแสดงรวมอยู่ในกำไร</w:t>
      </w:r>
      <w:r w:rsidR="001615F8" w:rsidRPr="00C756BF">
        <w:rPr>
          <w:rFonts w:ascii="Angsana New" w:hAnsi="Angsana New"/>
          <w:sz w:val="30"/>
          <w:szCs w:val="30"/>
          <w:cs/>
        </w:rPr>
        <w:t xml:space="preserve"> (</w:t>
      </w:r>
      <w:r w:rsidRPr="00C756BF">
        <w:rPr>
          <w:rFonts w:ascii="Angsana New" w:hAnsi="Angsana New"/>
          <w:sz w:val="30"/>
          <w:szCs w:val="30"/>
          <w:cs/>
        </w:rPr>
        <w:t>ขาดทุน</w:t>
      </w:r>
      <w:r w:rsidR="001615F8" w:rsidRPr="00C756BF">
        <w:rPr>
          <w:rFonts w:ascii="Angsana New" w:hAnsi="Angsana New"/>
          <w:sz w:val="30"/>
          <w:szCs w:val="30"/>
          <w:cs/>
        </w:rPr>
        <w:t xml:space="preserve">) </w:t>
      </w:r>
      <w:r w:rsidR="00AD54FC" w:rsidRPr="00C756BF">
        <w:rPr>
          <w:rFonts w:ascii="Angsana New" w:hAnsi="Angsana New"/>
          <w:sz w:val="30"/>
          <w:szCs w:val="30"/>
          <w:cs/>
        </w:rPr>
        <w:t>และผลตอบแทนจากเครื่องมือทางการเงิน</w:t>
      </w:r>
      <w:r w:rsidRPr="00C756BF">
        <w:rPr>
          <w:rFonts w:ascii="Angsana New" w:hAnsi="Angsana New"/>
          <w:sz w:val="30"/>
          <w:szCs w:val="30"/>
          <w:cs/>
        </w:rPr>
        <w:t xml:space="preserve">คู่กับสินทรัพย์หรือหนี้สินในงบแสดงฐานะการเงินเพื่อให้สินทรัพย์/หนี้สินตราสารอนุพันธ์แสดงมูลค่ายุติธรรม </w:t>
      </w:r>
      <w:r w:rsidR="008E6962" w:rsidRPr="00C756BF">
        <w:rPr>
          <w:rFonts w:ascii="Angsana New" w:hAnsi="Angsana New"/>
          <w:sz w:val="30"/>
          <w:szCs w:val="30"/>
        </w:rPr>
        <w:br/>
      </w:r>
      <w:r w:rsidRPr="00C756BF">
        <w:rPr>
          <w:rFonts w:ascii="Angsana New" w:hAnsi="Angsana New"/>
          <w:sz w:val="30"/>
          <w:szCs w:val="30"/>
          <w:cs/>
        </w:rPr>
        <w:t>ณ วันที่รายงาน</w:t>
      </w:r>
    </w:p>
    <w:p w:rsidR="00980DD0" w:rsidRPr="00C756BF" w:rsidRDefault="00980DD0" w:rsidP="00ED2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BD6866" w:rsidRPr="00C756BF" w:rsidRDefault="00307498" w:rsidP="00E91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>บริษัทออก</w:t>
      </w:r>
      <w:r w:rsidR="00BD6866" w:rsidRPr="00C756BF">
        <w:rPr>
          <w:rFonts w:ascii="Angsana New" w:hAnsi="Angsana New"/>
          <w:sz w:val="30"/>
          <w:szCs w:val="30"/>
          <w:cs/>
        </w:rPr>
        <w:t xml:space="preserve">ธุรกรรมเงินกู้ยืมที่มีอนุพันธ์แฝง </w:t>
      </w:r>
      <w:r w:rsidR="00BD6866" w:rsidRPr="00C756BF">
        <w:rPr>
          <w:rFonts w:ascii="Angsana New" w:hAnsi="Angsana New"/>
          <w:sz w:val="30"/>
          <w:szCs w:val="30"/>
        </w:rPr>
        <w:t>(Structure</w:t>
      </w:r>
      <w:r w:rsidR="00BD3401" w:rsidRPr="00C756BF">
        <w:rPr>
          <w:rFonts w:ascii="Angsana New" w:hAnsi="Angsana New"/>
          <w:sz w:val="30"/>
          <w:szCs w:val="30"/>
        </w:rPr>
        <w:t>d</w:t>
      </w:r>
      <w:r w:rsidR="00973928" w:rsidRPr="00C756BF">
        <w:rPr>
          <w:rFonts w:ascii="Angsana New" w:hAnsi="Angsana New"/>
          <w:sz w:val="30"/>
          <w:szCs w:val="30"/>
        </w:rPr>
        <w:t xml:space="preserve"> Note) </w:t>
      </w:r>
      <w:r w:rsidR="00E44035" w:rsidRPr="00C756BF">
        <w:rPr>
          <w:rFonts w:ascii="Angsana New" w:hAnsi="Angsana New"/>
          <w:sz w:val="30"/>
          <w:szCs w:val="30"/>
          <w:cs/>
        </w:rPr>
        <w:t>ซึ่งประกอบด้วย</w:t>
      </w:r>
      <w:r w:rsidR="000E3A6D" w:rsidRPr="00C756BF">
        <w:rPr>
          <w:rFonts w:ascii="Angsana New" w:hAnsi="Angsana New"/>
          <w:sz w:val="30"/>
          <w:szCs w:val="30"/>
          <w:cs/>
        </w:rPr>
        <w:t>รายการ</w:t>
      </w:r>
      <w:r w:rsidR="00BD6866" w:rsidRPr="00C756BF">
        <w:rPr>
          <w:rFonts w:ascii="Angsana New" w:hAnsi="Angsana New"/>
          <w:sz w:val="30"/>
          <w:szCs w:val="30"/>
          <w:cs/>
        </w:rPr>
        <w:t>เงินกู้ยืม</w:t>
      </w:r>
      <w:r w:rsidR="00E44035" w:rsidRPr="00C756BF">
        <w:rPr>
          <w:rFonts w:ascii="Angsana New" w:hAnsi="Angsana New"/>
          <w:sz w:val="30"/>
          <w:szCs w:val="30"/>
          <w:cs/>
        </w:rPr>
        <w:t>หลัก</w:t>
      </w:r>
      <w:r w:rsidR="00973928" w:rsidRPr="00C756BF">
        <w:rPr>
          <w:rFonts w:ascii="Angsana New" w:hAnsi="Angsana New"/>
          <w:sz w:val="30"/>
          <w:szCs w:val="30"/>
        </w:rPr>
        <w:t xml:space="preserve"> </w:t>
      </w:r>
      <w:r w:rsidR="00BD6866" w:rsidRPr="00C756BF">
        <w:rPr>
          <w:rFonts w:ascii="Angsana New" w:hAnsi="Angsana New"/>
          <w:sz w:val="30"/>
          <w:szCs w:val="30"/>
        </w:rPr>
        <w:t xml:space="preserve">(Host </w:t>
      </w:r>
      <w:r w:rsidR="00E44035" w:rsidRPr="00C756BF">
        <w:rPr>
          <w:rFonts w:ascii="Angsana New" w:hAnsi="Angsana New"/>
          <w:sz w:val="30"/>
          <w:szCs w:val="30"/>
        </w:rPr>
        <w:t>borrowing transaction</w:t>
      </w:r>
      <w:r w:rsidR="00BD6866" w:rsidRPr="00C756BF">
        <w:rPr>
          <w:rFonts w:ascii="Angsana New" w:hAnsi="Angsana New"/>
          <w:sz w:val="30"/>
          <w:szCs w:val="30"/>
        </w:rPr>
        <w:t xml:space="preserve">) </w:t>
      </w:r>
      <w:r w:rsidR="00BD6866" w:rsidRPr="00C756BF">
        <w:rPr>
          <w:rFonts w:ascii="Angsana New" w:hAnsi="Angsana New"/>
          <w:sz w:val="30"/>
          <w:szCs w:val="30"/>
          <w:cs/>
        </w:rPr>
        <w:t xml:space="preserve">และตราสารอนุพันธ์แฝง </w:t>
      </w:r>
      <w:r w:rsidR="00973928" w:rsidRPr="00C756BF">
        <w:rPr>
          <w:rFonts w:ascii="Angsana New" w:hAnsi="Angsana New"/>
          <w:sz w:val="30"/>
          <w:szCs w:val="30"/>
        </w:rPr>
        <w:t xml:space="preserve">(Embedded Derivative) </w:t>
      </w:r>
      <w:r w:rsidR="00BD6866" w:rsidRPr="00C756BF">
        <w:rPr>
          <w:rFonts w:ascii="Angsana New" w:hAnsi="Angsana New"/>
          <w:sz w:val="30"/>
          <w:szCs w:val="30"/>
          <w:cs/>
        </w:rPr>
        <w:t>โดย</w:t>
      </w:r>
      <w:r w:rsidRPr="00C756BF">
        <w:rPr>
          <w:rFonts w:ascii="Angsana New" w:hAnsi="Angsana New"/>
          <w:sz w:val="30"/>
          <w:szCs w:val="30"/>
          <w:cs/>
        </w:rPr>
        <w:t>ตราสาร</w:t>
      </w:r>
      <w:r w:rsidR="00D0627C" w:rsidRPr="00C756BF">
        <w:rPr>
          <w:rFonts w:ascii="Angsana New" w:hAnsi="Angsana New"/>
          <w:sz w:val="30"/>
          <w:szCs w:val="30"/>
          <w:cs/>
        </w:rPr>
        <w:t>อนุพันธ์แฝงจะถูกแยก</w:t>
      </w:r>
      <w:r w:rsidR="00E44035" w:rsidRPr="00C756BF">
        <w:rPr>
          <w:rFonts w:ascii="Angsana New" w:hAnsi="Angsana New"/>
          <w:sz w:val="30"/>
          <w:szCs w:val="30"/>
          <w:cs/>
        </w:rPr>
        <w:t>ออกจากรายการเงินกู้ยืมหลัก</w:t>
      </w:r>
      <w:r w:rsidR="00D0627C" w:rsidRPr="00C756BF">
        <w:rPr>
          <w:rFonts w:ascii="Angsana New" w:hAnsi="Angsana New"/>
          <w:sz w:val="30"/>
          <w:szCs w:val="30"/>
          <w:cs/>
        </w:rPr>
        <w:t>และรับรู้</w:t>
      </w:r>
      <w:r w:rsidRPr="00C756BF">
        <w:rPr>
          <w:rFonts w:ascii="Angsana New" w:hAnsi="Angsana New"/>
          <w:sz w:val="30"/>
          <w:szCs w:val="30"/>
          <w:cs/>
        </w:rPr>
        <w:t>ด้วยมูลค่ายุติธรรม</w:t>
      </w:r>
      <w:r w:rsidR="00D0627C" w:rsidRPr="00C756BF">
        <w:rPr>
          <w:rFonts w:ascii="Angsana New" w:hAnsi="Angsana New"/>
          <w:sz w:val="30"/>
          <w:szCs w:val="30"/>
          <w:cs/>
        </w:rPr>
        <w:t>เป็นสินทรัพย์/หนี้สินตราสารอนุพันธ์</w:t>
      </w:r>
      <w:r w:rsidRPr="00C756BF">
        <w:rPr>
          <w:rFonts w:ascii="Angsana New" w:hAnsi="Angsana New"/>
          <w:sz w:val="30"/>
          <w:szCs w:val="30"/>
          <w:cs/>
        </w:rPr>
        <w:t>แสดง</w:t>
      </w:r>
      <w:r w:rsidR="00E44035" w:rsidRPr="00C756BF">
        <w:rPr>
          <w:rFonts w:ascii="Angsana New" w:hAnsi="Angsana New"/>
          <w:sz w:val="30"/>
          <w:szCs w:val="30"/>
          <w:cs/>
        </w:rPr>
        <w:t>ในงบแสดงฐานะการเงิน</w:t>
      </w:r>
      <w:r w:rsidR="009F00CD" w:rsidRPr="00C756BF">
        <w:rPr>
          <w:rFonts w:ascii="Angsana New" w:hAnsi="Angsana New"/>
          <w:sz w:val="30"/>
          <w:szCs w:val="30"/>
          <w:cs/>
        </w:rPr>
        <w:t>มูลค่ายุติธ</w:t>
      </w:r>
      <w:r w:rsidR="00E44035" w:rsidRPr="00C756BF">
        <w:rPr>
          <w:rFonts w:ascii="Angsana New" w:hAnsi="Angsana New"/>
          <w:sz w:val="30"/>
          <w:szCs w:val="30"/>
          <w:cs/>
        </w:rPr>
        <w:t>รรมของ</w:t>
      </w:r>
      <w:r w:rsidRPr="00C756BF">
        <w:rPr>
          <w:rFonts w:ascii="Angsana New" w:hAnsi="Angsana New"/>
          <w:sz w:val="30"/>
          <w:szCs w:val="30"/>
          <w:cs/>
        </w:rPr>
        <w:t>ตราสาร</w:t>
      </w:r>
      <w:r w:rsidR="00E44035" w:rsidRPr="00C756BF">
        <w:rPr>
          <w:rFonts w:ascii="Angsana New" w:hAnsi="Angsana New"/>
          <w:sz w:val="30"/>
          <w:szCs w:val="30"/>
          <w:cs/>
        </w:rPr>
        <w:t>อนุพันธ์แฝงคำนวณ</w:t>
      </w:r>
      <w:r w:rsidRPr="00C756BF">
        <w:rPr>
          <w:rFonts w:ascii="Angsana New" w:hAnsi="Angsana New"/>
          <w:sz w:val="30"/>
          <w:szCs w:val="30"/>
          <w:cs/>
        </w:rPr>
        <w:t>มูลค่า</w:t>
      </w:r>
      <w:r w:rsidR="005B060B" w:rsidRPr="00C756BF">
        <w:rPr>
          <w:rFonts w:ascii="Angsana New" w:hAnsi="Angsana New"/>
          <w:sz w:val="30"/>
          <w:szCs w:val="30"/>
          <w:cs/>
        </w:rPr>
        <w:t>ด้วยแบบจำลองที่เหมาะสม</w:t>
      </w:r>
      <w:r w:rsidR="00D0627C" w:rsidRPr="00C756BF">
        <w:rPr>
          <w:rFonts w:ascii="Angsana New" w:hAnsi="Angsana New"/>
          <w:sz w:val="30"/>
          <w:szCs w:val="30"/>
        </w:rPr>
        <w:t xml:space="preserve"> </w:t>
      </w:r>
      <w:r w:rsidR="00E44035" w:rsidRPr="00C756BF">
        <w:rPr>
          <w:rFonts w:ascii="Angsana New" w:hAnsi="Angsana New"/>
          <w:sz w:val="30"/>
          <w:szCs w:val="30"/>
          <w:cs/>
        </w:rPr>
        <w:t>ซึ่งใช้ข้อมูลที่หาได้จาก</w:t>
      </w:r>
      <w:r w:rsidR="00E44035" w:rsidRPr="00C756BF">
        <w:rPr>
          <w:rFonts w:ascii="Angsana New" w:hAnsi="Angsana New"/>
          <w:sz w:val="30"/>
          <w:szCs w:val="30"/>
          <w:cs/>
        </w:rPr>
        <w:lastRenderedPageBreak/>
        <w:t xml:space="preserve">ตลาดอ้างอิง </w:t>
      </w:r>
      <w:r w:rsidR="00BD6866" w:rsidRPr="00C756BF">
        <w:rPr>
          <w:rFonts w:ascii="Angsana New" w:hAnsi="Angsana New"/>
          <w:sz w:val="30"/>
          <w:szCs w:val="30"/>
          <w:cs/>
        </w:rPr>
        <w:t>การเปลี่ยนแปลงในมูลค่ายุติธรรม</w:t>
      </w:r>
      <w:r w:rsidR="000E3A6D" w:rsidRPr="00C756BF">
        <w:rPr>
          <w:rFonts w:ascii="Angsana New" w:hAnsi="Angsana New"/>
          <w:sz w:val="30"/>
          <w:szCs w:val="30"/>
          <w:cs/>
        </w:rPr>
        <w:t>ของตราสารอนุพันธ์แฝง</w:t>
      </w:r>
      <w:r w:rsidR="001615F8" w:rsidRPr="00C756BF">
        <w:rPr>
          <w:rFonts w:ascii="Angsana New" w:hAnsi="Angsana New"/>
          <w:sz w:val="30"/>
          <w:szCs w:val="30"/>
          <w:cs/>
        </w:rPr>
        <w:t xml:space="preserve"> รับรู้ใน</w:t>
      </w:r>
      <w:r w:rsidRPr="00C756BF">
        <w:rPr>
          <w:rFonts w:ascii="Angsana New" w:hAnsi="Angsana New"/>
          <w:sz w:val="30"/>
          <w:szCs w:val="30"/>
          <w:cs/>
        </w:rPr>
        <w:t>กำไรหรือขาดทุน</w:t>
      </w:r>
      <w:r w:rsidR="001615F8" w:rsidRPr="00C756BF">
        <w:rPr>
          <w:rFonts w:ascii="Angsana New" w:hAnsi="Angsana New"/>
          <w:sz w:val="30"/>
          <w:szCs w:val="30"/>
          <w:cs/>
        </w:rPr>
        <w:t xml:space="preserve"> โดยแสดงรวมอยู่</w:t>
      </w:r>
      <w:r w:rsidR="00BD6866" w:rsidRPr="00C756BF">
        <w:rPr>
          <w:rFonts w:ascii="Angsana New" w:hAnsi="Angsana New"/>
          <w:sz w:val="30"/>
          <w:szCs w:val="30"/>
          <w:cs/>
        </w:rPr>
        <w:t>ใน</w:t>
      </w:r>
      <w:r w:rsidR="00AD54FC" w:rsidRPr="00C756BF">
        <w:rPr>
          <w:rFonts w:ascii="Angsana New" w:hAnsi="Angsana New"/>
          <w:sz w:val="30"/>
          <w:szCs w:val="30"/>
          <w:cs/>
        </w:rPr>
        <w:t>กำไร</w:t>
      </w:r>
      <w:r w:rsidR="001615F8" w:rsidRPr="00C756BF">
        <w:rPr>
          <w:rFonts w:ascii="Angsana New" w:hAnsi="Angsana New"/>
          <w:sz w:val="30"/>
          <w:szCs w:val="30"/>
          <w:cs/>
        </w:rPr>
        <w:t xml:space="preserve"> (</w:t>
      </w:r>
      <w:r w:rsidR="00AD54FC" w:rsidRPr="00C756BF">
        <w:rPr>
          <w:rFonts w:ascii="Angsana New" w:hAnsi="Angsana New"/>
          <w:sz w:val="30"/>
          <w:szCs w:val="30"/>
          <w:cs/>
        </w:rPr>
        <w:t>ขาดทุน</w:t>
      </w:r>
      <w:r w:rsidR="001615F8" w:rsidRPr="00C756BF">
        <w:rPr>
          <w:rFonts w:ascii="Angsana New" w:hAnsi="Angsana New"/>
          <w:sz w:val="30"/>
          <w:szCs w:val="30"/>
          <w:cs/>
        </w:rPr>
        <w:t xml:space="preserve">) </w:t>
      </w:r>
      <w:r w:rsidR="00AD54FC" w:rsidRPr="00C756BF">
        <w:rPr>
          <w:rFonts w:ascii="Angsana New" w:hAnsi="Angsana New"/>
          <w:sz w:val="30"/>
          <w:szCs w:val="30"/>
          <w:cs/>
        </w:rPr>
        <w:t>และผลตอบแทนจากเครื่องมือทางการเงิน</w:t>
      </w:r>
    </w:p>
    <w:p w:rsidR="00003926" w:rsidRPr="00C756BF" w:rsidRDefault="00003926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8742BF" w:rsidRPr="00C756BF" w:rsidRDefault="00283658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56BF">
        <w:rPr>
          <w:rFonts w:ascii="Angsana New" w:hAnsi="Angsana New"/>
          <w:i/>
          <w:iCs/>
          <w:sz w:val="30"/>
          <w:szCs w:val="30"/>
          <w:cs/>
        </w:rPr>
        <w:t>ใบสำคัญแสดงสิทธิอนุพันธ์</w:t>
      </w:r>
    </w:p>
    <w:p w:rsidR="008742BF" w:rsidRPr="00C756BF" w:rsidRDefault="008742BF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BC4926" w:rsidRPr="00C756BF" w:rsidRDefault="00BC4926" w:rsidP="009D5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56BF">
        <w:rPr>
          <w:rFonts w:ascii="Angsana New" w:hAnsi="Angsana New"/>
          <w:sz w:val="30"/>
          <w:szCs w:val="30"/>
          <w:cs/>
        </w:rPr>
        <w:t>ใบ</w:t>
      </w:r>
      <w:r w:rsidR="00B75D50" w:rsidRPr="00C756BF">
        <w:rPr>
          <w:rFonts w:ascii="Angsana New" w:hAnsi="Angsana New"/>
          <w:sz w:val="30"/>
          <w:szCs w:val="30"/>
          <w:cs/>
        </w:rPr>
        <w:t>สำคัญแสดงสิทธิอนุพันธ์ที่บริษัท</w:t>
      </w:r>
      <w:r w:rsidRPr="00C756BF">
        <w:rPr>
          <w:rFonts w:ascii="Angsana New" w:hAnsi="Angsana New"/>
          <w:sz w:val="30"/>
          <w:szCs w:val="30"/>
          <w:cs/>
        </w:rPr>
        <w:t>เป็นผู้ออก</w:t>
      </w:r>
      <w:r w:rsidR="001615F8" w:rsidRPr="00C756BF">
        <w:rPr>
          <w:rFonts w:ascii="Angsana New" w:hAnsi="Angsana New"/>
          <w:sz w:val="30"/>
          <w:szCs w:val="30"/>
          <w:cs/>
        </w:rPr>
        <w:t>บันทึก</w:t>
      </w:r>
      <w:r w:rsidRPr="00C756BF">
        <w:rPr>
          <w:rFonts w:ascii="Angsana New" w:hAnsi="Angsana New"/>
          <w:sz w:val="30"/>
          <w:szCs w:val="30"/>
          <w:cs/>
        </w:rPr>
        <w:t>เป็นรายการหนี้สิน และการเปลี่ยนแปลงของมูลค่ายุติธรรม</w:t>
      </w:r>
      <w:r w:rsidR="001615F8" w:rsidRPr="00C756BF">
        <w:rPr>
          <w:rFonts w:ascii="Angsana New" w:hAnsi="Angsana New"/>
          <w:sz w:val="30"/>
          <w:szCs w:val="30"/>
          <w:cs/>
        </w:rPr>
        <w:t>บันทึก</w:t>
      </w:r>
      <w:r w:rsidRPr="00C756BF">
        <w:rPr>
          <w:rFonts w:ascii="Angsana New" w:hAnsi="Angsana New"/>
          <w:sz w:val="30"/>
          <w:szCs w:val="30"/>
          <w:cs/>
        </w:rPr>
        <w:t>ในกำไรหรือขาดทุน มูลค่ายุติธรรมของใบสำคัญแสดงสิทธิอนุพันธ์</w:t>
      </w:r>
      <w:r w:rsidR="001615F8" w:rsidRPr="00C756BF">
        <w:rPr>
          <w:rFonts w:ascii="Angsana New" w:hAnsi="Angsana New"/>
          <w:sz w:val="30"/>
          <w:szCs w:val="30"/>
          <w:cs/>
        </w:rPr>
        <w:t>อ้างอิง</w:t>
      </w:r>
      <w:r w:rsidRPr="00C756BF">
        <w:rPr>
          <w:rFonts w:ascii="Angsana New" w:hAnsi="Angsana New"/>
          <w:sz w:val="30"/>
          <w:szCs w:val="30"/>
          <w:cs/>
        </w:rPr>
        <w:t>จากราคาเสนอ</w:t>
      </w:r>
      <w:r w:rsidR="00BF4F9E" w:rsidRPr="00C756BF">
        <w:rPr>
          <w:rFonts w:ascii="Angsana New" w:hAnsi="Angsana New"/>
          <w:sz w:val="30"/>
          <w:szCs w:val="30"/>
          <w:cs/>
        </w:rPr>
        <w:t>ขาย</w:t>
      </w:r>
      <w:r w:rsidR="008E47FB" w:rsidRPr="00C756BF">
        <w:rPr>
          <w:rFonts w:ascii="Angsana New" w:hAnsi="Angsana New"/>
          <w:sz w:val="30"/>
          <w:szCs w:val="30"/>
          <w:cs/>
        </w:rPr>
        <w:t>ล่า</w:t>
      </w:r>
      <w:r w:rsidRPr="00C756BF">
        <w:rPr>
          <w:rFonts w:ascii="Angsana New" w:hAnsi="Angsana New"/>
          <w:sz w:val="30"/>
          <w:szCs w:val="30"/>
          <w:cs/>
        </w:rPr>
        <w:t xml:space="preserve">สุด ณ </w:t>
      </w:r>
      <w:r w:rsidR="008E47FB" w:rsidRPr="00C756BF">
        <w:rPr>
          <w:rFonts w:ascii="Angsana New" w:hAnsi="Angsana New"/>
          <w:sz w:val="30"/>
          <w:szCs w:val="30"/>
          <w:cs/>
        </w:rPr>
        <w:t>วัน</w:t>
      </w:r>
      <w:r w:rsidR="009D5637" w:rsidRPr="00C756BF">
        <w:rPr>
          <w:rFonts w:ascii="Angsana New" w:hAnsi="Angsana New"/>
          <w:sz w:val="30"/>
          <w:szCs w:val="30"/>
        </w:rPr>
        <w:br/>
      </w:r>
      <w:r w:rsidRPr="00C756BF">
        <w:rPr>
          <w:rFonts w:ascii="Angsana New" w:hAnsi="Angsana New"/>
          <w:sz w:val="30"/>
          <w:szCs w:val="30"/>
          <w:cs/>
        </w:rPr>
        <w:t>สิ้นวันทำการของ</w:t>
      </w:r>
      <w:r w:rsidR="00212243" w:rsidRPr="00C756BF">
        <w:rPr>
          <w:rFonts w:ascii="Angsana New" w:hAnsi="Angsana New"/>
          <w:sz w:val="30"/>
          <w:szCs w:val="30"/>
          <w:cs/>
        </w:rPr>
        <w:t>งวด</w:t>
      </w:r>
      <w:r w:rsidR="00E45F3B" w:rsidRPr="00C756BF">
        <w:rPr>
          <w:rFonts w:ascii="Angsana New" w:hAnsi="Angsana New"/>
          <w:sz w:val="30"/>
          <w:szCs w:val="30"/>
          <w:cs/>
        </w:rPr>
        <w:t>ที่ซื้อขาย</w:t>
      </w:r>
      <w:r w:rsidRPr="00C756BF">
        <w:rPr>
          <w:rFonts w:ascii="Angsana New" w:hAnsi="Angsana New"/>
          <w:sz w:val="30"/>
          <w:szCs w:val="30"/>
          <w:cs/>
        </w:rPr>
        <w:t>ของตลาดหลักทรัพย์แห่งประเทศไทย</w:t>
      </w:r>
    </w:p>
    <w:p w:rsidR="00364B6C" w:rsidRPr="00C756BF" w:rsidRDefault="00364B6C" w:rsidP="00C73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A33F74" w:rsidRPr="00C756BF" w:rsidRDefault="00A4349E" w:rsidP="000376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4349E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456E46" w:rsidRPr="00C756BF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Pr="00A4349E">
        <w:rPr>
          <w:rFonts w:ascii="Angsana New" w:hAnsi="Angsana New"/>
          <w:b/>
          <w:bCs/>
          <w:i/>
          <w:iCs/>
          <w:sz w:val="30"/>
          <w:szCs w:val="30"/>
        </w:rPr>
        <w:t>7</w:t>
      </w:r>
      <w:r w:rsidR="00E2031A" w:rsidRPr="00C756BF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456E46" w:rsidRPr="00C756BF">
        <w:rPr>
          <w:rFonts w:ascii="Angsana New" w:hAnsi="Angsana New"/>
          <w:b/>
          <w:bCs/>
          <w:i/>
          <w:iCs/>
          <w:sz w:val="30"/>
          <w:szCs w:val="30"/>
          <w:cs/>
        </w:rPr>
        <w:t>เงินลงทุน</w:t>
      </w:r>
    </w:p>
    <w:p w:rsidR="00FE4EA1" w:rsidRPr="00C756BF" w:rsidRDefault="00FE4EA1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20"/>
          <w:szCs w:val="20"/>
        </w:rPr>
      </w:pPr>
    </w:p>
    <w:p w:rsidR="00B47031" w:rsidRPr="00C756BF" w:rsidRDefault="00B47031" w:rsidP="00B470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56BF">
        <w:rPr>
          <w:rFonts w:ascii="Angsana New" w:hAnsi="Angsana New"/>
          <w:i/>
          <w:iCs/>
          <w:sz w:val="30"/>
          <w:szCs w:val="30"/>
          <w:cs/>
        </w:rPr>
        <w:t>เงินลง</w:t>
      </w:r>
      <w:r w:rsidR="00802901" w:rsidRPr="00C756BF">
        <w:rPr>
          <w:rFonts w:ascii="Angsana New" w:hAnsi="Angsana New"/>
          <w:i/>
          <w:iCs/>
          <w:sz w:val="30"/>
          <w:szCs w:val="30"/>
          <w:cs/>
        </w:rPr>
        <w:t>ทุ</w:t>
      </w:r>
      <w:r w:rsidRPr="00C756BF">
        <w:rPr>
          <w:rFonts w:ascii="Angsana New" w:hAnsi="Angsana New"/>
          <w:i/>
          <w:iCs/>
          <w:sz w:val="30"/>
          <w:szCs w:val="30"/>
          <w:cs/>
        </w:rPr>
        <w:t>นในเงินฝากในสถาบันการเงิน</w:t>
      </w:r>
    </w:p>
    <w:p w:rsidR="00B47031" w:rsidRPr="00C756BF" w:rsidRDefault="00B47031" w:rsidP="00B470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:rsidR="00B47031" w:rsidRPr="00C756BF" w:rsidRDefault="00B47031" w:rsidP="00B470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56BF">
        <w:rPr>
          <w:rFonts w:ascii="Angsana New" w:hAnsi="Angsana New"/>
          <w:sz w:val="30"/>
          <w:szCs w:val="30"/>
          <w:cs/>
        </w:rPr>
        <w:t xml:space="preserve">เงินลงทุนในเงินฝากในสถาบันการเงินประกอบด้วย เงินฝากประจำ ตั๋วสัญญาใช้เงินที่ออกโดยสถาบันการเงิน ที่มีอายุคงเหลือเกินกว่า </w:t>
      </w:r>
      <w:r w:rsidR="00A4349E" w:rsidRPr="00A4349E">
        <w:rPr>
          <w:rFonts w:ascii="Angsana New" w:hAnsi="Angsana New"/>
          <w:sz w:val="30"/>
          <w:szCs w:val="30"/>
        </w:rPr>
        <w:t>3</w:t>
      </w:r>
      <w:r w:rsidRPr="00C756BF">
        <w:rPr>
          <w:rFonts w:ascii="Angsana New" w:hAnsi="Angsana New"/>
          <w:sz w:val="30"/>
          <w:szCs w:val="30"/>
          <w:cs/>
        </w:rPr>
        <w:t xml:space="preserve"> เดือนนับแต่วันที่ได้มา</w:t>
      </w:r>
      <w:r w:rsidRPr="00C756BF">
        <w:rPr>
          <w:rFonts w:ascii="Angsana New" w:hAnsi="Angsana New"/>
          <w:sz w:val="30"/>
          <w:szCs w:val="30"/>
        </w:rPr>
        <w:t xml:space="preserve"> </w:t>
      </w:r>
    </w:p>
    <w:p w:rsidR="008742BF" w:rsidRPr="00C756BF" w:rsidRDefault="008742BF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:rsidR="00456E46" w:rsidRPr="00C756BF" w:rsidRDefault="00456E46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56BF">
        <w:rPr>
          <w:rFonts w:ascii="Angsana New" w:hAnsi="Angsana New"/>
          <w:i/>
          <w:iCs/>
          <w:sz w:val="30"/>
          <w:szCs w:val="30"/>
          <w:cs/>
        </w:rPr>
        <w:t>เงินล</w:t>
      </w:r>
      <w:r w:rsidR="00BA1DD3" w:rsidRPr="00C756BF">
        <w:rPr>
          <w:rFonts w:ascii="Angsana New" w:hAnsi="Angsana New"/>
          <w:i/>
          <w:iCs/>
          <w:sz w:val="30"/>
          <w:szCs w:val="30"/>
          <w:cs/>
        </w:rPr>
        <w:t>งทุนใน</w:t>
      </w:r>
      <w:r w:rsidR="00262DDE" w:rsidRPr="00C756BF">
        <w:rPr>
          <w:rFonts w:ascii="Angsana New" w:hAnsi="Angsana New"/>
          <w:i/>
          <w:iCs/>
          <w:sz w:val="30"/>
          <w:szCs w:val="30"/>
          <w:cs/>
        </w:rPr>
        <w:t>ตราสารทุน</w:t>
      </w:r>
    </w:p>
    <w:p w:rsidR="00FE4EA1" w:rsidRPr="00C756BF" w:rsidRDefault="00FE4EA1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456E46" w:rsidRPr="00C756BF" w:rsidRDefault="00456E46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>ตราสารทุนซึ่งเป็นหลักทรัพย์ในความต้องก</w:t>
      </w:r>
      <w:r w:rsidR="005C7966" w:rsidRPr="00C756BF">
        <w:rPr>
          <w:rFonts w:ascii="Angsana New" w:hAnsi="Angsana New"/>
          <w:sz w:val="30"/>
          <w:szCs w:val="30"/>
          <w:cs/>
        </w:rPr>
        <w:t>า</w:t>
      </w:r>
      <w:r w:rsidR="00FB4F3C" w:rsidRPr="00C756BF">
        <w:rPr>
          <w:rFonts w:ascii="Angsana New" w:hAnsi="Angsana New"/>
          <w:sz w:val="30"/>
          <w:szCs w:val="30"/>
          <w:cs/>
        </w:rPr>
        <w:t>รของตลาด</w:t>
      </w:r>
      <w:r w:rsidR="005C7966" w:rsidRPr="00C756BF">
        <w:rPr>
          <w:rFonts w:ascii="Angsana New" w:hAnsi="Angsana New"/>
          <w:sz w:val="30"/>
          <w:szCs w:val="30"/>
          <w:cs/>
        </w:rPr>
        <w:t>ซึ่งถือไว้เพื่อค้า</w:t>
      </w:r>
      <w:r w:rsidR="00FB4F3C" w:rsidRPr="00C756BF">
        <w:rPr>
          <w:rFonts w:ascii="Angsana New" w:hAnsi="Angsana New"/>
          <w:sz w:val="30"/>
          <w:szCs w:val="30"/>
          <w:cs/>
        </w:rPr>
        <w:t>และแสดงในมูลค่า</w:t>
      </w:r>
      <w:r w:rsidRPr="00C756BF">
        <w:rPr>
          <w:rFonts w:ascii="Angsana New" w:hAnsi="Angsana New"/>
          <w:sz w:val="30"/>
          <w:szCs w:val="30"/>
          <w:cs/>
        </w:rPr>
        <w:t xml:space="preserve">ยุติธรรม  </w:t>
      </w:r>
      <w:r w:rsidR="006915CF" w:rsidRPr="00C756BF">
        <w:rPr>
          <w:rFonts w:ascii="Angsana New" w:hAnsi="Angsana New"/>
          <w:sz w:val="30"/>
          <w:szCs w:val="30"/>
          <w:cs/>
        </w:rPr>
        <w:t>กำไรหรือขาดทุน</w:t>
      </w:r>
      <w:r w:rsidRPr="00C756BF">
        <w:rPr>
          <w:rFonts w:ascii="Angsana New" w:hAnsi="Angsana New"/>
          <w:sz w:val="30"/>
          <w:szCs w:val="30"/>
          <w:cs/>
        </w:rPr>
        <w:t>จากการตีราคาหลักทรัพย์ได้บันทึกใน</w:t>
      </w:r>
      <w:r w:rsidR="006915CF" w:rsidRPr="00C756BF">
        <w:rPr>
          <w:rFonts w:ascii="Angsana New" w:hAnsi="Angsana New"/>
          <w:sz w:val="30"/>
          <w:szCs w:val="30"/>
          <w:cs/>
        </w:rPr>
        <w:t>กำไรหรือขาดทุน</w:t>
      </w:r>
    </w:p>
    <w:p w:rsidR="006B40B6" w:rsidRPr="00C756BF" w:rsidRDefault="006B40B6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:rsidR="00980DD0" w:rsidRPr="00C756BF" w:rsidRDefault="007571C1" w:rsidP="00ED2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>ตราสารทุนซึ่งเป็นหลักทรัพย์ในความต้องการของตลาด นอกเหนือจาก</w:t>
      </w:r>
      <w:r w:rsidR="001615F8" w:rsidRPr="00C756BF">
        <w:rPr>
          <w:rFonts w:ascii="Angsana New" w:hAnsi="Angsana New"/>
          <w:sz w:val="30"/>
          <w:szCs w:val="30"/>
          <w:cs/>
        </w:rPr>
        <w:t>หลักทรัพย์</w:t>
      </w:r>
      <w:r w:rsidRPr="00C756BF">
        <w:rPr>
          <w:rFonts w:ascii="Angsana New" w:hAnsi="Angsana New"/>
          <w:sz w:val="30"/>
          <w:szCs w:val="30"/>
          <w:cs/>
        </w:rPr>
        <w:t>ที่ถือไว้เพื่อค้า จัดประเภทเป็น</w:t>
      </w:r>
      <w:r w:rsidR="009D5637" w:rsidRPr="00C756BF">
        <w:rPr>
          <w:rFonts w:ascii="Angsana New" w:hAnsi="Angsana New"/>
          <w:sz w:val="30"/>
          <w:szCs w:val="30"/>
        </w:rPr>
        <w:br/>
      </w:r>
      <w:r w:rsidRPr="00C756BF">
        <w:rPr>
          <w:rFonts w:ascii="Angsana New" w:hAnsi="Angsana New"/>
          <w:sz w:val="30"/>
          <w:szCs w:val="30"/>
          <w:cs/>
        </w:rPr>
        <w:t>เงินลงทุนเผื่อขาย ภายหลังการรับรู้มูลค่าในครั้งแรกเงินลงทุนเผื่อขายแสดงในมูลค่ายุติธรรม และการเปลี่ยนแปลงที่</w:t>
      </w:r>
      <w:r w:rsidR="00BC6ADD" w:rsidRPr="00C756BF">
        <w:rPr>
          <w:rFonts w:ascii="Angsana New" w:hAnsi="Angsana New"/>
          <w:sz w:val="30"/>
          <w:szCs w:val="30"/>
          <w:cs/>
        </w:rPr>
        <w:t>นอกเหนือจาก</w:t>
      </w:r>
      <w:r w:rsidRPr="00C756BF">
        <w:rPr>
          <w:rFonts w:ascii="Angsana New" w:hAnsi="Angsana New"/>
          <w:sz w:val="30"/>
          <w:szCs w:val="30"/>
          <w:cs/>
        </w:rPr>
        <w:t>ผลขาดทุนจากการด้อยค่าและผลต่างจากสกุลเงินตราต่างประเทศของรายการที่เป็นตัวเงิน บันทึกโดยตรงในส่วนของ</w:t>
      </w:r>
      <w:r w:rsidR="006915CF" w:rsidRPr="00C756BF">
        <w:rPr>
          <w:rFonts w:ascii="Angsana New" w:hAnsi="Angsana New"/>
          <w:sz w:val="30"/>
          <w:szCs w:val="30"/>
          <w:cs/>
        </w:rPr>
        <w:t>เจ้าของ</w:t>
      </w:r>
      <w:r w:rsidRPr="00C756BF">
        <w:rPr>
          <w:rFonts w:ascii="Angsana New" w:hAnsi="Angsana New"/>
          <w:sz w:val="30"/>
          <w:szCs w:val="30"/>
          <w:cs/>
        </w:rPr>
        <w:t xml:space="preserve"> ส่วนผลขาดทุนจากการด้อยค่าและผลต่างจากการแลกเปลี่ยนเงินตราต่างประเทศรับรู้ใน</w:t>
      </w:r>
      <w:r w:rsidR="006915CF" w:rsidRPr="00C756BF">
        <w:rPr>
          <w:rFonts w:ascii="Angsana New" w:hAnsi="Angsana New"/>
          <w:sz w:val="30"/>
          <w:szCs w:val="30"/>
          <w:cs/>
        </w:rPr>
        <w:t>กำไรหรือขาดทุน</w:t>
      </w:r>
      <w:r w:rsidRPr="00C756BF">
        <w:rPr>
          <w:rFonts w:ascii="Angsana New" w:hAnsi="Angsana New"/>
          <w:sz w:val="30"/>
          <w:szCs w:val="30"/>
          <w:cs/>
        </w:rPr>
        <w:t xml:space="preserve"> เมื่อมีการ</w:t>
      </w:r>
      <w:r w:rsidR="00CE62BC" w:rsidRPr="00C756BF">
        <w:rPr>
          <w:rFonts w:ascii="Angsana New" w:hAnsi="Angsana New"/>
          <w:sz w:val="30"/>
          <w:szCs w:val="30"/>
          <w:cs/>
        </w:rPr>
        <w:t>ตัด</w:t>
      </w:r>
      <w:r w:rsidRPr="00C756BF">
        <w:rPr>
          <w:rFonts w:ascii="Angsana New" w:hAnsi="Angsana New"/>
          <w:sz w:val="30"/>
          <w:szCs w:val="30"/>
          <w:cs/>
        </w:rPr>
        <w:t>จำหน่ายเงินลงทุน จะรับรู้ผล</w:t>
      </w:r>
      <w:r w:rsidR="00A33F74" w:rsidRPr="00C756BF">
        <w:rPr>
          <w:rFonts w:ascii="Angsana New" w:hAnsi="Angsana New"/>
          <w:sz w:val="30"/>
          <w:szCs w:val="30"/>
          <w:cs/>
        </w:rPr>
        <w:t>กำไร</w:t>
      </w:r>
      <w:r w:rsidR="00CE62BC" w:rsidRPr="00C756BF">
        <w:rPr>
          <w:rFonts w:ascii="Angsana New" w:hAnsi="Angsana New"/>
          <w:sz w:val="30"/>
          <w:szCs w:val="30"/>
          <w:cs/>
        </w:rPr>
        <w:t>หรือ</w:t>
      </w:r>
      <w:r w:rsidR="00A33F74" w:rsidRPr="00C756BF">
        <w:rPr>
          <w:rFonts w:ascii="Angsana New" w:hAnsi="Angsana New"/>
          <w:sz w:val="30"/>
          <w:szCs w:val="30"/>
          <w:cs/>
        </w:rPr>
        <w:t>ขาดทุน</w:t>
      </w:r>
      <w:r w:rsidR="00CE62BC" w:rsidRPr="00C756BF">
        <w:rPr>
          <w:rFonts w:ascii="Angsana New" w:hAnsi="Angsana New"/>
          <w:sz w:val="30"/>
          <w:szCs w:val="30"/>
          <w:cs/>
        </w:rPr>
        <w:t>สะสม</w:t>
      </w:r>
      <w:r w:rsidRPr="00C756BF">
        <w:rPr>
          <w:rFonts w:ascii="Angsana New" w:hAnsi="Angsana New"/>
          <w:sz w:val="30"/>
          <w:szCs w:val="30"/>
          <w:cs/>
        </w:rPr>
        <w:t>ที่เคยบันทึกในส่วนของ</w:t>
      </w:r>
      <w:r w:rsidR="006915CF" w:rsidRPr="00C756BF">
        <w:rPr>
          <w:rFonts w:ascii="Angsana New" w:hAnsi="Angsana New"/>
          <w:sz w:val="30"/>
          <w:szCs w:val="30"/>
          <w:cs/>
        </w:rPr>
        <w:t>เจ้าของ</w:t>
      </w:r>
      <w:r w:rsidRPr="00C756BF">
        <w:rPr>
          <w:rFonts w:ascii="Angsana New" w:hAnsi="Angsana New"/>
          <w:sz w:val="30"/>
          <w:szCs w:val="30"/>
          <w:cs/>
        </w:rPr>
        <w:t>โดยตรงเข้าใน</w:t>
      </w:r>
      <w:r w:rsidR="006915CF" w:rsidRPr="00C756BF">
        <w:rPr>
          <w:rFonts w:ascii="Angsana New" w:hAnsi="Angsana New"/>
          <w:sz w:val="30"/>
          <w:szCs w:val="30"/>
          <w:cs/>
        </w:rPr>
        <w:t>กำไรหรือขาดทุน</w:t>
      </w:r>
      <w:r w:rsidRPr="00C756BF">
        <w:rPr>
          <w:rFonts w:ascii="Angsana New" w:hAnsi="Angsana New"/>
          <w:sz w:val="30"/>
          <w:szCs w:val="30"/>
          <w:cs/>
        </w:rPr>
        <w:t xml:space="preserve"> ในกรณีที่เป็นเงินลงทุนประเภท</w:t>
      </w:r>
      <w:r w:rsidR="00F61F55" w:rsidRPr="00C756BF">
        <w:rPr>
          <w:rFonts w:ascii="Angsana New" w:hAnsi="Angsana New"/>
          <w:sz w:val="30"/>
          <w:szCs w:val="30"/>
          <w:cs/>
        </w:rPr>
        <w:t>ที่</w:t>
      </w:r>
      <w:r w:rsidRPr="00C756BF">
        <w:rPr>
          <w:rFonts w:ascii="Angsana New" w:hAnsi="Angsana New"/>
          <w:sz w:val="30"/>
          <w:szCs w:val="30"/>
          <w:cs/>
        </w:rPr>
        <w:t>มีดอกเบี้ย จะบันทึกดอกเบี้ยใน</w:t>
      </w:r>
      <w:r w:rsidR="006915CF" w:rsidRPr="00C756BF">
        <w:rPr>
          <w:rFonts w:ascii="Angsana New" w:hAnsi="Angsana New"/>
          <w:sz w:val="30"/>
          <w:szCs w:val="30"/>
          <w:cs/>
        </w:rPr>
        <w:t>กำไรหรือขาดทุน</w:t>
      </w:r>
      <w:r w:rsidRPr="00C756BF">
        <w:rPr>
          <w:rFonts w:ascii="Angsana New" w:hAnsi="Angsana New"/>
          <w:sz w:val="30"/>
          <w:szCs w:val="30"/>
          <w:cs/>
        </w:rPr>
        <w:t>โดยวิธีอัตราดอกเบี้ยที่แท้จริง</w:t>
      </w:r>
    </w:p>
    <w:p w:rsidR="00980DD0" w:rsidRPr="00C756BF" w:rsidRDefault="00980DD0" w:rsidP="00980D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A15405" w:rsidRPr="00C756BF" w:rsidRDefault="00A15405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:rsidR="00A15405" w:rsidRPr="00C756BF" w:rsidRDefault="00A15405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A15405" w:rsidRPr="00C756BF" w:rsidRDefault="00A15405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>มูลค่ายุติธรรมของเครื่องมือทางการเงินสำหรับหลักทรัพย์เพื่อค้าและหลักทรัพย์เผื่อขายจะใช้ราคาเสนอซื้อ ณ วันที่รายงาน</w:t>
      </w:r>
    </w:p>
    <w:p w:rsidR="00BC064D" w:rsidRPr="00C756BF" w:rsidRDefault="00BC064D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AC5D8E" w:rsidRPr="00C756BF" w:rsidRDefault="00AC5D8E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>มูลค่ายุติธรรมของหน่วยลงทุน คำนวณจากมูลค่าสินทรัพย์สุทธิ ณ วันที่รายงาน</w:t>
      </w:r>
    </w:p>
    <w:p w:rsidR="00E83848" w:rsidRPr="00C756BF" w:rsidRDefault="00E83848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E83848" w:rsidRPr="00C756BF" w:rsidRDefault="00E83848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56BF">
        <w:rPr>
          <w:rFonts w:ascii="Angsana New" w:hAnsi="Angsana New"/>
          <w:i/>
          <w:iCs/>
          <w:sz w:val="30"/>
          <w:szCs w:val="30"/>
          <w:cs/>
        </w:rPr>
        <w:t>การรับรู้รายการ</w:t>
      </w:r>
    </w:p>
    <w:p w:rsidR="00E83848" w:rsidRPr="00C756BF" w:rsidRDefault="00E83848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16"/>
          <w:szCs w:val="16"/>
        </w:rPr>
      </w:pPr>
    </w:p>
    <w:p w:rsidR="00E83848" w:rsidRPr="00C756BF" w:rsidRDefault="00E83848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lastRenderedPageBreak/>
        <w:t>รายการซื้อขายเงินลงทุนบันทึก ณ วันที่ที่เกิดรายการ</w:t>
      </w:r>
      <w:r w:rsidR="00753D4F" w:rsidRPr="00C756BF">
        <w:rPr>
          <w:rFonts w:ascii="Angsana New" w:hAnsi="Angsana New"/>
          <w:sz w:val="30"/>
          <w:szCs w:val="30"/>
        </w:rPr>
        <w:t xml:space="preserve"> (Trade date)</w:t>
      </w:r>
    </w:p>
    <w:p w:rsidR="002C13B5" w:rsidRPr="00C756BF" w:rsidRDefault="002C13B5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16"/>
          <w:szCs w:val="16"/>
        </w:rPr>
      </w:pPr>
    </w:p>
    <w:p w:rsidR="00A15405" w:rsidRPr="00C756BF" w:rsidRDefault="00A15405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:rsidR="00A15405" w:rsidRPr="00C756BF" w:rsidRDefault="00A15405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16"/>
          <w:szCs w:val="16"/>
        </w:rPr>
      </w:pPr>
    </w:p>
    <w:p w:rsidR="007607AF" w:rsidRPr="00C756BF" w:rsidRDefault="00A15405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ผลต่างระหว่างจำนวนเงินสุทธิที่ได้รับและมูลค่าตามบัญชีและรวมถึง</w:t>
      </w:r>
      <w:r w:rsidR="00A33F74" w:rsidRPr="00C756BF">
        <w:rPr>
          <w:rFonts w:ascii="Angsana New" w:hAnsi="Angsana New"/>
          <w:sz w:val="30"/>
          <w:szCs w:val="30"/>
          <w:cs/>
        </w:rPr>
        <w:t>กำไร</w:t>
      </w:r>
      <w:r w:rsidR="00CE62BC" w:rsidRPr="00C756BF">
        <w:rPr>
          <w:rFonts w:ascii="Angsana New" w:hAnsi="Angsana New"/>
          <w:sz w:val="30"/>
          <w:szCs w:val="30"/>
          <w:cs/>
        </w:rPr>
        <w:t>หรือ</w:t>
      </w:r>
      <w:r w:rsidR="00A33F74" w:rsidRPr="00C756BF">
        <w:rPr>
          <w:rFonts w:ascii="Angsana New" w:hAnsi="Angsana New"/>
          <w:sz w:val="30"/>
          <w:szCs w:val="30"/>
          <w:cs/>
        </w:rPr>
        <w:t>ขาดทุน</w:t>
      </w:r>
      <w:r w:rsidR="008744F6" w:rsidRPr="00C756BF">
        <w:rPr>
          <w:rFonts w:ascii="Angsana New" w:hAnsi="Angsana New"/>
          <w:sz w:val="30"/>
          <w:szCs w:val="30"/>
          <w:cs/>
        </w:rPr>
        <w:t>สะสม</w:t>
      </w:r>
      <w:r w:rsidRPr="00C756BF">
        <w:rPr>
          <w:rFonts w:ascii="Angsana New" w:hAnsi="Angsana New"/>
          <w:sz w:val="30"/>
          <w:szCs w:val="30"/>
          <w:cs/>
        </w:rPr>
        <w:t>จากการตีราคาหลักทรัพย์ที่เกี่ยวข้องที่เคยบันทึกในส่วนของ</w:t>
      </w:r>
      <w:r w:rsidR="00D421DB" w:rsidRPr="00C756BF">
        <w:rPr>
          <w:rFonts w:ascii="Angsana New" w:hAnsi="Angsana New"/>
          <w:sz w:val="30"/>
          <w:szCs w:val="30"/>
          <w:cs/>
        </w:rPr>
        <w:t>เจ้าของ</w:t>
      </w:r>
      <w:r w:rsidRPr="00C756BF">
        <w:rPr>
          <w:rFonts w:ascii="Angsana New" w:hAnsi="Angsana New"/>
          <w:sz w:val="30"/>
          <w:szCs w:val="30"/>
          <w:cs/>
        </w:rPr>
        <w:t xml:space="preserve"> จะถูกบันทึกใน</w:t>
      </w:r>
      <w:r w:rsidR="008744F6" w:rsidRPr="00C756BF">
        <w:rPr>
          <w:rFonts w:ascii="Angsana New" w:hAnsi="Angsana New"/>
          <w:sz w:val="30"/>
          <w:szCs w:val="30"/>
          <w:cs/>
        </w:rPr>
        <w:t>กำไรหรือขาดทุน</w:t>
      </w:r>
    </w:p>
    <w:p w:rsidR="007607AF" w:rsidRPr="00C756BF" w:rsidRDefault="007607AF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A15405" w:rsidRPr="00C756BF" w:rsidRDefault="00A15405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>ในกรณีที่บริษัทจำหน่ายบางส่วนของเงินลงทุนที่ถืออยู่ การคำนวณต้นทุนสำหร</w:t>
      </w:r>
      <w:r w:rsidR="00E230BD" w:rsidRPr="00C756BF">
        <w:rPr>
          <w:rFonts w:ascii="Angsana New" w:hAnsi="Angsana New"/>
          <w:sz w:val="30"/>
          <w:szCs w:val="30"/>
          <w:cs/>
        </w:rPr>
        <w:t>ับเงินลงทุนที่จำหน่ายไปและ</w:t>
      </w:r>
      <w:r w:rsidR="009D5637" w:rsidRPr="00C756BF">
        <w:rPr>
          <w:rFonts w:ascii="Angsana New" w:hAnsi="Angsana New"/>
          <w:sz w:val="30"/>
          <w:szCs w:val="30"/>
        </w:rPr>
        <w:br/>
      </w:r>
      <w:r w:rsidRPr="00C756BF">
        <w:rPr>
          <w:rFonts w:ascii="Angsana New" w:hAnsi="Angsana New"/>
          <w:sz w:val="30"/>
          <w:szCs w:val="30"/>
          <w:cs/>
        </w:rPr>
        <w:t>เงินลงทุนที่ยังถืออยู่ใช้วิธีถัวเฉลี่ยถ่วงน้ำหนัก</w:t>
      </w:r>
      <w:r w:rsidR="00CE62BC" w:rsidRPr="00C756BF">
        <w:rPr>
          <w:rFonts w:ascii="Angsana New" w:hAnsi="Angsana New"/>
          <w:sz w:val="30"/>
          <w:szCs w:val="30"/>
          <w:cs/>
        </w:rPr>
        <w:t>ปรับใช้กับมูลค่าตามบัญชีของเงินลงทุนที่เหลืออยู่ทั้งหมด</w:t>
      </w:r>
    </w:p>
    <w:p w:rsidR="004A26D3" w:rsidRPr="00C756BF" w:rsidRDefault="004A26D3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456E46" w:rsidRPr="00C756BF" w:rsidRDefault="00A4349E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A4349E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456E46" w:rsidRPr="00C756BF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Pr="00A4349E">
        <w:rPr>
          <w:rFonts w:ascii="Angsana New" w:hAnsi="Angsana New"/>
          <w:b/>
          <w:bCs/>
          <w:i/>
          <w:iCs/>
          <w:sz w:val="30"/>
          <w:szCs w:val="30"/>
        </w:rPr>
        <w:t>8</w:t>
      </w:r>
      <w:r w:rsidR="00866AF4" w:rsidRPr="00C756BF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456E46" w:rsidRPr="00C756BF">
        <w:rPr>
          <w:rFonts w:ascii="Angsana New" w:hAnsi="Angsana New"/>
          <w:b/>
          <w:bCs/>
          <w:i/>
          <w:iCs/>
          <w:sz w:val="30"/>
          <w:szCs w:val="30"/>
          <w:cs/>
        </w:rPr>
        <w:t>ส่วนปรับปรุง</w:t>
      </w:r>
      <w:r w:rsidR="007571C1" w:rsidRPr="00C756BF">
        <w:rPr>
          <w:rFonts w:ascii="Angsana New" w:hAnsi="Angsana New"/>
          <w:b/>
          <w:bCs/>
          <w:i/>
          <w:iCs/>
          <w:sz w:val="30"/>
          <w:szCs w:val="30"/>
          <w:cs/>
        </w:rPr>
        <w:t>สำนักงาน</w:t>
      </w:r>
      <w:r w:rsidR="00456E46" w:rsidRPr="00C756BF">
        <w:rPr>
          <w:rFonts w:ascii="Angsana New" w:hAnsi="Angsana New"/>
          <w:b/>
          <w:bCs/>
          <w:i/>
          <w:iCs/>
          <w:sz w:val="30"/>
          <w:szCs w:val="30"/>
          <w:cs/>
        </w:rPr>
        <w:t>เช่าและอุปกรณ์</w:t>
      </w:r>
    </w:p>
    <w:p w:rsidR="00FE4EA1" w:rsidRPr="00C756BF" w:rsidRDefault="00FE4EA1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:rsidR="00926B00" w:rsidRPr="00C756BF" w:rsidRDefault="00926B00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756BF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:rsidR="00926B00" w:rsidRPr="00C756BF" w:rsidRDefault="00926B00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:rsidR="00456E46" w:rsidRPr="00C756BF" w:rsidRDefault="00456E46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>ส่วนปรับปรุง</w:t>
      </w:r>
      <w:r w:rsidR="007571C1" w:rsidRPr="00C756BF">
        <w:rPr>
          <w:rFonts w:ascii="Angsana New" w:hAnsi="Angsana New"/>
          <w:sz w:val="30"/>
          <w:szCs w:val="30"/>
          <w:cs/>
        </w:rPr>
        <w:t>สำนักงาน</w:t>
      </w:r>
      <w:r w:rsidRPr="00C756BF">
        <w:rPr>
          <w:rFonts w:ascii="Angsana New" w:hAnsi="Angsana New"/>
          <w:sz w:val="30"/>
          <w:szCs w:val="30"/>
          <w:cs/>
        </w:rPr>
        <w:t>เช่าและอุปกรณ์</w:t>
      </w:r>
      <w:r w:rsidR="00175682" w:rsidRPr="00C756BF">
        <w:rPr>
          <w:rFonts w:ascii="Angsana New" w:hAnsi="Angsana New"/>
          <w:sz w:val="30"/>
          <w:szCs w:val="30"/>
          <w:cs/>
        </w:rPr>
        <w:t>วัดมูลค่า</w:t>
      </w:r>
      <w:r w:rsidRPr="00C756BF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</w:t>
      </w:r>
      <w:r w:rsidR="007571C1" w:rsidRPr="00C756BF">
        <w:rPr>
          <w:rFonts w:ascii="Angsana New" w:hAnsi="Angsana New"/>
          <w:sz w:val="30"/>
          <w:szCs w:val="30"/>
          <w:cs/>
        </w:rPr>
        <w:t xml:space="preserve"> </w:t>
      </w:r>
      <w:r w:rsidR="00C50845" w:rsidRPr="00C756BF">
        <w:rPr>
          <w:rFonts w:ascii="Angsana New" w:hAnsi="Angsana New"/>
          <w:sz w:val="30"/>
          <w:szCs w:val="30"/>
          <w:cs/>
        </w:rPr>
        <w:t>และ</w:t>
      </w:r>
      <w:r w:rsidR="007571C1" w:rsidRPr="00C756BF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C756BF">
        <w:rPr>
          <w:rFonts w:ascii="Angsana New" w:hAnsi="Angsana New"/>
          <w:sz w:val="30"/>
          <w:szCs w:val="30"/>
          <w:cs/>
        </w:rPr>
        <w:t xml:space="preserve"> </w:t>
      </w:r>
    </w:p>
    <w:p w:rsidR="004A3EF4" w:rsidRPr="00C756BF" w:rsidRDefault="004A3EF4" w:rsidP="00EA0852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EA0852" w:rsidRPr="00C756BF" w:rsidRDefault="00B03362" w:rsidP="00EA0852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56BF">
        <w:rPr>
          <w:rFonts w:ascii="Angsana New" w:hAnsi="Angsana New"/>
          <w:sz w:val="30"/>
          <w:szCs w:val="30"/>
          <w:cs/>
        </w:rPr>
        <w:t>บริษัทบันทึกมูลค่าเริ่มแรกของส่วนปรับปรุงสำนักงาน</w:t>
      </w:r>
      <w:r w:rsidR="00210C86" w:rsidRPr="00C756BF">
        <w:rPr>
          <w:rFonts w:ascii="Angsana New" w:hAnsi="Angsana New"/>
          <w:sz w:val="30"/>
          <w:szCs w:val="30"/>
          <w:cs/>
        </w:rPr>
        <w:t>เช่า</w:t>
      </w:r>
      <w:r w:rsidRPr="00C756BF">
        <w:rPr>
          <w:rFonts w:ascii="Angsana New" w:hAnsi="Angsana New"/>
          <w:sz w:val="30"/>
          <w:szCs w:val="30"/>
          <w:cs/>
        </w:rPr>
        <w:t xml:space="preserve">และอุปกรณ์ </w:t>
      </w:r>
      <w:r w:rsidR="00210C86" w:rsidRPr="00C756BF">
        <w:rPr>
          <w:rFonts w:ascii="Angsana New" w:hAnsi="Angsana New"/>
          <w:sz w:val="30"/>
          <w:szCs w:val="30"/>
          <w:cs/>
        </w:rPr>
        <w:t xml:space="preserve">ณ วันที่ได้สินทรัพย์มา </w:t>
      </w:r>
      <w:r w:rsidR="00482842" w:rsidRPr="00C756BF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</w:t>
      </w:r>
      <w:r w:rsidR="00716BCE" w:rsidRPr="00C756BF">
        <w:rPr>
          <w:rFonts w:ascii="Angsana New" w:hAnsi="Angsana New"/>
          <w:sz w:val="30"/>
          <w:szCs w:val="30"/>
        </w:rPr>
        <w:t xml:space="preserve"> </w:t>
      </w:r>
      <w:r w:rsidR="00EA0852" w:rsidRPr="00C756BF">
        <w:rPr>
          <w:rFonts w:ascii="Angsana New" w:hAnsi="Angsana New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:rsidR="00EA0852" w:rsidRPr="00C756BF" w:rsidRDefault="00EA0852" w:rsidP="00EA0852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16"/>
          <w:szCs w:val="16"/>
          <w:lang w:eastAsia="en-GB"/>
        </w:rPr>
      </w:pPr>
    </w:p>
    <w:p w:rsidR="00EA0852" w:rsidRPr="00C756BF" w:rsidRDefault="00EA0852" w:rsidP="00EA0852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C756BF">
        <w:rPr>
          <w:rFonts w:ascii="Angsana New" w:hAnsi="Angsana New"/>
          <w:color w:val="000000"/>
          <w:sz w:val="30"/>
          <w:szCs w:val="30"/>
          <w:cs/>
          <w:lang w:eastAsia="en-GB"/>
        </w:rPr>
        <w:t>ส่วนประกอบของรายการ</w:t>
      </w:r>
      <w:r w:rsidR="00210C86" w:rsidRPr="00C756BF">
        <w:rPr>
          <w:rFonts w:ascii="Angsana New" w:hAnsi="Angsana New"/>
          <w:sz w:val="30"/>
          <w:szCs w:val="30"/>
          <w:cs/>
        </w:rPr>
        <w:t xml:space="preserve">ส่วนปรับปรุงสำนักงานเช่าและอุปกรณ์ </w:t>
      </w:r>
      <w:r w:rsidRPr="00C756BF">
        <w:rPr>
          <w:rFonts w:ascii="Angsana New" w:hAnsi="Angsana New"/>
          <w:color w:val="000000"/>
          <w:sz w:val="30"/>
          <w:szCs w:val="30"/>
          <w:cs/>
          <w:lang w:eastAsia="en-GB"/>
        </w:rPr>
        <w:t>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C756BF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</w:p>
    <w:p w:rsidR="00EA0852" w:rsidRPr="00C756BF" w:rsidRDefault="00EA0852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:rsidR="00753D4F" w:rsidRPr="00C756BF" w:rsidRDefault="00482842" w:rsidP="00482842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pacing w:val="4"/>
          <w:sz w:val="30"/>
          <w:szCs w:val="30"/>
        </w:rPr>
      </w:pPr>
      <w:r w:rsidRPr="00C756BF">
        <w:rPr>
          <w:rFonts w:ascii="Angsana New" w:eastAsia="Times New Roman" w:hAnsi="Angsana New" w:cs="Angsana New"/>
          <w:color w:val="auto"/>
          <w:spacing w:val="4"/>
          <w:sz w:val="30"/>
          <w:szCs w:val="30"/>
          <w:cs/>
        </w:rPr>
        <w:t>กำไรหรือขาดทุนจากการจำหน่ายส่วนปรับปรุง</w:t>
      </w:r>
      <w:r w:rsidR="00212243" w:rsidRPr="00C756BF">
        <w:rPr>
          <w:rFonts w:ascii="Angsana New" w:eastAsia="Times New Roman" w:hAnsi="Angsana New" w:cs="Angsana New"/>
          <w:color w:val="auto"/>
          <w:spacing w:val="4"/>
          <w:sz w:val="30"/>
          <w:szCs w:val="30"/>
          <w:cs/>
        </w:rPr>
        <w:t>สำนักงาน</w:t>
      </w:r>
      <w:r w:rsidRPr="00C756BF">
        <w:rPr>
          <w:rFonts w:ascii="Angsana New" w:eastAsia="Times New Roman" w:hAnsi="Angsana New" w:cs="Angsana New"/>
          <w:color w:val="auto"/>
          <w:spacing w:val="4"/>
          <w:sz w:val="30"/>
          <w:szCs w:val="30"/>
          <w:cs/>
        </w:rPr>
        <w:t>เช่า</w:t>
      </w:r>
      <w:r w:rsidR="00753D4F" w:rsidRPr="00C756BF">
        <w:rPr>
          <w:rFonts w:ascii="Angsana New" w:eastAsia="Times New Roman" w:hAnsi="Angsana New" w:cs="Angsana New"/>
          <w:color w:val="auto"/>
          <w:spacing w:val="4"/>
          <w:sz w:val="30"/>
          <w:szCs w:val="30"/>
          <w:cs/>
        </w:rPr>
        <w:t xml:space="preserve"> และอุปกรณ์ คือผลต่างระหว่างสิ่งตอบแทนสุทธิ</w:t>
      </w:r>
      <w:r w:rsidR="00212243" w:rsidRPr="00C756BF">
        <w:rPr>
          <w:rFonts w:ascii="Angsana New" w:eastAsia="Times New Roman" w:hAnsi="Angsana New" w:cs="Angsana New"/>
          <w:color w:val="auto"/>
          <w:spacing w:val="4"/>
          <w:sz w:val="30"/>
          <w:szCs w:val="30"/>
          <w:cs/>
        </w:rPr>
        <w:br/>
      </w:r>
      <w:r w:rsidR="00753D4F" w:rsidRPr="00C756BF">
        <w:rPr>
          <w:rFonts w:ascii="Angsana New" w:eastAsia="Times New Roman" w:hAnsi="Angsana New" w:cs="Angsana New"/>
          <w:color w:val="auto"/>
          <w:spacing w:val="-1"/>
          <w:sz w:val="30"/>
          <w:szCs w:val="30"/>
          <w:cs/>
        </w:rPr>
        <w:t>ที่ได้รับจากการจำหน่ายกับมูลค่าตามบัญชีของ</w:t>
      </w:r>
      <w:r w:rsidR="00212243" w:rsidRPr="00C756BF">
        <w:rPr>
          <w:rFonts w:ascii="Angsana New" w:eastAsia="Times New Roman" w:hAnsi="Angsana New" w:cs="Angsana New"/>
          <w:color w:val="auto"/>
          <w:spacing w:val="-1"/>
          <w:sz w:val="30"/>
          <w:szCs w:val="30"/>
          <w:cs/>
        </w:rPr>
        <w:t xml:space="preserve">ส่วนปรับปรุงสำนักงานเช่า และอุปกรณ์ </w:t>
      </w:r>
      <w:r w:rsidR="00753D4F" w:rsidRPr="00C756BF">
        <w:rPr>
          <w:rFonts w:ascii="Angsana New" w:eastAsia="Times New Roman" w:hAnsi="Angsana New" w:cs="Angsana New"/>
          <w:color w:val="auto"/>
          <w:spacing w:val="-1"/>
          <w:sz w:val="30"/>
          <w:szCs w:val="30"/>
          <w:cs/>
        </w:rPr>
        <w:t>โดยรับรู้ในกำไรหรือขาดทุน</w:t>
      </w:r>
    </w:p>
    <w:p w:rsidR="00980DD0" w:rsidRPr="00C756BF" w:rsidRDefault="00980DD0" w:rsidP="00ED2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EA0852" w:rsidRPr="00C756BF" w:rsidRDefault="00EA0852" w:rsidP="00EA0852">
      <w:pPr>
        <w:tabs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C756BF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:rsidR="00EA0852" w:rsidRPr="00C756BF" w:rsidRDefault="00EA0852" w:rsidP="00EA0852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16"/>
          <w:szCs w:val="16"/>
        </w:rPr>
      </w:pPr>
    </w:p>
    <w:p w:rsidR="00EA0852" w:rsidRPr="00C756BF" w:rsidRDefault="00EA0852" w:rsidP="00EA0852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C756BF">
        <w:rPr>
          <w:rFonts w:ascii="Angsana New" w:eastAsia="Times New Roman" w:hAnsi="Angsana New" w:cs="Angsana New"/>
          <w:color w:val="auto"/>
          <w:spacing w:val="4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</w:t>
      </w:r>
      <w:r w:rsidR="00210C86" w:rsidRPr="00C756BF">
        <w:rPr>
          <w:rFonts w:ascii="Angsana New" w:hAnsi="Angsana New" w:cs="Angsana New"/>
          <w:spacing w:val="4"/>
          <w:sz w:val="30"/>
          <w:szCs w:val="30"/>
          <w:cs/>
        </w:rPr>
        <w:t>ส่วนปรับปรุงสำนักงานเช่า</w:t>
      </w:r>
      <w:r w:rsidR="00210C86" w:rsidRPr="00C756BF">
        <w:rPr>
          <w:rFonts w:ascii="Angsana New" w:hAnsi="Angsana New" w:cs="Angsana New"/>
          <w:sz w:val="30"/>
          <w:szCs w:val="30"/>
          <w:cs/>
        </w:rPr>
        <w:t>และอุปกรณ์</w:t>
      </w:r>
      <w:r w:rsidRPr="00C756BF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ถ้ามีความเป็นไปได้ค่อนข้างแน่ที่บริษัทจะได้รับประโยชน์เชิงเศรษฐกิจในอนาคตจากรายการนั้น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ต้นทุนที่เกิดขึ้นในการซ่อมบำรุง</w:t>
      </w:r>
      <w:r w:rsidR="00210C86" w:rsidRPr="00C756BF">
        <w:rPr>
          <w:rFonts w:ascii="Angsana New" w:hAnsi="Angsana New" w:cs="Angsana New"/>
          <w:sz w:val="30"/>
          <w:szCs w:val="30"/>
          <w:cs/>
        </w:rPr>
        <w:t>ส่วนปรับปรุงสำนักงานเช่าและอุปกรณ์</w:t>
      </w:r>
      <w:r w:rsidRPr="00C756BF">
        <w:rPr>
          <w:rFonts w:ascii="Angsana New" w:eastAsia="Times New Roman" w:hAnsi="Angsana New" w:cs="Angsana New"/>
          <w:color w:val="auto"/>
          <w:sz w:val="30"/>
          <w:szCs w:val="30"/>
          <w:cs/>
        </w:rPr>
        <w:t>ที่เกิดขึ้นเป็นประจำจะรับรู้ในกำไรหรือขาดทุนเมื่อเกิดขึ้น</w:t>
      </w:r>
    </w:p>
    <w:p w:rsidR="00EA0852" w:rsidRPr="00C756BF" w:rsidRDefault="000D4AB2" w:rsidP="000D4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  <w:r>
        <w:rPr>
          <w:rFonts w:ascii="Angsana New" w:hAnsi="Angsana New"/>
          <w:i/>
          <w:iCs/>
          <w:sz w:val="16"/>
          <w:szCs w:val="16"/>
          <w:cs/>
        </w:rPr>
        <w:br w:type="page"/>
      </w:r>
    </w:p>
    <w:p w:rsidR="00456E46" w:rsidRPr="00C756BF" w:rsidRDefault="00456E46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C756BF">
        <w:rPr>
          <w:rFonts w:ascii="Angsana New" w:hAnsi="Angsana New"/>
          <w:i/>
          <w:iCs/>
          <w:sz w:val="30"/>
          <w:szCs w:val="30"/>
          <w:cs/>
        </w:rPr>
        <w:lastRenderedPageBreak/>
        <w:t>ค่าเสื่อมราคา</w:t>
      </w:r>
    </w:p>
    <w:p w:rsidR="00210C86" w:rsidRPr="00C756BF" w:rsidRDefault="00210C86" w:rsidP="00210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:rsidR="00210C86" w:rsidRPr="00C756BF" w:rsidRDefault="00210C86" w:rsidP="00210C86">
      <w:pPr>
        <w:pStyle w:val="Default"/>
        <w:ind w:left="540"/>
        <w:jc w:val="thaiDistribute"/>
        <w:rPr>
          <w:sz w:val="30"/>
          <w:szCs w:val="30"/>
        </w:rPr>
      </w:pPr>
      <w:r w:rsidRPr="00C756BF">
        <w:rPr>
          <w:rFonts w:ascii="Angsana New" w:hAnsi="Angsana New" w:cs="Angsana New"/>
          <w:sz w:val="30"/>
          <w:szCs w:val="30"/>
          <w:cs/>
        </w:rPr>
        <w:t>ค่าเสื่อมราคาคำนวณจากมูลค่าเสื่อมสภาพขอ</w:t>
      </w:r>
      <w:r w:rsidR="00212243" w:rsidRPr="00C756BF">
        <w:rPr>
          <w:rFonts w:ascii="Angsana New" w:hAnsi="Angsana New" w:cs="Angsana New"/>
          <w:sz w:val="30"/>
          <w:szCs w:val="30"/>
          <w:cs/>
        </w:rPr>
        <w:t>งรายการส่วนปรับปรุงสำนักงานเช่า</w:t>
      </w:r>
      <w:r w:rsidRPr="00C756BF">
        <w:rPr>
          <w:rFonts w:ascii="Angsana New" w:hAnsi="Angsana New" w:cs="Angsana New"/>
          <w:sz w:val="30"/>
          <w:szCs w:val="30"/>
          <w:cs/>
        </w:rPr>
        <w:t>และอุปกรณ์ ซึ่งประกอบด้วย</w:t>
      </w:r>
      <w:r w:rsidR="00212243" w:rsidRPr="00C756BF">
        <w:rPr>
          <w:rFonts w:ascii="Angsana New" w:hAnsi="Angsana New" w:cs="Angsana New"/>
          <w:sz w:val="30"/>
          <w:szCs w:val="30"/>
          <w:cs/>
        </w:rPr>
        <w:br/>
      </w:r>
      <w:r w:rsidRPr="00C756BF">
        <w:rPr>
          <w:rFonts w:ascii="Angsana New" w:hAnsi="Angsana New" w:cs="Angsana New"/>
          <w:sz w:val="30"/>
          <w:szCs w:val="30"/>
          <w:cs/>
        </w:rPr>
        <w:t>ราคาทุนของสินทรัพย์หรือต้นทุนในการเปลี่ยนแทนอื่น</w:t>
      </w:r>
      <w:r w:rsidRPr="00C756BF">
        <w:rPr>
          <w:rFonts w:ascii="Angsana New" w:hAnsi="Angsana New" w:cs="Angsana New"/>
          <w:sz w:val="30"/>
          <w:szCs w:val="30"/>
        </w:rPr>
        <w:t xml:space="preserve"> </w:t>
      </w:r>
      <w:r w:rsidRPr="00C756BF">
        <w:rPr>
          <w:rFonts w:ascii="Angsana New" w:hAnsi="Angsana New" w:cs="Angsana New"/>
          <w:sz w:val="30"/>
          <w:szCs w:val="30"/>
          <w:cs/>
        </w:rPr>
        <w:t xml:space="preserve">หักด้วยมูลค่าคงเหลือของสินทรัพย์ </w:t>
      </w:r>
    </w:p>
    <w:p w:rsidR="00FE4EA1" w:rsidRPr="00C756BF" w:rsidRDefault="00FE4EA1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16"/>
          <w:szCs w:val="16"/>
        </w:rPr>
      </w:pPr>
    </w:p>
    <w:p w:rsidR="00156041" w:rsidRPr="00C756BF" w:rsidRDefault="00456E46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C756BF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</w:t>
      </w:r>
      <w:r w:rsidR="008744F6" w:rsidRPr="00C756BF">
        <w:rPr>
          <w:rFonts w:ascii="Angsana New" w:hAnsi="Angsana New"/>
          <w:sz w:val="30"/>
          <w:szCs w:val="30"/>
          <w:cs/>
        </w:rPr>
        <w:t>กำไรหรือขาดทุน</w:t>
      </w:r>
      <w:r w:rsidRPr="00C756BF">
        <w:rPr>
          <w:rFonts w:ascii="Angsana New" w:hAnsi="Angsana New"/>
          <w:sz w:val="30"/>
          <w:szCs w:val="30"/>
          <w:cs/>
        </w:rPr>
        <w:t xml:space="preserve"> คำนวณโดยวิธีเส้นตรงตามเกณฑ์อายุการใช้งานโดยประมาณของ</w:t>
      </w:r>
      <w:r w:rsidR="000E3A6D" w:rsidRPr="00C756BF">
        <w:rPr>
          <w:rFonts w:ascii="Angsana New" w:hAnsi="Angsana New"/>
          <w:sz w:val="30"/>
          <w:szCs w:val="30"/>
          <w:cs/>
        </w:rPr>
        <w:t>ส่วนปรับปรุงสำนักงานเช่าและอุปกรณ์</w:t>
      </w:r>
      <w:r w:rsidRPr="00C756BF">
        <w:rPr>
          <w:rFonts w:ascii="Angsana New" w:hAnsi="Angsana New"/>
          <w:sz w:val="30"/>
          <w:szCs w:val="30"/>
          <w:cs/>
        </w:rPr>
        <w:t>แต่ละรายการ  ประมาณการอายุการใช้งานของสินทรัพย์แสดงได้ดังนี้</w:t>
      </w:r>
    </w:p>
    <w:p w:rsidR="00156041" w:rsidRPr="00C756BF" w:rsidRDefault="00156041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6840"/>
        <w:gridCol w:w="1350"/>
        <w:gridCol w:w="990"/>
      </w:tblGrid>
      <w:tr w:rsidR="003007CF" w:rsidRPr="00C756BF" w:rsidTr="00210C86">
        <w:tc>
          <w:tcPr>
            <w:tcW w:w="6840" w:type="dxa"/>
          </w:tcPr>
          <w:p w:rsidR="003007CF" w:rsidRPr="00C756BF" w:rsidRDefault="00156041" w:rsidP="005B3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3007CF" w:rsidRPr="00C756BF">
              <w:rPr>
                <w:rFonts w:ascii="Angsana New" w:hAnsi="Angsana New"/>
                <w:sz w:val="30"/>
                <w:szCs w:val="30"/>
                <w:cs/>
              </w:rPr>
              <w:t>ส่วนปรับปรุงสำนักงานเช่า</w:t>
            </w:r>
          </w:p>
        </w:tc>
        <w:tc>
          <w:tcPr>
            <w:tcW w:w="1350" w:type="dxa"/>
          </w:tcPr>
          <w:p w:rsidR="003007CF" w:rsidRPr="00C756BF" w:rsidRDefault="00A4349E" w:rsidP="005B3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990" w:type="dxa"/>
          </w:tcPr>
          <w:p w:rsidR="003007CF" w:rsidRPr="00C756BF" w:rsidRDefault="003007CF" w:rsidP="005B3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3007CF" w:rsidRPr="00C756BF" w:rsidTr="00210C86">
        <w:tc>
          <w:tcPr>
            <w:tcW w:w="6840" w:type="dxa"/>
          </w:tcPr>
          <w:p w:rsidR="003007CF" w:rsidRPr="00C756BF" w:rsidRDefault="003007CF" w:rsidP="005B3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อุปกรณ์สำนักงาน</w:t>
            </w:r>
            <w:r w:rsidRPr="00C756BF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350" w:type="dxa"/>
          </w:tcPr>
          <w:p w:rsidR="003007CF" w:rsidRPr="00C756BF" w:rsidRDefault="00A4349E" w:rsidP="005B3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3</w:t>
            </w:r>
            <w:r w:rsidR="003007CF" w:rsidRPr="00C756B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A4349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990" w:type="dxa"/>
          </w:tcPr>
          <w:p w:rsidR="003007CF" w:rsidRPr="00C756BF" w:rsidRDefault="003007CF" w:rsidP="005B3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3007CF" w:rsidRPr="00C756BF" w:rsidTr="00210C86">
        <w:tc>
          <w:tcPr>
            <w:tcW w:w="6840" w:type="dxa"/>
          </w:tcPr>
          <w:p w:rsidR="003007CF" w:rsidRPr="00C756BF" w:rsidRDefault="003007CF" w:rsidP="005B3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เครื่องตกแต่งและติดตั้ง</w:t>
            </w:r>
          </w:p>
        </w:tc>
        <w:tc>
          <w:tcPr>
            <w:tcW w:w="1350" w:type="dxa"/>
          </w:tcPr>
          <w:p w:rsidR="003007CF" w:rsidRPr="00C756BF" w:rsidRDefault="00A4349E" w:rsidP="005B3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990" w:type="dxa"/>
          </w:tcPr>
          <w:p w:rsidR="00DB20FE" w:rsidRPr="00C756BF" w:rsidRDefault="003007CF" w:rsidP="005B3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DB20FE" w:rsidRPr="00C756BF" w:rsidRDefault="00C733A2" w:rsidP="00C733A2">
      <w:pPr>
        <w:tabs>
          <w:tab w:val="left" w:pos="540"/>
        </w:tabs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16"/>
          <w:szCs w:val="16"/>
          <w:cs/>
        </w:rPr>
        <w:tab/>
      </w:r>
      <w:r>
        <w:rPr>
          <w:rFonts w:ascii="Angsana New" w:hAnsi="Angsana New"/>
          <w:sz w:val="16"/>
          <w:szCs w:val="16"/>
          <w:cs/>
        </w:rPr>
        <w:tab/>
      </w:r>
      <w:r>
        <w:rPr>
          <w:rFonts w:ascii="Angsana New" w:hAnsi="Angsana New"/>
          <w:sz w:val="16"/>
          <w:szCs w:val="16"/>
          <w:cs/>
        </w:rPr>
        <w:tab/>
      </w:r>
      <w:r w:rsidR="00DB20FE" w:rsidRPr="00C756BF">
        <w:rPr>
          <w:rFonts w:ascii="Angsana New" w:hAnsi="Angsana New"/>
          <w:sz w:val="30"/>
          <w:szCs w:val="30"/>
          <w:cs/>
        </w:rPr>
        <w:t>บริษัทไม่คิดค่าเสื่อมราคาสำหรับ</w:t>
      </w:r>
      <w:r w:rsidR="00E83848" w:rsidRPr="00C756BF">
        <w:rPr>
          <w:rFonts w:ascii="Angsana New" w:hAnsi="Angsana New"/>
          <w:sz w:val="30"/>
          <w:szCs w:val="30"/>
          <w:cs/>
        </w:rPr>
        <w:t>สินทรัพย์</w:t>
      </w:r>
      <w:r w:rsidR="00DB20FE" w:rsidRPr="00C756BF">
        <w:rPr>
          <w:rFonts w:ascii="Angsana New" w:hAnsi="Angsana New"/>
          <w:sz w:val="30"/>
          <w:szCs w:val="30"/>
          <w:cs/>
        </w:rPr>
        <w:t>ที่อยู่ระหว่างการ</w:t>
      </w:r>
      <w:r w:rsidR="008E6962" w:rsidRPr="00C756BF">
        <w:rPr>
          <w:rFonts w:ascii="Angsana New" w:hAnsi="Angsana New"/>
          <w:sz w:val="30"/>
          <w:szCs w:val="30"/>
          <w:cs/>
        </w:rPr>
        <w:t>ติดตั้ง</w:t>
      </w:r>
    </w:p>
    <w:p w:rsidR="00DB20FE" w:rsidRPr="00C756BF" w:rsidRDefault="00DB20FE" w:rsidP="00DB20FE">
      <w:pPr>
        <w:tabs>
          <w:tab w:val="left" w:pos="540"/>
        </w:tabs>
        <w:jc w:val="both"/>
        <w:rPr>
          <w:rFonts w:ascii="Angsana New" w:hAnsi="Angsana New"/>
          <w:sz w:val="16"/>
          <w:szCs w:val="16"/>
        </w:rPr>
      </w:pPr>
      <w:r w:rsidRPr="00C756BF">
        <w:rPr>
          <w:rFonts w:ascii="Angsana New" w:hAnsi="Angsana New"/>
          <w:sz w:val="30"/>
          <w:szCs w:val="30"/>
          <w:cs/>
        </w:rPr>
        <w:tab/>
      </w:r>
    </w:p>
    <w:p w:rsidR="00DB20FE" w:rsidRPr="00C756BF" w:rsidRDefault="00DB20FE" w:rsidP="00DB20FE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</w:t>
      </w:r>
      <w:r w:rsidR="009D5637" w:rsidRPr="00C756BF">
        <w:rPr>
          <w:rFonts w:ascii="Angsana New" w:hAnsi="Angsana New"/>
          <w:sz w:val="30"/>
          <w:szCs w:val="30"/>
        </w:rPr>
        <w:br/>
      </w:r>
      <w:r w:rsidRPr="00C756BF">
        <w:rPr>
          <w:rFonts w:ascii="Angsana New" w:hAnsi="Angsana New"/>
          <w:sz w:val="30"/>
          <w:szCs w:val="30"/>
          <w:cs/>
        </w:rPr>
        <w:t>สิ้นรอบปีบัญชี และปรับปรุงตามความเหมาะสม</w:t>
      </w:r>
    </w:p>
    <w:p w:rsidR="00DB20FE" w:rsidRPr="00C756BF" w:rsidRDefault="00DB20FE" w:rsidP="000376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456E46" w:rsidRPr="00C756BF" w:rsidRDefault="00A4349E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A4349E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456E46" w:rsidRPr="00C756BF">
        <w:rPr>
          <w:rFonts w:ascii="Angsana New" w:hAnsi="Angsana New"/>
          <w:b/>
          <w:bCs/>
          <w:i/>
          <w:iCs/>
          <w:sz w:val="30"/>
          <w:szCs w:val="30"/>
          <w:cs/>
        </w:rPr>
        <w:t>.</w:t>
      </w:r>
      <w:r w:rsidRPr="00A4349E">
        <w:rPr>
          <w:rFonts w:ascii="Angsana New" w:hAnsi="Angsana New"/>
          <w:b/>
          <w:bCs/>
          <w:i/>
          <w:iCs/>
          <w:sz w:val="30"/>
          <w:szCs w:val="30"/>
        </w:rPr>
        <w:t>9</w:t>
      </w:r>
      <w:r w:rsidR="00456E46" w:rsidRPr="00C756BF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สินทรัพย์ไม่มีตัวตน</w:t>
      </w:r>
    </w:p>
    <w:p w:rsidR="00456E46" w:rsidRPr="00C756BF" w:rsidRDefault="00456E46" w:rsidP="005B3B84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926B00" w:rsidRPr="00C756BF" w:rsidRDefault="0093250A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 xml:space="preserve">สินทรัพย์ไม่มีตัวตนที่บริษัทซื้อมาและมีอายุการใช้งานจำกัด </w:t>
      </w:r>
      <w:r w:rsidR="0080293A" w:rsidRPr="00C756BF">
        <w:rPr>
          <w:rFonts w:ascii="Angsana New" w:hAnsi="Angsana New"/>
          <w:sz w:val="30"/>
          <w:szCs w:val="30"/>
          <w:cs/>
        </w:rPr>
        <w:t>วัดมูลค่าด้วย</w:t>
      </w:r>
      <w:r w:rsidRPr="00C756BF">
        <w:rPr>
          <w:rFonts w:ascii="Angsana New" w:hAnsi="Angsana New"/>
          <w:sz w:val="30"/>
          <w:szCs w:val="30"/>
          <w:cs/>
        </w:rPr>
        <w:t>ราคาทุนหักค่าตัดจำหน่ายสะสมและ</w:t>
      </w:r>
      <w:r w:rsidR="00CE62BC" w:rsidRPr="00C756BF">
        <w:rPr>
          <w:rFonts w:ascii="Angsana New" w:hAnsi="Angsana New"/>
          <w:sz w:val="30"/>
          <w:szCs w:val="30"/>
          <w:cs/>
        </w:rPr>
        <w:br/>
        <w:t>ผล</w:t>
      </w:r>
      <w:r w:rsidRPr="00C756BF">
        <w:rPr>
          <w:rFonts w:ascii="Angsana New" w:hAnsi="Angsana New"/>
          <w:sz w:val="30"/>
          <w:szCs w:val="30"/>
          <w:cs/>
        </w:rPr>
        <w:t>ขาดทุน</w:t>
      </w:r>
      <w:r w:rsidR="00CE62BC" w:rsidRPr="00C756BF">
        <w:rPr>
          <w:rFonts w:ascii="Angsana New" w:hAnsi="Angsana New"/>
          <w:sz w:val="30"/>
          <w:szCs w:val="30"/>
          <w:cs/>
        </w:rPr>
        <w:t>สะสม</w:t>
      </w:r>
      <w:r w:rsidRPr="00C756BF">
        <w:rPr>
          <w:rFonts w:ascii="Angsana New" w:hAnsi="Angsana New"/>
          <w:sz w:val="30"/>
          <w:szCs w:val="30"/>
          <w:cs/>
        </w:rPr>
        <w:t xml:space="preserve">จากการด้อยค่า </w:t>
      </w:r>
    </w:p>
    <w:p w:rsidR="00926B00" w:rsidRPr="00C756BF" w:rsidRDefault="00926B00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926B00" w:rsidRPr="00C756BF" w:rsidRDefault="00926B00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>สินทรัพย์ไม่มีตัวตนอื่น</w:t>
      </w:r>
      <w:r w:rsidR="008E6962" w:rsidRPr="00C756BF">
        <w:rPr>
          <w:rFonts w:ascii="Angsana New" w:hAnsi="Angsana New"/>
          <w:sz w:val="30"/>
          <w:szCs w:val="30"/>
          <w:cs/>
        </w:rPr>
        <w:t xml:space="preserve"> </w:t>
      </w:r>
      <w:r w:rsidRPr="00C756BF">
        <w:rPr>
          <w:rFonts w:ascii="Angsana New" w:hAnsi="Angsana New"/>
          <w:sz w:val="30"/>
          <w:szCs w:val="30"/>
          <w:cs/>
        </w:rPr>
        <w:t>ๆ</w:t>
      </w:r>
      <w:r w:rsidR="003365C4" w:rsidRPr="00C756BF">
        <w:rPr>
          <w:rFonts w:ascii="Angsana New" w:hAnsi="Angsana New"/>
          <w:sz w:val="30"/>
          <w:szCs w:val="30"/>
          <w:cs/>
        </w:rPr>
        <w:t xml:space="preserve"> ที่มีอายุการใช้งานไม่จำกัด</w:t>
      </w:r>
      <w:r w:rsidRPr="00C756BF">
        <w:rPr>
          <w:rFonts w:ascii="Angsana New" w:hAnsi="Angsana New"/>
          <w:sz w:val="30"/>
          <w:szCs w:val="30"/>
          <w:cs/>
        </w:rPr>
        <w:t>ได้แก่ ค่าธรรมเนียมสมาชิกสำนักหักบัญชี</w:t>
      </w:r>
      <w:r w:rsidR="002A3EBC" w:rsidRPr="00C756BF">
        <w:rPr>
          <w:rFonts w:ascii="Angsana New" w:hAnsi="Angsana New"/>
          <w:sz w:val="30"/>
          <w:szCs w:val="30"/>
          <w:cs/>
        </w:rPr>
        <w:t xml:space="preserve"> </w:t>
      </w:r>
      <w:r w:rsidRPr="00C756BF">
        <w:rPr>
          <w:rFonts w:ascii="Angsana New" w:hAnsi="Angsana New"/>
          <w:sz w:val="30"/>
          <w:szCs w:val="30"/>
          <w:cs/>
        </w:rPr>
        <w:t>ตลาด</w:t>
      </w:r>
      <w:r w:rsidR="003365C4" w:rsidRPr="00C756BF">
        <w:rPr>
          <w:rFonts w:ascii="Angsana New" w:hAnsi="Angsana New"/>
          <w:sz w:val="30"/>
          <w:szCs w:val="30"/>
          <w:cs/>
        </w:rPr>
        <w:t>สัญญาซื้อขายล่วงหน้า สมาคมตลาด</w:t>
      </w:r>
      <w:r w:rsidRPr="00C756BF">
        <w:rPr>
          <w:rFonts w:ascii="Angsana New" w:hAnsi="Angsana New"/>
          <w:sz w:val="30"/>
          <w:szCs w:val="30"/>
          <w:cs/>
        </w:rPr>
        <w:t>ตราสารหนี้ไทย</w:t>
      </w:r>
      <w:r w:rsidR="002A3EBC" w:rsidRPr="00C756BF">
        <w:rPr>
          <w:rFonts w:ascii="Angsana New" w:hAnsi="Angsana New"/>
          <w:sz w:val="30"/>
          <w:szCs w:val="30"/>
          <w:cs/>
        </w:rPr>
        <w:t xml:space="preserve"> </w:t>
      </w:r>
      <w:r w:rsidRPr="00C756BF">
        <w:rPr>
          <w:rFonts w:ascii="Angsana New" w:hAnsi="Angsana New"/>
          <w:sz w:val="30"/>
          <w:szCs w:val="30"/>
          <w:cs/>
        </w:rPr>
        <w:t xml:space="preserve">ค่าใบอนุญาตประกอบธุรกิจหลักทรัพย์แบบ </w:t>
      </w:r>
      <w:r w:rsidRPr="00C756BF">
        <w:rPr>
          <w:rFonts w:ascii="Angsana New" w:hAnsi="Angsana New"/>
          <w:sz w:val="30"/>
          <w:szCs w:val="30"/>
        </w:rPr>
        <w:t xml:space="preserve">Full Service License </w:t>
      </w:r>
      <w:r w:rsidRPr="00C756BF">
        <w:rPr>
          <w:rFonts w:ascii="Angsana New" w:hAnsi="Angsana New"/>
          <w:sz w:val="30"/>
          <w:szCs w:val="30"/>
          <w:cs/>
        </w:rPr>
        <w:t>และสิทธิการใช้โปรแกรมกองทุนรวม แสดงในราคาทุนหักขาดทุนจากการด้อยค่า</w:t>
      </w:r>
    </w:p>
    <w:p w:rsidR="00980DD0" w:rsidRPr="00C756BF" w:rsidRDefault="00980DD0" w:rsidP="00B32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22"/>
          <w:szCs w:val="22"/>
        </w:rPr>
      </w:pPr>
    </w:p>
    <w:p w:rsidR="00DB20FE" w:rsidRPr="00C756BF" w:rsidRDefault="00DB20FE" w:rsidP="00DB20FE">
      <w:pPr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C756BF">
        <w:rPr>
          <w:rFonts w:ascii="Angsana New" w:hAnsi="Angsana New"/>
          <w:i/>
          <w:iCs/>
          <w:sz w:val="30"/>
          <w:szCs w:val="30"/>
          <w:cs/>
        </w:rPr>
        <w:t>รายจ่ายภายหลังการรับรู้รายการ</w:t>
      </w:r>
    </w:p>
    <w:p w:rsidR="00DB20FE" w:rsidRPr="00C756BF" w:rsidRDefault="00DB20FE" w:rsidP="00DB20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sz w:val="22"/>
          <w:szCs w:val="22"/>
        </w:rPr>
      </w:pPr>
    </w:p>
    <w:p w:rsidR="00DB20FE" w:rsidRPr="00C756BF" w:rsidRDefault="00DB20FE" w:rsidP="00212243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C756BF">
        <w:rPr>
          <w:rFonts w:ascii="Angsana New" w:eastAsia="Calibri" w:hAnsi="Angsana New"/>
          <w:sz w:val="30"/>
          <w:szCs w:val="30"/>
          <w:cs/>
        </w:rPr>
        <w:t xml:space="preserve"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 </w:t>
      </w:r>
    </w:p>
    <w:p w:rsidR="004A26D3" w:rsidRPr="00C756BF" w:rsidRDefault="004A26D3" w:rsidP="00B32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22"/>
          <w:szCs w:val="22"/>
        </w:rPr>
      </w:pPr>
    </w:p>
    <w:p w:rsidR="00926B00" w:rsidRPr="00C756BF" w:rsidRDefault="00926B00" w:rsidP="00B32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56BF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:rsidR="00926B00" w:rsidRPr="00C756BF" w:rsidRDefault="00926B00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93250A" w:rsidRPr="00C756BF" w:rsidRDefault="0093250A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>สินทรัพย์ไม่มีตัวตน</w:t>
      </w:r>
      <w:r w:rsidR="004936C6" w:rsidRPr="00C756BF">
        <w:rPr>
          <w:rFonts w:ascii="Angsana New" w:hAnsi="Angsana New"/>
          <w:sz w:val="30"/>
          <w:szCs w:val="30"/>
          <w:cs/>
        </w:rPr>
        <w:t>ที่บริษัทซื้อมาและมีอายุการใช้งานจำกัด</w:t>
      </w:r>
      <w:r w:rsidRPr="00C756BF">
        <w:rPr>
          <w:rFonts w:ascii="Angsana New" w:hAnsi="Angsana New"/>
          <w:sz w:val="30"/>
          <w:szCs w:val="30"/>
          <w:cs/>
        </w:rPr>
        <w:t>ถูกตัดจำหน่ายและบันทึกใน</w:t>
      </w:r>
      <w:r w:rsidR="008744F6" w:rsidRPr="00C756BF">
        <w:rPr>
          <w:rFonts w:ascii="Angsana New" w:hAnsi="Angsana New"/>
          <w:sz w:val="30"/>
          <w:szCs w:val="30"/>
          <w:cs/>
        </w:rPr>
        <w:t>กำไรหรือขาดทุน</w:t>
      </w:r>
      <w:r w:rsidRPr="00C756BF">
        <w:rPr>
          <w:rFonts w:ascii="Angsana New" w:hAnsi="Angsana New"/>
          <w:sz w:val="30"/>
          <w:szCs w:val="30"/>
          <w:cs/>
        </w:rPr>
        <w:t>โดย</w:t>
      </w:r>
      <w:r w:rsidR="008744F6" w:rsidRPr="00C756BF">
        <w:rPr>
          <w:rFonts w:ascii="Angsana New" w:hAnsi="Angsana New"/>
          <w:sz w:val="30"/>
          <w:szCs w:val="30"/>
          <w:cs/>
        </w:rPr>
        <w:br/>
      </w:r>
      <w:r w:rsidRPr="00C756BF">
        <w:rPr>
          <w:rFonts w:ascii="Angsana New" w:hAnsi="Angsana New"/>
          <w:sz w:val="30"/>
          <w:szCs w:val="30"/>
          <w:cs/>
        </w:rPr>
        <w:t>วิธีเส้นตรงตามเกณฑ์ระยะเวลาที่คาดว่าจะได้รับประโยชน์เชิงเศรษฐกิจนับจากวันที่อยู่ในสภา</w:t>
      </w:r>
      <w:r w:rsidR="00B75D50" w:rsidRPr="00C756BF">
        <w:rPr>
          <w:rFonts w:ascii="Angsana New" w:hAnsi="Angsana New"/>
          <w:sz w:val="30"/>
          <w:szCs w:val="30"/>
          <w:cs/>
        </w:rPr>
        <w:t>พ</w:t>
      </w:r>
      <w:r w:rsidRPr="00C756BF">
        <w:rPr>
          <w:rFonts w:ascii="Angsana New" w:hAnsi="Angsana New"/>
          <w:sz w:val="30"/>
          <w:szCs w:val="30"/>
          <w:cs/>
        </w:rPr>
        <w:t>พร้อมใช้งาน ระยะเวลาที่คาดว่าจะได้รับประโยชน์เชิงเศรษฐกิจแสดงได้ดังนี้</w:t>
      </w:r>
    </w:p>
    <w:p w:rsidR="00AC58A0" w:rsidRPr="00C756BF" w:rsidRDefault="00AC58A0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cs/>
        </w:rPr>
      </w:pPr>
    </w:p>
    <w:tbl>
      <w:tblPr>
        <w:tblW w:w="9540" w:type="dxa"/>
        <w:tblInd w:w="558" w:type="dxa"/>
        <w:tblLook w:val="01E0" w:firstRow="1" w:lastRow="1" w:firstColumn="1" w:lastColumn="1" w:noHBand="0" w:noVBand="0"/>
      </w:tblPr>
      <w:tblGrid>
        <w:gridCol w:w="6840"/>
        <w:gridCol w:w="1350"/>
        <w:gridCol w:w="1350"/>
      </w:tblGrid>
      <w:tr w:rsidR="003007CF" w:rsidRPr="00C756BF" w:rsidTr="00212243">
        <w:tc>
          <w:tcPr>
            <w:tcW w:w="6840" w:type="dxa"/>
          </w:tcPr>
          <w:p w:rsidR="003007CF" w:rsidRPr="00C756BF" w:rsidRDefault="003007CF" w:rsidP="00BB6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</w:t>
            </w:r>
            <w:r w:rsidR="00BB6F43" w:rsidRPr="00C756BF">
              <w:rPr>
                <w:rFonts w:ascii="Angsana New" w:hAnsi="Angsana New"/>
                <w:sz w:val="30"/>
                <w:szCs w:val="30"/>
                <w:cs/>
              </w:rPr>
              <w:t>ต์</w:t>
            </w:r>
            <w:r w:rsidRPr="00C756BF">
              <w:rPr>
                <w:rFonts w:ascii="Angsana New" w:hAnsi="Angsana New"/>
                <w:sz w:val="30"/>
                <w:szCs w:val="30"/>
                <w:cs/>
              </w:rPr>
              <w:t>แวร์</w:t>
            </w:r>
            <w:r w:rsidRPr="00C756B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C756BF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350" w:type="dxa"/>
          </w:tcPr>
          <w:p w:rsidR="003007CF" w:rsidRPr="00C756BF" w:rsidRDefault="00A4349E" w:rsidP="005B3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3</w:t>
            </w:r>
            <w:r w:rsidR="00386C11" w:rsidRPr="00C756B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A4349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:rsidR="003007CF" w:rsidRPr="00C756BF" w:rsidRDefault="003007CF" w:rsidP="005B3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CE461D" w:rsidRPr="00C756BF" w:rsidRDefault="00CE461D" w:rsidP="00DB20FE">
      <w:pPr>
        <w:pStyle w:val="1NoteNormal"/>
        <w:spacing w:before="0" w:after="0"/>
        <w:rPr>
          <w:sz w:val="22"/>
          <w:szCs w:val="22"/>
          <w:lang w:bidi="th-TH"/>
        </w:rPr>
      </w:pPr>
    </w:p>
    <w:p w:rsidR="00DB20FE" w:rsidRPr="00C756BF" w:rsidRDefault="00DB20FE" w:rsidP="00DB20FE">
      <w:pPr>
        <w:pStyle w:val="1NoteNormal"/>
        <w:spacing w:before="0" w:after="0"/>
        <w:rPr>
          <w:lang w:bidi="th-TH"/>
        </w:rPr>
      </w:pPr>
      <w:r w:rsidRPr="00C756BF">
        <w:rPr>
          <w:cs/>
          <w:lang w:bidi="th-TH"/>
        </w:rPr>
        <w:t>บริษัท</w:t>
      </w:r>
      <w:r w:rsidR="003365C4" w:rsidRPr="00C756BF">
        <w:rPr>
          <w:cs/>
          <w:lang w:bidi="th-TH"/>
        </w:rPr>
        <w:t>ไม่</w:t>
      </w:r>
      <w:r w:rsidRPr="00C756BF">
        <w:rPr>
          <w:cs/>
          <w:lang w:bidi="th-TH"/>
        </w:rPr>
        <w:t>ได้คิดค่าตัดจำหน่ายสำหรับสินทรัพย์ที่อยู่ระหว่างการ</w:t>
      </w:r>
      <w:r w:rsidR="00212243" w:rsidRPr="00C756BF">
        <w:rPr>
          <w:cs/>
          <w:lang w:bidi="th-TH"/>
        </w:rPr>
        <w:t>พัฒนา</w:t>
      </w:r>
    </w:p>
    <w:p w:rsidR="00DB20FE" w:rsidRPr="00C756BF" w:rsidRDefault="00DB20FE" w:rsidP="00DB20FE">
      <w:pPr>
        <w:pStyle w:val="1NoteNormal"/>
        <w:spacing w:before="0" w:after="0"/>
        <w:rPr>
          <w:sz w:val="22"/>
          <w:szCs w:val="22"/>
          <w:lang w:bidi="th-TH"/>
        </w:rPr>
      </w:pPr>
    </w:p>
    <w:p w:rsidR="00DB20FE" w:rsidRPr="00C756BF" w:rsidRDefault="00DB20FE" w:rsidP="00E91111">
      <w:pPr>
        <w:pStyle w:val="1NoteNormal"/>
        <w:spacing w:before="0" w:after="0"/>
        <w:rPr>
          <w:lang w:bidi="th-TH"/>
        </w:rPr>
      </w:pPr>
      <w:r w:rsidRPr="00C756BF">
        <w:rPr>
          <w:cs/>
          <w:lang w:bidi="th-TH"/>
        </w:rPr>
        <w:t xml:space="preserve">วิธีการตัดจำหน่าย  ระยะเวลาที่คาดว่าจะได้รับประโยชน์ และ มูลค่าคงเหลือ จะได้รับการทบทวนทุกสิ้นรอบปีบัญชีและปรับปรุงตามความเหมาะสม </w:t>
      </w:r>
    </w:p>
    <w:p w:rsidR="004A26D3" w:rsidRPr="00C733A2" w:rsidRDefault="004A26D3" w:rsidP="00C73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ngsana New" w:hAnsi="Angsana New"/>
          <w:sz w:val="22"/>
          <w:szCs w:val="22"/>
          <w:lang w:val="en-GB" w:eastAsia="x-none"/>
        </w:rPr>
      </w:pPr>
    </w:p>
    <w:p w:rsidR="00926B00" w:rsidRPr="00C756BF" w:rsidRDefault="00A4349E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4349E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E2095C" w:rsidRPr="00C756BF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Pr="00A4349E">
        <w:rPr>
          <w:rFonts w:ascii="Angsana New" w:hAnsi="Angsana New"/>
          <w:b/>
          <w:bCs/>
          <w:i/>
          <w:iCs/>
          <w:sz w:val="30"/>
          <w:szCs w:val="30"/>
        </w:rPr>
        <w:t>10</w:t>
      </w:r>
      <w:r w:rsidR="00926B00" w:rsidRPr="00C756BF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926B00" w:rsidRPr="00C756BF">
        <w:rPr>
          <w:rFonts w:ascii="Angsana New" w:hAnsi="Angsana New"/>
          <w:b/>
          <w:bCs/>
          <w:i/>
          <w:iCs/>
          <w:sz w:val="30"/>
          <w:szCs w:val="30"/>
          <w:cs/>
        </w:rPr>
        <w:t>เงินตราต่างประเทศ</w:t>
      </w:r>
    </w:p>
    <w:p w:rsidR="00926B00" w:rsidRPr="00C756BF" w:rsidRDefault="00926B00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2"/>
          <w:szCs w:val="22"/>
        </w:rPr>
      </w:pPr>
    </w:p>
    <w:p w:rsidR="00926B00" w:rsidRPr="00C756BF" w:rsidRDefault="00926B00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C756BF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:rsidR="00926B00" w:rsidRPr="00C756BF" w:rsidRDefault="00926B00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2"/>
          <w:szCs w:val="22"/>
        </w:rPr>
      </w:pPr>
    </w:p>
    <w:p w:rsidR="00926B00" w:rsidRPr="00C756BF" w:rsidRDefault="00926B00" w:rsidP="003365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</w:t>
      </w:r>
      <w:r w:rsidR="003365C4" w:rsidRPr="00C756BF">
        <w:rPr>
          <w:rFonts w:ascii="Angsana New" w:hAnsi="Angsana New"/>
          <w:sz w:val="30"/>
          <w:szCs w:val="30"/>
          <w:cs/>
        </w:rPr>
        <w:t>สกุลเงินที่ใช้ดำเนินงาน</w:t>
      </w:r>
      <w:r w:rsidRPr="00C756BF">
        <w:rPr>
          <w:rFonts w:ascii="Angsana New" w:hAnsi="Angsana New"/>
          <w:sz w:val="30"/>
          <w:szCs w:val="30"/>
          <w:cs/>
        </w:rPr>
        <w:t>โดยใช้อัตราแลกเปลี่ยน ณ วันที่เกิดรายการ</w:t>
      </w:r>
      <w:r w:rsidR="00D74161" w:rsidRPr="00C756BF">
        <w:rPr>
          <w:rFonts w:ascii="Angsana New" w:hAnsi="Angsana New"/>
          <w:sz w:val="30"/>
          <w:szCs w:val="30"/>
        </w:rPr>
        <w:t xml:space="preserve"> </w:t>
      </w:r>
    </w:p>
    <w:p w:rsidR="00F63AD4" w:rsidRPr="00C756BF" w:rsidRDefault="00F63AD4" w:rsidP="00C86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CE62BC" w:rsidRPr="00C756BF" w:rsidRDefault="00926B00" w:rsidP="00C86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</w:t>
      </w:r>
      <w:r w:rsidR="003365C4" w:rsidRPr="00C756BF">
        <w:rPr>
          <w:rFonts w:ascii="Angsana New" w:hAnsi="Angsana New"/>
          <w:sz w:val="30"/>
          <w:szCs w:val="30"/>
          <w:cs/>
        </w:rPr>
        <w:t>สกุลเงินที่ใช้ดำเนินงาน</w:t>
      </w:r>
      <w:r w:rsidRPr="00C756BF">
        <w:rPr>
          <w:rFonts w:ascii="Angsana New" w:hAnsi="Angsana New"/>
          <w:sz w:val="30"/>
          <w:szCs w:val="30"/>
          <w:cs/>
        </w:rPr>
        <w:t xml:space="preserve">โดยใช้อัตราแลกเปลี่ยน ณ วันนั้น  </w:t>
      </w:r>
      <w:r w:rsidR="00A33F74" w:rsidRPr="00C756BF">
        <w:rPr>
          <w:rFonts w:ascii="Angsana New" w:hAnsi="Angsana New"/>
          <w:sz w:val="30"/>
          <w:szCs w:val="30"/>
          <w:cs/>
        </w:rPr>
        <w:t>กำไร</w:t>
      </w:r>
      <w:r w:rsidR="000E3A6D" w:rsidRPr="00C756BF">
        <w:rPr>
          <w:rFonts w:ascii="Angsana New" w:hAnsi="Angsana New"/>
          <w:sz w:val="30"/>
          <w:szCs w:val="30"/>
          <w:cs/>
        </w:rPr>
        <w:t>หรือ</w:t>
      </w:r>
      <w:r w:rsidR="00A33F74" w:rsidRPr="00C756BF">
        <w:rPr>
          <w:rFonts w:ascii="Angsana New" w:hAnsi="Angsana New"/>
          <w:sz w:val="30"/>
          <w:szCs w:val="30"/>
          <w:cs/>
        </w:rPr>
        <w:t>ขาดทุน</w:t>
      </w:r>
      <w:r w:rsidRPr="00C756BF">
        <w:rPr>
          <w:rFonts w:ascii="Angsana New" w:hAnsi="Angsana New"/>
          <w:sz w:val="30"/>
          <w:szCs w:val="30"/>
          <w:cs/>
        </w:rPr>
        <w:t>จากการแปลงค่าบันทึกใน</w:t>
      </w:r>
      <w:r w:rsidR="008744F6" w:rsidRPr="00C756BF">
        <w:rPr>
          <w:rFonts w:ascii="Angsana New" w:hAnsi="Angsana New"/>
          <w:sz w:val="30"/>
          <w:szCs w:val="30"/>
          <w:cs/>
        </w:rPr>
        <w:t>กำไรหรือขาดทุน</w:t>
      </w:r>
    </w:p>
    <w:p w:rsidR="009D5637" w:rsidRPr="00C756BF" w:rsidRDefault="009D5637" w:rsidP="00ED2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065B52" w:rsidRPr="00C756BF" w:rsidRDefault="00A4349E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4349E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065B52" w:rsidRPr="00C756BF">
        <w:rPr>
          <w:rFonts w:ascii="Angsana New" w:hAnsi="Angsana New"/>
          <w:b/>
          <w:bCs/>
          <w:i/>
          <w:iCs/>
          <w:sz w:val="30"/>
          <w:szCs w:val="30"/>
          <w:cs/>
        </w:rPr>
        <w:t>.</w:t>
      </w:r>
      <w:r w:rsidRPr="00A4349E">
        <w:rPr>
          <w:rFonts w:ascii="Angsana New" w:hAnsi="Angsana New"/>
          <w:b/>
          <w:bCs/>
          <w:i/>
          <w:iCs/>
          <w:sz w:val="30"/>
          <w:szCs w:val="30"/>
        </w:rPr>
        <w:t>11</w:t>
      </w:r>
      <w:r w:rsidR="00065B52" w:rsidRPr="00C756BF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065B52" w:rsidRPr="00C756BF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</w:t>
      </w:r>
    </w:p>
    <w:p w:rsidR="001716D3" w:rsidRPr="00C756BF" w:rsidRDefault="001716D3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EC36E7" w:rsidRPr="00C756BF" w:rsidRDefault="00456E46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>ยอดสินทรัพย์</w:t>
      </w:r>
      <w:r w:rsidR="001716D3" w:rsidRPr="00C756BF">
        <w:rPr>
          <w:rFonts w:ascii="Angsana New" w:hAnsi="Angsana New"/>
          <w:sz w:val="30"/>
          <w:szCs w:val="30"/>
          <w:cs/>
        </w:rPr>
        <w:t>ตามบัญชีของบริษัทได้รับการทบทวน</w:t>
      </w:r>
      <w:r w:rsidRPr="00C756BF">
        <w:rPr>
          <w:rFonts w:ascii="Angsana New" w:hAnsi="Angsana New"/>
          <w:sz w:val="30"/>
          <w:szCs w:val="30"/>
          <w:cs/>
        </w:rPr>
        <w:t xml:space="preserve"> ณ ทุกวันที่ใน</w:t>
      </w:r>
      <w:r w:rsidR="00A00DC4" w:rsidRPr="00C756BF">
        <w:rPr>
          <w:rFonts w:ascii="Angsana New" w:hAnsi="Angsana New"/>
          <w:sz w:val="30"/>
          <w:szCs w:val="30"/>
          <w:cs/>
        </w:rPr>
        <w:t>รายงาน</w:t>
      </w:r>
      <w:r w:rsidRPr="00C756BF">
        <w:rPr>
          <w:rFonts w:ascii="Angsana New" w:hAnsi="Angsana New"/>
          <w:sz w:val="30"/>
          <w:szCs w:val="30"/>
          <w:cs/>
        </w:rPr>
        <w:t>ว่ามีข้อบ่งชี้เรื่องการด้อยค่าหรือไม่</w:t>
      </w:r>
      <w:r w:rsidR="00A91EC6" w:rsidRPr="00C756BF">
        <w:rPr>
          <w:rFonts w:ascii="Angsana New" w:hAnsi="Angsana New"/>
          <w:sz w:val="30"/>
          <w:szCs w:val="30"/>
          <w:cs/>
        </w:rPr>
        <w:br/>
      </w:r>
      <w:r w:rsidRPr="00C756BF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="00CE62BC" w:rsidRPr="00C756BF">
        <w:rPr>
          <w:rFonts w:ascii="Angsana New" w:hAnsi="Angsana New"/>
          <w:sz w:val="30"/>
          <w:szCs w:val="30"/>
          <w:cs/>
        </w:rPr>
        <w:t xml:space="preserve"> </w:t>
      </w:r>
      <w:r w:rsidR="001A1149" w:rsidRPr="00C756BF">
        <w:rPr>
          <w:rFonts w:ascii="Angsana New" w:hAnsi="Angsana New"/>
          <w:sz w:val="30"/>
          <w:szCs w:val="30"/>
          <w:cs/>
        </w:rPr>
        <w:t>สินทรัพย์ไม่มีตัวตน</w:t>
      </w:r>
      <w:r w:rsidR="00EC36E7" w:rsidRPr="00C756BF">
        <w:rPr>
          <w:rFonts w:ascii="Angsana New" w:hAnsi="Angsana New"/>
          <w:sz w:val="30"/>
          <w:szCs w:val="30"/>
          <w:cs/>
        </w:rPr>
        <w:t>ที่มีอายุการ</w:t>
      </w:r>
      <w:r w:rsidR="00CE62BC" w:rsidRPr="00C756BF">
        <w:rPr>
          <w:rFonts w:ascii="Angsana New" w:hAnsi="Angsana New"/>
          <w:sz w:val="30"/>
          <w:szCs w:val="30"/>
          <w:cs/>
        </w:rPr>
        <w:t>ให้ประโยชน์ไม่ทราบแน่นอน หรือ ยังไม่พร้อมใช้งาน จะประมาณมูลค่าที่คาดว่าจะได้รับคืนทุกปี ในช่วงเวลาเดียวกัน</w:t>
      </w:r>
    </w:p>
    <w:p w:rsidR="00EC36E7" w:rsidRPr="00C756BF" w:rsidRDefault="00EC36E7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012F68" w:rsidRPr="00C756BF" w:rsidRDefault="00456E46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="007C3F7A" w:rsidRPr="00C756BF">
        <w:rPr>
          <w:rFonts w:ascii="Angsana New" w:hAnsi="Angsana New"/>
          <w:sz w:val="30"/>
          <w:szCs w:val="30"/>
          <w:cs/>
        </w:rPr>
        <w:t>รับรู้</w:t>
      </w:r>
      <w:r w:rsidRPr="00C756BF">
        <w:rPr>
          <w:rFonts w:ascii="Angsana New" w:hAnsi="Angsana New"/>
          <w:sz w:val="30"/>
          <w:szCs w:val="30"/>
          <w:cs/>
        </w:rPr>
        <w:t>เมื่อมูลค่าตามบัญชีของสินทรัพย์ หรือ</w:t>
      </w:r>
      <w:r w:rsidR="00A00DC4" w:rsidRPr="00C756BF">
        <w:rPr>
          <w:rFonts w:ascii="Angsana New" w:hAnsi="Angsana New"/>
          <w:sz w:val="30"/>
          <w:szCs w:val="30"/>
          <w:cs/>
        </w:rPr>
        <w:t>มูลค่าตามบัญชีของ</w:t>
      </w:r>
      <w:r w:rsidRPr="00C756BF">
        <w:rPr>
          <w:rFonts w:ascii="Angsana New" w:hAnsi="Angsana New"/>
          <w:sz w:val="30"/>
          <w:szCs w:val="30"/>
          <w:cs/>
        </w:rPr>
        <w:t>หน</w:t>
      </w:r>
      <w:r w:rsidR="00E03C34" w:rsidRPr="00C756BF">
        <w:rPr>
          <w:rFonts w:ascii="Angsana New" w:hAnsi="Angsana New"/>
          <w:sz w:val="30"/>
          <w:szCs w:val="30"/>
          <w:cs/>
        </w:rPr>
        <w:t>่วยสินทรัพย์ที่ก่อให้เกิด</w:t>
      </w:r>
      <w:r w:rsidR="00C50845" w:rsidRPr="00C756BF">
        <w:rPr>
          <w:rFonts w:ascii="Angsana New" w:hAnsi="Angsana New"/>
          <w:sz w:val="30"/>
          <w:szCs w:val="30"/>
          <w:cs/>
        </w:rPr>
        <w:t xml:space="preserve"> </w:t>
      </w:r>
      <w:r w:rsidR="00E03C34" w:rsidRPr="00C756BF">
        <w:rPr>
          <w:rFonts w:ascii="Angsana New" w:hAnsi="Angsana New"/>
          <w:sz w:val="30"/>
          <w:szCs w:val="30"/>
          <w:cs/>
        </w:rPr>
        <w:t>เงินสด</w:t>
      </w:r>
      <w:r w:rsidRPr="00C756BF">
        <w:rPr>
          <w:rFonts w:ascii="Angsana New" w:hAnsi="Angsana New"/>
          <w:sz w:val="30"/>
          <w:szCs w:val="30"/>
          <w:cs/>
        </w:rPr>
        <w:t>สูงกว่ามูลค่าที่จะได้รับคืน ขาดทุนจากการด้อยค่าบันทึกใน</w:t>
      </w:r>
      <w:r w:rsidR="008744F6" w:rsidRPr="00C756BF">
        <w:rPr>
          <w:rFonts w:ascii="Angsana New" w:hAnsi="Angsana New"/>
          <w:sz w:val="30"/>
          <w:szCs w:val="30"/>
          <w:cs/>
        </w:rPr>
        <w:t>กำไรหรือขาดทุน</w:t>
      </w:r>
      <w:r w:rsidR="00A4623F" w:rsidRPr="00C756BF">
        <w:rPr>
          <w:rFonts w:ascii="Angsana New" w:hAnsi="Angsana New"/>
          <w:sz w:val="30"/>
          <w:szCs w:val="30"/>
        </w:rPr>
        <w:t xml:space="preserve"> </w:t>
      </w:r>
      <w:r w:rsidR="00012F68" w:rsidRPr="00C756BF">
        <w:rPr>
          <w:rFonts w:ascii="Angsana New" w:hAnsi="Angsana New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</w:t>
      </w:r>
      <w:r w:rsidR="008744F6" w:rsidRPr="00C756BF">
        <w:rPr>
          <w:rFonts w:ascii="Angsana New" w:hAnsi="Angsana New"/>
          <w:sz w:val="30"/>
          <w:szCs w:val="30"/>
          <w:cs/>
        </w:rPr>
        <w:t>เจ้าของ</w:t>
      </w:r>
      <w:r w:rsidR="00012F68" w:rsidRPr="00C756BF">
        <w:rPr>
          <w:rFonts w:ascii="Angsana New" w:hAnsi="Angsana New"/>
          <w:sz w:val="30"/>
          <w:szCs w:val="30"/>
          <w:cs/>
        </w:rPr>
        <w:t>และมีการด้อยค</w:t>
      </w:r>
      <w:r w:rsidR="00A00DC4" w:rsidRPr="00C756BF">
        <w:rPr>
          <w:rFonts w:ascii="Angsana New" w:hAnsi="Angsana New"/>
          <w:sz w:val="30"/>
          <w:szCs w:val="30"/>
          <w:cs/>
        </w:rPr>
        <w:t>่าในเวลาต่อมา ในกรณีนี้จะ</w:t>
      </w:r>
      <w:r w:rsidR="00012F68" w:rsidRPr="00C756BF">
        <w:rPr>
          <w:rFonts w:ascii="Angsana New" w:hAnsi="Angsana New"/>
          <w:sz w:val="30"/>
          <w:szCs w:val="30"/>
          <w:cs/>
        </w:rPr>
        <w:t>รับรู้ในส่วนของ</w:t>
      </w:r>
      <w:r w:rsidR="008744F6" w:rsidRPr="00C756BF">
        <w:rPr>
          <w:rFonts w:ascii="Angsana New" w:hAnsi="Angsana New"/>
          <w:sz w:val="30"/>
          <w:szCs w:val="30"/>
          <w:cs/>
        </w:rPr>
        <w:t>เจ้าของ</w:t>
      </w:r>
    </w:p>
    <w:p w:rsidR="00012F68" w:rsidRPr="00C756BF" w:rsidRDefault="00012F68" w:rsidP="005B3B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012F68" w:rsidRPr="00C756BF" w:rsidRDefault="00012F68" w:rsidP="005B3B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</w:t>
      </w:r>
      <w:r w:rsidR="00F862EE" w:rsidRPr="00C756BF">
        <w:rPr>
          <w:rFonts w:ascii="Angsana New" w:hAnsi="Angsana New"/>
          <w:sz w:val="30"/>
          <w:szCs w:val="30"/>
          <w:cs/>
        </w:rPr>
        <w:t>เจ้าของ และมีควา</w:t>
      </w:r>
      <w:r w:rsidR="007F7CEE" w:rsidRPr="00C756BF">
        <w:rPr>
          <w:rFonts w:ascii="Angsana New" w:hAnsi="Angsana New"/>
          <w:sz w:val="30"/>
          <w:szCs w:val="30"/>
          <w:cs/>
        </w:rPr>
        <w:t>ม</w:t>
      </w:r>
      <w:r w:rsidRPr="00C756BF">
        <w:rPr>
          <w:rFonts w:ascii="Angsana New" w:hAnsi="Angsana New"/>
          <w:sz w:val="30"/>
          <w:szCs w:val="30"/>
          <w:cs/>
        </w:rPr>
        <w:t>ชัดเจนว่าสินทรั</w:t>
      </w:r>
      <w:r w:rsidR="00DD018A" w:rsidRPr="00C756BF">
        <w:rPr>
          <w:rFonts w:ascii="Angsana New" w:hAnsi="Angsana New"/>
          <w:sz w:val="30"/>
          <w:szCs w:val="30"/>
          <w:cs/>
        </w:rPr>
        <w:t xml:space="preserve">พย์ดังกล่าวมีการด้อยค่า </w:t>
      </w:r>
      <w:r w:rsidRPr="00C756BF">
        <w:rPr>
          <w:rFonts w:ascii="Angsana New" w:hAnsi="Angsana New"/>
          <w:sz w:val="30"/>
          <w:szCs w:val="30"/>
          <w:cs/>
        </w:rPr>
        <w:t>ขาดทุนซึ่งเคยบันทึกในส่วนของ</w:t>
      </w:r>
      <w:r w:rsidR="00F862EE" w:rsidRPr="00C756BF">
        <w:rPr>
          <w:rFonts w:ascii="Angsana New" w:hAnsi="Angsana New"/>
          <w:sz w:val="30"/>
          <w:szCs w:val="30"/>
          <w:cs/>
        </w:rPr>
        <w:t>เจ้าของ</w:t>
      </w:r>
      <w:r w:rsidRPr="00C756BF">
        <w:rPr>
          <w:rFonts w:ascii="Angsana New" w:hAnsi="Angsana New"/>
          <w:sz w:val="30"/>
          <w:szCs w:val="30"/>
          <w:cs/>
        </w:rPr>
        <w:t>จะถูกบันทึกใ</w:t>
      </w:r>
      <w:r w:rsidR="00C756BF">
        <w:rPr>
          <w:rFonts w:ascii="Angsana New" w:hAnsi="Angsana New"/>
          <w:sz w:val="30"/>
          <w:szCs w:val="30"/>
          <w:cs/>
        </w:rPr>
        <w:t>น</w:t>
      </w:r>
      <w:r w:rsidR="002056D8" w:rsidRPr="00C756BF">
        <w:rPr>
          <w:rFonts w:ascii="Angsana New" w:hAnsi="Angsana New"/>
          <w:sz w:val="30"/>
          <w:szCs w:val="30"/>
          <w:cs/>
        </w:rPr>
        <w:t>กำไร</w:t>
      </w:r>
      <w:r w:rsidR="00F862EE" w:rsidRPr="00C756BF">
        <w:rPr>
          <w:rFonts w:ascii="Angsana New" w:hAnsi="Angsana New"/>
          <w:sz w:val="30"/>
          <w:szCs w:val="30"/>
          <w:cs/>
        </w:rPr>
        <w:t>หรือ</w:t>
      </w:r>
      <w:r w:rsidR="002056D8" w:rsidRPr="00C756BF">
        <w:rPr>
          <w:rFonts w:ascii="Angsana New" w:hAnsi="Angsana New"/>
          <w:sz w:val="30"/>
          <w:szCs w:val="30"/>
          <w:cs/>
        </w:rPr>
        <w:t>ขาดทุน</w:t>
      </w:r>
      <w:r w:rsidRPr="00C756BF">
        <w:rPr>
          <w:rFonts w:ascii="Angsana New" w:hAnsi="Angsana New"/>
          <w:sz w:val="30"/>
          <w:szCs w:val="30"/>
          <w:cs/>
        </w:rPr>
        <w:t>โดยไม่ต้องปรับกับยอดสินทรัพย์ทางการเงินดังกล่าว ขาดทุนที่บันทึกใน</w:t>
      </w:r>
      <w:r w:rsidR="00F862EE" w:rsidRPr="00C756BF">
        <w:rPr>
          <w:rFonts w:ascii="Angsana New" w:hAnsi="Angsana New"/>
          <w:sz w:val="30"/>
          <w:szCs w:val="30"/>
          <w:cs/>
        </w:rPr>
        <w:t>กำไรหรือขาดทุน</w:t>
      </w:r>
      <w:r w:rsidRPr="00C756BF">
        <w:rPr>
          <w:rFonts w:ascii="Angsana New" w:hAnsi="Angsana New"/>
          <w:sz w:val="30"/>
          <w:szCs w:val="30"/>
          <w:cs/>
        </w:rPr>
        <w:t>เป็นผลต่างระหว่างราคาทุนที่ซื้อกับมูลค่ายุติธรรมในปัจจุบันของสินทรัพย</w:t>
      </w:r>
      <w:r w:rsidR="00DD018A" w:rsidRPr="00C756BF">
        <w:rPr>
          <w:rFonts w:ascii="Angsana New" w:hAnsi="Angsana New"/>
          <w:sz w:val="30"/>
          <w:szCs w:val="30"/>
          <w:cs/>
        </w:rPr>
        <w:t xml:space="preserve">์ </w:t>
      </w:r>
      <w:r w:rsidRPr="00C756BF">
        <w:rPr>
          <w:rFonts w:ascii="Angsana New" w:hAnsi="Angsana New"/>
          <w:sz w:val="30"/>
          <w:szCs w:val="30"/>
          <w:cs/>
        </w:rPr>
        <w:t>หักขาดทุนจากการด้อยค่าของสินทรัพย์ทางการเงินนั้น</w:t>
      </w:r>
      <w:r w:rsidR="00F2750E" w:rsidRPr="00C756BF">
        <w:rPr>
          <w:rFonts w:ascii="Angsana New" w:hAnsi="Angsana New"/>
          <w:sz w:val="30"/>
          <w:szCs w:val="30"/>
        </w:rPr>
        <w:t xml:space="preserve"> </w:t>
      </w:r>
      <w:r w:rsidRPr="00C756BF">
        <w:rPr>
          <w:rFonts w:ascii="Angsana New" w:hAnsi="Angsana New"/>
          <w:sz w:val="30"/>
          <w:szCs w:val="30"/>
          <w:cs/>
        </w:rPr>
        <w:t>ๆ ซึ่งเคยรับรู้แล้วใน</w:t>
      </w:r>
      <w:r w:rsidR="00F862EE" w:rsidRPr="00C756BF">
        <w:rPr>
          <w:rFonts w:ascii="Angsana New" w:hAnsi="Angsana New"/>
          <w:sz w:val="30"/>
          <w:szCs w:val="30"/>
          <w:cs/>
        </w:rPr>
        <w:t>กำไรหรือขาดทุน</w:t>
      </w:r>
    </w:p>
    <w:p w:rsidR="009551EF" w:rsidRDefault="00955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16"/>
          <w:szCs w:val="16"/>
        </w:rPr>
      </w:pPr>
      <w:r>
        <w:rPr>
          <w:rFonts w:ascii="Angsana New" w:hAnsi="Angsana New"/>
          <w:iCs/>
          <w:sz w:val="16"/>
          <w:szCs w:val="16"/>
        </w:rPr>
        <w:br w:type="page"/>
      </w:r>
    </w:p>
    <w:p w:rsidR="00012F68" w:rsidRPr="00C756BF" w:rsidRDefault="00012F68" w:rsidP="009551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jc w:val="thaiDistribute"/>
        <w:rPr>
          <w:rFonts w:ascii="Angsana New" w:hAnsi="Angsana New"/>
          <w:iCs/>
          <w:sz w:val="30"/>
          <w:szCs w:val="30"/>
        </w:rPr>
      </w:pPr>
      <w:r w:rsidRPr="00C756BF">
        <w:rPr>
          <w:rFonts w:ascii="Angsana New" w:hAnsi="Angsana New"/>
          <w:iCs/>
          <w:sz w:val="30"/>
          <w:szCs w:val="30"/>
          <w:cs/>
        </w:rPr>
        <w:lastRenderedPageBreak/>
        <w:t>การคำนวณมูลค่าที่คาดว่าจะได้รับคืน</w:t>
      </w:r>
    </w:p>
    <w:p w:rsidR="00012F68" w:rsidRPr="00C756BF" w:rsidRDefault="00012F68" w:rsidP="005B3B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A00DC4" w:rsidRPr="00C756BF" w:rsidRDefault="00A00DC4" w:rsidP="005B3B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:rsidR="00851A19" w:rsidRPr="00C756BF" w:rsidRDefault="00851A19" w:rsidP="005B3B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012F68" w:rsidRPr="00C756BF" w:rsidRDefault="00012F68" w:rsidP="005B3B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</w:t>
      </w:r>
      <w:r w:rsidR="00A00DC4" w:rsidRPr="00C756BF">
        <w:rPr>
          <w:rFonts w:ascii="Angsana New" w:hAnsi="Angsana New"/>
          <w:sz w:val="30"/>
          <w:szCs w:val="30"/>
          <w:cs/>
        </w:rPr>
        <w:t>ที่ไม่ใช่สินทรัพย์ทางการเงิน</w:t>
      </w:r>
      <w:r w:rsidR="00642DE9" w:rsidRPr="00C756BF">
        <w:rPr>
          <w:rFonts w:ascii="Angsana New" w:hAnsi="Angsana New"/>
          <w:sz w:val="30"/>
          <w:szCs w:val="30"/>
          <w:cs/>
        </w:rPr>
        <w:t xml:space="preserve"> </w:t>
      </w:r>
      <w:r w:rsidRPr="00C756BF">
        <w:rPr>
          <w:rFonts w:ascii="Angsana New" w:hAnsi="Angsana New"/>
          <w:sz w:val="30"/>
          <w:szCs w:val="30"/>
          <w:cs/>
        </w:rPr>
        <w:t>หมายถึง</w:t>
      </w:r>
      <w:r w:rsidR="00A00DC4" w:rsidRPr="00C756BF">
        <w:rPr>
          <w:rFonts w:ascii="Angsana New" w:hAnsi="Angsana New"/>
          <w:sz w:val="30"/>
          <w:szCs w:val="30"/>
          <w:cs/>
        </w:rPr>
        <w:t xml:space="preserve"> มูลค่าจากการใช้ของสินทรัพย์หรือมูลค่ายุติธรรมของสินทรัพย์หักต้นทุนในการขาย</w:t>
      </w:r>
      <w:r w:rsidR="001C0128" w:rsidRPr="00C756BF">
        <w:rPr>
          <w:rFonts w:ascii="Angsana New" w:hAnsi="Angsana New"/>
          <w:sz w:val="30"/>
          <w:szCs w:val="30"/>
          <w:cs/>
        </w:rPr>
        <w:t xml:space="preserve">แล้วแต่มูลค่าใดจะสูงกว่า </w:t>
      </w:r>
      <w:r w:rsidRPr="00C756BF">
        <w:rPr>
          <w:rFonts w:ascii="Angsana New" w:hAnsi="Angsana New"/>
          <w:sz w:val="30"/>
          <w:szCs w:val="30"/>
          <w:cs/>
        </w:rPr>
        <w:t>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  สำหรับสินทรัพย์ที่ไม่ก่อให้เกิดกระแสเงินสดร</w:t>
      </w:r>
      <w:r w:rsidR="00A00DC4" w:rsidRPr="00C756BF">
        <w:rPr>
          <w:rFonts w:ascii="Angsana New" w:hAnsi="Angsana New"/>
          <w:sz w:val="30"/>
          <w:szCs w:val="30"/>
          <w:cs/>
        </w:rPr>
        <w:t>ับโดยอิสระจากสินทรัพย์อื่น จะ</w:t>
      </w:r>
      <w:r w:rsidRPr="00C756BF">
        <w:rPr>
          <w:rFonts w:ascii="Angsana New" w:hAnsi="Angsana New"/>
          <w:sz w:val="30"/>
          <w:szCs w:val="30"/>
          <w:cs/>
        </w:rPr>
        <w:t>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8742BF" w:rsidRPr="00C756BF" w:rsidRDefault="008742BF" w:rsidP="00E9111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jc w:val="thaiDistribute"/>
        <w:rPr>
          <w:rFonts w:ascii="Angsana New" w:hAnsi="Angsana New"/>
          <w:iCs/>
          <w:sz w:val="16"/>
          <w:szCs w:val="16"/>
        </w:rPr>
      </w:pPr>
    </w:p>
    <w:p w:rsidR="00012F68" w:rsidRPr="00C756BF" w:rsidRDefault="00012F68" w:rsidP="00E9111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jc w:val="thaiDistribute"/>
        <w:rPr>
          <w:rFonts w:ascii="Angsana New" w:hAnsi="Angsana New"/>
          <w:iCs/>
          <w:sz w:val="30"/>
          <w:szCs w:val="30"/>
        </w:rPr>
      </w:pPr>
      <w:r w:rsidRPr="00C756BF">
        <w:rPr>
          <w:rFonts w:ascii="Angsana New" w:hAnsi="Angsana New"/>
          <w:iCs/>
          <w:sz w:val="30"/>
          <w:szCs w:val="30"/>
          <w:cs/>
        </w:rPr>
        <w:t>การกลับรายการด้อยค่า</w:t>
      </w:r>
    </w:p>
    <w:p w:rsidR="00012F68" w:rsidRPr="00C756BF" w:rsidRDefault="00012F68" w:rsidP="005B3B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012F68" w:rsidRPr="00C756BF" w:rsidRDefault="00012F68" w:rsidP="005B3B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>ขาดทุนจากการด้อยค่าของสินทรั</w:t>
      </w:r>
      <w:r w:rsidR="008D794A" w:rsidRPr="00C756BF">
        <w:rPr>
          <w:rFonts w:ascii="Angsana New" w:hAnsi="Angsana New"/>
          <w:sz w:val="30"/>
          <w:szCs w:val="30"/>
          <w:cs/>
        </w:rPr>
        <w:t>พย์ทางการเงิน</w:t>
      </w:r>
      <w:r w:rsidR="001C0128" w:rsidRPr="00C756BF">
        <w:rPr>
          <w:rFonts w:ascii="Angsana New" w:hAnsi="Angsana New"/>
          <w:sz w:val="30"/>
          <w:szCs w:val="30"/>
          <w:cs/>
        </w:rPr>
        <w:t xml:space="preserve">จะถูกกลับรายการ </w:t>
      </w:r>
      <w:r w:rsidRPr="00C756BF">
        <w:rPr>
          <w:rFonts w:ascii="Angsana New" w:hAnsi="Angsana New"/>
          <w:sz w:val="30"/>
          <w:szCs w:val="30"/>
          <w:cs/>
        </w:rPr>
        <w:t>เมื่อมูลค่าที่คาดว่าจะได้รับคืนเพิ่มขึ้นในภายหลัง  และการเพิ่มขึ้นนั้นสัมพันธ์โดยตรงกับ</w:t>
      </w:r>
      <w:r w:rsidR="00CE62BC" w:rsidRPr="00C756BF">
        <w:rPr>
          <w:rFonts w:ascii="Angsana New" w:hAnsi="Angsana New"/>
          <w:sz w:val="30"/>
          <w:szCs w:val="30"/>
          <w:cs/>
        </w:rPr>
        <w:t>ขาดทุนจากการด้อยค่าที่เคยรับรู้ใน</w:t>
      </w:r>
      <w:r w:rsidR="00F862EE" w:rsidRPr="00C756BF">
        <w:rPr>
          <w:rFonts w:ascii="Angsana New" w:hAnsi="Angsana New"/>
          <w:sz w:val="30"/>
          <w:szCs w:val="30"/>
          <w:cs/>
        </w:rPr>
        <w:t>กำไรหรือขาดทุน</w:t>
      </w:r>
      <w:r w:rsidRPr="00C756BF">
        <w:rPr>
          <w:rFonts w:ascii="Angsana New" w:hAnsi="Angsana New"/>
          <w:sz w:val="30"/>
          <w:szCs w:val="30"/>
          <w:cs/>
        </w:rPr>
        <w:t xml:space="preserve"> สำหรับสินทรัพย์</w:t>
      </w:r>
      <w:r w:rsidR="00EA3D74" w:rsidRPr="00C756BF">
        <w:rPr>
          <w:rFonts w:ascii="Angsana New" w:hAnsi="Angsana New"/>
          <w:sz w:val="30"/>
          <w:szCs w:val="30"/>
          <w:cs/>
        </w:rPr>
        <w:br/>
      </w:r>
      <w:r w:rsidRPr="00C756BF">
        <w:rPr>
          <w:rFonts w:ascii="Angsana New" w:hAnsi="Angsana New"/>
          <w:sz w:val="30"/>
          <w:szCs w:val="30"/>
          <w:cs/>
        </w:rPr>
        <w:t>ทางการเงินที่บันทึกโดยวิธีราคาทุนตัดจำหน่ายและตราสารหนี้ที่จัดประเภทเป็นหลักทรัพย์เผื่อขาย การกลับรายการจะถูกบันทึกใน</w:t>
      </w:r>
      <w:r w:rsidR="00F862EE" w:rsidRPr="00C756BF">
        <w:rPr>
          <w:rFonts w:ascii="Angsana New" w:hAnsi="Angsana New"/>
          <w:sz w:val="30"/>
          <w:szCs w:val="30"/>
          <w:cs/>
        </w:rPr>
        <w:t>กำไรหรือขาดทุน</w:t>
      </w:r>
      <w:r w:rsidRPr="00C756BF">
        <w:rPr>
          <w:rFonts w:ascii="Angsana New" w:hAnsi="Angsana New"/>
          <w:sz w:val="30"/>
          <w:szCs w:val="30"/>
          <w:cs/>
        </w:rPr>
        <w:t xml:space="preserve">  ส่วนสินทรัพย์ทางการเงินที่เป็นตราสารทุนที่จัดประเภทเป็นหลักทรัพย์เผื่อขาย </w:t>
      </w:r>
      <w:r w:rsidR="00F862EE" w:rsidRPr="00C756BF">
        <w:rPr>
          <w:rFonts w:ascii="Angsana New" w:hAnsi="Angsana New"/>
          <w:sz w:val="30"/>
          <w:szCs w:val="30"/>
          <w:cs/>
        </w:rPr>
        <w:br/>
      </w:r>
      <w:r w:rsidRPr="00C756BF">
        <w:rPr>
          <w:rFonts w:ascii="Angsana New" w:hAnsi="Angsana New"/>
          <w:sz w:val="30"/>
          <w:szCs w:val="30"/>
          <w:cs/>
        </w:rPr>
        <w:t>การกลับ</w:t>
      </w:r>
      <w:r w:rsidR="00926B00" w:rsidRPr="00C756BF">
        <w:rPr>
          <w:rFonts w:ascii="Angsana New" w:hAnsi="Angsana New"/>
          <w:sz w:val="30"/>
          <w:szCs w:val="30"/>
          <w:cs/>
        </w:rPr>
        <w:t>รายการจะถูกรับรู้โดยตรงในกำไรขาดทุนเบ็ดเสร็จอื่น</w:t>
      </w:r>
    </w:p>
    <w:p w:rsidR="002A3EBC" w:rsidRPr="00C756BF" w:rsidRDefault="002A3EBC" w:rsidP="005B3B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012F68" w:rsidRPr="00C756BF" w:rsidRDefault="00012F68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ขาดทุนจากการด้อยค่าของสินทรัพย์ที่ไม่ใช่สินทรัพย์ทางการเงินอื่น</w:t>
      </w:r>
      <w:r w:rsidR="00EA3D74" w:rsidRPr="00C756BF">
        <w:rPr>
          <w:rFonts w:ascii="Angsana New" w:hAnsi="Angsana New"/>
          <w:sz w:val="30"/>
          <w:szCs w:val="30"/>
          <w:cs/>
        </w:rPr>
        <w:t xml:space="preserve"> </w:t>
      </w:r>
      <w:r w:rsidRPr="00C756BF">
        <w:rPr>
          <w:rFonts w:ascii="Angsana New" w:hAnsi="Angsana New"/>
          <w:sz w:val="30"/>
          <w:szCs w:val="30"/>
          <w:cs/>
        </w:rPr>
        <w:t>ๆ ที่เคยรับรู้ใน</w:t>
      </w:r>
      <w:r w:rsidR="00AD54FC" w:rsidRPr="00C756BF">
        <w:rPr>
          <w:rFonts w:ascii="Angsana New" w:hAnsi="Angsana New"/>
          <w:sz w:val="30"/>
          <w:szCs w:val="30"/>
          <w:cs/>
        </w:rPr>
        <w:t>งวด</w:t>
      </w:r>
      <w:r w:rsidRPr="00C756BF">
        <w:rPr>
          <w:rFonts w:ascii="Angsana New" w:hAnsi="Angsana New"/>
          <w:sz w:val="30"/>
          <w:szCs w:val="30"/>
          <w:cs/>
        </w:rPr>
        <w:t xml:space="preserve">ก่อนจะถูกประเมิน </w:t>
      </w:r>
      <w:r w:rsidR="00EA3D74" w:rsidRPr="00C756BF">
        <w:rPr>
          <w:rFonts w:ascii="Angsana New" w:hAnsi="Angsana New"/>
          <w:sz w:val="30"/>
          <w:szCs w:val="30"/>
          <w:cs/>
        </w:rPr>
        <w:br/>
      </w:r>
      <w:r w:rsidRPr="00C756BF">
        <w:rPr>
          <w:rFonts w:ascii="Angsana New" w:hAnsi="Angsana New"/>
          <w:sz w:val="30"/>
          <w:szCs w:val="30"/>
          <w:cs/>
        </w:rPr>
        <w:t>ณ</w:t>
      </w:r>
      <w:r w:rsidR="00EA3D74" w:rsidRPr="00C756BF">
        <w:rPr>
          <w:rFonts w:ascii="Angsana New" w:hAnsi="Angsana New"/>
          <w:sz w:val="30"/>
          <w:szCs w:val="30"/>
          <w:cs/>
        </w:rPr>
        <w:t xml:space="preserve"> </w:t>
      </w:r>
      <w:r w:rsidRPr="00C756BF">
        <w:rPr>
          <w:rFonts w:ascii="Angsana New" w:hAnsi="Angsana New"/>
          <w:sz w:val="30"/>
          <w:szCs w:val="30"/>
          <w:cs/>
        </w:rPr>
        <w:t>ทุกวันที่ที่ออกรายงานว่ามีข้อบ่งชี้เรื่องการด้อยค่าหรือไม่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:rsidR="00980DD0" w:rsidRPr="00C756BF" w:rsidRDefault="00980DD0" w:rsidP="00B32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F53CFA" w:rsidRPr="00C756BF" w:rsidRDefault="00A4349E" w:rsidP="002A36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4349E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F53CFA" w:rsidRPr="00C756BF">
        <w:rPr>
          <w:rFonts w:ascii="Angsana New" w:hAnsi="Angsana New"/>
          <w:b/>
          <w:bCs/>
          <w:i/>
          <w:iCs/>
          <w:sz w:val="30"/>
          <w:szCs w:val="30"/>
          <w:cs/>
        </w:rPr>
        <w:t>.</w:t>
      </w:r>
      <w:r w:rsidRPr="00A4349E">
        <w:rPr>
          <w:rFonts w:ascii="Angsana New" w:hAnsi="Angsana New"/>
          <w:b/>
          <w:bCs/>
          <w:i/>
          <w:iCs/>
          <w:sz w:val="30"/>
          <w:szCs w:val="30"/>
        </w:rPr>
        <w:t>12</w:t>
      </w:r>
      <w:r w:rsidR="00F53CFA" w:rsidRPr="00C756BF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เจ้าหนี้สำนักหักบัญชี</w:t>
      </w:r>
      <w:r w:rsidR="00802901" w:rsidRPr="00C756BF">
        <w:rPr>
          <w:rFonts w:ascii="Angsana New" w:hAnsi="Angsana New"/>
          <w:b/>
          <w:bCs/>
          <w:i/>
          <w:iCs/>
          <w:sz w:val="30"/>
          <w:szCs w:val="30"/>
          <w:cs/>
        </w:rPr>
        <w:t>และบริษัทหลักทรัพย์</w:t>
      </w:r>
    </w:p>
    <w:p w:rsidR="00F53CFA" w:rsidRPr="00C756BF" w:rsidRDefault="00F53CFA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744C13" w:rsidRPr="00C756BF" w:rsidRDefault="00E07E5C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>เจ้าหนี้สำนักหักบัญชี</w:t>
      </w:r>
      <w:r w:rsidR="00C97348" w:rsidRPr="00C756BF">
        <w:rPr>
          <w:rFonts w:ascii="Angsana New" w:hAnsi="Angsana New"/>
          <w:sz w:val="30"/>
          <w:szCs w:val="30"/>
        </w:rPr>
        <w:t xml:space="preserve"> </w:t>
      </w:r>
      <w:r w:rsidR="00F53CFA" w:rsidRPr="00C756BF">
        <w:rPr>
          <w:rFonts w:ascii="Angsana New" w:hAnsi="Angsana New"/>
          <w:sz w:val="30"/>
          <w:szCs w:val="30"/>
          <w:cs/>
        </w:rPr>
        <w:t>หมายถึง ยอดดุลสุทธิเจ้าหนี้สำนักหักบัญชี</w:t>
      </w:r>
      <w:r w:rsidR="00D72149" w:rsidRPr="00C756BF">
        <w:rPr>
          <w:rFonts w:ascii="Angsana New" w:hAnsi="Angsana New"/>
          <w:sz w:val="30"/>
          <w:szCs w:val="30"/>
          <w:cs/>
        </w:rPr>
        <w:t xml:space="preserve"> (ประเทศไทย)</w:t>
      </w:r>
      <w:r w:rsidR="00F53CFA" w:rsidRPr="00C756BF">
        <w:rPr>
          <w:rFonts w:ascii="Angsana New" w:hAnsi="Angsana New"/>
          <w:sz w:val="30"/>
          <w:szCs w:val="30"/>
          <w:cs/>
        </w:rPr>
        <w:t xml:space="preserve"> </w:t>
      </w:r>
      <w:r w:rsidR="00F53CFA" w:rsidRPr="00C756BF">
        <w:rPr>
          <w:rFonts w:ascii="Angsana New" w:hAnsi="Angsana New"/>
          <w:sz w:val="30"/>
          <w:szCs w:val="30"/>
        </w:rPr>
        <w:t>(</w:t>
      </w:r>
      <w:r w:rsidR="00D72149" w:rsidRPr="00C756BF">
        <w:rPr>
          <w:rFonts w:ascii="Angsana New" w:hAnsi="Angsana New"/>
          <w:sz w:val="30"/>
          <w:szCs w:val="30"/>
        </w:rPr>
        <w:t xml:space="preserve">Thailand Clearing House; </w:t>
      </w:r>
      <w:r w:rsidR="00F53CFA" w:rsidRPr="00C756BF">
        <w:rPr>
          <w:rFonts w:ascii="Angsana New" w:hAnsi="Angsana New"/>
          <w:sz w:val="30"/>
          <w:szCs w:val="30"/>
        </w:rPr>
        <w:t xml:space="preserve">TCH) </w:t>
      </w:r>
      <w:r w:rsidR="00EA3D74" w:rsidRPr="00C756BF">
        <w:rPr>
          <w:rFonts w:ascii="Angsana New" w:hAnsi="Angsana New"/>
          <w:sz w:val="30"/>
          <w:szCs w:val="30"/>
          <w:cs/>
        </w:rPr>
        <w:br/>
      </w:r>
      <w:r w:rsidR="00F53CFA" w:rsidRPr="00C756BF">
        <w:rPr>
          <w:rFonts w:ascii="Angsana New" w:hAnsi="Angsana New"/>
          <w:sz w:val="30"/>
          <w:szCs w:val="30"/>
          <w:cs/>
        </w:rPr>
        <w:t>ที่เกิดจากการชำระราคาซื้อขายหลักทรัพย์</w:t>
      </w:r>
      <w:r w:rsidR="00BC2928" w:rsidRPr="00C756BF">
        <w:rPr>
          <w:rFonts w:ascii="Angsana New" w:hAnsi="Angsana New"/>
          <w:sz w:val="30"/>
          <w:szCs w:val="30"/>
          <w:cs/>
        </w:rPr>
        <w:t>หรือ</w:t>
      </w:r>
      <w:r w:rsidR="00534209" w:rsidRPr="00C756BF">
        <w:rPr>
          <w:rFonts w:ascii="Angsana New" w:hAnsi="Angsana New"/>
          <w:sz w:val="30"/>
          <w:szCs w:val="30"/>
          <w:cs/>
        </w:rPr>
        <w:t>สัญญา</w:t>
      </w:r>
      <w:r w:rsidR="00F53CFA" w:rsidRPr="00C756BF">
        <w:rPr>
          <w:rFonts w:ascii="Angsana New" w:hAnsi="Angsana New"/>
          <w:sz w:val="30"/>
          <w:szCs w:val="30"/>
          <w:cs/>
        </w:rPr>
        <w:t>ซื</w:t>
      </w:r>
      <w:r w:rsidR="00D72149" w:rsidRPr="00C756BF">
        <w:rPr>
          <w:rFonts w:ascii="Angsana New" w:hAnsi="Angsana New"/>
          <w:sz w:val="30"/>
          <w:szCs w:val="30"/>
          <w:cs/>
        </w:rPr>
        <w:t>้อขายล่วงหน้า</w:t>
      </w:r>
      <w:r w:rsidR="00C97348" w:rsidRPr="00C756BF">
        <w:rPr>
          <w:rFonts w:ascii="Angsana New" w:hAnsi="Angsana New"/>
          <w:sz w:val="30"/>
          <w:szCs w:val="30"/>
          <w:cs/>
        </w:rPr>
        <w:t>รายวัน</w:t>
      </w:r>
      <w:r w:rsidR="00D72149" w:rsidRPr="00C756BF">
        <w:rPr>
          <w:rFonts w:ascii="Angsana New" w:hAnsi="Angsana New"/>
          <w:sz w:val="30"/>
          <w:szCs w:val="30"/>
          <w:cs/>
        </w:rPr>
        <w:t xml:space="preserve">ผ่านสำนักหักบัญชี (ประเทศไทย) </w:t>
      </w:r>
      <w:r w:rsidR="00D74161" w:rsidRPr="00C756BF">
        <w:rPr>
          <w:rFonts w:ascii="Angsana New" w:hAnsi="Angsana New"/>
          <w:sz w:val="30"/>
          <w:szCs w:val="30"/>
        </w:rPr>
        <w:t xml:space="preserve"> </w:t>
      </w:r>
    </w:p>
    <w:p w:rsidR="00744C13" w:rsidRPr="00C756BF" w:rsidRDefault="00744C13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F53CFA" w:rsidRPr="00C756BF" w:rsidRDefault="00327BCE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>เจ้าหนี้บริษัทหลักทรัพย์</w:t>
      </w:r>
      <w:r w:rsidR="00C97348" w:rsidRPr="00C756BF">
        <w:rPr>
          <w:rFonts w:ascii="Angsana New" w:hAnsi="Angsana New"/>
          <w:sz w:val="30"/>
          <w:szCs w:val="30"/>
          <w:cs/>
        </w:rPr>
        <w:t xml:space="preserve"> </w:t>
      </w:r>
      <w:r w:rsidRPr="00C756BF">
        <w:rPr>
          <w:rFonts w:ascii="Angsana New" w:hAnsi="Angsana New"/>
          <w:sz w:val="30"/>
          <w:szCs w:val="30"/>
          <w:cs/>
        </w:rPr>
        <w:t xml:space="preserve">หมายถึง </w:t>
      </w:r>
      <w:r w:rsidR="00D74161" w:rsidRPr="00C756BF">
        <w:rPr>
          <w:rFonts w:ascii="Angsana New" w:hAnsi="Angsana New"/>
          <w:sz w:val="30"/>
          <w:szCs w:val="30"/>
          <w:cs/>
        </w:rPr>
        <w:t>ยอดดุลสุทธิเจ้าหนี้บริษัทหลักทรัพย์ต่างประเทศที่เกิดจากการชำระราคาซื้อขายหลักทรัพย์ในต่างประเทศผ่านบริษัทหลักทรัพย์ต่างประเทศ</w:t>
      </w:r>
    </w:p>
    <w:p w:rsidR="000D4AB2" w:rsidRDefault="000D4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  <w:cs/>
        </w:rPr>
      </w:pPr>
      <w:r>
        <w:rPr>
          <w:rFonts w:ascii="Angsana New" w:hAnsi="Angsana New"/>
          <w:b/>
          <w:bCs/>
          <w:i/>
          <w:iCs/>
          <w:sz w:val="24"/>
          <w:szCs w:val="24"/>
          <w:cs/>
        </w:rPr>
        <w:br w:type="page"/>
      </w:r>
    </w:p>
    <w:p w:rsidR="00F53CFA" w:rsidRPr="00C756BF" w:rsidRDefault="00A4349E" w:rsidP="000D4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4349E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3</w:t>
      </w:r>
      <w:r w:rsidR="00F53CFA" w:rsidRPr="00C756BF">
        <w:rPr>
          <w:rFonts w:ascii="Angsana New" w:hAnsi="Angsana New"/>
          <w:b/>
          <w:bCs/>
          <w:i/>
          <w:iCs/>
          <w:sz w:val="30"/>
          <w:szCs w:val="30"/>
          <w:cs/>
        </w:rPr>
        <w:t>.</w:t>
      </w:r>
      <w:r w:rsidRPr="00A4349E">
        <w:rPr>
          <w:rFonts w:ascii="Angsana New" w:hAnsi="Angsana New"/>
          <w:b/>
          <w:bCs/>
          <w:i/>
          <w:iCs/>
          <w:sz w:val="30"/>
          <w:szCs w:val="30"/>
        </w:rPr>
        <w:t>13</w:t>
      </w:r>
      <w:r w:rsidR="00F53CFA" w:rsidRPr="00C756BF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เจ้าหนี้ธุรกิจหลักทรัพย์และสัญญาซื้อขายล่วงหน้า</w:t>
      </w:r>
    </w:p>
    <w:p w:rsidR="00F53CFA" w:rsidRPr="00C756BF" w:rsidRDefault="00F53CFA" w:rsidP="006E4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F53CFA" w:rsidRPr="00C756BF" w:rsidRDefault="00F53CFA" w:rsidP="006E4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C756BF">
        <w:rPr>
          <w:rFonts w:ascii="Angsana New" w:hAnsi="Angsana New"/>
          <w:sz w:val="30"/>
          <w:szCs w:val="30"/>
          <w:cs/>
        </w:rPr>
        <w:t>เจ้าหนี้ธุรกิจหลักทรัพย์และสัญญาซื้อขายล่วงหน้า</w:t>
      </w:r>
      <w:r w:rsidR="00C97348" w:rsidRPr="00C756BF">
        <w:rPr>
          <w:rFonts w:ascii="Angsana New" w:hAnsi="Angsana New"/>
          <w:sz w:val="30"/>
          <w:szCs w:val="30"/>
          <w:cs/>
        </w:rPr>
        <w:t xml:space="preserve"> </w:t>
      </w:r>
      <w:r w:rsidRPr="00C756BF">
        <w:rPr>
          <w:rFonts w:ascii="Angsana New" w:hAnsi="Angsana New"/>
          <w:sz w:val="30"/>
          <w:szCs w:val="30"/>
          <w:cs/>
        </w:rPr>
        <w:t xml:space="preserve">หมายถึง ภาระของบริษัทจากการประกอบธุรกิจหลักทรัพย์และธุรกิจสัญญาซื้อขายล่วงหน้าที่มีต่อบุคคลภายนอก รวมถึงยอดสุทธิเจ้าหนี้ลูกค้าที่ซื้อขายหลักทรัพย์ด้วยเงินสด </w:t>
      </w:r>
      <w:r w:rsidR="00EA3D74" w:rsidRPr="00C756BF">
        <w:rPr>
          <w:rFonts w:ascii="Angsana New" w:hAnsi="Angsana New"/>
          <w:sz w:val="30"/>
          <w:szCs w:val="30"/>
          <w:cs/>
        </w:rPr>
        <w:br/>
      </w:r>
      <w:r w:rsidRPr="00C756BF">
        <w:rPr>
          <w:rFonts w:ascii="Angsana New" w:hAnsi="Angsana New"/>
          <w:sz w:val="30"/>
          <w:szCs w:val="30"/>
          <w:cs/>
        </w:rPr>
        <w:t>ภาระที่ต้องส่งมอบหลักทรัพย์เนื่องจากการขายชอร์ต</w:t>
      </w:r>
    </w:p>
    <w:p w:rsidR="00980DD0" w:rsidRPr="00C756BF" w:rsidRDefault="00980DD0" w:rsidP="00C73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E53DAC" w:rsidRPr="00C756BF" w:rsidRDefault="00A4349E" w:rsidP="006E4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4349E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7D73A9" w:rsidRPr="00C756BF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Pr="00A4349E">
        <w:rPr>
          <w:rFonts w:ascii="Angsana New" w:hAnsi="Angsana New"/>
          <w:b/>
          <w:bCs/>
          <w:i/>
          <w:iCs/>
          <w:sz w:val="30"/>
          <w:szCs w:val="30"/>
        </w:rPr>
        <w:t>14</w:t>
      </w:r>
      <w:r w:rsidR="008A7465" w:rsidRPr="00C756BF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7D73A9" w:rsidRPr="00C756BF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</w:t>
      </w:r>
      <w:r w:rsidR="00F53CFA" w:rsidRPr="00C756BF">
        <w:rPr>
          <w:rFonts w:ascii="Angsana New" w:hAnsi="Angsana New"/>
          <w:b/>
          <w:bCs/>
          <w:i/>
          <w:iCs/>
          <w:sz w:val="30"/>
          <w:szCs w:val="30"/>
          <w:cs/>
        </w:rPr>
        <w:t>ที่มีภาระ</w:t>
      </w:r>
      <w:r w:rsidR="007D73A9" w:rsidRPr="00C756BF">
        <w:rPr>
          <w:rFonts w:ascii="Angsana New" w:hAnsi="Angsana New"/>
          <w:b/>
          <w:bCs/>
          <w:i/>
          <w:iCs/>
          <w:sz w:val="30"/>
          <w:szCs w:val="30"/>
          <w:cs/>
        </w:rPr>
        <w:t>ดอกเบี้ย</w:t>
      </w:r>
    </w:p>
    <w:p w:rsidR="007D73A9" w:rsidRPr="00C756BF" w:rsidRDefault="007D73A9" w:rsidP="006E4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D33D37" w:rsidRPr="00C756BF" w:rsidRDefault="00EB7BA1" w:rsidP="006E4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56BF">
        <w:rPr>
          <w:rFonts w:ascii="Angsana New" w:hAnsi="Angsana New"/>
          <w:sz w:val="30"/>
          <w:szCs w:val="30"/>
          <w:cs/>
        </w:rPr>
        <w:t>หนี้สิน</w:t>
      </w:r>
      <w:r w:rsidR="00F53CFA" w:rsidRPr="00C756BF">
        <w:rPr>
          <w:rFonts w:ascii="Angsana New" w:hAnsi="Angsana New"/>
          <w:sz w:val="30"/>
          <w:szCs w:val="30"/>
          <w:cs/>
        </w:rPr>
        <w:t>ที่มีภาระ</w:t>
      </w:r>
      <w:r w:rsidRPr="00C756BF">
        <w:rPr>
          <w:rFonts w:ascii="Angsana New" w:hAnsi="Angsana New"/>
          <w:sz w:val="30"/>
          <w:szCs w:val="30"/>
          <w:cs/>
        </w:rPr>
        <w:t>ดอกเบี้ยบันทึกเริ่มแรกในราคายุติธรรมหักค่าใช้จ่ายที่เกี่ยวข้องกับการกู้ยืมเงิน ภายหลังจากการบันทึกหนี้สินที่มีภาระดอกเบี้ยจะบันทึกต่อมาโดยวิธีราคาทุนตัดจำหน่าย ผลต่างระหว่างยอดหนี้เริ่มแรกและ</w:t>
      </w:r>
      <w:r w:rsidR="00EA3D74" w:rsidRPr="00C756BF">
        <w:rPr>
          <w:rFonts w:ascii="Angsana New" w:hAnsi="Angsana New"/>
          <w:sz w:val="30"/>
          <w:szCs w:val="30"/>
          <w:cs/>
        </w:rPr>
        <w:br/>
      </w:r>
      <w:r w:rsidRPr="00C756BF">
        <w:rPr>
          <w:rFonts w:ascii="Angsana New" w:hAnsi="Angsana New"/>
          <w:sz w:val="30"/>
          <w:szCs w:val="30"/>
          <w:cs/>
        </w:rPr>
        <w:t>ยอดหนี้เมื่อครบกำหนดไถ่ถอน จะบันทึกใน</w:t>
      </w:r>
      <w:r w:rsidR="00F862EE" w:rsidRPr="00C756BF">
        <w:rPr>
          <w:rFonts w:ascii="Angsana New" w:hAnsi="Angsana New"/>
          <w:sz w:val="30"/>
          <w:szCs w:val="30"/>
          <w:cs/>
        </w:rPr>
        <w:t>กำไรหรือขาดทุน</w:t>
      </w:r>
      <w:r w:rsidRPr="00C756BF">
        <w:rPr>
          <w:rFonts w:ascii="Angsana New" w:hAnsi="Angsana New"/>
          <w:sz w:val="30"/>
          <w:szCs w:val="30"/>
          <w:cs/>
        </w:rPr>
        <w:t>ตลอดอายุการกู้ยืม</w:t>
      </w:r>
      <w:r w:rsidR="00CE62BC" w:rsidRPr="00C756BF">
        <w:rPr>
          <w:rFonts w:ascii="Angsana New" w:hAnsi="Angsana New"/>
          <w:sz w:val="30"/>
          <w:szCs w:val="30"/>
          <w:cs/>
        </w:rPr>
        <w:t>โดยใช้วิธีอัตราดอกเบี้ยที่แท้จริง</w:t>
      </w:r>
    </w:p>
    <w:p w:rsidR="00BC064D" w:rsidRPr="00C756BF" w:rsidRDefault="00BC064D" w:rsidP="006E4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360715" w:rsidRPr="00C756BF" w:rsidRDefault="00A4349E" w:rsidP="006E4F59">
      <w:pPr>
        <w:pStyle w:val="AccPolicyHeading"/>
        <w:spacing w:line="380" w:lineRule="exact"/>
        <w:ind w:right="0"/>
        <w:rPr>
          <w:b w:val="0"/>
          <w:bCs w:val="0"/>
        </w:rPr>
      </w:pPr>
      <w:r w:rsidRPr="00A4349E">
        <w:t>3</w:t>
      </w:r>
      <w:r w:rsidR="00360715" w:rsidRPr="00C756BF">
        <w:t>.</w:t>
      </w:r>
      <w:r w:rsidRPr="00A4349E">
        <w:t>15</w:t>
      </w:r>
      <w:r w:rsidR="00360715" w:rsidRPr="00C756BF">
        <w:rPr>
          <w:b w:val="0"/>
          <w:bCs w:val="0"/>
        </w:rPr>
        <w:t xml:space="preserve">    </w:t>
      </w:r>
      <w:r w:rsidR="00360715" w:rsidRPr="00C756BF">
        <w:rPr>
          <w:cs/>
        </w:rPr>
        <w:t>ประมาณการหนี้สิน</w:t>
      </w:r>
    </w:p>
    <w:p w:rsidR="00360715" w:rsidRPr="00C756BF" w:rsidRDefault="00360715" w:rsidP="006E4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360715" w:rsidRPr="00C756BF" w:rsidRDefault="00360715" w:rsidP="006E4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ประมาณการหนี้สินจะรับรู้ก็ต่อเมื่อบริษัทมีภาระ</w:t>
      </w:r>
      <w:r w:rsidR="002A7219" w:rsidRPr="00C756BF">
        <w:rPr>
          <w:rFonts w:ascii="Angsana New" w:hAnsi="Angsana New"/>
          <w:sz w:val="30"/>
          <w:szCs w:val="30"/>
          <w:cs/>
        </w:rPr>
        <w:t>ผูกพัน</w:t>
      </w:r>
      <w:r w:rsidRPr="00C756BF">
        <w:rPr>
          <w:rFonts w:ascii="Angsana New" w:hAnsi="Angsana New"/>
          <w:sz w:val="30"/>
          <w:szCs w:val="30"/>
          <w:cs/>
        </w:rPr>
        <w:t>ตามกฎหมาย</w:t>
      </w:r>
      <w:r w:rsidR="002A7219" w:rsidRPr="00C756BF">
        <w:rPr>
          <w:rFonts w:ascii="Angsana New" w:hAnsi="Angsana New"/>
          <w:sz w:val="30"/>
          <w:szCs w:val="30"/>
          <w:cs/>
        </w:rPr>
        <w:t>หรือภาระผูกพันจากการอนุมาน</w:t>
      </w:r>
      <w:r w:rsidRPr="00C756BF">
        <w:rPr>
          <w:rFonts w:ascii="Angsana New" w:hAnsi="Angsana New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="002A7219" w:rsidRPr="00C756BF">
        <w:rPr>
          <w:rFonts w:ascii="Angsana New" w:hAnsi="Angsana New"/>
          <w:sz w:val="30"/>
          <w:szCs w:val="30"/>
          <w:cs/>
        </w:rPr>
        <w:t>ซึ่งสามารถประมาณ</w:t>
      </w:r>
      <w:r w:rsidR="002B4653" w:rsidRPr="00C756BF">
        <w:rPr>
          <w:rFonts w:ascii="Angsana New" w:hAnsi="Angsana New"/>
          <w:sz w:val="30"/>
          <w:szCs w:val="30"/>
          <w:cs/>
        </w:rPr>
        <w:t>จำนวน</w:t>
      </w:r>
      <w:r w:rsidR="002A7219" w:rsidRPr="00C756BF">
        <w:rPr>
          <w:rFonts w:ascii="Angsana New" w:hAnsi="Angsana New"/>
          <w:sz w:val="30"/>
          <w:szCs w:val="30"/>
          <w:cs/>
        </w:rPr>
        <w:t>ของภาระผูกพันได้อย่างน่าเชื่อถือ</w:t>
      </w:r>
      <w:r w:rsidRPr="00C756BF">
        <w:rPr>
          <w:rFonts w:ascii="Angsana New" w:hAnsi="Angsana New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2F3245" w:rsidRPr="00C756BF">
        <w:rPr>
          <w:rFonts w:ascii="Angsana New" w:hAnsi="Angsana New"/>
          <w:sz w:val="30"/>
          <w:szCs w:val="30"/>
          <w:cs/>
        </w:rPr>
        <w:t>ผูกพัน</w:t>
      </w:r>
      <w:r w:rsidRPr="00C756BF">
        <w:rPr>
          <w:rFonts w:ascii="Angsana New" w:hAnsi="Angsana New"/>
          <w:sz w:val="30"/>
          <w:szCs w:val="30"/>
          <w:cs/>
        </w:rPr>
        <w:t xml:space="preserve">ดังกล่าว </w:t>
      </w:r>
      <w:r w:rsidR="002A7219" w:rsidRPr="00C756BF">
        <w:rPr>
          <w:rFonts w:ascii="Angsana New" w:hAnsi="Angsana New"/>
          <w:sz w:val="30"/>
          <w:szCs w:val="30"/>
          <w:cs/>
        </w:rPr>
        <w:t xml:space="preserve"> </w:t>
      </w:r>
    </w:p>
    <w:p w:rsidR="00380FE2" w:rsidRPr="00C756BF" w:rsidRDefault="00380FE2" w:rsidP="00380F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:rsidR="006E4F59" w:rsidRPr="00C756BF" w:rsidRDefault="006E4F59" w:rsidP="006E4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right="43" w:firstLine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756BF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ประมาณการหนี้สิน</w:t>
      </w:r>
      <w:r w:rsidR="002A3D38" w:rsidRPr="00C756BF">
        <w:rPr>
          <w:rFonts w:ascii="Angsana New" w:hAnsi="Angsana New"/>
          <w:b/>
          <w:bCs/>
          <w:i/>
          <w:iCs/>
          <w:sz w:val="30"/>
          <w:szCs w:val="30"/>
          <w:cs/>
        </w:rPr>
        <w:t>สำหรับ</w:t>
      </w:r>
      <w:r w:rsidRPr="00C756BF">
        <w:rPr>
          <w:rFonts w:ascii="Angsana New" w:hAnsi="Angsana New"/>
          <w:b/>
          <w:bCs/>
          <w:i/>
          <w:iCs/>
          <w:sz w:val="30"/>
          <w:szCs w:val="30"/>
          <w:cs/>
        </w:rPr>
        <w:t>ผลประโยชน์พนักงาน</w:t>
      </w:r>
    </w:p>
    <w:p w:rsidR="006E4F59" w:rsidRPr="00C756BF" w:rsidRDefault="006E4F59" w:rsidP="006E4F59">
      <w:pPr>
        <w:tabs>
          <w:tab w:val="clear" w:pos="227"/>
          <w:tab w:val="clear" w:pos="454"/>
          <w:tab w:val="clear" w:pos="680"/>
          <w:tab w:val="left" w:pos="720"/>
        </w:tabs>
        <w:spacing w:line="380" w:lineRule="exact"/>
        <w:ind w:left="540"/>
        <w:jc w:val="both"/>
        <w:rPr>
          <w:rFonts w:ascii="Angsana New" w:hAnsi="Angsana New"/>
          <w:iCs/>
          <w:sz w:val="30"/>
          <w:szCs w:val="30"/>
        </w:rPr>
      </w:pPr>
    </w:p>
    <w:p w:rsidR="0063711A" w:rsidRPr="00C756BF" w:rsidRDefault="0063711A" w:rsidP="006E4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right="43" w:firstLine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C756BF">
        <w:rPr>
          <w:rFonts w:ascii="Angsana New" w:hAnsi="Angsana New"/>
          <w:i/>
          <w:iCs/>
          <w:sz w:val="30"/>
          <w:szCs w:val="30"/>
          <w:cs/>
        </w:rPr>
        <w:t>โครงการสมทบเงิน</w:t>
      </w:r>
    </w:p>
    <w:p w:rsidR="0063711A" w:rsidRPr="00C756BF" w:rsidRDefault="0063711A" w:rsidP="006E4F59">
      <w:pPr>
        <w:tabs>
          <w:tab w:val="clear" w:pos="227"/>
          <w:tab w:val="clear" w:pos="454"/>
          <w:tab w:val="clear" w:pos="680"/>
          <w:tab w:val="left" w:pos="720"/>
        </w:tabs>
        <w:spacing w:line="380" w:lineRule="exact"/>
        <w:ind w:left="540"/>
        <w:jc w:val="both"/>
        <w:rPr>
          <w:rFonts w:ascii="Angsana New" w:hAnsi="Angsana New"/>
          <w:iCs/>
          <w:sz w:val="30"/>
          <w:szCs w:val="30"/>
        </w:rPr>
      </w:pPr>
    </w:p>
    <w:p w:rsidR="00980DD0" w:rsidRPr="00C756BF" w:rsidRDefault="0063711A" w:rsidP="00ED2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0" w:right="43"/>
        <w:jc w:val="thaiDistribute"/>
        <w:rPr>
          <w:rFonts w:ascii="Angsana New" w:hAnsi="Angsana New"/>
          <w:i/>
          <w:sz w:val="30"/>
          <w:szCs w:val="30"/>
        </w:rPr>
      </w:pPr>
      <w:r w:rsidRPr="00C756BF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</w:t>
      </w:r>
      <w:r w:rsidR="00D72149" w:rsidRPr="00C756BF">
        <w:rPr>
          <w:rFonts w:ascii="Angsana New" w:hAnsi="Angsana New"/>
          <w:i/>
          <w:sz w:val="30"/>
          <w:szCs w:val="30"/>
          <w:cs/>
        </w:rPr>
        <w:t>ที่กำหนดไว้</w:t>
      </w:r>
      <w:r w:rsidRPr="00C756BF">
        <w:rPr>
          <w:rFonts w:ascii="Angsana New" w:hAnsi="Angsana New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:rsidR="00ED2316" w:rsidRPr="00C756BF" w:rsidRDefault="00ED2316" w:rsidP="00ED2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0" w:right="43"/>
        <w:jc w:val="thaiDistribute"/>
        <w:rPr>
          <w:rFonts w:ascii="Angsana New" w:hAnsi="Angsana New"/>
          <w:i/>
          <w:sz w:val="30"/>
          <w:szCs w:val="30"/>
        </w:rPr>
      </w:pPr>
    </w:p>
    <w:p w:rsidR="00A32F76" w:rsidRPr="00C756BF" w:rsidRDefault="00F862EE" w:rsidP="006E4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right="43" w:firstLine="54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756BF">
        <w:rPr>
          <w:rFonts w:ascii="Angsana New" w:hAnsi="Angsana New"/>
          <w:i/>
          <w:iCs/>
          <w:sz w:val="30"/>
          <w:szCs w:val="30"/>
          <w:cs/>
        </w:rPr>
        <w:t>โครงการผลประโยชน์ที่กำหนดไว้</w:t>
      </w:r>
    </w:p>
    <w:p w:rsidR="00B8608F" w:rsidRPr="00C756BF" w:rsidRDefault="00B8608F" w:rsidP="006E4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7" w:right="43"/>
        <w:jc w:val="thaiDistribute"/>
        <w:rPr>
          <w:rFonts w:ascii="Angsana New" w:hAnsi="Angsana New"/>
          <w:sz w:val="30"/>
          <w:szCs w:val="30"/>
        </w:rPr>
      </w:pPr>
    </w:p>
    <w:p w:rsidR="00751139" w:rsidRPr="00C756BF" w:rsidRDefault="00751139" w:rsidP="006E4F59">
      <w:pPr>
        <w:spacing w:line="380" w:lineRule="exact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C756BF">
        <w:rPr>
          <w:rFonts w:ascii="Angsana New" w:hAnsi="Angsana New"/>
          <w:i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ปัจจุบันและในงวดก่อน</w:t>
      </w:r>
      <w:r w:rsidR="00F2750E" w:rsidRPr="00C756BF">
        <w:rPr>
          <w:rFonts w:ascii="Angsana New" w:hAnsi="Angsana New"/>
          <w:i/>
          <w:sz w:val="30"/>
          <w:szCs w:val="30"/>
        </w:rPr>
        <w:t xml:space="preserve"> </w:t>
      </w:r>
      <w:r w:rsidRPr="00C756BF">
        <w:rPr>
          <w:rFonts w:ascii="Angsana New" w:hAnsi="Angsana New"/>
          <w:i/>
          <w:sz w:val="30"/>
          <w:szCs w:val="30"/>
          <w:cs/>
        </w:rPr>
        <w:t xml:space="preserve">ๆ  ผลประโยชน์ดังกล่าวได้มีการคิดลดกระแสเงินสดเพื่อให้เป็นมูลค่าปัจจุบัน </w:t>
      </w:r>
    </w:p>
    <w:p w:rsidR="00751139" w:rsidRPr="00C756BF" w:rsidRDefault="00751139" w:rsidP="00751139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:rsidR="00751139" w:rsidRPr="00C756BF" w:rsidRDefault="00751139" w:rsidP="00741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i/>
          <w:sz w:val="30"/>
          <w:szCs w:val="30"/>
        </w:rPr>
      </w:pPr>
      <w:r w:rsidRPr="00C756BF">
        <w:rPr>
          <w:rFonts w:ascii="Angsana New" w:hAnsi="Angsana New"/>
          <w:i/>
          <w:sz w:val="30"/>
          <w:szCs w:val="30"/>
          <w:cs/>
        </w:rPr>
        <w:t>การคำนวณ</w:t>
      </w:r>
      <w:r w:rsidR="00D72149" w:rsidRPr="00C756BF">
        <w:rPr>
          <w:rFonts w:ascii="Angsana New" w:hAnsi="Angsana New"/>
          <w:i/>
          <w:sz w:val="30"/>
          <w:szCs w:val="30"/>
          <w:cs/>
        </w:rPr>
        <w:t>ภาระผูกพันของโครงการผลประโยชน์ที่กำหนดไว้</w:t>
      </w:r>
      <w:r w:rsidRPr="00C756BF">
        <w:rPr>
          <w:rFonts w:ascii="Angsana New" w:hAnsi="Angsana New"/>
          <w:i/>
          <w:sz w:val="30"/>
          <w:szCs w:val="30"/>
          <w:cs/>
        </w:rPr>
        <w:t xml:space="preserve">นั้นจัดทำโดยนักคณิตศาสตร์ประกันภัยที่ได้รับอนุญาต โดยวิธีคิดลดแต่ละหน่วยที่ประมาณการไว้  </w:t>
      </w:r>
    </w:p>
    <w:p w:rsidR="006F596A" w:rsidRPr="00C756BF" w:rsidRDefault="006F596A" w:rsidP="006E4F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eastAsia="Times New Roman" w:hAnsi="Angsana New"/>
          <w:iCs/>
          <w:sz w:val="24"/>
          <w:szCs w:val="24"/>
        </w:rPr>
      </w:pPr>
    </w:p>
    <w:p w:rsidR="00751139" w:rsidRPr="00C756BF" w:rsidRDefault="00751139" w:rsidP="006E4F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C756BF">
        <w:rPr>
          <w:rFonts w:ascii="Angsana New" w:eastAsia="Times New Roman" w:hAnsi="Angsana New"/>
          <w:i/>
          <w:sz w:val="30"/>
          <w:szCs w:val="30"/>
          <w:cs/>
        </w:rPr>
        <w:lastRenderedPageBreak/>
        <w:t>ในการวัดมูลค่าใหม่ของหนี้สินผลประโยชน์ที่กำหนดไว้สุทธิ</w:t>
      </w:r>
      <w:r w:rsidRPr="00C756BF">
        <w:rPr>
          <w:rFonts w:ascii="Angsana New" w:eastAsia="Times New Roman" w:hAnsi="Angsana New"/>
          <w:i/>
          <w:sz w:val="30"/>
          <w:szCs w:val="30"/>
        </w:rPr>
        <w:t xml:space="preserve"> </w:t>
      </w:r>
      <w:r w:rsidRPr="00C756BF">
        <w:rPr>
          <w:rFonts w:ascii="Angsana New" w:eastAsia="Times New Roman" w:hAnsi="Angsana New"/>
          <w:i/>
          <w:sz w:val="30"/>
          <w:szCs w:val="30"/>
          <w:cs/>
        </w:rPr>
        <w:t>ผลกำไร</w:t>
      </w:r>
      <w:r w:rsidR="001466B9" w:rsidRPr="00C756BF">
        <w:rPr>
          <w:rFonts w:ascii="Angsana New" w:eastAsia="Times New Roman" w:hAnsi="Angsana New"/>
          <w:i/>
          <w:sz w:val="30"/>
          <w:szCs w:val="30"/>
          <w:cs/>
        </w:rPr>
        <w:t>หรือ</w:t>
      </w:r>
      <w:r w:rsidRPr="00C756BF">
        <w:rPr>
          <w:rFonts w:ascii="Angsana New" w:eastAsia="Times New Roman" w:hAnsi="Angsana New"/>
          <w:i/>
          <w:sz w:val="30"/>
          <w:szCs w:val="30"/>
          <w:cs/>
        </w:rPr>
        <w:t>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C756BF">
        <w:rPr>
          <w:rFonts w:ascii="Angsana New" w:eastAsia="Times New Roman" w:hAnsi="Angsana New"/>
          <w:i/>
          <w:sz w:val="30"/>
          <w:szCs w:val="30"/>
        </w:rPr>
        <w:t xml:space="preserve"> </w:t>
      </w:r>
      <w:r w:rsidRPr="00C756BF">
        <w:rPr>
          <w:rFonts w:ascii="Angsana New" w:hAnsi="Angsana New"/>
          <w:i/>
          <w:sz w:val="30"/>
          <w:szCs w:val="30"/>
          <w:cs/>
        </w:rPr>
        <w:t>บริษัทกำหนดดอกเบี้ยจ่าย</w:t>
      </w:r>
      <w:r w:rsidRPr="00C756BF">
        <w:rPr>
          <w:rFonts w:ascii="Angsana New" w:eastAsia="Times New Roman" w:hAnsi="Angsana New"/>
          <w:i/>
          <w:sz w:val="30"/>
          <w:szCs w:val="30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</w:t>
      </w:r>
      <w:r w:rsidR="00EA3D74" w:rsidRPr="00C756BF">
        <w:rPr>
          <w:rFonts w:ascii="Angsana New" w:eastAsia="Times New Roman" w:hAnsi="Angsana New"/>
          <w:i/>
          <w:sz w:val="30"/>
          <w:szCs w:val="30"/>
          <w:cs/>
        </w:rPr>
        <w:br/>
      </w:r>
      <w:r w:rsidRPr="00C756BF">
        <w:rPr>
          <w:rFonts w:ascii="Angsana New" w:eastAsia="Times New Roman" w:hAnsi="Angsana New"/>
          <w:i/>
          <w:sz w:val="30"/>
          <w:szCs w:val="30"/>
          <w:cs/>
        </w:rPr>
        <w:t>โดยคำนึงถึงการเปลี่ยนแปลงใด</w:t>
      </w:r>
      <w:r w:rsidR="006F596A" w:rsidRPr="00C756BF">
        <w:rPr>
          <w:rFonts w:ascii="Angsana New" w:eastAsia="Times New Roman" w:hAnsi="Angsana New"/>
          <w:i/>
          <w:sz w:val="30"/>
          <w:szCs w:val="30"/>
        </w:rPr>
        <w:t xml:space="preserve"> </w:t>
      </w:r>
      <w:r w:rsidRPr="00C756BF">
        <w:rPr>
          <w:rFonts w:ascii="Angsana New" w:eastAsia="Times New Roman" w:hAnsi="Angsana New"/>
          <w:i/>
          <w:sz w:val="30"/>
          <w:szCs w:val="30"/>
          <w:cs/>
        </w:rPr>
        <w:t>ๆ</w:t>
      </w:r>
      <w:r w:rsidR="006F596A" w:rsidRPr="00C756BF">
        <w:rPr>
          <w:rFonts w:ascii="Angsana New" w:eastAsia="Times New Roman" w:hAnsi="Angsana New"/>
          <w:i/>
          <w:sz w:val="30"/>
          <w:szCs w:val="30"/>
        </w:rPr>
        <w:t xml:space="preserve"> </w:t>
      </w:r>
      <w:r w:rsidRPr="00C756BF">
        <w:rPr>
          <w:rFonts w:ascii="Angsana New" w:eastAsia="Times New Roman" w:hAnsi="Angsana New"/>
          <w:i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</w:t>
      </w:r>
      <w:r w:rsidR="00EA3D74" w:rsidRPr="00C756BF">
        <w:rPr>
          <w:rFonts w:ascii="Angsana New" w:eastAsia="Times New Roman" w:hAnsi="Angsana New"/>
          <w:i/>
          <w:sz w:val="30"/>
          <w:szCs w:val="30"/>
          <w:cs/>
        </w:rPr>
        <w:br/>
      </w:r>
      <w:r w:rsidRPr="00C756BF">
        <w:rPr>
          <w:rFonts w:ascii="Angsana New" w:eastAsia="Times New Roman" w:hAnsi="Angsana New"/>
          <w:i/>
          <w:sz w:val="30"/>
          <w:szCs w:val="30"/>
          <w:cs/>
        </w:rPr>
        <w:t xml:space="preserve">การจ่ายชำระผลประโยชน์ </w:t>
      </w:r>
      <w:r w:rsidRPr="00C756BF">
        <w:rPr>
          <w:rFonts w:ascii="Angsana New" w:hAnsi="Angsana New"/>
          <w:i/>
          <w:sz w:val="30"/>
          <w:szCs w:val="30"/>
          <w:cs/>
        </w:rPr>
        <w:t>ดอกเบี้ยจ่ายสุทธิและค่าใช้จ่ายอื่น</w:t>
      </w:r>
      <w:r w:rsidR="006F596A" w:rsidRPr="00C756BF">
        <w:rPr>
          <w:rFonts w:ascii="Angsana New" w:hAnsi="Angsana New"/>
          <w:i/>
          <w:sz w:val="30"/>
          <w:szCs w:val="30"/>
        </w:rPr>
        <w:t xml:space="preserve"> </w:t>
      </w:r>
      <w:r w:rsidRPr="00C756BF">
        <w:rPr>
          <w:rFonts w:ascii="Angsana New" w:hAnsi="Angsana New"/>
          <w:i/>
          <w:sz w:val="30"/>
          <w:szCs w:val="30"/>
          <w:cs/>
        </w:rPr>
        <w:t>ๆ</w:t>
      </w:r>
      <w:r w:rsidR="006F596A" w:rsidRPr="00C756BF">
        <w:rPr>
          <w:rFonts w:ascii="Angsana New" w:hAnsi="Angsana New"/>
          <w:i/>
          <w:sz w:val="30"/>
          <w:szCs w:val="30"/>
        </w:rPr>
        <w:t xml:space="preserve"> </w:t>
      </w:r>
      <w:r w:rsidRPr="00C756BF">
        <w:rPr>
          <w:rFonts w:ascii="Angsana New" w:hAnsi="Angsana New"/>
          <w:i/>
          <w:sz w:val="30"/>
          <w:szCs w:val="30"/>
          <w:cs/>
        </w:rPr>
        <w:t>ที่เกี่ยวข้องกับโครงการผลประโยชน์</w:t>
      </w:r>
      <w:r w:rsidRPr="00C756BF">
        <w:rPr>
          <w:rFonts w:ascii="Angsana New" w:eastAsia="Times New Roman" w:hAnsi="Angsana New"/>
          <w:i/>
          <w:sz w:val="30"/>
          <w:szCs w:val="30"/>
          <w:cs/>
        </w:rPr>
        <w:t xml:space="preserve">รับรู้รายการในกำไรหรือขาดทุน </w:t>
      </w:r>
    </w:p>
    <w:p w:rsidR="00980DD0" w:rsidRPr="00C756BF" w:rsidRDefault="00980DD0" w:rsidP="00980D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i/>
          <w:sz w:val="30"/>
          <w:szCs w:val="30"/>
        </w:rPr>
      </w:pPr>
    </w:p>
    <w:p w:rsidR="008A77A8" w:rsidRPr="00C756BF" w:rsidRDefault="00D72149" w:rsidP="00980D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C756BF">
        <w:rPr>
          <w:rFonts w:ascii="Angsana New" w:eastAsia="Times New Roman" w:hAnsi="Angsana New"/>
          <w:i/>
          <w:sz w:val="30"/>
          <w:szCs w:val="30"/>
          <w:cs/>
        </w:rPr>
        <w:t>เมื่อมีการเปลี่ยนแปลง</w:t>
      </w:r>
      <w:r w:rsidR="00751139" w:rsidRPr="00C756BF">
        <w:rPr>
          <w:rFonts w:ascii="Angsana New" w:eastAsia="Times New Roman" w:hAnsi="Angsana New"/>
          <w:i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</w:t>
      </w:r>
      <w:r w:rsidR="00EA3D74" w:rsidRPr="00C756BF">
        <w:rPr>
          <w:rFonts w:ascii="Angsana New" w:eastAsia="Times New Roman" w:hAnsi="Angsana New"/>
          <w:i/>
          <w:sz w:val="30"/>
          <w:szCs w:val="30"/>
          <w:cs/>
        </w:rPr>
        <w:br/>
      </w:r>
      <w:r w:rsidR="00751139" w:rsidRPr="00C756BF">
        <w:rPr>
          <w:rFonts w:ascii="Angsana New" w:eastAsia="Times New Roman" w:hAnsi="Angsana New"/>
          <w:i/>
          <w:sz w:val="30"/>
          <w:szCs w:val="30"/>
          <w:cs/>
        </w:rPr>
        <w:t xml:space="preserve">ที่เกี่ยวข้องกับการบริการในอดีต หรือผลกำไรหรือขาดทุนจากการลดขนาดโครงการ ต้องรับรู้ในกำไรหรือขาดทุนทันที </w:t>
      </w:r>
      <w:r w:rsidR="00751139" w:rsidRPr="00C756BF">
        <w:rPr>
          <w:rFonts w:ascii="Angsana New" w:hAnsi="Angsana New"/>
          <w:i/>
          <w:sz w:val="30"/>
          <w:szCs w:val="30"/>
          <w:cs/>
        </w:rPr>
        <w:t>บริษัทรับรู้</w:t>
      </w:r>
      <w:r w:rsidR="00751139" w:rsidRPr="00C756BF">
        <w:rPr>
          <w:rFonts w:ascii="Angsana New" w:eastAsia="Times New Roman" w:hAnsi="Angsana New"/>
          <w:i/>
          <w:sz w:val="30"/>
          <w:szCs w:val="30"/>
          <w:cs/>
        </w:rPr>
        <w:t>ผลกำไรและขาดทุนจากการจ่ายชำระผลประโยชน์</w:t>
      </w:r>
      <w:r w:rsidRPr="00C756BF">
        <w:rPr>
          <w:rFonts w:ascii="Angsana New" w:eastAsia="Times New Roman" w:hAnsi="Angsana New"/>
          <w:i/>
          <w:sz w:val="30"/>
          <w:szCs w:val="30"/>
          <w:cs/>
        </w:rPr>
        <w:t>ที่กำหนดไว้</w:t>
      </w:r>
      <w:r w:rsidR="00751139" w:rsidRPr="00C756BF">
        <w:rPr>
          <w:rFonts w:ascii="Angsana New" w:eastAsia="Times New Roman" w:hAnsi="Angsana New"/>
          <w:i/>
          <w:sz w:val="30"/>
          <w:szCs w:val="30"/>
          <w:cs/>
        </w:rPr>
        <w:t>เมื่อเกิดขึ้น</w:t>
      </w:r>
    </w:p>
    <w:p w:rsidR="008742BF" w:rsidRPr="00C756BF" w:rsidRDefault="008742BF" w:rsidP="006E4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Cs/>
          <w:sz w:val="20"/>
          <w:szCs w:val="20"/>
        </w:rPr>
      </w:pPr>
    </w:p>
    <w:p w:rsidR="00B804A4" w:rsidRPr="00C756BF" w:rsidRDefault="00B804A4" w:rsidP="006E4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Cs/>
          <w:sz w:val="30"/>
          <w:szCs w:val="30"/>
        </w:rPr>
      </w:pPr>
      <w:r w:rsidRPr="00C756BF">
        <w:rPr>
          <w:rFonts w:ascii="Angsana New" w:hAnsi="Angsana New"/>
          <w:iCs/>
          <w:sz w:val="30"/>
          <w:szCs w:val="30"/>
          <w:cs/>
        </w:rPr>
        <w:t xml:space="preserve">ผลประโยชน์ระยะยาวอื่น </w:t>
      </w:r>
    </w:p>
    <w:p w:rsidR="008A77A8" w:rsidRPr="00C756BF" w:rsidRDefault="008A77A8" w:rsidP="006E4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Cs/>
          <w:sz w:val="20"/>
          <w:szCs w:val="20"/>
        </w:rPr>
      </w:pPr>
    </w:p>
    <w:p w:rsidR="00B804A4" w:rsidRPr="00C756BF" w:rsidRDefault="00B804A4" w:rsidP="00751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C756BF">
        <w:rPr>
          <w:rFonts w:ascii="Angsana New" w:hAnsi="Angsana New"/>
          <w:i/>
          <w:sz w:val="30"/>
          <w:szCs w:val="30"/>
          <w:cs/>
        </w:rPr>
        <w:t>ภาระผูกพันสุทธิของบริษัทที่เป็นผลประโยชน์ระยะยาวของพนักงานเป็นผลประโยชน์ในอนาคตที่เกิดจากการทำงานของพนักงานในปัจจุบันและงวดก่อน</w:t>
      </w:r>
      <w:r w:rsidR="006F596A" w:rsidRPr="00C756BF">
        <w:rPr>
          <w:rFonts w:ascii="Angsana New" w:hAnsi="Angsana New"/>
          <w:i/>
          <w:sz w:val="30"/>
          <w:szCs w:val="30"/>
        </w:rPr>
        <w:t xml:space="preserve"> </w:t>
      </w:r>
      <w:r w:rsidR="00120D6C" w:rsidRPr="00C756BF">
        <w:rPr>
          <w:rFonts w:ascii="Angsana New" w:hAnsi="Angsana New"/>
          <w:i/>
          <w:sz w:val="30"/>
          <w:szCs w:val="30"/>
          <w:cs/>
        </w:rPr>
        <w:t>ๆ</w:t>
      </w:r>
      <w:r w:rsidRPr="00C756BF">
        <w:rPr>
          <w:rFonts w:ascii="Angsana New" w:hAnsi="Angsana New"/>
          <w:i/>
          <w:sz w:val="30"/>
          <w:szCs w:val="30"/>
          <w:cs/>
        </w:rPr>
        <w:t xml:space="preserve"> ซึ่งผลประโยชน์นี้ได้คิดลดกระแสเงินสดเพื่อให้เป็นมูลค่าปัจจุบัน การวัดมูลค่าใหม่จะรับรู้ในกำไร</w:t>
      </w:r>
      <w:r w:rsidR="00120D6C" w:rsidRPr="00C756BF">
        <w:rPr>
          <w:rFonts w:ascii="Angsana New" w:hAnsi="Angsana New"/>
          <w:i/>
          <w:sz w:val="30"/>
          <w:szCs w:val="30"/>
          <w:cs/>
        </w:rPr>
        <w:t>หรือ</w:t>
      </w:r>
      <w:r w:rsidRPr="00C756BF">
        <w:rPr>
          <w:rFonts w:ascii="Angsana New" w:hAnsi="Angsana New"/>
          <w:i/>
          <w:sz w:val="30"/>
          <w:szCs w:val="30"/>
          <w:cs/>
        </w:rPr>
        <w:t xml:space="preserve">ขาดทุนเมื่อเกิดขึ้น </w:t>
      </w:r>
    </w:p>
    <w:p w:rsidR="00ED2316" w:rsidRPr="00C756BF" w:rsidRDefault="00ED2316" w:rsidP="00ED2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sz w:val="20"/>
          <w:szCs w:val="20"/>
        </w:rPr>
      </w:pPr>
    </w:p>
    <w:p w:rsidR="00A15405" w:rsidRPr="00C756BF" w:rsidRDefault="00A15405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Cs/>
          <w:sz w:val="30"/>
          <w:szCs w:val="30"/>
        </w:rPr>
      </w:pPr>
      <w:r w:rsidRPr="00C756BF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:rsidR="008A77A8" w:rsidRPr="00C756BF" w:rsidRDefault="008A77A8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Cs/>
          <w:sz w:val="20"/>
          <w:szCs w:val="20"/>
        </w:rPr>
      </w:pPr>
    </w:p>
    <w:p w:rsidR="00CD754D" w:rsidRPr="00C756BF" w:rsidRDefault="00A15405" w:rsidP="00CD754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C756BF">
        <w:rPr>
          <w:rFonts w:ascii="Angsana New" w:hAnsi="Angsana New"/>
          <w:i/>
          <w:spacing w:val="-4"/>
          <w:sz w:val="30"/>
          <w:szCs w:val="30"/>
          <w:cs/>
        </w:rPr>
        <w:t>ผลประโยชน์ระยะสั้นของพนักงาน</w:t>
      </w:r>
      <w:r w:rsidR="00751139" w:rsidRPr="00C756BF">
        <w:rPr>
          <w:rFonts w:ascii="Angsana New" w:hAnsi="Angsana New"/>
          <w:i/>
          <w:spacing w:val="-4"/>
          <w:sz w:val="30"/>
          <w:szCs w:val="30"/>
          <w:cs/>
        </w:rPr>
        <w:t xml:space="preserve">รับรู้เป็นค่าใช้จ่ายเมื่อพนักงานทำงานให้ </w:t>
      </w:r>
      <w:r w:rsidRPr="00C756BF">
        <w:rPr>
          <w:rFonts w:ascii="Angsana New" w:hAnsi="Angsana New"/>
          <w:i/>
          <w:spacing w:val="-4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C756BF">
        <w:rPr>
          <w:rFonts w:ascii="Angsana New" w:hAnsi="Angsana New"/>
          <w:i/>
          <w:sz w:val="30"/>
          <w:szCs w:val="30"/>
          <w:cs/>
        </w:rPr>
        <w:t xml:space="preserve">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</w:t>
      </w:r>
      <w:r w:rsidR="00EA3D74" w:rsidRPr="00C756BF">
        <w:rPr>
          <w:rFonts w:ascii="Angsana New" w:hAnsi="Angsana New"/>
          <w:i/>
          <w:sz w:val="30"/>
          <w:szCs w:val="30"/>
          <w:cs/>
        </w:rPr>
        <w:br/>
      </w:r>
      <w:r w:rsidRPr="00C756BF">
        <w:rPr>
          <w:rFonts w:ascii="Angsana New" w:hAnsi="Angsana New"/>
          <w:i/>
          <w:sz w:val="30"/>
          <w:szCs w:val="30"/>
          <w:cs/>
        </w:rPr>
        <w:t>ได้ทำงานให้ในอดีตและภาระผูกพันนี้สามารถประมาณได้อย่างสมเหตุสมผล</w:t>
      </w:r>
    </w:p>
    <w:p w:rsidR="00837ECA" w:rsidRPr="00C756BF" w:rsidRDefault="00837ECA" w:rsidP="00ED231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i/>
          <w:sz w:val="30"/>
          <w:szCs w:val="30"/>
        </w:rPr>
      </w:pPr>
    </w:p>
    <w:p w:rsidR="00837ECA" w:rsidRPr="00C756BF" w:rsidRDefault="00A4349E" w:rsidP="00837ECA">
      <w:pPr>
        <w:pStyle w:val="AccPolicyHeading"/>
        <w:ind w:right="0"/>
      </w:pPr>
      <w:r w:rsidRPr="00A4349E">
        <w:t>3</w:t>
      </w:r>
      <w:r w:rsidR="00837ECA" w:rsidRPr="00C756BF">
        <w:t>.</w:t>
      </w:r>
      <w:r w:rsidRPr="00A4349E">
        <w:t>16</w:t>
      </w:r>
      <w:r w:rsidR="00837ECA" w:rsidRPr="00C756BF">
        <w:tab/>
      </w:r>
      <w:r w:rsidR="00837ECA" w:rsidRPr="00C756BF">
        <w:rPr>
          <w:cs/>
        </w:rPr>
        <w:t>การวัดมูลค่ายุติธรรม</w:t>
      </w:r>
    </w:p>
    <w:p w:rsidR="00980DD0" w:rsidRPr="00C756BF" w:rsidRDefault="00980DD0" w:rsidP="00837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837ECA" w:rsidRPr="00C756BF" w:rsidRDefault="00837ECA" w:rsidP="00837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 xml:space="preserve">บริษัทกำหนดกรอบแนวคิดของการควบคุมเกี่ยวกับการวัดมูลค่ายุติธรรม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A4349E" w:rsidRPr="00A4349E">
        <w:rPr>
          <w:rFonts w:ascii="Angsana New" w:hAnsi="Angsana New"/>
          <w:sz w:val="30"/>
          <w:szCs w:val="30"/>
        </w:rPr>
        <w:t>3</w:t>
      </w:r>
      <w:r w:rsidRPr="00C756BF">
        <w:rPr>
          <w:rFonts w:ascii="Angsana New" w:hAnsi="Angsana New"/>
          <w:sz w:val="30"/>
          <w:szCs w:val="30"/>
        </w:rPr>
        <w:t xml:space="preserve"> </w:t>
      </w:r>
      <w:r w:rsidRPr="00C756BF">
        <w:rPr>
          <w:rFonts w:ascii="Angsana New" w:hAnsi="Angsana New"/>
          <w:sz w:val="30"/>
          <w:szCs w:val="30"/>
          <w:cs/>
        </w:rPr>
        <w:t>และรายงานโดยตรงต่อผู้บริหารสูงสุดทางด้านการเงิน</w:t>
      </w:r>
    </w:p>
    <w:p w:rsidR="00837ECA" w:rsidRPr="00C756BF" w:rsidRDefault="00837ECA" w:rsidP="00837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37ECA" w:rsidRPr="00C756BF" w:rsidRDefault="00837ECA" w:rsidP="00837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:rsidR="00837ECA" w:rsidRPr="00C756BF" w:rsidRDefault="00837ECA" w:rsidP="00837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37ECA" w:rsidRPr="00C756BF" w:rsidRDefault="00837ECA" w:rsidP="00837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ประเด็นปัญหาของการวัดมูลค่าที่มีนัยสำคัญจะถูกรายงานต่อคณะกรรมการตรวจสอบของบริษัท</w:t>
      </w:r>
    </w:p>
    <w:p w:rsidR="00837ECA" w:rsidRPr="00C756BF" w:rsidRDefault="00837ECA" w:rsidP="00837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37ECA" w:rsidRPr="00C756BF" w:rsidRDefault="00837ECA" w:rsidP="00837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>การวัดมูลค่ายุติธรรมของสินทรัพย์หรือหนี้สิน 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:rsidR="00B9746B" w:rsidRPr="00C756BF" w:rsidRDefault="00B9746B" w:rsidP="00C73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B9746B" w:rsidRPr="00C756BF" w:rsidRDefault="00B9746B" w:rsidP="00B9746B">
      <w:pPr>
        <w:pStyle w:val="block"/>
        <w:numPr>
          <w:ilvl w:val="0"/>
          <w:numId w:val="26"/>
        </w:numPr>
        <w:tabs>
          <w:tab w:val="left" w:pos="900"/>
          <w:tab w:val="left" w:pos="2160"/>
        </w:tabs>
        <w:spacing w:after="0" w:line="370" w:lineRule="exac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C756BF">
        <w:rPr>
          <w:rFonts w:ascii="Angsana New" w:hAnsi="Angsana New"/>
          <w:sz w:val="30"/>
          <w:szCs w:val="30"/>
          <w:cs/>
          <w:lang w:bidi="th-TH"/>
        </w:rPr>
        <w:t xml:space="preserve">ข้อมูลระดับ </w:t>
      </w:r>
      <w:r w:rsidR="00A4349E" w:rsidRPr="00A4349E">
        <w:rPr>
          <w:rFonts w:ascii="Angsana New" w:hAnsi="Angsana New"/>
          <w:sz w:val="30"/>
          <w:szCs w:val="30"/>
          <w:lang w:val="en-US" w:bidi="th-TH"/>
        </w:rPr>
        <w:t>1</w:t>
      </w:r>
      <w:r w:rsidRPr="00C756BF">
        <w:rPr>
          <w:rFonts w:ascii="Angsana New" w:hAnsi="Angsana New"/>
          <w:sz w:val="30"/>
          <w:szCs w:val="30"/>
          <w:cs/>
          <w:lang w:val="en-US" w:bidi="th-TH"/>
        </w:rPr>
        <w:tab/>
      </w:r>
      <w:r w:rsidRPr="00C756BF">
        <w:rPr>
          <w:rFonts w:ascii="Angsana New" w:hAnsi="Angsana New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:rsidR="00B9746B" w:rsidRPr="00C756BF" w:rsidRDefault="00B9746B" w:rsidP="00B9746B">
      <w:pPr>
        <w:pStyle w:val="block"/>
        <w:numPr>
          <w:ilvl w:val="0"/>
          <w:numId w:val="26"/>
        </w:numPr>
        <w:tabs>
          <w:tab w:val="left" w:pos="900"/>
        </w:tabs>
        <w:spacing w:after="0" w:line="370" w:lineRule="exact"/>
        <w:ind w:left="2160" w:right="-7" w:hanging="1620"/>
        <w:jc w:val="thaiDistribute"/>
        <w:rPr>
          <w:rFonts w:ascii="Angsana New" w:hAnsi="Angsana New"/>
          <w:sz w:val="30"/>
          <w:szCs w:val="30"/>
          <w:lang w:bidi="th-TH"/>
        </w:rPr>
      </w:pPr>
      <w:r w:rsidRPr="00C756BF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C756BF">
        <w:rPr>
          <w:rFonts w:ascii="Angsana New" w:hAnsi="Angsana New"/>
          <w:sz w:val="30"/>
          <w:szCs w:val="30"/>
          <w:lang w:bidi="th-TH"/>
        </w:rPr>
        <w:t xml:space="preserve"> </w:t>
      </w:r>
      <w:r w:rsidR="00A4349E" w:rsidRPr="00A4349E">
        <w:rPr>
          <w:rFonts w:ascii="Angsana New" w:hAnsi="Angsana New"/>
          <w:sz w:val="30"/>
          <w:szCs w:val="30"/>
          <w:lang w:val="en-US" w:bidi="th-TH"/>
        </w:rPr>
        <w:t>2</w:t>
      </w:r>
      <w:r w:rsidRPr="00C756BF">
        <w:rPr>
          <w:rFonts w:ascii="Angsana New" w:hAnsi="Angsana New"/>
          <w:sz w:val="30"/>
          <w:szCs w:val="30"/>
          <w:cs/>
          <w:lang w:bidi="th-TH"/>
        </w:rPr>
        <w:tab/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A4349E" w:rsidRPr="00A4349E">
        <w:rPr>
          <w:rFonts w:ascii="Angsana New" w:hAnsi="Angsana New"/>
          <w:sz w:val="30"/>
          <w:szCs w:val="30"/>
          <w:lang w:val="en-US" w:bidi="th-TH"/>
        </w:rPr>
        <w:t>1</w:t>
      </w:r>
    </w:p>
    <w:p w:rsidR="00B9746B" w:rsidRPr="00C756BF" w:rsidRDefault="00B9746B" w:rsidP="00B9746B">
      <w:pPr>
        <w:pStyle w:val="block"/>
        <w:numPr>
          <w:ilvl w:val="0"/>
          <w:numId w:val="26"/>
        </w:numPr>
        <w:tabs>
          <w:tab w:val="left" w:pos="900"/>
          <w:tab w:val="left" w:pos="2160"/>
        </w:tabs>
        <w:spacing w:after="0" w:line="370" w:lineRule="exac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C756BF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C756BF">
        <w:rPr>
          <w:rFonts w:ascii="Angsana New" w:hAnsi="Angsana New"/>
          <w:sz w:val="30"/>
          <w:szCs w:val="30"/>
          <w:lang w:bidi="th-TH"/>
        </w:rPr>
        <w:t xml:space="preserve"> </w:t>
      </w:r>
      <w:r w:rsidR="00A4349E" w:rsidRPr="00A4349E">
        <w:rPr>
          <w:rFonts w:ascii="Angsana New" w:hAnsi="Angsana New"/>
          <w:sz w:val="30"/>
          <w:szCs w:val="30"/>
          <w:lang w:val="en-US" w:bidi="th-TH"/>
        </w:rPr>
        <w:t>3</w:t>
      </w:r>
      <w:r w:rsidRPr="00C756BF">
        <w:rPr>
          <w:rFonts w:ascii="Angsana New" w:hAnsi="Angsana New"/>
          <w:sz w:val="30"/>
          <w:szCs w:val="30"/>
          <w:cs/>
          <w:lang w:bidi="th-TH"/>
        </w:rPr>
        <w:tab/>
        <w:t>ข้อมูลที่ใช้เป็นข้อมูลที่ไม่สามารถสังเกตได้สำหรับสินทรัพย์หรือหนี้สินนั้น</w:t>
      </w:r>
    </w:p>
    <w:p w:rsidR="00B9746B" w:rsidRPr="00C756BF" w:rsidRDefault="00B9746B" w:rsidP="00B9746B">
      <w:pPr>
        <w:pStyle w:val="BodyText"/>
        <w:shd w:val="clear" w:color="auto" w:fill="FFFFFF"/>
        <w:spacing w:after="0" w:line="370" w:lineRule="exact"/>
        <w:jc w:val="both"/>
        <w:rPr>
          <w:rFonts w:ascii="Angsana New" w:hAnsi="Angsana New"/>
          <w:sz w:val="22"/>
          <w:szCs w:val="28"/>
        </w:rPr>
      </w:pPr>
    </w:p>
    <w:p w:rsidR="00B9746B" w:rsidRPr="00C756BF" w:rsidRDefault="00B9746B" w:rsidP="00B9746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7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C756BF">
        <w:rPr>
          <w:rFonts w:ascii="Angsana New" w:hAnsi="Angsana New"/>
          <w:sz w:val="30"/>
          <w:szCs w:val="30"/>
          <w:cs/>
          <w:lang w:eastAsia="ko-KR"/>
        </w:rPr>
        <w:t>ั้</w:t>
      </w:r>
      <w:r w:rsidRPr="00C756BF">
        <w:rPr>
          <w:rFonts w:ascii="Angsana New" w:hAnsi="Angsana New"/>
          <w:sz w:val="30"/>
          <w:szCs w:val="30"/>
          <w:cs/>
        </w:rPr>
        <w:t>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กับ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ทั้งหมดโดยรวม</w:t>
      </w:r>
    </w:p>
    <w:p w:rsidR="00B9746B" w:rsidRPr="00C756BF" w:rsidRDefault="00B9746B" w:rsidP="00B9746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both"/>
        <w:rPr>
          <w:rFonts w:ascii="Angsana New" w:hAnsi="Angsana New"/>
          <w:sz w:val="30"/>
          <w:szCs w:val="30"/>
        </w:rPr>
      </w:pPr>
    </w:p>
    <w:p w:rsidR="00B9746B" w:rsidRPr="00C756BF" w:rsidRDefault="00B9746B" w:rsidP="00B9746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both"/>
        <w:rPr>
          <w:rFonts w:ascii="Angsana New" w:hAnsi="Angsana New"/>
          <w:b/>
          <w:bCs/>
          <w:sz w:val="30"/>
          <w:szCs w:val="30"/>
          <w:lang w:val="en-GB"/>
        </w:rPr>
      </w:pPr>
      <w:r w:rsidRPr="00C756BF">
        <w:rPr>
          <w:rFonts w:ascii="Angsana New" w:hAnsi="Angsana New"/>
          <w:sz w:val="30"/>
          <w:szCs w:val="30"/>
          <w:cs/>
        </w:rPr>
        <w:t>บริษัทรับรู้การโอนระหว่างระดับของลำดับชั้นมูลค่ายุติธรรม ณ วันสิ้นสุดรอบระยะเวลาบัญชีที่เกิดการโอนขึ้น</w:t>
      </w:r>
    </w:p>
    <w:p w:rsidR="00B9746B" w:rsidRPr="00C756BF" w:rsidRDefault="00B9746B" w:rsidP="00B9746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both"/>
        <w:rPr>
          <w:rFonts w:ascii="Angsana New" w:hAnsi="Angsana New"/>
          <w:sz w:val="22"/>
          <w:szCs w:val="22"/>
        </w:rPr>
      </w:pPr>
    </w:p>
    <w:p w:rsidR="00B9746B" w:rsidRPr="00C756BF" w:rsidRDefault="00B9746B" w:rsidP="00B9746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 xml:space="preserve">ข้อมูลเพิ่มเติมเกี่ยวกับข้อสมมติที่ใช้วัดมูลค่ายุติธรรมได้รวมอยู่ในหมายเหตุประกอบงบการเงินข้อ </w:t>
      </w:r>
      <w:r w:rsidR="00A4349E" w:rsidRPr="00A4349E">
        <w:rPr>
          <w:rFonts w:ascii="Angsana New" w:hAnsi="Angsana New"/>
          <w:sz w:val="30"/>
          <w:szCs w:val="30"/>
        </w:rPr>
        <w:t>34</w:t>
      </w:r>
      <w:r w:rsidRPr="00C756BF">
        <w:rPr>
          <w:rFonts w:ascii="Angsana New" w:hAnsi="Angsana New"/>
          <w:sz w:val="30"/>
          <w:szCs w:val="30"/>
          <w:cs/>
        </w:rPr>
        <w:t xml:space="preserve"> มูลค่ายุติธรรมของสินทรัพย์และหนี้สินทางการเงิน</w:t>
      </w:r>
    </w:p>
    <w:p w:rsidR="00B9746B" w:rsidRPr="00C756BF" w:rsidRDefault="00B9746B" w:rsidP="00ED231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i/>
          <w:sz w:val="20"/>
          <w:szCs w:val="20"/>
        </w:rPr>
      </w:pPr>
    </w:p>
    <w:p w:rsidR="00456E46" w:rsidRPr="00C756BF" w:rsidRDefault="00A4349E" w:rsidP="005B3B84">
      <w:pPr>
        <w:pStyle w:val="AccPolicyHeading"/>
        <w:ind w:right="0"/>
      </w:pPr>
      <w:r w:rsidRPr="00A4349E">
        <w:t>3</w:t>
      </w:r>
      <w:r w:rsidR="00456E46" w:rsidRPr="00C756BF">
        <w:t>.</w:t>
      </w:r>
      <w:r w:rsidRPr="00A4349E">
        <w:t>17</w:t>
      </w:r>
      <w:r w:rsidR="00456E46" w:rsidRPr="00C756BF">
        <w:tab/>
      </w:r>
      <w:r w:rsidR="00456E46" w:rsidRPr="00C756BF">
        <w:rPr>
          <w:cs/>
        </w:rPr>
        <w:t>ภาษีเงินได้</w:t>
      </w:r>
    </w:p>
    <w:p w:rsidR="00D54A61" w:rsidRPr="00C756BF" w:rsidRDefault="00D54A61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DC2A6A" w:rsidRPr="00C756BF" w:rsidRDefault="00DC2A6A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pacing w:val="-2"/>
          <w:sz w:val="30"/>
          <w:szCs w:val="30"/>
          <w:cs/>
        </w:rPr>
        <w:t>ค่าใช้จ่ายภาษีเงินได้สำห</w:t>
      </w:r>
      <w:r w:rsidR="008F2363" w:rsidRPr="00C756BF">
        <w:rPr>
          <w:rFonts w:ascii="Angsana New" w:hAnsi="Angsana New"/>
          <w:spacing w:val="-2"/>
          <w:sz w:val="30"/>
          <w:szCs w:val="30"/>
          <w:cs/>
        </w:rPr>
        <w:t>รับ</w:t>
      </w:r>
      <w:r w:rsidR="00642DE9" w:rsidRPr="00C756BF">
        <w:rPr>
          <w:rFonts w:ascii="Angsana New" w:hAnsi="Angsana New"/>
          <w:spacing w:val="-2"/>
          <w:sz w:val="30"/>
          <w:szCs w:val="30"/>
          <w:cs/>
        </w:rPr>
        <w:t>ปี</w:t>
      </w:r>
      <w:r w:rsidRPr="00C756BF">
        <w:rPr>
          <w:rFonts w:ascii="Angsana New" w:hAnsi="Angsana New"/>
          <w:spacing w:val="-2"/>
          <w:sz w:val="30"/>
          <w:szCs w:val="30"/>
          <w:cs/>
        </w:rPr>
        <w:t>ประกอบด้วยภาษีเงินได้ของ</w:t>
      </w:r>
      <w:r w:rsidR="00377ED6" w:rsidRPr="00C756BF">
        <w:rPr>
          <w:rFonts w:ascii="Angsana New" w:hAnsi="Angsana New"/>
          <w:spacing w:val="-2"/>
          <w:sz w:val="30"/>
          <w:szCs w:val="30"/>
          <w:cs/>
        </w:rPr>
        <w:t>งวด</w:t>
      </w:r>
      <w:r w:rsidRPr="00C756BF">
        <w:rPr>
          <w:rFonts w:ascii="Angsana New" w:hAnsi="Angsana New"/>
          <w:spacing w:val="-2"/>
          <w:sz w:val="30"/>
          <w:szCs w:val="30"/>
          <w:cs/>
        </w:rPr>
        <w:t>ปัจจุบันและภาษีเงินได้รอการตัดบัญชี</w:t>
      </w:r>
      <w:r w:rsidRPr="00C756BF">
        <w:rPr>
          <w:rFonts w:ascii="Angsana New" w:hAnsi="Angsana New"/>
          <w:spacing w:val="-2"/>
          <w:sz w:val="30"/>
          <w:szCs w:val="30"/>
        </w:rPr>
        <w:t xml:space="preserve"> </w:t>
      </w:r>
      <w:r w:rsidRPr="00C756BF">
        <w:rPr>
          <w:rFonts w:ascii="Angsana New" w:hAnsi="Angsana New"/>
          <w:spacing w:val="-2"/>
          <w:sz w:val="30"/>
          <w:szCs w:val="30"/>
          <w:cs/>
        </w:rPr>
        <w:t>ภาษีเงินได้</w:t>
      </w:r>
      <w:r w:rsidR="00EA3D74" w:rsidRPr="00C756BF">
        <w:rPr>
          <w:rFonts w:ascii="Angsana New" w:hAnsi="Angsana New"/>
          <w:spacing w:val="-2"/>
          <w:sz w:val="30"/>
          <w:szCs w:val="30"/>
          <w:cs/>
        </w:rPr>
        <w:br/>
      </w:r>
      <w:r w:rsidRPr="00C756BF">
        <w:rPr>
          <w:rFonts w:ascii="Angsana New" w:hAnsi="Angsana New"/>
          <w:spacing w:val="-2"/>
          <w:sz w:val="30"/>
          <w:szCs w:val="30"/>
          <w:cs/>
        </w:rPr>
        <w:t>ของ</w:t>
      </w:r>
      <w:r w:rsidR="00377ED6" w:rsidRPr="00C756BF">
        <w:rPr>
          <w:rFonts w:ascii="Angsana New" w:hAnsi="Angsana New"/>
          <w:spacing w:val="-2"/>
          <w:sz w:val="30"/>
          <w:szCs w:val="30"/>
          <w:cs/>
        </w:rPr>
        <w:t>งวด</w:t>
      </w:r>
      <w:r w:rsidRPr="00C756BF">
        <w:rPr>
          <w:rFonts w:ascii="Angsana New" w:hAnsi="Angsana New"/>
          <w:spacing w:val="-2"/>
          <w:sz w:val="30"/>
          <w:szCs w:val="30"/>
          <w:cs/>
        </w:rPr>
        <w:t>ปัจจุบัน</w:t>
      </w:r>
      <w:r w:rsidRPr="00C756BF">
        <w:rPr>
          <w:rFonts w:ascii="Angsana New" w:hAnsi="Angsana New"/>
          <w:sz w:val="30"/>
          <w:szCs w:val="30"/>
          <w:cs/>
        </w:rPr>
        <w:t>และภาษีเงินได้รอการตัดบัญชีรับรู้ในกำไรหรือขาดทุน</w:t>
      </w:r>
      <w:r w:rsidR="00E07E5C" w:rsidRPr="00C756BF">
        <w:rPr>
          <w:rFonts w:ascii="Angsana New" w:hAnsi="Angsana New"/>
          <w:sz w:val="30"/>
          <w:szCs w:val="30"/>
          <w:cs/>
        </w:rPr>
        <w:t xml:space="preserve"> </w:t>
      </w:r>
      <w:r w:rsidRPr="00C756BF">
        <w:rPr>
          <w:rFonts w:ascii="Angsana New" w:hAnsi="Angsana New"/>
          <w:sz w:val="30"/>
          <w:szCs w:val="30"/>
          <w:cs/>
        </w:rPr>
        <w:t>เว้นแต่ในส่วนที่เกี่ยวกับ</w:t>
      </w:r>
      <w:r w:rsidR="00E83848" w:rsidRPr="00C756BF">
        <w:rPr>
          <w:rFonts w:ascii="Angsana New" w:hAnsi="Angsana New"/>
          <w:sz w:val="30"/>
          <w:szCs w:val="30"/>
          <w:cs/>
        </w:rPr>
        <w:t>รายการ</w:t>
      </w:r>
      <w:r w:rsidR="00FA10F8" w:rsidRPr="00C756BF">
        <w:rPr>
          <w:rFonts w:ascii="Angsana New" w:hAnsi="Angsana New"/>
          <w:sz w:val="30"/>
          <w:szCs w:val="30"/>
          <w:cs/>
        </w:rPr>
        <w:t>ที่</w:t>
      </w:r>
      <w:r w:rsidRPr="00C756BF">
        <w:rPr>
          <w:rFonts w:ascii="Angsana New" w:hAnsi="Angsana New"/>
          <w:sz w:val="30"/>
          <w:szCs w:val="30"/>
          <w:cs/>
        </w:rPr>
        <w:t>รับรู้โดยตรงในส่วนของ</w:t>
      </w:r>
      <w:r w:rsidR="00E8020B" w:rsidRPr="00C756BF">
        <w:rPr>
          <w:rFonts w:ascii="Angsana New" w:hAnsi="Angsana New"/>
          <w:sz w:val="30"/>
          <w:szCs w:val="30"/>
          <w:cs/>
        </w:rPr>
        <w:t>เจ้าของ</w:t>
      </w:r>
      <w:r w:rsidRPr="00C756BF">
        <w:rPr>
          <w:rFonts w:ascii="Angsana New" w:hAnsi="Angsana New"/>
          <w:sz w:val="30"/>
          <w:szCs w:val="30"/>
          <w:cs/>
        </w:rPr>
        <w:t>หรือกำไรขาดทุนเบ็ดเสร็จอื่น</w:t>
      </w:r>
    </w:p>
    <w:p w:rsidR="00AD0061" w:rsidRPr="00C756BF" w:rsidRDefault="00AD0061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:rsidR="00DC2A6A" w:rsidRPr="00C756BF" w:rsidRDefault="00DC2A6A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C756BF">
        <w:rPr>
          <w:rFonts w:ascii="Angsana New" w:hAnsi="Angsana New"/>
          <w:spacing w:val="-2"/>
          <w:sz w:val="30"/>
          <w:szCs w:val="30"/>
          <w:cs/>
        </w:rPr>
        <w:t>ภาษีเงินได้ของ</w:t>
      </w:r>
      <w:r w:rsidR="00377ED6" w:rsidRPr="00C756BF">
        <w:rPr>
          <w:rFonts w:ascii="Angsana New" w:hAnsi="Angsana New"/>
          <w:spacing w:val="-2"/>
          <w:sz w:val="30"/>
          <w:szCs w:val="30"/>
          <w:cs/>
        </w:rPr>
        <w:t>งวด</w:t>
      </w:r>
      <w:r w:rsidRPr="00C756BF">
        <w:rPr>
          <w:rFonts w:ascii="Angsana New" w:hAnsi="Angsana New"/>
          <w:spacing w:val="-2"/>
          <w:sz w:val="30"/>
          <w:szCs w:val="30"/>
          <w:cs/>
        </w:rPr>
        <w:t xml:space="preserve">ปัจจุบันได้แก่ภาษีที่คาดว่าจะจ่ายชำระหรือได้รับชำระ </w:t>
      </w:r>
      <w:r w:rsidR="00BF6408" w:rsidRPr="00C756BF">
        <w:rPr>
          <w:rFonts w:ascii="Angsana New" w:hAnsi="Angsana New"/>
          <w:spacing w:val="-2"/>
          <w:sz w:val="30"/>
          <w:szCs w:val="30"/>
          <w:cs/>
        </w:rPr>
        <w:t>โดยคำนวณจากกำไรหรือขาดทุนประจำ</w:t>
      </w:r>
      <w:r w:rsidR="00642DE9" w:rsidRPr="00C756BF">
        <w:rPr>
          <w:rFonts w:ascii="Angsana New" w:hAnsi="Angsana New"/>
          <w:spacing w:val="-2"/>
          <w:sz w:val="30"/>
          <w:szCs w:val="30"/>
          <w:cs/>
        </w:rPr>
        <w:t>ปี</w:t>
      </w:r>
      <w:r w:rsidRPr="00C756BF">
        <w:rPr>
          <w:rFonts w:ascii="Angsana New" w:hAnsi="Angsana New"/>
          <w:spacing w:val="-3"/>
          <w:sz w:val="30"/>
          <w:szCs w:val="30"/>
          <w:cs/>
        </w:rPr>
        <w:t>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</w:t>
      </w:r>
      <w:r w:rsidRPr="00C756BF">
        <w:rPr>
          <w:rFonts w:ascii="Angsana New" w:hAnsi="Angsana New"/>
          <w:sz w:val="30"/>
          <w:szCs w:val="30"/>
          <w:cs/>
        </w:rPr>
        <w:t>ที่เกี่ยวกับรายการใน</w:t>
      </w:r>
      <w:r w:rsidR="00642DE9" w:rsidRPr="00C756BF">
        <w:rPr>
          <w:rFonts w:ascii="Angsana New" w:hAnsi="Angsana New"/>
          <w:sz w:val="30"/>
          <w:szCs w:val="30"/>
          <w:cs/>
        </w:rPr>
        <w:t>ปี</w:t>
      </w:r>
      <w:r w:rsidRPr="00C756BF">
        <w:rPr>
          <w:rFonts w:ascii="Angsana New" w:hAnsi="Angsana New"/>
          <w:sz w:val="30"/>
          <w:szCs w:val="30"/>
          <w:cs/>
        </w:rPr>
        <w:t>ก่อน</w:t>
      </w:r>
      <w:r w:rsidR="00EA3D74" w:rsidRPr="00C756BF">
        <w:rPr>
          <w:rFonts w:ascii="Angsana New" w:hAnsi="Angsana New"/>
          <w:sz w:val="30"/>
          <w:szCs w:val="30"/>
          <w:cs/>
        </w:rPr>
        <w:t xml:space="preserve"> </w:t>
      </w:r>
      <w:r w:rsidRPr="00C756BF">
        <w:rPr>
          <w:rFonts w:ascii="Angsana New" w:hAnsi="Angsana New"/>
          <w:sz w:val="30"/>
          <w:szCs w:val="30"/>
          <w:cs/>
        </w:rPr>
        <w:t>ๆ</w:t>
      </w:r>
      <w:r w:rsidRPr="00C756BF">
        <w:rPr>
          <w:rFonts w:ascii="Angsana New" w:hAnsi="Angsana New"/>
          <w:b/>
          <w:bCs/>
          <w:i/>
          <w:iCs/>
          <w:color w:val="0000FF"/>
          <w:sz w:val="30"/>
          <w:szCs w:val="30"/>
        </w:rPr>
        <w:t xml:space="preserve"> </w:t>
      </w:r>
    </w:p>
    <w:p w:rsidR="00BC064D" w:rsidRPr="00C756BF" w:rsidRDefault="00BC064D" w:rsidP="005B3B84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20"/>
          <w:szCs w:val="20"/>
        </w:rPr>
      </w:pPr>
    </w:p>
    <w:p w:rsidR="00DC2A6A" w:rsidRPr="00C756BF" w:rsidRDefault="00DC2A6A" w:rsidP="003070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</w:t>
      </w:r>
      <w:r w:rsidR="0061084E" w:rsidRPr="00C756BF">
        <w:rPr>
          <w:sz w:val="30"/>
          <w:szCs w:val="30"/>
          <w:cs/>
        </w:rPr>
        <w:t>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:rsidR="00B74583" w:rsidRPr="00C756BF" w:rsidRDefault="00B74583" w:rsidP="003070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20"/>
          <w:szCs w:val="20"/>
        </w:rPr>
      </w:pPr>
    </w:p>
    <w:p w:rsidR="00DC2A6A" w:rsidRPr="00C756BF" w:rsidRDefault="00DC2A6A" w:rsidP="003070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color w:val="0000FF"/>
          <w:sz w:val="30"/>
          <w:szCs w:val="30"/>
          <w:cs/>
        </w:rPr>
      </w:pPr>
      <w:r w:rsidRPr="00C756BF">
        <w:rPr>
          <w:rFonts w:ascii="Angsana New" w:hAnsi="Angsana New"/>
          <w:sz w:val="30"/>
          <w:szCs w:val="30"/>
          <w:cs/>
        </w:rPr>
        <w:lastRenderedPageBreak/>
        <w:t>การวัดม</w:t>
      </w:r>
      <w:r w:rsidR="00542844" w:rsidRPr="00C756BF">
        <w:rPr>
          <w:rFonts w:ascii="Angsana New" w:hAnsi="Angsana New"/>
          <w:sz w:val="30"/>
          <w:szCs w:val="30"/>
          <w:cs/>
        </w:rPr>
        <w:t>ู</w:t>
      </w:r>
      <w:r w:rsidRPr="00C756BF">
        <w:rPr>
          <w:rFonts w:ascii="Angsana New" w:hAnsi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Pr="00C756BF">
        <w:rPr>
          <w:rFonts w:ascii="Angsana New" w:hAnsi="Angsana New"/>
          <w:b/>
          <w:sz w:val="30"/>
          <w:szCs w:val="30"/>
        </w:rPr>
        <w:t xml:space="preserve"> </w:t>
      </w:r>
    </w:p>
    <w:p w:rsidR="00980DD0" w:rsidRPr="00C756BF" w:rsidRDefault="00980DD0" w:rsidP="00980D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9"/>
        <w:jc w:val="thaiDistribute"/>
        <w:rPr>
          <w:rFonts w:ascii="Angsana New" w:hAnsi="Angsana New"/>
          <w:sz w:val="20"/>
          <w:szCs w:val="20"/>
        </w:rPr>
      </w:pPr>
    </w:p>
    <w:p w:rsidR="00DC2A6A" w:rsidRPr="00C756BF" w:rsidRDefault="00DC2A6A" w:rsidP="00980D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:rsidR="008742BF" w:rsidRPr="00C756BF" w:rsidRDefault="008742BF" w:rsidP="005B3B84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20"/>
          <w:szCs w:val="20"/>
        </w:rPr>
      </w:pPr>
    </w:p>
    <w:p w:rsidR="00DC2A6A" w:rsidRPr="00C756BF" w:rsidRDefault="00DC2A6A" w:rsidP="003070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  <w:r w:rsidRPr="00C756BF">
        <w:rPr>
          <w:rFonts w:ascii="Angsana New" w:hAnsi="Angsana New"/>
          <w:sz w:val="30"/>
          <w:szCs w:val="30"/>
          <w:cs/>
        </w:rPr>
        <w:t>ในกา</w:t>
      </w:r>
      <w:r w:rsidR="005D09C0" w:rsidRPr="00C756BF">
        <w:rPr>
          <w:rFonts w:ascii="Angsana New" w:hAnsi="Angsana New"/>
          <w:sz w:val="30"/>
          <w:szCs w:val="30"/>
          <w:cs/>
        </w:rPr>
        <w:t>รกำหนดมูลค่าของภาษีเงินได้ของ</w:t>
      </w:r>
      <w:r w:rsidR="00377ED6" w:rsidRPr="00C756BF">
        <w:rPr>
          <w:rFonts w:ascii="Angsana New" w:hAnsi="Angsana New"/>
          <w:sz w:val="30"/>
          <w:szCs w:val="30"/>
          <w:cs/>
        </w:rPr>
        <w:t>งวด</w:t>
      </w:r>
      <w:r w:rsidRPr="00C756BF">
        <w:rPr>
          <w:rFonts w:ascii="Angsana New" w:hAnsi="Angsana New"/>
          <w:sz w:val="30"/>
          <w:szCs w:val="30"/>
          <w:cs/>
        </w:rPr>
        <w:t>ปัจจุบันและภาษีเงินได้รอการตัดบัญชี  บริษัทต้องคำนึงถึงผลกระทบ</w:t>
      </w:r>
      <w:r w:rsidR="00EA3D74" w:rsidRPr="00C756BF">
        <w:rPr>
          <w:rFonts w:ascii="Angsana New" w:hAnsi="Angsana New"/>
          <w:sz w:val="30"/>
          <w:szCs w:val="30"/>
          <w:cs/>
        </w:rPr>
        <w:br/>
      </w:r>
      <w:r w:rsidRPr="00C756BF">
        <w:rPr>
          <w:rFonts w:ascii="Angsana New" w:hAnsi="Angsana New"/>
          <w:sz w:val="30"/>
          <w:szCs w:val="30"/>
          <w:cs/>
        </w:rPr>
        <w:t xml:space="preserve">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</w:t>
      </w:r>
      <w:r w:rsidR="00EA3D74" w:rsidRPr="00C756BF">
        <w:rPr>
          <w:rFonts w:ascii="Angsana New" w:hAnsi="Angsana New"/>
          <w:sz w:val="30"/>
          <w:szCs w:val="30"/>
          <w:cs/>
        </w:rPr>
        <w:br/>
      </w:r>
      <w:r w:rsidRPr="00C756BF">
        <w:rPr>
          <w:rFonts w:ascii="Angsana New" w:hAnsi="Angsana New"/>
          <w:sz w:val="30"/>
          <w:szCs w:val="30"/>
          <w:cs/>
        </w:rPr>
        <w:t>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</w:t>
      </w:r>
      <w:r w:rsidR="00EA3D74" w:rsidRPr="00C756BF">
        <w:rPr>
          <w:rFonts w:ascii="Angsana New" w:hAnsi="Angsana New"/>
          <w:sz w:val="30"/>
          <w:szCs w:val="30"/>
          <w:cs/>
        </w:rPr>
        <w:br/>
      </w:r>
      <w:r w:rsidRPr="00C756BF">
        <w:rPr>
          <w:rFonts w:ascii="Angsana New" w:hAnsi="Angsana New"/>
          <w:sz w:val="30"/>
          <w:szCs w:val="30"/>
          <w:cs/>
        </w:rPr>
        <w:t>ผลกระทบจากหลายปัจจัย รวมถึง การตีความทางก</w:t>
      </w:r>
      <w:r w:rsidR="00751139" w:rsidRPr="00C756BF">
        <w:rPr>
          <w:rFonts w:ascii="Angsana New" w:hAnsi="Angsana New"/>
          <w:sz w:val="30"/>
          <w:szCs w:val="30"/>
          <w:cs/>
        </w:rPr>
        <w:t>ฎ</w:t>
      </w:r>
      <w:r w:rsidRPr="00C756BF">
        <w:rPr>
          <w:rFonts w:ascii="Angsana New" w:hAnsi="Angsana New"/>
          <w:sz w:val="30"/>
          <w:szCs w:val="30"/>
          <w:cs/>
        </w:rPr>
        <w:t>หมายภาษี และจากประสบการณ์ในอดีต  การประเมินนี้</w:t>
      </w:r>
      <w:r w:rsidR="00EA3D74" w:rsidRPr="00C756BF">
        <w:rPr>
          <w:rFonts w:ascii="Angsana New" w:hAnsi="Angsana New"/>
          <w:sz w:val="30"/>
          <w:szCs w:val="30"/>
          <w:cs/>
        </w:rPr>
        <w:br/>
      </w:r>
      <w:r w:rsidRPr="00C756BF">
        <w:rPr>
          <w:rFonts w:ascii="Angsana New" w:hAnsi="Angsana New"/>
          <w:sz w:val="30"/>
          <w:szCs w:val="30"/>
          <w:cs/>
        </w:rPr>
        <w:t>อยู่บนพื้นฐานการประมาณการและข้อสมมติ</w:t>
      </w:r>
      <w:r w:rsidR="00E07E5C" w:rsidRPr="00C756BF">
        <w:rPr>
          <w:rFonts w:ascii="Angsana New" w:hAnsi="Angsana New"/>
          <w:sz w:val="30"/>
          <w:szCs w:val="30"/>
          <w:cs/>
        </w:rPr>
        <w:t>ฐาน</w:t>
      </w:r>
      <w:r w:rsidRPr="00C756BF">
        <w:rPr>
          <w:rFonts w:ascii="Angsana New" w:hAnsi="Angsana New"/>
          <w:sz w:val="30"/>
          <w:szCs w:val="30"/>
          <w:cs/>
        </w:rPr>
        <w:t xml:space="preserve"> และอาจจะเกี่ยวข้องกับการตัดสินใจเกี่ยวกับเหตุการณ์ในอนาคต  ข้อมูลใหม่</w:t>
      </w:r>
      <w:r w:rsidR="008E6962" w:rsidRPr="00C756BF">
        <w:rPr>
          <w:rFonts w:ascii="Angsana New" w:hAnsi="Angsana New"/>
          <w:sz w:val="30"/>
          <w:szCs w:val="30"/>
          <w:cs/>
        </w:rPr>
        <w:t xml:space="preserve"> </w:t>
      </w:r>
      <w:r w:rsidRPr="00C756BF">
        <w:rPr>
          <w:rFonts w:ascii="Angsana New" w:hAnsi="Angsana New"/>
          <w:sz w:val="30"/>
          <w:szCs w:val="30"/>
          <w:cs/>
        </w:rPr>
        <w:t>ๆ</w:t>
      </w:r>
      <w:r w:rsidR="00EA3D74" w:rsidRPr="00C756BF">
        <w:rPr>
          <w:rFonts w:ascii="Angsana New" w:hAnsi="Angsana New"/>
          <w:sz w:val="30"/>
          <w:szCs w:val="30"/>
          <w:cs/>
        </w:rPr>
        <w:t xml:space="preserve"> </w:t>
      </w:r>
      <w:r w:rsidRPr="00C756BF">
        <w:rPr>
          <w:rFonts w:ascii="Angsana New" w:hAnsi="Angsana New"/>
          <w:sz w:val="30"/>
          <w:szCs w:val="30"/>
          <w:cs/>
        </w:rPr>
        <w:t xml:space="preserve">อาจจะทำให้บริษัทเปลี่ยนการตัดสินใจโดยขึ้นอยู่กับความเพียงพอของภาษีเงินได้ค้างจ่ายที่มีอยู่  </w:t>
      </w:r>
      <w:r w:rsidR="00EA3D74" w:rsidRPr="00C756BF">
        <w:rPr>
          <w:rFonts w:ascii="Angsana New" w:hAnsi="Angsana New"/>
          <w:sz w:val="30"/>
          <w:szCs w:val="30"/>
          <w:cs/>
        </w:rPr>
        <w:br/>
      </w:r>
      <w:r w:rsidRPr="00C756BF">
        <w:rPr>
          <w:rFonts w:ascii="Angsana New" w:hAnsi="Angsana New"/>
          <w:sz w:val="30"/>
          <w:szCs w:val="30"/>
          <w:cs/>
        </w:rPr>
        <w:t>การเปลี่ยนแปลงในภาษีเงินได้ค้างจ่ายจะกร</w:t>
      </w:r>
      <w:r w:rsidR="00572670" w:rsidRPr="00C756BF">
        <w:rPr>
          <w:rFonts w:ascii="Angsana New" w:hAnsi="Angsana New"/>
          <w:sz w:val="30"/>
          <w:szCs w:val="30"/>
          <w:cs/>
        </w:rPr>
        <w:t>ะทบต่อค่าใช้จ่ายภาษีเงินได้ใน</w:t>
      </w:r>
      <w:r w:rsidR="00377ED6" w:rsidRPr="00C756BF">
        <w:rPr>
          <w:rFonts w:ascii="Angsana New" w:hAnsi="Angsana New"/>
          <w:sz w:val="30"/>
          <w:szCs w:val="30"/>
          <w:cs/>
        </w:rPr>
        <w:t>งวด</w:t>
      </w:r>
      <w:r w:rsidRPr="00C756BF">
        <w:rPr>
          <w:rFonts w:ascii="Angsana New" w:hAnsi="Angsana New"/>
          <w:sz w:val="30"/>
          <w:szCs w:val="30"/>
          <w:cs/>
        </w:rPr>
        <w:t>ที่เกิดการเปลี่ยนแปลง</w:t>
      </w:r>
    </w:p>
    <w:p w:rsidR="00DC2A6A" w:rsidRPr="00C756BF" w:rsidRDefault="00DC2A6A" w:rsidP="003070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20"/>
          <w:szCs w:val="20"/>
        </w:rPr>
      </w:pPr>
    </w:p>
    <w:p w:rsidR="00DC2A6A" w:rsidRPr="00C756BF" w:rsidRDefault="00DC2A6A" w:rsidP="003070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</w:t>
      </w:r>
      <w:r w:rsidR="00FF73AC" w:rsidRPr="00C756BF">
        <w:rPr>
          <w:rFonts w:ascii="Angsana New" w:hAnsi="Angsana New"/>
          <w:sz w:val="30"/>
          <w:szCs w:val="30"/>
          <w:cs/>
        </w:rPr>
        <w:t>ด้ของ</w:t>
      </w:r>
      <w:r w:rsidR="00377ED6" w:rsidRPr="00C756BF">
        <w:rPr>
          <w:rFonts w:ascii="Angsana New" w:hAnsi="Angsana New"/>
          <w:sz w:val="30"/>
          <w:szCs w:val="30"/>
          <w:cs/>
        </w:rPr>
        <w:t>งวด</w:t>
      </w:r>
      <w:r w:rsidRPr="00C756BF">
        <w:rPr>
          <w:rFonts w:ascii="Angsana New" w:hAnsi="Angsana New"/>
          <w:sz w:val="30"/>
          <w:szCs w:val="30"/>
          <w:cs/>
        </w:rPr>
        <w:t>ปัจจุบันมาห</w:t>
      </w:r>
      <w:r w:rsidR="005D09C0" w:rsidRPr="00C756BF">
        <w:rPr>
          <w:rFonts w:ascii="Angsana New" w:hAnsi="Angsana New"/>
          <w:sz w:val="30"/>
          <w:szCs w:val="30"/>
          <w:cs/>
        </w:rPr>
        <w:t>ักกลบกับหนี้สินภาษีเงินได้ของ</w:t>
      </w:r>
      <w:r w:rsidR="00377ED6" w:rsidRPr="00C756BF">
        <w:rPr>
          <w:rFonts w:ascii="Angsana New" w:hAnsi="Angsana New"/>
          <w:sz w:val="30"/>
          <w:szCs w:val="30"/>
          <w:cs/>
        </w:rPr>
        <w:t>งวด</w:t>
      </w:r>
      <w:r w:rsidRPr="00C756BF">
        <w:rPr>
          <w:rFonts w:ascii="Angsana New" w:hAnsi="Angsana New"/>
          <w:sz w:val="30"/>
          <w:szCs w:val="30"/>
          <w:cs/>
        </w:rPr>
        <w:t>ปัจจุบันและภาษีเงินได้นี้ประเมินโดยหน่วยงานจัดเก็บภาษีหน่วยงานเดียวกันสำหรับหน่วยภาษีเดียวกัน</w:t>
      </w:r>
      <w:r w:rsidR="008E2878" w:rsidRPr="00C756BF">
        <w:rPr>
          <w:rFonts w:ascii="Angsana New" w:hAnsi="Angsana New"/>
          <w:sz w:val="30"/>
          <w:szCs w:val="30"/>
          <w:cs/>
        </w:rPr>
        <w:t>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:rsidR="00DC2A6A" w:rsidRPr="00C756BF" w:rsidRDefault="00DC2A6A" w:rsidP="003070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20"/>
          <w:szCs w:val="20"/>
          <w:cs/>
        </w:rPr>
      </w:pPr>
    </w:p>
    <w:p w:rsidR="007E4A37" w:rsidRPr="00C756BF" w:rsidRDefault="00DC2A6A" w:rsidP="00307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 </w:t>
      </w:r>
      <w:r w:rsidR="001B4F85" w:rsidRPr="00C756BF">
        <w:rPr>
          <w:rFonts w:ascii="Angsana New" w:hAnsi="Angsana New"/>
          <w:sz w:val="30"/>
          <w:szCs w:val="30"/>
          <w:cs/>
        </w:rPr>
        <w:t>กำไรเพื่อเสียภาษีในอนาคตต้องพิจารณาถึงการกลับรายการผลแตกต่างชั่วคราวที่เกี่ยวข้อง ดังนั้นกำไรเพื่อเสียภาษีในอนาคตหลังปรับปรุงรายการกลับรายการผลแตกต่างชั่วคราวที่พิจารณาจากแผนธุรกิจของบริษัทแล้วอาจมีจำนวนไม่เพียงพอที่จะบันทึกสินทรัพย์ภาษีเงินได้ทั้งจำนวน</w:t>
      </w:r>
      <w:r w:rsidR="00D7254E" w:rsidRPr="00C756BF">
        <w:rPr>
          <w:rFonts w:ascii="Angsana New" w:hAnsi="Angsana New"/>
          <w:sz w:val="30"/>
          <w:szCs w:val="30"/>
        </w:rPr>
        <w:t xml:space="preserve"> </w:t>
      </w:r>
      <w:r w:rsidRPr="00C756BF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:rsidR="00CD35CD" w:rsidRPr="00C756BF" w:rsidRDefault="00CD35CD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/>
          <w:sz w:val="20"/>
          <w:szCs w:val="20"/>
        </w:rPr>
      </w:pPr>
    </w:p>
    <w:p w:rsidR="00F53CFA" w:rsidRPr="00C756BF" w:rsidRDefault="00A4349E" w:rsidP="005B3B84">
      <w:pPr>
        <w:pStyle w:val="AccPolicyHeading"/>
        <w:ind w:right="0"/>
      </w:pPr>
      <w:r w:rsidRPr="00A4349E">
        <w:t>3</w:t>
      </w:r>
      <w:r w:rsidR="00E2095C" w:rsidRPr="00C756BF">
        <w:t>.</w:t>
      </w:r>
      <w:r w:rsidRPr="00A4349E">
        <w:t>18</w:t>
      </w:r>
      <w:r w:rsidR="00F53CFA" w:rsidRPr="00C756BF">
        <w:tab/>
      </w:r>
      <w:r w:rsidR="00F53CFA" w:rsidRPr="00C756BF">
        <w:rPr>
          <w:cs/>
        </w:rPr>
        <w:t>กำไรต่อหุ้น</w:t>
      </w:r>
      <w:r w:rsidR="00EA0852" w:rsidRPr="00C756BF">
        <w:rPr>
          <w:cs/>
        </w:rPr>
        <w:t>ขั้นพื้นฐาน</w:t>
      </w:r>
    </w:p>
    <w:p w:rsidR="00F53CFA" w:rsidRPr="00C756BF" w:rsidRDefault="00F53CFA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D33D37" w:rsidRDefault="00F53CFA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>บริษัทแสดงกำไรต่อหุ้นขั้นพื้นฐานสำหรับหุ้นสามัญ กำไรต่อหุ้นขั้นพื้นฐานคำนวณโดย</w:t>
      </w:r>
      <w:r w:rsidR="00751139" w:rsidRPr="00C756BF">
        <w:rPr>
          <w:rFonts w:ascii="Angsana New" w:hAnsi="Angsana New"/>
          <w:sz w:val="30"/>
          <w:szCs w:val="30"/>
          <w:cs/>
        </w:rPr>
        <w:t>การ</w:t>
      </w:r>
      <w:r w:rsidRPr="00C756BF">
        <w:rPr>
          <w:rFonts w:ascii="Angsana New" w:hAnsi="Angsana New"/>
          <w:sz w:val="30"/>
          <w:szCs w:val="30"/>
          <w:cs/>
        </w:rPr>
        <w:t>หาร</w:t>
      </w:r>
      <w:r w:rsidR="00240FCD" w:rsidRPr="00C756BF">
        <w:rPr>
          <w:rFonts w:ascii="Angsana New" w:hAnsi="Angsana New"/>
          <w:sz w:val="30"/>
          <w:szCs w:val="30"/>
          <w:cs/>
        </w:rPr>
        <w:t>กำไรหรือขาดทุน</w:t>
      </w:r>
      <w:r w:rsidRPr="00C756BF">
        <w:rPr>
          <w:rFonts w:ascii="Angsana New" w:hAnsi="Angsana New"/>
          <w:sz w:val="30"/>
          <w:szCs w:val="30"/>
          <w:cs/>
        </w:rPr>
        <w:t>ของส่วนของเจ้าของของบริษัทด้วยจำนวนหุ้นสามัญ</w:t>
      </w:r>
      <w:r w:rsidR="003C569C" w:rsidRPr="00C756BF">
        <w:rPr>
          <w:rFonts w:ascii="Angsana New" w:hAnsi="Angsana New"/>
          <w:sz w:val="30"/>
          <w:szCs w:val="30"/>
          <w:cs/>
        </w:rPr>
        <w:t>ถัวเฉลี่ยถ่วงน้ำหนัก</w:t>
      </w:r>
      <w:r w:rsidRPr="00C756BF">
        <w:rPr>
          <w:rFonts w:ascii="Angsana New" w:hAnsi="Angsana New"/>
          <w:sz w:val="30"/>
          <w:szCs w:val="30"/>
          <w:cs/>
        </w:rPr>
        <w:t>ที่ออกจำหน่ายระหว่าง</w:t>
      </w:r>
      <w:r w:rsidR="00CB5F54" w:rsidRPr="00C756BF">
        <w:rPr>
          <w:rFonts w:ascii="Angsana New" w:hAnsi="Angsana New"/>
          <w:sz w:val="30"/>
          <w:szCs w:val="30"/>
          <w:cs/>
        </w:rPr>
        <w:t>ปี</w:t>
      </w:r>
    </w:p>
    <w:p w:rsidR="00C733A2" w:rsidRDefault="00C73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A122F8" w:rsidRDefault="00A4349E" w:rsidP="00A122F8">
      <w:pPr>
        <w:pStyle w:val="AccPolicyHeading"/>
        <w:ind w:right="0"/>
      </w:pPr>
      <w:r w:rsidRPr="00A4349E">
        <w:lastRenderedPageBreak/>
        <w:t>3</w:t>
      </w:r>
      <w:r w:rsidR="00A122F8">
        <w:t>.</w:t>
      </w:r>
      <w:r w:rsidRPr="00A4349E">
        <w:t>19</w:t>
      </w:r>
      <w:r w:rsidR="00A122F8">
        <w:t xml:space="preserve"> </w:t>
      </w:r>
      <w:r w:rsidR="00A122F8">
        <w:tab/>
      </w:r>
      <w:r w:rsidR="00A122F8" w:rsidRPr="00A122F8">
        <w:rPr>
          <w:cs/>
        </w:rPr>
        <w:t>บุคคลหรือกิจการที่เกี่ยวข้องกัน</w:t>
      </w:r>
    </w:p>
    <w:p w:rsidR="00A122F8" w:rsidRDefault="00A122F8" w:rsidP="00A122F8">
      <w:pPr>
        <w:pStyle w:val="AccPolicyHeading"/>
        <w:ind w:right="0"/>
      </w:pPr>
    </w:p>
    <w:p w:rsidR="00A122F8" w:rsidRPr="00A122F8" w:rsidRDefault="00A122F8" w:rsidP="00A122F8">
      <w:pPr>
        <w:pStyle w:val="AccPolicyHeading"/>
        <w:ind w:left="540" w:right="0"/>
        <w:rPr>
          <w:b w:val="0"/>
          <w:bCs w:val="0"/>
          <w:i w:val="0"/>
          <w:iCs w:val="0"/>
        </w:rPr>
      </w:pPr>
      <w:r w:rsidRPr="00A122F8">
        <w:rPr>
          <w:b w:val="0"/>
          <w:bCs w:val="0"/>
          <w:i w:val="0"/>
          <w:iCs w:val="0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:rsidR="00E07E5C" w:rsidRPr="00C756BF" w:rsidRDefault="00E07E5C" w:rsidP="00E07E5C">
      <w:pPr>
        <w:pStyle w:val="AccPolicyHeading"/>
        <w:ind w:right="0"/>
        <w:rPr>
          <w:sz w:val="16"/>
          <w:szCs w:val="16"/>
        </w:rPr>
      </w:pPr>
    </w:p>
    <w:p w:rsidR="00E07E5C" w:rsidRPr="00C756BF" w:rsidRDefault="00A4349E" w:rsidP="00E07E5C">
      <w:pPr>
        <w:pStyle w:val="AccPolicyHeading"/>
        <w:ind w:right="0"/>
      </w:pPr>
      <w:r w:rsidRPr="00A4349E">
        <w:t>3</w:t>
      </w:r>
      <w:r w:rsidR="00E07E5C" w:rsidRPr="00C756BF">
        <w:t>.</w:t>
      </w:r>
      <w:r w:rsidRPr="00A4349E">
        <w:t>20</w:t>
      </w:r>
      <w:r w:rsidR="00E07E5C" w:rsidRPr="00C756BF">
        <w:tab/>
      </w:r>
      <w:r w:rsidR="00E07E5C" w:rsidRPr="00C756BF">
        <w:rPr>
          <w:cs/>
        </w:rPr>
        <w:t>ส่วนงานดำเนินงาน</w:t>
      </w:r>
    </w:p>
    <w:p w:rsidR="00E07E5C" w:rsidRPr="00C756BF" w:rsidRDefault="00E07E5C" w:rsidP="00E07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9C54D5" w:rsidRPr="00C756BF" w:rsidRDefault="009C54D5" w:rsidP="009C5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 xml:space="preserve">ผลการดำเนินงานของส่วนงานที่รายงานต่อคณะกรรมการบริษัท (ผู้มีอำนาจตัดสินใจสูงสุดด้านการดำเนินงาน) </w:t>
      </w:r>
      <w:r w:rsidRPr="00C756BF">
        <w:rPr>
          <w:rFonts w:ascii="Angsana New" w:hAnsi="Angsana New"/>
          <w:sz w:val="30"/>
          <w:szCs w:val="30"/>
          <w:cs/>
        </w:rPr>
        <w:br/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:rsidR="00B74583" w:rsidRPr="00A122F8" w:rsidRDefault="00B74583" w:rsidP="00A12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16"/>
          <w:szCs w:val="16"/>
        </w:rPr>
      </w:pPr>
    </w:p>
    <w:p w:rsidR="00AC5D8E" w:rsidRPr="00C756BF" w:rsidRDefault="00A4349E" w:rsidP="005B3B84">
      <w:pPr>
        <w:pStyle w:val="AccPolicyHeading"/>
        <w:ind w:right="0"/>
      </w:pPr>
      <w:r w:rsidRPr="00A4349E">
        <w:t>3</w:t>
      </w:r>
      <w:r w:rsidR="00AC5D8E" w:rsidRPr="00C756BF">
        <w:t>.</w:t>
      </w:r>
      <w:r w:rsidRPr="00A4349E">
        <w:t>21</w:t>
      </w:r>
      <w:r w:rsidR="00AC5D8E" w:rsidRPr="00C756BF">
        <w:tab/>
      </w:r>
      <w:r w:rsidR="00AC5D8E" w:rsidRPr="00C756BF">
        <w:rPr>
          <w:cs/>
        </w:rPr>
        <w:t>การหักกลบ</w:t>
      </w:r>
    </w:p>
    <w:p w:rsidR="00330BD7" w:rsidRPr="00C756BF" w:rsidRDefault="00330BD7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0B523B" w:rsidRPr="00C756BF" w:rsidRDefault="00F53CFA" w:rsidP="00307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72"/>
        <w:jc w:val="thaiDistribute"/>
        <w:rPr>
          <w:rFonts w:ascii="Angsana New" w:hAnsi="Angsana New"/>
          <w:sz w:val="30"/>
          <w:szCs w:val="30"/>
          <w:cs/>
        </w:rPr>
      </w:pPr>
      <w:r w:rsidRPr="00C756BF">
        <w:rPr>
          <w:rFonts w:ascii="Angsana New" w:hAnsi="Angsana New"/>
          <w:sz w:val="30"/>
          <w:szCs w:val="30"/>
          <w:cs/>
        </w:rPr>
        <w:t>สินทรัพย์และหนี้สินทางการเงิน</w:t>
      </w:r>
      <w:r w:rsidR="00E83848" w:rsidRPr="00C756BF">
        <w:rPr>
          <w:rFonts w:ascii="Angsana New" w:hAnsi="Angsana New"/>
          <w:sz w:val="30"/>
          <w:szCs w:val="30"/>
          <w:cs/>
        </w:rPr>
        <w:t>จะแสดง</w:t>
      </w:r>
      <w:r w:rsidRPr="00C756BF">
        <w:rPr>
          <w:rFonts w:ascii="Angsana New" w:hAnsi="Angsana New"/>
          <w:sz w:val="30"/>
          <w:szCs w:val="30"/>
          <w:cs/>
        </w:rPr>
        <w:t>หักกลบกัน</w:t>
      </w:r>
      <w:r w:rsidR="00E83848" w:rsidRPr="00C756BF">
        <w:rPr>
          <w:rFonts w:ascii="Angsana New" w:hAnsi="Angsana New"/>
          <w:sz w:val="30"/>
          <w:szCs w:val="30"/>
          <w:cs/>
        </w:rPr>
        <w:t>เพื่อ</w:t>
      </w:r>
      <w:r w:rsidR="00FA10F8" w:rsidRPr="00C756BF">
        <w:rPr>
          <w:rFonts w:ascii="Angsana New" w:hAnsi="Angsana New"/>
          <w:sz w:val="30"/>
          <w:szCs w:val="30"/>
          <w:cs/>
        </w:rPr>
        <w:t>รายงาน</w:t>
      </w:r>
      <w:r w:rsidR="00C867E4" w:rsidRPr="00C756BF">
        <w:rPr>
          <w:rFonts w:ascii="Angsana New" w:hAnsi="Angsana New"/>
          <w:sz w:val="30"/>
          <w:szCs w:val="30"/>
          <w:cs/>
        </w:rPr>
        <w:t>ในงบแสดงฐานะการเงิน</w:t>
      </w:r>
      <w:r w:rsidR="00FA10F8" w:rsidRPr="00C756BF">
        <w:rPr>
          <w:rFonts w:ascii="Angsana New" w:hAnsi="Angsana New"/>
          <w:sz w:val="30"/>
          <w:szCs w:val="30"/>
          <w:cs/>
        </w:rPr>
        <w:t>ด้วยจำนวนสุทธิก็ต่อเมื่อบริษัท</w:t>
      </w:r>
      <w:r w:rsidR="00E83848" w:rsidRPr="00C756BF">
        <w:rPr>
          <w:rFonts w:ascii="Angsana New" w:hAnsi="Angsana New"/>
          <w:sz w:val="30"/>
          <w:szCs w:val="30"/>
          <w:cs/>
        </w:rPr>
        <w:t>มี</w:t>
      </w:r>
      <w:r w:rsidRPr="00C756BF">
        <w:rPr>
          <w:rFonts w:ascii="Angsana New" w:hAnsi="Angsana New"/>
          <w:sz w:val="30"/>
          <w:szCs w:val="30"/>
          <w:cs/>
        </w:rPr>
        <w:t>สิทธิตามกฎหมายในการนำ</w:t>
      </w:r>
      <w:r w:rsidR="00FA10F8" w:rsidRPr="00C756BF">
        <w:rPr>
          <w:rFonts w:ascii="Angsana New" w:hAnsi="Angsana New"/>
          <w:sz w:val="30"/>
          <w:szCs w:val="30"/>
          <w:cs/>
        </w:rPr>
        <w:t>จำนวนที่รับรู้ไว้ในงบแสดงฐาน</w:t>
      </w:r>
      <w:r w:rsidR="00E83848" w:rsidRPr="00C756BF">
        <w:rPr>
          <w:rFonts w:ascii="Angsana New" w:hAnsi="Angsana New"/>
          <w:sz w:val="30"/>
          <w:szCs w:val="30"/>
          <w:cs/>
        </w:rPr>
        <w:t>ะ</w:t>
      </w:r>
      <w:r w:rsidR="00FA10F8" w:rsidRPr="00C756BF">
        <w:rPr>
          <w:rFonts w:ascii="Angsana New" w:hAnsi="Angsana New"/>
          <w:sz w:val="30"/>
          <w:szCs w:val="30"/>
          <w:cs/>
        </w:rPr>
        <w:t>การเงินมาหักกลบลบหนี้กัน</w:t>
      </w:r>
      <w:r w:rsidRPr="00C756BF">
        <w:rPr>
          <w:rFonts w:ascii="Angsana New" w:hAnsi="Angsana New"/>
          <w:sz w:val="30"/>
          <w:szCs w:val="30"/>
          <w:cs/>
        </w:rPr>
        <w:t xml:space="preserve"> และ</w:t>
      </w:r>
      <w:r w:rsidR="00FA10F8" w:rsidRPr="00C756BF">
        <w:rPr>
          <w:rFonts w:ascii="Angsana New" w:hAnsi="Angsana New"/>
          <w:sz w:val="30"/>
          <w:szCs w:val="30"/>
          <w:cs/>
        </w:rPr>
        <w:t>บริษัท</w:t>
      </w:r>
      <w:r w:rsidRPr="00C756BF">
        <w:rPr>
          <w:rFonts w:ascii="Angsana New" w:hAnsi="Angsana New"/>
          <w:sz w:val="30"/>
          <w:szCs w:val="30"/>
          <w:cs/>
        </w:rPr>
        <w:t>ตั้งใจที่จะรับหรือ</w:t>
      </w:r>
      <w:r w:rsidR="00E83848" w:rsidRPr="00C756BF">
        <w:rPr>
          <w:rFonts w:ascii="Angsana New" w:hAnsi="Angsana New"/>
          <w:sz w:val="30"/>
          <w:szCs w:val="30"/>
          <w:cs/>
        </w:rPr>
        <w:t>จ่ายชำระ</w:t>
      </w:r>
      <w:r w:rsidRPr="00C756BF">
        <w:rPr>
          <w:rFonts w:ascii="Angsana New" w:hAnsi="Angsana New"/>
          <w:sz w:val="30"/>
          <w:szCs w:val="30"/>
          <w:cs/>
        </w:rPr>
        <w:t xml:space="preserve">ด้วยยอดสุทธิ </w:t>
      </w:r>
    </w:p>
    <w:p w:rsidR="000B523B" w:rsidRPr="00C756BF" w:rsidRDefault="000B52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EE7CB3" w:rsidRPr="00C756BF" w:rsidRDefault="00A4349E" w:rsidP="005B3B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sz w:val="30"/>
          <w:szCs w:val="30"/>
          <w:cs/>
        </w:rPr>
      </w:pPr>
      <w:r w:rsidRPr="00A4349E">
        <w:rPr>
          <w:rFonts w:ascii="Angsana New" w:hAnsi="Angsana New"/>
          <w:b/>
          <w:sz w:val="30"/>
          <w:szCs w:val="30"/>
        </w:rPr>
        <w:t>4</w:t>
      </w:r>
      <w:r w:rsidR="00EE7CB3" w:rsidRPr="00C756BF">
        <w:rPr>
          <w:rFonts w:ascii="Angsana New" w:hAnsi="Angsana New"/>
          <w:bCs/>
          <w:sz w:val="30"/>
          <w:szCs w:val="30"/>
          <w:cs/>
        </w:rPr>
        <w:tab/>
        <w:t>การบริหารความเสี่ยง</w:t>
      </w:r>
      <w:r w:rsidR="00E07E5C" w:rsidRPr="00C756BF">
        <w:rPr>
          <w:rFonts w:ascii="Angsana New" w:hAnsi="Angsana New"/>
          <w:bCs/>
          <w:sz w:val="30"/>
          <w:szCs w:val="30"/>
          <w:cs/>
        </w:rPr>
        <w:t>ของบริษัท</w:t>
      </w:r>
    </w:p>
    <w:p w:rsidR="00EE7CB3" w:rsidRPr="00C756BF" w:rsidRDefault="00EE7CB3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</w:p>
    <w:p w:rsidR="00EE7CB3" w:rsidRPr="00C756BF" w:rsidRDefault="00EE7CB3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756BF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:rsidR="00EE7CB3" w:rsidRPr="00C756BF" w:rsidRDefault="00EE7CB3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330BD7" w:rsidRPr="00C756BF" w:rsidRDefault="00330BD7" w:rsidP="005B3B8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 xml:space="preserve">การจัดการความเสี่ยงเป็นส่วนหนึ่งของธุรกิจของบริษัท บริษัทมีระบบในการควบคุมให้ความสมดุลของจำนวน ความเสี่ยงที่ยอมรับได้โดยพิจารณาระหว่างต้นทุนที่เกิดจากความเสี่ยงและต้นทุนของการจัดการความเสี่ยง </w:t>
      </w:r>
      <w:r w:rsidR="00EA3D74" w:rsidRPr="00C756BF">
        <w:rPr>
          <w:rFonts w:ascii="Angsana New" w:hAnsi="Angsana New"/>
          <w:sz w:val="30"/>
          <w:szCs w:val="30"/>
          <w:cs/>
        </w:rPr>
        <w:br/>
      </w:r>
      <w:r w:rsidRPr="00C756BF">
        <w:rPr>
          <w:rFonts w:ascii="Angsana New" w:hAnsi="Angsana New"/>
          <w:sz w:val="30"/>
          <w:szCs w:val="30"/>
          <w:cs/>
        </w:rPr>
        <w:t>ฝ่ายบริหารได้มีการควบคุมกระบวนการการจัดการความเสี่ยงของบริษัทอย่างต่อเนื่องเพื่อให้มั่นใจว่า</w:t>
      </w:r>
      <w:r w:rsidR="00EA3D74" w:rsidRPr="00C756BF">
        <w:rPr>
          <w:rFonts w:ascii="Angsana New" w:hAnsi="Angsana New"/>
          <w:sz w:val="30"/>
          <w:szCs w:val="30"/>
          <w:cs/>
        </w:rPr>
        <w:br/>
      </w:r>
      <w:r w:rsidRPr="00C756BF">
        <w:rPr>
          <w:rFonts w:ascii="Angsana New" w:hAnsi="Angsana New"/>
          <w:sz w:val="30"/>
          <w:szCs w:val="30"/>
          <w:cs/>
        </w:rPr>
        <w:t>เกิดความสมดุลระหว่างความเสี่ยงและการ</w:t>
      </w:r>
      <w:r w:rsidR="00B16CD2" w:rsidRPr="00C756BF">
        <w:rPr>
          <w:rFonts w:ascii="Angsana New" w:hAnsi="Angsana New"/>
          <w:sz w:val="30"/>
          <w:szCs w:val="30"/>
          <w:cs/>
        </w:rPr>
        <w:t>ควบคุม</w:t>
      </w:r>
      <w:r w:rsidRPr="00C756BF">
        <w:rPr>
          <w:rFonts w:ascii="Angsana New" w:hAnsi="Angsana New"/>
          <w:sz w:val="30"/>
          <w:szCs w:val="30"/>
          <w:cs/>
        </w:rPr>
        <w:t>ความเสี่ยง</w:t>
      </w:r>
    </w:p>
    <w:p w:rsidR="00A923A7" w:rsidRPr="00C756BF" w:rsidRDefault="00A923A7" w:rsidP="00ED2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511EF2" w:rsidRPr="00C756BF" w:rsidRDefault="00FA10F8" w:rsidP="00FA1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756BF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C756BF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511EF2" w:rsidRPr="00C756BF">
        <w:rPr>
          <w:rFonts w:ascii="Angsana New" w:hAnsi="Angsana New"/>
          <w:b/>
          <w:bCs/>
          <w:i/>
          <w:iCs/>
          <w:sz w:val="30"/>
          <w:szCs w:val="30"/>
          <w:cs/>
        </w:rPr>
        <w:t>การบริหารจัดการส่วนทุน</w:t>
      </w:r>
    </w:p>
    <w:p w:rsidR="00511EF2" w:rsidRPr="00C756BF" w:rsidRDefault="00511EF2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511EF2" w:rsidRPr="00C756BF" w:rsidRDefault="00511EF2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>นโยบายของผู้บริหารคือ</w:t>
      </w:r>
      <w:r w:rsidRPr="00C756BF">
        <w:rPr>
          <w:rFonts w:ascii="Angsana New" w:hAnsi="Angsana New"/>
          <w:sz w:val="30"/>
          <w:szCs w:val="30"/>
        </w:rPr>
        <w:t xml:space="preserve"> </w:t>
      </w:r>
      <w:r w:rsidRPr="00C756BF">
        <w:rPr>
          <w:rFonts w:ascii="Angsana New" w:hAnsi="Angsana New"/>
          <w:sz w:val="30"/>
          <w:szCs w:val="30"/>
          <w:cs/>
        </w:rPr>
        <w:t>การดำรงฐานเงินทุนที่แข็งแกร่งเพื่อรักษาความเชื่อมั่นของผู้ลงทุน เจ้าหนี้ และตลาด และเพื่อการดำเนินงานทางธุรกิจอย่างต่อเนื่องในอนาคต ผู้บริหารเฝ้าติดตามผลตอบแทนจากเงินลงทุน และระดับการจ่ายเงินปันผลให้แก่ผู้ถือหุ้นสามัญ</w:t>
      </w:r>
    </w:p>
    <w:p w:rsidR="00EE7CB3" w:rsidRPr="00C756BF" w:rsidRDefault="00FA10F8" w:rsidP="00C73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756BF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Pr="00C756BF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EE7CB3" w:rsidRPr="00C756BF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:rsidR="00EE7CB3" w:rsidRPr="00C756BF" w:rsidRDefault="00EE7CB3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83B64" w:rsidRPr="00C756BF" w:rsidRDefault="00EE7CB3" w:rsidP="00E07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>ความเสี่ยงด้านอัตราดอกเบี้ย</w:t>
      </w:r>
      <w:r w:rsidR="00A923A7" w:rsidRPr="00C756BF">
        <w:rPr>
          <w:rFonts w:ascii="Angsana New" w:hAnsi="Angsana New"/>
          <w:sz w:val="30"/>
          <w:szCs w:val="30"/>
        </w:rPr>
        <w:t xml:space="preserve"> </w:t>
      </w:r>
      <w:r w:rsidRPr="00C756BF">
        <w:rPr>
          <w:rFonts w:ascii="Angsana New" w:hAnsi="Angsana New"/>
          <w:sz w:val="30"/>
          <w:szCs w:val="30"/>
          <w:cs/>
        </w:rPr>
        <w:t>หมายถึง</w:t>
      </w:r>
      <w:r w:rsidR="00DD018A" w:rsidRPr="00C756BF">
        <w:rPr>
          <w:rFonts w:ascii="Angsana New" w:hAnsi="Angsana New"/>
          <w:sz w:val="30"/>
          <w:szCs w:val="30"/>
        </w:rPr>
        <w:t xml:space="preserve"> </w:t>
      </w:r>
      <w:r w:rsidRPr="00C756BF">
        <w:rPr>
          <w:rFonts w:ascii="Angsana New" w:hAnsi="Angsana New"/>
          <w:sz w:val="30"/>
          <w:szCs w:val="30"/>
          <w:cs/>
        </w:rPr>
        <w:t xml:space="preserve">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ซึ่งส่งผลกระทบต่อการดำเนินงานและกระแสเงินสดของบริษัท </w:t>
      </w:r>
      <w:r w:rsidR="00E07E5C" w:rsidRPr="00C756BF">
        <w:rPr>
          <w:rFonts w:ascii="Angsana New" w:hAnsi="Angsana New"/>
          <w:sz w:val="30"/>
          <w:szCs w:val="30"/>
          <w:cs/>
        </w:rPr>
        <w:t xml:space="preserve"> </w:t>
      </w:r>
    </w:p>
    <w:p w:rsidR="004A26D3" w:rsidRPr="00C756BF" w:rsidRDefault="004A26D3" w:rsidP="00FA1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ED2316" w:rsidRPr="00C756BF" w:rsidRDefault="00EE7CB3" w:rsidP="00A92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56BF">
        <w:rPr>
          <w:rFonts w:ascii="Angsana New" w:hAnsi="Angsana New"/>
          <w:sz w:val="30"/>
          <w:szCs w:val="30"/>
          <w:cs/>
        </w:rPr>
        <w:t>สินทรัพย์และหนี้สินทางการเงิน</w:t>
      </w:r>
      <w:r w:rsidR="00826E06" w:rsidRPr="00C756BF">
        <w:rPr>
          <w:rFonts w:ascii="Angsana New" w:hAnsi="Angsana New"/>
          <w:sz w:val="30"/>
          <w:szCs w:val="30"/>
          <w:cs/>
        </w:rPr>
        <w:t>ที่มีสาระสำคัญ</w:t>
      </w:r>
      <w:r w:rsidRPr="00C756BF">
        <w:rPr>
          <w:rFonts w:ascii="Angsana New" w:hAnsi="Angsana New"/>
          <w:sz w:val="30"/>
          <w:szCs w:val="30"/>
          <w:cs/>
        </w:rPr>
        <w:t xml:space="preserve"> </w:t>
      </w:r>
      <w:r w:rsidR="00E43DD9" w:rsidRPr="00C756B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4349E" w:rsidRPr="00A4349E">
        <w:rPr>
          <w:rFonts w:ascii="Angsana New" w:hAnsi="Angsana New"/>
          <w:sz w:val="30"/>
          <w:szCs w:val="30"/>
        </w:rPr>
        <w:t>31</w:t>
      </w:r>
      <w:r w:rsidR="00BE3B18" w:rsidRPr="00C756BF">
        <w:rPr>
          <w:rFonts w:ascii="Angsana New" w:hAnsi="Angsana New"/>
          <w:sz w:val="30"/>
          <w:szCs w:val="30"/>
          <w:cs/>
        </w:rPr>
        <w:t xml:space="preserve"> ธันวาคม</w:t>
      </w:r>
      <w:r w:rsidR="00E97C38" w:rsidRPr="00C756BF">
        <w:rPr>
          <w:rFonts w:ascii="Angsana New" w:hAnsi="Angsana New"/>
          <w:sz w:val="30"/>
          <w:szCs w:val="30"/>
          <w:cs/>
        </w:rPr>
        <w:t xml:space="preserve"> </w:t>
      </w:r>
      <w:r w:rsidR="00A4349E" w:rsidRPr="00A4349E">
        <w:rPr>
          <w:rFonts w:ascii="Angsana New" w:hAnsi="Angsana New"/>
          <w:sz w:val="30"/>
          <w:szCs w:val="30"/>
        </w:rPr>
        <w:t>2562</w:t>
      </w:r>
      <w:r w:rsidR="00E97C38" w:rsidRPr="00C756BF">
        <w:rPr>
          <w:rFonts w:ascii="Angsana New" w:hAnsi="Angsana New"/>
          <w:sz w:val="30"/>
          <w:szCs w:val="30"/>
          <w:cs/>
        </w:rPr>
        <w:t xml:space="preserve"> และ </w:t>
      </w:r>
      <w:r w:rsidR="00A4349E" w:rsidRPr="00A4349E">
        <w:rPr>
          <w:rFonts w:ascii="Angsana New" w:hAnsi="Angsana New"/>
          <w:sz w:val="30"/>
          <w:szCs w:val="30"/>
        </w:rPr>
        <w:t>2561</w:t>
      </w:r>
      <w:r w:rsidR="00E97C38" w:rsidRPr="00C756BF">
        <w:rPr>
          <w:rFonts w:ascii="Angsana New" w:hAnsi="Angsana New"/>
          <w:sz w:val="30"/>
          <w:szCs w:val="30"/>
          <w:cs/>
        </w:rPr>
        <w:t xml:space="preserve"> </w:t>
      </w:r>
      <w:r w:rsidRPr="00C756BF">
        <w:rPr>
          <w:rFonts w:ascii="Angsana New" w:hAnsi="Angsana New"/>
          <w:sz w:val="30"/>
          <w:szCs w:val="30"/>
          <w:cs/>
        </w:rPr>
        <w:t>วิเคราะห์ตามระยะเวลาครบกำหนดของการเปลี่ยนแปลงอัตราดอกเบี้ย</w:t>
      </w:r>
      <w:r w:rsidR="00E029C9" w:rsidRPr="00C756BF">
        <w:rPr>
          <w:rFonts w:ascii="Angsana New" w:hAnsi="Angsana New"/>
          <w:sz w:val="30"/>
          <w:szCs w:val="30"/>
          <w:cs/>
        </w:rPr>
        <w:t>แล้วแต่วันใดจะถึงก่อน</w:t>
      </w:r>
      <w:r w:rsidR="00E97C38" w:rsidRPr="00C756BF">
        <w:rPr>
          <w:rFonts w:ascii="Angsana New" w:hAnsi="Angsana New"/>
          <w:sz w:val="30"/>
          <w:szCs w:val="30"/>
        </w:rPr>
        <w:t xml:space="preserve"> </w:t>
      </w:r>
      <w:r w:rsidRPr="00C756BF">
        <w:rPr>
          <w:rFonts w:ascii="Angsana New" w:hAnsi="Angsana New"/>
          <w:sz w:val="30"/>
          <w:szCs w:val="30"/>
          <w:cs/>
        </w:rPr>
        <w:t>แสดงได้ดังนี้</w:t>
      </w:r>
    </w:p>
    <w:p w:rsidR="00EE7CB3" w:rsidRPr="00C756BF" w:rsidRDefault="00EE7CB3" w:rsidP="00ED2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52166D" w:rsidRPr="00C756BF" w:rsidRDefault="0052166D" w:rsidP="00FA1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998"/>
        <w:gridCol w:w="836"/>
        <w:gridCol w:w="146"/>
        <w:gridCol w:w="860"/>
        <w:gridCol w:w="83"/>
        <w:gridCol w:w="767"/>
        <w:gridCol w:w="65"/>
        <w:gridCol w:w="786"/>
        <w:gridCol w:w="859"/>
        <w:gridCol w:w="185"/>
        <w:gridCol w:w="715"/>
        <w:gridCol w:w="720"/>
      </w:tblGrid>
      <w:tr w:rsidR="0052166D" w:rsidRPr="00C756BF" w:rsidTr="003F752D">
        <w:trPr>
          <w:trHeight w:val="243"/>
          <w:tblHeader/>
        </w:trPr>
        <w:tc>
          <w:tcPr>
            <w:tcW w:w="2430" w:type="dxa"/>
          </w:tcPr>
          <w:p w:rsidR="0052166D" w:rsidRPr="00C756BF" w:rsidRDefault="0052166D" w:rsidP="005B5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52166D" w:rsidRPr="00C756BF" w:rsidRDefault="00A4349E" w:rsidP="005B5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49E">
              <w:rPr>
                <w:rFonts w:ascii="Angsana New" w:hAnsi="Angsana New"/>
                <w:sz w:val="24"/>
                <w:szCs w:val="24"/>
              </w:rPr>
              <w:t>31</w:t>
            </w:r>
            <w:r w:rsidR="00BE3B18" w:rsidRPr="00C756BF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="003070A3" w:rsidRPr="00C756BF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A4349E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52166D" w:rsidRPr="00C756BF" w:rsidTr="003F752D">
        <w:trPr>
          <w:trHeight w:val="243"/>
          <w:tblHeader/>
        </w:trPr>
        <w:tc>
          <w:tcPr>
            <w:tcW w:w="2430" w:type="dxa"/>
          </w:tcPr>
          <w:p w:rsidR="0052166D" w:rsidRPr="00C756BF" w:rsidRDefault="0052166D" w:rsidP="005B5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8" w:type="dxa"/>
            <w:vAlign w:val="center"/>
          </w:tcPr>
          <w:p w:rsidR="0052166D" w:rsidRPr="00C756BF" w:rsidRDefault="0052166D" w:rsidP="005B5A7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2757" w:type="dxa"/>
            <w:gridSpan w:val="6"/>
          </w:tcPr>
          <w:p w:rsidR="0052166D" w:rsidRPr="00C756BF" w:rsidRDefault="0052166D" w:rsidP="005B5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56BF">
              <w:rPr>
                <w:rFonts w:ascii="Angsana New" w:hAnsi="Angsana New"/>
                <w:sz w:val="24"/>
                <w:szCs w:val="24"/>
                <w:cs/>
              </w:rPr>
              <w:t>ระยะเวลาคงเหลือก่อนครบกำหนดของ</w:t>
            </w:r>
            <w:r w:rsidRPr="00C756BF">
              <w:rPr>
                <w:rFonts w:ascii="Angsana New" w:hAnsi="Angsana New"/>
                <w:sz w:val="24"/>
                <w:szCs w:val="24"/>
              </w:rPr>
              <w:br/>
            </w:r>
            <w:r w:rsidRPr="00C756BF">
              <w:rPr>
                <w:rFonts w:ascii="Angsana New" w:hAnsi="Angsana New"/>
                <w:sz w:val="24"/>
                <w:szCs w:val="24"/>
                <w:cs/>
              </w:rPr>
              <w:t>สัญญาหรือก่อนกำหนดอัตราใหม่</w:t>
            </w:r>
          </w:p>
        </w:tc>
        <w:tc>
          <w:tcPr>
            <w:tcW w:w="786" w:type="dxa"/>
            <w:vAlign w:val="bottom"/>
          </w:tcPr>
          <w:p w:rsidR="0052166D" w:rsidRPr="00C756BF" w:rsidRDefault="0052166D" w:rsidP="005B5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79" w:type="dxa"/>
            <w:gridSpan w:val="4"/>
            <w:vAlign w:val="bottom"/>
          </w:tcPr>
          <w:p w:rsidR="0052166D" w:rsidRPr="00C756BF" w:rsidRDefault="0052166D" w:rsidP="005B5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2166D" w:rsidRPr="00C756BF" w:rsidTr="003F752D">
        <w:trPr>
          <w:trHeight w:val="246"/>
          <w:tblHeader/>
        </w:trPr>
        <w:tc>
          <w:tcPr>
            <w:tcW w:w="2430" w:type="dxa"/>
          </w:tcPr>
          <w:p w:rsidR="0052166D" w:rsidRPr="00C756BF" w:rsidRDefault="0052166D" w:rsidP="005B5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8" w:type="dxa"/>
          </w:tcPr>
          <w:p w:rsidR="0052166D" w:rsidRPr="00C756BF" w:rsidRDefault="0052166D" w:rsidP="005B5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56BF">
              <w:rPr>
                <w:rFonts w:ascii="Angsana New" w:hAnsi="Angsana New"/>
                <w:sz w:val="24"/>
                <w:szCs w:val="24"/>
                <w:cs/>
              </w:rPr>
              <w:t>ขึ้นลงตามอัตรา</w:t>
            </w:r>
          </w:p>
        </w:tc>
        <w:tc>
          <w:tcPr>
            <w:tcW w:w="836" w:type="dxa"/>
            <w:vAlign w:val="bottom"/>
          </w:tcPr>
          <w:p w:rsidR="0052166D" w:rsidRPr="00C756BF" w:rsidRDefault="0052166D" w:rsidP="005B5A7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9" w:type="dxa"/>
            <w:gridSpan w:val="3"/>
          </w:tcPr>
          <w:p w:rsidR="0052166D" w:rsidRPr="00C756BF" w:rsidRDefault="0052166D" w:rsidP="005B5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56BF">
              <w:rPr>
                <w:rFonts w:ascii="Angsana New" w:hAnsi="Angsana New"/>
                <w:sz w:val="24"/>
                <w:szCs w:val="24"/>
                <w:cs/>
              </w:rPr>
              <w:t xml:space="preserve">หลังจาก </w:t>
            </w:r>
            <w:r w:rsidR="00A4349E" w:rsidRPr="00A4349E">
              <w:rPr>
                <w:rFonts w:ascii="Angsana New" w:hAnsi="Angsana New"/>
                <w:sz w:val="24"/>
                <w:szCs w:val="24"/>
              </w:rPr>
              <w:t>1</w:t>
            </w:r>
            <w:r w:rsidRPr="00C756B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756BF">
              <w:rPr>
                <w:rFonts w:ascii="Angsana New" w:hAnsi="Angsana New"/>
                <w:sz w:val="24"/>
                <w:szCs w:val="24"/>
                <w:cs/>
              </w:rPr>
              <w:t xml:space="preserve">ปี </w:t>
            </w:r>
          </w:p>
        </w:tc>
        <w:tc>
          <w:tcPr>
            <w:tcW w:w="832" w:type="dxa"/>
            <w:gridSpan w:val="2"/>
            <w:vAlign w:val="bottom"/>
          </w:tcPr>
          <w:p w:rsidR="0052166D" w:rsidRPr="00C756BF" w:rsidRDefault="0052166D" w:rsidP="005B5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86" w:type="dxa"/>
            <w:vAlign w:val="bottom"/>
          </w:tcPr>
          <w:p w:rsidR="0052166D" w:rsidRPr="00C756BF" w:rsidRDefault="0052166D" w:rsidP="005B5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79" w:type="dxa"/>
            <w:gridSpan w:val="4"/>
            <w:vAlign w:val="bottom"/>
          </w:tcPr>
          <w:p w:rsidR="0052166D" w:rsidRPr="00C756BF" w:rsidRDefault="0052166D" w:rsidP="005B5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56BF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52166D" w:rsidRPr="00C756BF" w:rsidTr="003F752D">
        <w:trPr>
          <w:trHeight w:val="246"/>
          <w:tblHeader/>
        </w:trPr>
        <w:tc>
          <w:tcPr>
            <w:tcW w:w="2430" w:type="dxa"/>
          </w:tcPr>
          <w:p w:rsidR="0052166D" w:rsidRPr="00C756BF" w:rsidRDefault="0052166D" w:rsidP="005B5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8" w:type="dxa"/>
          </w:tcPr>
          <w:p w:rsidR="0052166D" w:rsidRPr="00C756BF" w:rsidRDefault="0052166D" w:rsidP="005B5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  <w:cs/>
              </w:rPr>
              <w:t>ตลาด</w:t>
            </w:r>
          </w:p>
        </w:tc>
        <w:tc>
          <w:tcPr>
            <w:tcW w:w="836" w:type="dxa"/>
            <w:vAlign w:val="bottom"/>
          </w:tcPr>
          <w:p w:rsidR="0052166D" w:rsidRPr="00C756BF" w:rsidRDefault="0052166D" w:rsidP="005B5A7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56BF">
              <w:rPr>
                <w:rFonts w:ascii="Angsana New" w:hAnsi="Angsana New"/>
                <w:sz w:val="24"/>
                <w:szCs w:val="24"/>
                <w:cs/>
              </w:rPr>
              <w:t xml:space="preserve">ไม่เกิน </w:t>
            </w:r>
            <w:r w:rsidR="00A4349E" w:rsidRPr="00A4349E">
              <w:rPr>
                <w:rFonts w:ascii="Angsana New" w:hAnsi="Angsana New"/>
                <w:sz w:val="24"/>
                <w:szCs w:val="24"/>
              </w:rPr>
              <w:t>1</w:t>
            </w:r>
            <w:r w:rsidRPr="00C756B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756BF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089" w:type="dxa"/>
            <w:gridSpan w:val="3"/>
          </w:tcPr>
          <w:p w:rsidR="0052166D" w:rsidRPr="00C756BF" w:rsidRDefault="0052166D" w:rsidP="005B5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56BF">
              <w:rPr>
                <w:rFonts w:ascii="Angsana New" w:hAnsi="Angsana New"/>
                <w:sz w:val="24"/>
                <w:szCs w:val="24"/>
                <w:cs/>
              </w:rPr>
              <w:t xml:space="preserve">แต่ภายใน </w:t>
            </w:r>
            <w:r w:rsidR="00A4349E" w:rsidRPr="00A4349E">
              <w:rPr>
                <w:rFonts w:ascii="Angsana New" w:hAnsi="Angsana New"/>
                <w:sz w:val="24"/>
                <w:szCs w:val="24"/>
              </w:rPr>
              <w:t>5</w:t>
            </w:r>
            <w:r w:rsidRPr="00C756B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756BF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832" w:type="dxa"/>
            <w:gridSpan w:val="2"/>
            <w:vAlign w:val="bottom"/>
          </w:tcPr>
          <w:p w:rsidR="0052166D" w:rsidRPr="00C756BF" w:rsidRDefault="0052166D" w:rsidP="005B5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56BF">
              <w:rPr>
                <w:rFonts w:ascii="Angsana New" w:hAnsi="Angsana New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786" w:type="dxa"/>
            <w:vAlign w:val="bottom"/>
          </w:tcPr>
          <w:p w:rsidR="0052166D" w:rsidRPr="00C756BF" w:rsidRDefault="0052166D" w:rsidP="005B5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56BF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44" w:type="dxa"/>
            <w:gridSpan w:val="2"/>
            <w:vAlign w:val="bottom"/>
          </w:tcPr>
          <w:p w:rsidR="0052166D" w:rsidRPr="00C756BF" w:rsidRDefault="0052166D" w:rsidP="005B5A7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56BF">
              <w:rPr>
                <w:rFonts w:ascii="Angsana New" w:hAnsi="Angsana New"/>
                <w:sz w:val="24"/>
                <w:szCs w:val="24"/>
                <w:cs/>
              </w:rPr>
              <w:t>ลอยตัว</w:t>
            </w:r>
          </w:p>
        </w:tc>
        <w:tc>
          <w:tcPr>
            <w:tcW w:w="715" w:type="dxa"/>
            <w:vAlign w:val="bottom"/>
          </w:tcPr>
          <w:p w:rsidR="0052166D" w:rsidRPr="00C756BF" w:rsidRDefault="0052166D" w:rsidP="005B5A7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56BF">
              <w:rPr>
                <w:rFonts w:ascii="Angsana New" w:hAnsi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720" w:type="dxa"/>
            <w:vAlign w:val="bottom"/>
          </w:tcPr>
          <w:p w:rsidR="0052166D" w:rsidRPr="00C756BF" w:rsidRDefault="0052166D" w:rsidP="005B5A7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56BF">
              <w:rPr>
                <w:rFonts w:ascii="Angsana New" w:hAnsi="Angsana New"/>
                <w:sz w:val="24"/>
                <w:szCs w:val="24"/>
                <w:cs/>
              </w:rPr>
              <w:t>แท้จริง</w:t>
            </w:r>
          </w:p>
        </w:tc>
      </w:tr>
      <w:tr w:rsidR="0052166D" w:rsidRPr="00C756BF" w:rsidTr="003F752D">
        <w:trPr>
          <w:trHeight w:val="243"/>
          <w:tblHeader/>
        </w:trPr>
        <w:tc>
          <w:tcPr>
            <w:tcW w:w="2430" w:type="dxa"/>
          </w:tcPr>
          <w:p w:rsidR="0052166D" w:rsidRPr="00C756BF" w:rsidRDefault="0052166D" w:rsidP="005B5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41" w:type="dxa"/>
            <w:gridSpan w:val="8"/>
          </w:tcPr>
          <w:p w:rsidR="0052166D" w:rsidRPr="00C756BF" w:rsidRDefault="0052166D" w:rsidP="005B5A7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C756B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2479" w:type="dxa"/>
            <w:gridSpan w:val="4"/>
          </w:tcPr>
          <w:p w:rsidR="0052166D" w:rsidRPr="00C756BF" w:rsidRDefault="0052166D" w:rsidP="005B5A7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C756B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</w:tr>
      <w:tr w:rsidR="007E414A" w:rsidRPr="00C756BF" w:rsidTr="007E414A">
        <w:trPr>
          <w:trHeight w:val="221"/>
        </w:trPr>
        <w:tc>
          <w:tcPr>
            <w:tcW w:w="2430" w:type="dxa"/>
          </w:tcPr>
          <w:p w:rsidR="007E414A" w:rsidRPr="00C756BF" w:rsidRDefault="007E414A" w:rsidP="005B5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756B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8" w:type="dxa"/>
          </w:tcPr>
          <w:p w:rsidR="007E414A" w:rsidRPr="00C756BF" w:rsidRDefault="007E414A" w:rsidP="007E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7E414A" w:rsidRPr="00C756BF" w:rsidRDefault="007E414A" w:rsidP="007E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0" w:type="dxa"/>
          </w:tcPr>
          <w:p w:rsidR="007E414A" w:rsidRPr="00C756BF" w:rsidRDefault="007E414A" w:rsidP="007E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31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gridSpan w:val="2"/>
          </w:tcPr>
          <w:p w:rsidR="007E414A" w:rsidRPr="00C756BF" w:rsidRDefault="007E414A" w:rsidP="007E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7E414A" w:rsidRPr="00C756BF" w:rsidRDefault="007E414A" w:rsidP="00F52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:rsidR="007E414A" w:rsidRPr="00C756BF" w:rsidRDefault="007E414A" w:rsidP="007E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</w:tcPr>
          <w:p w:rsidR="007E414A" w:rsidRPr="00C756BF" w:rsidRDefault="007E414A" w:rsidP="007E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7E414A" w:rsidRPr="00C756BF" w:rsidRDefault="007E414A" w:rsidP="007E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52B4B" w:rsidRPr="00C756BF" w:rsidTr="00F474A6">
        <w:trPr>
          <w:trHeight w:val="328"/>
        </w:trPr>
        <w:tc>
          <w:tcPr>
            <w:tcW w:w="2430" w:type="dxa"/>
          </w:tcPr>
          <w:p w:rsidR="00F52B4B" w:rsidRPr="00C756BF" w:rsidRDefault="00F52B4B" w:rsidP="005B5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C756BF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8" w:type="dxa"/>
            <w:shd w:val="clear" w:color="auto" w:fill="auto"/>
          </w:tcPr>
          <w:p w:rsidR="00F52B4B" w:rsidRPr="00C756BF" w:rsidRDefault="00A4349E" w:rsidP="000C4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A4349E">
              <w:rPr>
                <w:rFonts w:ascii="Angsana New" w:hAnsi="Angsana New"/>
                <w:sz w:val="24"/>
                <w:szCs w:val="24"/>
              </w:rPr>
              <w:t>2</w:t>
            </w:r>
            <w:r w:rsidR="00160C47" w:rsidRPr="00C756BF">
              <w:rPr>
                <w:rFonts w:ascii="Angsana New" w:hAnsi="Angsana New"/>
                <w:sz w:val="24"/>
                <w:szCs w:val="24"/>
              </w:rPr>
              <w:t>,</w:t>
            </w:r>
            <w:r w:rsidRPr="00A4349E">
              <w:rPr>
                <w:rFonts w:ascii="Angsana New" w:hAnsi="Angsana New"/>
                <w:sz w:val="24"/>
                <w:szCs w:val="24"/>
              </w:rPr>
              <w:t>882</w:t>
            </w:r>
            <w:r w:rsidR="00160C47" w:rsidRPr="00C756BF">
              <w:rPr>
                <w:rFonts w:ascii="Angsana New" w:hAnsi="Angsana New"/>
                <w:sz w:val="24"/>
                <w:szCs w:val="24"/>
              </w:rPr>
              <w:t>,</w:t>
            </w:r>
            <w:r w:rsidRPr="00A4349E">
              <w:rPr>
                <w:rFonts w:ascii="Angsana New" w:hAnsi="Angsana New"/>
                <w:sz w:val="24"/>
                <w:szCs w:val="24"/>
              </w:rPr>
              <w:t>859</w:t>
            </w:r>
          </w:p>
        </w:tc>
        <w:tc>
          <w:tcPr>
            <w:tcW w:w="982" w:type="dxa"/>
            <w:gridSpan w:val="2"/>
            <w:shd w:val="clear" w:color="auto" w:fill="auto"/>
          </w:tcPr>
          <w:p w:rsidR="00F52B4B" w:rsidRPr="00C756BF" w:rsidRDefault="00F52B4B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:rsidR="00F52B4B" w:rsidRPr="00C756BF" w:rsidRDefault="00F52B4B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31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F52B4B" w:rsidRPr="00C756BF" w:rsidRDefault="00A4349E" w:rsidP="000C4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49E">
              <w:rPr>
                <w:rFonts w:ascii="Angsana New" w:hAnsi="Angsana New"/>
                <w:sz w:val="24"/>
                <w:szCs w:val="24"/>
              </w:rPr>
              <w:t>13</w:t>
            </w:r>
            <w:r w:rsidR="00F52B4B" w:rsidRPr="00C756BF">
              <w:rPr>
                <w:rFonts w:ascii="Angsana New" w:hAnsi="Angsana New"/>
                <w:sz w:val="24"/>
                <w:szCs w:val="24"/>
              </w:rPr>
              <w:t>,</w:t>
            </w:r>
            <w:r w:rsidRPr="00A4349E">
              <w:rPr>
                <w:rFonts w:ascii="Angsana New" w:hAnsi="Angsana New"/>
                <w:sz w:val="24"/>
                <w:szCs w:val="24"/>
              </w:rPr>
              <w:t>584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52B4B" w:rsidRPr="00C756BF" w:rsidRDefault="00A4349E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49E">
              <w:rPr>
                <w:rFonts w:ascii="Angsana New" w:hAnsi="Angsana New"/>
                <w:sz w:val="24"/>
                <w:szCs w:val="24"/>
              </w:rPr>
              <w:t>2</w:t>
            </w:r>
            <w:r w:rsidR="00F52B4B" w:rsidRPr="00C756BF">
              <w:rPr>
                <w:rFonts w:ascii="Angsana New" w:hAnsi="Angsana New"/>
                <w:sz w:val="24"/>
                <w:szCs w:val="24"/>
              </w:rPr>
              <w:t>,</w:t>
            </w:r>
            <w:r w:rsidRPr="00A4349E">
              <w:rPr>
                <w:rFonts w:ascii="Angsana New" w:hAnsi="Angsana New"/>
                <w:sz w:val="24"/>
                <w:szCs w:val="24"/>
              </w:rPr>
              <w:t>896</w:t>
            </w:r>
            <w:r w:rsidR="00F52B4B" w:rsidRPr="00C756BF">
              <w:rPr>
                <w:rFonts w:ascii="Angsana New" w:hAnsi="Angsana New"/>
                <w:sz w:val="24"/>
                <w:szCs w:val="24"/>
              </w:rPr>
              <w:t>,</w:t>
            </w:r>
            <w:r w:rsidRPr="00A4349E">
              <w:rPr>
                <w:rFonts w:ascii="Angsana New" w:hAnsi="Angsana New"/>
                <w:sz w:val="24"/>
                <w:szCs w:val="24"/>
              </w:rPr>
              <w:t>443</w:t>
            </w:r>
          </w:p>
        </w:tc>
        <w:tc>
          <w:tcPr>
            <w:tcW w:w="859" w:type="dxa"/>
            <w:shd w:val="clear" w:color="auto" w:fill="auto"/>
          </w:tcPr>
          <w:p w:rsidR="00F52B4B" w:rsidRPr="00C756BF" w:rsidRDefault="00A4349E" w:rsidP="00B62A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A4349E">
              <w:rPr>
                <w:rFonts w:ascii="Angsana New" w:hAnsi="Angsana New"/>
                <w:sz w:val="24"/>
                <w:szCs w:val="24"/>
              </w:rPr>
              <w:t>0</w:t>
            </w:r>
            <w:r w:rsidR="00160C47" w:rsidRPr="00C756BF">
              <w:rPr>
                <w:rFonts w:ascii="Angsana New" w:hAnsi="Angsana New"/>
                <w:sz w:val="24"/>
                <w:szCs w:val="24"/>
              </w:rPr>
              <w:t>.</w:t>
            </w:r>
            <w:r w:rsidRPr="00A4349E">
              <w:rPr>
                <w:rFonts w:ascii="Angsana New" w:hAnsi="Angsana New"/>
                <w:sz w:val="24"/>
                <w:szCs w:val="24"/>
              </w:rPr>
              <w:t>05</w:t>
            </w:r>
            <w:r w:rsidR="00F52B4B" w:rsidRPr="00C756BF">
              <w:rPr>
                <w:rFonts w:ascii="Angsana New" w:hAnsi="Angsana New"/>
                <w:sz w:val="24"/>
                <w:szCs w:val="24"/>
              </w:rPr>
              <w:t>-</w:t>
            </w:r>
            <w:r w:rsidRPr="00A4349E">
              <w:rPr>
                <w:rFonts w:ascii="Angsana New" w:hAnsi="Angsana New"/>
                <w:sz w:val="24"/>
                <w:szCs w:val="24"/>
              </w:rPr>
              <w:t>0</w:t>
            </w:r>
            <w:r w:rsidR="00A122F8">
              <w:rPr>
                <w:rFonts w:ascii="Angsana New" w:hAnsi="Angsana New"/>
                <w:sz w:val="24"/>
                <w:szCs w:val="24"/>
              </w:rPr>
              <w:t>.</w:t>
            </w:r>
            <w:r w:rsidR="00F15CA8">
              <w:rPr>
                <w:rFonts w:ascii="Angsana New" w:hAnsi="Angsana New"/>
                <w:sz w:val="24"/>
                <w:szCs w:val="24"/>
              </w:rPr>
              <w:t>7</w:t>
            </w:r>
            <w:r w:rsidRPr="00A4349E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F52B4B" w:rsidRPr="00C756BF" w:rsidRDefault="00F52B4B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F52B4B" w:rsidRPr="00C756BF" w:rsidRDefault="00A4349E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49E">
              <w:rPr>
                <w:rFonts w:ascii="Angsana New" w:hAnsi="Angsana New"/>
                <w:sz w:val="24"/>
                <w:szCs w:val="24"/>
              </w:rPr>
              <w:t>0</w:t>
            </w:r>
            <w:r w:rsidR="00A122F8">
              <w:rPr>
                <w:rFonts w:ascii="Angsana New" w:hAnsi="Angsana New"/>
                <w:sz w:val="24"/>
                <w:szCs w:val="24"/>
              </w:rPr>
              <w:t>.</w:t>
            </w:r>
            <w:r w:rsidRPr="00A4349E">
              <w:rPr>
                <w:rFonts w:ascii="Angsana New" w:hAnsi="Angsana New"/>
                <w:sz w:val="24"/>
                <w:szCs w:val="24"/>
              </w:rPr>
              <w:t>40</w:t>
            </w:r>
          </w:p>
        </w:tc>
      </w:tr>
      <w:tr w:rsidR="00F52B4B" w:rsidRPr="00C756BF" w:rsidTr="000D5964">
        <w:trPr>
          <w:trHeight w:val="314"/>
        </w:trPr>
        <w:tc>
          <w:tcPr>
            <w:tcW w:w="2430" w:type="dxa"/>
          </w:tcPr>
          <w:p w:rsidR="00F52B4B" w:rsidRPr="00C756BF" w:rsidRDefault="00F52B4B" w:rsidP="005B5A7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C756BF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ลูกหนี้สำนักหักบัญชี </w:t>
            </w:r>
          </w:p>
        </w:tc>
        <w:tc>
          <w:tcPr>
            <w:tcW w:w="998" w:type="dxa"/>
            <w:shd w:val="clear" w:color="auto" w:fill="auto"/>
          </w:tcPr>
          <w:p w:rsidR="00F52B4B" w:rsidRPr="00C756BF" w:rsidRDefault="00F52B4B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2" w:type="dxa"/>
            <w:gridSpan w:val="2"/>
            <w:shd w:val="clear" w:color="auto" w:fill="auto"/>
          </w:tcPr>
          <w:p w:rsidR="00F52B4B" w:rsidRPr="00C756BF" w:rsidRDefault="00F52B4B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0" w:type="dxa"/>
            <w:shd w:val="clear" w:color="auto" w:fill="auto"/>
          </w:tcPr>
          <w:p w:rsidR="00F52B4B" w:rsidRPr="00C756BF" w:rsidRDefault="00F52B4B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31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F52B4B" w:rsidRPr="00C756BF" w:rsidRDefault="00F52B4B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F52B4B" w:rsidRPr="00C756BF" w:rsidRDefault="00F52B4B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:rsidR="00F52B4B" w:rsidRPr="00C756BF" w:rsidRDefault="00F52B4B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F52B4B" w:rsidRPr="00C756BF" w:rsidRDefault="00F52B4B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F52B4B" w:rsidRPr="00C756BF" w:rsidRDefault="00F52B4B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52B4B" w:rsidRPr="00C756BF" w:rsidTr="00F474A6">
        <w:trPr>
          <w:trHeight w:val="328"/>
        </w:trPr>
        <w:tc>
          <w:tcPr>
            <w:tcW w:w="2430" w:type="dxa"/>
          </w:tcPr>
          <w:p w:rsidR="00F52B4B" w:rsidRPr="00C756BF" w:rsidRDefault="00F52B4B" w:rsidP="005B5A7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"/>
                <w:tab w:val="left" w:pos="222"/>
                <w:tab w:val="left" w:pos="327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C756BF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 </w:t>
            </w:r>
            <w:r w:rsidRPr="00C756BF">
              <w:rPr>
                <w:rFonts w:ascii="Angsana New" w:hAnsi="Angsana New"/>
                <w:sz w:val="24"/>
                <w:szCs w:val="24"/>
                <w:cs/>
              </w:rPr>
              <w:t>และบริษัทหลักทรัพย์</w:t>
            </w:r>
          </w:p>
        </w:tc>
        <w:tc>
          <w:tcPr>
            <w:tcW w:w="998" w:type="dxa"/>
            <w:shd w:val="clear" w:color="auto" w:fill="auto"/>
          </w:tcPr>
          <w:p w:rsidR="00F52B4B" w:rsidRPr="00C756BF" w:rsidRDefault="00A4349E" w:rsidP="000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310" w:lineRule="exact"/>
              <w:ind w:right="-1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49E">
              <w:rPr>
                <w:rFonts w:ascii="Angsana New" w:hAnsi="Angsana New"/>
                <w:color w:val="000000"/>
                <w:sz w:val="24"/>
                <w:szCs w:val="24"/>
              </w:rPr>
              <w:t>672</w:t>
            </w:r>
            <w:r w:rsidR="00160C47" w:rsidRPr="00C756B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4349E">
              <w:rPr>
                <w:rFonts w:ascii="Angsana New" w:hAnsi="Angsana New"/>
                <w:color w:val="000000"/>
                <w:sz w:val="24"/>
                <w:szCs w:val="24"/>
              </w:rPr>
              <w:t>539</w:t>
            </w:r>
          </w:p>
        </w:tc>
        <w:tc>
          <w:tcPr>
            <w:tcW w:w="982" w:type="dxa"/>
            <w:gridSpan w:val="2"/>
            <w:shd w:val="clear" w:color="auto" w:fill="auto"/>
            <w:vAlign w:val="bottom"/>
          </w:tcPr>
          <w:p w:rsidR="00F52B4B" w:rsidRPr="00C756BF" w:rsidRDefault="00F52B4B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:rsidR="00F52B4B" w:rsidRPr="00C756BF" w:rsidRDefault="00F52B4B" w:rsidP="000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1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56BF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F52B4B" w:rsidRPr="00C756BF" w:rsidRDefault="00A4349E" w:rsidP="000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310" w:lineRule="exact"/>
              <w:ind w:right="-2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49E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="00160C47" w:rsidRPr="00C756B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4349E">
              <w:rPr>
                <w:rFonts w:ascii="Angsana New" w:hAnsi="Angsana New"/>
                <w:color w:val="000000"/>
                <w:sz w:val="24"/>
                <w:szCs w:val="24"/>
              </w:rPr>
              <w:t>367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52B4B" w:rsidRPr="00C756BF" w:rsidRDefault="00A4349E" w:rsidP="000D5964">
            <w:pPr>
              <w:spacing w:line="31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49E">
              <w:rPr>
                <w:rFonts w:ascii="Angsana New" w:hAnsi="Angsana New"/>
                <w:color w:val="000000"/>
                <w:sz w:val="24"/>
                <w:szCs w:val="24"/>
              </w:rPr>
              <w:t>676</w:t>
            </w:r>
            <w:r w:rsidR="00F52B4B" w:rsidRPr="00C756B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4349E">
              <w:rPr>
                <w:rFonts w:ascii="Angsana New" w:hAnsi="Angsana New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859" w:type="dxa"/>
            <w:shd w:val="clear" w:color="auto" w:fill="auto"/>
          </w:tcPr>
          <w:p w:rsidR="00F52B4B" w:rsidRPr="00C756BF" w:rsidRDefault="00A4349E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</w:rPr>
            </w:pPr>
            <w:r w:rsidRPr="00A4349E">
              <w:rPr>
                <w:rFonts w:ascii="Angsana New" w:hAnsi="Angsana New"/>
                <w:sz w:val="24"/>
                <w:szCs w:val="24"/>
              </w:rPr>
              <w:t>1</w:t>
            </w:r>
            <w:r w:rsidR="00574FD7" w:rsidRPr="00C756BF">
              <w:rPr>
                <w:rFonts w:ascii="Angsana New" w:hAnsi="Angsana New"/>
                <w:sz w:val="24"/>
                <w:szCs w:val="24"/>
              </w:rPr>
              <w:t>.</w:t>
            </w:r>
            <w:r w:rsidRPr="00A4349E">
              <w:rPr>
                <w:rFonts w:ascii="Angsana New" w:hAnsi="Angsana New"/>
                <w:sz w:val="24"/>
                <w:szCs w:val="24"/>
              </w:rPr>
              <w:t>38</w:t>
            </w:r>
            <w:r w:rsidR="00574FD7" w:rsidRPr="00C756BF">
              <w:rPr>
                <w:rFonts w:ascii="Angsana New" w:hAnsi="Angsana New"/>
                <w:sz w:val="24"/>
                <w:szCs w:val="24"/>
              </w:rPr>
              <w:t>-</w:t>
            </w:r>
            <w:r w:rsidRPr="00A4349E">
              <w:rPr>
                <w:rFonts w:ascii="Angsana New" w:hAnsi="Angsana New"/>
                <w:sz w:val="24"/>
                <w:szCs w:val="24"/>
              </w:rPr>
              <w:t>1</w:t>
            </w:r>
            <w:r w:rsidR="00574FD7" w:rsidRPr="00C756BF">
              <w:rPr>
                <w:rFonts w:ascii="Angsana New" w:hAnsi="Angsana New"/>
                <w:sz w:val="24"/>
                <w:szCs w:val="24"/>
              </w:rPr>
              <w:t>.</w:t>
            </w:r>
            <w:r w:rsidRPr="00A4349E">
              <w:rPr>
                <w:rFonts w:ascii="Angsana New" w:hAnsi="Angsana New"/>
                <w:sz w:val="24"/>
                <w:szCs w:val="24"/>
              </w:rPr>
              <w:t>52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F52B4B" w:rsidRPr="00C756BF" w:rsidRDefault="00F52B4B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F52B4B" w:rsidRPr="00C756BF" w:rsidRDefault="00A4349E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49E">
              <w:rPr>
                <w:rFonts w:ascii="Angsana New" w:hAnsi="Angsana New"/>
                <w:sz w:val="24"/>
                <w:szCs w:val="24"/>
              </w:rPr>
              <w:t>1</w:t>
            </w:r>
            <w:r w:rsidR="00574FD7" w:rsidRPr="00C756BF">
              <w:rPr>
                <w:rFonts w:ascii="Angsana New" w:hAnsi="Angsana New"/>
                <w:sz w:val="24"/>
                <w:szCs w:val="24"/>
              </w:rPr>
              <w:t>.</w:t>
            </w:r>
            <w:r w:rsidRPr="00A4349E">
              <w:rPr>
                <w:rFonts w:ascii="Angsana New" w:hAnsi="Angsana New"/>
                <w:sz w:val="24"/>
                <w:szCs w:val="24"/>
              </w:rPr>
              <w:t>44</w:t>
            </w:r>
          </w:p>
        </w:tc>
      </w:tr>
      <w:tr w:rsidR="00F52B4B" w:rsidRPr="00C756BF" w:rsidTr="000D5964">
        <w:trPr>
          <w:trHeight w:val="328"/>
        </w:trPr>
        <w:tc>
          <w:tcPr>
            <w:tcW w:w="2430" w:type="dxa"/>
          </w:tcPr>
          <w:p w:rsidR="00F52B4B" w:rsidRPr="00C756BF" w:rsidRDefault="00F52B4B" w:rsidP="005B5A7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C756BF">
              <w:rPr>
                <w:rFonts w:ascii="Angsana New" w:hAnsi="Angsana New"/>
                <w:sz w:val="24"/>
                <w:szCs w:val="24"/>
                <w:cs/>
                <w:lang w:val="th-TH"/>
              </w:rPr>
              <w:t>ลูกหนี้ธุรกิจหลักทรัพย์</w:t>
            </w:r>
          </w:p>
        </w:tc>
        <w:tc>
          <w:tcPr>
            <w:tcW w:w="998" w:type="dxa"/>
            <w:shd w:val="clear" w:color="auto" w:fill="auto"/>
          </w:tcPr>
          <w:p w:rsidR="00F52B4B" w:rsidRPr="00C756BF" w:rsidRDefault="00F52B4B" w:rsidP="000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310" w:lineRule="exact"/>
              <w:ind w:right="-19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2" w:type="dxa"/>
            <w:gridSpan w:val="2"/>
            <w:shd w:val="clear" w:color="auto" w:fill="auto"/>
            <w:vAlign w:val="bottom"/>
          </w:tcPr>
          <w:p w:rsidR="00F52B4B" w:rsidRPr="00C756BF" w:rsidRDefault="00F52B4B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0" w:type="dxa"/>
            <w:shd w:val="clear" w:color="auto" w:fill="auto"/>
          </w:tcPr>
          <w:p w:rsidR="00F52B4B" w:rsidRPr="00C756BF" w:rsidRDefault="00F52B4B" w:rsidP="000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1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F52B4B" w:rsidRPr="00C756BF" w:rsidRDefault="00F52B4B" w:rsidP="000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310" w:lineRule="exact"/>
              <w:ind w:right="-2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F52B4B" w:rsidRPr="00C756BF" w:rsidRDefault="00F52B4B" w:rsidP="000D5964">
            <w:pPr>
              <w:spacing w:line="31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:rsidR="00F52B4B" w:rsidRPr="00C756BF" w:rsidRDefault="00F52B4B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F52B4B" w:rsidRPr="00C756BF" w:rsidRDefault="00F52B4B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F52B4B" w:rsidRPr="00C756BF" w:rsidRDefault="00F52B4B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52B4B" w:rsidRPr="00C756BF" w:rsidTr="00F474A6">
        <w:trPr>
          <w:trHeight w:val="328"/>
        </w:trPr>
        <w:tc>
          <w:tcPr>
            <w:tcW w:w="2430" w:type="dxa"/>
          </w:tcPr>
          <w:p w:rsidR="00F52B4B" w:rsidRPr="00C756BF" w:rsidRDefault="00F52B4B" w:rsidP="005B5A7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297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C756BF">
              <w:rPr>
                <w:rFonts w:ascii="Angsana New" w:hAnsi="Angsana New"/>
                <w:sz w:val="24"/>
                <w:szCs w:val="24"/>
                <w:cs/>
              </w:rPr>
              <w:t xml:space="preserve">  และสัญญาซื้อขายล่วงหน้า</w:t>
            </w:r>
          </w:p>
        </w:tc>
        <w:tc>
          <w:tcPr>
            <w:tcW w:w="998" w:type="dxa"/>
            <w:shd w:val="clear" w:color="auto" w:fill="auto"/>
          </w:tcPr>
          <w:p w:rsidR="00F52B4B" w:rsidRPr="00C756BF" w:rsidRDefault="00A4349E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A4349E">
              <w:rPr>
                <w:rFonts w:ascii="Angsana New" w:hAnsi="Angsana New"/>
                <w:sz w:val="24"/>
                <w:szCs w:val="24"/>
              </w:rPr>
              <w:t>1</w:t>
            </w:r>
            <w:r w:rsidR="00160C47" w:rsidRPr="00C756BF">
              <w:rPr>
                <w:rFonts w:ascii="Angsana New" w:hAnsi="Angsana New"/>
                <w:sz w:val="24"/>
                <w:szCs w:val="24"/>
              </w:rPr>
              <w:t>,</w:t>
            </w:r>
            <w:r w:rsidRPr="00A4349E">
              <w:rPr>
                <w:rFonts w:ascii="Angsana New" w:hAnsi="Angsana New"/>
                <w:sz w:val="24"/>
                <w:szCs w:val="24"/>
              </w:rPr>
              <w:t>685</w:t>
            </w:r>
            <w:r w:rsidR="00160C47" w:rsidRPr="00C756BF">
              <w:rPr>
                <w:rFonts w:ascii="Angsana New" w:hAnsi="Angsana New"/>
                <w:sz w:val="24"/>
                <w:szCs w:val="24"/>
              </w:rPr>
              <w:t>,</w:t>
            </w:r>
            <w:r w:rsidRPr="00A4349E">
              <w:rPr>
                <w:rFonts w:ascii="Angsana New" w:hAnsi="Angsana New"/>
                <w:sz w:val="24"/>
                <w:szCs w:val="24"/>
              </w:rPr>
              <w:t>584</w:t>
            </w:r>
          </w:p>
        </w:tc>
        <w:tc>
          <w:tcPr>
            <w:tcW w:w="982" w:type="dxa"/>
            <w:gridSpan w:val="2"/>
            <w:shd w:val="clear" w:color="auto" w:fill="auto"/>
          </w:tcPr>
          <w:p w:rsidR="00F52B4B" w:rsidRPr="00C756BF" w:rsidRDefault="00F52B4B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:rsidR="00F52B4B" w:rsidRPr="00C756BF" w:rsidRDefault="00F52B4B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31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F52B4B" w:rsidRPr="00C756BF" w:rsidRDefault="00A4349E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4349E">
              <w:rPr>
                <w:rFonts w:ascii="Angsana New" w:hAnsi="Angsana New"/>
                <w:sz w:val="24"/>
                <w:szCs w:val="24"/>
              </w:rPr>
              <w:t>1</w:t>
            </w:r>
            <w:r w:rsidR="00160C47" w:rsidRPr="00C756BF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A4349E">
              <w:rPr>
                <w:rFonts w:ascii="Angsana New" w:hAnsi="Angsana New"/>
                <w:sz w:val="24"/>
                <w:szCs w:val="24"/>
              </w:rPr>
              <w:t>510</w:t>
            </w:r>
            <w:r w:rsidR="00160C47" w:rsidRPr="00C756BF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A4349E">
              <w:rPr>
                <w:rFonts w:ascii="Angsana New" w:hAnsi="Angsana New"/>
                <w:sz w:val="24"/>
                <w:szCs w:val="24"/>
              </w:rPr>
              <w:t>534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52B4B" w:rsidRPr="00C756BF" w:rsidRDefault="00A4349E" w:rsidP="000D5964">
            <w:pPr>
              <w:spacing w:line="31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49E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F52B4B" w:rsidRPr="00C756B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4349E">
              <w:rPr>
                <w:rFonts w:ascii="Angsana New" w:hAnsi="Angsana New"/>
                <w:color w:val="000000"/>
                <w:sz w:val="24"/>
                <w:szCs w:val="24"/>
              </w:rPr>
              <w:t>196</w:t>
            </w:r>
            <w:r w:rsidR="00F52B4B" w:rsidRPr="00C756B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4349E">
              <w:rPr>
                <w:rFonts w:ascii="Angsana New" w:hAnsi="Angsana New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859" w:type="dxa"/>
            <w:shd w:val="clear" w:color="auto" w:fill="auto"/>
          </w:tcPr>
          <w:p w:rsidR="00F52B4B" w:rsidRPr="00C756BF" w:rsidRDefault="00A4349E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</w:rPr>
            </w:pPr>
            <w:r w:rsidRPr="00A4349E">
              <w:rPr>
                <w:rFonts w:ascii="Angsana New" w:hAnsi="Angsana New"/>
                <w:sz w:val="24"/>
                <w:szCs w:val="24"/>
              </w:rPr>
              <w:t>6</w:t>
            </w:r>
            <w:r w:rsidR="00574FD7" w:rsidRPr="00C756BF">
              <w:rPr>
                <w:rFonts w:ascii="Angsana New" w:hAnsi="Angsana New"/>
                <w:sz w:val="24"/>
                <w:szCs w:val="24"/>
              </w:rPr>
              <w:t>.</w:t>
            </w:r>
            <w:r w:rsidRPr="00A4349E">
              <w:rPr>
                <w:rFonts w:ascii="Angsana New" w:hAnsi="Angsana New"/>
                <w:sz w:val="24"/>
                <w:szCs w:val="24"/>
              </w:rPr>
              <w:t>41</w:t>
            </w:r>
            <w:r w:rsidR="00574FD7" w:rsidRPr="00C756BF">
              <w:rPr>
                <w:rFonts w:ascii="Angsana New" w:hAnsi="Angsana New"/>
                <w:sz w:val="24"/>
                <w:szCs w:val="24"/>
              </w:rPr>
              <w:t>-</w:t>
            </w:r>
            <w:r w:rsidRPr="00A4349E">
              <w:rPr>
                <w:rFonts w:ascii="Angsana New" w:hAnsi="Angsana New"/>
                <w:sz w:val="24"/>
                <w:szCs w:val="24"/>
              </w:rPr>
              <w:t>6</w:t>
            </w:r>
            <w:r w:rsidR="00574FD7" w:rsidRPr="00C756BF">
              <w:rPr>
                <w:rFonts w:ascii="Angsana New" w:hAnsi="Angsana New"/>
                <w:sz w:val="24"/>
                <w:szCs w:val="24"/>
              </w:rPr>
              <w:t>.</w:t>
            </w:r>
            <w:r w:rsidRPr="00A4349E">
              <w:rPr>
                <w:rFonts w:ascii="Angsana New" w:hAnsi="Angsana New"/>
                <w:sz w:val="24"/>
                <w:szCs w:val="24"/>
              </w:rPr>
              <w:t>86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F52B4B" w:rsidRPr="00C756BF" w:rsidRDefault="00F52B4B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F52B4B" w:rsidRPr="00C756BF" w:rsidRDefault="00A4349E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49E">
              <w:rPr>
                <w:rFonts w:ascii="Angsana New" w:hAnsi="Angsana New"/>
                <w:sz w:val="24"/>
                <w:szCs w:val="24"/>
              </w:rPr>
              <w:t>6</w:t>
            </w:r>
            <w:r w:rsidR="00574FD7" w:rsidRPr="00C756BF">
              <w:rPr>
                <w:rFonts w:ascii="Angsana New" w:hAnsi="Angsana New"/>
                <w:sz w:val="24"/>
                <w:szCs w:val="24"/>
              </w:rPr>
              <w:t>.</w:t>
            </w:r>
            <w:r w:rsidRPr="00A4349E">
              <w:rPr>
                <w:rFonts w:ascii="Angsana New" w:hAnsi="Angsana New"/>
                <w:sz w:val="24"/>
                <w:szCs w:val="24"/>
              </w:rPr>
              <w:t>66</w:t>
            </w:r>
          </w:p>
        </w:tc>
      </w:tr>
      <w:tr w:rsidR="00F52B4B" w:rsidRPr="00C756BF" w:rsidTr="00F474A6">
        <w:trPr>
          <w:trHeight w:val="328"/>
        </w:trPr>
        <w:tc>
          <w:tcPr>
            <w:tcW w:w="2430" w:type="dxa"/>
          </w:tcPr>
          <w:p w:rsidR="00F52B4B" w:rsidRPr="00C756BF" w:rsidRDefault="00F52B4B" w:rsidP="005B5A7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C756BF">
              <w:rPr>
                <w:rFonts w:ascii="Angsana New" w:hAnsi="Angsana New"/>
                <w:sz w:val="24"/>
                <w:szCs w:val="24"/>
                <w:cs/>
              </w:rPr>
              <w:t>สินทรัพย์ตราสารอนุพันธ์</w:t>
            </w:r>
          </w:p>
        </w:tc>
        <w:tc>
          <w:tcPr>
            <w:tcW w:w="998" w:type="dxa"/>
            <w:shd w:val="clear" w:color="auto" w:fill="auto"/>
          </w:tcPr>
          <w:p w:rsidR="00F52B4B" w:rsidRPr="00C756BF" w:rsidRDefault="00F52B4B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82" w:type="dxa"/>
            <w:gridSpan w:val="2"/>
            <w:shd w:val="clear" w:color="auto" w:fill="auto"/>
          </w:tcPr>
          <w:p w:rsidR="00F52B4B" w:rsidRPr="00C756BF" w:rsidRDefault="00F52B4B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:rsidR="00F52B4B" w:rsidRPr="00C756BF" w:rsidRDefault="00F52B4B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F52B4B" w:rsidRPr="00C756BF" w:rsidRDefault="00A4349E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49E">
              <w:rPr>
                <w:rFonts w:ascii="Angsana New" w:hAnsi="Angsana New"/>
                <w:sz w:val="24"/>
                <w:szCs w:val="24"/>
              </w:rPr>
              <w:t>137</w:t>
            </w:r>
            <w:r w:rsidR="00F52B4B" w:rsidRPr="00C756BF">
              <w:rPr>
                <w:rFonts w:ascii="Angsana New" w:hAnsi="Angsana New"/>
                <w:sz w:val="24"/>
                <w:szCs w:val="24"/>
              </w:rPr>
              <w:t>,</w:t>
            </w:r>
            <w:r w:rsidRPr="00A4349E">
              <w:rPr>
                <w:rFonts w:ascii="Angsana New" w:hAnsi="Angsana New"/>
                <w:sz w:val="24"/>
                <w:szCs w:val="24"/>
              </w:rPr>
              <w:t>930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52B4B" w:rsidRPr="00C756BF" w:rsidRDefault="00A4349E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49E">
              <w:rPr>
                <w:rFonts w:ascii="Angsana New" w:hAnsi="Angsana New"/>
                <w:sz w:val="24"/>
                <w:szCs w:val="24"/>
              </w:rPr>
              <w:t>137</w:t>
            </w:r>
            <w:r w:rsidR="00F52B4B" w:rsidRPr="00C756BF">
              <w:rPr>
                <w:rFonts w:ascii="Angsana New" w:hAnsi="Angsana New"/>
                <w:sz w:val="24"/>
                <w:szCs w:val="24"/>
              </w:rPr>
              <w:t>,</w:t>
            </w:r>
            <w:r w:rsidRPr="00A4349E">
              <w:rPr>
                <w:rFonts w:ascii="Angsana New" w:hAnsi="Angsana New"/>
                <w:sz w:val="24"/>
                <w:szCs w:val="24"/>
              </w:rPr>
              <w:t>930</w:t>
            </w:r>
          </w:p>
        </w:tc>
        <w:tc>
          <w:tcPr>
            <w:tcW w:w="859" w:type="dxa"/>
            <w:shd w:val="clear" w:color="auto" w:fill="auto"/>
          </w:tcPr>
          <w:p w:rsidR="00F52B4B" w:rsidRPr="00C756BF" w:rsidRDefault="00F52B4B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F52B4B" w:rsidRPr="00C756BF" w:rsidRDefault="00F52B4B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F52B4B" w:rsidRPr="00C756BF" w:rsidRDefault="00F52B4B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52B4B" w:rsidRPr="00C756BF" w:rsidTr="00F474A6">
        <w:trPr>
          <w:trHeight w:val="328"/>
        </w:trPr>
        <w:tc>
          <w:tcPr>
            <w:tcW w:w="2430" w:type="dxa"/>
          </w:tcPr>
          <w:p w:rsidR="00F52B4B" w:rsidRPr="00C756BF" w:rsidRDefault="00F52B4B" w:rsidP="005B5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C756BF">
              <w:rPr>
                <w:rFonts w:ascii="Angsana New" w:hAnsi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98" w:type="dxa"/>
            <w:shd w:val="clear" w:color="auto" w:fill="auto"/>
          </w:tcPr>
          <w:p w:rsidR="00F52B4B" w:rsidRPr="00C756BF" w:rsidRDefault="00F52B4B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82" w:type="dxa"/>
            <w:gridSpan w:val="2"/>
            <w:shd w:val="clear" w:color="auto" w:fill="auto"/>
          </w:tcPr>
          <w:p w:rsidR="00F52B4B" w:rsidRPr="00C756BF" w:rsidRDefault="00F52B4B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:rsidR="00F52B4B" w:rsidRPr="00C756BF" w:rsidRDefault="00F52B4B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F52B4B" w:rsidRPr="00C756BF" w:rsidRDefault="00A4349E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49E">
              <w:rPr>
                <w:rFonts w:ascii="Angsana New" w:hAnsi="Angsana New"/>
                <w:sz w:val="24"/>
                <w:szCs w:val="24"/>
              </w:rPr>
              <w:t>1</w:t>
            </w:r>
            <w:r w:rsidR="00F52B4B" w:rsidRPr="00C756BF">
              <w:rPr>
                <w:rFonts w:ascii="Angsana New" w:hAnsi="Angsana New"/>
                <w:sz w:val="24"/>
                <w:szCs w:val="24"/>
              </w:rPr>
              <w:t>,</w:t>
            </w:r>
            <w:r w:rsidRPr="00A4349E">
              <w:rPr>
                <w:rFonts w:ascii="Angsana New" w:hAnsi="Angsana New"/>
                <w:sz w:val="24"/>
                <w:szCs w:val="24"/>
              </w:rPr>
              <w:t>787</w:t>
            </w:r>
            <w:r w:rsidR="00F52B4B" w:rsidRPr="00C756BF">
              <w:rPr>
                <w:rFonts w:ascii="Angsana New" w:hAnsi="Angsana New"/>
                <w:sz w:val="24"/>
                <w:szCs w:val="24"/>
              </w:rPr>
              <w:t>,</w:t>
            </w:r>
            <w:r w:rsidRPr="00A4349E">
              <w:rPr>
                <w:rFonts w:ascii="Angsana New" w:hAnsi="Angsana New"/>
                <w:sz w:val="24"/>
                <w:szCs w:val="24"/>
              </w:rPr>
              <w:t>894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52B4B" w:rsidRPr="00C756BF" w:rsidRDefault="00A4349E" w:rsidP="00F52B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49E">
              <w:rPr>
                <w:rFonts w:ascii="Angsana New" w:hAnsi="Angsana New"/>
                <w:sz w:val="24"/>
                <w:szCs w:val="24"/>
              </w:rPr>
              <w:t>1</w:t>
            </w:r>
            <w:r w:rsidR="00F52B4B" w:rsidRPr="00C756BF">
              <w:rPr>
                <w:rFonts w:ascii="Angsana New" w:hAnsi="Angsana New"/>
                <w:sz w:val="24"/>
                <w:szCs w:val="24"/>
              </w:rPr>
              <w:t>,</w:t>
            </w:r>
            <w:r w:rsidRPr="00A4349E">
              <w:rPr>
                <w:rFonts w:ascii="Angsana New" w:hAnsi="Angsana New"/>
                <w:sz w:val="24"/>
                <w:szCs w:val="24"/>
              </w:rPr>
              <w:t>787</w:t>
            </w:r>
            <w:r w:rsidR="00F52B4B" w:rsidRPr="00C756BF">
              <w:rPr>
                <w:rFonts w:ascii="Angsana New" w:hAnsi="Angsana New"/>
                <w:sz w:val="24"/>
                <w:szCs w:val="24"/>
              </w:rPr>
              <w:t>,</w:t>
            </w:r>
            <w:r w:rsidRPr="00A4349E">
              <w:rPr>
                <w:rFonts w:ascii="Angsana New" w:hAnsi="Angsana New"/>
                <w:sz w:val="24"/>
                <w:szCs w:val="24"/>
              </w:rPr>
              <w:t>894</w:t>
            </w:r>
          </w:p>
        </w:tc>
        <w:tc>
          <w:tcPr>
            <w:tcW w:w="859" w:type="dxa"/>
            <w:shd w:val="clear" w:color="auto" w:fill="auto"/>
          </w:tcPr>
          <w:p w:rsidR="00F52B4B" w:rsidRPr="00C756BF" w:rsidRDefault="00F52B4B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F52B4B" w:rsidRPr="00C756BF" w:rsidRDefault="00F52B4B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F52B4B" w:rsidRPr="00C756BF" w:rsidRDefault="00F52B4B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52B4B" w:rsidRPr="00C756BF" w:rsidTr="00F474A6">
        <w:tc>
          <w:tcPr>
            <w:tcW w:w="2430" w:type="dxa"/>
          </w:tcPr>
          <w:p w:rsidR="00F52B4B" w:rsidRPr="00C756BF" w:rsidRDefault="00F52B4B" w:rsidP="005B5A7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55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8" w:type="dxa"/>
            <w:shd w:val="clear" w:color="auto" w:fill="auto"/>
          </w:tcPr>
          <w:p w:rsidR="00F52B4B" w:rsidRPr="00C756BF" w:rsidRDefault="00F52B4B" w:rsidP="007E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310" w:lineRule="exact"/>
              <w:ind w:right="-19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2" w:type="dxa"/>
            <w:gridSpan w:val="2"/>
            <w:shd w:val="clear" w:color="auto" w:fill="auto"/>
          </w:tcPr>
          <w:p w:rsidR="00F52B4B" w:rsidRPr="00C756BF" w:rsidRDefault="00F52B4B" w:rsidP="007E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1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0" w:type="dxa"/>
            <w:shd w:val="clear" w:color="auto" w:fill="auto"/>
          </w:tcPr>
          <w:p w:rsidR="00F52B4B" w:rsidRPr="00C756BF" w:rsidRDefault="00F52B4B" w:rsidP="007E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1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F52B4B" w:rsidRPr="00C756BF" w:rsidRDefault="00F52B4B" w:rsidP="007E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310" w:lineRule="exact"/>
              <w:ind w:right="-2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F52B4B" w:rsidRPr="00C756BF" w:rsidRDefault="00F52B4B" w:rsidP="007E414A">
            <w:pPr>
              <w:spacing w:line="31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:rsidR="00F52B4B" w:rsidRPr="00C756BF" w:rsidRDefault="00F52B4B" w:rsidP="007E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10" w:lineRule="exact"/>
              <w:ind w:left="-58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F52B4B" w:rsidRPr="00C756BF" w:rsidRDefault="00F52B4B" w:rsidP="007E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F52B4B" w:rsidRPr="00C756BF" w:rsidRDefault="00F52B4B" w:rsidP="007E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52B4B" w:rsidRPr="00C756BF" w:rsidTr="007B2772">
        <w:trPr>
          <w:trHeight w:val="74"/>
        </w:trPr>
        <w:tc>
          <w:tcPr>
            <w:tcW w:w="2430" w:type="dxa"/>
          </w:tcPr>
          <w:p w:rsidR="00F52B4B" w:rsidRPr="00C756BF" w:rsidRDefault="00F52B4B" w:rsidP="005B5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756B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8" w:type="dxa"/>
            <w:shd w:val="clear" w:color="auto" w:fill="auto"/>
          </w:tcPr>
          <w:p w:rsidR="00F52B4B" w:rsidRPr="00C756BF" w:rsidRDefault="00F52B4B" w:rsidP="007E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2" w:type="dxa"/>
            <w:gridSpan w:val="2"/>
            <w:shd w:val="clear" w:color="auto" w:fill="auto"/>
          </w:tcPr>
          <w:p w:rsidR="00F52B4B" w:rsidRPr="00C756BF" w:rsidRDefault="00F52B4B" w:rsidP="007E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0" w:type="dxa"/>
            <w:shd w:val="clear" w:color="auto" w:fill="auto"/>
          </w:tcPr>
          <w:p w:rsidR="00F52B4B" w:rsidRPr="00C756BF" w:rsidRDefault="00F52B4B" w:rsidP="007E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F52B4B" w:rsidRPr="00C756BF" w:rsidRDefault="00F52B4B" w:rsidP="007E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F52B4B" w:rsidRPr="00C756BF" w:rsidRDefault="00F52B4B" w:rsidP="007E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:rsidR="00F52B4B" w:rsidRPr="00C756BF" w:rsidRDefault="00F52B4B" w:rsidP="007E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10" w:lineRule="exact"/>
              <w:ind w:left="-58"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F52B4B" w:rsidRPr="00C756BF" w:rsidRDefault="00F52B4B" w:rsidP="007E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F52B4B" w:rsidRPr="00C756BF" w:rsidRDefault="00F52B4B" w:rsidP="007E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52B4B" w:rsidRPr="00C756BF" w:rsidTr="00F474A6">
        <w:tc>
          <w:tcPr>
            <w:tcW w:w="2430" w:type="dxa"/>
          </w:tcPr>
          <w:p w:rsidR="00F52B4B" w:rsidRPr="00C756BF" w:rsidRDefault="00F52B4B" w:rsidP="005B5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C756BF">
              <w:rPr>
                <w:rFonts w:ascii="Angsana New" w:hAnsi="Angsana New"/>
                <w:sz w:val="24"/>
                <w:szCs w:val="24"/>
                <w:cs/>
              </w:rPr>
              <w:t xml:space="preserve">เจ้าหนี้สำนักหักบัญชี </w:t>
            </w:r>
          </w:p>
        </w:tc>
        <w:tc>
          <w:tcPr>
            <w:tcW w:w="998" w:type="dxa"/>
            <w:shd w:val="clear" w:color="auto" w:fill="auto"/>
          </w:tcPr>
          <w:p w:rsidR="00F52B4B" w:rsidRPr="00C756BF" w:rsidRDefault="00F52B4B" w:rsidP="007E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2" w:type="dxa"/>
            <w:gridSpan w:val="2"/>
            <w:shd w:val="clear" w:color="auto" w:fill="auto"/>
          </w:tcPr>
          <w:p w:rsidR="00F52B4B" w:rsidRPr="00C756BF" w:rsidRDefault="00F52B4B" w:rsidP="007E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0" w:type="dxa"/>
            <w:shd w:val="clear" w:color="auto" w:fill="auto"/>
          </w:tcPr>
          <w:p w:rsidR="00F52B4B" w:rsidRPr="00C756BF" w:rsidRDefault="00F52B4B" w:rsidP="007E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F52B4B" w:rsidRPr="00C756BF" w:rsidRDefault="00F52B4B" w:rsidP="007E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310" w:lineRule="exact"/>
              <w:ind w:right="-2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F52B4B" w:rsidRPr="00C756BF" w:rsidRDefault="00F52B4B" w:rsidP="007E414A">
            <w:pPr>
              <w:spacing w:line="31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:rsidR="00F52B4B" w:rsidRPr="00C756BF" w:rsidRDefault="00F52B4B" w:rsidP="007E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F52B4B" w:rsidRPr="00C756BF" w:rsidRDefault="00F52B4B" w:rsidP="007E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F52B4B" w:rsidRPr="00C756BF" w:rsidRDefault="00F52B4B" w:rsidP="007E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52B4B" w:rsidRPr="00C756BF" w:rsidTr="00F474A6">
        <w:tc>
          <w:tcPr>
            <w:tcW w:w="2430" w:type="dxa"/>
          </w:tcPr>
          <w:p w:rsidR="00F52B4B" w:rsidRPr="00C756BF" w:rsidRDefault="00F52B4B" w:rsidP="005B5A7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  <w:tab w:val="left" w:pos="253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C756BF">
              <w:rPr>
                <w:rFonts w:ascii="Angsana New" w:hAnsi="Angsana New"/>
                <w:sz w:val="24"/>
                <w:szCs w:val="24"/>
                <w:cs/>
              </w:rPr>
              <w:t xml:space="preserve">   และบริษัทหลักทรัพย์</w:t>
            </w:r>
          </w:p>
        </w:tc>
        <w:tc>
          <w:tcPr>
            <w:tcW w:w="998" w:type="dxa"/>
            <w:shd w:val="clear" w:color="auto" w:fill="auto"/>
          </w:tcPr>
          <w:p w:rsidR="00F52B4B" w:rsidRPr="00C756BF" w:rsidRDefault="00F52B4B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82" w:type="dxa"/>
            <w:gridSpan w:val="2"/>
            <w:shd w:val="clear" w:color="auto" w:fill="auto"/>
          </w:tcPr>
          <w:p w:rsidR="00F52B4B" w:rsidRPr="00C756BF" w:rsidRDefault="00F52B4B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:rsidR="00F52B4B" w:rsidRPr="00C756BF" w:rsidRDefault="00F52B4B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F52B4B" w:rsidRPr="00C756BF" w:rsidRDefault="00A4349E" w:rsidP="000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310" w:lineRule="exact"/>
              <w:ind w:right="-2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49E">
              <w:rPr>
                <w:rFonts w:ascii="Angsana New" w:hAnsi="Angsana New"/>
                <w:color w:val="000000"/>
                <w:sz w:val="24"/>
                <w:szCs w:val="24"/>
              </w:rPr>
              <w:t>620</w:t>
            </w:r>
            <w:r w:rsidR="00F52B4B" w:rsidRPr="00C756B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4349E">
              <w:rPr>
                <w:rFonts w:ascii="Angsana New" w:hAnsi="Angsana New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52B4B" w:rsidRPr="00C756BF" w:rsidRDefault="00A4349E" w:rsidP="000D5964">
            <w:pPr>
              <w:spacing w:line="31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49E">
              <w:rPr>
                <w:rFonts w:ascii="Angsana New" w:hAnsi="Angsana New"/>
                <w:color w:val="000000"/>
                <w:sz w:val="24"/>
                <w:szCs w:val="24"/>
              </w:rPr>
              <w:t>620</w:t>
            </w:r>
            <w:r w:rsidR="00F52B4B" w:rsidRPr="00C756B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4349E">
              <w:rPr>
                <w:rFonts w:ascii="Angsana New" w:hAnsi="Angsana New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859" w:type="dxa"/>
            <w:shd w:val="clear" w:color="auto" w:fill="auto"/>
          </w:tcPr>
          <w:p w:rsidR="00F52B4B" w:rsidRPr="00C756BF" w:rsidRDefault="00F52B4B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F52B4B" w:rsidRPr="00C756BF" w:rsidRDefault="00F52B4B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F52B4B" w:rsidRPr="00C756BF" w:rsidRDefault="00F52B4B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52B4B" w:rsidRPr="00C756BF" w:rsidTr="00F474A6">
        <w:tc>
          <w:tcPr>
            <w:tcW w:w="2430" w:type="dxa"/>
          </w:tcPr>
          <w:p w:rsidR="00F52B4B" w:rsidRPr="00C756BF" w:rsidRDefault="00F52B4B" w:rsidP="005B5A7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C756BF">
              <w:rPr>
                <w:rFonts w:ascii="Angsana New" w:hAnsi="Angsana New"/>
                <w:sz w:val="24"/>
                <w:szCs w:val="24"/>
                <w:cs/>
              </w:rPr>
              <w:t>เจ้าหนี้ธุรกิจหลักทรัพย์</w:t>
            </w:r>
          </w:p>
        </w:tc>
        <w:tc>
          <w:tcPr>
            <w:tcW w:w="998" w:type="dxa"/>
            <w:shd w:val="clear" w:color="auto" w:fill="auto"/>
          </w:tcPr>
          <w:p w:rsidR="00F52B4B" w:rsidRPr="00C756BF" w:rsidRDefault="00F52B4B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2" w:type="dxa"/>
            <w:gridSpan w:val="2"/>
            <w:shd w:val="clear" w:color="auto" w:fill="auto"/>
          </w:tcPr>
          <w:p w:rsidR="00F52B4B" w:rsidRPr="00C756BF" w:rsidRDefault="00F52B4B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0" w:type="dxa"/>
            <w:shd w:val="clear" w:color="auto" w:fill="auto"/>
          </w:tcPr>
          <w:p w:rsidR="00F52B4B" w:rsidRPr="00C756BF" w:rsidRDefault="00F52B4B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F52B4B" w:rsidRPr="00C756BF" w:rsidRDefault="00F52B4B" w:rsidP="000D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310" w:lineRule="exact"/>
              <w:ind w:right="-2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F52B4B" w:rsidRPr="00C756BF" w:rsidRDefault="00F52B4B" w:rsidP="000D5964">
            <w:pPr>
              <w:spacing w:line="31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:rsidR="00F52B4B" w:rsidRPr="00C756BF" w:rsidRDefault="00F52B4B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F52B4B" w:rsidRPr="00C756BF" w:rsidRDefault="00F52B4B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F52B4B" w:rsidRPr="00C756BF" w:rsidRDefault="00F52B4B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52B4B" w:rsidRPr="00C756BF" w:rsidTr="00F474A6">
        <w:tc>
          <w:tcPr>
            <w:tcW w:w="2430" w:type="dxa"/>
          </w:tcPr>
          <w:p w:rsidR="00F52B4B" w:rsidRPr="00C756BF" w:rsidRDefault="00F52B4B" w:rsidP="005B5A7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C756BF">
              <w:rPr>
                <w:rFonts w:ascii="Angsana New" w:hAnsi="Angsana New"/>
                <w:sz w:val="24"/>
                <w:szCs w:val="24"/>
                <w:cs/>
              </w:rPr>
              <w:t xml:space="preserve">   และสัญญาซื้อขายล่วงหน้า</w:t>
            </w:r>
          </w:p>
        </w:tc>
        <w:tc>
          <w:tcPr>
            <w:tcW w:w="998" w:type="dxa"/>
            <w:shd w:val="clear" w:color="auto" w:fill="auto"/>
          </w:tcPr>
          <w:p w:rsidR="00F52B4B" w:rsidRPr="00C756BF" w:rsidRDefault="00F52B4B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82" w:type="dxa"/>
            <w:gridSpan w:val="2"/>
            <w:shd w:val="clear" w:color="auto" w:fill="auto"/>
          </w:tcPr>
          <w:p w:rsidR="00F52B4B" w:rsidRPr="00C756BF" w:rsidRDefault="00F52B4B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:rsidR="00F52B4B" w:rsidRPr="00C756BF" w:rsidRDefault="00F52B4B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F52B4B" w:rsidRPr="00C756BF" w:rsidRDefault="00A4349E" w:rsidP="000D5964">
            <w:pPr>
              <w:spacing w:line="31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49E">
              <w:rPr>
                <w:rFonts w:ascii="Angsana New" w:hAnsi="Angsana New"/>
                <w:color w:val="000000"/>
                <w:sz w:val="24"/>
                <w:szCs w:val="24"/>
              </w:rPr>
              <w:t>874</w:t>
            </w:r>
            <w:r w:rsidR="00F52B4B" w:rsidRPr="00C756B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4349E">
              <w:rPr>
                <w:rFonts w:ascii="Angsana New" w:hAnsi="Angsana New"/>
                <w:color w:val="000000"/>
                <w:sz w:val="24"/>
                <w:szCs w:val="24"/>
              </w:rPr>
              <w:t>414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52B4B" w:rsidRPr="00C756BF" w:rsidRDefault="00A4349E" w:rsidP="000D5964">
            <w:pPr>
              <w:spacing w:line="31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49E">
              <w:rPr>
                <w:rFonts w:ascii="Angsana New" w:hAnsi="Angsana New"/>
                <w:color w:val="000000"/>
                <w:sz w:val="24"/>
                <w:szCs w:val="24"/>
              </w:rPr>
              <w:t>874</w:t>
            </w:r>
            <w:r w:rsidR="00F52B4B" w:rsidRPr="00C756B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4349E">
              <w:rPr>
                <w:rFonts w:ascii="Angsana New" w:hAnsi="Angsana New"/>
                <w:color w:val="000000"/>
                <w:sz w:val="24"/>
                <w:szCs w:val="24"/>
              </w:rPr>
              <w:t>414</w:t>
            </w:r>
          </w:p>
        </w:tc>
        <w:tc>
          <w:tcPr>
            <w:tcW w:w="859" w:type="dxa"/>
            <w:shd w:val="clear" w:color="auto" w:fill="auto"/>
          </w:tcPr>
          <w:p w:rsidR="00F52B4B" w:rsidRPr="00C756BF" w:rsidRDefault="00F52B4B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F52B4B" w:rsidRPr="00C756BF" w:rsidRDefault="00F52B4B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F52B4B" w:rsidRPr="00C756BF" w:rsidRDefault="00F52B4B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52B4B" w:rsidRPr="00C756BF" w:rsidTr="00F474A6">
        <w:tc>
          <w:tcPr>
            <w:tcW w:w="2430" w:type="dxa"/>
          </w:tcPr>
          <w:p w:rsidR="00F52B4B" w:rsidRPr="00C756BF" w:rsidRDefault="00F52B4B" w:rsidP="005B5A7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C756BF">
              <w:rPr>
                <w:rFonts w:ascii="Angsana New" w:hAnsi="Angsana New"/>
                <w:sz w:val="24"/>
                <w:szCs w:val="24"/>
                <w:cs/>
              </w:rPr>
              <w:t>หนี้สินตราสารอนุพันธ์</w:t>
            </w:r>
          </w:p>
        </w:tc>
        <w:tc>
          <w:tcPr>
            <w:tcW w:w="998" w:type="dxa"/>
            <w:shd w:val="clear" w:color="auto" w:fill="auto"/>
          </w:tcPr>
          <w:p w:rsidR="00F52B4B" w:rsidRPr="00C756BF" w:rsidRDefault="00F52B4B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82" w:type="dxa"/>
            <w:gridSpan w:val="2"/>
            <w:shd w:val="clear" w:color="auto" w:fill="auto"/>
          </w:tcPr>
          <w:p w:rsidR="00F52B4B" w:rsidRPr="00C756BF" w:rsidRDefault="00F52B4B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:rsidR="00F52B4B" w:rsidRPr="00C756BF" w:rsidRDefault="00F52B4B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F52B4B" w:rsidRPr="00C756BF" w:rsidRDefault="00A4349E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49E">
              <w:rPr>
                <w:rFonts w:ascii="Angsana New" w:hAnsi="Angsana New"/>
                <w:sz w:val="24"/>
                <w:szCs w:val="24"/>
              </w:rPr>
              <w:t>58</w:t>
            </w:r>
            <w:r w:rsidR="00F52B4B" w:rsidRPr="00C756BF">
              <w:rPr>
                <w:rFonts w:ascii="Angsana New" w:hAnsi="Angsana New"/>
                <w:sz w:val="24"/>
                <w:szCs w:val="24"/>
              </w:rPr>
              <w:t>,</w:t>
            </w:r>
            <w:r w:rsidRPr="00A4349E">
              <w:rPr>
                <w:rFonts w:ascii="Angsana New" w:hAnsi="Angsana New"/>
                <w:sz w:val="24"/>
                <w:szCs w:val="24"/>
              </w:rPr>
              <w:t>521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52B4B" w:rsidRPr="00C756BF" w:rsidRDefault="00A4349E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49E">
              <w:rPr>
                <w:rFonts w:ascii="Angsana New" w:hAnsi="Angsana New"/>
                <w:sz w:val="24"/>
                <w:szCs w:val="24"/>
              </w:rPr>
              <w:t>58</w:t>
            </w:r>
            <w:r w:rsidR="00F52B4B" w:rsidRPr="00C756BF">
              <w:rPr>
                <w:rFonts w:ascii="Angsana New" w:hAnsi="Angsana New"/>
                <w:sz w:val="24"/>
                <w:szCs w:val="24"/>
              </w:rPr>
              <w:t>,</w:t>
            </w:r>
            <w:r w:rsidRPr="00A4349E">
              <w:rPr>
                <w:rFonts w:ascii="Angsana New" w:hAnsi="Angsana New"/>
                <w:sz w:val="24"/>
                <w:szCs w:val="24"/>
              </w:rPr>
              <w:t>521</w:t>
            </w:r>
          </w:p>
        </w:tc>
        <w:tc>
          <w:tcPr>
            <w:tcW w:w="859" w:type="dxa"/>
            <w:shd w:val="clear" w:color="auto" w:fill="auto"/>
          </w:tcPr>
          <w:p w:rsidR="00F52B4B" w:rsidRPr="00C756BF" w:rsidRDefault="00F52B4B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F52B4B" w:rsidRPr="00C756BF" w:rsidRDefault="00F52B4B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F52B4B" w:rsidRPr="00C756BF" w:rsidRDefault="00F52B4B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52B4B" w:rsidRPr="00C756BF" w:rsidTr="00F474A6">
        <w:tc>
          <w:tcPr>
            <w:tcW w:w="2430" w:type="dxa"/>
          </w:tcPr>
          <w:p w:rsidR="00F52B4B" w:rsidRPr="00C756BF" w:rsidRDefault="00F52B4B" w:rsidP="005B5A7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C756BF">
              <w:rPr>
                <w:rFonts w:ascii="Angsana New" w:hAnsi="Angsana New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8" w:type="dxa"/>
            <w:shd w:val="clear" w:color="auto" w:fill="auto"/>
          </w:tcPr>
          <w:p w:rsidR="00F52B4B" w:rsidRPr="00C756BF" w:rsidRDefault="00F52B4B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82" w:type="dxa"/>
            <w:gridSpan w:val="2"/>
            <w:shd w:val="clear" w:color="auto" w:fill="auto"/>
          </w:tcPr>
          <w:p w:rsidR="00F52B4B" w:rsidRPr="00C756BF" w:rsidRDefault="00A4349E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A4349E">
              <w:rPr>
                <w:rFonts w:ascii="Angsana New" w:hAnsi="Angsana New"/>
                <w:sz w:val="24"/>
                <w:szCs w:val="24"/>
              </w:rPr>
              <w:t>157</w:t>
            </w:r>
            <w:r w:rsidR="00574FD7" w:rsidRPr="00C756BF">
              <w:rPr>
                <w:rFonts w:ascii="Angsana New" w:hAnsi="Angsana New"/>
                <w:sz w:val="24"/>
                <w:szCs w:val="24"/>
              </w:rPr>
              <w:t>,</w:t>
            </w:r>
            <w:r w:rsidRPr="00A4349E">
              <w:rPr>
                <w:rFonts w:ascii="Angsana New" w:hAnsi="Angsana New"/>
                <w:sz w:val="24"/>
                <w:szCs w:val="24"/>
              </w:rPr>
              <w:t>858</w:t>
            </w:r>
          </w:p>
        </w:tc>
        <w:tc>
          <w:tcPr>
            <w:tcW w:w="860" w:type="dxa"/>
            <w:shd w:val="clear" w:color="auto" w:fill="auto"/>
          </w:tcPr>
          <w:p w:rsidR="00F52B4B" w:rsidRPr="00C756BF" w:rsidRDefault="00F52B4B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F52B4B" w:rsidRPr="00C756BF" w:rsidRDefault="00574FD7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52B4B" w:rsidRPr="00C756BF" w:rsidRDefault="00A4349E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49E">
              <w:rPr>
                <w:rFonts w:ascii="Angsana New" w:hAnsi="Angsana New"/>
                <w:sz w:val="24"/>
                <w:szCs w:val="24"/>
              </w:rPr>
              <w:t>157</w:t>
            </w:r>
            <w:r w:rsidR="00F52B4B" w:rsidRPr="00C756BF">
              <w:rPr>
                <w:rFonts w:ascii="Angsana New" w:hAnsi="Angsana New"/>
                <w:sz w:val="24"/>
                <w:szCs w:val="24"/>
              </w:rPr>
              <w:t>,</w:t>
            </w:r>
            <w:r w:rsidRPr="00A4349E">
              <w:rPr>
                <w:rFonts w:ascii="Angsana New" w:hAnsi="Angsana New"/>
                <w:sz w:val="24"/>
                <w:szCs w:val="24"/>
              </w:rPr>
              <w:t>858</w:t>
            </w:r>
          </w:p>
        </w:tc>
        <w:tc>
          <w:tcPr>
            <w:tcW w:w="859" w:type="dxa"/>
            <w:shd w:val="clear" w:color="auto" w:fill="auto"/>
          </w:tcPr>
          <w:p w:rsidR="00F52B4B" w:rsidRPr="00C756BF" w:rsidRDefault="00F52B4B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F52B4B" w:rsidRPr="00C756BF" w:rsidRDefault="00A4349E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A4349E">
              <w:rPr>
                <w:rFonts w:ascii="Angsana New" w:hAnsi="Angsana New"/>
                <w:sz w:val="24"/>
                <w:szCs w:val="24"/>
              </w:rPr>
              <w:t>1</w:t>
            </w:r>
            <w:r w:rsidR="00F52B4B" w:rsidRPr="00C756BF">
              <w:rPr>
                <w:rFonts w:ascii="Angsana New" w:hAnsi="Angsana New"/>
                <w:sz w:val="24"/>
                <w:szCs w:val="24"/>
              </w:rPr>
              <w:t>.</w:t>
            </w:r>
            <w:r w:rsidRPr="00A4349E">
              <w:rPr>
                <w:rFonts w:ascii="Angsana New" w:hAnsi="Angsana New"/>
                <w:sz w:val="24"/>
                <w:szCs w:val="24"/>
              </w:rPr>
              <w:t>33</w:t>
            </w:r>
            <w:r w:rsidR="00F52B4B" w:rsidRPr="00C756BF">
              <w:rPr>
                <w:rFonts w:ascii="Angsana New" w:hAnsi="Angsana New"/>
                <w:sz w:val="24"/>
                <w:szCs w:val="24"/>
              </w:rPr>
              <w:t>-</w:t>
            </w:r>
            <w:r w:rsidRPr="00A4349E">
              <w:rPr>
                <w:rFonts w:ascii="Angsana New" w:hAnsi="Angsana New"/>
                <w:sz w:val="24"/>
                <w:szCs w:val="24"/>
              </w:rPr>
              <w:t>1</w:t>
            </w:r>
            <w:r w:rsidR="00F52B4B" w:rsidRPr="00C756BF">
              <w:rPr>
                <w:rFonts w:ascii="Angsana New" w:hAnsi="Angsana New"/>
                <w:sz w:val="24"/>
                <w:szCs w:val="24"/>
              </w:rPr>
              <w:t>.</w:t>
            </w:r>
            <w:r w:rsidRPr="00A4349E">
              <w:rPr>
                <w:rFonts w:ascii="Angsana New" w:hAnsi="Angsana New"/>
                <w:sz w:val="24"/>
                <w:szCs w:val="24"/>
              </w:rPr>
              <w:t>35</w:t>
            </w:r>
          </w:p>
        </w:tc>
        <w:tc>
          <w:tcPr>
            <w:tcW w:w="720" w:type="dxa"/>
            <w:shd w:val="clear" w:color="auto" w:fill="auto"/>
          </w:tcPr>
          <w:p w:rsidR="00F52B4B" w:rsidRPr="00C756BF" w:rsidRDefault="00A4349E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49E">
              <w:rPr>
                <w:rFonts w:ascii="Angsana New" w:hAnsi="Angsana New"/>
                <w:sz w:val="24"/>
                <w:szCs w:val="24"/>
              </w:rPr>
              <w:t>1</w:t>
            </w:r>
            <w:r w:rsidR="00F52B4B" w:rsidRPr="00C756BF">
              <w:rPr>
                <w:rFonts w:ascii="Angsana New" w:hAnsi="Angsana New"/>
                <w:sz w:val="24"/>
                <w:szCs w:val="24"/>
              </w:rPr>
              <w:t>.</w:t>
            </w:r>
            <w:r w:rsidRPr="00A4349E">
              <w:rPr>
                <w:rFonts w:ascii="Angsana New" w:hAnsi="Angsana New"/>
                <w:sz w:val="24"/>
                <w:szCs w:val="24"/>
              </w:rPr>
              <w:t>33</w:t>
            </w:r>
          </w:p>
        </w:tc>
      </w:tr>
      <w:tr w:rsidR="00F52B4B" w:rsidRPr="00C756BF" w:rsidTr="00B92139">
        <w:trPr>
          <w:trHeight w:val="227"/>
        </w:trPr>
        <w:tc>
          <w:tcPr>
            <w:tcW w:w="2430" w:type="dxa"/>
          </w:tcPr>
          <w:p w:rsidR="00F52B4B" w:rsidRPr="00C756BF" w:rsidRDefault="00F52B4B" w:rsidP="005B5A7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C756BF">
              <w:rPr>
                <w:rFonts w:ascii="Angsana New" w:hAnsi="Angsana New"/>
                <w:sz w:val="24"/>
                <w:szCs w:val="24"/>
                <w:cs/>
              </w:rPr>
              <w:t>หนี้สินอื่น</w:t>
            </w:r>
          </w:p>
        </w:tc>
        <w:tc>
          <w:tcPr>
            <w:tcW w:w="998" w:type="dxa"/>
            <w:shd w:val="clear" w:color="auto" w:fill="auto"/>
          </w:tcPr>
          <w:p w:rsidR="00F52B4B" w:rsidRPr="00C756BF" w:rsidRDefault="00F52B4B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82" w:type="dxa"/>
            <w:gridSpan w:val="2"/>
            <w:shd w:val="clear" w:color="auto" w:fill="auto"/>
          </w:tcPr>
          <w:p w:rsidR="00F52B4B" w:rsidRPr="00C756BF" w:rsidRDefault="00F52B4B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:rsidR="00F52B4B" w:rsidRPr="00C756BF" w:rsidRDefault="00F52B4B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F52B4B" w:rsidRPr="00C756BF" w:rsidRDefault="00A4349E" w:rsidP="00B92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49E">
              <w:rPr>
                <w:rFonts w:ascii="Angsana New" w:hAnsi="Angsana New"/>
                <w:sz w:val="24"/>
                <w:szCs w:val="24"/>
              </w:rPr>
              <w:t>320</w:t>
            </w:r>
            <w:r w:rsidR="00F52B4B" w:rsidRPr="00C756BF">
              <w:rPr>
                <w:rFonts w:ascii="Angsana New" w:hAnsi="Angsana New"/>
                <w:sz w:val="24"/>
                <w:szCs w:val="24"/>
              </w:rPr>
              <w:t>,</w:t>
            </w:r>
            <w:r w:rsidRPr="00A4349E">
              <w:rPr>
                <w:rFonts w:ascii="Angsana New" w:hAnsi="Angsana New"/>
                <w:sz w:val="24"/>
                <w:szCs w:val="24"/>
              </w:rPr>
              <w:t>709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52B4B" w:rsidRPr="00C756BF" w:rsidRDefault="00A4349E" w:rsidP="00B92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49E">
              <w:rPr>
                <w:rFonts w:ascii="Angsana New" w:hAnsi="Angsana New"/>
                <w:sz w:val="24"/>
                <w:szCs w:val="24"/>
              </w:rPr>
              <w:t>320</w:t>
            </w:r>
            <w:r w:rsidR="00F52B4B" w:rsidRPr="00C756BF">
              <w:rPr>
                <w:rFonts w:ascii="Angsana New" w:hAnsi="Angsana New"/>
                <w:sz w:val="24"/>
                <w:szCs w:val="24"/>
              </w:rPr>
              <w:t>,</w:t>
            </w:r>
            <w:r w:rsidRPr="00A4349E">
              <w:rPr>
                <w:rFonts w:ascii="Angsana New" w:hAnsi="Angsana New"/>
                <w:sz w:val="24"/>
                <w:szCs w:val="24"/>
              </w:rPr>
              <w:t>709</w:t>
            </w:r>
          </w:p>
        </w:tc>
        <w:tc>
          <w:tcPr>
            <w:tcW w:w="859" w:type="dxa"/>
            <w:shd w:val="clear" w:color="auto" w:fill="auto"/>
          </w:tcPr>
          <w:p w:rsidR="00F52B4B" w:rsidRPr="00C756BF" w:rsidRDefault="00F52B4B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F52B4B" w:rsidRPr="00C756BF" w:rsidRDefault="00F52B4B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F52B4B" w:rsidRPr="00C756BF" w:rsidRDefault="00F52B4B" w:rsidP="000D5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:rsidR="00EE7CB3" w:rsidRPr="00C756BF" w:rsidRDefault="00EE7CB3" w:rsidP="00EE7CB3">
      <w:pPr>
        <w:spacing w:line="240" w:lineRule="auto"/>
        <w:rPr>
          <w:rFonts w:ascii="Angsana New" w:hAnsi="Angsana New"/>
          <w:sz w:val="2"/>
          <w:szCs w:val="2"/>
        </w:rPr>
      </w:pPr>
    </w:p>
    <w:p w:rsidR="00C92BE0" w:rsidRPr="00C756BF" w:rsidRDefault="00C92BE0" w:rsidP="0049081D">
      <w:pPr>
        <w:spacing w:line="240" w:lineRule="auto"/>
        <w:rPr>
          <w:rFonts w:ascii="Angsana New" w:hAnsi="Angsana New"/>
          <w:sz w:val="2"/>
          <w:szCs w:val="2"/>
        </w:rPr>
      </w:pPr>
    </w:p>
    <w:p w:rsidR="003070A3" w:rsidRPr="00C756BF" w:rsidRDefault="008550DA" w:rsidP="00307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"/>
          <w:szCs w:val="2"/>
        </w:rPr>
      </w:pPr>
      <w:r w:rsidRPr="00C756BF">
        <w:rPr>
          <w:rFonts w:ascii="Angsana New" w:hAnsi="Angsana New"/>
          <w:sz w:val="16"/>
          <w:szCs w:val="16"/>
          <w:cs/>
        </w:rPr>
        <w:br w:type="page"/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998"/>
        <w:gridCol w:w="836"/>
        <w:gridCol w:w="146"/>
        <w:gridCol w:w="860"/>
        <w:gridCol w:w="83"/>
        <w:gridCol w:w="767"/>
        <w:gridCol w:w="65"/>
        <w:gridCol w:w="786"/>
        <w:gridCol w:w="859"/>
        <w:gridCol w:w="185"/>
        <w:gridCol w:w="715"/>
        <w:gridCol w:w="720"/>
      </w:tblGrid>
      <w:tr w:rsidR="003070A3" w:rsidRPr="00C756BF" w:rsidTr="003831F0">
        <w:trPr>
          <w:trHeight w:val="243"/>
          <w:tblHeader/>
        </w:trPr>
        <w:tc>
          <w:tcPr>
            <w:tcW w:w="2430" w:type="dxa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3070A3" w:rsidRPr="00C756BF" w:rsidRDefault="00A4349E" w:rsidP="00864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49E">
              <w:rPr>
                <w:rFonts w:ascii="Angsana New" w:hAnsi="Angsana New"/>
                <w:sz w:val="24"/>
                <w:szCs w:val="24"/>
              </w:rPr>
              <w:t>31</w:t>
            </w:r>
            <w:r w:rsidR="008A33F5" w:rsidRPr="00C756B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A33F5" w:rsidRPr="00C756BF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A4349E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3070A3" w:rsidRPr="00C756BF" w:rsidTr="003831F0">
        <w:trPr>
          <w:trHeight w:val="243"/>
          <w:tblHeader/>
        </w:trPr>
        <w:tc>
          <w:tcPr>
            <w:tcW w:w="2430" w:type="dxa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8" w:type="dxa"/>
            <w:vAlign w:val="center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2757" w:type="dxa"/>
            <w:gridSpan w:val="6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56BF">
              <w:rPr>
                <w:rFonts w:ascii="Angsana New" w:hAnsi="Angsana New"/>
                <w:sz w:val="24"/>
                <w:szCs w:val="24"/>
                <w:cs/>
              </w:rPr>
              <w:t>ระยะเวลาคงเหลือก่อนครบกำหนดของ</w:t>
            </w:r>
            <w:r w:rsidRPr="00C756BF">
              <w:rPr>
                <w:rFonts w:ascii="Angsana New" w:hAnsi="Angsana New"/>
                <w:sz w:val="24"/>
                <w:szCs w:val="24"/>
              </w:rPr>
              <w:br/>
            </w:r>
            <w:r w:rsidRPr="00C756BF">
              <w:rPr>
                <w:rFonts w:ascii="Angsana New" w:hAnsi="Angsana New"/>
                <w:sz w:val="24"/>
                <w:szCs w:val="24"/>
                <w:cs/>
              </w:rPr>
              <w:t>สัญญาหรือก่อนกำหนดอัตราใหม่</w:t>
            </w:r>
          </w:p>
        </w:tc>
        <w:tc>
          <w:tcPr>
            <w:tcW w:w="786" w:type="dxa"/>
            <w:vAlign w:val="bottom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79" w:type="dxa"/>
            <w:gridSpan w:val="4"/>
            <w:vAlign w:val="bottom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3070A3" w:rsidRPr="00C756BF" w:rsidTr="003831F0">
        <w:trPr>
          <w:trHeight w:val="246"/>
          <w:tblHeader/>
        </w:trPr>
        <w:tc>
          <w:tcPr>
            <w:tcW w:w="2430" w:type="dxa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8" w:type="dxa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56BF">
              <w:rPr>
                <w:rFonts w:ascii="Angsana New" w:hAnsi="Angsana New"/>
                <w:sz w:val="24"/>
                <w:szCs w:val="24"/>
                <w:cs/>
              </w:rPr>
              <w:t>ขึ้นลงตามอัตรา</w:t>
            </w:r>
          </w:p>
        </w:tc>
        <w:tc>
          <w:tcPr>
            <w:tcW w:w="836" w:type="dxa"/>
            <w:vAlign w:val="bottom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9" w:type="dxa"/>
            <w:gridSpan w:val="3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56BF">
              <w:rPr>
                <w:rFonts w:ascii="Angsana New" w:hAnsi="Angsana New"/>
                <w:sz w:val="24"/>
                <w:szCs w:val="24"/>
                <w:cs/>
              </w:rPr>
              <w:t xml:space="preserve">หลังจาก </w:t>
            </w:r>
            <w:r w:rsidR="00A4349E" w:rsidRPr="00A4349E">
              <w:rPr>
                <w:rFonts w:ascii="Angsana New" w:hAnsi="Angsana New"/>
                <w:sz w:val="24"/>
                <w:szCs w:val="24"/>
              </w:rPr>
              <w:t>1</w:t>
            </w:r>
            <w:r w:rsidRPr="00C756B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756BF">
              <w:rPr>
                <w:rFonts w:ascii="Angsana New" w:hAnsi="Angsana New"/>
                <w:sz w:val="24"/>
                <w:szCs w:val="24"/>
                <w:cs/>
              </w:rPr>
              <w:t xml:space="preserve">ปี </w:t>
            </w:r>
          </w:p>
        </w:tc>
        <w:tc>
          <w:tcPr>
            <w:tcW w:w="832" w:type="dxa"/>
            <w:gridSpan w:val="2"/>
            <w:vAlign w:val="bottom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86" w:type="dxa"/>
            <w:vAlign w:val="bottom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79" w:type="dxa"/>
            <w:gridSpan w:val="4"/>
            <w:vAlign w:val="bottom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56BF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3070A3" w:rsidRPr="00C756BF" w:rsidTr="003831F0">
        <w:trPr>
          <w:trHeight w:val="246"/>
          <w:tblHeader/>
        </w:trPr>
        <w:tc>
          <w:tcPr>
            <w:tcW w:w="2430" w:type="dxa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8" w:type="dxa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  <w:cs/>
              </w:rPr>
              <w:t>ตลาด</w:t>
            </w:r>
          </w:p>
        </w:tc>
        <w:tc>
          <w:tcPr>
            <w:tcW w:w="836" w:type="dxa"/>
            <w:vAlign w:val="bottom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56BF">
              <w:rPr>
                <w:rFonts w:ascii="Angsana New" w:hAnsi="Angsana New"/>
                <w:sz w:val="24"/>
                <w:szCs w:val="24"/>
                <w:cs/>
              </w:rPr>
              <w:t xml:space="preserve">ไม่เกิน </w:t>
            </w:r>
            <w:r w:rsidR="00A4349E" w:rsidRPr="00A4349E">
              <w:rPr>
                <w:rFonts w:ascii="Angsana New" w:hAnsi="Angsana New"/>
                <w:sz w:val="24"/>
                <w:szCs w:val="24"/>
              </w:rPr>
              <w:t>1</w:t>
            </w:r>
            <w:r w:rsidRPr="00C756B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756BF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089" w:type="dxa"/>
            <w:gridSpan w:val="3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56BF">
              <w:rPr>
                <w:rFonts w:ascii="Angsana New" w:hAnsi="Angsana New"/>
                <w:sz w:val="24"/>
                <w:szCs w:val="24"/>
                <w:cs/>
              </w:rPr>
              <w:t xml:space="preserve">แต่ภายใน </w:t>
            </w:r>
            <w:r w:rsidR="00A4349E" w:rsidRPr="00A4349E">
              <w:rPr>
                <w:rFonts w:ascii="Angsana New" w:hAnsi="Angsana New"/>
                <w:sz w:val="24"/>
                <w:szCs w:val="24"/>
              </w:rPr>
              <w:t>5</w:t>
            </w:r>
            <w:r w:rsidRPr="00C756B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756BF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832" w:type="dxa"/>
            <w:gridSpan w:val="2"/>
            <w:vAlign w:val="bottom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56BF">
              <w:rPr>
                <w:rFonts w:ascii="Angsana New" w:hAnsi="Angsana New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786" w:type="dxa"/>
            <w:vAlign w:val="bottom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56BF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44" w:type="dxa"/>
            <w:gridSpan w:val="2"/>
            <w:vAlign w:val="bottom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56BF">
              <w:rPr>
                <w:rFonts w:ascii="Angsana New" w:hAnsi="Angsana New"/>
                <w:sz w:val="24"/>
                <w:szCs w:val="24"/>
                <w:cs/>
              </w:rPr>
              <w:t>ลอยตัว</w:t>
            </w:r>
          </w:p>
        </w:tc>
        <w:tc>
          <w:tcPr>
            <w:tcW w:w="715" w:type="dxa"/>
            <w:vAlign w:val="bottom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56BF">
              <w:rPr>
                <w:rFonts w:ascii="Angsana New" w:hAnsi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720" w:type="dxa"/>
            <w:vAlign w:val="bottom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56BF">
              <w:rPr>
                <w:rFonts w:ascii="Angsana New" w:hAnsi="Angsana New"/>
                <w:sz w:val="24"/>
                <w:szCs w:val="24"/>
                <w:cs/>
              </w:rPr>
              <w:t>แท้จริง</w:t>
            </w:r>
          </w:p>
        </w:tc>
      </w:tr>
      <w:tr w:rsidR="003070A3" w:rsidRPr="00C756BF" w:rsidTr="003831F0">
        <w:trPr>
          <w:trHeight w:val="243"/>
          <w:tblHeader/>
        </w:trPr>
        <w:tc>
          <w:tcPr>
            <w:tcW w:w="2430" w:type="dxa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41" w:type="dxa"/>
            <w:gridSpan w:val="8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C756B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2479" w:type="dxa"/>
            <w:gridSpan w:val="4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C756B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</w:tr>
      <w:tr w:rsidR="003070A3" w:rsidRPr="00C756BF" w:rsidTr="003831F0">
        <w:trPr>
          <w:trHeight w:val="221"/>
        </w:trPr>
        <w:tc>
          <w:tcPr>
            <w:tcW w:w="2430" w:type="dxa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756B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8" w:type="dxa"/>
          </w:tcPr>
          <w:p w:rsidR="003070A3" w:rsidRPr="00C756BF" w:rsidRDefault="003070A3" w:rsidP="003831F0">
            <w:pPr>
              <w:spacing w:line="31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56BF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982" w:type="dxa"/>
            <w:gridSpan w:val="2"/>
            <w:vAlign w:val="bottom"/>
          </w:tcPr>
          <w:p w:rsidR="003070A3" w:rsidRPr="00C756BF" w:rsidRDefault="003070A3" w:rsidP="003831F0">
            <w:pPr>
              <w:spacing w:line="31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0" w:type="dxa"/>
          </w:tcPr>
          <w:p w:rsidR="003070A3" w:rsidRPr="00C756BF" w:rsidRDefault="003070A3" w:rsidP="003831F0">
            <w:pPr>
              <w:spacing w:line="31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070A3" w:rsidRPr="00C756BF" w:rsidRDefault="003070A3" w:rsidP="003831F0">
            <w:pPr>
              <w:spacing w:line="31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3070A3" w:rsidRPr="00C756BF" w:rsidRDefault="003070A3" w:rsidP="003831F0">
            <w:pPr>
              <w:spacing w:line="31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60" w:righ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070A3" w:rsidRPr="00C756BF" w:rsidTr="003831F0">
        <w:trPr>
          <w:trHeight w:val="328"/>
        </w:trPr>
        <w:tc>
          <w:tcPr>
            <w:tcW w:w="2430" w:type="dxa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C756BF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8" w:type="dxa"/>
          </w:tcPr>
          <w:p w:rsidR="003070A3" w:rsidRPr="00C756BF" w:rsidRDefault="00A4349E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A4349E">
              <w:rPr>
                <w:rFonts w:ascii="Angsana New" w:hAnsi="Angsana New"/>
                <w:sz w:val="24"/>
                <w:szCs w:val="24"/>
              </w:rPr>
              <w:t>2</w:t>
            </w:r>
            <w:r w:rsidR="003070A3" w:rsidRPr="00C756BF">
              <w:rPr>
                <w:rFonts w:ascii="Angsana New" w:hAnsi="Angsana New"/>
                <w:sz w:val="24"/>
                <w:szCs w:val="24"/>
              </w:rPr>
              <w:t>,</w:t>
            </w:r>
            <w:r w:rsidRPr="00A4349E">
              <w:rPr>
                <w:rFonts w:ascii="Angsana New" w:hAnsi="Angsana New"/>
                <w:sz w:val="24"/>
                <w:szCs w:val="24"/>
              </w:rPr>
              <w:t>187</w:t>
            </w:r>
            <w:r w:rsidR="003070A3" w:rsidRPr="00C756BF">
              <w:rPr>
                <w:rFonts w:ascii="Angsana New" w:hAnsi="Angsana New"/>
                <w:sz w:val="24"/>
                <w:szCs w:val="24"/>
              </w:rPr>
              <w:t>,</w:t>
            </w:r>
            <w:r w:rsidRPr="00A4349E">
              <w:rPr>
                <w:rFonts w:ascii="Angsana New" w:hAnsi="Angsana New"/>
                <w:sz w:val="24"/>
                <w:szCs w:val="24"/>
              </w:rPr>
              <w:t>955</w:t>
            </w:r>
          </w:p>
        </w:tc>
        <w:tc>
          <w:tcPr>
            <w:tcW w:w="982" w:type="dxa"/>
            <w:gridSpan w:val="2"/>
          </w:tcPr>
          <w:p w:rsidR="003070A3" w:rsidRPr="00C756BF" w:rsidRDefault="003070A3" w:rsidP="00713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0" w:type="dxa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31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3070A3" w:rsidRPr="00C756BF" w:rsidRDefault="00A4349E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49E">
              <w:rPr>
                <w:rFonts w:ascii="Angsana New" w:hAnsi="Angsana New"/>
                <w:sz w:val="24"/>
                <w:szCs w:val="24"/>
              </w:rPr>
              <w:t>18</w:t>
            </w:r>
            <w:r w:rsidR="003070A3" w:rsidRPr="00C756BF">
              <w:rPr>
                <w:rFonts w:ascii="Angsana New" w:hAnsi="Angsana New"/>
                <w:sz w:val="24"/>
                <w:szCs w:val="24"/>
              </w:rPr>
              <w:t>,</w:t>
            </w:r>
            <w:r w:rsidRPr="00A4349E">
              <w:rPr>
                <w:rFonts w:ascii="Angsana New" w:hAnsi="Angsana New"/>
                <w:sz w:val="24"/>
                <w:szCs w:val="24"/>
              </w:rPr>
              <w:t>194</w:t>
            </w:r>
          </w:p>
        </w:tc>
        <w:tc>
          <w:tcPr>
            <w:tcW w:w="851" w:type="dxa"/>
            <w:gridSpan w:val="2"/>
          </w:tcPr>
          <w:p w:rsidR="003070A3" w:rsidRPr="00C756BF" w:rsidRDefault="00A4349E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49E">
              <w:rPr>
                <w:rFonts w:ascii="Angsana New" w:hAnsi="Angsana New"/>
                <w:sz w:val="24"/>
                <w:szCs w:val="24"/>
              </w:rPr>
              <w:t>2</w:t>
            </w:r>
            <w:r w:rsidR="003070A3" w:rsidRPr="00C756BF">
              <w:rPr>
                <w:rFonts w:ascii="Angsana New" w:hAnsi="Angsana New"/>
                <w:sz w:val="24"/>
                <w:szCs w:val="24"/>
              </w:rPr>
              <w:t>,</w:t>
            </w:r>
            <w:r w:rsidRPr="00A4349E">
              <w:rPr>
                <w:rFonts w:ascii="Angsana New" w:hAnsi="Angsana New"/>
                <w:sz w:val="24"/>
                <w:szCs w:val="24"/>
              </w:rPr>
              <w:t>206</w:t>
            </w:r>
            <w:r w:rsidR="003070A3" w:rsidRPr="00C756BF">
              <w:rPr>
                <w:rFonts w:ascii="Angsana New" w:hAnsi="Angsana New"/>
                <w:sz w:val="24"/>
                <w:szCs w:val="24"/>
              </w:rPr>
              <w:t>,</w:t>
            </w:r>
            <w:r w:rsidRPr="00A4349E">
              <w:rPr>
                <w:rFonts w:ascii="Angsana New" w:hAnsi="Angsana New"/>
                <w:sz w:val="24"/>
                <w:szCs w:val="24"/>
              </w:rPr>
              <w:t>149</w:t>
            </w:r>
          </w:p>
        </w:tc>
        <w:tc>
          <w:tcPr>
            <w:tcW w:w="859" w:type="dxa"/>
          </w:tcPr>
          <w:p w:rsidR="003070A3" w:rsidRPr="00C756BF" w:rsidRDefault="00A4349E" w:rsidP="007A5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</w:rPr>
            </w:pPr>
            <w:r w:rsidRPr="00A4349E">
              <w:rPr>
                <w:rFonts w:ascii="Angsana New" w:hAnsi="Angsana New"/>
                <w:sz w:val="24"/>
                <w:szCs w:val="24"/>
              </w:rPr>
              <w:t>0</w:t>
            </w:r>
            <w:r w:rsidR="003070A3" w:rsidRPr="00C756BF">
              <w:rPr>
                <w:rFonts w:ascii="Angsana New" w:hAnsi="Angsana New"/>
                <w:sz w:val="24"/>
                <w:szCs w:val="24"/>
              </w:rPr>
              <w:t>.</w:t>
            </w:r>
            <w:r w:rsidRPr="00A4349E">
              <w:rPr>
                <w:rFonts w:ascii="Angsana New" w:hAnsi="Angsana New"/>
                <w:sz w:val="24"/>
                <w:szCs w:val="24"/>
              </w:rPr>
              <w:t>05</w:t>
            </w:r>
            <w:r w:rsidR="003070A3" w:rsidRPr="00C756BF">
              <w:rPr>
                <w:rFonts w:ascii="Angsana New" w:hAnsi="Angsana New"/>
                <w:sz w:val="24"/>
                <w:szCs w:val="24"/>
              </w:rPr>
              <w:t>-</w:t>
            </w:r>
            <w:r w:rsidR="00521F5C">
              <w:rPr>
                <w:rFonts w:ascii="Angsana New" w:hAnsi="Angsana New"/>
                <w:sz w:val="24"/>
                <w:szCs w:val="24"/>
              </w:rPr>
              <w:t>0.87</w:t>
            </w:r>
          </w:p>
        </w:tc>
        <w:tc>
          <w:tcPr>
            <w:tcW w:w="900" w:type="dxa"/>
            <w:gridSpan w:val="2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3070A3" w:rsidRPr="00C756BF" w:rsidRDefault="00A4349E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49E">
              <w:rPr>
                <w:rFonts w:ascii="Angsana New" w:hAnsi="Angsana New"/>
                <w:sz w:val="24"/>
                <w:szCs w:val="24"/>
              </w:rPr>
              <w:t>0</w:t>
            </w:r>
            <w:r w:rsidR="00A122F8">
              <w:rPr>
                <w:rFonts w:ascii="Angsana New" w:hAnsi="Angsana New"/>
                <w:sz w:val="24"/>
                <w:szCs w:val="24"/>
              </w:rPr>
              <w:t>.</w:t>
            </w:r>
            <w:r w:rsidRPr="00A4349E">
              <w:rPr>
                <w:rFonts w:ascii="Angsana New" w:hAnsi="Angsana New"/>
                <w:sz w:val="24"/>
                <w:szCs w:val="24"/>
              </w:rPr>
              <w:t>80</w:t>
            </w:r>
          </w:p>
        </w:tc>
      </w:tr>
      <w:tr w:rsidR="003070A3" w:rsidRPr="00C756BF" w:rsidTr="003831F0">
        <w:trPr>
          <w:trHeight w:val="314"/>
        </w:trPr>
        <w:tc>
          <w:tcPr>
            <w:tcW w:w="2430" w:type="dxa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C756BF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ลูกหนี้สำนักหักบัญชี </w:t>
            </w:r>
          </w:p>
        </w:tc>
        <w:tc>
          <w:tcPr>
            <w:tcW w:w="998" w:type="dxa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3070A3" w:rsidRPr="00C756BF" w:rsidRDefault="003070A3" w:rsidP="00713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0" w:type="dxa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31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gridSpan w:val="2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:rsidR="003070A3" w:rsidRPr="00C756BF" w:rsidRDefault="003070A3" w:rsidP="007A5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070A3" w:rsidRPr="00C756BF" w:rsidTr="003831F0">
        <w:trPr>
          <w:trHeight w:val="328"/>
        </w:trPr>
        <w:tc>
          <w:tcPr>
            <w:tcW w:w="2430" w:type="dxa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"/>
                <w:tab w:val="left" w:pos="222"/>
                <w:tab w:val="left" w:pos="327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C756BF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 </w:t>
            </w:r>
            <w:r w:rsidRPr="00C756BF">
              <w:rPr>
                <w:rFonts w:ascii="Angsana New" w:hAnsi="Angsana New"/>
                <w:sz w:val="24"/>
                <w:szCs w:val="24"/>
                <w:cs/>
              </w:rPr>
              <w:t>และบริษัทหลักทรัพย์</w:t>
            </w:r>
          </w:p>
        </w:tc>
        <w:tc>
          <w:tcPr>
            <w:tcW w:w="998" w:type="dxa"/>
          </w:tcPr>
          <w:p w:rsidR="003070A3" w:rsidRPr="00C756BF" w:rsidRDefault="00A4349E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310" w:lineRule="exact"/>
              <w:ind w:right="-1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49E">
              <w:rPr>
                <w:rFonts w:ascii="Angsana New" w:hAnsi="Angsana New"/>
                <w:color w:val="000000"/>
                <w:sz w:val="24"/>
                <w:szCs w:val="24"/>
              </w:rPr>
              <w:t>511</w:t>
            </w:r>
            <w:r w:rsidR="003070A3" w:rsidRPr="00C756B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4349E">
              <w:rPr>
                <w:rFonts w:ascii="Angsana New" w:hAnsi="Angsana New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982" w:type="dxa"/>
            <w:gridSpan w:val="2"/>
            <w:vAlign w:val="bottom"/>
          </w:tcPr>
          <w:p w:rsidR="003070A3" w:rsidRPr="00C756BF" w:rsidRDefault="003070A3" w:rsidP="00713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0" w:type="dxa"/>
          </w:tcPr>
          <w:p w:rsidR="003070A3" w:rsidRPr="00C756BF" w:rsidRDefault="003070A3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1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756BF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3070A3" w:rsidRPr="00C756BF" w:rsidRDefault="00A4349E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310" w:lineRule="exact"/>
              <w:ind w:right="-2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49E">
              <w:rPr>
                <w:rFonts w:ascii="Angsana New" w:hAnsi="Angsana New"/>
                <w:color w:val="000000"/>
                <w:sz w:val="24"/>
                <w:szCs w:val="24"/>
              </w:rPr>
              <w:t>459</w:t>
            </w:r>
            <w:r w:rsidR="003070A3" w:rsidRPr="00C756B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4349E">
              <w:rPr>
                <w:rFonts w:ascii="Angsana New" w:hAnsi="Angsana New"/>
                <w:color w:val="000000"/>
                <w:sz w:val="24"/>
                <w:szCs w:val="24"/>
              </w:rPr>
              <w:t>508</w:t>
            </w:r>
          </w:p>
        </w:tc>
        <w:tc>
          <w:tcPr>
            <w:tcW w:w="851" w:type="dxa"/>
            <w:gridSpan w:val="2"/>
          </w:tcPr>
          <w:p w:rsidR="003070A3" w:rsidRPr="00C756BF" w:rsidRDefault="00A4349E" w:rsidP="003831F0">
            <w:pPr>
              <w:spacing w:line="31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49E">
              <w:rPr>
                <w:rFonts w:ascii="Angsana New" w:hAnsi="Angsana New"/>
                <w:color w:val="000000"/>
                <w:sz w:val="24"/>
                <w:szCs w:val="24"/>
              </w:rPr>
              <w:t>970</w:t>
            </w:r>
            <w:r w:rsidR="003070A3" w:rsidRPr="00C756B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4349E">
              <w:rPr>
                <w:rFonts w:ascii="Angsana New" w:hAnsi="Angsana New"/>
                <w:color w:val="000000"/>
                <w:sz w:val="24"/>
                <w:szCs w:val="24"/>
              </w:rPr>
              <w:t>646</w:t>
            </w:r>
          </w:p>
        </w:tc>
        <w:tc>
          <w:tcPr>
            <w:tcW w:w="859" w:type="dxa"/>
          </w:tcPr>
          <w:p w:rsidR="003070A3" w:rsidRPr="00C756BF" w:rsidRDefault="00A4349E" w:rsidP="007A5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</w:rPr>
            </w:pPr>
            <w:r w:rsidRPr="00A4349E">
              <w:rPr>
                <w:rFonts w:ascii="Angsana New" w:hAnsi="Angsana New"/>
                <w:sz w:val="24"/>
                <w:szCs w:val="24"/>
              </w:rPr>
              <w:t>1</w:t>
            </w:r>
            <w:r w:rsidR="003070A3" w:rsidRPr="00C756BF">
              <w:rPr>
                <w:rFonts w:ascii="Angsana New" w:hAnsi="Angsana New"/>
                <w:sz w:val="24"/>
                <w:szCs w:val="24"/>
              </w:rPr>
              <w:t>.</w:t>
            </w:r>
            <w:r w:rsidRPr="00A4349E">
              <w:rPr>
                <w:rFonts w:ascii="Angsana New" w:hAnsi="Angsana New"/>
                <w:sz w:val="24"/>
                <w:szCs w:val="24"/>
              </w:rPr>
              <w:t>24</w:t>
            </w:r>
            <w:r w:rsidR="003070A3" w:rsidRPr="00C756BF">
              <w:rPr>
                <w:rFonts w:ascii="Angsana New" w:hAnsi="Angsana New"/>
                <w:sz w:val="24"/>
                <w:szCs w:val="24"/>
              </w:rPr>
              <w:t>-</w:t>
            </w:r>
            <w:r w:rsidRPr="00A4349E">
              <w:rPr>
                <w:rFonts w:ascii="Angsana New" w:hAnsi="Angsana New"/>
                <w:sz w:val="24"/>
                <w:szCs w:val="24"/>
              </w:rPr>
              <w:t>1</w:t>
            </w:r>
            <w:r w:rsidR="003070A3" w:rsidRPr="00C756BF">
              <w:rPr>
                <w:rFonts w:ascii="Angsana New" w:hAnsi="Angsana New"/>
                <w:sz w:val="24"/>
                <w:szCs w:val="24"/>
              </w:rPr>
              <w:t>.</w:t>
            </w:r>
            <w:r w:rsidRPr="00A4349E">
              <w:rPr>
                <w:rFonts w:ascii="Angsana New" w:hAnsi="Angsana New"/>
                <w:sz w:val="24"/>
                <w:szCs w:val="24"/>
              </w:rPr>
              <w:t>40</w:t>
            </w:r>
          </w:p>
        </w:tc>
        <w:tc>
          <w:tcPr>
            <w:tcW w:w="900" w:type="dxa"/>
            <w:gridSpan w:val="2"/>
          </w:tcPr>
          <w:p w:rsidR="003070A3" w:rsidRPr="00C756BF" w:rsidRDefault="003070A3" w:rsidP="00864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20" w:type="dxa"/>
          </w:tcPr>
          <w:p w:rsidR="003070A3" w:rsidRPr="00C756BF" w:rsidRDefault="00A4349E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49E">
              <w:rPr>
                <w:rFonts w:ascii="Angsana New" w:hAnsi="Angsana New"/>
                <w:sz w:val="24"/>
                <w:szCs w:val="24"/>
              </w:rPr>
              <w:t>1</w:t>
            </w:r>
            <w:r w:rsidR="003070A3" w:rsidRPr="00C756BF">
              <w:rPr>
                <w:rFonts w:ascii="Angsana New" w:hAnsi="Angsana New"/>
                <w:sz w:val="24"/>
                <w:szCs w:val="24"/>
              </w:rPr>
              <w:t>.</w:t>
            </w:r>
            <w:r w:rsidRPr="00A4349E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3070A3" w:rsidRPr="00C756BF" w:rsidTr="003831F0">
        <w:trPr>
          <w:trHeight w:val="328"/>
        </w:trPr>
        <w:tc>
          <w:tcPr>
            <w:tcW w:w="2430" w:type="dxa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C756BF">
              <w:rPr>
                <w:rFonts w:ascii="Angsana New" w:hAnsi="Angsana New"/>
                <w:sz w:val="24"/>
                <w:szCs w:val="24"/>
                <w:cs/>
                <w:lang w:val="th-TH"/>
              </w:rPr>
              <w:t>ลูกหนี้ธุรกิจหลักทรัพย์</w:t>
            </w:r>
          </w:p>
        </w:tc>
        <w:tc>
          <w:tcPr>
            <w:tcW w:w="998" w:type="dxa"/>
          </w:tcPr>
          <w:p w:rsidR="003070A3" w:rsidRPr="00C756BF" w:rsidRDefault="003070A3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310" w:lineRule="exact"/>
              <w:ind w:right="-19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2" w:type="dxa"/>
            <w:gridSpan w:val="2"/>
            <w:vAlign w:val="bottom"/>
          </w:tcPr>
          <w:p w:rsidR="003070A3" w:rsidRPr="00C756BF" w:rsidRDefault="003070A3" w:rsidP="00713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0" w:type="dxa"/>
          </w:tcPr>
          <w:p w:rsidR="003070A3" w:rsidRPr="00C756BF" w:rsidRDefault="003070A3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1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070A3" w:rsidRPr="00C756BF" w:rsidRDefault="003070A3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310" w:lineRule="exact"/>
              <w:ind w:right="-2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3070A3" w:rsidRPr="00C756BF" w:rsidRDefault="003070A3" w:rsidP="003831F0">
            <w:pPr>
              <w:spacing w:line="31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</w:tcPr>
          <w:p w:rsidR="003070A3" w:rsidRPr="00C756BF" w:rsidRDefault="003070A3" w:rsidP="007A5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:rsidR="003070A3" w:rsidRPr="00C756BF" w:rsidRDefault="003070A3" w:rsidP="00864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070A3" w:rsidRPr="00C756BF" w:rsidTr="003831F0">
        <w:trPr>
          <w:trHeight w:val="328"/>
        </w:trPr>
        <w:tc>
          <w:tcPr>
            <w:tcW w:w="2430" w:type="dxa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297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C756BF">
              <w:rPr>
                <w:rFonts w:ascii="Angsana New" w:hAnsi="Angsana New"/>
                <w:sz w:val="24"/>
                <w:szCs w:val="24"/>
                <w:cs/>
              </w:rPr>
              <w:t xml:space="preserve">  และสัญญาซื้อขายล่วงหน้า</w:t>
            </w:r>
          </w:p>
        </w:tc>
        <w:tc>
          <w:tcPr>
            <w:tcW w:w="998" w:type="dxa"/>
          </w:tcPr>
          <w:p w:rsidR="003070A3" w:rsidRPr="00C756BF" w:rsidRDefault="00A4349E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A4349E">
              <w:rPr>
                <w:rFonts w:ascii="Angsana New" w:hAnsi="Angsana New"/>
                <w:sz w:val="24"/>
                <w:szCs w:val="24"/>
              </w:rPr>
              <w:t>2</w:t>
            </w:r>
            <w:r w:rsidR="003070A3" w:rsidRPr="00C756BF">
              <w:rPr>
                <w:rFonts w:ascii="Angsana New" w:hAnsi="Angsana New"/>
                <w:sz w:val="24"/>
                <w:szCs w:val="24"/>
              </w:rPr>
              <w:t>,</w:t>
            </w:r>
            <w:r w:rsidRPr="00A4349E">
              <w:rPr>
                <w:rFonts w:ascii="Angsana New" w:hAnsi="Angsana New"/>
                <w:sz w:val="24"/>
                <w:szCs w:val="24"/>
              </w:rPr>
              <w:t>093</w:t>
            </w:r>
            <w:r w:rsidR="003070A3" w:rsidRPr="00C756BF">
              <w:rPr>
                <w:rFonts w:ascii="Angsana New" w:hAnsi="Angsana New"/>
                <w:sz w:val="24"/>
                <w:szCs w:val="24"/>
              </w:rPr>
              <w:t>,</w:t>
            </w:r>
            <w:r w:rsidRPr="00A4349E">
              <w:rPr>
                <w:rFonts w:ascii="Angsana New" w:hAnsi="Angsana New"/>
                <w:sz w:val="24"/>
                <w:szCs w:val="24"/>
              </w:rPr>
              <w:t>190</w:t>
            </w:r>
          </w:p>
        </w:tc>
        <w:tc>
          <w:tcPr>
            <w:tcW w:w="982" w:type="dxa"/>
            <w:gridSpan w:val="2"/>
          </w:tcPr>
          <w:p w:rsidR="003070A3" w:rsidRPr="00C756BF" w:rsidRDefault="003070A3" w:rsidP="00713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0" w:type="dxa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31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3070A3" w:rsidRPr="00C756BF" w:rsidRDefault="00A4349E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4349E">
              <w:rPr>
                <w:rFonts w:ascii="Angsana New" w:hAnsi="Angsana New"/>
                <w:sz w:val="24"/>
                <w:szCs w:val="24"/>
              </w:rPr>
              <w:t>1</w:t>
            </w:r>
            <w:r w:rsidR="003070A3" w:rsidRPr="00C756BF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A4349E">
              <w:rPr>
                <w:rFonts w:ascii="Angsana New" w:hAnsi="Angsana New"/>
                <w:sz w:val="24"/>
                <w:szCs w:val="24"/>
              </w:rPr>
              <w:t>642</w:t>
            </w:r>
            <w:r w:rsidR="003070A3" w:rsidRPr="00C756BF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A4349E">
              <w:rPr>
                <w:rFonts w:ascii="Angsana New" w:hAnsi="Angsana New"/>
                <w:sz w:val="24"/>
                <w:szCs w:val="24"/>
              </w:rPr>
              <w:t>708</w:t>
            </w:r>
          </w:p>
        </w:tc>
        <w:tc>
          <w:tcPr>
            <w:tcW w:w="851" w:type="dxa"/>
            <w:gridSpan w:val="2"/>
          </w:tcPr>
          <w:p w:rsidR="003070A3" w:rsidRPr="00C756BF" w:rsidRDefault="00A4349E" w:rsidP="003831F0">
            <w:pPr>
              <w:spacing w:line="31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49E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3070A3" w:rsidRPr="00C756B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4349E">
              <w:rPr>
                <w:rFonts w:ascii="Angsana New" w:hAnsi="Angsana New"/>
                <w:color w:val="000000"/>
                <w:sz w:val="24"/>
                <w:szCs w:val="24"/>
              </w:rPr>
              <w:t>735</w:t>
            </w:r>
            <w:r w:rsidR="003070A3" w:rsidRPr="00C756B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4349E">
              <w:rPr>
                <w:rFonts w:ascii="Angsana New" w:hAnsi="Angsana New"/>
                <w:color w:val="000000"/>
                <w:sz w:val="24"/>
                <w:szCs w:val="24"/>
              </w:rPr>
              <w:t>898</w:t>
            </w:r>
          </w:p>
        </w:tc>
        <w:tc>
          <w:tcPr>
            <w:tcW w:w="859" w:type="dxa"/>
          </w:tcPr>
          <w:p w:rsidR="003070A3" w:rsidRPr="00C756BF" w:rsidRDefault="00A4349E" w:rsidP="007A5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</w:rPr>
            </w:pPr>
            <w:r w:rsidRPr="00A4349E">
              <w:rPr>
                <w:rFonts w:ascii="Angsana New" w:hAnsi="Angsana New"/>
                <w:sz w:val="24"/>
                <w:szCs w:val="24"/>
              </w:rPr>
              <w:t>6</w:t>
            </w:r>
            <w:r w:rsidR="003070A3" w:rsidRPr="00C756BF">
              <w:rPr>
                <w:rFonts w:ascii="Angsana New" w:hAnsi="Angsana New"/>
                <w:sz w:val="24"/>
                <w:szCs w:val="24"/>
              </w:rPr>
              <w:t>.</w:t>
            </w:r>
            <w:r w:rsidRPr="00A4349E">
              <w:rPr>
                <w:rFonts w:ascii="Angsana New" w:hAnsi="Angsana New"/>
                <w:sz w:val="24"/>
                <w:szCs w:val="24"/>
              </w:rPr>
              <w:t>53</w:t>
            </w:r>
            <w:r w:rsidR="003070A3" w:rsidRPr="00C756BF">
              <w:rPr>
                <w:rFonts w:ascii="Angsana New" w:hAnsi="Angsana New"/>
                <w:sz w:val="24"/>
                <w:szCs w:val="24"/>
              </w:rPr>
              <w:t>-</w:t>
            </w:r>
            <w:r w:rsidRPr="00A4349E">
              <w:rPr>
                <w:rFonts w:ascii="Angsana New" w:hAnsi="Angsana New"/>
                <w:sz w:val="24"/>
                <w:szCs w:val="24"/>
              </w:rPr>
              <w:t>7</w:t>
            </w:r>
            <w:r w:rsidR="003070A3" w:rsidRPr="00C756BF">
              <w:rPr>
                <w:rFonts w:ascii="Angsana New" w:hAnsi="Angsana New"/>
                <w:sz w:val="24"/>
                <w:szCs w:val="24"/>
              </w:rPr>
              <w:t>.</w:t>
            </w:r>
            <w:r w:rsidRPr="00A4349E">
              <w:rPr>
                <w:rFonts w:ascii="Angsana New" w:hAnsi="Angsana New"/>
                <w:sz w:val="24"/>
                <w:szCs w:val="24"/>
              </w:rPr>
              <w:t>69</w:t>
            </w:r>
          </w:p>
        </w:tc>
        <w:tc>
          <w:tcPr>
            <w:tcW w:w="900" w:type="dxa"/>
            <w:gridSpan w:val="2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20" w:type="dxa"/>
          </w:tcPr>
          <w:p w:rsidR="003070A3" w:rsidRPr="00C756BF" w:rsidRDefault="00A4349E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49E">
              <w:rPr>
                <w:rFonts w:ascii="Angsana New" w:hAnsi="Angsana New"/>
                <w:sz w:val="24"/>
                <w:szCs w:val="24"/>
              </w:rPr>
              <w:t>7</w:t>
            </w:r>
            <w:r w:rsidR="003070A3" w:rsidRPr="00C756BF">
              <w:rPr>
                <w:rFonts w:ascii="Angsana New" w:hAnsi="Angsana New"/>
                <w:sz w:val="24"/>
                <w:szCs w:val="24"/>
              </w:rPr>
              <w:t>.</w:t>
            </w:r>
            <w:r w:rsidRPr="00A4349E">
              <w:rPr>
                <w:rFonts w:ascii="Angsana New" w:hAnsi="Angsana New"/>
                <w:sz w:val="24"/>
                <w:szCs w:val="24"/>
              </w:rPr>
              <w:t>14</w:t>
            </w:r>
          </w:p>
        </w:tc>
      </w:tr>
      <w:tr w:rsidR="003070A3" w:rsidRPr="00C756BF" w:rsidTr="003831F0">
        <w:trPr>
          <w:trHeight w:val="328"/>
        </w:trPr>
        <w:tc>
          <w:tcPr>
            <w:tcW w:w="2430" w:type="dxa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C756BF">
              <w:rPr>
                <w:rFonts w:ascii="Angsana New" w:hAnsi="Angsana New"/>
                <w:sz w:val="24"/>
                <w:szCs w:val="24"/>
                <w:cs/>
              </w:rPr>
              <w:t>สินทรัพย์ตราสารอนุพันธ์</w:t>
            </w:r>
          </w:p>
        </w:tc>
        <w:tc>
          <w:tcPr>
            <w:tcW w:w="998" w:type="dxa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82" w:type="dxa"/>
            <w:gridSpan w:val="2"/>
          </w:tcPr>
          <w:p w:rsidR="003070A3" w:rsidRPr="00C756BF" w:rsidRDefault="003070A3" w:rsidP="00713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0" w:type="dxa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3070A3" w:rsidRPr="00C756BF" w:rsidRDefault="00A4349E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49E">
              <w:rPr>
                <w:rFonts w:ascii="Angsana New" w:hAnsi="Angsana New"/>
                <w:sz w:val="24"/>
                <w:szCs w:val="24"/>
              </w:rPr>
              <w:t>222</w:t>
            </w:r>
            <w:r w:rsidR="003070A3" w:rsidRPr="00C756BF">
              <w:rPr>
                <w:rFonts w:ascii="Angsana New" w:hAnsi="Angsana New"/>
                <w:sz w:val="24"/>
                <w:szCs w:val="24"/>
              </w:rPr>
              <w:t>,</w:t>
            </w:r>
            <w:r w:rsidRPr="00A4349E">
              <w:rPr>
                <w:rFonts w:ascii="Angsana New" w:hAnsi="Angsana New"/>
                <w:sz w:val="24"/>
                <w:szCs w:val="24"/>
              </w:rPr>
              <w:t>298</w:t>
            </w:r>
          </w:p>
        </w:tc>
        <w:tc>
          <w:tcPr>
            <w:tcW w:w="851" w:type="dxa"/>
            <w:gridSpan w:val="2"/>
          </w:tcPr>
          <w:p w:rsidR="003070A3" w:rsidRPr="00C756BF" w:rsidRDefault="00A4349E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49E">
              <w:rPr>
                <w:rFonts w:ascii="Angsana New" w:hAnsi="Angsana New"/>
                <w:sz w:val="24"/>
                <w:szCs w:val="24"/>
              </w:rPr>
              <w:t>222</w:t>
            </w:r>
            <w:r w:rsidR="003070A3" w:rsidRPr="00C756BF">
              <w:rPr>
                <w:rFonts w:ascii="Angsana New" w:hAnsi="Angsana New"/>
                <w:sz w:val="24"/>
                <w:szCs w:val="24"/>
              </w:rPr>
              <w:t>,</w:t>
            </w:r>
            <w:r w:rsidRPr="00A4349E">
              <w:rPr>
                <w:rFonts w:ascii="Angsana New" w:hAnsi="Angsana New"/>
                <w:sz w:val="24"/>
                <w:szCs w:val="24"/>
              </w:rPr>
              <w:t>298</w:t>
            </w:r>
          </w:p>
        </w:tc>
        <w:tc>
          <w:tcPr>
            <w:tcW w:w="859" w:type="dxa"/>
          </w:tcPr>
          <w:p w:rsidR="003070A3" w:rsidRPr="00C756BF" w:rsidRDefault="003070A3" w:rsidP="007A5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20" w:type="dxa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070A3" w:rsidRPr="00C756BF" w:rsidTr="003831F0">
        <w:trPr>
          <w:trHeight w:val="328"/>
        </w:trPr>
        <w:tc>
          <w:tcPr>
            <w:tcW w:w="2430" w:type="dxa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C756BF">
              <w:rPr>
                <w:rFonts w:ascii="Angsana New" w:hAnsi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98" w:type="dxa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82" w:type="dxa"/>
            <w:gridSpan w:val="2"/>
          </w:tcPr>
          <w:p w:rsidR="003070A3" w:rsidRPr="00C756BF" w:rsidRDefault="003070A3" w:rsidP="007131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0" w:type="dxa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3070A3" w:rsidRPr="00C756BF" w:rsidRDefault="00A4349E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49E">
              <w:rPr>
                <w:rFonts w:ascii="Angsana New" w:hAnsi="Angsana New"/>
                <w:sz w:val="24"/>
                <w:szCs w:val="24"/>
              </w:rPr>
              <w:t>2</w:t>
            </w:r>
            <w:r w:rsidR="003070A3" w:rsidRPr="00C756BF">
              <w:rPr>
                <w:rFonts w:ascii="Angsana New" w:hAnsi="Angsana New"/>
                <w:sz w:val="24"/>
                <w:szCs w:val="24"/>
              </w:rPr>
              <w:t>,</w:t>
            </w:r>
            <w:r w:rsidRPr="00A4349E">
              <w:rPr>
                <w:rFonts w:ascii="Angsana New" w:hAnsi="Angsana New"/>
                <w:sz w:val="24"/>
                <w:szCs w:val="24"/>
              </w:rPr>
              <w:t>162</w:t>
            </w:r>
            <w:r w:rsidR="003070A3" w:rsidRPr="00C756BF">
              <w:rPr>
                <w:rFonts w:ascii="Angsana New" w:hAnsi="Angsana New"/>
                <w:sz w:val="24"/>
                <w:szCs w:val="24"/>
              </w:rPr>
              <w:t>,</w:t>
            </w:r>
            <w:r w:rsidRPr="00A4349E">
              <w:rPr>
                <w:rFonts w:ascii="Angsana New" w:hAnsi="Angsana New"/>
                <w:sz w:val="24"/>
                <w:szCs w:val="24"/>
              </w:rPr>
              <w:t>935</w:t>
            </w:r>
          </w:p>
        </w:tc>
        <w:tc>
          <w:tcPr>
            <w:tcW w:w="851" w:type="dxa"/>
            <w:gridSpan w:val="2"/>
          </w:tcPr>
          <w:p w:rsidR="003070A3" w:rsidRPr="00C756BF" w:rsidRDefault="00A4349E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49E">
              <w:rPr>
                <w:rFonts w:ascii="Angsana New" w:hAnsi="Angsana New"/>
                <w:sz w:val="24"/>
                <w:szCs w:val="24"/>
              </w:rPr>
              <w:t>2</w:t>
            </w:r>
            <w:r w:rsidR="003070A3" w:rsidRPr="00C756BF">
              <w:rPr>
                <w:rFonts w:ascii="Angsana New" w:hAnsi="Angsana New"/>
                <w:sz w:val="24"/>
                <w:szCs w:val="24"/>
              </w:rPr>
              <w:t>,</w:t>
            </w:r>
            <w:r w:rsidRPr="00A4349E">
              <w:rPr>
                <w:rFonts w:ascii="Angsana New" w:hAnsi="Angsana New"/>
                <w:sz w:val="24"/>
                <w:szCs w:val="24"/>
              </w:rPr>
              <w:t>162</w:t>
            </w:r>
            <w:r w:rsidR="003070A3" w:rsidRPr="00C756BF">
              <w:rPr>
                <w:rFonts w:ascii="Angsana New" w:hAnsi="Angsana New"/>
                <w:sz w:val="24"/>
                <w:szCs w:val="24"/>
              </w:rPr>
              <w:t>,</w:t>
            </w:r>
            <w:r w:rsidRPr="00A4349E">
              <w:rPr>
                <w:rFonts w:ascii="Angsana New" w:hAnsi="Angsana New"/>
                <w:sz w:val="24"/>
                <w:szCs w:val="24"/>
              </w:rPr>
              <w:t>935</w:t>
            </w:r>
          </w:p>
        </w:tc>
        <w:tc>
          <w:tcPr>
            <w:tcW w:w="859" w:type="dxa"/>
          </w:tcPr>
          <w:p w:rsidR="003070A3" w:rsidRPr="00C756BF" w:rsidRDefault="003070A3" w:rsidP="007A5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20" w:type="dxa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070A3" w:rsidRPr="00C756BF" w:rsidTr="00BE3B18">
        <w:trPr>
          <w:trHeight w:val="70"/>
        </w:trPr>
        <w:tc>
          <w:tcPr>
            <w:tcW w:w="2430" w:type="dxa"/>
          </w:tcPr>
          <w:p w:rsidR="003070A3" w:rsidRPr="00C756BF" w:rsidRDefault="003070A3" w:rsidP="00BE3B18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exact"/>
              <w:ind w:right="-55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8" w:type="dxa"/>
          </w:tcPr>
          <w:p w:rsidR="003070A3" w:rsidRPr="00C756BF" w:rsidRDefault="003070A3" w:rsidP="00BE3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180" w:lineRule="exact"/>
              <w:ind w:right="-19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82" w:type="dxa"/>
            <w:gridSpan w:val="2"/>
          </w:tcPr>
          <w:p w:rsidR="003070A3" w:rsidRPr="00C756BF" w:rsidRDefault="003070A3" w:rsidP="00BE3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18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60" w:type="dxa"/>
          </w:tcPr>
          <w:p w:rsidR="003070A3" w:rsidRPr="00C756BF" w:rsidRDefault="003070A3" w:rsidP="00BE3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180" w:lineRule="exac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:rsidR="003070A3" w:rsidRPr="00C756BF" w:rsidRDefault="003070A3" w:rsidP="00BE3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180" w:lineRule="exact"/>
              <w:ind w:right="-2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3070A3" w:rsidRPr="00C756BF" w:rsidRDefault="003070A3" w:rsidP="00BE3B18">
            <w:pPr>
              <w:spacing w:line="180" w:lineRule="exact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59" w:type="dxa"/>
          </w:tcPr>
          <w:p w:rsidR="003070A3" w:rsidRPr="00C756BF" w:rsidRDefault="003070A3" w:rsidP="00BE3B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180" w:lineRule="exact"/>
              <w:ind w:left="-58" w:right="-43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  <w:gridSpan w:val="2"/>
          </w:tcPr>
          <w:p w:rsidR="003070A3" w:rsidRPr="00C756BF" w:rsidRDefault="003070A3" w:rsidP="00BE3B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180" w:lineRule="exact"/>
              <w:ind w:left="-60"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:rsidR="003070A3" w:rsidRPr="00C756BF" w:rsidRDefault="003070A3" w:rsidP="00BE3B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exact"/>
              <w:ind w:right="-43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070A3" w:rsidRPr="00C756BF" w:rsidTr="003831F0">
        <w:tc>
          <w:tcPr>
            <w:tcW w:w="2430" w:type="dxa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756B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8" w:type="dxa"/>
          </w:tcPr>
          <w:p w:rsidR="003070A3" w:rsidRPr="00C756BF" w:rsidRDefault="003070A3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310" w:lineRule="exact"/>
              <w:ind w:right="-19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3070A3" w:rsidRPr="00C756BF" w:rsidRDefault="003070A3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1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0" w:type="dxa"/>
          </w:tcPr>
          <w:p w:rsidR="003070A3" w:rsidRPr="00C756BF" w:rsidRDefault="003070A3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1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070A3" w:rsidRPr="00C756BF" w:rsidRDefault="003070A3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310" w:lineRule="exact"/>
              <w:ind w:right="-2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3070A3" w:rsidRPr="00C756BF" w:rsidRDefault="003070A3" w:rsidP="003831F0">
            <w:pPr>
              <w:spacing w:line="31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</w:tcPr>
          <w:p w:rsidR="003070A3" w:rsidRPr="00C756BF" w:rsidRDefault="003070A3" w:rsidP="007A5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10" w:lineRule="exact"/>
              <w:ind w:left="-58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:rsidR="003070A3" w:rsidRPr="00C756BF" w:rsidRDefault="003070A3" w:rsidP="00864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070A3" w:rsidRPr="00C756BF" w:rsidTr="003831F0">
        <w:tc>
          <w:tcPr>
            <w:tcW w:w="2430" w:type="dxa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C756BF">
              <w:rPr>
                <w:rFonts w:ascii="Angsana New" w:hAnsi="Angsana New"/>
                <w:sz w:val="24"/>
                <w:szCs w:val="24"/>
                <w:cs/>
              </w:rPr>
              <w:t xml:space="preserve">เจ้าหนี้สำนักหักบัญชี </w:t>
            </w:r>
          </w:p>
        </w:tc>
        <w:tc>
          <w:tcPr>
            <w:tcW w:w="998" w:type="dxa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0" w:type="dxa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:rsidR="003070A3" w:rsidRPr="00C756BF" w:rsidRDefault="003070A3" w:rsidP="007A5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10" w:lineRule="exact"/>
              <w:ind w:left="-58"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070A3" w:rsidRPr="00C756BF" w:rsidTr="003831F0">
        <w:tc>
          <w:tcPr>
            <w:tcW w:w="2430" w:type="dxa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  <w:tab w:val="left" w:pos="253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C756BF">
              <w:rPr>
                <w:rFonts w:ascii="Angsana New" w:hAnsi="Angsana New"/>
                <w:sz w:val="24"/>
                <w:szCs w:val="24"/>
                <w:cs/>
              </w:rPr>
              <w:t xml:space="preserve">   และบริษัทหลักทรัพย์</w:t>
            </w:r>
          </w:p>
        </w:tc>
        <w:tc>
          <w:tcPr>
            <w:tcW w:w="998" w:type="dxa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82" w:type="dxa"/>
            <w:gridSpan w:val="2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0" w:type="dxa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3070A3" w:rsidRPr="00C756BF" w:rsidRDefault="00A4349E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310" w:lineRule="exact"/>
              <w:ind w:right="-2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49E">
              <w:rPr>
                <w:rFonts w:ascii="Angsana New" w:hAnsi="Angsana New"/>
                <w:color w:val="000000"/>
                <w:sz w:val="24"/>
                <w:szCs w:val="24"/>
              </w:rPr>
              <w:t>682</w:t>
            </w:r>
            <w:r w:rsidR="003070A3" w:rsidRPr="00C756B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4349E">
              <w:rPr>
                <w:rFonts w:ascii="Angsana New" w:hAnsi="Angsana New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851" w:type="dxa"/>
            <w:gridSpan w:val="2"/>
          </w:tcPr>
          <w:p w:rsidR="003070A3" w:rsidRPr="00C756BF" w:rsidRDefault="00A4349E" w:rsidP="003831F0">
            <w:pPr>
              <w:spacing w:line="31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49E">
              <w:rPr>
                <w:rFonts w:ascii="Angsana New" w:hAnsi="Angsana New"/>
                <w:color w:val="000000"/>
                <w:sz w:val="24"/>
                <w:szCs w:val="24"/>
              </w:rPr>
              <w:t>682</w:t>
            </w:r>
            <w:r w:rsidR="003070A3" w:rsidRPr="00C756B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4349E">
              <w:rPr>
                <w:rFonts w:ascii="Angsana New" w:hAnsi="Angsana New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859" w:type="dxa"/>
          </w:tcPr>
          <w:p w:rsidR="003070A3" w:rsidRPr="00C756BF" w:rsidRDefault="003070A3" w:rsidP="007A5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</w:tcPr>
          <w:p w:rsidR="003070A3" w:rsidRPr="00C756BF" w:rsidRDefault="003070A3" w:rsidP="00864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20" w:type="dxa"/>
          </w:tcPr>
          <w:p w:rsidR="003070A3" w:rsidRPr="00C756BF" w:rsidRDefault="003070A3" w:rsidP="00E97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070A3" w:rsidRPr="00C756BF" w:rsidTr="003831F0">
        <w:tc>
          <w:tcPr>
            <w:tcW w:w="2430" w:type="dxa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C756BF">
              <w:rPr>
                <w:rFonts w:ascii="Angsana New" w:hAnsi="Angsana New"/>
                <w:sz w:val="24"/>
                <w:szCs w:val="24"/>
                <w:cs/>
              </w:rPr>
              <w:t>เจ้าหนี้ธุรกิจหลักทรัพย์</w:t>
            </w:r>
          </w:p>
        </w:tc>
        <w:tc>
          <w:tcPr>
            <w:tcW w:w="998" w:type="dxa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0" w:type="dxa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070A3" w:rsidRPr="00C756BF" w:rsidRDefault="003070A3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310" w:lineRule="exact"/>
              <w:ind w:right="-2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3070A3" w:rsidRPr="00C756BF" w:rsidRDefault="003070A3" w:rsidP="003831F0">
            <w:pPr>
              <w:spacing w:line="31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9" w:type="dxa"/>
          </w:tcPr>
          <w:p w:rsidR="003070A3" w:rsidRPr="00C756BF" w:rsidRDefault="003070A3" w:rsidP="007A5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</w:tcPr>
          <w:p w:rsidR="003070A3" w:rsidRPr="00C756BF" w:rsidRDefault="003070A3" w:rsidP="00864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070A3" w:rsidRPr="00C756BF" w:rsidTr="003831F0">
        <w:tc>
          <w:tcPr>
            <w:tcW w:w="2430" w:type="dxa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C756BF">
              <w:rPr>
                <w:rFonts w:ascii="Angsana New" w:hAnsi="Angsana New"/>
                <w:sz w:val="24"/>
                <w:szCs w:val="24"/>
                <w:cs/>
              </w:rPr>
              <w:t xml:space="preserve">   และสัญญาซื้อขายล่วงหน้า</w:t>
            </w:r>
          </w:p>
        </w:tc>
        <w:tc>
          <w:tcPr>
            <w:tcW w:w="998" w:type="dxa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82" w:type="dxa"/>
            <w:gridSpan w:val="2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0" w:type="dxa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3070A3" w:rsidRPr="00C756BF" w:rsidRDefault="00A4349E" w:rsidP="003831F0">
            <w:pPr>
              <w:spacing w:line="31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49E">
              <w:rPr>
                <w:rFonts w:ascii="Angsana New" w:hAnsi="Angsana New"/>
                <w:color w:val="000000"/>
                <w:sz w:val="24"/>
                <w:szCs w:val="24"/>
              </w:rPr>
              <w:t>995</w:t>
            </w:r>
            <w:r w:rsidR="003070A3" w:rsidRPr="00C756B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4349E">
              <w:rPr>
                <w:rFonts w:ascii="Angsana New" w:hAnsi="Angsana New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51" w:type="dxa"/>
            <w:gridSpan w:val="2"/>
          </w:tcPr>
          <w:p w:rsidR="003070A3" w:rsidRPr="00C756BF" w:rsidRDefault="00A4349E" w:rsidP="003831F0">
            <w:pPr>
              <w:spacing w:line="31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4349E">
              <w:rPr>
                <w:rFonts w:ascii="Angsana New" w:hAnsi="Angsana New"/>
                <w:color w:val="000000"/>
                <w:sz w:val="24"/>
                <w:szCs w:val="24"/>
              </w:rPr>
              <w:t>995</w:t>
            </w:r>
            <w:r w:rsidR="003070A3" w:rsidRPr="00C756B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4349E">
              <w:rPr>
                <w:rFonts w:ascii="Angsana New" w:hAnsi="Angsana New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859" w:type="dxa"/>
          </w:tcPr>
          <w:p w:rsidR="003070A3" w:rsidRPr="00C756BF" w:rsidRDefault="003070A3" w:rsidP="007A5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20" w:type="dxa"/>
          </w:tcPr>
          <w:p w:rsidR="003070A3" w:rsidRPr="00C756BF" w:rsidRDefault="003070A3" w:rsidP="00E97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070A3" w:rsidRPr="00C756BF" w:rsidTr="003831F0">
        <w:tc>
          <w:tcPr>
            <w:tcW w:w="2430" w:type="dxa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C756BF">
              <w:rPr>
                <w:rFonts w:ascii="Angsana New" w:hAnsi="Angsana New"/>
                <w:sz w:val="24"/>
                <w:szCs w:val="24"/>
                <w:cs/>
              </w:rPr>
              <w:t>หนี้สินตราสารอนุพันธ์</w:t>
            </w:r>
          </w:p>
        </w:tc>
        <w:tc>
          <w:tcPr>
            <w:tcW w:w="998" w:type="dxa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82" w:type="dxa"/>
            <w:gridSpan w:val="2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0" w:type="dxa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3070A3" w:rsidRPr="00C756BF" w:rsidRDefault="00A4349E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49E">
              <w:rPr>
                <w:rFonts w:ascii="Angsana New" w:hAnsi="Angsana New"/>
                <w:sz w:val="24"/>
                <w:szCs w:val="24"/>
              </w:rPr>
              <w:t>411</w:t>
            </w:r>
            <w:r w:rsidR="003070A3" w:rsidRPr="00C756BF">
              <w:rPr>
                <w:rFonts w:ascii="Angsana New" w:hAnsi="Angsana New"/>
                <w:sz w:val="24"/>
                <w:szCs w:val="24"/>
              </w:rPr>
              <w:t>,</w:t>
            </w:r>
            <w:r w:rsidRPr="00A4349E">
              <w:rPr>
                <w:rFonts w:ascii="Angsana New" w:hAnsi="Angsana New"/>
                <w:sz w:val="24"/>
                <w:szCs w:val="24"/>
              </w:rPr>
              <w:t>343</w:t>
            </w:r>
          </w:p>
        </w:tc>
        <w:tc>
          <w:tcPr>
            <w:tcW w:w="851" w:type="dxa"/>
            <w:gridSpan w:val="2"/>
          </w:tcPr>
          <w:p w:rsidR="003070A3" w:rsidRPr="00C756BF" w:rsidRDefault="00A4349E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49E">
              <w:rPr>
                <w:rFonts w:ascii="Angsana New" w:hAnsi="Angsana New"/>
                <w:sz w:val="24"/>
                <w:szCs w:val="24"/>
              </w:rPr>
              <w:t>411</w:t>
            </w:r>
            <w:r w:rsidR="003070A3" w:rsidRPr="00C756BF">
              <w:rPr>
                <w:rFonts w:ascii="Angsana New" w:hAnsi="Angsana New"/>
                <w:sz w:val="24"/>
                <w:szCs w:val="24"/>
              </w:rPr>
              <w:t>,</w:t>
            </w:r>
            <w:r w:rsidRPr="00A4349E">
              <w:rPr>
                <w:rFonts w:ascii="Angsana New" w:hAnsi="Angsana New"/>
                <w:sz w:val="24"/>
                <w:szCs w:val="24"/>
              </w:rPr>
              <w:t>343</w:t>
            </w:r>
          </w:p>
        </w:tc>
        <w:tc>
          <w:tcPr>
            <w:tcW w:w="859" w:type="dxa"/>
          </w:tcPr>
          <w:p w:rsidR="003070A3" w:rsidRPr="00C756BF" w:rsidRDefault="003070A3" w:rsidP="007A5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20" w:type="dxa"/>
          </w:tcPr>
          <w:p w:rsidR="003070A3" w:rsidRPr="00C756BF" w:rsidRDefault="003070A3" w:rsidP="00E97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070A3" w:rsidRPr="00C756BF" w:rsidTr="003831F0">
        <w:tc>
          <w:tcPr>
            <w:tcW w:w="2430" w:type="dxa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C756BF">
              <w:rPr>
                <w:rFonts w:ascii="Angsana New" w:hAnsi="Angsana New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8" w:type="dxa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82" w:type="dxa"/>
            <w:gridSpan w:val="2"/>
          </w:tcPr>
          <w:p w:rsidR="003070A3" w:rsidRPr="00C756BF" w:rsidRDefault="00A4349E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A4349E">
              <w:rPr>
                <w:rFonts w:ascii="Angsana New" w:hAnsi="Angsana New"/>
                <w:sz w:val="24"/>
                <w:szCs w:val="24"/>
              </w:rPr>
              <w:t>115</w:t>
            </w:r>
            <w:r w:rsidR="00594680" w:rsidRPr="00C756BF">
              <w:rPr>
                <w:rFonts w:ascii="Angsana New" w:hAnsi="Angsana New"/>
                <w:sz w:val="24"/>
                <w:szCs w:val="24"/>
              </w:rPr>
              <w:t>,</w:t>
            </w:r>
            <w:r w:rsidRPr="00A4349E">
              <w:rPr>
                <w:rFonts w:ascii="Angsana New" w:hAnsi="Angsana New"/>
                <w:sz w:val="24"/>
                <w:szCs w:val="24"/>
              </w:rPr>
              <w:t>941</w:t>
            </w:r>
          </w:p>
        </w:tc>
        <w:tc>
          <w:tcPr>
            <w:tcW w:w="860" w:type="dxa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3070A3" w:rsidRPr="00C756BF" w:rsidRDefault="00A4349E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49E">
              <w:rPr>
                <w:rFonts w:ascii="Angsana New" w:hAnsi="Angsana New"/>
                <w:sz w:val="24"/>
                <w:szCs w:val="24"/>
              </w:rPr>
              <w:t>4</w:t>
            </w:r>
            <w:r w:rsidR="00594680" w:rsidRPr="00C756BF">
              <w:rPr>
                <w:rFonts w:ascii="Angsana New" w:hAnsi="Angsana New"/>
                <w:sz w:val="24"/>
                <w:szCs w:val="24"/>
              </w:rPr>
              <w:t>,</w:t>
            </w:r>
            <w:r w:rsidRPr="00A4349E">
              <w:rPr>
                <w:rFonts w:ascii="Angsana New" w:hAnsi="Angsana New"/>
                <w:sz w:val="24"/>
                <w:szCs w:val="24"/>
              </w:rPr>
              <w:t>751</w:t>
            </w:r>
          </w:p>
        </w:tc>
        <w:tc>
          <w:tcPr>
            <w:tcW w:w="851" w:type="dxa"/>
            <w:gridSpan w:val="2"/>
          </w:tcPr>
          <w:p w:rsidR="003070A3" w:rsidRPr="00C756BF" w:rsidRDefault="00A4349E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49E">
              <w:rPr>
                <w:rFonts w:ascii="Angsana New" w:hAnsi="Angsana New"/>
                <w:sz w:val="24"/>
                <w:szCs w:val="24"/>
              </w:rPr>
              <w:t>120</w:t>
            </w:r>
            <w:r w:rsidR="003070A3" w:rsidRPr="00C756BF">
              <w:rPr>
                <w:rFonts w:ascii="Angsana New" w:hAnsi="Angsana New"/>
                <w:sz w:val="24"/>
                <w:szCs w:val="24"/>
              </w:rPr>
              <w:t>,</w:t>
            </w:r>
            <w:r w:rsidRPr="00A4349E">
              <w:rPr>
                <w:rFonts w:ascii="Angsana New" w:hAnsi="Angsana New"/>
                <w:sz w:val="24"/>
                <w:szCs w:val="24"/>
              </w:rPr>
              <w:t>692</w:t>
            </w:r>
          </w:p>
        </w:tc>
        <w:tc>
          <w:tcPr>
            <w:tcW w:w="859" w:type="dxa"/>
            <w:shd w:val="clear" w:color="auto" w:fill="auto"/>
          </w:tcPr>
          <w:p w:rsidR="003070A3" w:rsidRPr="00C756BF" w:rsidRDefault="003070A3" w:rsidP="007A5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3070A3" w:rsidRPr="00C756BF" w:rsidRDefault="00A4349E" w:rsidP="00864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A4349E">
              <w:rPr>
                <w:rFonts w:ascii="Angsana New" w:hAnsi="Angsana New"/>
                <w:sz w:val="24"/>
                <w:szCs w:val="24"/>
              </w:rPr>
              <w:t>1</w:t>
            </w:r>
            <w:r w:rsidR="00594680" w:rsidRPr="00C756BF">
              <w:rPr>
                <w:rFonts w:ascii="Angsana New" w:hAnsi="Angsana New"/>
                <w:sz w:val="24"/>
                <w:szCs w:val="24"/>
              </w:rPr>
              <w:t>.</w:t>
            </w:r>
            <w:r w:rsidRPr="00A4349E">
              <w:rPr>
                <w:rFonts w:ascii="Angsana New" w:hAnsi="Angsana New"/>
                <w:sz w:val="24"/>
                <w:szCs w:val="24"/>
              </w:rPr>
              <w:t>33</w:t>
            </w:r>
            <w:r w:rsidR="003070A3" w:rsidRPr="00C756BF">
              <w:rPr>
                <w:rFonts w:ascii="Angsana New" w:hAnsi="Angsana New"/>
                <w:sz w:val="24"/>
                <w:szCs w:val="24"/>
              </w:rPr>
              <w:t>-</w:t>
            </w:r>
            <w:r w:rsidRPr="00A4349E">
              <w:rPr>
                <w:rFonts w:ascii="Angsana New" w:hAnsi="Angsana New"/>
                <w:sz w:val="24"/>
                <w:szCs w:val="24"/>
              </w:rPr>
              <w:t>1</w:t>
            </w:r>
            <w:r w:rsidR="003070A3" w:rsidRPr="00C756BF">
              <w:rPr>
                <w:rFonts w:ascii="Angsana New" w:hAnsi="Angsana New"/>
                <w:sz w:val="24"/>
                <w:szCs w:val="24"/>
              </w:rPr>
              <w:t>.</w:t>
            </w:r>
            <w:r w:rsidRPr="00A4349E">
              <w:rPr>
                <w:rFonts w:ascii="Angsana New" w:hAnsi="Angsana New"/>
                <w:sz w:val="24"/>
                <w:szCs w:val="24"/>
              </w:rPr>
              <w:t>35</w:t>
            </w:r>
          </w:p>
        </w:tc>
        <w:tc>
          <w:tcPr>
            <w:tcW w:w="720" w:type="dxa"/>
            <w:shd w:val="clear" w:color="auto" w:fill="auto"/>
          </w:tcPr>
          <w:p w:rsidR="003070A3" w:rsidRPr="00C756BF" w:rsidRDefault="00A4349E" w:rsidP="00E97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49E">
              <w:rPr>
                <w:rFonts w:ascii="Angsana New" w:hAnsi="Angsana New"/>
                <w:sz w:val="24"/>
                <w:szCs w:val="24"/>
              </w:rPr>
              <w:t>1</w:t>
            </w:r>
            <w:r w:rsidR="003070A3" w:rsidRPr="00C756BF">
              <w:rPr>
                <w:rFonts w:ascii="Angsana New" w:hAnsi="Angsana New"/>
                <w:sz w:val="24"/>
                <w:szCs w:val="24"/>
              </w:rPr>
              <w:t>.</w:t>
            </w:r>
            <w:r w:rsidRPr="00A4349E">
              <w:rPr>
                <w:rFonts w:ascii="Angsana New" w:hAnsi="Angsana New"/>
                <w:sz w:val="24"/>
                <w:szCs w:val="24"/>
              </w:rPr>
              <w:t>34</w:t>
            </w:r>
          </w:p>
        </w:tc>
      </w:tr>
      <w:tr w:rsidR="003070A3" w:rsidRPr="00C756BF" w:rsidTr="003831F0">
        <w:tc>
          <w:tcPr>
            <w:tcW w:w="2430" w:type="dxa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C756BF">
              <w:rPr>
                <w:rFonts w:ascii="Angsana New" w:hAnsi="Angsana New"/>
                <w:sz w:val="24"/>
                <w:szCs w:val="24"/>
                <w:cs/>
              </w:rPr>
              <w:t>หนี้สินอื่น</w:t>
            </w:r>
          </w:p>
        </w:tc>
        <w:tc>
          <w:tcPr>
            <w:tcW w:w="998" w:type="dxa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82" w:type="dxa"/>
            <w:gridSpan w:val="2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0" w:type="dxa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3070A3" w:rsidRPr="00C756BF" w:rsidRDefault="00A4349E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49E">
              <w:rPr>
                <w:rFonts w:ascii="Angsana New" w:hAnsi="Angsana New"/>
                <w:sz w:val="24"/>
                <w:szCs w:val="24"/>
              </w:rPr>
              <w:t>268</w:t>
            </w:r>
            <w:r w:rsidR="00423356" w:rsidRPr="00C756BF">
              <w:rPr>
                <w:rFonts w:ascii="Angsana New" w:hAnsi="Angsana New"/>
                <w:sz w:val="24"/>
                <w:szCs w:val="24"/>
              </w:rPr>
              <w:t>,</w:t>
            </w:r>
            <w:r w:rsidRPr="00A4349E">
              <w:rPr>
                <w:rFonts w:ascii="Angsana New" w:hAnsi="Angsana New"/>
                <w:sz w:val="24"/>
                <w:szCs w:val="24"/>
              </w:rPr>
              <w:t>503</w:t>
            </w:r>
          </w:p>
        </w:tc>
        <w:tc>
          <w:tcPr>
            <w:tcW w:w="851" w:type="dxa"/>
            <w:gridSpan w:val="2"/>
          </w:tcPr>
          <w:p w:rsidR="003070A3" w:rsidRPr="00C756BF" w:rsidRDefault="00A4349E" w:rsidP="00423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49E">
              <w:rPr>
                <w:rFonts w:ascii="Angsana New" w:hAnsi="Angsana New"/>
                <w:sz w:val="24"/>
                <w:szCs w:val="24"/>
              </w:rPr>
              <w:t>268</w:t>
            </w:r>
            <w:r w:rsidR="003070A3" w:rsidRPr="00C756BF">
              <w:rPr>
                <w:rFonts w:ascii="Angsana New" w:hAnsi="Angsana New"/>
                <w:sz w:val="24"/>
                <w:szCs w:val="24"/>
              </w:rPr>
              <w:t>,</w:t>
            </w:r>
            <w:r w:rsidRPr="00A4349E">
              <w:rPr>
                <w:rFonts w:ascii="Angsana New" w:hAnsi="Angsana New"/>
                <w:sz w:val="24"/>
                <w:szCs w:val="24"/>
              </w:rPr>
              <w:t>503</w:t>
            </w:r>
          </w:p>
        </w:tc>
        <w:tc>
          <w:tcPr>
            <w:tcW w:w="859" w:type="dxa"/>
          </w:tcPr>
          <w:p w:rsidR="003070A3" w:rsidRPr="00C756BF" w:rsidRDefault="003070A3" w:rsidP="007A5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</w:tcPr>
          <w:p w:rsidR="003070A3" w:rsidRPr="00C756BF" w:rsidRDefault="003070A3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20" w:type="dxa"/>
          </w:tcPr>
          <w:p w:rsidR="003070A3" w:rsidRPr="00C756BF" w:rsidRDefault="003070A3" w:rsidP="00E97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756B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:rsidR="003070A3" w:rsidRPr="00C756BF" w:rsidRDefault="003070A3" w:rsidP="00FA1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:rsidR="00120D6C" w:rsidRPr="00C756BF" w:rsidRDefault="00FA10F8" w:rsidP="00FA1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756BF">
        <w:rPr>
          <w:rFonts w:ascii="Angsana New" w:hAnsi="Angsana New"/>
          <w:b/>
          <w:bCs/>
          <w:i/>
          <w:iCs/>
          <w:sz w:val="30"/>
          <w:szCs w:val="30"/>
          <w:cs/>
        </w:rPr>
        <w:t>(ค)</w:t>
      </w:r>
      <w:r w:rsidRPr="00C756BF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120D6C" w:rsidRPr="00C756BF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ความเสี่ยงจากเงินตราต่างประเทศ</w:t>
      </w:r>
    </w:p>
    <w:p w:rsidR="00120D6C" w:rsidRPr="00C756BF" w:rsidRDefault="00120D6C" w:rsidP="00120D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:rsidR="00FF067B" w:rsidRPr="00C756BF" w:rsidRDefault="00FF067B" w:rsidP="00FF0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ko-KR"/>
        </w:rPr>
      </w:pPr>
      <w:r w:rsidRPr="00C756B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4349E" w:rsidRPr="00A4349E">
        <w:rPr>
          <w:rFonts w:ascii="Angsana New" w:hAnsi="Angsana New"/>
          <w:sz w:val="30"/>
          <w:szCs w:val="30"/>
        </w:rPr>
        <w:t>31</w:t>
      </w:r>
      <w:r w:rsidR="00BE3B18" w:rsidRPr="00C756BF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C756BF">
        <w:rPr>
          <w:rFonts w:ascii="Angsana New" w:hAnsi="Angsana New"/>
          <w:sz w:val="30"/>
          <w:szCs w:val="30"/>
          <w:cs/>
        </w:rPr>
        <w:t xml:space="preserve"> </w:t>
      </w:r>
      <w:r w:rsidR="00A4349E" w:rsidRPr="00A4349E">
        <w:rPr>
          <w:rFonts w:ascii="Angsana New" w:hAnsi="Angsana New"/>
          <w:sz w:val="30"/>
          <w:szCs w:val="30"/>
        </w:rPr>
        <w:t>2562</w:t>
      </w:r>
      <w:r w:rsidRPr="00C756BF">
        <w:rPr>
          <w:rFonts w:ascii="Angsana New" w:hAnsi="Angsana New"/>
          <w:sz w:val="30"/>
          <w:szCs w:val="30"/>
        </w:rPr>
        <w:t xml:space="preserve"> </w:t>
      </w:r>
      <w:r w:rsidRPr="00C756BF">
        <w:rPr>
          <w:rFonts w:ascii="Angsana New" w:hAnsi="Angsana New"/>
          <w:sz w:val="30"/>
          <w:szCs w:val="30"/>
          <w:cs/>
        </w:rPr>
        <w:t xml:space="preserve">และ </w:t>
      </w:r>
      <w:r w:rsidR="00A4349E" w:rsidRPr="00A4349E">
        <w:rPr>
          <w:rFonts w:ascii="Angsana New" w:hAnsi="Angsana New"/>
          <w:sz w:val="30"/>
          <w:szCs w:val="30"/>
        </w:rPr>
        <w:t>2561</w:t>
      </w:r>
      <w:r w:rsidRPr="00C756BF">
        <w:rPr>
          <w:rFonts w:ascii="Angsana New" w:hAnsi="Angsana New"/>
          <w:sz w:val="30"/>
          <w:szCs w:val="30"/>
        </w:rPr>
        <w:t xml:space="preserve"> </w:t>
      </w:r>
      <w:r w:rsidRPr="00C756BF">
        <w:rPr>
          <w:rFonts w:ascii="Angsana New" w:hAnsi="Angsana New"/>
          <w:sz w:val="30"/>
          <w:szCs w:val="30"/>
          <w:cs/>
          <w:lang w:eastAsia="ko-KR"/>
        </w:rPr>
        <w:t>บริษัทมีความเสี่ยงจากอัตราแลกเปลี่ยนเงินตราต่างประเทศสุทธิด้านสินทรัพย์ (หนี้สิน) ที่เป็นเงินตราต่างประเทศ โดยแสดงเป็นเงินตราต่างประเทศเทียบเท่าสกุลเงินบาทดังนี้</w:t>
      </w:r>
    </w:p>
    <w:p w:rsidR="00100C2C" w:rsidRPr="00C756BF" w:rsidRDefault="00100C2C" w:rsidP="00120D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lang w:eastAsia="ko-KR"/>
        </w:rPr>
      </w:pPr>
    </w:p>
    <w:tbl>
      <w:tblPr>
        <w:tblW w:w="926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120"/>
        <w:gridCol w:w="1440"/>
        <w:gridCol w:w="270"/>
        <w:gridCol w:w="1433"/>
      </w:tblGrid>
      <w:tr w:rsidR="00FF067B" w:rsidRPr="00C756BF" w:rsidTr="002D7529">
        <w:trPr>
          <w:tblHeader/>
        </w:trPr>
        <w:tc>
          <w:tcPr>
            <w:tcW w:w="6120" w:type="dxa"/>
          </w:tcPr>
          <w:p w:rsidR="00FF067B" w:rsidRPr="00C756BF" w:rsidRDefault="00FF067B" w:rsidP="003A0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FF067B" w:rsidRPr="00C756BF" w:rsidRDefault="00A4349E" w:rsidP="003A0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FF067B" w:rsidRPr="00C756BF" w:rsidRDefault="00FF067B" w:rsidP="003A0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33" w:type="dxa"/>
          </w:tcPr>
          <w:p w:rsidR="00FF067B" w:rsidRPr="00C756BF" w:rsidRDefault="00A4349E" w:rsidP="003A0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FF067B" w:rsidRPr="00C756BF" w:rsidTr="002D7529">
        <w:trPr>
          <w:tblHeader/>
        </w:trPr>
        <w:tc>
          <w:tcPr>
            <w:tcW w:w="6120" w:type="dxa"/>
          </w:tcPr>
          <w:p w:rsidR="00FF067B" w:rsidRPr="00C756BF" w:rsidRDefault="00FF067B" w:rsidP="003A0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143" w:type="dxa"/>
            <w:gridSpan w:val="3"/>
          </w:tcPr>
          <w:p w:rsidR="00FF067B" w:rsidRPr="00C756BF" w:rsidRDefault="00FF067B" w:rsidP="003A0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756B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067B" w:rsidRPr="00C756BF" w:rsidTr="00E81C45">
        <w:tc>
          <w:tcPr>
            <w:tcW w:w="6120" w:type="dxa"/>
          </w:tcPr>
          <w:p w:rsidR="00FF067B" w:rsidRPr="00C756BF" w:rsidRDefault="00FF067B" w:rsidP="003A08CD">
            <w:pPr>
              <w:spacing w:line="380" w:lineRule="exact"/>
              <w:rPr>
                <w:rFonts w:ascii="Angsana New" w:hAnsi="Angsana New"/>
                <w:b/>
                <w:sz w:val="30"/>
                <w:szCs w:val="30"/>
              </w:rPr>
            </w:pPr>
            <w:r w:rsidRPr="00C756BF"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  <w:t>ความเสี่ยงด้านอัตราแลกเปลี่ยนสุทธิ</w:t>
            </w:r>
            <w:r w:rsidRPr="00C756BF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 xml:space="preserve"> - </w:t>
            </w:r>
            <w:r w:rsidRPr="00C756BF"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  <w:t xml:space="preserve">สินทรัพย์ </w:t>
            </w:r>
            <w:r w:rsidRPr="00C756BF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(</w:t>
            </w:r>
            <w:r w:rsidRPr="00C756BF"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  <w:t>หนี้สิน</w:t>
            </w:r>
            <w:r w:rsidRPr="00C756BF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1440" w:type="dxa"/>
          </w:tcPr>
          <w:p w:rsidR="00FF067B" w:rsidRPr="00C756BF" w:rsidRDefault="00FF067B" w:rsidP="003A0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380" w:lineRule="exact"/>
              <w:ind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:rsidR="00FF067B" w:rsidRPr="00C756BF" w:rsidRDefault="00FF067B" w:rsidP="003A0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spacing w:line="380" w:lineRule="exact"/>
              <w:ind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33" w:type="dxa"/>
          </w:tcPr>
          <w:p w:rsidR="00FF067B" w:rsidRPr="00C756BF" w:rsidRDefault="00FF067B" w:rsidP="003A0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380" w:lineRule="exact"/>
              <w:ind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2D7529" w:rsidRPr="00C756BF" w:rsidTr="00E81C45">
        <w:tc>
          <w:tcPr>
            <w:tcW w:w="6120" w:type="dxa"/>
          </w:tcPr>
          <w:p w:rsidR="002D7529" w:rsidRPr="00C756BF" w:rsidRDefault="002D7529" w:rsidP="003A08CD">
            <w:pPr>
              <w:spacing w:line="380" w:lineRule="exact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ดอลลาร์สหรัฐ </w:t>
            </w:r>
          </w:p>
        </w:tc>
        <w:tc>
          <w:tcPr>
            <w:tcW w:w="1440" w:type="dxa"/>
          </w:tcPr>
          <w:p w:rsidR="002D7529" w:rsidRPr="00C756BF" w:rsidRDefault="005F7520" w:rsidP="003A0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380" w:lineRule="exact"/>
              <w:ind w:right="-138"/>
              <w:rPr>
                <w:rFonts w:ascii="Angsana New" w:hAnsi="Angsana New"/>
                <w:bCs/>
                <w:sz w:val="30"/>
                <w:szCs w:val="30"/>
              </w:rPr>
            </w:pPr>
            <w:r w:rsidRPr="00C756BF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="00A4349E" w:rsidRPr="00A4349E"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Pr="00C756B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A4349E" w:rsidRPr="00A4349E">
              <w:rPr>
                <w:rFonts w:ascii="Angsana New" w:hAnsi="Angsana New"/>
                <w:bCs/>
                <w:sz w:val="30"/>
                <w:szCs w:val="30"/>
              </w:rPr>
              <w:t>245</w:t>
            </w:r>
            <w:r w:rsidRPr="00C756BF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2D7529" w:rsidRPr="00C756BF" w:rsidRDefault="002D7529" w:rsidP="003A0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spacing w:line="380" w:lineRule="exact"/>
              <w:ind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33" w:type="dxa"/>
          </w:tcPr>
          <w:p w:rsidR="002D7529" w:rsidRPr="00C756BF" w:rsidRDefault="002D7529" w:rsidP="003A0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380" w:lineRule="exact"/>
              <w:ind w:right="-138"/>
              <w:rPr>
                <w:rFonts w:ascii="Angsana New" w:hAnsi="Angsana New"/>
                <w:bCs/>
                <w:sz w:val="30"/>
                <w:szCs w:val="30"/>
              </w:rPr>
            </w:pPr>
            <w:r w:rsidRPr="00C756BF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="00A4349E" w:rsidRPr="00A4349E"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Pr="00C756B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A4349E" w:rsidRPr="00A4349E">
              <w:rPr>
                <w:rFonts w:ascii="Angsana New" w:hAnsi="Angsana New"/>
                <w:bCs/>
                <w:sz w:val="30"/>
                <w:szCs w:val="30"/>
              </w:rPr>
              <w:t>279</w:t>
            </w:r>
            <w:r w:rsidRPr="00C756BF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E545D5" w:rsidRPr="00C756BF" w:rsidTr="00E81C45">
        <w:tc>
          <w:tcPr>
            <w:tcW w:w="6120" w:type="dxa"/>
          </w:tcPr>
          <w:p w:rsidR="00E545D5" w:rsidRPr="00C756BF" w:rsidRDefault="00E545D5" w:rsidP="00E545D5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>ปอนด์</w:t>
            </w:r>
          </w:p>
        </w:tc>
        <w:tc>
          <w:tcPr>
            <w:tcW w:w="1440" w:type="dxa"/>
          </w:tcPr>
          <w:p w:rsidR="00E545D5" w:rsidRPr="00C756BF" w:rsidRDefault="005F7520" w:rsidP="00E5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380" w:lineRule="exact"/>
              <w:ind w:right="-138"/>
              <w:rPr>
                <w:rFonts w:ascii="Angsana New" w:hAnsi="Angsana New"/>
                <w:bCs/>
                <w:sz w:val="30"/>
                <w:szCs w:val="30"/>
              </w:rPr>
            </w:pPr>
            <w:r w:rsidRPr="00C756BF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="00A4349E" w:rsidRPr="00A4349E">
              <w:rPr>
                <w:rFonts w:ascii="Angsana New" w:hAnsi="Angsana New"/>
                <w:bCs/>
                <w:sz w:val="30"/>
                <w:szCs w:val="30"/>
              </w:rPr>
              <w:t>56</w:t>
            </w:r>
            <w:r w:rsidRPr="00C756BF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E545D5" w:rsidRPr="00C756BF" w:rsidRDefault="00E545D5" w:rsidP="00E5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spacing w:line="380" w:lineRule="exact"/>
              <w:ind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33" w:type="dxa"/>
          </w:tcPr>
          <w:p w:rsidR="00E545D5" w:rsidRPr="00C756BF" w:rsidRDefault="00E545D5" w:rsidP="00E5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380" w:lineRule="exact"/>
              <w:ind w:right="-138"/>
              <w:rPr>
                <w:rFonts w:ascii="Angsana New" w:hAnsi="Angsana New"/>
                <w:bCs/>
                <w:sz w:val="30"/>
                <w:szCs w:val="30"/>
              </w:rPr>
            </w:pPr>
            <w:r w:rsidRPr="00C756BF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="00A4349E" w:rsidRPr="00A4349E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C756B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A4349E" w:rsidRPr="00A4349E">
              <w:rPr>
                <w:rFonts w:ascii="Angsana New" w:hAnsi="Angsana New"/>
                <w:bCs/>
                <w:sz w:val="30"/>
                <w:szCs w:val="30"/>
              </w:rPr>
              <w:t>218</w:t>
            </w:r>
            <w:r w:rsidRPr="00C756BF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E545D5" w:rsidRPr="00C756BF" w:rsidTr="00E81C45">
        <w:tc>
          <w:tcPr>
            <w:tcW w:w="6120" w:type="dxa"/>
          </w:tcPr>
          <w:p w:rsidR="00E545D5" w:rsidRPr="00C756BF" w:rsidRDefault="00E545D5" w:rsidP="00E545D5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>ดอลลาร์ฮ่องกง</w:t>
            </w:r>
          </w:p>
        </w:tc>
        <w:tc>
          <w:tcPr>
            <w:tcW w:w="1440" w:type="dxa"/>
          </w:tcPr>
          <w:p w:rsidR="00E545D5" w:rsidRPr="00C756BF" w:rsidRDefault="005F7520" w:rsidP="00E5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380" w:lineRule="exact"/>
              <w:ind w:right="-138"/>
              <w:rPr>
                <w:rFonts w:ascii="Angsana New" w:hAnsi="Angsana New"/>
                <w:bCs/>
                <w:sz w:val="30"/>
                <w:szCs w:val="30"/>
              </w:rPr>
            </w:pPr>
            <w:r w:rsidRPr="00C756BF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="00A4349E" w:rsidRPr="00A4349E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C756B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A4349E" w:rsidRPr="00A4349E">
              <w:rPr>
                <w:rFonts w:ascii="Angsana New" w:hAnsi="Angsana New"/>
                <w:bCs/>
                <w:sz w:val="30"/>
                <w:szCs w:val="30"/>
              </w:rPr>
              <w:t>264</w:t>
            </w:r>
            <w:r w:rsidRPr="00C756BF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E545D5" w:rsidRPr="00C756BF" w:rsidRDefault="00E545D5" w:rsidP="00E5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spacing w:line="380" w:lineRule="exact"/>
              <w:ind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33" w:type="dxa"/>
          </w:tcPr>
          <w:p w:rsidR="00E545D5" w:rsidRPr="00C756BF" w:rsidRDefault="00E545D5" w:rsidP="00E5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380" w:lineRule="exact"/>
              <w:ind w:right="-138"/>
              <w:rPr>
                <w:rFonts w:ascii="Angsana New" w:hAnsi="Angsana New"/>
                <w:bCs/>
                <w:sz w:val="30"/>
                <w:szCs w:val="30"/>
              </w:rPr>
            </w:pPr>
            <w:r w:rsidRPr="00C756BF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="00A4349E" w:rsidRPr="00A4349E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C756B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A4349E" w:rsidRPr="00A4349E">
              <w:rPr>
                <w:rFonts w:ascii="Angsana New" w:hAnsi="Angsana New"/>
                <w:bCs/>
                <w:sz w:val="30"/>
                <w:szCs w:val="30"/>
              </w:rPr>
              <w:t>928</w:t>
            </w:r>
            <w:r w:rsidRPr="00C756BF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2D7529" w:rsidRPr="00C756BF" w:rsidTr="00330013">
        <w:tc>
          <w:tcPr>
            <w:tcW w:w="6120" w:type="dxa"/>
          </w:tcPr>
          <w:p w:rsidR="002D7529" w:rsidRPr="00C756BF" w:rsidRDefault="002D7529" w:rsidP="003A08CD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>อื่น</w:t>
            </w:r>
            <w:r w:rsidRPr="00C756BF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D7529" w:rsidRPr="00C756BF" w:rsidRDefault="005F7520" w:rsidP="003A0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380" w:lineRule="exact"/>
              <w:ind w:right="-138"/>
              <w:rPr>
                <w:rFonts w:ascii="Angsana New" w:hAnsi="Angsana New"/>
                <w:bCs/>
                <w:sz w:val="30"/>
                <w:szCs w:val="30"/>
              </w:rPr>
            </w:pPr>
            <w:r w:rsidRPr="00C756BF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="00A4349E" w:rsidRPr="00A4349E">
              <w:rPr>
                <w:rFonts w:ascii="Angsana New" w:hAnsi="Angsana New"/>
                <w:bCs/>
                <w:sz w:val="30"/>
                <w:szCs w:val="30"/>
              </w:rPr>
              <w:t>719</w:t>
            </w:r>
            <w:r w:rsidRPr="00C756BF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2D7529" w:rsidRPr="00C756BF" w:rsidRDefault="002D7529" w:rsidP="003A0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spacing w:line="380" w:lineRule="exact"/>
              <w:ind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:rsidR="002D7529" w:rsidRPr="00C756BF" w:rsidRDefault="002D7529" w:rsidP="003A0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380" w:lineRule="exact"/>
              <w:ind w:right="-138"/>
              <w:rPr>
                <w:rFonts w:ascii="Angsana New" w:hAnsi="Angsana New"/>
                <w:bCs/>
                <w:sz w:val="30"/>
                <w:szCs w:val="30"/>
              </w:rPr>
            </w:pPr>
            <w:r w:rsidRPr="00C756BF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="00A4349E" w:rsidRPr="00A4349E">
              <w:rPr>
                <w:rFonts w:ascii="Angsana New" w:hAnsi="Angsana New"/>
                <w:bCs/>
                <w:sz w:val="30"/>
                <w:szCs w:val="30"/>
              </w:rPr>
              <w:t>542</w:t>
            </w:r>
            <w:r w:rsidRPr="00C756BF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2D7529" w:rsidRPr="00C756BF" w:rsidTr="00330013">
        <w:tc>
          <w:tcPr>
            <w:tcW w:w="6120" w:type="dxa"/>
          </w:tcPr>
          <w:p w:rsidR="002D7529" w:rsidRPr="00C756BF" w:rsidRDefault="002D7529" w:rsidP="003A08CD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2D7529" w:rsidRPr="00C756BF" w:rsidRDefault="005F7520" w:rsidP="003A0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380" w:lineRule="exact"/>
              <w:ind w:right="-138"/>
              <w:rPr>
                <w:rFonts w:ascii="Angsana New" w:hAnsi="Angsana New"/>
                <w:b/>
                <w:sz w:val="30"/>
                <w:szCs w:val="30"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</w:rPr>
              <w:t>(</w:t>
            </w:r>
            <w:r w:rsidR="00A4349E" w:rsidRPr="00A4349E">
              <w:rPr>
                <w:rFonts w:ascii="Angsana New" w:hAnsi="Angsana New"/>
                <w:b/>
                <w:sz w:val="30"/>
                <w:szCs w:val="30"/>
              </w:rPr>
              <w:t>7</w:t>
            </w:r>
            <w:r w:rsidRPr="00C756BF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="00A4349E" w:rsidRPr="00A4349E">
              <w:rPr>
                <w:rFonts w:ascii="Angsana New" w:hAnsi="Angsana New"/>
                <w:b/>
                <w:sz w:val="30"/>
                <w:szCs w:val="30"/>
              </w:rPr>
              <w:t>284</w:t>
            </w:r>
            <w:r w:rsidRPr="00C756BF">
              <w:rPr>
                <w:rFonts w:ascii="Angsana New" w:hAnsi="Angsana New"/>
                <w:b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2D7529" w:rsidRPr="00C756BF" w:rsidRDefault="002D7529" w:rsidP="003A0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spacing w:line="380" w:lineRule="exact"/>
              <w:ind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double" w:sz="4" w:space="0" w:color="auto"/>
            </w:tcBorders>
          </w:tcPr>
          <w:p w:rsidR="002D7529" w:rsidRPr="00C756BF" w:rsidRDefault="002D7529" w:rsidP="003A0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380" w:lineRule="exact"/>
              <w:ind w:right="-138"/>
              <w:rPr>
                <w:rFonts w:ascii="Angsana New" w:hAnsi="Angsana New"/>
                <w:b/>
                <w:sz w:val="30"/>
                <w:szCs w:val="30"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</w:rPr>
              <w:t>(</w:t>
            </w:r>
            <w:r w:rsidR="00A4349E" w:rsidRPr="00A4349E">
              <w:rPr>
                <w:rFonts w:ascii="Angsana New" w:hAnsi="Angsana New"/>
                <w:b/>
                <w:sz w:val="30"/>
                <w:szCs w:val="30"/>
              </w:rPr>
              <w:t>8</w:t>
            </w:r>
            <w:r w:rsidRPr="00C756BF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="00A4349E" w:rsidRPr="00A4349E">
              <w:rPr>
                <w:rFonts w:ascii="Angsana New" w:hAnsi="Angsana New"/>
                <w:b/>
                <w:sz w:val="30"/>
                <w:szCs w:val="30"/>
              </w:rPr>
              <w:t>967</w:t>
            </w:r>
            <w:r w:rsidRPr="00C756BF">
              <w:rPr>
                <w:rFonts w:ascii="Angsana New" w:hAnsi="Angsana New"/>
                <w:b/>
                <w:sz w:val="30"/>
                <w:szCs w:val="30"/>
              </w:rPr>
              <w:t>)</w:t>
            </w:r>
          </w:p>
        </w:tc>
      </w:tr>
    </w:tbl>
    <w:p w:rsidR="005305AD" w:rsidRPr="00C756BF" w:rsidRDefault="005305AD" w:rsidP="008E4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E545D5" w:rsidRPr="00C756BF" w:rsidRDefault="00E545D5" w:rsidP="008E4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EE7CB3" w:rsidRPr="00C756BF" w:rsidRDefault="0052166D" w:rsidP="008E4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756BF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4A26D3" w:rsidRPr="00C756BF">
        <w:rPr>
          <w:rFonts w:ascii="Angsana New" w:hAnsi="Angsana New"/>
          <w:b/>
          <w:bCs/>
          <w:i/>
          <w:iCs/>
          <w:sz w:val="30"/>
          <w:szCs w:val="30"/>
          <w:cs/>
        </w:rPr>
        <w:t>ง)</w:t>
      </w:r>
      <w:r w:rsidR="008E47F7" w:rsidRPr="00C756BF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="008E47F7" w:rsidRPr="00C756BF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EE7CB3" w:rsidRPr="00C756BF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ความเสี่ยงทางด้านสินเชื่อ</w:t>
      </w:r>
    </w:p>
    <w:p w:rsidR="00EE7CB3" w:rsidRPr="00C756BF" w:rsidRDefault="00EE7CB3" w:rsidP="00B41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0"/>
          <w:szCs w:val="20"/>
        </w:rPr>
      </w:pPr>
    </w:p>
    <w:p w:rsidR="00EE7CB3" w:rsidRPr="00C756BF" w:rsidRDefault="00091A8E" w:rsidP="00B41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lastRenderedPageBreak/>
        <w:t>ความเสี่ยงทางด้านสินเชื่อ</w:t>
      </w:r>
      <w:r w:rsidR="00EE7CB3" w:rsidRPr="00C756BF">
        <w:rPr>
          <w:rFonts w:ascii="Angsana New" w:hAnsi="Angsana New"/>
          <w:sz w:val="30"/>
          <w:szCs w:val="30"/>
          <w:cs/>
        </w:rPr>
        <w:t>คือ</w:t>
      </w:r>
      <w:r w:rsidR="00A33F74" w:rsidRPr="00C756BF">
        <w:rPr>
          <w:rFonts w:ascii="Angsana New" w:hAnsi="Angsana New"/>
          <w:sz w:val="30"/>
          <w:szCs w:val="30"/>
        </w:rPr>
        <w:t xml:space="preserve"> </w:t>
      </w:r>
      <w:r w:rsidR="00167B76" w:rsidRPr="00C756BF">
        <w:rPr>
          <w:rFonts w:ascii="Angsana New" w:hAnsi="Angsana New"/>
          <w:sz w:val="30"/>
          <w:szCs w:val="30"/>
          <w:cs/>
        </w:rPr>
        <w:t>คว</w:t>
      </w:r>
      <w:r w:rsidR="00EE7CB3" w:rsidRPr="00C756BF">
        <w:rPr>
          <w:rFonts w:ascii="Angsana New" w:hAnsi="Angsana New"/>
          <w:sz w:val="30"/>
          <w:szCs w:val="30"/>
          <w:cs/>
        </w:rPr>
        <w:t>ามเสี่ยงที่ลูกค้าหรือคู่สัญญาไม่สามารถชำระหนี้แก่บริษัทตามเงื่อนไขที่ตกล</w:t>
      </w:r>
      <w:r w:rsidR="001D5FF4" w:rsidRPr="00C756BF">
        <w:rPr>
          <w:rFonts w:ascii="Angsana New" w:hAnsi="Angsana New"/>
          <w:sz w:val="30"/>
          <w:szCs w:val="30"/>
          <w:cs/>
        </w:rPr>
        <w:t>งไว</w:t>
      </w:r>
      <w:r w:rsidR="00B468EC" w:rsidRPr="00C756BF">
        <w:rPr>
          <w:rFonts w:ascii="Angsana New" w:hAnsi="Angsana New"/>
          <w:sz w:val="30"/>
          <w:szCs w:val="30"/>
          <w:cs/>
        </w:rPr>
        <w:t>้</w:t>
      </w:r>
      <w:r w:rsidR="00B16CD2" w:rsidRPr="00C756BF">
        <w:rPr>
          <w:rFonts w:ascii="Angsana New" w:hAnsi="Angsana New"/>
          <w:sz w:val="30"/>
          <w:szCs w:val="30"/>
          <w:cs/>
        </w:rPr>
        <w:t>ตามสัญญา</w:t>
      </w:r>
      <w:r w:rsidR="00EE7CB3" w:rsidRPr="00C756BF">
        <w:rPr>
          <w:rFonts w:ascii="Angsana New" w:hAnsi="Angsana New"/>
          <w:sz w:val="30"/>
          <w:szCs w:val="30"/>
          <w:cs/>
        </w:rPr>
        <w:t xml:space="preserve"> เมื่อครบกำหนด</w:t>
      </w:r>
    </w:p>
    <w:p w:rsidR="00524CC1" w:rsidRPr="00C756BF" w:rsidRDefault="00524CC1" w:rsidP="00B41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0"/>
          <w:szCs w:val="20"/>
        </w:rPr>
      </w:pPr>
    </w:p>
    <w:p w:rsidR="00524CC1" w:rsidRPr="00C756BF" w:rsidRDefault="00524CC1" w:rsidP="00B41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 xml:space="preserve">บริษัทมีความเสี่ยงด้านการให้สินเชื่อที่เกี่ยวเนื่องกับลูกหนี้ธุรกิจหลักทรัพย์และสัญญาซื้อขายล่วงหน้า เงินให้กู้ยืม </w:t>
      </w:r>
      <w:r w:rsidR="00B16CD2" w:rsidRPr="00C756BF">
        <w:rPr>
          <w:rFonts w:ascii="Angsana New" w:hAnsi="Angsana New"/>
          <w:sz w:val="30"/>
          <w:szCs w:val="30"/>
          <w:cs/>
        </w:rPr>
        <w:br/>
      </w:r>
      <w:r w:rsidRPr="00C756BF">
        <w:rPr>
          <w:rFonts w:ascii="Angsana New" w:hAnsi="Angsana New"/>
          <w:sz w:val="30"/>
          <w:szCs w:val="30"/>
          <w:cs/>
        </w:rPr>
        <w:t>ลูกหนี้อื่น ฝ่ายบริหารควบคุมความเสี่ยงนี้โดยการพิจารณากำหนดวงเงินสินเชื่อที่จะให้กับลูกค้าหรือคู่สัญญา และวิเคราะห์ฐานะทางการเงินของลูกค้าหรือคู่สัญญาอย่างสม่ำเสมอ</w:t>
      </w:r>
      <w:r w:rsidR="002E2430" w:rsidRPr="00C756BF">
        <w:rPr>
          <w:rFonts w:ascii="Angsana New" w:hAnsi="Angsana New"/>
          <w:sz w:val="30"/>
          <w:szCs w:val="30"/>
          <w:cs/>
        </w:rPr>
        <w:t xml:space="preserve"> และ</w:t>
      </w:r>
      <w:r w:rsidR="005F0A7B" w:rsidRPr="00C756BF">
        <w:rPr>
          <w:rFonts w:ascii="Angsana New" w:hAnsi="Angsana New"/>
          <w:sz w:val="30"/>
          <w:szCs w:val="30"/>
          <w:cs/>
        </w:rPr>
        <w:t>ให้</w:t>
      </w:r>
      <w:r w:rsidR="002E2430" w:rsidRPr="00C756BF">
        <w:rPr>
          <w:rFonts w:ascii="Angsana New" w:hAnsi="Angsana New"/>
          <w:sz w:val="30"/>
          <w:szCs w:val="30"/>
          <w:cs/>
        </w:rPr>
        <w:t>มั่นใจว่า</w:t>
      </w:r>
      <w:r w:rsidR="005F0A7B" w:rsidRPr="00C756BF">
        <w:rPr>
          <w:rFonts w:ascii="Angsana New" w:hAnsi="Angsana New"/>
          <w:sz w:val="30"/>
          <w:szCs w:val="30"/>
          <w:cs/>
        </w:rPr>
        <w:t>มี</w:t>
      </w:r>
      <w:r w:rsidR="002E2430" w:rsidRPr="00C756BF">
        <w:rPr>
          <w:rFonts w:ascii="Angsana New" w:hAnsi="Angsana New"/>
          <w:sz w:val="30"/>
          <w:szCs w:val="30"/>
          <w:cs/>
        </w:rPr>
        <w:t>หลักประกัน</w:t>
      </w:r>
      <w:r w:rsidR="005F0A7B" w:rsidRPr="00C756BF">
        <w:rPr>
          <w:rFonts w:ascii="Angsana New" w:hAnsi="Angsana New"/>
          <w:sz w:val="30"/>
          <w:szCs w:val="30"/>
          <w:cs/>
        </w:rPr>
        <w:t>เพียงพอ</w:t>
      </w:r>
      <w:r w:rsidR="00DC2A6A" w:rsidRPr="00C756BF">
        <w:rPr>
          <w:rFonts w:ascii="Angsana New" w:hAnsi="Angsana New"/>
          <w:sz w:val="30"/>
          <w:szCs w:val="30"/>
          <w:cs/>
        </w:rPr>
        <w:t>สำหรับเงินให้กู้ยืมเพื่อซื้อหลักทรัพย์</w:t>
      </w:r>
      <w:r w:rsidRPr="00C756BF">
        <w:rPr>
          <w:rFonts w:ascii="Angsana New" w:hAnsi="Angsana New"/>
          <w:sz w:val="30"/>
          <w:szCs w:val="30"/>
          <w:cs/>
        </w:rPr>
        <w:t xml:space="preserve"> บริษัทจึงไม่คาดว่าจะได้รับความเสียหายที่เป็นสาระสำคัญจากการให้สินเชื่อ  </w:t>
      </w:r>
    </w:p>
    <w:p w:rsidR="001A4DD7" w:rsidRPr="00C756BF" w:rsidRDefault="001A4DD7" w:rsidP="00B41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0"/>
          <w:szCs w:val="20"/>
        </w:rPr>
      </w:pPr>
    </w:p>
    <w:p w:rsidR="00CD35CD" w:rsidRPr="00C756BF" w:rsidRDefault="00524CC1" w:rsidP="00B41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>การให้สินเชื่อของบริษัทไม่มีการกระจุกตัว เนื่องจากบริษัทมีฐานของลูกค้าที่หลากหลายและมีอยู่จำนวนมากราย จำนวนเงินสูงสุดที่บริษัทอาจต้องสูญเสียจากการให้สินเชื่อคือมูลค่าตามบัญชีของลูกหนี้ธุรกิจหลักทรัพย์และสัญญาซื้อขายล่วงหน้า เงินให้กู้ยืม</w:t>
      </w:r>
      <w:r w:rsidR="004F7BD2" w:rsidRPr="00C756BF">
        <w:rPr>
          <w:rFonts w:ascii="Angsana New" w:hAnsi="Angsana New"/>
          <w:sz w:val="30"/>
          <w:szCs w:val="30"/>
        </w:rPr>
        <w:t xml:space="preserve"> </w:t>
      </w:r>
      <w:r w:rsidR="004F7BD2" w:rsidRPr="00C756BF">
        <w:rPr>
          <w:rFonts w:ascii="Angsana New" w:hAnsi="Angsana New"/>
          <w:sz w:val="30"/>
          <w:szCs w:val="30"/>
          <w:cs/>
        </w:rPr>
        <w:t>ลูกหนี้อื่นที่แสดงอยู่ในงบแสดงฐานะการเงิน</w:t>
      </w:r>
    </w:p>
    <w:p w:rsidR="00357CAD" w:rsidRPr="00C756BF" w:rsidRDefault="00357CAD" w:rsidP="00B16A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i/>
          <w:iCs/>
          <w:sz w:val="20"/>
          <w:szCs w:val="20"/>
        </w:rPr>
      </w:pPr>
    </w:p>
    <w:p w:rsidR="00EE7CB3" w:rsidRPr="00C756BF" w:rsidRDefault="00FA10F8" w:rsidP="00FA1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756BF">
        <w:rPr>
          <w:rFonts w:ascii="Angsana New" w:hAnsi="Angsana New"/>
          <w:b/>
          <w:bCs/>
          <w:i/>
          <w:iCs/>
          <w:sz w:val="30"/>
          <w:szCs w:val="30"/>
          <w:cs/>
        </w:rPr>
        <w:t>(จ)</w:t>
      </w:r>
      <w:r w:rsidRPr="00C756BF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9275CA" w:rsidRPr="00C756BF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</w:t>
      </w:r>
      <w:r w:rsidR="00EE7CB3" w:rsidRPr="00C756BF">
        <w:rPr>
          <w:rFonts w:ascii="Angsana New" w:hAnsi="Angsana New"/>
          <w:b/>
          <w:bCs/>
          <w:i/>
          <w:iCs/>
          <w:sz w:val="30"/>
          <w:szCs w:val="30"/>
          <w:cs/>
        </w:rPr>
        <w:t>สภาพคล่อง</w:t>
      </w:r>
    </w:p>
    <w:p w:rsidR="00EE7CB3" w:rsidRPr="00C756BF" w:rsidRDefault="00EE7CB3" w:rsidP="00B41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330BD7" w:rsidRPr="00C756BF" w:rsidRDefault="001D5FF4" w:rsidP="00B41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>บ</w:t>
      </w:r>
      <w:r w:rsidR="00330BD7" w:rsidRPr="00C756BF">
        <w:rPr>
          <w:rFonts w:ascii="Angsana New" w:hAnsi="Angsana New"/>
          <w:sz w:val="30"/>
          <w:szCs w:val="30"/>
          <w:cs/>
        </w:rPr>
        <w:t>ริษัทมีความเสี่ยงจากสภาพคล่องเมื่อบริษัทไม่สามารถรักษาสภาพคล่องสินทรัพย์ทางการเงินและ</w:t>
      </w:r>
      <w:r w:rsidR="00330BD7" w:rsidRPr="00C756BF">
        <w:rPr>
          <w:rFonts w:ascii="Angsana New" w:hAnsi="Angsana New"/>
          <w:sz w:val="30"/>
          <w:szCs w:val="30"/>
        </w:rPr>
        <w:t>/</w:t>
      </w:r>
      <w:r w:rsidR="00330BD7" w:rsidRPr="00C756BF">
        <w:rPr>
          <w:rFonts w:ascii="Angsana New" w:hAnsi="Angsana New"/>
          <w:sz w:val="30"/>
          <w:szCs w:val="30"/>
          <w:cs/>
        </w:rPr>
        <w:t>หรือ จัดการกองทุนให้เพียงพอที่ไม่สามารถปฏิบัติตามภาระผูกพันเมื่อครบกำหนดได้ซึ่งส่งผลให้เกิดขาดทุนทางการเงิน</w:t>
      </w:r>
    </w:p>
    <w:p w:rsidR="00330BD7" w:rsidRPr="00C756BF" w:rsidRDefault="00330BD7" w:rsidP="00B41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0"/>
          <w:szCs w:val="20"/>
        </w:rPr>
      </w:pPr>
    </w:p>
    <w:p w:rsidR="00553F19" w:rsidRPr="00C756BF" w:rsidRDefault="00330BD7" w:rsidP="00C73C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 xml:space="preserve">บริษัทมีการควบคุมความเสี่ยงจากสภาพคล่องโดยการรักษาระดับของรายการเทียบเท่าเงินสดให้เพียงพอต่อการดำเนินงานของกิจการและเพื่อทำให้ผลกระทบจากความผันผวนของกระแสเงินสดลดลง </w:t>
      </w:r>
    </w:p>
    <w:p w:rsidR="007A5F83" w:rsidRPr="00C756BF" w:rsidRDefault="007A5F83" w:rsidP="00C73C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:rsidR="008A4073" w:rsidRPr="00C756BF" w:rsidRDefault="008A4073" w:rsidP="00C73C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>บริษัทดำรงอัตราส่วนเงินกองทุนสภาพคล่องสุทธิ</w:t>
      </w:r>
      <w:r w:rsidR="00A923A7" w:rsidRPr="00C756BF">
        <w:rPr>
          <w:rFonts w:ascii="Angsana New" w:hAnsi="Angsana New"/>
          <w:sz w:val="30"/>
          <w:szCs w:val="30"/>
        </w:rPr>
        <w:t xml:space="preserve"> </w:t>
      </w:r>
      <w:r w:rsidR="00A923A7" w:rsidRPr="00C756BF">
        <w:rPr>
          <w:rFonts w:ascii="Angsana New" w:hAnsi="Angsana New"/>
          <w:sz w:val="30"/>
          <w:szCs w:val="30"/>
          <w:cs/>
        </w:rPr>
        <w:t>(</w:t>
      </w:r>
      <w:r w:rsidR="00A923A7" w:rsidRPr="00C756BF">
        <w:rPr>
          <w:rFonts w:ascii="Angsana New" w:hAnsi="Angsana New"/>
          <w:sz w:val="30"/>
          <w:szCs w:val="30"/>
        </w:rPr>
        <w:t>Net Capital Ratio</w:t>
      </w:r>
      <w:r w:rsidR="00A923A7" w:rsidRPr="00C756BF">
        <w:rPr>
          <w:rFonts w:ascii="Angsana New" w:hAnsi="Angsana New"/>
          <w:sz w:val="30"/>
          <w:szCs w:val="30"/>
          <w:cs/>
        </w:rPr>
        <w:t>)</w:t>
      </w:r>
      <w:r w:rsidR="00A923A7" w:rsidRPr="00C756BF">
        <w:rPr>
          <w:rFonts w:ascii="Angsana New" w:hAnsi="Angsana New"/>
          <w:sz w:val="30"/>
          <w:szCs w:val="30"/>
        </w:rPr>
        <w:t xml:space="preserve"> </w:t>
      </w:r>
      <w:r w:rsidRPr="00C756BF">
        <w:rPr>
          <w:rFonts w:ascii="Angsana New" w:hAnsi="Angsana New"/>
          <w:sz w:val="30"/>
          <w:szCs w:val="30"/>
          <w:cs/>
        </w:rPr>
        <w:t>ได้ตามเกณฑ์ที่กำหนดของสำนักงานคณะกรรมการกำกับหลักทรัพย์และตลาดหลักทรัพย์</w:t>
      </w:r>
    </w:p>
    <w:p w:rsidR="00534209" w:rsidRPr="00C756BF" w:rsidRDefault="00534209" w:rsidP="00C73C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0"/>
          <w:szCs w:val="20"/>
        </w:rPr>
      </w:pPr>
    </w:p>
    <w:p w:rsidR="00FA10F8" w:rsidRPr="00C756BF" w:rsidRDefault="00FA10F8" w:rsidP="00C73C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>บริษัทมีสินทรัพย์และหนี้</w:t>
      </w:r>
      <w:r w:rsidR="00B97CB7" w:rsidRPr="00C756BF">
        <w:rPr>
          <w:rFonts w:ascii="Angsana New" w:hAnsi="Angsana New"/>
          <w:sz w:val="30"/>
          <w:szCs w:val="30"/>
          <w:cs/>
        </w:rPr>
        <w:t xml:space="preserve">สินทางการเงินโดยวิเคราะห์ตามระยะเวลาที่เหลือของสัญญานับจากวันที่ในงบแสดงฐานะการเงิน ณ วันที่ </w:t>
      </w:r>
      <w:r w:rsidR="00A4349E" w:rsidRPr="00A4349E">
        <w:rPr>
          <w:rFonts w:ascii="Angsana New" w:hAnsi="Angsana New"/>
          <w:sz w:val="30"/>
          <w:szCs w:val="30"/>
        </w:rPr>
        <w:t>31</w:t>
      </w:r>
      <w:r w:rsidR="006465BD" w:rsidRPr="00C756BF">
        <w:rPr>
          <w:rFonts w:ascii="Angsana New" w:hAnsi="Angsana New"/>
          <w:sz w:val="30"/>
          <w:szCs w:val="30"/>
          <w:cs/>
        </w:rPr>
        <w:t xml:space="preserve"> ธันวาคม</w:t>
      </w:r>
      <w:r w:rsidR="007A5F83" w:rsidRPr="00C756BF">
        <w:rPr>
          <w:rFonts w:ascii="Angsana New" w:hAnsi="Angsana New"/>
          <w:sz w:val="30"/>
          <w:szCs w:val="30"/>
          <w:cs/>
        </w:rPr>
        <w:t xml:space="preserve"> </w:t>
      </w:r>
      <w:r w:rsidR="00A4349E" w:rsidRPr="00A4349E">
        <w:rPr>
          <w:rFonts w:ascii="Angsana New" w:hAnsi="Angsana New"/>
          <w:sz w:val="30"/>
          <w:szCs w:val="30"/>
        </w:rPr>
        <w:t>2562</w:t>
      </w:r>
      <w:r w:rsidR="007A5F83" w:rsidRPr="00C756BF">
        <w:rPr>
          <w:rFonts w:ascii="Angsana New" w:hAnsi="Angsana New"/>
          <w:sz w:val="30"/>
          <w:szCs w:val="30"/>
          <w:cs/>
        </w:rPr>
        <w:t xml:space="preserve"> และ</w:t>
      </w:r>
      <w:r w:rsidR="000566AD" w:rsidRPr="00C756BF">
        <w:rPr>
          <w:rFonts w:ascii="Angsana New" w:hAnsi="Angsana New"/>
          <w:sz w:val="30"/>
          <w:szCs w:val="30"/>
          <w:cs/>
        </w:rPr>
        <w:t xml:space="preserve"> </w:t>
      </w:r>
      <w:r w:rsidR="00A4349E" w:rsidRPr="00A4349E">
        <w:rPr>
          <w:rFonts w:ascii="Angsana New" w:hAnsi="Angsana New"/>
          <w:sz w:val="30"/>
          <w:szCs w:val="30"/>
        </w:rPr>
        <w:t>2561</w:t>
      </w:r>
      <w:r w:rsidR="005A0919" w:rsidRPr="00C756BF">
        <w:rPr>
          <w:rFonts w:ascii="Angsana New" w:hAnsi="Angsana New"/>
          <w:sz w:val="30"/>
          <w:szCs w:val="30"/>
        </w:rPr>
        <w:t xml:space="preserve"> </w:t>
      </w:r>
      <w:r w:rsidR="00B97CB7" w:rsidRPr="00C756BF">
        <w:rPr>
          <w:rFonts w:ascii="Angsana New" w:hAnsi="Angsana New"/>
          <w:sz w:val="30"/>
          <w:szCs w:val="30"/>
          <w:cs/>
        </w:rPr>
        <w:t>เป็นระยะเวลา</w:t>
      </w:r>
      <w:r w:rsidR="009D5637" w:rsidRPr="00C756BF">
        <w:rPr>
          <w:rFonts w:ascii="Angsana New" w:hAnsi="Angsana New"/>
          <w:sz w:val="30"/>
          <w:szCs w:val="30"/>
          <w:cs/>
        </w:rPr>
        <w:t>ไม่เกิน</w:t>
      </w:r>
      <w:r w:rsidR="00B97CB7" w:rsidRPr="00C756BF">
        <w:rPr>
          <w:rFonts w:ascii="Angsana New" w:hAnsi="Angsana New"/>
          <w:sz w:val="30"/>
          <w:szCs w:val="30"/>
          <w:cs/>
        </w:rPr>
        <w:t xml:space="preserve"> </w:t>
      </w:r>
      <w:r w:rsidR="00A4349E" w:rsidRPr="00A4349E">
        <w:rPr>
          <w:rFonts w:ascii="Angsana New" w:hAnsi="Angsana New"/>
          <w:sz w:val="30"/>
          <w:szCs w:val="30"/>
        </w:rPr>
        <w:t>1</w:t>
      </w:r>
      <w:r w:rsidR="00B97CB7" w:rsidRPr="00C756BF">
        <w:rPr>
          <w:rFonts w:ascii="Angsana New" w:hAnsi="Angsana New"/>
          <w:sz w:val="30"/>
          <w:szCs w:val="30"/>
          <w:cs/>
        </w:rPr>
        <w:t xml:space="preserve"> ปี</w:t>
      </w:r>
    </w:p>
    <w:p w:rsidR="004A26D3" w:rsidRPr="00C756BF" w:rsidRDefault="004A26D3" w:rsidP="00C73C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534209" w:rsidRPr="00C756BF" w:rsidRDefault="008550DA" w:rsidP="00C73C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C756BF">
        <w:rPr>
          <w:rFonts w:ascii="Angsana New" w:hAnsi="Angsana New"/>
          <w:b/>
          <w:bCs/>
          <w:sz w:val="30"/>
          <w:szCs w:val="30"/>
        </w:rPr>
        <w:br w:type="page"/>
      </w:r>
      <w:r w:rsidR="00A4349E" w:rsidRPr="00A4349E"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534209" w:rsidRPr="00C756BF">
        <w:rPr>
          <w:rFonts w:ascii="Angsana New" w:hAnsi="Angsana New"/>
          <w:b/>
          <w:bCs/>
          <w:sz w:val="30"/>
          <w:szCs w:val="30"/>
        </w:rPr>
        <w:tab/>
      </w:r>
      <w:r w:rsidR="00534209" w:rsidRPr="00C756BF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:rsidR="00534209" w:rsidRPr="00C756BF" w:rsidRDefault="00534209" w:rsidP="00C73C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26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120"/>
        <w:gridCol w:w="1440"/>
        <w:gridCol w:w="270"/>
        <w:gridCol w:w="1433"/>
      </w:tblGrid>
      <w:tr w:rsidR="00FF067B" w:rsidRPr="00C756BF" w:rsidTr="00BB4069">
        <w:tc>
          <w:tcPr>
            <w:tcW w:w="6120" w:type="dxa"/>
          </w:tcPr>
          <w:p w:rsidR="00FF067B" w:rsidRPr="00C756BF" w:rsidRDefault="00FF067B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FF067B" w:rsidRPr="00C756BF" w:rsidRDefault="00A4349E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FF067B" w:rsidRPr="00C756BF" w:rsidRDefault="00FF067B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33" w:type="dxa"/>
          </w:tcPr>
          <w:p w:rsidR="00FF067B" w:rsidRPr="00C756BF" w:rsidRDefault="00A4349E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FF067B" w:rsidRPr="00C756BF" w:rsidTr="00790D05">
        <w:tc>
          <w:tcPr>
            <w:tcW w:w="6120" w:type="dxa"/>
          </w:tcPr>
          <w:p w:rsidR="00FF067B" w:rsidRPr="00C756BF" w:rsidRDefault="00FF067B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143" w:type="dxa"/>
            <w:gridSpan w:val="3"/>
          </w:tcPr>
          <w:p w:rsidR="00FF067B" w:rsidRPr="00C756BF" w:rsidRDefault="00FF067B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756B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414A" w:rsidRPr="00C756BF" w:rsidTr="003831F0">
        <w:tc>
          <w:tcPr>
            <w:tcW w:w="6120" w:type="dxa"/>
          </w:tcPr>
          <w:p w:rsidR="007E414A" w:rsidRPr="00C756BF" w:rsidRDefault="007E414A" w:rsidP="00FF067B">
            <w:pPr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>เงินสด</w:t>
            </w:r>
            <w:r w:rsidRPr="00C756BF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vMerge w:val="restart"/>
          </w:tcPr>
          <w:p w:rsidR="007E414A" w:rsidRPr="00C756BF" w:rsidRDefault="00A4349E" w:rsidP="007E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bCs/>
                <w:sz w:val="30"/>
                <w:szCs w:val="30"/>
              </w:rPr>
            </w:pPr>
            <w:r w:rsidRPr="00A4349E">
              <w:rPr>
                <w:rFonts w:ascii="Angsana New" w:hAnsi="Angsana New"/>
                <w:bCs/>
                <w:sz w:val="30"/>
                <w:szCs w:val="30"/>
              </w:rPr>
              <w:t>79</w:t>
            </w:r>
          </w:p>
          <w:p w:rsidR="007E414A" w:rsidRPr="00C756BF" w:rsidRDefault="00A4349E" w:rsidP="007E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bCs/>
                <w:sz w:val="30"/>
                <w:szCs w:val="30"/>
              </w:rPr>
            </w:pPr>
            <w:r w:rsidRPr="00A4349E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7E414A" w:rsidRPr="00C756B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bCs/>
                <w:sz w:val="30"/>
                <w:szCs w:val="30"/>
              </w:rPr>
              <w:t>823</w:t>
            </w:r>
            <w:r w:rsidR="007E414A" w:rsidRPr="00C756B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bCs/>
                <w:sz w:val="30"/>
                <w:szCs w:val="30"/>
              </w:rPr>
              <w:t>671</w:t>
            </w:r>
          </w:p>
        </w:tc>
        <w:tc>
          <w:tcPr>
            <w:tcW w:w="270" w:type="dxa"/>
          </w:tcPr>
          <w:p w:rsidR="007E414A" w:rsidRPr="00C756BF" w:rsidRDefault="007E414A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33" w:type="dxa"/>
            <w:vMerge w:val="restart"/>
          </w:tcPr>
          <w:p w:rsidR="007E414A" w:rsidRPr="00C756BF" w:rsidRDefault="00A4349E" w:rsidP="007E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bCs/>
                <w:sz w:val="30"/>
                <w:szCs w:val="30"/>
              </w:rPr>
            </w:pPr>
            <w:r w:rsidRPr="00A4349E">
              <w:rPr>
                <w:rFonts w:ascii="Angsana New" w:hAnsi="Angsana New"/>
                <w:bCs/>
                <w:sz w:val="30"/>
                <w:szCs w:val="30"/>
              </w:rPr>
              <w:t>79</w:t>
            </w:r>
          </w:p>
          <w:p w:rsidR="007E414A" w:rsidRPr="00C756BF" w:rsidRDefault="00A4349E" w:rsidP="007E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bCs/>
                <w:sz w:val="30"/>
                <w:szCs w:val="30"/>
              </w:rPr>
            </w:pPr>
            <w:r w:rsidRPr="00A4349E"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="007E414A" w:rsidRPr="00C756B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bCs/>
                <w:sz w:val="30"/>
                <w:szCs w:val="30"/>
              </w:rPr>
              <w:t>169</w:t>
            </w:r>
            <w:r w:rsidR="007E414A" w:rsidRPr="00C756B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bCs/>
                <w:sz w:val="30"/>
                <w:szCs w:val="30"/>
              </w:rPr>
              <w:t>939</w:t>
            </w:r>
          </w:p>
        </w:tc>
      </w:tr>
      <w:tr w:rsidR="007E414A" w:rsidRPr="00C756BF" w:rsidTr="00E9101F">
        <w:tc>
          <w:tcPr>
            <w:tcW w:w="6120" w:type="dxa"/>
          </w:tcPr>
          <w:p w:rsidR="007E414A" w:rsidRPr="00C756BF" w:rsidRDefault="007E414A" w:rsidP="00FF067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เงินฝากกระแสรายวันและออมทรัพย์ </w:t>
            </w:r>
          </w:p>
        </w:tc>
        <w:tc>
          <w:tcPr>
            <w:tcW w:w="1440" w:type="dxa"/>
            <w:vMerge/>
          </w:tcPr>
          <w:p w:rsidR="007E414A" w:rsidRPr="00C756BF" w:rsidRDefault="007E414A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:rsidR="007E414A" w:rsidRPr="00C756BF" w:rsidRDefault="007E414A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ind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33" w:type="dxa"/>
            <w:vMerge/>
          </w:tcPr>
          <w:p w:rsidR="007E414A" w:rsidRPr="00C756BF" w:rsidRDefault="007E414A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7E414A" w:rsidRPr="00C756BF" w:rsidTr="00E9101F">
        <w:tc>
          <w:tcPr>
            <w:tcW w:w="6120" w:type="dxa"/>
          </w:tcPr>
          <w:p w:rsidR="007E414A" w:rsidRPr="00C756BF" w:rsidRDefault="007E414A" w:rsidP="00FF067B">
            <w:pPr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เงินฝากประจำที่มีระยะเวลาครบกำหนดไม่เกิน </w:t>
            </w:r>
            <w:r w:rsidR="00A4349E" w:rsidRPr="00A4349E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เดือนนับจากวันได้มา</w:t>
            </w:r>
          </w:p>
        </w:tc>
        <w:tc>
          <w:tcPr>
            <w:tcW w:w="1440" w:type="dxa"/>
          </w:tcPr>
          <w:p w:rsidR="007E414A" w:rsidRPr="00C756BF" w:rsidRDefault="007E414A" w:rsidP="007E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bCs/>
                <w:sz w:val="30"/>
                <w:szCs w:val="30"/>
              </w:rPr>
            </w:pPr>
            <w:r w:rsidRPr="00C756BF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E414A" w:rsidRPr="00C756BF" w:rsidRDefault="007E414A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ind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33" w:type="dxa"/>
          </w:tcPr>
          <w:p w:rsidR="007E414A" w:rsidRPr="00C756BF" w:rsidRDefault="00A4349E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bCs/>
                <w:sz w:val="30"/>
                <w:szCs w:val="30"/>
              </w:rPr>
            </w:pPr>
            <w:r w:rsidRPr="00A4349E">
              <w:rPr>
                <w:rFonts w:ascii="Angsana New" w:hAnsi="Angsana New"/>
                <w:bCs/>
                <w:sz w:val="30"/>
                <w:szCs w:val="30"/>
              </w:rPr>
              <w:t>965</w:t>
            </w:r>
          </w:p>
        </w:tc>
      </w:tr>
      <w:tr w:rsidR="007E414A" w:rsidRPr="00C756BF" w:rsidTr="00BB4069">
        <w:tc>
          <w:tcPr>
            <w:tcW w:w="6120" w:type="dxa"/>
          </w:tcPr>
          <w:p w:rsidR="007E414A" w:rsidRPr="00C756BF" w:rsidRDefault="007E414A" w:rsidP="00FF067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7E414A" w:rsidRPr="00C756BF" w:rsidRDefault="00A4349E" w:rsidP="007E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b/>
                <w:sz w:val="30"/>
                <w:szCs w:val="30"/>
              </w:rPr>
            </w:pPr>
            <w:r w:rsidRPr="00A4349E">
              <w:rPr>
                <w:rFonts w:ascii="Angsana New" w:hAnsi="Angsana New"/>
                <w:b/>
                <w:sz w:val="30"/>
                <w:szCs w:val="30"/>
              </w:rPr>
              <w:t>6</w:t>
            </w:r>
            <w:r w:rsidR="007E414A" w:rsidRPr="00C756BF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b/>
                <w:sz w:val="30"/>
                <w:szCs w:val="30"/>
              </w:rPr>
              <w:t>823</w:t>
            </w:r>
            <w:r w:rsidR="007E414A" w:rsidRPr="00C756BF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b/>
                <w:sz w:val="30"/>
                <w:szCs w:val="30"/>
              </w:rPr>
              <w:t>750</w:t>
            </w:r>
          </w:p>
        </w:tc>
        <w:tc>
          <w:tcPr>
            <w:tcW w:w="270" w:type="dxa"/>
          </w:tcPr>
          <w:p w:rsidR="007E414A" w:rsidRPr="00C756BF" w:rsidRDefault="007E414A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ind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:rsidR="007E414A" w:rsidRPr="00C756BF" w:rsidRDefault="00A4349E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b/>
                <w:sz w:val="30"/>
                <w:szCs w:val="30"/>
              </w:rPr>
            </w:pPr>
            <w:r w:rsidRPr="00A4349E">
              <w:rPr>
                <w:rFonts w:ascii="Angsana New" w:hAnsi="Angsana New"/>
                <w:b/>
                <w:sz w:val="30"/>
                <w:szCs w:val="30"/>
              </w:rPr>
              <w:t>4</w:t>
            </w:r>
            <w:r w:rsidR="007E414A" w:rsidRPr="00C756BF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b/>
                <w:sz w:val="30"/>
                <w:szCs w:val="30"/>
              </w:rPr>
              <w:t>170</w:t>
            </w:r>
            <w:r w:rsidR="007E414A" w:rsidRPr="00C756BF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b/>
                <w:sz w:val="30"/>
                <w:szCs w:val="30"/>
              </w:rPr>
              <w:t>983</w:t>
            </w:r>
          </w:p>
        </w:tc>
      </w:tr>
      <w:tr w:rsidR="007E414A" w:rsidRPr="00C756BF" w:rsidTr="00BB4069">
        <w:tc>
          <w:tcPr>
            <w:tcW w:w="6120" w:type="dxa"/>
          </w:tcPr>
          <w:p w:rsidR="007E414A" w:rsidRPr="00C756BF" w:rsidRDefault="007E414A" w:rsidP="00FF067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756BF">
              <w:rPr>
                <w:rFonts w:ascii="Angsana New" w:hAnsi="Angsana New"/>
                <w:sz w:val="30"/>
                <w:szCs w:val="30"/>
                <w:cs/>
              </w:rPr>
              <w:t xml:space="preserve"> เงินฝากในนามบริษัทเพื่อลูกค้า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E414A" w:rsidRPr="00C756BF" w:rsidRDefault="007E414A" w:rsidP="007E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bCs/>
                <w:sz w:val="30"/>
                <w:szCs w:val="30"/>
              </w:rPr>
            </w:pPr>
            <w:r w:rsidRPr="00C756BF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="00A4349E" w:rsidRPr="00A4349E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C756B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A4349E" w:rsidRPr="00A4349E">
              <w:rPr>
                <w:rFonts w:ascii="Angsana New" w:hAnsi="Angsana New"/>
                <w:bCs/>
                <w:sz w:val="30"/>
                <w:szCs w:val="30"/>
              </w:rPr>
              <w:t>927</w:t>
            </w:r>
            <w:r w:rsidRPr="00C756B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A4349E" w:rsidRPr="00A4349E">
              <w:rPr>
                <w:rFonts w:ascii="Angsana New" w:hAnsi="Angsana New"/>
                <w:bCs/>
                <w:sz w:val="30"/>
                <w:szCs w:val="30"/>
              </w:rPr>
              <w:t>307</w:t>
            </w:r>
            <w:r w:rsidRPr="00C756BF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7E414A" w:rsidRPr="00C756BF" w:rsidRDefault="007E414A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ind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:rsidR="007E414A" w:rsidRPr="00C756BF" w:rsidRDefault="007E414A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bCs/>
                <w:sz w:val="30"/>
                <w:szCs w:val="30"/>
              </w:rPr>
            </w:pPr>
            <w:r w:rsidRPr="00C756BF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="00A4349E" w:rsidRPr="00A4349E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C756B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A4349E" w:rsidRPr="00A4349E">
              <w:rPr>
                <w:rFonts w:ascii="Angsana New" w:hAnsi="Angsana New"/>
                <w:bCs/>
                <w:sz w:val="30"/>
                <w:szCs w:val="30"/>
              </w:rPr>
              <w:t>964</w:t>
            </w:r>
            <w:r w:rsidRPr="00C756B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A4349E" w:rsidRPr="00A4349E">
              <w:rPr>
                <w:rFonts w:ascii="Angsana New" w:hAnsi="Angsana New"/>
                <w:bCs/>
                <w:sz w:val="30"/>
                <w:szCs w:val="30"/>
              </w:rPr>
              <w:t>834</w:t>
            </w:r>
            <w:r w:rsidRPr="00C756BF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7E414A" w:rsidRPr="00C756BF" w:rsidTr="00BB4069">
        <w:tc>
          <w:tcPr>
            <w:tcW w:w="6120" w:type="dxa"/>
          </w:tcPr>
          <w:p w:rsidR="007E414A" w:rsidRPr="00C756BF" w:rsidRDefault="007E414A" w:rsidP="00FF067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7E414A" w:rsidRPr="00C756BF" w:rsidRDefault="00A4349E" w:rsidP="007E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b/>
                <w:sz w:val="30"/>
                <w:szCs w:val="30"/>
              </w:rPr>
            </w:pPr>
            <w:r w:rsidRPr="00A4349E">
              <w:rPr>
                <w:rFonts w:ascii="Angsana New" w:hAnsi="Angsana New"/>
                <w:b/>
                <w:sz w:val="30"/>
                <w:szCs w:val="30"/>
              </w:rPr>
              <w:t>2</w:t>
            </w:r>
            <w:r w:rsidR="007E414A" w:rsidRPr="00C756BF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b/>
                <w:sz w:val="30"/>
                <w:szCs w:val="30"/>
              </w:rPr>
              <w:t>896</w:t>
            </w:r>
            <w:r w:rsidR="007E414A" w:rsidRPr="00C756BF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b/>
                <w:sz w:val="30"/>
                <w:szCs w:val="30"/>
              </w:rPr>
              <w:t>443</w:t>
            </w:r>
          </w:p>
        </w:tc>
        <w:tc>
          <w:tcPr>
            <w:tcW w:w="270" w:type="dxa"/>
          </w:tcPr>
          <w:p w:rsidR="007E414A" w:rsidRPr="00C756BF" w:rsidRDefault="007E414A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ind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double" w:sz="4" w:space="0" w:color="auto"/>
            </w:tcBorders>
          </w:tcPr>
          <w:p w:rsidR="007E414A" w:rsidRPr="00C756BF" w:rsidRDefault="00A4349E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b/>
                <w:sz w:val="30"/>
                <w:szCs w:val="30"/>
              </w:rPr>
            </w:pPr>
            <w:r w:rsidRPr="00A4349E">
              <w:rPr>
                <w:rFonts w:ascii="Angsana New" w:hAnsi="Angsana New"/>
                <w:b/>
                <w:sz w:val="30"/>
                <w:szCs w:val="30"/>
              </w:rPr>
              <w:t>2</w:t>
            </w:r>
            <w:r w:rsidR="007E414A" w:rsidRPr="00C756BF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b/>
                <w:sz w:val="30"/>
                <w:szCs w:val="30"/>
              </w:rPr>
              <w:t>206</w:t>
            </w:r>
            <w:r w:rsidR="007E414A" w:rsidRPr="00C756BF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b/>
                <w:sz w:val="30"/>
                <w:szCs w:val="30"/>
              </w:rPr>
              <w:t>149</w:t>
            </w:r>
          </w:p>
        </w:tc>
      </w:tr>
    </w:tbl>
    <w:p w:rsidR="005A0919" w:rsidRPr="00C756BF" w:rsidRDefault="005A0919" w:rsidP="005C165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="Angsana New" w:hAnsi="Angsana New"/>
          <w:sz w:val="20"/>
          <w:szCs w:val="20"/>
        </w:rPr>
      </w:pPr>
    </w:p>
    <w:p w:rsidR="00BA46DD" w:rsidRPr="00C756BF" w:rsidRDefault="00A4349E" w:rsidP="005C165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A4349E">
        <w:rPr>
          <w:rFonts w:ascii="Angsana New" w:hAnsi="Angsana New"/>
          <w:b/>
          <w:bCs/>
          <w:sz w:val="30"/>
          <w:szCs w:val="30"/>
        </w:rPr>
        <w:t>6</w:t>
      </w:r>
      <w:r w:rsidR="00BA46DD" w:rsidRPr="00C756BF">
        <w:rPr>
          <w:rFonts w:ascii="Angsana New" w:hAnsi="Angsana New"/>
          <w:b/>
          <w:bCs/>
          <w:sz w:val="30"/>
          <w:szCs w:val="30"/>
        </w:rPr>
        <w:tab/>
      </w:r>
      <w:r w:rsidR="00BA46DD" w:rsidRPr="00C756BF">
        <w:rPr>
          <w:rFonts w:ascii="Angsana New" w:hAnsi="Angsana New"/>
          <w:b/>
          <w:bCs/>
          <w:sz w:val="30"/>
          <w:szCs w:val="30"/>
          <w:cs/>
        </w:rPr>
        <w:t>ลูกหนี้สำนักหักบัญชี</w:t>
      </w:r>
      <w:r w:rsidR="00ED449A" w:rsidRPr="00C756BF">
        <w:rPr>
          <w:rFonts w:ascii="Angsana New" w:hAnsi="Angsana New"/>
          <w:b/>
          <w:bCs/>
          <w:sz w:val="30"/>
          <w:szCs w:val="30"/>
          <w:cs/>
        </w:rPr>
        <w:t>และบริษัทหลักทรัพย์</w:t>
      </w:r>
    </w:p>
    <w:p w:rsidR="00F53CFA" w:rsidRPr="00C756BF" w:rsidRDefault="00F53CFA" w:rsidP="005C165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120"/>
        <w:gridCol w:w="1440"/>
        <w:gridCol w:w="270"/>
        <w:gridCol w:w="1440"/>
      </w:tblGrid>
      <w:tr w:rsidR="00FF067B" w:rsidRPr="00C756BF" w:rsidTr="00932AA8">
        <w:tc>
          <w:tcPr>
            <w:tcW w:w="6120" w:type="dxa"/>
          </w:tcPr>
          <w:p w:rsidR="00FF067B" w:rsidRPr="00C756BF" w:rsidRDefault="00FF067B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FF067B" w:rsidRPr="00C756BF" w:rsidRDefault="00A4349E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FF067B" w:rsidRPr="00C756BF" w:rsidRDefault="00FF067B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:rsidR="00FF067B" w:rsidRPr="00C756BF" w:rsidRDefault="00A4349E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FF067B" w:rsidRPr="00C756BF" w:rsidTr="00932AA8">
        <w:tc>
          <w:tcPr>
            <w:tcW w:w="6120" w:type="dxa"/>
          </w:tcPr>
          <w:p w:rsidR="00FF067B" w:rsidRPr="00C756BF" w:rsidRDefault="00FF067B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:rsidR="00FF067B" w:rsidRPr="00C756BF" w:rsidRDefault="00FF067B" w:rsidP="00FF067B">
            <w:pPr>
              <w:ind w:left="-10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756B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067B" w:rsidRPr="00C756BF" w:rsidTr="00932AA8">
        <w:tc>
          <w:tcPr>
            <w:tcW w:w="6120" w:type="dxa"/>
          </w:tcPr>
          <w:p w:rsidR="00FF067B" w:rsidRPr="00C756BF" w:rsidRDefault="00FF067B" w:rsidP="00FF067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  <w:lang w:val="th-TH"/>
              </w:rPr>
              <w:t>ลูกหนี้สำนักหักบัญชี (ประเทศไทย)</w:t>
            </w:r>
          </w:p>
        </w:tc>
        <w:tc>
          <w:tcPr>
            <w:tcW w:w="1440" w:type="dxa"/>
          </w:tcPr>
          <w:p w:rsidR="00FF067B" w:rsidRPr="00C756BF" w:rsidRDefault="00A4349E" w:rsidP="00B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</w:t>
            </w:r>
            <w:r w:rsidR="007E414A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074</w:t>
            </w:r>
            <w:r w:rsidR="007E414A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991</w:t>
            </w:r>
          </w:p>
        </w:tc>
        <w:tc>
          <w:tcPr>
            <w:tcW w:w="270" w:type="dxa"/>
          </w:tcPr>
          <w:p w:rsidR="00FF067B" w:rsidRPr="00C756BF" w:rsidRDefault="00FF067B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FF067B" w:rsidRPr="00C756BF" w:rsidRDefault="00A4349E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</w:t>
            </w:r>
            <w:r w:rsidR="00FF067B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297</w:t>
            </w:r>
            <w:r w:rsidR="00FF067B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584</w:t>
            </w:r>
          </w:p>
        </w:tc>
      </w:tr>
      <w:tr w:rsidR="00FF067B" w:rsidRPr="00C756BF" w:rsidTr="00932AA8">
        <w:tc>
          <w:tcPr>
            <w:tcW w:w="6120" w:type="dxa"/>
          </w:tcPr>
          <w:p w:rsidR="00FF067B" w:rsidRPr="00C756BF" w:rsidRDefault="00FF067B" w:rsidP="00FF067B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  <w:lang w:val="th-TH"/>
              </w:rPr>
              <w:t>ลูกหนี้บริษัทหลักทรัพย์ต่างประเทศ</w:t>
            </w:r>
          </w:p>
        </w:tc>
        <w:tc>
          <w:tcPr>
            <w:tcW w:w="1440" w:type="dxa"/>
          </w:tcPr>
          <w:p w:rsidR="00FF067B" w:rsidRPr="00C756BF" w:rsidRDefault="00A4349E" w:rsidP="00B70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538</w:t>
            </w:r>
            <w:r w:rsidR="007E414A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249</w:t>
            </w:r>
          </w:p>
        </w:tc>
        <w:tc>
          <w:tcPr>
            <w:tcW w:w="270" w:type="dxa"/>
          </w:tcPr>
          <w:p w:rsidR="00FF067B" w:rsidRPr="00C756BF" w:rsidRDefault="00FF067B" w:rsidP="00FF067B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:rsidR="00FF067B" w:rsidRPr="00C756BF" w:rsidRDefault="00A4349E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747</w:t>
            </w:r>
            <w:r w:rsidR="00FF067B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312</w:t>
            </w:r>
          </w:p>
        </w:tc>
      </w:tr>
      <w:tr w:rsidR="00FF067B" w:rsidRPr="00C756BF" w:rsidTr="00932AA8">
        <w:tc>
          <w:tcPr>
            <w:tcW w:w="6120" w:type="dxa"/>
          </w:tcPr>
          <w:p w:rsidR="00FF067B" w:rsidRPr="00C756BF" w:rsidRDefault="00FF067B" w:rsidP="00FF067B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  <w:lang w:val="th-TH"/>
              </w:rPr>
              <w:t>ลูกหนี้บริษัทหลักทรัพย์จัดการกองทุน</w:t>
            </w:r>
          </w:p>
        </w:tc>
        <w:tc>
          <w:tcPr>
            <w:tcW w:w="1440" w:type="dxa"/>
          </w:tcPr>
          <w:p w:rsidR="00FF067B" w:rsidRPr="00C756BF" w:rsidRDefault="00A4349E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</w:t>
            </w:r>
            <w:r w:rsidR="007E414A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448</w:t>
            </w:r>
          </w:p>
        </w:tc>
        <w:tc>
          <w:tcPr>
            <w:tcW w:w="270" w:type="dxa"/>
          </w:tcPr>
          <w:p w:rsidR="00FF067B" w:rsidRPr="00C756BF" w:rsidRDefault="00FF067B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FF067B" w:rsidRPr="00C756BF" w:rsidRDefault="00A4349E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</w:t>
            </w:r>
            <w:r w:rsidR="00FF067B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459</w:t>
            </w:r>
          </w:p>
        </w:tc>
      </w:tr>
      <w:tr w:rsidR="00FF067B" w:rsidRPr="00C756BF" w:rsidTr="00932AA8">
        <w:tc>
          <w:tcPr>
            <w:tcW w:w="6120" w:type="dxa"/>
          </w:tcPr>
          <w:p w:rsidR="00FF067B" w:rsidRPr="00C756BF" w:rsidRDefault="00FF067B" w:rsidP="00FF067B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756BF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C756BF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ลูกหนี้สำนักหักบัญชี (ประเทศไทย) ในนามบริษัทเพื่อลูกค้า</w:t>
            </w:r>
          </w:p>
        </w:tc>
        <w:tc>
          <w:tcPr>
            <w:tcW w:w="1440" w:type="dxa"/>
          </w:tcPr>
          <w:p w:rsidR="00FF067B" w:rsidRPr="00C756BF" w:rsidRDefault="007E414A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</w:rPr>
              <w:t>(</w:t>
            </w:r>
            <w:r w:rsidR="00A4349E" w:rsidRPr="00A4349E">
              <w:rPr>
                <w:rFonts w:ascii="Angsana New" w:hAnsi="Angsana New"/>
                <w:sz w:val="30"/>
                <w:szCs w:val="30"/>
              </w:rPr>
              <w:t>403</w:t>
            </w:r>
            <w:r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="00A4349E" w:rsidRPr="00A4349E">
              <w:rPr>
                <w:rFonts w:ascii="Angsana New" w:hAnsi="Angsana New"/>
                <w:sz w:val="30"/>
                <w:szCs w:val="30"/>
              </w:rPr>
              <w:t>806</w:t>
            </w:r>
            <w:r w:rsidRPr="00C756B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FF067B" w:rsidRPr="00C756BF" w:rsidRDefault="00FF067B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FF067B" w:rsidRPr="00C756BF" w:rsidRDefault="00FF067B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</w:rPr>
              <w:t>(</w:t>
            </w:r>
            <w:r w:rsidR="00A4349E" w:rsidRPr="00A4349E">
              <w:rPr>
                <w:rFonts w:ascii="Angsana New" w:hAnsi="Angsana New"/>
                <w:sz w:val="30"/>
                <w:szCs w:val="30"/>
              </w:rPr>
              <w:t>331</w:t>
            </w:r>
            <w:r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="00A4349E" w:rsidRPr="00A4349E">
              <w:rPr>
                <w:rFonts w:ascii="Angsana New" w:hAnsi="Angsana New"/>
                <w:sz w:val="30"/>
                <w:szCs w:val="30"/>
              </w:rPr>
              <w:t>143</w:t>
            </w:r>
            <w:r w:rsidRPr="00C756B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F067B" w:rsidRPr="00C756BF" w:rsidTr="00932AA8">
        <w:tc>
          <w:tcPr>
            <w:tcW w:w="6120" w:type="dxa"/>
          </w:tcPr>
          <w:p w:rsidR="00FF067B" w:rsidRPr="00C756BF" w:rsidRDefault="00FF067B" w:rsidP="00FF067B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756BF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C756BF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ลูกหนี้บริษัทหลักทรัพย์ต่างประเทศในนามบริษัทเพื่อลูกค้า</w:t>
            </w:r>
          </w:p>
        </w:tc>
        <w:tc>
          <w:tcPr>
            <w:tcW w:w="1440" w:type="dxa"/>
          </w:tcPr>
          <w:p w:rsidR="00FF067B" w:rsidRPr="00C756BF" w:rsidRDefault="007E414A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</w:rPr>
              <w:t>(</w:t>
            </w:r>
            <w:r w:rsidR="00A4349E" w:rsidRPr="00A4349E">
              <w:rPr>
                <w:rFonts w:ascii="Angsana New" w:hAnsi="Angsana New"/>
                <w:sz w:val="30"/>
                <w:szCs w:val="30"/>
              </w:rPr>
              <w:t>533</w:t>
            </w:r>
            <w:r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="00A4349E" w:rsidRPr="00A4349E">
              <w:rPr>
                <w:rFonts w:ascii="Angsana New" w:hAnsi="Angsana New"/>
                <w:sz w:val="30"/>
                <w:szCs w:val="30"/>
              </w:rPr>
              <w:t>976</w:t>
            </w:r>
            <w:r w:rsidRPr="00C756B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FF067B" w:rsidRPr="00C756BF" w:rsidRDefault="00FF067B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FF067B" w:rsidRPr="00C756BF" w:rsidRDefault="00FF067B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</w:rPr>
              <w:t>(</w:t>
            </w:r>
            <w:r w:rsidR="00A4349E" w:rsidRPr="00A4349E">
              <w:rPr>
                <w:rFonts w:ascii="Angsana New" w:hAnsi="Angsana New"/>
                <w:sz w:val="30"/>
                <w:szCs w:val="30"/>
              </w:rPr>
              <w:t>745</w:t>
            </w:r>
            <w:r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="00A4349E" w:rsidRPr="00A4349E">
              <w:rPr>
                <w:rFonts w:ascii="Angsana New" w:hAnsi="Angsana New"/>
                <w:sz w:val="30"/>
                <w:szCs w:val="30"/>
              </w:rPr>
              <w:t>566</w:t>
            </w:r>
            <w:r w:rsidRPr="00C756B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F067B" w:rsidRPr="00C756BF" w:rsidTr="00932AA8">
        <w:tc>
          <w:tcPr>
            <w:tcW w:w="6120" w:type="dxa"/>
          </w:tcPr>
          <w:p w:rsidR="00FF067B" w:rsidRPr="00C756BF" w:rsidRDefault="00FF067B" w:rsidP="00FF067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C756BF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FF067B" w:rsidRPr="00C756BF" w:rsidRDefault="00A4349E" w:rsidP="00423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676</w:t>
            </w:r>
            <w:r w:rsidR="007E414A" w:rsidRPr="00C756B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906</w:t>
            </w:r>
          </w:p>
        </w:tc>
        <w:tc>
          <w:tcPr>
            <w:tcW w:w="270" w:type="dxa"/>
          </w:tcPr>
          <w:p w:rsidR="00FF067B" w:rsidRPr="00C756BF" w:rsidRDefault="00FF067B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FF067B" w:rsidRPr="00C756BF" w:rsidRDefault="00A4349E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970</w:t>
            </w:r>
            <w:r w:rsidR="00FF067B" w:rsidRPr="00C756B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646</w:t>
            </w:r>
          </w:p>
        </w:tc>
      </w:tr>
    </w:tbl>
    <w:p w:rsidR="00111558" w:rsidRPr="00C756BF" w:rsidRDefault="00111558" w:rsidP="00F53C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BA46DD" w:rsidRPr="00C756BF" w:rsidRDefault="005A0919" w:rsidP="00C73C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C756BF"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  <w:r w:rsidR="00A4349E" w:rsidRPr="00A4349E"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BA46DD" w:rsidRPr="00C756BF">
        <w:rPr>
          <w:rFonts w:ascii="Angsana New" w:hAnsi="Angsana New"/>
          <w:b/>
          <w:bCs/>
          <w:sz w:val="30"/>
          <w:szCs w:val="30"/>
        </w:rPr>
        <w:tab/>
      </w:r>
      <w:r w:rsidR="00BA46DD" w:rsidRPr="00C756BF">
        <w:rPr>
          <w:rFonts w:ascii="Angsana New" w:hAnsi="Angsana New"/>
          <w:b/>
          <w:bCs/>
          <w:sz w:val="30"/>
          <w:szCs w:val="30"/>
          <w:cs/>
        </w:rPr>
        <w:t>ลูกหนี้ธุรกิจหลั</w:t>
      </w:r>
      <w:r w:rsidR="00106141" w:rsidRPr="00C756BF">
        <w:rPr>
          <w:rFonts w:ascii="Angsana New" w:hAnsi="Angsana New"/>
          <w:b/>
          <w:bCs/>
          <w:sz w:val="30"/>
          <w:szCs w:val="30"/>
          <w:cs/>
        </w:rPr>
        <w:t>กทรัพย์และสัญญาซื้อขายล่วงหน้า</w:t>
      </w:r>
    </w:p>
    <w:p w:rsidR="00F53CFA" w:rsidRPr="00C756BF" w:rsidRDefault="00F53CFA" w:rsidP="00BA46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i/>
          <w:iCs/>
          <w:sz w:val="20"/>
          <w:szCs w:val="20"/>
        </w:rPr>
      </w:pPr>
    </w:p>
    <w:tbl>
      <w:tblPr>
        <w:tblW w:w="963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390"/>
        <w:gridCol w:w="1497"/>
        <w:gridCol w:w="236"/>
        <w:gridCol w:w="1507"/>
      </w:tblGrid>
      <w:tr w:rsidR="00FF067B" w:rsidRPr="00C756BF" w:rsidTr="005376D1">
        <w:tc>
          <w:tcPr>
            <w:tcW w:w="6390" w:type="dxa"/>
          </w:tcPr>
          <w:p w:rsidR="00FF067B" w:rsidRPr="00C756BF" w:rsidRDefault="00FF067B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97" w:type="dxa"/>
          </w:tcPr>
          <w:p w:rsidR="00FF067B" w:rsidRPr="00C756BF" w:rsidRDefault="00A4349E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FF067B" w:rsidRPr="00C756BF" w:rsidRDefault="00FF067B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07" w:type="dxa"/>
          </w:tcPr>
          <w:p w:rsidR="00FF067B" w:rsidRPr="00C756BF" w:rsidRDefault="00A4349E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FF067B" w:rsidRPr="00C756BF" w:rsidTr="005376D1">
        <w:tc>
          <w:tcPr>
            <w:tcW w:w="6390" w:type="dxa"/>
          </w:tcPr>
          <w:p w:rsidR="00FF067B" w:rsidRPr="00C756BF" w:rsidRDefault="00FF067B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:rsidR="00FF067B" w:rsidRPr="00C756BF" w:rsidRDefault="00FF067B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067B" w:rsidRPr="00C756BF" w:rsidTr="005376D1">
        <w:tc>
          <w:tcPr>
            <w:tcW w:w="6390" w:type="dxa"/>
          </w:tcPr>
          <w:p w:rsidR="00FF067B" w:rsidRPr="00C756BF" w:rsidDel="008841BA" w:rsidRDefault="00FF067B" w:rsidP="00FF067B">
            <w:pPr>
              <w:ind w:left="4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1497" w:type="dxa"/>
          </w:tcPr>
          <w:p w:rsidR="00FF067B" w:rsidRPr="00C756BF" w:rsidRDefault="00FF067B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F067B" w:rsidRPr="00C756BF" w:rsidRDefault="00FF067B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07" w:type="dxa"/>
          </w:tcPr>
          <w:p w:rsidR="00FF067B" w:rsidRPr="00C756BF" w:rsidRDefault="00FF067B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7EDD" w:rsidRPr="00C756BF" w:rsidTr="005376D1">
        <w:tc>
          <w:tcPr>
            <w:tcW w:w="6390" w:type="dxa"/>
          </w:tcPr>
          <w:p w:rsidR="003B7EDD" w:rsidRPr="00C756BF" w:rsidRDefault="003B7EDD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497" w:type="dxa"/>
          </w:tcPr>
          <w:p w:rsidR="003B7EDD" w:rsidRPr="00C756BF" w:rsidRDefault="00A4349E" w:rsidP="003B7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</w:t>
            </w:r>
            <w:r w:rsidR="003B7EDD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379</w:t>
            </w:r>
            <w:r w:rsidR="003B7EDD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236" w:type="dxa"/>
          </w:tcPr>
          <w:p w:rsidR="003B7EDD" w:rsidRPr="00C756BF" w:rsidRDefault="003B7EDD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07" w:type="dxa"/>
          </w:tcPr>
          <w:p w:rsidR="003B7EDD" w:rsidRPr="00C756BF" w:rsidRDefault="00A4349E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</w:t>
            </w:r>
            <w:r w:rsidR="003B7EDD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478</w:t>
            </w:r>
            <w:r w:rsidR="003B7EDD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089</w:t>
            </w:r>
          </w:p>
        </w:tc>
      </w:tr>
      <w:tr w:rsidR="003B7EDD" w:rsidRPr="00C756BF" w:rsidTr="005376D1">
        <w:trPr>
          <w:trHeight w:val="371"/>
        </w:trPr>
        <w:tc>
          <w:tcPr>
            <w:tcW w:w="6390" w:type="dxa"/>
          </w:tcPr>
          <w:p w:rsidR="003B7EDD" w:rsidRPr="00C756BF" w:rsidDel="008841BA" w:rsidRDefault="003B7EDD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เงินให้กู้ยืมเพื่อซื้อหลักทรัพย์</w:t>
            </w:r>
          </w:p>
        </w:tc>
        <w:tc>
          <w:tcPr>
            <w:tcW w:w="1497" w:type="dxa"/>
          </w:tcPr>
          <w:p w:rsidR="003B7EDD" w:rsidRPr="00C756BF" w:rsidRDefault="00A4349E" w:rsidP="003B7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</w:t>
            </w:r>
            <w:r w:rsidR="003B7EDD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685</w:t>
            </w:r>
            <w:r w:rsidR="003B7EDD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584</w:t>
            </w:r>
          </w:p>
        </w:tc>
        <w:tc>
          <w:tcPr>
            <w:tcW w:w="236" w:type="dxa"/>
          </w:tcPr>
          <w:p w:rsidR="003B7EDD" w:rsidRPr="00C756BF" w:rsidRDefault="003B7EDD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07" w:type="dxa"/>
          </w:tcPr>
          <w:p w:rsidR="003B7EDD" w:rsidRPr="00C756BF" w:rsidRDefault="00A4349E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</w:t>
            </w:r>
            <w:r w:rsidR="003B7EDD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093</w:t>
            </w:r>
            <w:r w:rsidR="003B7EDD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190</w:t>
            </w:r>
          </w:p>
        </w:tc>
      </w:tr>
      <w:tr w:rsidR="003B7EDD" w:rsidRPr="00C756BF" w:rsidTr="005376D1">
        <w:trPr>
          <w:trHeight w:val="371"/>
        </w:trPr>
        <w:tc>
          <w:tcPr>
            <w:tcW w:w="6390" w:type="dxa"/>
          </w:tcPr>
          <w:p w:rsidR="003B7EDD" w:rsidRPr="00C756BF" w:rsidDel="008841BA" w:rsidRDefault="003B7EDD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ลูกหนี้ทรัพย์สินวางประกัน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97" w:type="dxa"/>
          </w:tcPr>
          <w:p w:rsidR="003B7EDD" w:rsidRPr="00C756BF" w:rsidRDefault="00A4349E" w:rsidP="003B7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97</w:t>
            </w:r>
            <w:r w:rsidR="003B7EDD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307</w:t>
            </w:r>
          </w:p>
        </w:tc>
        <w:tc>
          <w:tcPr>
            <w:tcW w:w="236" w:type="dxa"/>
          </w:tcPr>
          <w:p w:rsidR="003B7EDD" w:rsidRPr="00C756BF" w:rsidRDefault="003B7EDD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07" w:type="dxa"/>
          </w:tcPr>
          <w:p w:rsidR="003B7EDD" w:rsidRPr="00C756BF" w:rsidRDefault="00A4349E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80</w:t>
            </w:r>
            <w:r w:rsidR="003B7EDD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155</w:t>
            </w:r>
          </w:p>
        </w:tc>
      </w:tr>
      <w:tr w:rsidR="003B7EDD" w:rsidRPr="00C756BF" w:rsidTr="00E24D4B">
        <w:tc>
          <w:tcPr>
            <w:tcW w:w="6390" w:type="dxa"/>
            <w:vAlign w:val="bottom"/>
          </w:tcPr>
          <w:p w:rsidR="003B7EDD" w:rsidRPr="00C756BF" w:rsidRDefault="003B7EDD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ลูกหนี้ธุรกรรมยืมและการให้ยืมหลักทรัพย์</w:t>
            </w:r>
          </w:p>
        </w:tc>
        <w:tc>
          <w:tcPr>
            <w:tcW w:w="1497" w:type="dxa"/>
          </w:tcPr>
          <w:p w:rsidR="003B7EDD" w:rsidRPr="00C756BF" w:rsidRDefault="00A4349E" w:rsidP="003B7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6</w:t>
            </w:r>
            <w:r w:rsidR="003B7EDD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639</w:t>
            </w:r>
          </w:p>
        </w:tc>
        <w:tc>
          <w:tcPr>
            <w:tcW w:w="236" w:type="dxa"/>
          </w:tcPr>
          <w:p w:rsidR="003B7EDD" w:rsidRPr="00C756BF" w:rsidRDefault="003B7EDD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7" w:type="dxa"/>
          </w:tcPr>
          <w:p w:rsidR="003B7EDD" w:rsidRPr="00C756BF" w:rsidRDefault="00A4349E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118</w:t>
            </w:r>
          </w:p>
        </w:tc>
      </w:tr>
      <w:tr w:rsidR="003B7EDD" w:rsidRPr="00C756BF" w:rsidTr="00E24D4B">
        <w:tc>
          <w:tcPr>
            <w:tcW w:w="6390" w:type="dxa"/>
            <w:vAlign w:val="bottom"/>
          </w:tcPr>
          <w:p w:rsidR="003B7EDD" w:rsidRPr="00C756BF" w:rsidRDefault="003B7EDD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  <w:lang w:val="th-TH"/>
              </w:rPr>
              <w:t>ลูกหนี้อื่น</w:t>
            </w:r>
            <w:r w:rsidRPr="00C756BF">
              <w:rPr>
                <w:rFonts w:ascii="Angsana New" w:hAnsi="Angsana New"/>
                <w:sz w:val="30"/>
                <w:szCs w:val="30"/>
                <w:lang w:val="en-GB"/>
              </w:rPr>
              <w:t xml:space="preserve">                                                                            </w:t>
            </w: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:rsidR="003B7EDD" w:rsidRPr="00C756BF" w:rsidRDefault="00A4349E" w:rsidP="003B7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171</w:t>
            </w:r>
          </w:p>
        </w:tc>
        <w:tc>
          <w:tcPr>
            <w:tcW w:w="236" w:type="dxa"/>
          </w:tcPr>
          <w:p w:rsidR="003B7EDD" w:rsidRPr="00C756BF" w:rsidRDefault="003B7EDD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</w:tcPr>
          <w:p w:rsidR="003B7EDD" w:rsidRPr="00C756BF" w:rsidRDefault="00A4349E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141</w:t>
            </w:r>
          </w:p>
        </w:tc>
      </w:tr>
      <w:tr w:rsidR="003B7EDD" w:rsidRPr="00C756BF" w:rsidTr="00E24D4B">
        <w:tc>
          <w:tcPr>
            <w:tcW w:w="6390" w:type="dxa"/>
          </w:tcPr>
          <w:p w:rsidR="003B7EDD" w:rsidRPr="00C756BF" w:rsidRDefault="003B7EDD" w:rsidP="00FF067B">
            <w:pPr>
              <w:ind w:left="450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รวมลูกหนี้ธุรกิจหลักทรัพย์</w:t>
            </w:r>
          </w:p>
        </w:tc>
        <w:tc>
          <w:tcPr>
            <w:tcW w:w="1497" w:type="dxa"/>
            <w:tcBorders>
              <w:top w:val="single" w:sz="4" w:space="0" w:color="auto"/>
            </w:tcBorders>
          </w:tcPr>
          <w:p w:rsidR="003B7EDD" w:rsidRPr="00C756BF" w:rsidRDefault="00A4349E" w:rsidP="003B7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3</w:t>
            </w:r>
            <w:r w:rsidR="003B7EDD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168</w:t>
            </w:r>
            <w:r w:rsidR="003B7EDD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821</w:t>
            </w:r>
          </w:p>
        </w:tc>
        <w:tc>
          <w:tcPr>
            <w:tcW w:w="236" w:type="dxa"/>
          </w:tcPr>
          <w:p w:rsidR="003B7EDD" w:rsidRPr="00C756BF" w:rsidRDefault="003B7EDD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</w:tcPr>
          <w:p w:rsidR="003B7EDD" w:rsidRPr="00C756BF" w:rsidRDefault="00A4349E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3</w:t>
            </w:r>
            <w:r w:rsidR="003B7EDD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651</w:t>
            </w:r>
            <w:r w:rsidR="003B7EDD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693</w:t>
            </w:r>
          </w:p>
        </w:tc>
      </w:tr>
      <w:tr w:rsidR="003B7EDD" w:rsidRPr="00C756BF" w:rsidTr="005376D1">
        <w:tc>
          <w:tcPr>
            <w:tcW w:w="6390" w:type="dxa"/>
          </w:tcPr>
          <w:p w:rsidR="003B7EDD" w:rsidRPr="00C756BF" w:rsidRDefault="003B7EDD" w:rsidP="00FF067B">
            <w:pPr>
              <w:ind w:left="450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756BF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บวก</w:t>
            </w:r>
            <w:r w:rsidRPr="00C756BF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ดอกเบี้ยค้างรับ</w:t>
            </w:r>
          </w:p>
        </w:tc>
        <w:tc>
          <w:tcPr>
            <w:tcW w:w="1497" w:type="dxa"/>
          </w:tcPr>
          <w:p w:rsidR="003B7EDD" w:rsidRPr="00C756BF" w:rsidRDefault="00A4349E" w:rsidP="003B7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7</w:t>
            </w:r>
            <w:r w:rsidR="003B7EDD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674</w:t>
            </w:r>
          </w:p>
        </w:tc>
        <w:tc>
          <w:tcPr>
            <w:tcW w:w="236" w:type="dxa"/>
          </w:tcPr>
          <w:p w:rsidR="003B7EDD" w:rsidRPr="00C756BF" w:rsidRDefault="003B7EDD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7" w:type="dxa"/>
          </w:tcPr>
          <w:p w:rsidR="003B7EDD" w:rsidRPr="00C756BF" w:rsidRDefault="00A4349E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77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10</w:t>
            </w:r>
            <w:r w:rsidR="003B7EDD" w:rsidRPr="00C756BF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394</w:t>
            </w:r>
          </w:p>
        </w:tc>
      </w:tr>
      <w:tr w:rsidR="003B7EDD" w:rsidRPr="00C756BF" w:rsidTr="00E24D4B">
        <w:tc>
          <w:tcPr>
            <w:tcW w:w="6390" w:type="dxa"/>
          </w:tcPr>
          <w:p w:rsidR="003B7EDD" w:rsidRPr="00C756BF" w:rsidRDefault="003B7EDD" w:rsidP="00FF067B">
            <w:pPr>
              <w:ind w:left="450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756BF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C756BF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ค่าเผื่อหนี้สงสัยจะสูญ</w:t>
            </w: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:rsidR="003B7EDD" w:rsidRPr="00C756BF" w:rsidRDefault="003B7EDD" w:rsidP="003B7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</w:rPr>
              <w:t>(</w:t>
            </w:r>
            <w:r w:rsidR="00A4349E" w:rsidRPr="00A4349E">
              <w:rPr>
                <w:rFonts w:ascii="Angsana New" w:hAnsi="Angsana New"/>
                <w:sz w:val="30"/>
                <w:szCs w:val="30"/>
              </w:rPr>
              <w:t>141</w:t>
            </w:r>
            <w:r w:rsidRPr="00C756B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3B7EDD" w:rsidRPr="00C756BF" w:rsidRDefault="003B7EDD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</w:tcPr>
          <w:p w:rsidR="003B7EDD" w:rsidRPr="00C756BF" w:rsidRDefault="003B7EDD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77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</w:rPr>
              <w:t>(</w:t>
            </w:r>
            <w:r w:rsidR="00A4349E" w:rsidRPr="00A4349E">
              <w:rPr>
                <w:rFonts w:ascii="Angsana New" w:hAnsi="Angsana New"/>
                <w:sz w:val="30"/>
                <w:szCs w:val="30"/>
              </w:rPr>
              <w:t>141</w:t>
            </w:r>
            <w:r w:rsidRPr="00C756B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B7EDD" w:rsidRPr="00C756BF" w:rsidTr="005376D1">
        <w:tc>
          <w:tcPr>
            <w:tcW w:w="6390" w:type="dxa"/>
          </w:tcPr>
          <w:p w:rsidR="003B7EDD" w:rsidRPr="00C756BF" w:rsidRDefault="003B7EDD" w:rsidP="00FF067B">
            <w:pPr>
              <w:ind w:left="45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497" w:type="dxa"/>
          </w:tcPr>
          <w:p w:rsidR="003B7EDD" w:rsidRPr="00C756BF" w:rsidRDefault="00A4349E" w:rsidP="00160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4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3B7EDD" w:rsidRPr="00C756B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176</w:t>
            </w:r>
            <w:r w:rsidR="003B7EDD" w:rsidRPr="00C756B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354</w:t>
            </w:r>
          </w:p>
        </w:tc>
        <w:tc>
          <w:tcPr>
            <w:tcW w:w="236" w:type="dxa"/>
          </w:tcPr>
          <w:p w:rsidR="003B7EDD" w:rsidRPr="00C756BF" w:rsidRDefault="003B7EDD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7" w:type="dxa"/>
          </w:tcPr>
          <w:p w:rsidR="003B7EDD" w:rsidRPr="00C756BF" w:rsidRDefault="00A4349E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3B7EDD" w:rsidRPr="00C756B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661</w:t>
            </w:r>
            <w:r w:rsidR="003B7EDD" w:rsidRPr="00C756B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946</w:t>
            </w:r>
          </w:p>
        </w:tc>
      </w:tr>
      <w:tr w:rsidR="00FF067B" w:rsidRPr="00C756BF" w:rsidTr="005376D1">
        <w:tc>
          <w:tcPr>
            <w:tcW w:w="6390" w:type="dxa"/>
          </w:tcPr>
          <w:p w:rsidR="00FF067B" w:rsidRPr="00C756BF" w:rsidRDefault="00FF067B" w:rsidP="00FF067B">
            <w:pPr>
              <w:ind w:left="4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</w:tcPr>
          <w:p w:rsidR="00FF067B" w:rsidRPr="00C756BF" w:rsidRDefault="00FF067B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F067B" w:rsidRPr="00C756BF" w:rsidRDefault="00FF067B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</w:tcPr>
          <w:p w:rsidR="00FF067B" w:rsidRPr="00C756BF" w:rsidRDefault="00FF067B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067B" w:rsidRPr="00C756BF" w:rsidTr="005376D1">
        <w:tc>
          <w:tcPr>
            <w:tcW w:w="6390" w:type="dxa"/>
          </w:tcPr>
          <w:p w:rsidR="00FF067B" w:rsidRPr="00C756BF" w:rsidRDefault="00FF067B" w:rsidP="00FF067B">
            <w:pPr>
              <w:ind w:left="45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497" w:type="dxa"/>
          </w:tcPr>
          <w:p w:rsidR="00FF067B" w:rsidRPr="00C756BF" w:rsidRDefault="00FF067B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F067B" w:rsidRPr="00C756BF" w:rsidRDefault="00FF067B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7" w:type="dxa"/>
          </w:tcPr>
          <w:p w:rsidR="00FF067B" w:rsidRPr="00C756BF" w:rsidRDefault="00FF067B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067B" w:rsidRPr="00C756BF" w:rsidTr="005376D1">
        <w:tc>
          <w:tcPr>
            <w:tcW w:w="6390" w:type="dxa"/>
          </w:tcPr>
          <w:p w:rsidR="00FF067B" w:rsidRPr="00C756BF" w:rsidRDefault="00FF067B" w:rsidP="00FF067B">
            <w:pPr>
              <w:ind w:left="450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497" w:type="dxa"/>
          </w:tcPr>
          <w:p w:rsidR="00FF067B" w:rsidRPr="00C756BF" w:rsidRDefault="00A4349E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19</w:t>
            </w:r>
            <w:r w:rsidR="007E414A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764</w:t>
            </w:r>
          </w:p>
        </w:tc>
        <w:tc>
          <w:tcPr>
            <w:tcW w:w="236" w:type="dxa"/>
          </w:tcPr>
          <w:p w:rsidR="00FF067B" w:rsidRPr="00C756BF" w:rsidRDefault="00FF067B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7" w:type="dxa"/>
          </w:tcPr>
          <w:p w:rsidR="00FF067B" w:rsidRPr="00C756BF" w:rsidRDefault="00A4349E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73</w:t>
            </w:r>
            <w:r w:rsidR="00FF067B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952</w:t>
            </w:r>
          </w:p>
        </w:tc>
      </w:tr>
      <w:tr w:rsidR="00FF067B" w:rsidRPr="00C756BF" w:rsidTr="005376D1">
        <w:tc>
          <w:tcPr>
            <w:tcW w:w="6390" w:type="dxa"/>
          </w:tcPr>
          <w:p w:rsidR="00FF067B" w:rsidRPr="00C756BF" w:rsidRDefault="00FF067B" w:rsidP="00FF067B">
            <w:pPr>
              <w:ind w:left="4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C756BF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ค่าเผื่อหนี้สงสัยจะสูญ</w:t>
            </w: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:rsidR="00FF067B" w:rsidRPr="00C756BF" w:rsidRDefault="007E414A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F067B" w:rsidRPr="00C756BF" w:rsidRDefault="00FF067B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</w:tcPr>
          <w:p w:rsidR="00FF067B" w:rsidRPr="00C756BF" w:rsidRDefault="00FF067B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067B" w:rsidRPr="00C756BF" w:rsidTr="005376D1">
        <w:tc>
          <w:tcPr>
            <w:tcW w:w="6390" w:type="dxa"/>
          </w:tcPr>
          <w:p w:rsidR="00FF067B" w:rsidRPr="00C756BF" w:rsidRDefault="00FF067B" w:rsidP="00FF067B">
            <w:pPr>
              <w:ind w:left="4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:rsidR="00FF067B" w:rsidRPr="00C756BF" w:rsidRDefault="00A4349E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="007E414A" w:rsidRPr="00C756B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764</w:t>
            </w:r>
          </w:p>
        </w:tc>
        <w:tc>
          <w:tcPr>
            <w:tcW w:w="236" w:type="dxa"/>
          </w:tcPr>
          <w:p w:rsidR="00FF067B" w:rsidRPr="00C756BF" w:rsidRDefault="00FF067B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</w:tcPr>
          <w:p w:rsidR="00FF067B" w:rsidRPr="00C756BF" w:rsidRDefault="00A4349E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73</w:t>
            </w:r>
            <w:r w:rsidR="00FF067B" w:rsidRPr="00C756B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952</w:t>
            </w:r>
          </w:p>
        </w:tc>
      </w:tr>
      <w:tr w:rsidR="00FF067B" w:rsidRPr="00C756BF" w:rsidTr="005376D1">
        <w:tc>
          <w:tcPr>
            <w:tcW w:w="6390" w:type="dxa"/>
          </w:tcPr>
          <w:p w:rsidR="00FF067B" w:rsidRPr="00C756BF" w:rsidRDefault="00FF067B" w:rsidP="00FF067B">
            <w:pPr>
              <w:ind w:left="450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</w:tcPr>
          <w:p w:rsidR="00FF067B" w:rsidRPr="00C756BF" w:rsidRDefault="00FF067B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FF067B" w:rsidRPr="00C756BF" w:rsidRDefault="00FF067B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</w:tcPr>
          <w:p w:rsidR="00FF067B" w:rsidRPr="00C756BF" w:rsidRDefault="00FF067B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F067B" w:rsidRPr="00C756BF" w:rsidTr="005376D1">
        <w:tc>
          <w:tcPr>
            <w:tcW w:w="6390" w:type="dxa"/>
          </w:tcPr>
          <w:p w:rsidR="00FF067B" w:rsidRPr="00C756BF" w:rsidRDefault="00FF067B" w:rsidP="00FF067B">
            <w:pPr>
              <w:ind w:left="45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C756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97" w:type="dxa"/>
            <w:tcBorders>
              <w:bottom w:val="double" w:sz="4" w:space="0" w:color="auto"/>
            </w:tcBorders>
          </w:tcPr>
          <w:p w:rsidR="00FF067B" w:rsidRPr="00C756BF" w:rsidRDefault="00A4349E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E414A" w:rsidRPr="00C756B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196</w:t>
            </w:r>
            <w:r w:rsidR="007E414A" w:rsidRPr="00C756B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118</w:t>
            </w:r>
          </w:p>
        </w:tc>
        <w:tc>
          <w:tcPr>
            <w:tcW w:w="236" w:type="dxa"/>
          </w:tcPr>
          <w:p w:rsidR="00FF067B" w:rsidRPr="00C756BF" w:rsidRDefault="00FF067B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07" w:type="dxa"/>
            <w:tcBorders>
              <w:bottom w:val="double" w:sz="4" w:space="0" w:color="auto"/>
            </w:tcBorders>
          </w:tcPr>
          <w:p w:rsidR="00FF067B" w:rsidRPr="00C756BF" w:rsidRDefault="00A4349E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FF067B" w:rsidRPr="00C756B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735</w:t>
            </w:r>
            <w:r w:rsidR="00FF067B" w:rsidRPr="00C756B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898</w:t>
            </w:r>
          </w:p>
        </w:tc>
      </w:tr>
    </w:tbl>
    <w:p w:rsidR="005A0919" w:rsidRPr="00C756BF" w:rsidRDefault="005A0919" w:rsidP="004A2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080A86" w:rsidRPr="00C756BF" w:rsidRDefault="005A0919" w:rsidP="00C73C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br w:type="page"/>
      </w:r>
      <w:r w:rsidR="007C35C7" w:rsidRPr="00C756BF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A4349E" w:rsidRPr="00A4349E">
        <w:rPr>
          <w:rFonts w:ascii="Angsana New" w:hAnsi="Angsana New"/>
          <w:sz w:val="30"/>
          <w:szCs w:val="30"/>
        </w:rPr>
        <w:t>31</w:t>
      </w:r>
      <w:r w:rsidR="006465BD" w:rsidRPr="00C756BF">
        <w:rPr>
          <w:rFonts w:ascii="Angsana New" w:hAnsi="Angsana New"/>
          <w:sz w:val="30"/>
          <w:szCs w:val="30"/>
          <w:cs/>
        </w:rPr>
        <w:t xml:space="preserve"> ธันวาคม</w:t>
      </w:r>
      <w:r w:rsidR="00377675" w:rsidRPr="00C756BF">
        <w:rPr>
          <w:rFonts w:ascii="Angsana New" w:hAnsi="Angsana New"/>
          <w:sz w:val="30"/>
          <w:szCs w:val="30"/>
          <w:cs/>
        </w:rPr>
        <w:t xml:space="preserve"> </w:t>
      </w:r>
      <w:r w:rsidR="00A4349E" w:rsidRPr="00A4349E">
        <w:rPr>
          <w:rFonts w:ascii="Angsana New" w:hAnsi="Angsana New"/>
          <w:sz w:val="30"/>
          <w:szCs w:val="30"/>
        </w:rPr>
        <w:t>2562</w:t>
      </w:r>
      <w:r w:rsidR="00E20685" w:rsidRPr="00C756BF">
        <w:rPr>
          <w:rFonts w:ascii="Angsana New" w:hAnsi="Angsana New"/>
          <w:sz w:val="30"/>
          <w:szCs w:val="30"/>
        </w:rPr>
        <w:t xml:space="preserve"> </w:t>
      </w:r>
      <w:r w:rsidR="00080A86" w:rsidRPr="00C756BF">
        <w:rPr>
          <w:rFonts w:ascii="Angsana New" w:hAnsi="Angsana New"/>
          <w:sz w:val="30"/>
          <w:szCs w:val="30"/>
          <w:cs/>
        </w:rPr>
        <w:t>บริษัทมีลูกหนี้ธุรกิจหลักทรัพย์</w:t>
      </w:r>
      <w:r w:rsidR="00F532F2" w:rsidRPr="00C756BF">
        <w:rPr>
          <w:rFonts w:ascii="Angsana New" w:hAnsi="Angsana New"/>
          <w:sz w:val="30"/>
          <w:szCs w:val="30"/>
          <w:cs/>
        </w:rPr>
        <w:t>และสัญญาซื้อขายล่วงหน้า</w:t>
      </w:r>
      <w:r w:rsidR="00080A86" w:rsidRPr="00C756BF">
        <w:rPr>
          <w:rFonts w:ascii="Angsana New" w:hAnsi="Angsana New"/>
          <w:sz w:val="30"/>
          <w:szCs w:val="30"/>
          <w:cs/>
        </w:rPr>
        <w:t>ที่ระงับการรับรู้รายได้</w:t>
      </w:r>
      <w:r w:rsidR="00F53CFA" w:rsidRPr="00C756BF">
        <w:rPr>
          <w:rFonts w:ascii="Angsana New" w:hAnsi="Angsana New"/>
          <w:sz w:val="30"/>
          <w:szCs w:val="30"/>
          <w:cs/>
        </w:rPr>
        <w:t>รวมดอกเบี้ยค้างรับ จำนวน</w:t>
      </w:r>
      <w:r w:rsidR="00F10C3D" w:rsidRPr="00C756BF">
        <w:rPr>
          <w:rFonts w:ascii="Angsana New" w:hAnsi="Angsana New"/>
          <w:sz w:val="30"/>
          <w:szCs w:val="30"/>
        </w:rPr>
        <w:t xml:space="preserve"> </w:t>
      </w:r>
      <w:r w:rsidR="00A4349E" w:rsidRPr="00A4349E">
        <w:rPr>
          <w:rFonts w:ascii="Angsana New" w:hAnsi="Angsana New"/>
          <w:sz w:val="30"/>
          <w:szCs w:val="30"/>
        </w:rPr>
        <w:t>0</w:t>
      </w:r>
      <w:r w:rsidR="007E414A" w:rsidRPr="00C756BF">
        <w:rPr>
          <w:rFonts w:ascii="Angsana New" w:hAnsi="Angsana New"/>
          <w:sz w:val="30"/>
          <w:szCs w:val="30"/>
        </w:rPr>
        <w:t>.</w:t>
      </w:r>
      <w:r w:rsidR="00A4349E" w:rsidRPr="00A4349E">
        <w:rPr>
          <w:rFonts w:ascii="Angsana New" w:hAnsi="Angsana New"/>
          <w:sz w:val="30"/>
          <w:szCs w:val="30"/>
        </w:rPr>
        <w:t>14</w:t>
      </w:r>
      <w:r w:rsidR="003F0273" w:rsidRPr="00C756BF">
        <w:rPr>
          <w:rFonts w:ascii="Angsana New" w:hAnsi="Angsana New"/>
          <w:sz w:val="30"/>
          <w:szCs w:val="30"/>
        </w:rPr>
        <w:t xml:space="preserve"> </w:t>
      </w:r>
      <w:r w:rsidR="00080A86" w:rsidRPr="00C756BF">
        <w:rPr>
          <w:rFonts w:ascii="Angsana New" w:hAnsi="Angsana New"/>
          <w:sz w:val="30"/>
          <w:szCs w:val="30"/>
          <w:cs/>
        </w:rPr>
        <w:t xml:space="preserve">ล้านบาท </w:t>
      </w:r>
      <w:r w:rsidR="00080A86" w:rsidRPr="00C756BF">
        <w:rPr>
          <w:rFonts w:ascii="Angsana New" w:hAnsi="Angsana New"/>
          <w:i/>
          <w:iCs/>
          <w:sz w:val="30"/>
          <w:szCs w:val="30"/>
          <w:cs/>
        </w:rPr>
        <w:t>(</w:t>
      </w:r>
      <w:r w:rsidR="00A4349E" w:rsidRPr="00A4349E">
        <w:rPr>
          <w:rFonts w:ascii="Angsana New" w:hAnsi="Angsana New"/>
          <w:i/>
          <w:iCs/>
          <w:sz w:val="30"/>
          <w:szCs w:val="30"/>
        </w:rPr>
        <w:t>2561</w:t>
      </w:r>
      <w:r w:rsidR="00F53CFA" w:rsidRPr="00C756BF">
        <w:rPr>
          <w:rFonts w:ascii="Angsana New" w:hAnsi="Angsana New"/>
          <w:i/>
          <w:iCs/>
          <w:sz w:val="30"/>
          <w:szCs w:val="30"/>
        </w:rPr>
        <w:t xml:space="preserve">: </w:t>
      </w:r>
      <w:r w:rsidR="00A4349E" w:rsidRPr="00A4349E">
        <w:rPr>
          <w:rFonts w:ascii="Angsana New" w:hAnsi="Angsana New"/>
          <w:i/>
          <w:iCs/>
          <w:sz w:val="30"/>
          <w:szCs w:val="30"/>
        </w:rPr>
        <w:t>0</w:t>
      </w:r>
      <w:r w:rsidR="00377675" w:rsidRPr="00C756BF">
        <w:rPr>
          <w:rFonts w:ascii="Angsana New" w:hAnsi="Angsana New"/>
          <w:i/>
          <w:iCs/>
          <w:sz w:val="30"/>
          <w:szCs w:val="30"/>
        </w:rPr>
        <w:t>.</w:t>
      </w:r>
      <w:r w:rsidR="00A4349E" w:rsidRPr="00A4349E">
        <w:rPr>
          <w:rFonts w:ascii="Angsana New" w:hAnsi="Angsana New"/>
          <w:i/>
          <w:iCs/>
          <w:sz w:val="30"/>
          <w:szCs w:val="30"/>
        </w:rPr>
        <w:t>14</w:t>
      </w:r>
      <w:r w:rsidR="00ED0F76" w:rsidRPr="00C756BF">
        <w:rPr>
          <w:rFonts w:ascii="Angsana New" w:hAnsi="Angsana New"/>
          <w:i/>
          <w:iCs/>
          <w:sz w:val="30"/>
          <w:szCs w:val="30"/>
        </w:rPr>
        <w:t xml:space="preserve"> </w:t>
      </w:r>
      <w:r w:rsidR="00080A86" w:rsidRPr="00C756BF">
        <w:rPr>
          <w:rFonts w:ascii="Angsana New" w:hAnsi="Angsana New"/>
          <w:i/>
          <w:iCs/>
          <w:sz w:val="30"/>
          <w:szCs w:val="30"/>
          <w:cs/>
        </w:rPr>
        <w:t xml:space="preserve">ล้านบาท) </w:t>
      </w:r>
      <w:r w:rsidR="00080A86" w:rsidRPr="00C756BF">
        <w:rPr>
          <w:rFonts w:ascii="Angsana New" w:hAnsi="Angsana New"/>
          <w:sz w:val="30"/>
          <w:szCs w:val="30"/>
          <w:cs/>
        </w:rPr>
        <w:t>ซึ่งบริษัทได้ตั้งค่าเผื่อหนี้สงสัยจะสูญทั้งจำนวนแล้วตามประกาศสำนักงานคณะกรรมการกำกับหลักทรัพย์และตลาดหลักทรัพย์ เรื่อง การจัดทำบัญชีเกี่ยวกับลูกหนี้ด้อยคุณภาพของบริษัทหลักทรัพย์</w:t>
      </w:r>
      <w:r w:rsidR="00B97CB7" w:rsidRPr="00C756BF">
        <w:rPr>
          <w:rFonts w:ascii="Angsana New" w:hAnsi="Angsana New"/>
          <w:sz w:val="30"/>
          <w:szCs w:val="30"/>
          <w:cs/>
        </w:rPr>
        <w:t xml:space="preserve"> รายละเอียดมี</w:t>
      </w:r>
      <w:r w:rsidR="00080A86" w:rsidRPr="00C756BF">
        <w:rPr>
          <w:rFonts w:ascii="Angsana New" w:hAnsi="Angsana New"/>
          <w:sz w:val="30"/>
          <w:szCs w:val="30"/>
          <w:cs/>
        </w:rPr>
        <w:t>ดังนี้</w:t>
      </w:r>
    </w:p>
    <w:p w:rsidR="005A0919" w:rsidRPr="00C756BF" w:rsidRDefault="005A0919" w:rsidP="005A0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984"/>
        <w:gridCol w:w="284"/>
        <w:gridCol w:w="2083"/>
        <w:gridCol w:w="236"/>
        <w:gridCol w:w="1443"/>
      </w:tblGrid>
      <w:tr w:rsidR="005A0919" w:rsidRPr="00C756BF" w:rsidTr="005B5A77">
        <w:trPr>
          <w:trHeight w:val="246"/>
        </w:trPr>
        <w:tc>
          <w:tcPr>
            <w:tcW w:w="3240" w:type="dxa"/>
          </w:tcPr>
          <w:p w:rsidR="005A0919" w:rsidRPr="00C756BF" w:rsidRDefault="005A0919" w:rsidP="005B5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5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5"/>
          </w:tcPr>
          <w:p w:rsidR="005A0919" w:rsidRPr="00C756BF" w:rsidRDefault="00A4349E" w:rsidP="005B5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5A0919" w:rsidRPr="00C756BF" w:rsidTr="005B5A77">
        <w:trPr>
          <w:trHeight w:val="443"/>
        </w:trPr>
        <w:tc>
          <w:tcPr>
            <w:tcW w:w="3240" w:type="dxa"/>
          </w:tcPr>
          <w:p w:rsidR="005A0919" w:rsidRPr="00C756BF" w:rsidRDefault="005A0919" w:rsidP="005B5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A0919" w:rsidRPr="00C756BF" w:rsidRDefault="005A0919" w:rsidP="005B5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A0919" w:rsidRPr="00C756BF" w:rsidRDefault="005A0919" w:rsidP="005B5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A0919" w:rsidRPr="00C756BF" w:rsidRDefault="005A0919" w:rsidP="005B5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1984" w:type="dxa"/>
          </w:tcPr>
          <w:p w:rsidR="005A0919" w:rsidRPr="00C756BF" w:rsidRDefault="005A0919" w:rsidP="005B5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ลูกหนี้ธุรกิจหลักทรัพย์และสัญญาซื้อขายล่วงหน้ารวมดอกเบี้ย</w:t>
            </w:r>
            <w:r w:rsidRPr="00C756BF">
              <w:rPr>
                <w:rFonts w:ascii="Angsana New" w:hAnsi="Angsana New"/>
                <w:sz w:val="30"/>
                <w:szCs w:val="30"/>
              </w:rPr>
              <w:br/>
            </w:r>
            <w:r w:rsidRPr="00C756BF">
              <w:rPr>
                <w:rFonts w:ascii="Angsana New" w:hAnsi="Angsana New"/>
                <w:sz w:val="30"/>
                <w:szCs w:val="30"/>
                <w:cs/>
              </w:rPr>
              <w:t>ค้างรับ</w:t>
            </w:r>
          </w:p>
        </w:tc>
        <w:tc>
          <w:tcPr>
            <w:tcW w:w="284" w:type="dxa"/>
          </w:tcPr>
          <w:p w:rsidR="005A0919" w:rsidRPr="00C756BF" w:rsidRDefault="005A0919" w:rsidP="005B5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83" w:type="dxa"/>
          </w:tcPr>
          <w:p w:rsidR="005A0919" w:rsidRPr="00C756BF" w:rsidRDefault="005A0919" w:rsidP="005B5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A0919" w:rsidRPr="00C756BF" w:rsidRDefault="005A0919" w:rsidP="005B5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A0919" w:rsidRPr="00C756BF" w:rsidRDefault="005A0919" w:rsidP="005B5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A0919" w:rsidRPr="00C756BF" w:rsidRDefault="005A0919" w:rsidP="005B5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236" w:type="dxa"/>
          </w:tcPr>
          <w:p w:rsidR="005A0919" w:rsidRPr="00C756BF" w:rsidRDefault="005A0919" w:rsidP="005B5A7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3" w:type="dxa"/>
          </w:tcPr>
          <w:p w:rsidR="005A0919" w:rsidRPr="00C756BF" w:rsidRDefault="005A0919" w:rsidP="005B5A7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A0919" w:rsidRPr="00C756BF" w:rsidRDefault="005A0919" w:rsidP="005B5A7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A0919" w:rsidRPr="00C756BF" w:rsidRDefault="005A0919" w:rsidP="005B5A7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A0919" w:rsidRPr="00C756BF" w:rsidRDefault="005A0919" w:rsidP="005B5A7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5A0919" w:rsidRPr="00C756BF" w:rsidTr="005B5A77">
        <w:trPr>
          <w:trHeight w:val="246"/>
        </w:trPr>
        <w:tc>
          <w:tcPr>
            <w:tcW w:w="3240" w:type="dxa"/>
          </w:tcPr>
          <w:p w:rsidR="005A0919" w:rsidRPr="00C756BF" w:rsidRDefault="005A0919" w:rsidP="005B5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5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5"/>
          </w:tcPr>
          <w:p w:rsidR="005A0919" w:rsidRPr="00C756BF" w:rsidRDefault="005A0919" w:rsidP="005B5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414A" w:rsidRPr="00C756BF" w:rsidTr="005B5A77">
        <w:trPr>
          <w:trHeight w:val="328"/>
        </w:trPr>
        <w:tc>
          <w:tcPr>
            <w:tcW w:w="3240" w:type="dxa"/>
          </w:tcPr>
          <w:p w:rsidR="007E414A" w:rsidRPr="00C756BF" w:rsidRDefault="007E414A" w:rsidP="005B5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จัดชั้นสงสัย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7E414A" w:rsidRPr="00C756BF" w:rsidRDefault="00A4349E" w:rsidP="007E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141</w:t>
            </w:r>
          </w:p>
        </w:tc>
        <w:tc>
          <w:tcPr>
            <w:tcW w:w="284" w:type="dxa"/>
          </w:tcPr>
          <w:p w:rsidR="007E414A" w:rsidRPr="00C756BF" w:rsidRDefault="007E414A" w:rsidP="007E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7E414A" w:rsidRPr="00C756BF" w:rsidRDefault="007E414A" w:rsidP="007E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5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</w:rPr>
              <w:t>(</w:t>
            </w:r>
            <w:r w:rsidR="00A4349E" w:rsidRPr="00A4349E">
              <w:rPr>
                <w:rFonts w:ascii="Angsana New" w:hAnsi="Angsana New"/>
                <w:sz w:val="30"/>
                <w:szCs w:val="30"/>
              </w:rPr>
              <w:t>141</w:t>
            </w:r>
            <w:r w:rsidRPr="00C756B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7E414A" w:rsidRPr="00C756BF" w:rsidRDefault="007E414A" w:rsidP="007E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:rsidR="007E414A" w:rsidRPr="00C756BF" w:rsidRDefault="007E414A" w:rsidP="007E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after="0"/>
              <w:ind w:right="-167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E414A" w:rsidRPr="00C756BF" w:rsidTr="005B5A77">
        <w:trPr>
          <w:trHeight w:val="314"/>
        </w:trPr>
        <w:tc>
          <w:tcPr>
            <w:tcW w:w="3240" w:type="dxa"/>
          </w:tcPr>
          <w:p w:rsidR="007E414A" w:rsidRPr="00C756BF" w:rsidRDefault="007E414A" w:rsidP="005B5A7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:rsidR="007E414A" w:rsidRPr="00C756BF" w:rsidRDefault="00A4349E" w:rsidP="007E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141</w:t>
            </w:r>
          </w:p>
        </w:tc>
        <w:tc>
          <w:tcPr>
            <w:tcW w:w="284" w:type="dxa"/>
            <w:tcBorders>
              <w:bottom w:val="nil"/>
            </w:tcBorders>
          </w:tcPr>
          <w:p w:rsidR="007E414A" w:rsidRPr="00C756BF" w:rsidRDefault="007E414A" w:rsidP="007E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83" w:type="dxa"/>
            <w:tcBorders>
              <w:top w:val="single" w:sz="4" w:space="0" w:color="auto"/>
              <w:bottom w:val="double" w:sz="4" w:space="0" w:color="auto"/>
            </w:tcBorders>
          </w:tcPr>
          <w:p w:rsidR="007E414A" w:rsidRPr="00C756BF" w:rsidRDefault="007E414A" w:rsidP="007E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5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56BF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A4349E" w:rsidRPr="00A4349E">
              <w:rPr>
                <w:rFonts w:ascii="Angsana New" w:hAnsi="Angsana New"/>
                <w:b/>
                <w:bCs/>
                <w:sz w:val="30"/>
                <w:szCs w:val="30"/>
              </w:rPr>
              <w:t>141</w:t>
            </w:r>
            <w:r w:rsidRPr="00C756BF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:rsidR="007E414A" w:rsidRPr="00C756BF" w:rsidRDefault="007E414A" w:rsidP="007E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:rsidR="007E414A" w:rsidRPr="00C756BF" w:rsidRDefault="007E414A" w:rsidP="007E4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after="0"/>
              <w:ind w:right="-167"/>
              <w:rPr>
                <w:rFonts w:ascii="Angsana New" w:hAnsi="Angsana New"/>
                <w:b/>
                <w:sz w:val="30"/>
                <w:szCs w:val="30"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</w:rPr>
              <w:t>-</w:t>
            </w:r>
          </w:p>
        </w:tc>
      </w:tr>
    </w:tbl>
    <w:p w:rsidR="00FF067B" w:rsidRPr="00C756BF" w:rsidRDefault="00FF067B" w:rsidP="00FF0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984"/>
        <w:gridCol w:w="284"/>
        <w:gridCol w:w="2083"/>
        <w:gridCol w:w="236"/>
        <w:gridCol w:w="1443"/>
      </w:tblGrid>
      <w:tr w:rsidR="00FF067B" w:rsidRPr="00C756BF" w:rsidTr="003831F0">
        <w:trPr>
          <w:trHeight w:val="246"/>
        </w:trPr>
        <w:tc>
          <w:tcPr>
            <w:tcW w:w="3240" w:type="dxa"/>
          </w:tcPr>
          <w:p w:rsidR="00FF067B" w:rsidRPr="00C756BF" w:rsidRDefault="00FF067B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5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5"/>
          </w:tcPr>
          <w:p w:rsidR="00FF067B" w:rsidRPr="00C756BF" w:rsidRDefault="00A4349E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FF067B" w:rsidRPr="00C756BF" w:rsidTr="003831F0">
        <w:trPr>
          <w:trHeight w:val="443"/>
        </w:trPr>
        <w:tc>
          <w:tcPr>
            <w:tcW w:w="3240" w:type="dxa"/>
          </w:tcPr>
          <w:p w:rsidR="00FF067B" w:rsidRPr="00C756BF" w:rsidRDefault="00FF067B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FF067B" w:rsidRPr="00C756BF" w:rsidRDefault="00FF067B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FF067B" w:rsidRPr="00C756BF" w:rsidRDefault="00FF067B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FF067B" w:rsidRPr="00C756BF" w:rsidRDefault="00FF067B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1984" w:type="dxa"/>
          </w:tcPr>
          <w:p w:rsidR="00FF067B" w:rsidRPr="00C756BF" w:rsidRDefault="00FF067B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ลูกหนี้ธุรกิจหลักทรัพย์และสัญญาซื้อขายล่วงหน้ารวมดอกเบี้ย</w:t>
            </w:r>
            <w:r w:rsidRPr="00C756BF">
              <w:rPr>
                <w:rFonts w:ascii="Angsana New" w:hAnsi="Angsana New"/>
                <w:sz w:val="30"/>
                <w:szCs w:val="30"/>
              </w:rPr>
              <w:br/>
            </w:r>
            <w:r w:rsidRPr="00C756BF">
              <w:rPr>
                <w:rFonts w:ascii="Angsana New" w:hAnsi="Angsana New"/>
                <w:sz w:val="30"/>
                <w:szCs w:val="30"/>
                <w:cs/>
              </w:rPr>
              <w:t>ค้างรับ</w:t>
            </w:r>
          </w:p>
        </w:tc>
        <w:tc>
          <w:tcPr>
            <w:tcW w:w="284" w:type="dxa"/>
          </w:tcPr>
          <w:p w:rsidR="00FF067B" w:rsidRPr="00C756BF" w:rsidRDefault="00FF067B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83" w:type="dxa"/>
          </w:tcPr>
          <w:p w:rsidR="00FF067B" w:rsidRPr="00C756BF" w:rsidRDefault="00FF067B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FF067B" w:rsidRPr="00C756BF" w:rsidRDefault="00FF067B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FF067B" w:rsidRPr="00C756BF" w:rsidRDefault="00FF067B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FF067B" w:rsidRPr="00C756BF" w:rsidRDefault="00FF067B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236" w:type="dxa"/>
          </w:tcPr>
          <w:p w:rsidR="00FF067B" w:rsidRPr="00C756BF" w:rsidRDefault="00FF067B" w:rsidP="003831F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3" w:type="dxa"/>
          </w:tcPr>
          <w:p w:rsidR="00FF067B" w:rsidRPr="00C756BF" w:rsidRDefault="00FF067B" w:rsidP="003831F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FF067B" w:rsidRPr="00C756BF" w:rsidRDefault="00FF067B" w:rsidP="003831F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FF067B" w:rsidRPr="00C756BF" w:rsidRDefault="00FF067B" w:rsidP="003831F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FF067B" w:rsidRPr="00C756BF" w:rsidRDefault="00FF067B" w:rsidP="003831F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FF067B" w:rsidRPr="00C756BF" w:rsidTr="003831F0">
        <w:trPr>
          <w:trHeight w:val="246"/>
        </w:trPr>
        <w:tc>
          <w:tcPr>
            <w:tcW w:w="3240" w:type="dxa"/>
          </w:tcPr>
          <w:p w:rsidR="00FF067B" w:rsidRPr="00C756BF" w:rsidRDefault="00FF067B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5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5"/>
          </w:tcPr>
          <w:p w:rsidR="00FF067B" w:rsidRPr="00C756BF" w:rsidRDefault="00FF067B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067B" w:rsidRPr="00C756BF" w:rsidTr="003831F0">
        <w:trPr>
          <w:trHeight w:val="328"/>
        </w:trPr>
        <w:tc>
          <w:tcPr>
            <w:tcW w:w="3240" w:type="dxa"/>
          </w:tcPr>
          <w:p w:rsidR="00FF067B" w:rsidRPr="00C756BF" w:rsidRDefault="00FF067B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จัดชั้นสงสัย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FF067B" w:rsidRPr="00C756BF" w:rsidRDefault="00A4349E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141</w:t>
            </w:r>
          </w:p>
        </w:tc>
        <w:tc>
          <w:tcPr>
            <w:tcW w:w="284" w:type="dxa"/>
          </w:tcPr>
          <w:p w:rsidR="00FF067B" w:rsidRPr="00C756BF" w:rsidRDefault="00FF067B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FF067B" w:rsidRPr="00C756BF" w:rsidRDefault="00FF067B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5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</w:rPr>
              <w:t>(</w:t>
            </w:r>
            <w:r w:rsidR="00A4349E" w:rsidRPr="00A4349E">
              <w:rPr>
                <w:rFonts w:ascii="Angsana New" w:hAnsi="Angsana New"/>
                <w:sz w:val="30"/>
                <w:szCs w:val="30"/>
              </w:rPr>
              <w:t>141</w:t>
            </w:r>
            <w:r w:rsidRPr="00C756B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FF067B" w:rsidRPr="00C756BF" w:rsidRDefault="00FF067B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:rsidR="00FF067B" w:rsidRPr="00C756BF" w:rsidRDefault="00FF067B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after="0"/>
              <w:ind w:right="-167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067B" w:rsidRPr="00C756BF" w:rsidTr="003831F0">
        <w:trPr>
          <w:trHeight w:val="314"/>
        </w:trPr>
        <w:tc>
          <w:tcPr>
            <w:tcW w:w="3240" w:type="dxa"/>
          </w:tcPr>
          <w:p w:rsidR="00FF067B" w:rsidRPr="00C756BF" w:rsidRDefault="00FF067B" w:rsidP="003831F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:rsidR="00FF067B" w:rsidRPr="00C756BF" w:rsidRDefault="00A4349E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141</w:t>
            </w:r>
          </w:p>
        </w:tc>
        <w:tc>
          <w:tcPr>
            <w:tcW w:w="284" w:type="dxa"/>
            <w:tcBorders>
              <w:bottom w:val="nil"/>
            </w:tcBorders>
          </w:tcPr>
          <w:p w:rsidR="00FF067B" w:rsidRPr="00C756BF" w:rsidRDefault="00FF067B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83" w:type="dxa"/>
            <w:tcBorders>
              <w:top w:val="single" w:sz="4" w:space="0" w:color="auto"/>
              <w:bottom w:val="double" w:sz="4" w:space="0" w:color="auto"/>
            </w:tcBorders>
          </w:tcPr>
          <w:p w:rsidR="00FF067B" w:rsidRPr="00C756BF" w:rsidRDefault="00FF067B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5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56BF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A4349E" w:rsidRPr="00A4349E">
              <w:rPr>
                <w:rFonts w:ascii="Angsana New" w:hAnsi="Angsana New"/>
                <w:b/>
                <w:bCs/>
                <w:sz w:val="30"/>
                <w:szCs w:val="30"/>
              </w:rPr>
              <w:t>141</w:t>
            </w:r>
            <w:r w:rsidRPr="00C756BF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:rsidR="00FF067B" w:rsidRPr="00C756BF" w:rsidRDefault="00FF067B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:rsidR="00FF067B" w:rsidRPr="00C756BF" w:rsidRDefault="00FF067B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after="0"/>
              <w:ind w:right="-167"/>
              <w:rPr>
                <w:rFonts w:ascii="Angsana New" w:hAnsi="Angsana New"/>
                <w:b/>
                <w:sz w:val="30"/>
                <w:szCs w:val="30"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</w:rPr>
              <w:t>-</w:t>
            </w:r>
          </w:p>
        </w:tc>
      </w:tr>
    </w:tbl>
    <w:p w:rsidR="00FF067B" w:rsidRPr="00C756BF" w:rsidRDefault="00FF067B" w:rsidP="00FF0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p w:rsidR="002A5B27" w:rsidRPr="00C756BF" w:rsidRDefault="00A4349E" w:rsidP="002A5B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A4349E">
        <w:rPr>
          <w:rFonts w:ascii="Angsana New" w:hAnsi="Angsana New"/>
          <w:b/>
          <w:bCs/>
          <w:sz w:val="30"/>
          <w:szCs w:val="30"/>
        </w:rPr>
        <w:t>8</w:t>
      </w:r>
      <w:r w:rsidR="002A5B27" w:rsidRPr="00C756BF">
        <w:rPr>
          <w:rFonts w:ascii="Angsana New" w:hAnsi="Angsana New"/>
          <w:b/>
          <w:bCs/>
          <w:sz w:val="30"/>
          <w:szCs w:val="30"/>
        </w:rPr>
        <w:tab/>
      </w:r>
      <w:r w:rsidR="002A5B27" w:rsidRPr="00C756BF">
        <w:rPr>
          <w:rFonts w:ascii="Angsana New" w:hAnsi="Angsana New"/>
          <w:b/>
          <w:bCs/>
          <w:sz w:val="30"/>
          <w:szCs w:val="30"/>
          <w:cs/>
        </w:rPr>
        <w:t>ค่าเผื่อหนี้สงสัยจะสูญ</w:t>
      </w:r>
    </w:p>
    <w:p w:rsidR="002A5B27" w:rsidRPr="00C756BF" w:rsidRDefault="002A5B27" w:rsidP="002A5B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16"/>
          <w:szCs w:val="16"/>
        </w:r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120"/>
        <w:gridCol w:w="1440"/>
        <w:gridCol w:w="270"/>
        <w:gridCol w:w="1440"/>
      </w:tblGrid>
      <w:tr w:rsidR="005F2136" w:rsidRPr="00C756BF" w:rsidTr="003C415F">
        <w:tc>
          <w:tcPr>
            <w:tcW w:w="6120" w:type="dxa"/>
          </w:tcPr>
          <w:p w:rsidR="005F2136" w:rsidRPr="00C756BF" w:rsidRDefault="005F2136" w:rsidP="005F2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5F2136" w:rsidRPr="00C756BF" w:rsidRDefault="00A4349E" w:rsidP="005F2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5F2136" w:rsidRPr="00C756BF" w:rsidRDefault="005F2136" w:rsidP="005F2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:rsidR="005F2136" w:rsidRPr="00C756BF" w:rsidRDefault="00A4349E" w:rsidP="005F2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353B84" w:rsidRPr="00C756BF" w:rsidTr="003C415F">
        <w:tc>
          <w:tcPr>
            <w:tcW w:w="6120" w:type="dxa"/>
          </w:tcPr>
          <w:p w:rsidR="00353B84" w:rsidRPr="00C756BF" w:rsidRDefault="00353B84" w:rsidP="003C4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:rsidR="00353B84" w:rsidRPr="00C756BF" w:rsidRDefault="00353B84" w:rsidP="003C415F">
            <w:pPr>
              <w:ind w:left="-10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756B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067B" w:rsidRPr="00C756BF" w:rsidTr="003C415F">
        <w:tc>
          <w:tcPr>
            <w:tcW w:w="6120" w:type="dxa"/>
          </w:tcPr>
          <w:p w:rsidR="00FF067B" w:rsidRPr="00C756BF" w:rsidRDefault="008E6962" w:rsidP="00FF067B">
            <w:pPr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>ยอดต้น</w:t>
            </w:r>
            <w:r w:rsidR="00FF067B" w:rsidRPr="00C756BF">
              <w:rPr>
                <w:rFonts w:ascii="Angsana New" w:hAnsi="Angsana New"/>
                <w:b/>
                <w:sz w:val="30"/>
                <w:szCs w:val="30"/>
                <w:cs/>
              </w:rPr>
              <w:t>ปี</w:t>
            </w:r>
          </w:p>
        </w:tc>
        <w:tc>
          <w:tcPr>
            <w:tcW w:w="1440" w:type="dxa"/>
          </w:tcPr>
          <w:p w:rsidR="00FF067B" w:rsidRPr="00C756BF" w:rsidRDefault="00A4349E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141</w:t>
            </w:r>
          </w:p>
        </w:tc>
        <w:tc>
          <w:tcPr>
            <w:tcW w:w="270" w:type="dxa"/>
          </w:tcPr>
          <w:p w:rsidR="00FF067B" w:rsidRPr="00C756BF" w:rsidRDefault="00FF067B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FF067B" w:rsidRPr="00C756BF" w:rsidRDefault="00A4349E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45</w:t>
            </w:r>
            <w:r w:rsidR="00FF067B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754</w:t>
            </w:r>
          </w:p>
        </w:tc>
      </w:tr>
      <w:tr w:rsidR="00FF067B" w:rsidRPr="00C756BF" w:rsidTr="003C415F">
        <w:tc>
          <w:tcPr>
            <w:tcW w:w="6120" w:type="dxa"/>
          </w:tcPr>
          <w:p w:rsidR="00FF067B" w:rsidRPr="00C756BF" w:rsidRDefault="00FF067B" w:rsidP="00FF067B">
            <w:pPr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>หนี้สูญและหนี้สงสัยจะสูญ</w:t>
            </w:r>
          </w:p>
        </w:tc>
        <w:tc>
          <w:tcPr>
            <w:tcW w:w="1440" w:type="dxa"/>
          </w:tcPr>
          <w:p w:rsidR="00FF067B" w:rsidRPr="00C756BF" w:rsidRDefault="00355360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F067B" w:rsidRPr="00C756BF" w:rsidRDefault="00FF067B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FF067B" w:rsidRPr="00C756BF" w:rsidRDefault="00A4349E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505</w:t>
            </w:r>
          </w:p>
        </w:tc>
      </w:tr>
      <w:tr w:rsidR="00FF067B" w:rsidRPr="00C756BF" w:rsidTr="003C415F">
        <w:tc>
          <w:tcPr>
            <w:tcW w:w="6120" w:type="dxa"/>
          </w:tcPr>
          <w:p w:rsidR="00FF067B" w:rsidRPr="00C756BF" w:rsidRDefault="00FF067B" w:rsidP="00FF067B">
            <w:pPr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>หนี้สูญ</w:t>
            </w:r>
            <w:r w:rsidR="0011083D" w:rsidRPr="00C756BF">
              <w:rPr>
                <w:rFonts w:ascii="Angsana New" w:hAnsi="Angsana New"/>
                <w:b/>
                <w:sz w:val="30"/>
                <w:szCs w:val="30"/>
                <w:cs/>
              </w:rPr>
              <w:t>รับ</w:t>
            </w:r>
            <w:r w:rsidR="00A923A7" w:rsidRPr="00C756BF">
              <w:rPr>
                <w:rFonts w:ascii="Angsana New" w:hAnsi="Angsana New"/>
                <w:b/>
                <w:sz w:val="30"/>
                <w:szCs w:val="30"/>
                <w:cs/>
              </w:rPr>
              <w:t>คืน</w:t>
            </w:r>
          </w:p>
        </w:tc>
        <w:tc>
          <w:tcPr>
            <w:tcW w:w="1440" w:type="dxa"/>
          </w:tcPr>
          <w:p w:rsidR="00FF067B" w:rsidRPr="00C756BF" w:rsidRDefault="00355360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F067B" w:rsidRPr="00C756BF" w:rsidRDefault="00FF067B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FF067B" w:rsidRPr="00C756BF" w:rsidRDefault="00FF067B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</w:rPr>
              <w:t>(</w:t>
            </w:r>
            <w:r w:rsidR="00A4349E" w:rsidRPr="00A4349E">
              <w:rPr>
                <w:rFonts w:ascii="Angsana New" w:hAnsi="Angsana New"/>
                <w:sz w:val="30"/>
                <w:szCs w:val="30"/>
              </w:rPr>
              <w:t>3</w:t>
            </w:r>
            <w:r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="00A4349E" w:rsidRPr="00A4349E">
              <w:rPr>
                <w:rFonts w:ascii="Angsana New" w:hAnsi="Angsana New"/>
                <w:sz w:val="30"/>
                <w:szCs w:val="30"/>
              </w:rPr>
              <w:t>498</w:t>
            </w:r>
            <w:r w:rsidRPr="00C756B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F067B" w:rsidRPr="00C756BF" w:rsidTr="003C415F">
        <w:tc>
          <w:tcPr>
            <w:tcW w:w="6120" w:type="dxa"/>
          </w:tcPr>
          <w:p w:rsidR="00FF067B" w:rsidRPr="00C756BF" w:rsidRDefault="00FF067B" w:rsidP="00FF067B">
            <w:pPr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>หนี้สูญตัดบัญชี</w:t>
            </w:r>
          </w:p>
        </w:tc>
        <w:tc>
          <w:tcPr>
            <w:tcW w:w="1440" w:type="dxa"/>
          </w:tcPr>
          <w:p w:rsidR="00FF067B" w:rsidRPr="00C756BF" w:rsidRDefault="00355360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F067B" w:rsidRPr="00C756BF" w:rsidRDefault="00FF067B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FF067B" w:rsidRPr="00C756BF" w:rsidRDefault="00FF067B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</w:rPr>
              <w:t>(</w:t>
            </w:r>
            <w:r w:rsidR="00A4349E" w:rsidRPr="00A4349E">
              <w:rPr>
                <w:rFonts w:ascii="Angsana New" w:hAnsi="Angsana New"/>
                <w:sz w:val="30"/>
                <w:szCs w:val="30"/>
              </w:rPr>
              <w:t>42</w:t>
            </w:r>
            <w:r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="00A4349E" w:rsidRPr="00A4349E">
              <w:rPr>
                <w:rFonts w:ascii="Angsana New" w:hAnsi="Angsana New"/>
                <w:sz w:val="30"/>
                <w:szCs w:val="30"/>
              </w:rPr>
              <w:t>620</w:t>
            </w:r>
            <w:r w:rsidRPr="00C756B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F067B" w:rsidRPr="00C756BF" w:rsidTr="003C415F">
        <w:tc>
          <w:tcPr>
            <w:tcW w:w="6120" w:type="dxa"/>
          </w:tcPr>
          <w:p w:rsidR="00FF067B" w:rsidRPr="00C756BF" w:rsidRDefault="00FF067B" w:rsidP="00FF067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FF067B" w:rsidRPr="00C756BF" w:rsidRDefault="00A4349E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141</w:t>
            </w:r>
          </w:p>
        </w:tc>
        <w:tc>
          <w:tcPr>
            <w:tcW w:w="270" w:type="dxa"/>
          </w:tcPr>
          <w:p w:rsidR="00FF067B" w:rsidRPr="00C756BF" w:rsidRDefault="00FF067B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FF067B" w:rsidRPr="00C756BF" w:rsidRDefault="00A4349E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141</w:t>
            </w:r>
          </w:p>
        </w:tc>
      </w:tr>
    </w:tbl>
    <w:p w:rsidR="007E0606" w:rsidRPr="00C756BF" w:rsidRDefault="00FF73AC" w:rsidP="009436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  <w:r w:rsidRPr="00C756BF"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  <w:r w:rsidR="00A4349E" w:rsidRPr="00A4349E"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287C1D" w:rsidRPr="00C756BF">
        <w:rPr>
          <w:rFonts w:ascii="Angsana New" w:hAnsi="Angsana New"/>
          <w:b/>
          <w:bCs/>
          <w:sz w:val="30"/>
          <w:szCs w:val="30"/>
        </w:rPr>
        <w:tab/>
      </w:r>
      <w:r w:rsidR="00287C1D" w:rsidRPr="00C756BF">
        <w:rPr>
          <w:rFonts w:ascii="Angsana New" w:hAnsi="Angsana New"/>
          <w:b/>
          <w:bCs/>
          <w:sz w:val="30"/>
          <w:szCs w:val="30"/>
          <w:cs/>
        </w:rPr>
        <w:t>สินทรัพย์และหนี้สินตราสารอนุพันธ์</w:t>
      </w:r>
      <w:r w:rsidR="0095406D" w:rsidRPr="00C756BF">
        <w:rPr>
          <w:rFonts w:ascii="Angsana New" w:hAnsi="Angsana New"/>
          <w:b/>
          <w:bCs/>
          <w:sz w:val="30"/>
          <w:szCs w:val="30"/>
        </w:rPr>
        <w:t xml:space="preserve"> </w:t>
      </w:r>
      <w:r w:rsidR="007E0606" w:rsidRPr="00C756BF">
        <w:rPr>
          <w:rFonts w:ascii="Angsana New" w:hAnsi="Angsana New"/>
          <w:b/>
          <w:bCs/>
          <w:sz w:val="2"/>
          <w:szCs w:val="2"/>
        </w:rPr>
        <w:br/>
      </w:r>
    </w:p>
    <w:tbl>
      <w:tblPr>
        <w:tblW w:w="9365" w:type="dxa"/>
        <w:tblInd w:w="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51"/>
        <w:gridCol w:w="987"/>
        <w:gridCol w:w="270"/>
        <w:gridCol w:w="987"/>
        <w:gridCol w:w="270"/>
        <w:gridCol w:w="1068"/>
        <w:gridCol w:w="262"/>
        <w:gridCol w:w="1002"/>
        <w:gridCol w:w="270"/>
        <w:gridCol w:w="991"/>
        <w:gridCol w:w="270"/>
        <w:gridCol w:w="1137"/>
      </w:tblGrid>
      <w:tr w:rsidR="00702705" w:rsidRPr="00C756BF" w:rsidTr="00FF067B">
        <w:trPr>
          <w:trHeight w:val="20"/>
        </w:trPr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</w:tcPr>
          <w:p w:rsidR="00702705" w:rsidRPr="00C756BF" w:rsidRDefault="00702705" w:rsidP="00A439B1">
            <w:pPr>
              <w:spacing w:line="0" w:lineRule="atLeas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2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02705" w:rsidRPr="00C756BF" w:rsidRDefault="00A4349E" w:rsidP="00A439B1">
            <w:pPr>
              <w:spacing w:line="0" w:lineRule="atLeas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</w:tcPr>
          <w:p w:rsidR="00702705" w:rsidRPr="00C756BF" w:rsidRDefault="00702705" w:rsidP="00A439B1">
            <w:pPr>
              <w:spacing w:line="0" w:lineRule="atLeas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58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02705" w:rsidRPr="00C756BF" w:rsidRDefault="00A4349E" w:rsidP="003D79ED">
            <w:pPr>
              <w:spacing w:line="0" w:lineRule="atLeas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3D79ED" w:rsidRPr="00C756BF" w:rsidTr="00FF067B">
        <w:trPr>
          <w:trHeight w:val="20"/>
        </w:trPr>
        <w:tc>
          <w:tcPr>
            <w:tcW w:w="989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3D79ED" w:rsidRPr="00C756BF" w:rsidRDefault="003D79ED" w:rsidP="00C97970">
            <w:pPr>
              <w:spacing w:line="0" w:lineRule="atLeast"/>
              <w:ind w:left="198" w:right="-197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ประเภทของตราสาร</w:t>
            </w:r>
            <w:r w:rsidR="00E34AC6" w:rsidRPr="00C756BF"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</w:t>
            </w:r>
            <w:r w:rsidR="00132954" w:rsidRPr="00C756BF">
              <w:rPr>
                <w:rFonts w:ascii="Angsana New" w:hAnsi="Angsana New"/>
                <w:sz w:val="30"/>
                <w:szCs w:val="30"/>
              </w:rPr>
              <w:t xml:space="preserve">                                    </w:t>
            </w:r>
            <w:r w:rsidRPr="00C756BF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19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79ED" w:rsidRPr="00C756BF" w:rsidRDefault="003D79ED" w:rsidP="00A439B1">
            <w:pPr>
              <w:pStyle w:val="acctfourfigures"/>
              <w:tabs>
                <w:tab w:val="clear" w:pos="765"/>
              </w:tabs>
              <w:spacing w:line="0" w:lineRule="atLeast"/>
              <w:ind w:left="-107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756BF">
              <w:rPr>
                <w:rFonts w:ascii="Angsana New" w:hAnsi="Angsana New"/>
                <w:sz w:val="30"/>
                <w:szCs w:val="30"/>
              </w:rPr>
              <w:tab/>
            </w:r>
            <w:r w:rsidRPr="00C756BF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  <w:r w:rsidRPr="00C756BF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:rsidR="003D79ED" w:rsidRPr="00C756BF" w:rsidRDefault="003D79ED" w:rsidP="00A439B1">
            <w:pPr>
              <w:pStyle w:val="acctfourfigures"/>
              <w:tabs>
                <w:tab w:val="clear" w:pos="765"/>
              </w:tabs>
              <w:spacing w:line="0" w:lineRule="atLeast"/>
              <w:ind w:left="-107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0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3D79ED" w:rsidRPr="00C756BF" w:rsidRDefault="003D79ED" w:rsidP="00A439B1">
            <w:pPr>
              <w:pStyle w:val="acctfourfigures"/>
              <w:tabs>
                <w:tab w:val="clear" w:pos="765"/>
              </w:tabs>
              <w:spacing w:line="0" w:lineRule="atLeast"/>
              <w:ind w:left="-107" w:right="-108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 w:bidi="th-TH"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จำนวนเงินตามสัญญา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</w:tcPr>
          <w:p w:rsidR="003D79ED" w:rsidRPr="00C756BF" w:rsidRDefault="003D79ED" w:rsidP="00A439B1">
            <w:pPr>
              <w:pStyle w:val="acctfourfigures"/>
              <w:tabs>
                <w:tab w:val="clear" w:pos="765"/>
              </w:tabs>
              <w:spacing w:line="0" w:lineRule="atLeast"/>
              <w:ind w:left="-2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79ED" w:rsidRPr="00C756BF" w:rsidRDefault="003D79ED" w:rsidP="00A439B1">
            <w:pPr>
              <w:pStyle w:val="acctfourfigures"/>
              <w:tabs>
                <w:tab w:val="clear" w:pos="765"/>
              </w:tabs>
              <w:spacing w:line="0" w:lineRule="atLeast"/>
              <w:ind w:left="-101" w:right="-10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756BF">
              <w:rPr>
                <w:rFonts w:ascii="Angsana New" w:hAnsi="Angsana New"/>
                <w:sz w:val="30"/>
                <w:szCs w:val="30"/>
              </w:rPr>
              <w:tab/>
            </w:r>
            <w:r w:rsidRPr="00C756BF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  <w:r w:rsidRPr="00C756BF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:rsidR="003D79ED" w:rsidRPr="00C756BF" w:rsidRDefault="003D79ED" w:rsidP="00A439B1">
            <w:pPr>
              <w:pStyle w:val="acctfourfigures"/>
              <w:tabs>
                <w:tab w:val="clear" w:pos="765"/>
              </w:tabs>
              <w:spacing w:line="0" w:lineRule="atLeast"/>
              <w:ind w:left="-101" w:right="-10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6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3D79ED" w:rsidRPr="00C756BF" w:rsidRDefault="003D79ED" w:rsidP="00A439B1">
            <w:pPr>
              <w:pStyle w:val="acctfourfigures"/>
              <w:tabs>
                <w:tab w:val="clear" w:pos="765"/>
              </w:tabs>
              <w:spacing w:line="0" w:lineRule="atLeast"/>
              <w:ind w:left="-101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จำนวนเงิน</w:t>
            </w:r>
          </w:p>
          <w:p w:rsidR="003D79ED" w:rsidRPr="00C756BF" w:rsidRDefault="003D79ED" w:rsidP="00A439B1">
            <w:pPr>
              <w:pStyle w:val="acctfourfigures"/>
              <w:tabs>
                <w:tab w:val="clear" w:pos="765"/>
              </w:tabs>
              <w:spacing w:line="0" w:lineRule="atLeast"/>
              <w:ind w:left="-101" w:right="-10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ตามสัญญา</w:t>
            </w:r>
          </w:p>
        </w:tc>
      </w:tr>
      <w:tr w:rsidR="003D79ED" w:rsidRPr="00C756BF" w:rsidTr="00FF067B">
        <w:trPr>
          <w:trHeight w:val="20"/>
        </w:trPr>
        <w:tc>
          <w:tcPr>
            <w:tcW w:w="989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:rsidR="003D79ED" w:rsidRPr="00C756BF" w:rsidRDefault="003D79ED" w:rsidP="00A439B1">
            <w:pPr>
              <w:pStyle w:val="BodyText"/>
              <w:spacing w:after="0" w:line="0" w:lineRule="atLeas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9ED" w:rsidRPr="00C756BF" w:rsidRDefault="003D79ED" w:rsidP="00A439B1">
            <w:pPr>
              <w:pStyle w:val="acctfourfigures"/>
              <w:tabs>
                <w:tab w:val="clear" w:pos="765"/>
              </w:tabs>
              <w:spacing w:line="0" w:lineRule="atLeast"/>
              <w:ind w:left="-112" w:right="-10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9ED" w:rsidRPr="00C756BF" w:rsidRDefault="003D79ED" w:rsidP="00A439B1">
            <w:pPr>
              <w:pStyle w:val="acctfourfigures"/>
              <w:tabs>
                <w:tab w:val="clear" w:pos="765"/>
              </w:tabs>
              <w:spacing w:line="0" w:lineRule="atLeast"/>
              <w:ind w:left="-112" w:right="-10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9ED" w:rsidRPr="00C756BF" w:rsidRDefault="003D79ED" w:rsidP="00A439B1">
            <w:pPr>
              <w:pStyle w:val="acctfourfigures"/>
              <w:tabs>
                <w:tab w:val="clear" w:pos="765"/>
              </w:tabs>
              <w:spacing w:line="0" w:lineRule="atLeast"/>
              <w:ind w:left="-112" w:right="-10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หนี้สิน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79ED" w:rsidRPr="00C756BF" w:rsidRDefault="003D79ED" w:rsidP="00A439B1">
            <w:pPr>
              <w:pStyle w:val="acctfourfigures"/>
              <w:tabs>
                <w:tab w:val="clear" w:pos="765"/>
              </w:tabs>
              <w:spacing w:line="0" w:lineRule="atLeast"/>
              <w:ind w:left="-112" w:right="-8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0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:rsidR="003D79ED" w:rsidRPr="00C756BF" w:rsidRDefault="003D79ED" w:rsidP="00A439B1">
            <w:pPr>
              <w:pStyle w:val="acctfourfigures"/>
              <w:tabs>
                <w:tab w:val="clear" w:pos="765"/>
              </w:tabs>
              <w:spacing w:line="0" w:lineRule="atLeast"/>
              <w:ind w:left="-103" w:right="-8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</w:tcPr>
          <w:p w:rsidR="003D79ED" w:rsidRPr="00C756BF" w:rsidRDefault="003D79ED" w:rsidP="00A439B1">
            <w:pPr>
              <w:pStyle w:val="acctfourfigures"/>
              <w:tabs>
                <w:tab w:val="clear" w:pos="765"/>
              </w:tabs>
              <w:spacing w:line="0" w:lineRule="atLeast"/>
              <w:ind w:left="-103" w:right="-8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</w:tcPr>
          <w:p w:rsidR="003D79ED" w:rsidRPr="00C756BF" w:rsidRDefault="003D79ED" w:rsidP="003D79ED">
            <w:pPr>
              <w:pStyle w:val="acctfourfigures"/>
              <w:tabs>
                <w:tab w:val="clear" w:pos="765"/>
              </w:tabs>
              <w:spacing w:line="0" w:lineRule="atLeast"/>
              <w:ind w:left="-103" w:right="-8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:rsidR="003D79ED" w:rsidRPr="00C756BF" w:rsidRDefault="003D79ED" w:rsidP="00A439B1">
            <w:pPr>
              <w:pStyle w:val="acctfourfigures"/>
              <w:tabs>
                <w:tab w:val="clear" w:pos="765"/>
              </w:tabs>
              <w:spacing w:line="0" w:lineRule="atLeast"/>
              <w:ind w:left="-103" w:right="-8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:rsidR="003D79ED" w:rsidRPr="00C756BF" w:rsidRDefault="003D79ED" w:rsidP="00A439B1">
            <w:pPr>
              <w:pStyle w:val="acctfourfigures"/>
              <w:tabs>
                <w:tab w:val="clear" w:pos="765"/>
              </w:tabs>
              <w:spacing w:line="0" w:lineRule="atLeast"/>
              <w:ind w:left="-103" w:right="-8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หนี้สิน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:rsidR="003D79ED" w:rsidRPr="00C756BF" w:rsidRDefault="003D79ED" w:rsidP="00A439B1">
            <w:pPr>
              <w:pStyle w:val="acctfourfigures"/>
              <w:tabs>
                <w:tab w:val="clear" w:pos="765"/>
              </w:tabs>
              <w:spacing w:line="0" w:lineRule="atLeast"/>
              <w:ind w:left="-103" w:right="-8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6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:rsidR="003D79ED" w:rsidRPr="00C756BF" w:rsidRDefault="003D79ED" w:rsidP="00A439B1">
            <w:pPr>
              <w:pStyle w:val="acctfourfigures"/>
              <w:spacing w:line="0" w:lineRule="atLeast"/>
              <w:ind w:left="-103" w:right="-8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D79ED" w:rsidRPr="00C756BF" w:rsidTr="00FF067B">
        <w:trPr>
          <w:trHeight w:val="371"/>
        </w:trPr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</w:tcPr>
          <w:p w:rsidR="003D79ED" w:rsidRPr="00C756BF" w:rsidRDefault="003D79ED" w:rsidP="00A439B1">
            <w:pPr>
              <w:spacing w:line="0" w:lineRule="atLeast"/>
              <w:ind w:right="-1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11" w:type="pct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79ED" w:rsidRPr="00C756BF" w:rsidRDefault="003D79ED" w:rsidP="001302C9">
            <w:pPr>
              <w:pStyle w:val="acctfourfigures"/>
              <w:tabs>
                <w:tab w:val="clear" w:pos="765"/>
                <w:tab w:val="decimal" w:pos="-115"/>
              </w:tabs>
              <w:spacing w:line="0" w:lineRule="atLeast"/>
              <w:ind w:left="-103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C756BF">
              <w:rPr>
                <w:rFonts w:ascii="Angsana New" w:hAnsi="Angsana New"/>
                <w:b/>
                <w:i/>
                <w:iCs/>
                <w:sz w:val="30"/>
                <w:szCs w:val="30"/>
                <w:rtl/>
                <w:cs/>
              </w:rPr>
              <w:t>(</w:t>
            </w:r>
            <w:r w:rsidRPr="00C756BF">
              <w:rPr>
                <w:rFonts w:ascii="Angsana New" w:hAnsi="Angsana New"/>
                <w:b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C756BF">
              <w:rPr>
                <w:rFonts w:ascii="Angsana New" w:hAnsi="Angsana New"/>
                <w:b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FF067B" w:rsidRPr="00C756BF" w:rsidTr="00FF067B">
        <w:trPr>
          <w:trHeight w:val="20"/>
        </w:trPr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</w:tcPr>
          <w:p w:rsidR="00FF067B" w:rsidRPr="00C756BF" w:rsidRDefault="00FF067B" w:rsidP="00FF067B">
            <w:pPr>
              <w:spacing w:line="0" w:lineRule="atLeast"/>
              <w:ind w:right="-197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ออปชั่น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</w:tcPr>
          <w:p w:rsidR="00FF067B" w:rsidRPr="00C756BF" w:rsidRDefault="00A4349E" w:rsidP="00355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1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</w:t>
            </w:r>
            <w:r w:rsidR="00355360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432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:rsidR="00FF067B" w:rsidRPr="00C756BF" w:rsidRDefault="00FF067B" w:rsidP="00FF067B">
            <w:pPr>
              <w:spacing w:line="0" w:lineRule="atLeast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067B" w:rsidRPr="00C756BF" w:rsidRDefault="00A4349E" w:rsidP="00355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</w:t>
            </w:r>
            <w:r w:rsidR="00355360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607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067B" w:rsidRPr="00C756BF" w:rsidRDefault="00FF067B" w:rsidP="00FF067B">
            <w:pPr>
              <w:spacing w:line="0" w:lineRule="atLeast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067B" w:rsidRPr="00C756BF" w:rsidRDefault="00A4349E" w:rsidP="0037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6" w:right="-118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520</w:t>
            </w:r>
            <w:r w:rsidR="00125AE7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390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</w:tcPr>
          <w:p w:rsidR="00FF067B" w:rsidRPr="00C756BF" w:rsidRDefault="00FF067B" w:rsidP="00FF067B">
            <w:pPr>
              <w:spacing w:line="0" w:lineRule="atLeast"/>
              <w:jc w:val="right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</w:tcPr>
          <w:p w:rsidR="00FF067B" w:rsidRPr="00C756BF" w:rsidRDefault="00A4349E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1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11</w:t>
            </w:r>
            <w:r w:rsidR="00FF067B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111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:rsidR="00FF067B" w:rsidRPr="00C756BF" w:rsidRDefault="00FF067B" w:rsidP="00FF067B">
            <w:pPr>
              <w:spacing w:line="0" w:lineRule="atLeast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067B" w:rsidRPr="00C756BF" w:rsidRDefault="00A4349E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393</w:t>
            </w:r>
            <w:r w:rsidR="00FF067B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442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067B" w:rsidRPr="00C756BF" w:rsidRDefault="00FF067B" w:rsidP="00FF067B">
            <w:pPr>
              <w:spacing w:line="0" w:lineRule="atLeast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067B" w:rsidRPr="00C756BF" w:rsidRDefault="00A4349E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6" w:right="-118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808</w:t>
            </w:r>
            <w:r w:rsidR="00FF067B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262</w:t>
            </w:r>
          </w:p>
        </w:tc>
      </w:tr>
      <w:tr w:rsidR="00FF067B" w:rsidRPr="00C756BF" w:rsidTr="00FF067B">
        <w:trPr>
          <w:trHeight w:val="20"/>
        </w:trPr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</w:tcPr>
          <w:p w:rsidR="00FF067B" w:rsidRPr="00C756BF" w:rsidRDefault="00FF067B" w:rsidP="00FF067B">
            <w:pPr>
              <w:spacing w:line="0" w:lineRule="atLeast"/>
              <w:ind w:right="-197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ฟิวเจอร์</w:t>
            </w:r>
            <w:r w:rsidR="00377675" w:rsidRPr="00C756BF">
              <w:rPr>
                <w:rFonts w:ascii="Angsana New" w:hAnsi="Angsana New"/>
                <w:sz w:val="30"/>
                <w:szCs w:val="30"/>
                <w:cs/>
              </w:rPr>
              <w:t>ส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</w:tcPr>
          <w:p w:rsidR="00FF067B" w:rsidRPr="00C756BF" w:rsidRDefault="00A4349E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1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136</w:t>
            </w:r>
            <w:r w:rsidR="00355360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498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:rsidR="00FF067B" w:rsidRPr="00C756BF" w:rsidRDefault="00FF067B" w:rsidP="00FF067B">
            <w:pPr>
              <w:spacing w:line="0" w:lineRule="atLeast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067B" w:rsidRPr="00C756BF" w:rsidRDefault="00A4349E" w:rsidP="00355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22</w:t>
            </w:r>
            <w:r w:rsidR="00355360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237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067B" w:rsidRPr="00C756BF" w:rsidRDefault="00FF067B" w:rsidP="00FF067B">
            <w:pPr>
              <w:spacing w:line="0" w:lineRule="atLeast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067B" w:rsidRPr="00C756BF" w:rsidRDefault="00A4349E" w:rsidP="00EC7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13" w:right="-118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</w:t>
            </w:r>
            <w:r w:rsidR="00125AE7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807</w:t>
            </w:r>
            <w:r w:rsidR="00125AE7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394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</w:tcPr>
          <w:p w:rsidR="00FF067B" w:rsidRPr="00C756BF" w:rsidRDefault="00FF067B" w:rsidP="00FF067B">
            <w:pPr>
              <w:spacing w:line="0" w:lineRule="atLeast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</w:tcPr>
          <w:p w:rsidR="00FF067B" w:rsidRPr="00C756BF" w:rsidRDefault="00A4349E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1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211</w:t>
            </w:r>
            <w:r w:rsidR="00FF067B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:rsidR="00FF067B" w:rsidRPr="00C756BF" w:rsidRDefault="00FF067B" w:rsidP="00FF067B">
            <w:pPr>
              <w:spacing w:line="0" w:lineRule="atLeast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067B" w:rsidRPr="00C756BF" w:rsidRDefault="00A4349E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436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067B" w:rsidRPr="00C756BF" w:rsidRDefault="00FF067B" w:rsidP="00FF067B">
            <w:pPr>
              <w:spacing w:line="0" w:lineRule="atLeast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067B" w:rsidRPr="00C756BF" w:rsidRDefault="00A4349E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13" w:right="-118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</w:t>
            </w:r>
            <w:r w:rsidR="00FF067B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864</w:t>
            </w:r>
            <w:r w:rsidR="00FF067B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301</w:t>
            </w:r>
          </w:p>
        </w:tc>
      </w:tr>
      <w:tr w:rsidR="00FF067B" w:rsidRPr="00C756BF" w:rsidTr="00FF067B">
        <w:trPr>
          <w:trHeight w:val="20"/>
        </w:trPr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</w:tcPr>
          <w:p w:rsidR="00FF067B" w:rsidRPr="00C756BF" w:rsidRDefault="00FF067B" w:rsidP="00FF067B">
            <w:pPr>
              <w:spacing w:line="0" w:lineRule="atLeast"/>
              <w:ind w:left="198" w:right="-197" w:hanging="180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ใบสำคัญแสดงสิทธิอนุพันธ์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067B" w:rsidRPr="00C756BF" w:rsidRDefault="00355360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1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:rsidR="00FF067B" w:rsidRPr="00C756BF" w:rsidRDefault="00FF067B" w:rsidP="00FF067B">
            <w:pPr>
              <w:spacing w:line="0" w:lineRule="atLeast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067B" w:rsidRPr="00C756BF" w:rsidRDefault="00A4349E" w:rsidP="009E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33</w:t>
            </w:r>
            <w:r w:rsidR="00355360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677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067B" w:rsidRPr="00C756BF" w:rsidRDefault="00FF067B" w:rsidP="00FF067B">
            <w:pPr>
              <w:spacing w:line="0" w:lineRule="atLeast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067B" w:rsidRPr="00C756BF" w:rsidRDefault="00A4349E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30" w:right="-118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</w:t>
            </w:r>
            <w:r w:rsidR="00125AE7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065</w:t>
            </w:r>
            <w:r w:rsidR="00125AE7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775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</w:tcPr>
          <w:p w:rsidR="00FF067B" w:rsidRPr="00C756BF" w:rsidRDefault="00FF067B" w:rsidP="00FF067B">
            <w:pPr>
              <w:spacing w:line="0" w:lineRule="atLeast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067B" w:rsidRPr="00C756BF" w:rsidRDefault="00FF067B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1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:rsidR="00FF067B" w:rsidRPr="00C756BF" w:rsidRDefault="00FF067B" w:rsidP="00FF067B">
            <w:pPr>
              <w:spacing w:line="0" w:lineRule="atLeast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067B" w:rsidRPr="00C756BF" w:rsidRDefault="00A4349E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17</w:t>
            </w:r>
            <w:r w:rsidR="00FF067B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465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067B" w:rsidRPr="00C756BF" w:rsidRDefault="00FF067B" w:rsidP="00FF067B">
            <w:pPr>
              <w:spacing w:line="0" w:lineRule="atLeast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067B" w:rsidRPr="00C756BF" w:rsidRDefault="00A4349E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30" w:right="-118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</w:t>
            </w:r>
            <w:r w:rsidR="00FF067B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406</w:t>
            </w:r>
            <w:r w:rsidR="00FF067B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733</w:t>
            </w:r>
          </w:p>
        </w:tc>
      </w:tr>
      <w:tr w:rsidR="00FF067B" w:rsidRPr="00C756BF" w:rsidTr="00FF067B">
        <w:trPr>
          <w:trHeight w:val="20"/>
        </w:trPr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</w:tcPr>
          <w:p w:rsidR="00FF067B" w:rsidRPr="00C756BF" w:rsidRDefault="00FF067B" w:rsidP="00FF067B">
            <w:pPr>
              <w:spacing w:line="0" w:lineRule="atLeast"/>
              <w:ind w:right="-1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56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F067B" w:rsidRPr="00C756BF" w:rsidRDefault="00A4349E" w:rsidP="00355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1"/>
              <w:outlineLvl w:val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137</w:t>
            </w:r>
            <w:r w:rsidR="00355360" w:rsidRPr="00C756B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930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:rsidR="00FF067B" w:rsidRPr="00C756BF" w:rsidRDefault="00FF067B" w:rsidP="00FF067B">
            <w:pPr>
              <w:spacing w:line="0" w:lineRule="atLeast"/>
              <w:outlineLvl w:val="0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F067B" w:rsidRPr="00C756BF" w:rsidRDefault="00A4349E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outlineLvl w:val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58</w:t>
            </w:r>
            <w:r w:rsidR="009E7D6A" w:rsidRPr="00C756B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521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067B" w:rsidRPr="00C756BF" w:rsidRDefault="00FF067B" w:rsidP="00FF067B">
            <w:pPr>
              <w:spacing w:line="0" w:lineRule="atLeast"/>
              <w:outlineLvl w:val="0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F067B" w:rsidRPr="00C756BF" w:rsidRDefault="00A4349E" w:rsidP="0037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18"/>
              <w:outlineLvl w:val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125AE7" w:rsidRPr="00C756B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393</w:t>
            </w:r>
            <w:r w:rsidR="00125AE7" w:rsidRPr="00C756B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559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</w:tcPr>
          <w:p w:rsidR="00FF067B" w:rsidRPr="00C756BF" w:rsidRDefault="00FF067B" w:rsidP="00FF067B">
            <w:pPr>
              <w:spacing w:line="0" w:lineRule="atLeast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F067B" w:rsidRPr="00C756BF" w:rsidRDefault="00A4349E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1"/>
              <w:outlineLvl w:val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222</w:t>
            </w:r>
            <w:r w:rsidR="00FF067B" w:rsidRPr="00C756B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298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:rsidR="00FF067B" w:rsidRPr="00C756BF" w:rsidRDefault="00FF067B" w:rsidP="00FF067B">
            <w:pPr>
              <w:spacing w:line="0" w:lineRule="atLeast"/>
              <w:outlineLvl w:val="0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F067B" w:rsidRPr="00C756BF" w:rsidRDefault="00A4349E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outlineLvl w:val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411</w:t>
            </w:r>
            <w:r w:rsidR="00FF067B" w:rsidRPr="00C756B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343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067B" w:rsidRPr="00C756BF" w:rsidRDefault="00FF067B" w:rsidP="00FF067B">
            <w:pPr>
              <w:spacing w:line="0" w:lineRule="atLeast"/>
              <w:outlineLvl w:val="0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F067B" w:rsidRPr="00C756BF" w:rsidRDefault="00A4349E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18"/>
              <w:outlineLvl w:val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FF067B" w:rsidRPr="00C756B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079</w:t>
            </w:r>
            <w:r w:rsidR="00FF067B" w:rsidRPr="00C756B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296</w:t>
            </w:r>
          </w:p>
        </w:tc>
      </w:tr>
    </w:tbl>
    <w:p w:rsidR="003D79ED" w:rsidRPr="00C756BF" w:rsidRDefault="003D79ED" w:rsidP="009436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80" w:lineRule="exact"/>
        <w:rPr>
          <w:rFonts w:ascii="Angsana New" w:hAnsi="Angsana New"/>
          <w:b/>
          <w:bCs/>
          <w:i/>
          <w:iCs/>
          <w:sz w:val="12"/>
          <w:szCs w:val="12"/>
        </w:rPr>
      </w:pPr>
    </w:p>
    <w:p w:rsidR="0095406D" w:rsidRPr="00C756BF" w:rsidRDefault="00A4349E" w:rsidP="002161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A4349E">
        <w:rPr>
          <w:rFonts w:ascii="Angsana New" w:hAnsi="Angsana New"/>
          <w:b/>
          <w:bCs/>
          <w:sz w:val="30"/>
          <w:szCs w:val="30"/>
        </w:rPr>
        <w:t>10</w:t>
      </w:r>
      <w:r w:rsidR="0021614B" w:rsidRPr="00C756BF">
        <w:rPr>
          <w:rFonts w:ascii="Angsana New" w:hAnsi="Angsana New"/>
          <w:b/>
          <w:bCs/>
          <w:sz w:val="30"/>
          <w:szCs w:val="30"/>
          <w:cs/>
        </w:rPr>
        <w:tab/>
      </w:r>
      <w:r w:rsidR="003712D2" w:rsidRPr="00C756BF">
        <w:rPr>
          <w:rFonts w:ascii="Angsana New" w:hAnsi="Angsana New"/>
          <w:b/>
          <w:bCs/>
          <w:sz w:val="30"/>
          <w:szCs w:val="30"/>
          <w:cs/>
        </w:rPr>
        <w:t>เงินลงทุน</w:t>
      </w:r>
    </w:p>
    <w:p w:rsidR="002731FE" w:rsidRPr="00C756BF" w:rsidRDefault="0095406D" w:rsidP="009436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80" w:lineRule="exact"/>
        <w:rPr>
          <w:rFonts w:ascii="Angsana New" w:hAnsi="Angsana New"/>
          <w:b/>
          <w:bCs/>
          <w:i/>
          <w:iCs/>
          <w:sz w:val="2"/>
          <w:szCs w:val="2"/>
        </w:rPr>
      </w:pPr>
      <w:r w:rsidRPr="00C756BF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:rsidR="00236B59" w:rsidRPr="00C756BF" w:rsidRDefault="00A4349E" w:rsidP="007E06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A4349E">
        <w:rPr>
          <w:rFonts w:ascii="Angsana New" w:hAnsi="Angsana New"/>
          <w:b/>
          <w:bCs/>
          <w:sz w:val="30"/>
          <w:szCs w:val="30"/>
        </w:rPr>
        <w:t>10</w:t>
      </w:r>
      <w:r w:rsidR="0021614B" w:rsidRPr="00C756BF">
        <w:rPr>
          <w:rFonts w:ascii="Angsana New" w:hAnsi="Angsana New"/>
          <w:b/>
          <w:bCs/>
          <w:sz w:val="30"/>
          <w:szCs w:val="30"/>
          <w:cs/>
        </w:rPr>
        <w:t>.</w:t>
      </w:r>
      <w:r w:rsidRPr="00A4349E">
        <w:rPr>
          <w:rFonts w:ascii="Angsana New" w:hAnsi="Angsana New"/>
          <w:b/>
          <w:bCs/>
          <w:sz w:val="30"/>
          <w:szCs w:val="30"/>
        </w:rPr>
        <w:t>1</w:t>
      </w:r>
      <w:r w:rsidR="0094328D" w:rsidRPr="00C756BF">
        <w:rPr>
          <w:rFonts w:ascii="Angsana New" w:hAnsi="Angsana New"/>
          <w:b/>
          <w:bCs/>
          <w:sz w:val="30"/>
          <w:szCs w:val="30"/>
        </w:rPr>
        <w:tab/>
      </w:r>
      <w:r w:rsidR="0095406D" w:rsidRPr="00C756BF">
        <w:rPr>
          <w:rFonts w:ascii="Angsana New" w:hAnsi="Angsana New"/>
          <w:b/>
          <w:bCs/>
          <w:sz w:val="30"/>
          <w:szCs w:val="30"/>
          <w:cs/>
        </w:rPr>
        <w:t>ราคาทุนและมูลค่ายุติธรรม</w:t>
      </w:r>
      <w:r w:rsidR="003712D2" w:rsidRPr="00C756BF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7E0606" w:rsidRPr="00C756BF" w:rsidRDefault="007E0606" w:rsidP="009436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80" w:lineRule="exact"/>
        <w:rPr>
          <w:rFonts w:ascii="Angsana New" w:hAnsi="Angsana New"/>
          <w:b/>
          <w:bCs/>
          <w:sz w:val="2"/>
          <w:szCs w:val="2"/>
        </w:rPr>
      </w:pP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278"/>
        <w:gridCol w:w="268"/>
        <w:gridCol w:w="1199"/>
        <w:gridCol w:w="275"/>
        <w:gridCol w:w="1282"/>
        <w:gridCol w:w="261"/>
        <w:gridCol w:w="1179"/>
      </w:tblGrid>
      <w:tr w:rsidR="0067352D" w:rsidRPr="00C756BF" w:rsidTr="004C4397">
        <w:trPr>
          <w:cantSplit/>
          <w:trHeight w:val="182"/>
          <w:tblHeader/>
        </w:trPr>
        <w:tc>
          <w:tcPr>
            <w:tcW w:w="3510" w:type="dxa"/>
            <w:shd w:val="clear" w:color="auto" w:fill="auto"/>
          </w:tcPr>
          <w:p w:rsidR="0067352D" w:rsidRPr="00C756BF" w:rsidRDefault="0067352D" w:rsidP="00943693">
            <w:pPr>
              <w:spacing w:line="360" w:lineRule="exact"/>
              <w:ind w:right="-28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7352D" w:rsidRPr="00C756BF" w:rsidRDefault="00A4349E" w:rsidP="00943693">
            <w:pP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58" w:type="dxa"/>
              <w:right w:w="58" w:type="dxa"/>
            </w:tcMar>
          </w:tcPr>
          <w:p w:rsidR="0067352D" w:rsidRPr="00C756BF" w:rsidRDefault="0067352D" w:rsidP="00943693">
            <w:pP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7352D" w:rsidRPr="00C756BF" w:rsidRDefault="00A4349E" w:rsidP="00943693">
            <w:pP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F53CFA" w:rsidRPr="00C756BF" w:rsidTr="00657FED">
        <w:trPr>
          <w:cantSplit/>
          <w:trHeight w:val="267"/>
          <w:tblHeader/>
        </w:trPr>
        <w:tc>
          <w:tcPr>
            <w:tcW w:w="3510" w:type="dxa"/>
            <w:shd w:val="clear" w:color="auto" w:fill="auto"/>
          </w:tcPr>
          <w:p w:rsidR="00F53CFA" w:rsidRPr="00C756BF" w:rsidRDefault="00F53CFA" w:rsidP="00943693">
            <w:pPr>
              <w:spacing w:line="360" w:lineRule="exact"/>
              <w:ind w:right="-2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:rsidR="00F53CFA" w:rsidRPr="00C756BF" w:rsidRDefault="00F53CFA" w:rsidP="00943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68" w:type="dxa"/>
            <w:noWrap/>
            <w:tcMar>
              <w:left w:w="58" w:type="dxa"/>
              <w:right w:w="58" w:type="dxa"/>
            </w:tcMar>
          </w:tcPr>
          <w:p w:rsidR="00F53CFA" w:rsidRPr="00C756BF" w:rsidRDefault="00F53CFA" w:rsidP="00943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9" w:type="dxa"/>
          </w:tcPr>
          <w:p w:rsidR="00F53CFA" w:rsidRPr="00C756BF" w:rsidRDefault="00F53CFA" w:rsidP="00943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75" w:type="dxa"/>
            <w:noWrap/>
            <w:tcMar>
              <w:left w:w="58" w:type="dxa"/>
              <w:right w:w="58" w:type="dxa"/>
            </w:tcMar>
          </w:tcPr>
          <w:p w:rsidR="00F53CFA" w:rsidRPr="00C756BF" w:rsidRDefault="00F53CFA" w:rsidP="00943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:rsidR="00F53CFA" w:rsidRPr="00C756BF" w:rsidRDefault="00F53CFA" w:rsidP="00943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61" w:type="dxa"/>
            <w:shd w:val="clear" w:color="auto" w:fill="auto"/>
            <w:noWrap/>
            <w:tcMar>
              <w:left w:w="58" w:type="dxa"/>
              <w:right w:w="58" w:type="dxa"/>
            </w:tcMar>
          </w:tcPr>
          <w:p w:rsidR="00F53CFA" w:rsidRPr="00C756BF" w:rsidRDefault="00F53CFA" w:rsidP="00943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:rsidR="00F53CFA" w:rsidRPr="00C756BF" w:rsidRDefault="00F53CFA" w:rsidP="00943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F53CFA" w:rsidRPr="00C756BF" w:rsidTr="00657FED">
        <w:trPr>
          <w:cantSplit/>
          <w:trHeight w:val="177"/>
          <w:tblHeader/>
        </w:trPr>
        <w:tc>
          <w:tcPr>
            <w:tcW w:w="3510" w:type="dxa"/>
            <w:shd w:val="clear" w:color="auto" w:fill="auto"/>
          </w:tcPr>
          <w:p w:rsidR="00F53CFA" w:rsidRPr="00C756BF" w:rsidRDefault="00F53CFA" w:rsidP="00943693">
            <w:pPr>
              <w:spacing w:line="360" w:lineRule="exact"/>
              <w:ind w:right="-2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42" w:type="dxa"/>
            <w:gridSpan w:val="7"/>
          </w:tcPr>
          <w:p w:rsidR="00F53CFA" w:rsidRPr="00C756BF" w:rsidRDefault="00F53CFA" w:rsidP="00943693">
            <w:pPr>
              <w:pStyle w:val="Text"/>
              <w:spacing w:after="0" w:line="360" w:lineRule="exact"/>
              <w:ind w:left="-126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56B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5406D" w:rsidRPr="00C756BF" w:rsidTr="007E42BC">
        <w:trPr>
          <w:cantSplit/>
          <w:trHeight w:val="344"/>
        </w:trPr>
        <w:tc>
          <w:tcPr>
            <w:tcW w:w="3510" w:type="dxa"/>
            <w:shd w:val="clear" w:color="auto" w:fill="auto"/>
          </w:tcPr>
          <w:p w:rsidR="0095406D" w:rsidRPr="00C756BF" w:rsidRDefault="0095406D" w:rsidP="00943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หลักทรัพย์เพื่อค้า</w:t>
            </w:r>
          </w:p>
        </w:tc>
        <w:tc>
          <w:tcPr>
            <w:tcW w:w="1278" w:type="dxa"/>
            <w:vAlign w:val="bottom"/>
          </w:tcPr>
          <w:p w:rsidR="0095406D" w:rsidRPr="00C756BF" w:rsidRDefault="0095406D" w:rsidP="00943693">
            <w:pPr>
              <w:pStyle w:val="NormalLatinAngsanaNew"/>
              <w:tabs>
                <w:tab w:val="clear" w:pos="1224"/>
                <w:tab w:val="decimal" w:pos="990"/>
              </w:tabs>
              <w:spacing w:line="360" w:lineRule="exact"/>
              <w:ind w:left="-50"/>
              <w:rPr>
                <w:lang w:val="en-US"/>
              </w:rPr>
            </w:pPr>
          </w:p>
        </w:tc>
        <w:tc>
          <w:tcPr>
            <w:tcW w:w="268" w:type="dxa"/>
            <w:noWrap/>
            <w:tcMar>
              <w:left w:w="58" w:type="dxa"/>
              <w:right w:w="58" w:type="dxa"/>
            </w:tcMar>
          </w:tcPr>
          <w:p w:rsidR="0095406D" w:rsidRPr="00C756BF" w:rsidRDefault="0095406D" w:rsidP="00943693">
            <w:pPr>
              <w:pStyle w:val="NormalLatinAngsanaNew"/>
              <w:spacing w:line="360" w:lineRule="exact"/>
              <w:rPr>
                <w:rtl/>
                <w:cs/>
              </w:rPr>
            </w:pPr>
          </w:p>
        </w:tc>
        <w:tc>
          <w:tcPr>
            <w:tcW w:w="1199" w:type="dxa"/>
            <w:vAlign w:val="bottom"/>
          </w:tcPr>
          <w:p w:rsidR="0095406D" w:rsidRPr="00C756BF" w:rsidRDefault="0095406D" w:rsidP="00943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60" w:lineRule="exac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75" w:type="dxa"/>
            <w:noWrap/>
            <w:tcMar>
              <w:left w:w="58" w:type="dxa"/>
              <w:right w:w="58" w:type="dxa"/>
            </w:tcMar>
          </w:tcPr>
          <w:p w:rsidR="0095406D" w:rsidRPr="00C756BF" w:rsidRDefault="0095406D" w:rsidP="00943693">
            <w:pPr>
              <w:pStyle w:val="NormalLatinAngsanaNew"/>
              <w:spacing w:line="360" w:lineRule="exact"/>
            </w:pPr>
          </w:p>
        </w:tc>
        <w:tc>
          <w:tcPr>
            <w:tcW w:w="1282" w:type="dxa"/>
            <w:shd w:val="clear" w:color="auto" w:fill="auto"/>
            <w:vAlign w:val="bottom"/>
          </w:tcPr>
          <w:p w:rsidR="0095406D" w:rsidRPr="00C756BF" w:rsidRDefault="0095406D" w:rsidP="00943693">
            <w:pPr>
              <w:pStyle w:val="NormalLatinAngsanaNew"/>
              <w:tabs>
                <w:tab w:val="clear" w:pos="1224"/>
                <w:tab w:val="decimal" w:pos="990"/>
              </w:tabs>
              <w:spacing w:line="360" w:lineRule="exact"/>
              <w:ind w:left="-50"/>
              <w:rPr>
                <w:lang w:val="en-US" w:bidi="th-TH"/>
              </w:rPr>
            </w:pPr>
          </w:p>
        </w:tc>
        <w:tc>
          <w:tcPr>
            <w:tcW w:w="261" w:type="dxa"/>
            <w:shd w:val="clear" w:color="auto" w:fill="auto"/>
            <w:noWrap/>
            <w:tcMar>
              <w:left w:w="58" w:type="dxa"/>
              <w:right w:w="58" w:type="dxa"/>
            </w:tcMar>
          </w:tcPr>
          <w:p w:rsidR="0095406D" w:rsidRPr="00C756BF" w:rsidRDefault="0095406D" w:rsidP="00943693">
            <w:pPr>
              <w:pStyle w:val="NormalLatinAngsanaNew"/>
              <w:spacing w:line="360" w:lineRule="exact"/>
              <w:rPr>
                <w:rtl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:rsidR="0095406D" w:rsidRPr="00C756BF" w:rsidRDefault="0095406D" w:rsidP="00943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FF067B" w:rsidRPr="00C756BF" w:rsidTr="00657FED">
        <w:trPr>
          <w:cantSplit/>
          <w:trHeight w:val="177"/>
        </w:trPr>
        <w:tc>
          <w:tcPr>
            <w:tcW w:w="3510" w:type="dxa"/>
            <w:shd w:val="clear" w:color="auto" w:fill="auto"/>
          </w:tcPr>
          <w:p w:rsidR="00FF067B" w:rsidRPr="00C756BF" w:rsidRDefault="00FF067B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278" w:type="dxa"/>
            <w:vAlign w:val="bottom"/>
          </w:tcPr>
          <w:p w:rsidR="00FF067B" w:rsidRPr="00C756BF" w:rsidRDefault="00A4349E" w:rsidP="00125AE7">
            <w:pPr>
              <w:pStyle w:val="NormalLatinAngsanaNew"/>
              <w:tabs>
                <w:tab w:val="clear" w:pos="1224"/>
                <w:tab w:val="decimal" w:pos="1062"/>
              </w:tabs>
              <w:spacing w:line="360" w:lineRule="exact"/>
              <w:ind w:left="-50"/>
              <w:rPr>
                <w:lang w:val="en-US" w:bidi="th-TH"/>
              </w:rPr>
            </w:pPr>
            <w:r w:rsidRPr="00A4349E">
              <w:rPr>
                <w:lang w:val="en-US" w:bidi="th-TH"/>
              </w:rPr>
              <w:t>1</w:t>
            </w:r>
            <w:r w:rsidR="00125AE7" w:rsidRPr="00C756BF">
              <w:rPr>
                <w:lang w:val="en-US" w:bidi="th-TH"/>
              </w:rPr>
              <w:t>,</w:t>
            </w:r>
            <w:r w:rsidRPr="00A4349E">
              <w:rPr>
                <w:lang w:val="en-US" w:bidi="th-TH"/>
              </w:rPr>
              <w:t>959</w:t>
            </w:r>
            <w:r w:rsidR="00125AE7" w:rsidRPr="00C756BF">
              <w:rPr>
                <w:lang w:val="en-US" w:bidi="th-TH"/>
              </w:rPr>
              <w:t>,</w:t>
            </w:r>
            <w:r w:rsidRPr="00A4349E">
              <w:rPr>
                <w:lang w:val="en-US" w:bidi="th-TH"/>
              </w:rPr>
              <w:t>944</w:t>
            </w:r>
          </w:p>
        </w:tc>
        <w:tc>
          <w:tcPr>
            <w:tcW w:w="268" w:type="dxa"/>
            <w:noWrap/>
            <w:tcMar>
              <w:left w:w="58" w:type="dxa"/>
              <w:right w:w="58" w:type="dxa"/>
            </w:tcMar>
          </w:tcPr>
          <w:p w:rsidR="00FF067B" w:rsidRPr="00C756BF" w:rsidRDefault="00FF067B" w:rsidP="00FF067B">
            <w:pPr>
              <w:pStyle w:val="NormalLatinAngsanaNew"/>
              <w:spacing w:line="360" w:lineRule="exact"/>
              <w:rPr>
                <w:rtl/>
                <w:cs/>
                <w:lang w:val="en-US"/>
              </w:rPr>
            </w:pPr>
          </w:p>
        </w:tc>
        <w:tc>
          <w:tcPr>
            <w:tcW w:w="1199" w:type="dxa"/>
            <w:vAlign w:val="bottom"/>
          </w:tcPr>
          <w:p w:rsidR="00FF067B" w:rsidRPr="00C756BF" w:rsidRDefault="00A4349E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60" w:lineRule="exact"/>
              <w:ind w:right="-153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A4349E">
              <w:rPr>
                <w:rFonts w:ascii="Angsana New" w:hAnsi="Angsana New"/>
                <w:sz w:val="30"/>
                <w:szCs w:val="30"/>
                <w:lang w:bidi="ar-SA"/>
              </w:rPr>
              <w:t>1</w:t>
            </w:r>
            <w:r w:rsidR="00125AE7" w:rsidRPr="00C756BF"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  <w:lang w:bidi="ar-SA"/>
              </w:rPr>
              <w:t>785</w:t>
            </w:r>
            <w:r w:rsidR="00125AE7" w:rsidRPr="00C756BF"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  <w:lang w:bidi="ar-SA"/>
              </w:rPr>
              <w:t>719</w:t>
            </w:r>
          </w:p>
        </w:tc>
        <w:tc>
          <w:tcPr>
            <w:tcW w:w="275" w:type="dxa"/>
            <w:noWrap/>
            <w:tcMar>
              <w:left w:w="58" w:type="dxa"/>
              <w:right w:w="58" w:type="dxa"/>
            </w:tcMar>
          </w:tcPr>
          <w:p w:rsidR="00FF067B" w:rsidRPr="00C756BF" w:rsidRDefault="00FF067B" w:rsidP="00FF067B">
            <w:pPr>
              <w:pStyle w:val="NormalLatinAngsanaNew"/>
              <w:spacing w:line="360" w:lineRule="exact"/>
            </w:pPr>
          </w:p>
        </w:tc>
        <w:tc>
          <w:tcPr>
            <w:tcW w:w="1282" w:type="dxa"/>
            <w:shd w:val="clear" w:color="auto" w:fill="auto"/>
            <w:vAlign w:val="bottom"/>
          </w:tcPr>
          <w:p w:rsidR="00FF067B" w:rsidRPr="00C756BF" w:rsidRDefault="00A4349E" w:rsidP="00FF067B">
            <w:pPr>
              <w:pStyle w:val="NormalLatinAngsanaNew"/>
              <w:tabs>
                <w:tab w:val="clear" w:pos="1224"/>
                <w:tab w:val="decimal" w:pos="1062"/>
              </w:tabs>
              <w:spacing w:line="360" w:lineRule="exact"/>
              <w:ind w:left="-50"/>
              <w:rPr>
                <w:lang w:val="en-US" w:bidi="th-TH"/>
              </w:rPr>
            </w:pPr>
            <w:r w:rsidRPr="00A4349E">
              <w:rPr>
                <w:lang w:val="en-US" w:bidi="th-TH"/>
              </w:rPr>
              <w:t>2</w:t>
            </w:r>
            <w:r w:rsidR="00FF067B" w:rsidRPr="00C756BF">
              <w:rPr>
                <w:lang w:val="en-US" w:bidi="th-TH"/>
              </w:rPr>
              <w:t>,</w:t>
            </w:r>
            <w:r w:rsidRPr="00A4349E">
              <w:rPr>
                <w:lang w:val="en-US" w:bidi="th-TH"/>
              </w:rPr>
              <w:t>287</w:t>
            </w:r>
            <w:r w:rsidR="00FF067B" w:rsidRPr="00C756BF">
              <w:rPr>
                <w:lang w:val="en-US" w:bidi="th-TH"/>
              </w:rPr>
              <w:t>,</w:t>
            </w:r>
            <w:r w:rsidRPr="00A4349E">
              <w:rPr>
                <w:lang w:val="en-US" w:bidi="th-TH"/>
              </w:rPr>
              <w:t>780</w:t>
            </w:r>
          </w:p>
        </w:tc>
        <w:tc>
          <w:tcPr>
            <w:tcW w:w="261" w:type="dxa"/>
            <w:shd w:val="clear" w:color="auto" w:fill="auto"/>
            <w:noWrap/>
            <w:tcMar>
              <w:left w:w="58" w:type="dxa"/>
              <w:right w:w="58" w:type="dxa"/>
            </w:tcMar>
          </w:tcPr>
          <w:p w:rsidR="00FF067B" w:rsidRPr="00C756BF" w:rsidRDefault="00FF067B" w:rsidP="00FF067B">
            <w:pPr>
              <w:pStyle w:val="NormalLatinAngsanaNew"/>
              <w:spacing w:line="360" w:lineRule="exact"/>
              <w:rPr>
                <w:rtl/>
                <w:cs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:rsidR="00FF067B" w:rsidRPr="00C756BF" w:rsidRDefault="00A4349E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60" w:lineRule="exact"/>
              <w:ind w:right="-153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A4349E">
              <w:rPr>
                <w:rFonts w:ascii="Angsana New" w:hAnsi="Angsana New"/>
                <w:sz w:val="30"/>
                <w:szCs w:val="30"/>
                <w:lang w:bidi="ar-SA"/>
              </w:rPr>
              <w:t>2</w:t>
            </w:r>
            <w:r w:rsidR="00FF067B" w:rsidRPr="00C756BF"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  <w:lang w:bidi="ar-SA"/>
              </w:rPr>
              <w:t>161</w:t>
            </w:r>
            <w:r w:rsidR="00FF067B" w:rsidRPr="00C756BF"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  <w:lang w:bidi="ar-SA"/>
              </w:rPr>
              <w:t>171</w:t>
            </w:r>
          </w:p>
        </w:tc>
      </w:tr>
      <w:tr w:rsidR="00FF067B" w:rsidRPr="00C756BF" w:rsidTr="00FB3AA5">
        <w:trPr>
          <w:cantSplit/>
          <w:trHeight w:val="177"/>
        </w:trPr>
        <w:tc>
          <w:tcPr>
            <w:tcW w:w="3510" w:type="dxa"/>
            <w:shd w:val="clear" w:color="auto" w:fill="auto"/>
          </w:tcPr>
          <w:p w:rsidR="00FF067B" w:rsidRPr="00C756BF" w:rsidRDefault="00FF067B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บวก</w:t>
            </w:r>
            <w:r w:rsidRPr="00C756BF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C756B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(หัก)</w:t>
            </w:r>
            <w:r w:rsidRPr="00C756BF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C756BF">
              <w:rPr>
                <w:rFonts w:ascii="Angsana New" w:hAnsi="Angsana New"/>
                <w:sz w:val="30"/>
                <w:szCs w:val="30"/>
                <w:cs/>
              </w:rPr>
              <w:t>ค่าเผื่อการปรับมูลค่า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:rsidR="00FF067B" w:rsidRPr="00C756BF" w:rsidRDefault="00125AE7" w:rsidP="00125AE7">
            <w:pPr>
              <w:pStyle w:val="NormalLatinAngsanaNew"/>
              <w:tabs>
                <w:tab w:val="clear" w:pos="1224"/>
                <w:tab w:val="decimal" w:pos="1062"/>
              </w:tabs>
              <w:spacing w:line="360" w:lineRule="exact"/>
              <w:ind w:left="-50"/>
              <w:rPr>
                <w:cs/>
                <w:lang w:bidi="th-TH"/>
              </w:rPr>
            </w:pPr>
            <w:r w:rsidRPr="00C756BF">
              <w:rPr>
                <w:lang w:bidi="th-TH"/>
              </w:rPr>
              <w:t>(</w:t>
            </w:r>
            <w:r w:rsidR="00A4349E" w:rsidRPr="00A4349E">
              <w:rPr>
                <w:lang w:val="en-US" w:bidi="th-TH"/>
              </w:rPr>
              <w:t>174</w:t>
            </w:r>
            <w:r w:rsidRPr="00C756BF">
              <w:rPr>
                <w:lang w:bidi="th-TH"/>
              </w:rPr>
              <w:t>,</w:t>
            </w:r>
            <w:r w:rsidR="00A4349E" w:rsidRPr="00A4349E">
              <w:rPr>
                <w:lang w:val="en-US" w:bidi="th-TH"/>
              </w:rPr>
              <w:t>225</w:t>
            </w:r>
            <w:r w:rsidRPr="00C756BF">
              <w:rPr>
                <w:lang w:bidi="th-TH"/>
              </w:rPr>
              <w:t>)</w:t>
            </w:r>
          </w:p>
        </w:tc>
        <w:tc>
          <w:tcPr>
            <w:tcW w:w="268" w:type="dxa"/>
            <w:noWrap/>
            <w:tcMar>
              <w:left w:w="58" w:type="dxa"/>
              <w:right w:w="58" w:type="dxa"/>
            </w:tcMar>
          </w:tcPr>
          <w:p w:rsidR="00FF067B" w:rsidRPr="00C756BF" w:rsidRDefault="00FF067B" w:rsidP="00FF067B">
            <w:pPr>
              <w:pStyle w:val="NormalLatinAngsanaNew"/>
              <w:spacing w:line="360" w:lineRule="exact"/>
              <w:rPr>
                <w:rtl/>
                <w:cs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:rsidR="00125AE7" w:rsidRPr="00C756BF" w:rsidRDefault="00125AE7" w:rsidP="00125AE7">
            <w:pPr>
              <w:pStyle w:val="NormalLatinAngsanaNew"/>
              <w:tabs>
                <w:tab w:val="clear" w:pos="1224"/>
                <w:tab w:val="decimal" w:pos="983"/>
              </w:tabs>
              <w:spacing w:line="360" w:lineRule="exact"/>
              <w:ind w:right="-153"/>
            </w:pPr>
            <w:r w:rsidRPr="00C756BF">
              <w:t>-</w:t>
            </w:r>
          </w:p>
        </w:tc>
        <w:tc>
          <w:tcPr>
            <w:tcW w:w="275" w:type="dxa"/>
            <w:noWrap/>
            <w:tcMar>
              <w:left w:w="58" w:type="dxa"/>
              <w:right w:w="58" w:type="dxa"/>
            </w:tcMar>
            <w:vAlign w:val="bottom"/>
          </w:tcPr>
          <w:p w:rsidR="00FF067B" w:rsidRPr="00C756BF" w:rsidRDefault="00FF067B" w:rsidP="00FF067B">
            <w:pPr>
              <w:pStyle w:val="NormalLatinAngsanaNew"/>
              <w:tabs>
                <w:tab w:val="clear" w:pos="1224"/>
                <w:tab w:val="decimal" w:pos="879"/>
              </w:tabs>
              <w:spacing w:line="360" w:lineRule="exact"/>
              <w:ind w:right="0"/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067B" w:rsidRPr="00C756BF" w:rsidRDefault="00FF067B" w:rsidP="00FF067B">
            <w:pPr>
              <w:pStyle w:val="NormalLatinAngsanaNew"/>
              <w:tabs>
                <w:tab w:val="clear" w:pos="1224"/>
                <w:tab w:val="decimal" w:pos="1062"/>
              </w:tabs>
              <w:spacing w:line="360" w:lineRule="exact"/>
              <w:ind w:left="-50"/>
              <w:rPr>
                <w:cs/>
                <w:lang w:bidi="th-TH"/>
              </w:rPr>
            </w:pPr>
            <w:r w:rsidRPr="00C756BF">
              <w:rPr>
                <w:lang w:bidi="th-TH"/>
              </w:rPr>
              <w:t>(</w:t>
            </w:r>
            <w:r w:rsidR="00A4349E" w:rsidRPr="00A4349E">
              <w:rPr>
                <w:lang w:val="en-US" w:bidi="th-TH"/>
              </w:rPr>
              <w:t>126</w:t>
            </w:r>
            <w:r w:rsidRPr="00C756BF">
              <w:rPr>
                <w:lang w:bidi="th-TH"/>
              </w:rPr>
              <w:t>,</w:t>
            </w:r>
            <w:r w:rsidR="00A4349E" w:rsidRPr="00A4349E">
              <w:rPr>
                <w:lang w:val="en-US" w:bidi="th-TH"/>
              </w:rPr>
              <w:t>609</w:t>
            </w:r>
            <w:r w:rsidRPr="00C756BF">
              <w:rPr>
                <w:lang w:bidi="th-TH"/>
              </w:rPr>
              <w:t>)</w:t>
            </w:r>
          </w:p>
        </w:tc>
        <w:tc>
          <w:tcPr>
            <w:tcW w:w="261" w:type="dxa"/>
            <w:shd w:val="clear" w:color="auto" w:fill="auto"/>
            <w:noWrap/>
            <w:tcMar>
              <w:left w:w="58" w:type="dxa"/>
              <w:right w:w="58" w:type="dxa"/>
            </w:tcMar>
          </w:tcPr>
          <w:p w:rsidR="00FF067B" w:rsidRPr="00C756BF" w:rsidRDefault="00FF067B" w:rsidP="00FF067B">
            <w:pPr>
              <w:pStyle w:val="NormalLatinAngsanaNew"/>
              <w:spacing w:line="360" w:lineRule="exact"/>
              <w:rPr>
                <w:rtl/>
                <w: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067B" w:rsidRPr="00C756BF" w:rsidRDefault="00FF067B" w:rsidP="00FF067B">
            <w:pPr>
              <w:pStyle w:val="NormalLatinAngsanaNew"/>
              <w:tabs>
                <w:tab w:val="clear" w:pos="1224"/>
                <w:tab w:val="decimal" w:pos="983"/>
              </w:tabs>
              <w:spacing w:line="360" w:lineRule="exact"/>
              <w:ind w:right="-153"/>
            </w:pPr>
            <w:r w:rsidRPr="00C756BF">
              <w:t>-</w:t>
            </w:r>
          </w:p>
        </w:tc>
      </w:tr>
      <w:tr w:rsidR="00FF067B" w:rsidRPr="00C756BF" w:rsidTr="00FB3AA5">
        <w:trPr>
          <w:cantSplit/>
          <w:trHeight w:val="177"/>
        </w:trPr>
        <w:tc>
          <w:tcPr>
            <w:tcW w:w="3510" w:type="dxa"/>
            <w:shd w:val="clear" w:color="auto" w:fill="auto"/>
          </w:tcPr>
          <w:p w:rsidR="00FF067B" w:rsidRPr="00C756BF" w:rsidRDefault="00FF067B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รวมหลักทรัพย์เพื่อค้า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F067B" w:rsidRPr="00C756BF" w:rsidRDefault="00A4349E" w:rsidP="00FF067B">
            <w:pPr>
              <w:pStyle w:val="NormalLatinAngsanaNew"/>
              <w:tabs>
                <w:tab w:val="clear" w:pos="1224"/>
                <w:tab w:val="decimal" w:pos="1062"/>
              </w:tabs>
              <w:spacing w:line="360" w:lineRule="exact"/>
              <w:ind w:left="-50"/>
              <w:rPr>
                <w:lang w:val="en-US"/>
              </w:rPr>
            </w:pPr>
            <w:r w:rsidRPr="00A4349E">
              <w:rPr>
                <w:lang w:val="en-US"/>
              </w:rPr>
              <w:t>1</w:t>
            </w:r>
            <w:r w:rsidR="00125AE7" w:rsidRPr="00C756BF">
              <w:rPr>
                <w:lang w:val="en-US"/>
              </w:rPr>
              <w:t>,</w:t>
            </w:r>
            <w:r w:rsidRPr="00A4349E">
              <w:rPr>
                <w:lang w:val="en-US"/>
              </w:rPr>
              <w:t>785</w:t>
            </w:r>
            <w:r w:rsidR="00125AE7" w:rsidRPr="00C756BF">
              <w:rPr>
                <w:lang w:val="en-US"/>
              </w:rPr>
              <w:t>,</w:t>
            </w:r>
            <w:r w:rsidRPr="00A4349E">
              <w:rPr>
                <w:lang w:val="en-US"/>
              </w:rPr>
              <w:t>719</w:t>
            </w:r>
          </w:p>
        </w:tc>
        <w:tc>
          <w:tcPr>
            <w:tcW w:w="268" w:type="dxa"/>
            <w:noWrap/>
            <w:tcMar>
              <w:left w:w="58" w:type="dxa"/>
              <w:right w:w="58" w:type="dxa"/>
            </w:tcMar>
          </w:tcPr>
          <w:p w:rsidR="00FF067B" w:rsidRPr="00C756BF" w:rsidRDefault="00FF067B" w:rsidP="00FF067B">
            <w:pPr>
              <w:pStyle w:val="NormalLatinAngsanaNew"/>
              <w:spacing w:line="360" w:lineRule="exact"/>
              <w:rPr>
                <w:rtl/>
                <w:cs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F067B" w:rsidRPr="00C756BF" w:rsidRDefault="00A4349E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60" w:lineRule="exact"/>
              <w:ind w:right="-153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</w:t>
            </w:r>
            <w:r w:rsidR="00125AE7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785</w:t>
            </w:r>
            <w:r w:rsidR="00125AE7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719</w:t>
            </w:r>
          </w:p>
        </w:tc>
        <w:tc>
          <w:tcPr>
            <w:tcW w:w="275" w:type="dxa"/>
            <w:noWrap/>
            <w:tcMar>
              <w:left w:w="58" w:type="dxa"/>
              <w:right w:w="58" w:type="dxa"/>
            </w:tcMar>
          </w:tcPr>
          <w:p w:rsidR="00FF067B" w:rsidRPr="00C756BF" w:rsidRDefault="00FF067B" w:rsidP="00FF067B">
            <w:pPr>
              <w:pStyle w:val="NormalLatinAngsanaNew"/>
              <w:spacing w:line="360" w:lineRule="exact"/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067B" w:rsidRPr="00C756BF" w:rsidRDefault="00A4349E" w:rsidP="00FF067B">
            <w:pPr>
              <w:pStyle w:val="NormalLatinAngsanaNew"/>
              <w:tabs>
                <w:tab w:val="clear" w:pos="1224"/>
                <w:tab w:val="decimal" w:pos="1062"/>
              </w:tabs>
              <w:spacing w:line="360" w:lineRule="exact"/>
              <w:ind w:left="-50"/>
              <w:rPr>
                <w:lang w:val="en-US"/>
              </w:rPr>
            </w:pPr>
            <w:r w:rsidRPr="00A4349E">
              <w:rPr>
                <w:lang w:val="en-US"/>
              </w:rPr>
              <w:t>2</w:t>
            </w:r>
            <w:r w:rsidR="00FF067B" w:rsidRPr="00C756BF">
              <w:rPr>
                <w:lang w:val="en-US"/>
              </w:rPr>
              <w:t>,</w:t>
            </w:r>
            <w:r w:rsidRPr="00A4349E">
              <w:rPr>
                <w:lang w:val="en-US"/>
              </w:rPr>
              <w:t>161</w:t>
            </w:r>
            <w:r w:rsidR="00FF067B" w:rsidRPr="00C756BF">
              <w:rPr>
                <w:lang w:val="en-US"/>
              </w:rPr>
              <w:t>,</w:t>
            </w:r>
            <w:r w:rsidRPr="00A4349E">
              <w:rPr>
                <w:lang w:val="en-US"/>
              </w:rPr>
              <w:t>171</w:t>
            </w:r>
          </w:p>
        </w:tc>
        <w:tc>
          <w:tcPr>
            <w:tcW w:w="261" w:type="dxa"/>
            <w:shd w:val="clear" w:color="auto" w:fill="auto"/>
            <w:noWrap/>
            <w:tcMar>
              <w:left w:w="58" w:type="dxa"/>
              <w:right w:w="58" w:type="dxa"/>
            </w:tcMar>
          </w:tcPr>
          <w:p w:rsidR="00FF067B" w:rsidRPr="00C756BF" w:rsidRDefault="00FF067B" w:rsidP="00FF067B">
            <w:pPr>
              <w:pStyle w:val="NormalLatinAngsanaNew"/>
              <w:spacing w:line="360" w:lineRule="exact"/>
              <w:rPr>
                <w:rtl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067B" w:rsidRPr="00C756BF" w:rsidRDefault="00A4349E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60" w:lineRule="exact"/>
              <w:ind w:right="-153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</w:t>
            </w:r>
            <w:r w:rsidR="00FF067B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161</w:t>
            </w:r>
            <w:r w:rsidR="00FF067B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171</w:t>
            </w:r>
          </w:p>
        </w:tc>
      </w:tr>
      <w:tr w:rsidR="00FF067B" w:rsidRPr="00C756BF" w:rsidTr="00FB3AA5">
        <w:trPr>
          <w:cantSplit/>
          <w:trHeight w:val="98"/>
        </w:trPr>
        <w:tc>
          <w:tcPr>
            <w:tcW w:w="3510" w:type="dxa"/>
            <w:shd w:val="clear" w:color="auto" w:fill="auto"/>
          </w:tcPr>
          <w:p w:rsidR="00FF067B" w:rsidRPr="00C756BF" w:rsidRDefault="00FF067B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160" w:lineRule="exact"/>
              <w:jc w:val="both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278" w:type="dxa"/>
            <w:vAlign w:val="bottom"/>
          </w:tcPr>
          <w:p w:rsidR="00FF067B" w:rsidRPr="00C756BF" w:rsidRDefault="00FF067B" w:rsidP="00FF067B">
            <w:pPr>
              <w:pStyle w:val="NormalLatinAngsanaNew"/>
              <w:tabs>
                <w:tab w:val="clear" w:pos="1224"/>
                <w:tab w:val="decimal" w:pos="1062"/>
              </w:tabs>
              <w:spacing w:line="160" w:lineRule="exact"/>
              <w:ind w:left="-50"/>
              <w:rPr>
                <w:sz w:val="6"/>
                <w:szCs w:val="6"/>
                <w:lang w:val="en-US"/>
              </w:rPr>
            </w:pPr>
          </w:p>
        </w:tc>
        <w:tc>
          <w:tcPr>
            <w:tcW w:w="268" w:type="dxa"/>
            <w:noWrap/>
            <w:tcMar>
              <w:left w:w="58" w:type="dxa"/>
              <w:right w:w="58" w:type="dxa"/>
            </w:tcMar>
          </w:tcPr>
          <w:p w:rsidR="00FF067B" w:rsidRPr="00C756BF" w:rsidRDefault="00FF067B" w:rsidP="00FF067B">
            <w:pPr>
              <w:pStyle w:val="NormalLatinAngsanaNew"/>
              <w:tabs>
                <w:tab w:val="clear" w:pos="1224"/>
                <w:tab w:val="decimal" w:pos="760"/>
              </w:tabs>
              <w:spacing w:line="160" w:lineRule="exact"/>
              <w:ind w:left="-50"/>
              <w:rPr>
                <w:sz w:val="6"/>
                <w:szCs w:val="6"/>
                <w:rtl/>
                <w:cs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:rsidR="00FF067B" w:rsidRPr="00C756BF" w:rsidRDefault="00FF067B" w:rsidP="00FF067B">
            <w:pPr>
              <w:pStyle w:val="NormalLatinAngsanaNew"/>
              <w:tabs>
                <w:tab w:val="clear" w:pos="1224"/>
                <w:tab w:val="decimal" w:pos="983"/>
              </w:tabs>
              <w:spacing w:line="160" w:lineRule="exact"/>
              <w:ind w:left="-50" w:right="-153"/>
              <w:rPr>
                <w:sz w:val="6"/>
                <w:szCs w:val="6"/>
              </w:rPr>
            </w:pPr>
          </w:p>
        </w:tc>
        <w:tc>
          <w:tcPr>
            <w:tcW w:w="275" w:type="dxa"/>
            <w:noWrap/>
            <w:tcMar>
              <w:left w:w="58" w:type="dxa"/>
              <w:right w:w="58" w:type="dxa"/>
            </w:tcMar>
          </w:tcPr>
          <w:p w:rsidR="00FF067B" w:rsidRPr="00C756BF" w:rsidRDefault="00FF067B" w:rsidP="00FF067B">
            <w:pPr>
              <w:pStyle w:val="NormalLatinAngsanaNew"/>
              <w:tabs>
                <w:tab w:val="decimal" w:pos="990"/>
              </w:tabs>
              <w:spacing w:line="160" w:lineRule="exact"/>
              <w:rPr>
                <w:sz w:val="6"/>
                <w:szCs w:val="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:rsidR="00FF067B" w:rsidRPr="00C756BF" w:rsidRDefault="00FF067B" w:rsidP="00FF067B">
            <w:pPr>
              <w:pStyle w:val="NormalLatinAngsanaNew"/>
              <w:tabs>
                <w:tab w:val="clear" w:pos="1224"/>
                <w:tab w:val="decimal" w:pos="1062"/>
              </w:tabs>
              <w:spacing w:line="160" w:lineRule="exact"/>
              <w:ind w:left="-50"/>
              <w:rPr>
                <w:sz w:val="6"/>
                <w:szCs w:val="6"/>
                <w:lang w:val="en-US"/>
              </w:rPr>
            </w:pPr>
          </w:p>
        </w:tc>
        <w:tc>
          <w:tcPr>
            <w:tcW w:w="261" w:type="dxa"/>
            <w:shd w:val="clear" w:color="auto" w:fill="auto"/>
            <w:noWrap/>
            <w:tcMar>
              <w:left w:w="58" w:type="dxa"/>
              <w:right w:w="58" w:type="dxa"/>
            </w:tcMar>
          </w:tcPr>
          <w:p w:rsidR="00FF067B" w:rsidRPr="00C756BF" w:rsidRDefault="00FF067B" w:rsidP="00FF067B">
            <w:pPr>
              <w:pStyle w:val="NormalLatinAngsanaNew"/>
              <w:tabs>
                <w:tab w:val="clear" w:pos="1224"/>
                <w:tab w:val="decimal" w:pos="760"/>
              </w:tabs>
              <w:spacing w:line="160" w:lineRule="exact"/>
              <w:ind w:left="-50"/>
              <w:rPr>
                <w:sz w:val="6"/>
                <w:szCs w:val="6"/>
                <w:rtl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067B" w:rsidRPr="00C756BF" w:rsidRDefault="00FF067B" w:rsidP="00FF067B">
            <w:pPr>
              <w:pStyle w:val="NormalLatinAngsanaNew"/>
              <w:tabs>
                <w:tab w:val="clear" w:pos="1224"/>
                <w:tab w:val="decimal" w:pos="983"/>
              </w:tabs>
              <w:spacing w:line="160" w:lineRule="exact"/>
              <w:ind w:left="-50" w:right="-153"/>
              <w:rPr>
                <w:sz w:val="6"/>
                <w:szCs w:val="6"/>
              </w:rPr>
            </w:pPr>
          </w:p>
        </w:tc>
      </w:tr>
      <w:tr w:rsidR="00FF067B" w:rsidRPr="00C756BF" w:rsidTr="00895CD1">
        <w:trPr>
          <w:cantSplit/>
          <w:trHeight w:val="177"/>
        </w:trPr>
        <w:tc>
          <w:tcPr>
            <w:tcW w:w="3510" w:type="dxa"/>
            <w:shd w:val="clear" w:color="auto" w:fill="auto"/>
          </w:tcPr>
          <w:p w:rsidR="00FF067B" w:rsidRPr="00C756BF" w:rsidRDefault="00FF067B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เงินลงทุนที่จะถือจนครบกำหนด</w:t>
            </w:r>
          </w:p>
        </w:tc>
        <w:tc>
          <w:tcPr>
            <w:tcW w:w="1278" w:type="dxa"/>
            <w:vAlign w:val="bottom"/>
          </w:tcPr>
          <w:p w:rsidR="00FF067B" w:rsidRPr="00C756BF" w:rsidRDefault="00FF067B" w:rsidP="00FF067B">
            <w:pPr>
              <w:pStyle w:val="NormalLatinAngsanaNew"/>
              <w:tabs>
                <w:tab w:val="clear" w:pos="1224"/>
                <w:tab w:val="decimal" w:pos="1062"/>
              </w:tabs>
              <w:spacing w:line="360" w:lineRule="exact"/>
              <w:ind w:left="-50"/>
              <w:rPr>
                <w:lang w:val="en-US"/>
              </w:rPr>
            </w:pPr>
          </w:p>
        </w:tc>
        <w:tc>
          <w:tcPr>
            <w:tcW w:w="268" w:type="dxa"/>
            <w:noWrap/>
            <w:tcMar>
              <w:left w:w="58" w:type="dxa"/>
              <w:right w:w="58" w:type="dxa"/>
            </w:tcMar>
          </w:tcPr>
          <w:p w:rsidR="00FF067B" w:rsidRPr="00C756BF" w:rsidRDefault="00FF067B" w:rsidP="00FF067B">
            <w:pPr>
              <w:pStyle w:val="NormalLatinAngsanaNew"/>
              <w:tabs>
                <w:tab w:val="clear" w:pos="1224"/>
                <w:tab w:val="decimal" w:pos="760"/>
              </w:tabs>
              <w:spacing w:line="360" w:lineRule="exact"/>
              <w:ind w:left="-50"/>
              <w:rPr>
                <w:rtl/>
                <w:cs/>
              </w:rPr>
            </w:pPr>
          </w:p>
        </w:tc>
        <w:tc>
          <w:tcPr>
            <w:tcW w:w="1199" w:type="dxa"/>
            <w:vAlign w:val="bottom"/>
          </w:tcPr>
          <w:p w:rsidR="00FF067B" w:rsidRPr="00C756BF" w:rsidRDefault="00FF067B" w:rsidP="00FF067B">
            <w:pPr>
              <w:pStyle w:val="NormalLatinAngsanaNew"/>
              <w:tabs>
                <w:tab w:val="clear" w:pos="1224"/>
                <w:tab w:val="decimal" w:pos="983"/>
              </w:tabs>
              <w:spacing w:line="360" w:lineRule="exact"/>
              <w:ind w:left="-50" w:right="-153"/>
            </w:pPr>
          </w:p>
        </w:tc>
        <w:tc>
          <w:tcPr>
            <w:tcW w:w="275" w:type="dxa"/>
            <w:noWrap/>
            <w:tcMar>
              <w:left w:w="58" w:type="dxa"/>
              <w:right w:w="58" w:type="dxa"/>
            </w:tcMar>
          </w:tcPr>
          <w:p w:rsidR="00FF067B" w:rsidRPr="00C756BF" w:rsidRDefault="00FF067B" w:rsidP="00FF067B">
            <w:pPr>
              <w:pStyle w:val="NormalLatinAngsanaNew"/>
              <w:tabs>
                <w:tab w:val="decimal" w:pos="990"/>
              </w:tabs>
              <w:spacing w:line="360" w:lineRule="exact"/>
            </w:pPr>
          </w:p>
        </w:tc>
        <w:tc>
          <w:tcPr>
            <w:tcW w:w="1282" w:type="dxa"/>
            <w:shd w:val="clear" w:color="auto" w:fill="auto"/>
            <w:vAlign w:val="bottom"/>
          </w:tcPr>
          <w:p w:rsidR="00FF067B" w:rsidRPr="00C756BF" w:rsidRDefault="00FF067B" w:rsidP="00FF067B">
            <w:pPr>
              <w:pStyle w:val="NormalLatinAngsanaNew"/>
              <w:tabs>
                <w:tab w:val="clear" w:pos="1224"/>
                <w:tab w:val="decimal" w:pos="1062"/>
              </w:tabs>
              <w:spacing w:line="360" w:lineRule="exact"/>
              <w:ind w:left="-50"/>
              <w:rPr>
                <w:lang w:val="en-US"/>
              </w:rPr>
            </w:pPr>
          </w:p>
        </w:tc>
        <w:tc>
          <w:tcPr>
            <w:tcW w:w="261" w:type="dxa"/>
            <w:shd w:val="clear" w:color="auto" w:fill="auto"/>
            <w:noWrap/>
            <w:tcMar>
              <w:left w:w="58" w:type="dxa"/>
              <w:right w:w="58" w:type="dxa"/>
            </w:tcMar>
          </w:tcPr>
          <w:p w:rsidR="00FF067B" w:rsidRPr="00C756BF" w:rsidRDefault="00FF067B" w:rsidP="00FF067B">
            <w:pPr>
              <w:pStyle w:val="NormalLatinAngsanaNew"/>
              <w:tabs>
                <w:tab w:val="clear" w:pos="1224"/>
                <w:tab w:val="decimal" w:pos="760"/>
              </w:tabs>
              <w:spacing w:line="360" w:lineRule="exact"/>
              <w:ind w:left="-50"/>
              <w:rPr>
                <w:rtl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:rsidR="00FF067B" w:rsidRPr="00C756BF" w:rsidRDefault="00FF067B" w:rsidP="00FF067B">
            <w:pPr>
              <w:pStyle w:val="NormalLatinAngsanaNew"/>
              <w:tabs>
                <w:tab w:val="clear" w:pos="1224"/>
                <w:tab w:val="decimal" w:pos="983"/>
              </w:tabs>
              <w:spacing w:line="360" w:lineRule="exact"/>
              <w:ind w:left="-50" w:right="-153"/>
            </w:pPr>
          </w:p>
        </w:tc>
      </w:tr>
      <w:tr w:rsidR="00FF067B" w:rsidRPr="00C756BF" w:rsidTr="0052348E">
        <w:trPr>
          <w:cantSplit/>
          <w:trHeight w:val="177"/>
        </w:trPr>
        <w:tc>
          <w:tcPr>
            <w:tcW w:w="3510" w:type="dxa"/>
            <w:shd w:val="clear" w:color="auto" w:fill="auto"/>
          </w:tcPr>
          <w:p w:rsidR="00FF067B" w:rsidRPr="00C756BF" w:rsidRDefault="00FF067B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278" w:type="dxa"/>
            <w:vAlign w:val="bottom"/>
          </w:tcPr>
          <w:p w:rsidR="00FF067B" w:rsidRPr="00C756BF" w:rsidRDefault="00125AE7" w:rsidP="00377675">
            <w:pPr>
              <w:pStyle w:val="NormalLatinAngsanaNew"/>
              <w:tabs>
                <w:tab w:val="clear" w:pos="1224"/>
                <w:tab w:val="decimal" w:pos="1062"/>
              </w:tabs>
              <w:spacing w:line="360" w:lineRule="exact"/>
              <w:ind w:left="-50"/>
              <w:rPr>
                <w:lang w:val="en-US" w:bidi="th-TH"/>
              </w:rPr>
            </w:pPr>
            <w:r w:rsidRPr="00C756BF">
              <w:rPr>
                <w:lang w:val="en-US" w:bidi="th-TH"/>
              </w:rPr>
              <w:t>-</w:t>
            </w:r>
          </w:p>
        </w:tc>
        <w:tc>
          <w:tcPr>
            <w:tcW w:w="268" w:type="dxa"/>
            <w:noWrap/>
            <w:tcMar>
              <w:left w:w="58" w:type="dxa"/>
              <w:right w:w="58" w:type="dxa"/>
            </w:tcMar>
          </w:tcPr>
          <w:p w:rsidR="00FF067B" w:rsidRPr="00C756BF" w:rsidRDefault="00FF067B" w:rsidP="00FF067B">
            <w:pPr>
              <w:pStyle w:val="NormalLatinAngsanaNew"/>
              <w:spacing w:line="360" w:lineRule="exact"/>
              <w:rPr>
                <w:rtl/>
                <w:cs/>
              </w:rPr>
            </w:pPr>
          </w:p>
        </w:tc>
        <w:tc>
          <w:tcPr>
            <w:tcW w:w="1199" w:type="dxa"/>
            <w:vAlign w:val="bottom"/>
          </w:tcPr>
          <w:p w:rsidR="00FF067B" w:rsidRPr="00C756BF" w:rsidRDefault="00125AE7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60" w:lineRule="exact"/>
              <w:ind w:right="-153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5" w:type="dxa"/>
            <w:noWrap/>
            <w:tcMar>
              <w:left w:w="58" w:type="dxa"/>
              <w:right w:w="58" w:type="dxa"/>
            </w:tcMar>
          </w:tcPr>
          <w:p w:rsidR="00FF067B" w:rsidRPr="00C756BF" w:rsidRDefault="00FF067B" w:rsidP="00FF067B">
            <w:pPr>
              <w:pStyle w:val="NormalLatinAngsanaNew"/>
              <w:spacing w:line="360" w:lineRule="exact"/>
            </w:pPr>
          </w:p>
        </w:tc>
        <w:tc>
          <w:tcPr>
            <w:tcW w:w="1282" w:type="dxa"/>
            <w:shd w:val="clear" w:color="auto" w:fill="auto"/>
            <w:vAlign w:val="bottom"/>
          </w:tcPr>
          <w:p w:rsidR="00FF067B" w:rsidRPr="00C756BF" w:rsidRDefault="00A4349E" w:rsidP="00FF067B">
            <w:pPr>
              <w:pStyle w:val="NormalLatinAngsanaNew"/>
              <w:tabs>
                <w:tab w:val="clear" w:pos="1224"/>
                <w:tab w:val="decimal" w:pos="1062"/>
              </w:tabs>
              <w:spacing w:line="360" w:lineRule="exact"/>
              <w:ind w:left="0"/>
              <w:rPr>
                <w:lang w:val="en-US" w:bidi="th-TH"/>
              </w:rPr>
            </w:pPr>
            <w:r w:rsidRPr="00A4349E">
              <w:rPr>
                <w:lang w:val="en-US" w:bidi="th-TH"/>
              </w:rPr>
              <w:t>1</w:t>
            </w:r>
            <w:r w:rsidR="00FF067B" w:rsidRPr="00C756BF">
              <w:rPr>
                <w:lang w:val="en-US" w:bidi="th-TH"/>
              </w:rPr>
              <w:t>,</w:t>
            </w:r>
            <w:r w:rsidRPr="00A4349E">
              <w:rPr>
                <w:lang w:val="en-US" w:bidi="th-TH"/>
              </w:rPr>
              <w:t>200</w:t>
            </w:r>
            <w:r w:rsidR="00FF067B" w:rsidRPr="00C756BF">
              <w:rPr>
                <w:lang w:val="en-US" w:bidi="th-TH"/>
              </w:rPr>
              <w:t>,</w:t>
            </w:r>
            <w:r w:rsidRPr="00A4349E">
              <w:rPr>
                <w:lang w:val="en-US" w:bidi="th-TH"/>
              </w:rPr>
              <w:t>000</w:t>
            </w:r>
          </w:p>
        </w:tc>
        <w:tc>
          <w:tcPr>
            <w:tcW w:w="261" w:type="dxa"/>
            <w:shd w:val="clear" w:color="auto" w:fill="auto"/>
            <w:noWrap/>
            <w:tcMar>
              <w:left w:w="58" w:type="dxa"/>
              <w:right w:w="58" w:type="dxa"/>
            </w:tcMar>
          </w:tcPr>
          <w:p w:rsidR="00FF067B" w:rsidRPr="00C756BF" w:rsidRDefault="00FF067B" w:rsidP="00FF067B">
            <w:pPr>
              <w:pStyle w:val="NormalLatinAngsanaNew"/>
              <w:spacing w:line="360" w:lineRule="exact"/>
              <w:rPr>
                <w:rtl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:rsidR="00FF067B" w:rsidRPr="00C756BF" w:rsidRDefault="00A4349E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60" w:lineRule="exact"/>
              <w:ind w:right="-153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</w:t>
            </w:r>
            <w:r w:rsidR="00FF067B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199</w:t>
            </w:r>
            <w:r w:rsidR="00FF067B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905</w:t>
            </w:r>
          </w:p>
        </w:tc>
      </w:tr>
      <w:tr w:rsidR="00FF067B" w:rsidRPr="00C756BF" w:rsidTr="0052348E">
        <w:trPr>
          <w:cantSplit/>
          <w:trHeight w:val="177"/>
        </w:trPr>
        <w:tc>
          <w:tcPr>
            <w:tcW w:w="3510" w:type="dxa"/>
            <w:shd w:val="clear" w:color="auto" w:fill="auto"/>
          </w:tcPr>
          <w:p w:rsidR="00FF067B" w:rsidRPr="00C756BF" w:rsidRDefault="00FF067B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บวก</w:t>
            </w:r>
            <w:r w:rsidRPr="00C756BF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C756B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(หัก)</w:t>
            </w:r>
            <w:r w:rsidRPr="00C756BF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C756BF">
              <w:rPr>
                <w:rFonts w:ascii="Angsana New" w:hAnsi="Angsana New"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278" w:type="dxa"/>
            <w:vAlign w:val="bottom"/>
          </w:tcPr>
          <w:p w:rsidR="00FF067B" w:rsidRPr="00C756BF" w:rsidRDefault="00125AE7" w:rsidP="00377675">
            <w:pPr>
              <w:pStyle w:val="NormalLatinAngsanaNew"/>
              <w:tabs>
                <w:tab w:val="clear" w:pos="1224"/>
                <w:tab w:val="decimal" w:pos="1062"/>
              </w:tabs>
              <w:spacing w:line="360" w:lineRule="exact"/>
              <w:ind w:left="-50"/>
              <w:rPr>
                <w:cs/>
                <w:lang w:bidi="th-TH"/>
              </w:rPr>
            </w:pPr>
            <w:r w:rsidRPr="00C756BF">
              <w:rPr>
                <w:lang w:bidi="th-TH"/>
              </w:rPr>
              <w:t>-</w:t>
            </w:r>
          </w:p>
        </w:tc>
        <w:tc>
          <w:tcPr>
            <w:tcW w:w="268" w:type="dxa"/>
            <w:noWrap/>
            <w:tcMar>
              <w:left w:w="58" w:type="dxa"/>
              <w:right w:w="58" w:type="dxa"/>
            </w:tcMar>
          </w:tcPr>
          <w:p w:rsidR="00FF067B" w:rsidRPr="00C756BF" w:rsidRDefault="00FF067B" w:rsidP="00FF067B">
            <w:pPr>
              <w:pStyle w:val="NormalLatinAngsanaNew"/>
              <w:spacing w:line="360" w:lineRule="exact"/>
              <w:rPr>
                <w:rtl/>
                <w:cs/>
              </w:rPr>
            </w:pPr>
          </w:p>
        </w:tc>
        <w:tc>
          <w:tcPr>
            <w:tcW w:w="1199" w:type="dxa"/>
            <w:vAlign w:val="bottom"/>
          </w:tcPr>
          <w:p w:rsidR="00FF067B" w:rsidRPr="00C756BF" w:rsidRDefault="00125AE7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60" w:lineRule="exact"/>
              <w:ind w:right="-153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5" w:type="dxa"/>
            <w:noWrap/>
            <w:tcMar>
              <w:left w:w="58" w:type="dxa"/>
              <w:right w:w="58" w:type="dxa"/>
            </w:tcMar>
          </w:tcPr>
          <w:p w:rsidR="00FF067B" w:rsidRPr="00C756BF" w:rsidRDefault="00FF067B" w:rsidP="00FF067B">
            <w:pPr>
              <w:pStyle w:val="NormalLatinAngsanaNew"/>
              <w:spacing w:line="360" w:lineRule="exact"/>
            </w:pPr>
          </w:p>
        </w:tc>
        <w:tc>
          <w:tcPr>
            <w:tcW w:w="1282" w:type="dxa"/>
            <w:shd w:val="clear" w:color="auto" w:fill="auto"/>
            <w:vAlign w:val="bottom"/>
          </w:tcPr>
          <w:p w:rsidR="00FF067B" w:rsidRPr="00C756BF" w:rsidRDefault="00FF067B" w:rsidP="00FF067B">
            <w:pPr>
              <w:pStyle w:val="NormalLatinAngsanaNew"/>
              <w:tabs>
                <w:tab w:val="clear" w:pos="1224"/>
                <w:tab w:val="decimal" w:pos="1062"/>
              </w:tabs>
              <w:spacing w:line="360" w:lineRule="exact"/>
              <w:ind w:left="0"/>
              <w:rPr>
                <w:cs/>
                <w:lang w:bidi="th-TH"/>
              </w:rPr>
            </w:pPr>
            <w:r w:rsidRPr="00C756BF">
              <w:rPr>
                <w:lang w:bidi="th-TH"/>
              </w:rPr>
              <w:t>(</w:t>
            </w:r>
            <w:r w:rsidR="00A4349E" w:rsidRPr="00A4349E">
              <w:rPr>
                <w:lang w:val="en-US" w:bidi="th-TH"/>
              </w:rPr>
              <w:t>95</w:t>
            </w:r>
            <w:r w:rsidRPr="00C756BF">
              <w:rPr>
                <w:lang w:bidi="th-TH"/>
              </w:rPr>
              <w:t>)</w:t>
            </w:r>
          </w:p>
        </w:tc>
        <w:tc>
          <w:tcPr>
            <w:tcW w:w="261" w:type="dxa"/>
            <w:shd w:val="clear" w:color="auto" w:fill="auto"/>
            <w:noWrap/>
            <w:tcMar>
              <w:left w:w="58" w:type="dxa"/>
              <w:right w:w="58" w:type="dxa"/>
            </w:tcMar>
          </w:tcPr>
          <w:p w:rsidR="00FF067B" w:rsidRPr="00C756BF" w:rsidRDefault="00FF067B" w:rsidP="00FF067B">
            <w:pPr>
              <w:pStyle w:val="NormalLatinAngsanaNew"/>
              <w:spacing w:line="360" w:lineRule="exact"/>
              <w:rPr>
                <w:rtl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:rsidR="00FF067B" w:rsidRPr="00C756BF" w:rsidRDefault="00FF067B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60" w:lineRule="exact"/>
              <w:ind w:right="-153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067B" w:rsidRPr="00C756BF" w:rsidTr="0052348E">
        <w:trPr>
          <w:cantSplit/>
          <w:trHeight w:val="177"/>
        </w:trPr>
        <w:tc>
          <w:tcPr>
            <w:tcW w:w="3510" w:type="dxa"/>
            <w:shd w:val="clear" w:color="auto" w:fill="auto"/>
          </w:tcPr>
          <w:p w:rsidR="00FF067B" w:rsidRPr="00C756BF" w:rsidRDefault="00FF067B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C756BF">
              <w:rPr>
                <w:rFonts w:ascii="Angsana New" w:hAnsi="Angsana New"/>
                <w:sz w:val="30"/>
                <w:szCs w:val="30"/>
                <w:cs/>
              </w:rPr>
              <w:t>เงินลงทุนในนามบริษัทเพื่อลูกค้า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:rsidR="00FF067B" w:rsidRPr="00C756BF" w:rsidRDefault="00125AE7" w:rsidP="00377675">
            <w:pPr>
              <w:pStyle w:val="NormalLatinAngsanaNew"/>
              <w:tabs>
                <w:tab w:val="clear" w:pos="1224"/>
                <w:tab w:val="decimal" w:pos="1062"/>
              </w:tabs>
              <w:spacing w:line="360" w:lineRule="exact"/>
              <w:ind w:left="-50"/>
              <w:rPr>
                <w:lang w:val="en-US" w:bidi="th-TH"/>
              </w:rPr>
            </w:pPr>
            <w:r w:rsidRPr="00C756BF">
              <w:rPr>
                <w:lang w:val="en-US" w:bidi="th-TH"/>
              </w:rPr>
              <w:t>-</w:t>
            </w:r>
          </w:p>
        </w:tc>
        <w:tc>
          <w:tcPr>
            <w:tcW w:w="268" w:type="dxa"/>
            <w:noWrap/>
            <w:tcMar>
              <w:left w:w="58" w:type="dxa"/>
              <w:right w:w="58" w:type="dxa"/>
            </w:tcMar>
          </w:tcPr>
          <w:p w:rsidR="00FF067B" w:rsidRPr="00C756BF" w:rsidRDefault="00FF067B" w:rsidP="00FF067B">
            <w:pPr>
              <w:pStyle w:val="NormalLatinAngsanaNew"/>
              <w:spacing w:line="360" w:lineRule="exact"/>
              <w:rPr>
                <w:rtl/>
                <w:cs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:rsidR="00FF067B" w:rsidRPr="00C756BF" w:rsidRDefault="00125AE7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60" w:lineRule="exact"/>
              <w:ind w:right="-153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5" w:type="dxa"/>
            <w:noWrap/>
            <w:tcMar>
              <w:left w:w="58" w:type="dxa"/>
              <w:right w:w="58" w:type="dxa"/>
            </w:tcMar>
          </w:tcPr>
          <w:p w:rsidR="00FF067B" w:rsidRPr="00C756BF" w:rsidRDefault="00FF067B" w:rsidP="00FF067B">
            <w:pPr>
              <w:pStyle w:val="NormalLatinAngsanaNew"/>
              <w:spacing w:line="360" w:lineRule="exact"/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067B" w:rsidRPr="00C756BF" w:rsidRDefault="00FF067B" w:rsidP="00FF067B">
            <w:pPr>
              <w:pStyle w:val="NormalLatinAngsanaNew"/>
              <w:tabs>
                <w:tab w:val="clear" w:pos="1224"/>
                <w:tab w:val="decimal" w:pos="1062"/>
              </w:tabs>
              <w:spacing w:line="360" w:lineRule="exact"/>
              <w:ind w:left="0"/>
              <w:rPr>
                <w:lang w:val="en-US" w:bidi="th-TH"/>
              </w:rPr>
            </w:pPr>
            <w:r w:rsidRPr="00C756BF">
              <w:rPr>
                <w:lang w:val="en-US" w:bidi="th-TH"/>
              </w:rPr>
              <w:t>(</w:t>
            </w:r>
            <w:r w:rsidR="00A4349E" w:rsidRPr="00A4349E">
              <w:rPr>
                <w:lang w:val="en-US" w:bidi="th-TH"/>
              </w:rPr>
              <w:t>1</w:t>
            </w:r>
            <w:r w:rsidRPr="00C756BF">
              <w:rPr>
                <w:lang w:val="en-US" w:bidi="th-TH"/>
              </w:rPr>
              <w:t>,</w:t>
            </w:r>
            <w:r w:rsidR="00A4349E" w:rsidRPr="00A4349E">
              <w:rPr>
                <w:lang w:val="en-US" w:bidi="th-TH"/>
              </w:rPr>
              <w:t>199</w:t>
            </w:r>
            <w:r w:rsidRPr="00C756BF">
              <w:rPr>
                <w:lang w:val="en-US" w:bidi="th-TH"/>
              </w:rPr>
              <w:t>,</w:t>
            </w:r>
            <w:r w:rsidR="00A4349E" w:rsidRPr="00A4349E">
              <w:rPr>
                <w:lang w:val="en-US" w:bidi="th-TH"/>
              </w:rPr>
              <w:t>905</w:t>
            </w:r>
            <w:r w:rsidRPr="00C756BF">
              <w:rPr>
                <w:lang w:val="en-US" w:bidi="th-TH"/>
              </w:rPr>
              <w:t>)</w:t>
            </w:r>
          </w:p>
        </w:tc>
        <w:tc>
          <w:tcPr>
            <w:tcW w:w="261" w:type="dxa"/>
            <w:shd w:val="clear" w:color="auto" w:fill="auto"/>
            <w:noWrap/>
            <w:tcMar>
              <w:left w:w="58" w:type="dxa"/>
              <w:right w:w="58" w:type="dxa"/>
            </w:tcMar>
          </w:tcPr>
          <w:p w:rsidR="00FF067B" w:rsidRPr="00C756BF" w:rsidRDefault="00FF067B" w:rsidP="00FF067B">
            <w:pPr>
              <w:pStyle w:val="NormalLatinAngsanaNew"/>
              <w:spacing w:line="360" w:lineRule="exact"/>
              <w:rPr>
                <w:rtl/>
                <w: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067B" w:rsidRPr="00C756BF" w:rsidRDefault="00FF067B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60" w:lineRule="exact"/>
              <w:ind w:right="-153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</w:rPr>
              <w:t>(</w:t>
            </w:r>
            <w:r w:rsidR="00A4349E" w:rsidRPr="00A4349E">
              <w:rPr>
                <w:rFonts w:ascii="Angsana New" w:hAnsi="Angsana New"/>
                <w:sz w:val="30"/>
                <w:szCs w:val="30"/>
              </w:rPr>
              <w:t>1</w:t>
            </w:r>
            <w:r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="00A4349E" w:rsidRPr="00A4349E">
              <w:rPr>
                <w:rFonts w:ascii="Angsana New" w:hAnsi="Angsana New"/>
                <w:sz w:val="30"/>
                <w:szCs w:val="30"/>
              </w:rPr>
              <w:t>199</w:t>
            </w:r>
            <w:r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="00A4349E" w:rsidRPr="00A4349E">
              <w:rPr>
                <w:rFonts w:ascii="Angsana New" w:hAnsi="Angsana New"/>
                <w:sz w:val="30"/>
                <w:szCs w:val="30"/>
              </w:rPr>
              <w:t>905</w:t>
            </w:r>
            <w:r w:rsidRPr="00C756B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F067B" w:rsidRPr="00C756BF" w:rsidTr="004F0F98">
        <w:trPr>
          <w:cantSplit/>
          <w:trHeight w:val="325"/>
        </w:trPr>
        <w:tc>
          <w:tcPr>
            <w:tcW w:w="3510" w:type="dxa"/>
            <w:shd w:val="clear" w:color="auto" w:fill="auto"/>
          </w:tcPr>
          <w:p w:rsidR="00FF067B" w:rsidRPr="00C756BF" w:rsidRDefault="00FF067B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รวมเงินลงทุนที่จะถือจนครบกำหนด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F067B" w:rsidRPr="00C756BF" w:rsidRDefault="00125AE7" w:rsidP="00377675">
            <w:pPr>
              <w:pStyle w:val="NormalLatinAngsanaNew"/>
              <w:tabs>
                <w:tab w:val="clear" w:pos="1224"/>
                <w:tab w:val="decimal" w:pos="1062"/>
              </w:tabs>
              <w:spacing w:line="360" w:lineRule="exact"/>
              <w:ind w:left="-50"/>
            </w:pPr>
            <w:r w:rsidRPr="00C756BF">
              <w:t>-</w:t>
            </w:r>
          </w:p>
        </w:tc>
        <w:tc>
          <w:tcPr>
            <w:tcW w:w="268" w:type="dxa"/>
            <w:tcBorders>
              <w:left w:val="nil"/>
            </w:tcBorders>
            <w:noWrap/>
            <w:tcMar>
              <w:left w:w="58" w:type="dxa"/>
              <w:right w:w="58" w:type="dxa"/>
            </w:tcMar>
          </w:tcPr>
          <w:p w:rsidR="00FF067B" w:rsidRPr="00C756BF" w:rsidRDefault="00125AE7" w:rsidP="00FF067B">
            <w:pPr>
              <w:pStyle w:val="NormalLatinAngsanaNew"/>
              <w:spacing w:line="360" w:lineRule="exact"/>
              <w:rPr>
                <w:rFonts w:eastAsia="Batang"/>
                <w:rtl/>
                <w:cs/>
                <w:lang w:val="en-US"/>
              </w:rPr>
            </w:pPr>
            <w:r w:rsidRPr="00C756BF">
              <w:rPr>
                <w:rFonts w:eastAsia="Batang"/>
                <w:lang w:val="en-US"/>
              </w:rPr>
              <w:t>-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F067B" w:rsidRPr="00C756BF" w:rsidRDefault="00125AE7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60" w:lineRule="exact"/>
              <w:ind w:right="-153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5" w:type="dxa"/>
            <w:noWrap/>
            <w:tcMar>
              <w:left w:w="58" w:type="dxa"/>
              <w:right w:w="58" w:type="dxa"/>
            </w:tcMar>
          </w:tcPr>
          <w:p w:rsidR="00FF067B" w:rsidRPr="00C756BF" w:rsidRDefault="00FF067B" w:rsidP="00FF067B">
            <w:pPr>
              <w:pStyle w:val="NormalLatinAngsanaNew"/>
              <w:spacing w:line="360" w:lineRule="exact"/>
              <w:rPr>
                <w:rFonts w:eastAsia="Batang"/>
                <w:lang w:val="en-US" w:bidi="th-TH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067B" w:rsidRPr="00C756BF" w:rsidRDefault="00FF067B" w:rsidP="00FF067B">
            <w:pPr>
              <w:tabs>
                <w:tab w:val="decimal" w:pos="1062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  <w:shd w:val="clear" w:color="auto" w:fill="auto"/>
            <w:noWrap/>
            <w:tcMar>
              <w:left w:w="58" w:type="dxa"/>
              <w:right w:w="58" w:type="dxa"/>
            </w:tcMar>
          </w:tcPr>
          <w:p w:rsidR="00FF067B" w:rsidRPr="00C756BF" w:rsidRDefault="00FF067B" w:rsidP="00FF067B">
            <w:pPr>
              <w:pStyle w:val="NormalLatinAngsanaNew"/>
              <w:spacing w:line="360" w:lineRule="exact"/>
              <w:rPr>
                <w:rFonts w:eastAsia="Batang"/>
                <w:rtl/>
                <w:cs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067B" w:rsidRPr="00C756BF" w:rsidRDefault="00FF067B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60" w:lineRule="exact"/>
              <w:ind w:right="-153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067B" w:rsidRPr="00C756BF" w:rsidTr="004F0F98">
        <w:trPr>
          <w:cantSplit/>
          <w:trHeight w:val="55"/>
        </w:trPr>
        <w:tc>
          <w:tcPr>
            <w:tcW w:w="3510" w:type="dxa"/>
            <w:shd w:val="clear" w:color="auto" w:fill="auto"/>
          </w:tcPr>
          <w:p w:rsidR="00FF067B" w:rsidRPr="00C756BF" w:rsidRDefault="00FF067B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160" w:lineRule="exact"/>
              <w:jc w:val="both"/>
              <w:rPr>
                <w:rFonts w:ascii="Angsana New" w:hAnsi="Angsana New"/>
                <w:b/>
                <w:bCs/>
                <w:i/>
                <w:iCs/>
                <w:sz w:val="6"/>
                <w:szCs w:val="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:rsidR="00FF067B" w:rsidRPr="00C756BF" w:rsidRDefault="00FF067B" w:rsidP="00FF067B">
            <w:pPr>
              <w:tabs>
                <w:tab w:val="decimal" w:pos="1062"/>
              </w:tabs>
              <w:spacing w:line="160" w:lineRule="exact"/>
              <w:jc w:val="right"/>
              <w:rPr>
                <w:rFonts w:ascii="Angsana New" w:hAnsi="Angsana New"/>
                <w:b/>
                <w:bCs/>
                <w:i/>
                <w:iCs/>
                <w:sz w:val="6"/>
                <w:szCs w:val="6"/>
              </w:rPr>
            </w:pPr>
          </w:p>
        </w:tc>
        <w:tc>
          <w:tcPr>
            <w:tcW w:w="268" w:type="dxa"/>
            <w:tcBorders>
              <w:left w:val="nil"/>
            </w:tcBorders>
            <w:noWrap/>
            <w:tcMar>
              <w:left w:w="58" w:type="dxa"/>
              <w:right w:w="58" w:type="dxa"/>
            </w:tcMar>
          </w:tcPr>
          <w:p w:rsidR="00FF067B" w:rsidRPr="00C756BF" w:rsidRDefault="00FF067B" w:rsidP="00FF067B">
            <w:pPr>
              <w:pStyle w:val="NormalLatinAngsanaNew"/>
              <w:spacing w:line="160" w:lineRule="exact"/>
              <w:rPr>
                <w:rFonts w:eastAsia="Batang"/>
                <w:b/>
                <w:bCs/>
                <w:i/>
                <w:iCs/>
                <w:sz w:val="6"/>
                <w:szCs w:val="6"/>
                <w:rtl/>
                <w:cs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:rsidR="00FF067B" w:rsidRPr="00C756BF" w:rsidRDefault="00FF067B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160" w:lineRule="exact"/>
              <w:ind w:right="-153"/>
              <w:rPr>
                <w:rFonts w:ascii="Angsana New" w:hAnsi="Angsana New"/>
                <w:b/>
                <w:bCs/>
                <w:i/>
                <w:iCs/>
                <w:sz w:val="6"/>
                <w:szCs w:val="6"/>
              </w:rPr>
            </w:pPr>
          </w:p>
        </w:tc>
        <w:tc>
          <w:tcPr>
            <w:tcW w:w="275" w:type="dxa"/>
            <w:noWrap/>
            <w:tcMar>
              <w:left w:w="58" w:type="dxa"/>
              <w:right w:w="58" w:type="dxa"/>
            </w:tcMar>
          </w:tcPr>
          <w:p w:rsidR="00FF067B" w:rsidRPr="00C756BF" w:rsidRDefault="00FF067B" w:rsidP="00FF067B">
            <w:pPr>
              <w:pStyle w:val="NormalLatinAngsanaNew"/>
              <w:spacing w:line="160" w:lineRule="exact"/>
              <w:rPr>
                <w:rFonts w:eastAsia="Batang"/>
                <w:b/>
                <w:bCs/>
                <w:i/>
                <w:iCs/>
                <w:sz w:val="6"/>
                <w:szCs w:val="6"/>
                <w:lang w:val="en-US" w:bidi="th-TH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067B" w:rsidRPr="00C756BF" w:rsidRDefault="00FF067B" w:rsidP="00FF067B">
            <w:pPr>
              <w:tabs>
                <w:tab w:val="decimal" w:pos="1062"/>
              </w:tabs>
              <w:spacing w:line="160" w:lineRule="exact"/>
              <w:jc w:val="right"/>
              <w:rPr>
                <w:rFonts w:ascii="Angsana New" w:hAnsi="Angsana New"/>
                <w:b/>
                <w:bCs/>
                <w:i/>
                <w:iCs/>
                <w:sz w:val="6"/>
                <w:szCs w:val="6"/>
              </w:rPr>
            </w:pPr>
          </w:p>
        </w:tc>
        <w:tc>
          <w:tcPr>
            <w:tcW w:w="261" w:type="dxa"/>
            <w:shd w:val="clear" w:color="auto" w:fill="auto"/>
            <w:noWrap/>
            <w:tcMar>
              <w:left w:w="58" w:type="dxa"/>
              <w:right w:w="58" w:type="dxa"/>
            </w:tcMar>
          </w:tcPr>
          <w:p w:rsidR="00FF067B" w:rsidRPr="00C756BF" w:rsidRDefault="00FF067B" w:rsidP="00FF067B">
            <w:pPr>
              <w:pStyle w:val="NormalLatinAngsanaNew"/>
              <w:spacing w:line="160" w:lineRule="exact"/>
              <w:rPr>
                <w:rFonts w:eastAsia="Batang"/>
                <w:b/>
                <w:bCs/>
                <w:i/>
                <w:iCs/>
                <w:sz w:val="6"/>
                <w:szCs w:val="6"/>
                <w:rtl/>
                <w:cs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067B" w:rsidRPr="00C756BF" w:rsidRDefault="00FF067B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160" w:lineRule="exact"/>
              <w:ind w:right="-153"/>
              <w:rPr>
                <w:rFonts w:ascii="Angsana New" w:hAnsi="Angsana New"/>
                <w:b/>
                <w:bCs/>
                <w:i/>
                <w:iCs/>
                <w:sz w:val="6"/>
                <w:szCs w:val="6"/>
              </w:rPr>
            </w:pPr>
          </w:p>
        </w:tc>
      </w:tr>
      <w:tr w:rsidR="00FF067B" w:rsidRPr="00C756BF" w:rsidTr="007E42BC">
        <w:trPr>
          <w:cantSplit/>
          <w:trHeight w:val="177"/>
        </w:trPr>
        <w:tc>
          <w:tcPr>
            <w:tcW w:w="3510" w:type="dxa"/>
            <w:shd w:val="clear" w:color="auto" w:fill="auto"/>
          </w:tcPr>
          <w:p w:rsidR="00FF067B" w:rsidRPr="00C756BF" w:rsidRDefault="00FF067B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เงินลงทุนทั่วไป</w:t>
            </w:r>
          </w:p>
        </w:tc>
        <w:tc>
          <w:tcPr>
            <w:tcW w:w="1278" w:type="dxa"/>
            <w:vAlign w:val="bottom"/>
          </w:tcPr>
          <w:p w:rsidR="00FF067B" w:rsidRPr="00C756BF" w:rsidRDefault="00FF067B" w:rsidP="00FF067B">
            <w:pPr>
              <w:pStyle w:val="NormalLatinAngsanaNew"/>
              <w:tabs>
                <w:tab w:val="clear" w:pos="1224"/>
                <w:tab w:val="decimal" w:pos="1062"/>
              </w:tabs>
              <w:spacing w:line="360" w:lineRule="exact"/>
              <w:ind w:left="-50"/>
              <w:rPr>
                <w:lang w:val="en-US"/>
              </w:rPr>
            </w:pPr>
          </w:p>
        </w:tc>
        <w:tc>
          <w:tcPr>
            <w:tcW w:w="268" w:type="dxa"/>
            <w:noWrap/>
            <w:tcMar>
              <w:left w:w="58" w:type="dxa"/>
              <w:right w:w="58" w:type="dxa"/>
            </w:tcMar>
          </w:tcPr>
          <w:p w:rsidR="00FF067B" w:rsidRPr="00C756BF" w:rsidRDefault="00FF067B" w:rsidP="00FF067B">
            <w:pPr>
              <w:pStyle w:val="NormalLatinAngsanaNew"/>
              <w:tabs>
                <w:tab w:val="clear" w:pos="1224"/>
                <w:tab w:val="decimal" w:pos="760"/>
              </w:tabs>
              <w:spacing w:line="360" w:lineRule="exact"/>
              <w:ind w:left="-50"/>
              <w:rPr>
                <w:rtl/>
                <w:cs/>
              </w:rPr>
            </w:pPr>
          </w:p>
        </w:tc>
        <w:tc>
          <w:tcPr>
            <w:tcW w:w="1199" w:type="dxa"/>
            <w:vAlign w:val="bottom"/>
          </w:tcPr>
          <w:p w:rsidR="00FF067B" w:rsidRPr="00C756BF" w:rsidRDefault="00FF067B" w:rsidP="00FF067B">
            <w:pPr>
              <w:pStyle w:val="NormalLatinAngsanaNew"/>
              <w:tabs>
                <w:tab w:val="clear" w:pos="1224"/>
                <w:tab w:val="decimal" w:pos="983"/>
              </w:tabs>
              <w:spacing w:line="360" w:lineRule="exact"/>
              <w:ind w:left="-50" w:right="-153"/>
            </w:pPr>
          </w:p>
        </w:tc>
        <w:tc>
          <w:tcPr>
            <w:tcW w:w="275" w:type="dxa"/>
            <w:noWrap/>
            <w:tcMar>
              <w:left w:w="58" w:type="dxa"/>
              <w:right w:w="58" w:type="dxa"/>
            </w:tcMar>
          </w:tcPr>
          <w:p w:rsidR="00FF067B" w:rsidRPr="00C756BF" w:rsidRDefault="00FF067B" w:rsidP="00FF067B">
            <w:pPr>
              <w:pStyle w:val="NormalLatinAngsanaNew"/>
              <w:tabs>
                <w:tab w:val="decimal" w:pos="990"/>
              </w:tabs>
              <w:spacing w:line="360" w:lineRule="exact"/>
            </w:pPr>
          </w:p>
        </w:tc>
        <w:tc>
          <w:tcPr>
            <w:tcW w:w="1282" w:type="dxa"/>
            <w:shd w:val="clear" w:color="auto" w:fill="auto"/>
            <w:vAlign w:val="bottom"/>
          </w:tcPr>
          <w:p w:rsidR="00FF067B" w:rsidRPr="00C756BF" w:rsidRDefault="00FF067B" w:rsidP="00FF067B">
            <w:pPr>
              <w:pStyle w:val="NormalLatinAngsanaNew"/>
              <w:tabs>
                <w:tab w:val="clear" w:pos="1224"/>
                <w:tab w:val="decimal" w:pos="1062"/>
              </w:tabs>
              <w:spacing w:line="360" w:lineRule="exact"/>
              <w:ind w:left="-50"/>
              <w:rPr>
                <w:lang w:val="en-US"/>
              </w:rPr>
            </w:pPr>
          </w:p>
        </w:tc>
        <w:tc>
          <w:tcPr>
            <w:tcW w:w="261" w:type="dxa"/>
            <w:shd w:val="clear" w:color="auto" w:fill="auto"/>
            <w:noWrap/>
            <w:tcMar>
              <w:left w:w="58" w:type="dxa"/>
              <w:right w:w="58" w:type="dxa"/>
            </w:tcMar>
          </w:tcPr>
          <w:p w:rsidR="00FF067B" w:rsidRPr="00C756BF" w:rsidRDefault="00FF067B" w:rsidP="00FF067B">
            <w:pPr>
              <w:pStyle w:val="NormalLatinAngsanaNew"/>
              <w:tabs>
                <w:tab w:val="clear" w:pos="1224"/>
                <w:tab w:val="decimal" w:pos="760"/>
              </w:tabs>
              <w:spacing w:line="360" w:lineRule="exact"/>
              <w:ind w:left="-50"/>
              <w:rPr>
                <w:rtl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:rsidR="00FF067B" w:rsidRPr="00C756BF" w:rsidRDefault="00FF067B" w:rsidP="00FF067B">
            <w:pPr>
              <w:pStyle w:val="NormalLatinAngsanaNew"/>
              <w:tabs>
                <w:tab w:val="clear" w:pos="1224"/>
                <w:tab w:val="decimal" w:pos="983"/>
              </w:tabs>
              <w:spacing w:line="360" w:lineRule="exact"/>
              <w:ind w:left="-50" w:right="-153"/>
            </w:pPr>
          </w:p>
        </w:tc>
      </w:tr>
      <w:tr w:rsidR="00FF067B" w:rsidRPr="00C756BF" w:rsidTr="00E32C73">
        <w:trPr>
          <w:cantSplit/>
          <w:trHeight w:val="177"/>
        </w:trPr>
        <w:tc>
          <w:tcPr>
            <w:tcW w:w="3510" w:type="dxa"/>
            <w:shd w:val="clear" w:color="auto" w:fill="auto"/>
          </w:tcPr>
          <w:p w:rsidR="00FF067B" w:rsidRPr="00C756BF" w:rsidRDefault="00FF067B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ตราสารทุนที่ไม่อยู่ใน</w:t>
            </w:r>
          </w:p>
          <w:p w:rsidR="00FF067B" w:rsidRPr="00C756BF" w:rsidRDefault="00FF067B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756BF">
              <w:rPr>
                <w:rFonts w:ascii="Angsana New" w:hAnsi="Angsana New"/>
                <w:sz w:val="30"/>
                <w:szCs w:val="30"/>
                <w:cs/>
              </w:rPr>
              <w:t>ความต้องการของตลาด</w:t>
            </w:r>
          </w:p>
        </w:tc>
        <w:tc>
          <w:tcPr>
            <w:tcW w:w="1278" w:type="dxa"/>
            <w:vAlign w:val="bottom"/>
          </w:tcPr>
          <w:p w:rsidR="00FF067B" w:rsidRPr="00C756BF" w:rsidRDefault="00A4349E" w:rsidP="00377675">
            <w:pPr>
              <w:pStyle w:val="NormalLatinAngsanaNew"/>
              <w:tabs>
                <w:tab w:val="clear" w:pos="1224"/>
                <w:tab w:val="decimal" w:pos="1062"/>
              </w:tabs>
              <w:spacing w:line="360" w:lineRule="exact"/>
              <w:ind w:left="-50"/>
              <w:rPr>
                <w:lang w:val="en-US"/>
              </w:rPr>
            </w:pPr>
            <w:r w:rsidRPr="00A4349E">
              <w:rPr>
                <w:lang w:val="en-US"/>
              </w:rPr>
              <w:t>2</w:t>
            </w:r>
            <w:r w:rsidR="00125AE7" w:rsidRPr="00C756BF">
              <w:rPr>
                <w:lang w:val="en-US"/>
              </w:rPr>
              <w:t>,</w:t>
            </w:r>
            <w:r w:rsidRPr="00A4349E">
              <w:rPr>
                <w:lang w:val="en-US"/>
              </w:rPr>
              <w:t>175</w:t>
            </w:r>
          </w:p>
        </w:tc>
        <w:tc>
          <w:tcPr>
            <w:tcW w:w="268" w:type="dxa"/>
            <w:noWrap/>
            <w:tcMar>
              <w:left w:w="58" w:type="dxa"/>
              <w:right w:w="58" w:type="dxa"/>
            </w:tcMar>
          </w:tcPr>
          <w:p w:rsidR="00FF067B" w:rsidRPr="00C756BF" w:rsidRDefault="00FF067B" w:rsidP="00FF067B">
            <w:pPr>
              <w:pStyle w:val="NormalLatinAngsanaNew"/>
              <w:spacing w:line="360" w:lineRule="exact"/>
              <w:rPr>
                <w:rtl/>
                <w:cs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:rsidR="00FF067B" w:rsidRPr="00C756BF" w:rsidRDefault="00A4349E" w:rsidP="0037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60" w:lineRule="exact"/>
              <w:ind w:right="-153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</w:t>
            </w:r>
            <w:r w:rsidR="00125AE7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175</w:t>
            </w:r>
          </w:p>
        </w:tc>
        <w:tc>
          <w:tcPr>
            <w:tcW w:w="275" w:type="dxa"/>
            <w:noWrap/>
            <w:tcMar>
              <w:left w:w="58" w:type="dxa"/>
              <w:right w:w="58" w:type="dxa"/>
            </w:tcMar>
          </w:tcPr>
          <w:p w:rsidR="00FF067B" w:rsidRPr="00C756BF" w:rsidRDefault="00FF067B" w:rsidP="00FF067B">
            <w:pPr>
              <w:pStyle w:val="NormalLatinAngsanaNew"/>
              <w:spacing w:line="360" w:lineRule="exact"/>
            </w:pPr>
          </w:p>
        </w:tc>
        <w:tc>
          <w:tcPr>
            <w:tcW w:w="1282" w:type="dxa"/>
            <w:shd w:val="clear" w:color="auto" w:fill="auto"/>
            <w:vAlign w:val="bottom"/>
          </w:tcPr>
          <w:p w:rsidR="00FF067B" w:rsidRPr="00C756BF" w:rsidRDefault="00A4349E" w:rsidP="00FF067B">
            <w:pPr>
              <w:pStyle w:val="NormalLatinAngsanaNew"/>
              <w:tabs>
                <w:tab w:val="clear" w:pos="1224"/>
                <w:tab w:val="decimal" w:pos="1062"/>
              </w:tabs>
              <w:spacing w:line="360" w:lineRule="exact"/>
              <w:ind w:left="-50"/>
              <w:rPr>
                <w:lang w:val="en-US"/>
              </w:rPr>
            </w:pPr>
            <w:r w:rsidRPr="00A4349E">
              <w:rPr>
                <w:lang w:val="en-US"/>
              </w:rPr>
              <w:t>1</w:t>
            </w:r>
            <w:r w:rsidR="00FF067B" w:rsidRPr="00C756BF">
              <w:rPr>
                <w:lang w:val="en-US"/>
              </w:rPr>
              <w:t>,</w:t>
            </w:r>
            <w:r w:rsidRPr="00A4349E">
              <w:rPr>
                <w:lang w:val="en-US"/>
              </w:rPr>
              <w:t>764</w:t>
            </w:r>
          </w:p>
        </w:tc>
        <w:tc>
          <w:tcPr>
            <w:tcW w:w="261" w:type="dxa"/>
            <w:shd w:val="clear" w:color="auto" w:fill="auto"/>
            <w:noWrap/>
            <w:tcMar>
              <w:left w:w="58" w:type="dxa"/>
              <w:right w:w="58" w:type="dxa"/>
            </w:tcMar>
          </w:tcPr>
          <w:p w:rsidR="00FF067B" w:rsidRPr="00C756BF" w:rsidRDefault="00FF067B" w:rsidP="00FF067B">
            <w:pPr>
              <w:pStyle w:val="NormalLatinAngsanaNew"/>
              <w:spacing w:line="360" w:lineRule="exact"/>
              <w:rPr>
                <w:rtl/>
                <w: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067B" w:rsidRPr="00C756BF" w:rsidRDefault="00A4349E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60" w:lineRule="exact"/>
              <w:ind w:right="-153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</w:t>
            </w:r>
            <w:r w:rsidR="00FF067B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764</w:t>
            </w:r>
          </w:p>
        </w:tc>
      </w:tr>
      <w:tr w:rsidR="00FF067B" w:rsidRPr="00C756BF" w:rsidTr="00E32C73">
        <w:trPr>
          <w:cantSplit/>
          <w:trHeight w:val="177"/>
        </w:trPr>
        <w:tc>
          <w:tcPr>
            <w:tcW w:w="3510" w:type="dxa"/>
            <w:shd w:val="clear" w:color="auto" w:fill="auto"/>
          </w:tcPr>
          <w:p w:rsidR="00FF067B" w:rsidRPr="00C756BF" w:rsidRDefault="00FF067B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รวมเงินลงทุนทั่วไป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F067B" w:rsidRPr="00C756BF" w:rsidRDefault="00A4349E" w:rsidP="00377675">
            <w:pPr>
              <w:pStyle w:val="NormalLatinAngsanaNew"/>
              <w:tabs>
                <w:tab w:val="clear" w:pos="1224"/>
                <w:tab w:val="decimal" w:pos="1062"/>
              </w:tabs>
              <w:spacing w:line="360" w:lineRule="exact"/>
              <w:ind w:left="-50"/>
              <w:rPr>
                <w:lang w:val="en-US"/>
              </w:rPr>
            </w:pPr>
            <w:r w:rsidRPr="00A4349E">
              <w:rPr>
                <w:lang w:val="en-US"/>
              </w:rPr>
              <w:t>2</w:t>
            </w:r>
            <w:r w:rsidR="00125AE7" w:rsidRPr="00C756BF">
              <w:rPr>
                <w:lang w:val="en-US"/>
              </w:rPr>
              <w:t>,</w:t>
            </w:r>
            <w:r w:rsidRPr="00A4349E">
              <w:rPr>
                <w:lang w:val="en-US"/>
              </w:rPr>
              <w:t>175</w:t>
            </w:r>
          </w:p>
        </w:tc>
        <w:tc>
          <w:tcPr>
            <w:tcW w:w="268" w:type="dxa"/>
            <w:noWrap/>
            <w:tcMar>
              <w:left w:w="58" w:type="dxa"/>
              <w:right w:w="58" w:type="dxa"/>
            </w:tcMar>
          </w:tcPr>
          <w:p w:rsidR="00FF067B" w:rsidRPr="00C756BF" w:rsidRDefault="00FF067B" w:rsidP="00FF067B">
            <w:pPr>
              <w:pStyle w:val="NormalLatinAngsanaNew"/>
              <w:spacing w:line="360" w:lineRule="exact"/>
              <w:rPr>
                <w:rtl/>
                <w:cs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F067B" w:rsidRPr="00C756BF" w:rsidRDefault="00A4349E" w:rsidP="00B92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60" w:lineRule="exact"/>
              <w:ind w:right="-153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</w:t>
            </w:r>
            <w:r w:rsidR="00125AE7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175</w:t>
            </w:r>
          </w:p>
        </w:tc>
        <w:tc>
          <w:tcPr>
            <w:tcW w:w="275" w:type="dxa"/>
            <w:noWrap/>
            <w:tcMar>
              <w:left w:w="58" w:type="dxa"/>
              <w:right w:w="58" w:type="dxa"/>
            </w:tcMar>
          </w:tcPr>
          <w:p w:rsidR="00FF067B" w:rsidRPr="00C756BF" w:rsidRDefault="00FF067B" w:rsidP="00B92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60" w:lineRule="exact"/>
              <w:ind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067B" w:rsidRPr="00C756BF" w:rsidRDefault="00A4349E" w:rsidP="00FF067B">
            <w:pPr>
              <w:pStyle w:val="NormalLatinAngsanaNew"/>
              <w:tabs>
                <w:tab w:val="clear" w:pos="1224"/>
                <w:tab w:val="decimal" w:pos="1062"/>
              </w:tabs>
              <w:spacing w:line="360" w:lineRule="exact"/>
              <w:ind w:left="0"/>
              <w:rPr>
                <w:lang w:val="en-US"/>
              </w:rPr>
            </w:pPr>
            <w:r w:rsidRPr="00A4349E">
              <w:rPr>
                <w:lang w:val="en-US"/>
              </w:rPr>
              <w:t>1</w:t>
            </w:r>
            <w:r w:rsidR="00FF067B" w:rsidRPr="00C756BF">
              <w:rPr>
                <w:lang w:val="en-US"/>
              </w:rPr>
              <w:t>,</w:t>
            </w:r>
            <w:r w:rsidRPr="00A4349E">
              <w:rPr>
                <w:lang w:val="en-US"/>
              </w:rPr>
              <w:t>764</w:t>
            </w:r>
          </w:p>
        </w:tc>
        <w:tc>
          <w:tcPr>
            <w:tcW w:w="261" w:type="dxa"/>
            <w:shd w:val="clear" w:color="auto" w:fill="auto"/>
            <w:noWrap/>
            <w:tcMar>
              <w:left w:w="58" w:type="dxa"/>
              <w:right w:w="58" w:type="dxa"/>
            </w:tcMar>
          </w:tcPr>
          <w:p w:rsidR="00FF067B" w:rsidRPr="00C756BF" w:rsidRDefault="00FF067B" w:rsidP="00FF067B">
            <w:pPr>
              <w:pStyle w:val="NormalLatinAngsanaNew"/>
              <w:spacing w:line="360" w:lineRule="exact"/>
              <w:rPr>
                <w:rtl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067B" w:rsidRPr="00C756BF" w:rsidRDefault="00A4349E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60" w:lineRule="exact"/>
              <w:ind w:right="-153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</w:t>
            </w:r>
            <w:r w:rsidR="00FF067B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764</w:t>
            </w:r>
          </w:p>
        </w:tc>
      </w:tr>
      <w:tr w:rsidR="00FF067B" w:rsidRPr="00C756BF" w:rsidTr="00E32C73">
        <w:trPr>
          <w:cantSplit/>
          <w:trHeight w:val="127"/>
        </w:trPr>
        <w:tc>
          <w:tcPr>
            <w:tcW w:w="3510" w:type="dxa"/>
            <w:shd w:val="clear" w:color="auto" w:fill="auto"/>
          </w:tcPr>
          <w:p w:rsidR="00FF067B" w:rsidRPr="00C756BF" w:rsidRDefault="00FF067B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:rsidR="00FF067B" w:rsidRPr="00C756BF" w:rsidRDefault="00FF067B" w:rsidP="00FF067B">
            <w:pPr>
              <w:tabs>
                <w:tab w:val="decimal" w:pos="1062"/>
              </w:tabs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68" w:type="dxa"/>
            <w:noWrap/>
            <w:tcMar>
              <w:left w:w="58" w:type="dxa"/>
              <w:right w:w="58" w:type="dxa"/>
            </w:tcMar>
          </w:tcPr>
          <w:p w:rsidR="00FF067B" w:rsidRPr="00C756BF" w:rsidRDefault="00FF067B" w:rsidP="00FF067B">
            <w:pPr>
              <w:pStyle w:val="NormalLatinAngsanaNew"/>
              <w:rPr>
                <w:b/>
                <w:bCs/>
                <w:sz w:val="2"/>
                <w:szCs w:val="2"/>
                <w:rtl/>
                <w:cs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:rsidR="00FF067B" w:rsidRPr="00C756BF" w:rsidRDefault="00FF067B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53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75" w:type="dxa"/>
            <w:noWrap/>
            <w:tcMar>
              <w:left w:w="58" w:type="dxa"/>
              <w:right w:w="58" w:type="dxa"/>
            </w:tcMar>
          </w:tcPr>
          <w:p w:rsidR="00FF067B" w:rsidRPr="00C756BF" w:rsidRDefault="00FF067B" w:rsidP="00FF067B">
            <w:pPr>
              <w:pStyle w:val="NormalLatinAngsanaNew"/>
              <w:rPr>
                <w:sz w:val="2"/>
                <w:szCs w:val="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067B" w:rsidRPr="00C756BF" w:rsidRDefault="00FF067B" w:rsidP="00FF067B">
            <w:pPr>
              <w:tabs>
                <w:tab w:val="decimal" w:pos="1062"/>
              </w:tabs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61" w:type="dxa"/>
            <w:shd w:val="clear" w:color="auto" w:fill="auto"/>
            <w:noWrap/>
            <w:tcMar>
              <w:left w:w="58" w:type="dxa"/>
              <w:right w:w="58" w:type="dxa"/>
            </w:tcMar>
          </w:tcPr>
          <w:p w:rsidR="00FF067B" w:rsidRPr="00C756BF" w:rsidRDefault="00FF067B" w:rsidP="00FF067B">
            <w:pPr>
              <w:pStyle w:val="NormalLatinAngsanaNew"/>
              <w:rPr>
                <w:b/>
                <w:bCs/>
                <w:sz w:val="2"/>
                <w:szCs w:val="2"/>
                <w:rtl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067B" w:rsidRPr="00C756BF" w:rsidRDefault="00FF067B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53"/>
              <w:rPr>
                <w:rFonts w:ascii="Angsana New" w:hAnsi="Angsana New"/>
                <w:sz w:val="2"/>
                <w:szCs w:val="2"/>
              </w:rPr>
            </w:pPr>
          </w:p>
        </w:tc>
      </w:tr>
      <w:tr w:rsidR="00FF067B" w:rsidRPr="00C756BF" w:rsidTr="00E32C73">
        <w:trPr>
          <w:cantSplit/>
          <w:trHeight w:val="80"/>
        </w:trPr>
        <w:tc>
          <w:tcPr>
            <w:tcW w:w="3510" w:type="dxa"/>
            <w:shd w:val="clear" w:color="auto" w:fill="auto"/>
          </w:tcPr>
          <w:p w:rsidR="00FF067B" w:rsidRPr="00C756BF" w:rsidRDefault="00FF067B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:rsidR="00FF067B" w:rsidRPr="00C756BF" w:rsidRDefault="00A4349E" w:rsidP="00377675">
            <w:pPr>
              <w:pStyle w:val="NormalLatinAngsanaNew"/>
              <w:tabs>
                <w:tab w:val="clear" w:pos="1224"/>
                <w:tab w:val="decimal" w:pos="1062"/>
              </w:tabs>
              <w:spacing w:line="360" w:lineRule="exact"/>
              <w:ind w:left="-50"/>
              <w:rPr>
                <w:b/>
                <w:bCs/>
                <w:lang w:val="en-US"/>
              </w:rPr>
            </w:pPr>
            <w:r w:rsidRPr="00A4349E">
              <w:rPr>
                <w:b/>
                <w:bCs/>
                <w:lang w:val="en-US"/>
              </w:rPr>
              <w:t>1</w:t>
            </w:r>
            <w:r w:rsidR="00125AE7" w:rsidRPr="00C756BF">
              <w:rPr>
                <w:b/>
                <w:bCs/>
                <w:lang w:val="en-US"/>
              </w:rPr>
              <w:t>,</w:t>
            </w:r>
            <w:r w:rsidRPr="00A4349E">
              <w:rPr>
                <w:b/>
                <w:bCs/>
                <w:lang w:val="en-US"/>
              </w:rPr>
              <w:t>787</w:t>
            </w:r>
            <w:r w:rsidR="00125AE7" w:rsidRPr="00C756BF">
              <w:rPr>
                <w:b/>
                <w:bCs/>
                <w:lang w:val="en-US"/>
              </w:rPr>
              <w:t>,</w:t>
            </w:r>
            <w:r w:rsidRPr="00A4349E">
              <w:rPr>
                <w:b/>
                <w:bCs/>
                <w:lang w:val="en-US"/>
              </w:rPr>
              <w:t>894</w:t>
            </w:r>
          </w:p>
        </w:tc>
        <w:tc>
          <w:tcPr>
            <w:tcW w:w="268" w:type="dxa"/>
            <w:noWrap/>
            <w:tcMar>
              <w:left w:w="58" w:type="dxa"/>
              <w:right w:w="58" w:type="dxa"/>
            </w:tcMar>
          </w:tcPr>
          <w:p w:rsidR="00FF067B" w:rsidRPr="00C756BF" w:rsidRDefault="00FF067B" w:rsidP="00FF067B">
            <w:pPr>
              <w:pStyle w:val="NormalLatinAngsanaNew"/>
              <w:spacing w:line="360" w:lineRule="exact"/>
              <w:ind w:left="0"/>
              <w:rPr>
                <w:b/>
                <w:bCs/>
                <w:rtl/>
                <w:cs/>
                <w:lang w:val="en-US"/>
              </w:rPr>
            </w:pPr>
          </w:p>
        </w:tc>
        <w:tc>
          <w:tcPr>
            <w:tcW w:w="1199" w:type="dxa"/>
            <w:tcBorders>
              <w:bottom w:val="double" w:sz="4" w:space="0" w:color="auto"/>
            </w:tcBorders>
            <w:vAlign w:val="bottom"/>
          </w:tcPr>
          <w:p w:rsidR="00FF067B" w:rsidRPr="00C756BF" w:rsidRDefault="00A4349E" w:rsidP="00FF067B">
            <w:pPr>
              <w:pStyle w:val="NormalLatinAngsanaNew"/>
              <w:tabs>
                <w:tab w:val="clear" w:pos="1224"/>
                <w:tab w:val="decimal" w:pos="965"/>
              </w:tabs>
              <w:spacing w:line="360" w:lineRule="exact"/>
              <w:ind w:left="-50"/>
              <w:rPr>
                <w:b/>
                <w:bCs/>
                <w:lang w:val="en-US"/>
              </w:rPr>
            </w:pPr>
            <w:r w:rsidRPr="00A4349E">
              <w:rPr>
                <w:b/>
                <w:bCs/>
                <w:lang w:val="en-US"/>
              </w:rPr>
              <w:t>1</w:t>
            </w:r>
            <w:r w:rsidR="00125AE7" w:rsidRPr="00C756BF">
              <w:rPr>
                <w:b/>
                <w:bCs/>
                <w:lang w:val="en-US"/>
              </w:rPr>
              <w:t>,</w:t>
            </w:r>
            <w:r w:rsidRPr="00A4349E">
              <w:rPr>
                <w:b/>
                <w:bCs/>
                <w:lang w:val="en-US"/>
              </w:rPr>
              <w:t>787</w:t>
            </w:r>
            <w:r w:rsidR="00125AE7" w:rsidRPr="00C756BF">
              <w:rPr>
                <w:b/>
                <w:bCs/>
                <w:lang w:val="en-US"/>
              </w:rPr>
              <w:t>,</w:t>
            </w:r>
            <w:r w:rsidRPr="00A4349E">
              <w:rPr>
                <w:b/>
                <w:bCs/>
                <w:lang w:val="en-US"/>
              </w:rPr>
              <w:t>894</w:t>
            </w:r>
          </w:p>
        </w:tc>
        <w:tc>
          <w:tcPr>
            <w:tcW w:w="275" w:type="dxa"/>
            <w:noWrap/>
            <w:tcMar>
              <w:left w:w="58" w:type="dxa"/>
              <w:right w:w="58" w:type="dxa"/>
            </w:tcMar>
          </w:tcPr>
          <w:p w:rsidR="00FF067B" w:rsidRPr="00C756BF" w:rsidRDefault="00FF067B" w:rsidP="00FF067B">
            <w:pPr>
              <w:pStyle w:val="NormalLatinAngsanaNew"/>
              <w:spacing w:line="360" w:lineRule="exact"/>
            </w:pPr>
          </w:p>
        </w:tc>
        <w:tc>
          <w:tcPr>
            <w:tcW w:w="128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F067B" w:rsidRPr="00C756BF" w:rsidRDefault="00A4349E" w:rsidP="00FF067B">
            <w:pPr>
              <w:pStyle w:val="NormalLatinAngsanaNew"/>
              <w:tabs>
                <w:tab w:val="clear" w:pos="1224"/>
                <w:tab w:val="decimal" w:pos="1062"/>
              </w:tabs>
              <w:spacing w:line="360" w:lineRule="exact"/>
              <w:ind w:left="-50"/>
              <w:rPr>
                <w:b/>
                <w:bCs/>
                <w:lang w:val="en-US"/>
              </w:rPr>
            </w:pPr>
            <w:r w:rsidRPr="00A4349E">
              <w:rPr>
                <w:b/>
                <w:bCs/>
                <w:lang w:val="en-US"/>
              </w:rPr>
              <w:t>2</w:t>
            </w:r>
            <w:r w:rsidR="00FF067B" w:rsidRPr="00C756BF">
              <w:rPr>
                <w:b/>
                <w:bCs/>
                <w:lang w:val="en-US"/>
              </w:rPr>
              <w:t>,</w:t>
            </w:r>
            <w:r w:rsidRPr="00A4349E">
              <w:rPr>
                <w:b/>
                <w:bCs/>
                <w:lang w:val="en-US"/>
              </w:rPr>
              <w:t>162</w:t>
            </w:r>
            <w:r w:rsidR="00FF067B" w:rsidRPr="00C756BF">
              <w:rPr>
                <w:b/>
                <w:bCs/>
                <w:lang w:val="en-US"/>
              </w:rPr>
              <w:t>,</w:t>
            </w:r>
            <w:r w:rsidRPr="00A4349E">
              <w:rPr>
                <w:b/>
                <w:bCs/>
                <w:lang w:val="en-US"/>
              </w:rPr>
              <w:t>935</w:t>
            </w:r>
          </w:p>
        </w:tc>
        <w:tc>
          <w:tcPr>
            <w:tcW w:w="261" w:type="dxa"/>
            <w:shd w:val="clear" w:color="auto" w:fill="auto"/>
            <w:noWrap/>
            <w:tcMar>
              <w:left w:w="58" w:type="dxa"/>
              <w:right w:w="58" w:type="dxa"/>
            </w:tcMar>
          </w:tcPr>
          <w:p w:rsidR="00FF067B" w:rsidRPr="00C756BF" w:rsidRDefault="00FF067B" w:rsidP="00FF067B">
            <w:pPr>
              <w:pStyle w:val="NormalLatinAngsanaNew"/>
              <w:spacing w:line="360" w:lineRule="exact"/>
              <w:ind w:left="0"/>
              <w:rPr>
                <w:b/>
                <w:bCs/>
                <w:rtl/>
                <w:cs/>
                <w:lang w:val="en-US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F067B" w:rsidRPr="00C756BF" w:rsidRDefault="00A4349E" w:rsidP="00FF067B">
            <w:pPr>
              <w:pStyle w:val="NormalLatinAngsanaNew"/>
              <w:tabs>
                <w:tab w:val="clear" w:pos="1224"/>
                <w:tab w:val="decimal" w:pos="965"/>
              </w:tabs>
              <w:spacing w:line="360" w:lineRule="exact"/>
              <w:ind w:left="-50"/>
              <w:rPr>
                <w:b/>
                <w:bCs/>
                <w:lang w:val="en-US"/>
              </w:rPr>
            </w:pPr>
            <w:r w:rsidRPr="00A4349E">
              <w:rPr>
                <w:b/>
                <w:bCs/>
                <w:lang w:val="en-US"/>
              </w:rPr>
              <w:t>2</w:t>
            </w:r>
            <w:r w:rsidR="00FF067B" w:rsidRPr="00C756BF">
              <w:rPr>
                <w:b/>
                <w:bCs/>
                <w:lang w:val="en-US"/>
              </w:rPr>
              <w:t>,</w:t>
            </w:r>
            <w:r w:rsidRPr="00A4349E">
              <w:rPr>
                <w:b/>
                <w:bCs/>
                <w:lang w:val="en-US"/>
              </w:rPr>
              <w:t>162</w:t>
            </w:r>
            <w:r w:rsidR="00FF067B" w:rsidRPr="00C756BF">
              <w:rPr>
                <w:b/>
                <w:bCs/>
                <w:lang w:val="en-US"/>
              </w:rPr>
              <w:t>,</w:t>
            </w:r>
            <w:r w:rsidRPr="00A4349E">
              <w:rPr>
                <w:b/>
                <w:bCs/>
                <w:lang w:val="en-US"/>
              </w:rPr>
              <w:t>935</w:t>
            </w:r>
          </w:p>
        </w:tc>
      </w:tr>
    </w:tbl>
    <w:p w:rsidR="00943693" w:rsidRPr="00C756BF" w:rsidRDefault="00943693" w:rsidP="002C0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</w:p>
    <w:p w:rsidR="0016482F" w:rsidRPr="00C756BF" w:rsidRDefault="00943693" w:rsidP="002C0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C756BF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A4349E" w:rsidRPr="00A4349E">
        <w:rPr>
          <w:rFonts w:ascii="Angsana New" w:hAnsi="Angsana New"/>
          <w:b/>
          <w:bCs/>
          <w:sz w:val="30"/>
          <w:szCs w:val="30"/>
        </w:rPr>
        <w:lastRenderedPageBreak/>
        <w:t>10</w:t>
      </w:r>
      <w:r w:rsidR="002C011E" w:rsidRPr="00C756BF">
        <w:rPr>
          <w:rFonts w:ascii="Angsana New" w:hAnsi="Angsana New"/>
          <w:b/>
          <w:bCs/>
          <w:sz w:val="30"/>
          <w:szCs w:val="30"/>
        </w:rPr>
        <w:t>.</w:t>
      </w:r>
      <w:r w:rsidR="00A4349E" w:rsidRPr="00A4349E">
        <w:rPr>
          <w:rFonts w:ascii="Angsana New" w:hAnsi="Angsana New"/>
          <w:b/>
          <w:bCs/>
          <w:sz w:val="30"/>
          <w:szCs w:val="30"/>
        </w:rPr>
        <w:t>2</w:t>
      </w:r>
      <w:r w:rsidR="002C011E" w:rsidRPr="00C756BF">
        <w:rPr>
          <w:rFonts w:ascii="Angsana New" w:hAnsi="Angsana New"/>
          <w:b/>
          <w:bCs/>
          <w:sz w:val="30"/>
          <w:szCs w:val="30"/>
        </w:rPr>
        <w:tab/>
      </w:r>
      <w:r w:rsidR="00534209" w:rsidRPr="00C756BF">
        <w:rPr>
          <w:rFonts w:ascii="Angsana New" w:hAnsi="Angsana New"/>
          <w:b/>
          <w:bCs/>
          <w:sz w:val="30"/>
          <w:szCs w:val="30"/>
          <w:cs/>
        </w:rPr>
        <w:t>เงินลงทุนในเงินฝากในสถาบันการเงิน</w:t>
      </w:r>
      <w:r w:rsidR="007E158B" w:rsidRPr="00C756BF">
        <w:rPr>
          <w:rFonts w:ascii="Angsana New" w:hAnsi="Angsana New"/>
          <w:b/>
          <w:bCs/>
          <w:sz w:val="30"/>
          <w:szCs w:val="30"/>
          <w:cs/>
        </w:rPr>
        <w:t>และเงินลงทุนในตราสารหนี้ตามอายุคงเหลือของสัญญา</w:t>
      </w:r>
    </w:p>
    <w:p w:rsidR="0016482F" w:rsidRPr="00C756BF" w:rsidRDefault="0016482F" w:rsidP="00265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i/>
          <w:iCs/>
          <w:sz w:val="10"/>
          <w:szCs w:val="10"/>
        </w:r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120"/>
        <w:gridCol w:w="1440"/>
        <w:gridCol w:w="270"/>
        <w:gridCol w:w="1440"/>
      </w:tblGrid>
      <w:tr w:rsidR="00FF067B" w:rsidRPr="00C756BF" w:rsidTr="00E9101F">
        <w:tc>
          <w:tcPr>
            <w:tcW w:w="6120" w:type="dxa"/>
          </w:tcPr>
          <w:p w:rsidR="00FF067B" w:rsidRPr="00C756BF" w:rsidRDefault="00FF067B" w:rsidP="00D96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FF067B" w:rsidRPr="00C756BF" w:rsidRDefault="00A4349E" w:rsidP="00D96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FF067B" w:rsidRPr="00C756BF" w:rsidRDefault="00FF067B" w:rsidP="00D96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:rsidR="00FF067B" w:rsidRPr="00C756BF" w:rsidRDefault="00A4349E" w:rsidP="00D96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FF067B" w:rsidRPr="00C756BF" w:rsidTr="00E9101F">
        <w:tc>
          <w:tcPr>
            <w:tcW w:w="6120" w:type="dxa"/>
          </w:tcPr>
          <w:p w:rsidR="00FF067B" w:rsidRPr="00C756BF" w:rsidRDefault="00FF067B" w:rsidP="00D96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:rsidR="00FF067B" w:rsidRPr="00C756BF" w:rsidRDefault="00FF067B" w:rsidP="00D962BE">
            <w:pPr>
              <w:spacing w:line="340" w:lineRule="exact"/>
              <w:ind w:left="-10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756B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067B" w:rsidRPr="00C756BF" w:rsidTr="00E9101F">
        <w:tc>
          <w:tcPr>
            <w:tcW w:w="6120" w:type="dxa"/>
          </w:tcPr>
          <w:p w:rsidR="00FF067B" w:rsidRPr="00C756BF" w:rsidRDefault="00FF067B" w:rsidP="00D962BE">
            <w:pPr>
              <w:spacing w:line="340" w:lineRule="exac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>ตราสารหนี้ภาครัฐ</w:t>
            </w:r>
          </w:p>
        </w:tc>
        <w:tc>
          <w:tcPr>
            <w:tcW w:w="1440" w:type="dxa"/>
          </w:tcPr>
          <w:p w:rsidR="00FF067B" w:rsidRPr="00C756BF" w:rsidRDefault="00125AE7" w:rsidP="00D96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340" w:lineRule="exact"/>
              <w:ind w:right="-138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F067B" w:rsidRPr="00C756BF" w:rsidRDefault="00FF067B" w:rsidP="00D96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40" w:lineRule="exac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FF067B" w:rsidRPr="00C756BF" w:rsidRDefault="00A4349E" w:rsidP="00D96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340" w:lineRule="exact"/>
              <w:ind w:right="-13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</w:t>
            </w:r>
            <w:r w:rsidR="00FF067B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199</w:t>
            </w:r>
            <w:r w:rsidR="00FF067B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905</w:t>
            </w:r>
          </w:p>
        </w:tc>
      </w:tr>
      <w:tr w:rsidR="00FF067B" w:rsidRPr="00C756BF" w:rsidTr="00E9101F">
        <w:tc>
          <w:tcPr>
            <w:tcW w:w="6120" w:type="dxa"/>
          </w:tcPr>
          <w:p w:rsidR="00FF067B" w:rsidRPr="00C756BF" w:rsidRDefault="00FF067B" w:rsidP="00D962BE">
            <w:pPr>
              <w:spacing w:line="340" w:lineRule="exac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>เงินฝากประจำไม่เกิน</w:t>
            </w:r>
            <w:r w:rsidRPr="00C756BF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="00A4349E" w:rsidRPr="00A4349E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C756BF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>ปี</w:t>
            </w:r>
          </w:p>
        </w:tc>
        <w:tc>
          <w:tcPr>
            <w:tcW w:w="1440" w:type="dxa"/>
          </w:tcPr>
          <w:p w:rsidR="00FF067B" w:rsidRPr="00C756BF" w:rsidRDefault="00A4349E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340" w:lineRule="exact"/>
              <w:ind w:right="-13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6</w:t>
            </w:r>
            <w:r w:rsidR="00125AE7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600</w:t>
            </w:r>
            <w:r w:rsidR="00125AE7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:rsidR="00FF067B" w:rsidRPr="00C756BF" w:rsidRDefault="00FF067B" w:rsidP="00D96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40" w:lineRule="exac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FF067B" w:rsidRPr="00C756BF" w:rsidRDefault="00A4349E" w:rsidP="00D96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340" w:lineRule="exact"/>
              <w:ind w:right="-13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6</w:t>
            </w:r>
            <w:r w:rsidR="00FF067B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733</w:t>
            </w:r>
            <w:r w:rsidR="00FF067B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998</w:t>
            </w:r>
          </w:p>
        </w:tc>
      </w:tr>
      <w:tr w:rsidR="00FF067B" w:rsidRPr="00C756BF" w:rsidTr="00E9101F">
        <w:tc>
          <w:tcPr>
            <w:tcW w:w="6120" w:type="dxa"/>
          </w:tcPr>
          <w:p w:rsidR="00FF067B" w:rsidRPr="00C756BF" w:rsidRDefault="00FF067B" w:rsidP="00D962BE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C756BF">
              <w:rPr>
                <w:rFonts w:ascii="Angsana New" w:hAnsi="Angsana New"/>
                <w:sz w:val="30"/>
                <w:szCs w:val="30"/>
                <w:cs/>
              </w:rPr>
              <w:t>เงินลงทุนในนามบริษัทเพื่อลูกค้า</w:t>
            </w:r>
          </w:p>
        </w:tc>
        <w:tc>
          <w:tcPr>
            <w:tcW w:w="1440" w:type="dxa"/>
          </w:tcPr>
          <w:p w:rsidR="00FF067B" w:rsidRPr="00C756BF" w:rsidRDefault="00125AE7" w:rsidP="00D96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340" w:lineRule="exact"/>
              <w:ind w:right="-138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</w:rPr>
              <w:t>(</w:t>
            </w:r>
            <w:r w:rsidR="00A4349E" w:rsidRPr="00A4349E">
              <w:rPr>
                <w:rFonts w:ascii="Angsana New" w:hAnsi="Angsana New"/>
                <w:sz w:val="30"/>
                <w:szCs w:val="30"/>
              </w:rPr>
              <w:t>6</w:t>
            </w:r>
            <w:r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="00A4349E" w:rsidRPr="00A4349E">
              <w:rPr>
                <w:rFonts w:ascii="Angsana New" w:hAnsi="Angsana New"/>
                <w:sz w:val="30"/>
                <w:szCs w:val="30"/>
              </w:rPr>
              <w:t>600</w:t>
            </w:r>
            <w:r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="00A4349E" w:rsidRPr="00A4349E">
              <w:rPr>
                <w:rFonts w:ascii="Angsana New" w:hAnsi="Angsana New"/>
                <w:sz w:val="30"/>
                <w:szCs w:val="30"/>
              </w:rPr>
              <w:t>000</w:t>
            </w:r>
            <w:r w:rsidRPr="00C756B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FF067B" w:rsidRPr="00C756BF" w:rsidRDefault="00FF067B" w:rsidP="00D96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40" w:lineRule="exac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FF067B" w:rsidRPr="00C756BF" w:rsidRDefault="00FF067B" w:rsidP="00D96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340" w:lineRule="exact"/>
              <w:ind w:right="-138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</w:rPr>
              <w:t>(</w:t>
            </w:r>
            <w:r w:rsidR="00A4349E" w:rsidRPr="00A4349E">
              <w:rPr>
                <w:rFonts w:ascii="Angsana New" w:hAnsi="Angsana New"/>
                <w:sz w:val="30"/>
                <w:szCs w:val="30"/>
              </w:rPr>
              <w:t>7</w:t>
            </w:r>
            <w:r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="00A4349E" w:rsidRPr="00A4349E">
              <w:rPr>
                <w:rFonts w:ascii="Angsana New" w:hAnsi="Angsana New"/>
                <w:sz w:val="30"/>
                <w:szCs w:val="30"/>
              </w:rPr>
              <w:t>933</w:t>
            </w:r>
            <w:r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="00A4349E" w:rsidRPr="00A4349E">
              <w:rPr>
                <w:rFonts w:ascii="Angsana New" w:hAnsi="Angsana New"/>
                <w:sz w:val="30"/>
                <w:szCs w:val="30"/>
              </w:rPr>
              <w:t>903</w:t>
            </w:r>
            <w:r w:rsidRPr="00C756B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F067B" w:rsidRPr="00C756BF" w:rsidTr="00E9101F">
        <w:tc>
          <w:tcPr>
            <w:tcW w:w="6120" w:type="dxa"/>
          </w:tcPr>
          <w:p w:rsidR="00FF067B" w:rsidRPr="00C756BF" w:rsidRDefault="00FF067B" w:rsidP="00D962BE">
            <w:pPr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FF067B" w:rsidRPr="00C756BF" w:rsidRDefault="00125AE7" w:rsidP="00D96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340" w:lineRule="exact"/>
              <w:ind w:right="-13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C756B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:rsidR="00FF067B" w:rsidRPr="00C756BF" w:rsidRDefault="00FF067B" w:rsidP="00D96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40" w:lineRule="exac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FF067B" w:rsidRPr="00C756BF" w:rsidRDefault="00FF067B" w:rsidP="00D96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340" w:lineRule="exact"/>
              <w:ind w:right="-13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C756B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</w:tbl>
    <w:p w:rsidR="0016482F" w:rsidRPr="00C756BF" w:rsidRDefault="0016482F" w:rsidP="00265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i/>
          <w:iCs/>
          <w:sz w:val="14"/>
          <w:szCs w:val="14"/>
        </w:rPr>
      </w:pPr>
    </w:p>
    <w:p w:rsidR="00F96DB6" w:rsidRPr="00C756BF" w:rsidRDefault="00A4349E" w:rsidP="00F96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A4349E">
        <w:rPr>
          <w:rFonts w:ascii="Angsana New" w:hAnsi="Angsana New"/>
          <w:b/>
          <w:bCs/>
          <w:sz w:val="30"/>
          <w:szCs w:val="30"/>
        </w:rPr>
        <w:t>11</w:t>
      </w:r>
      <w:r w:rsidR="00F96DB6" w:rsidRPr="00C756BF">
        <w:rPr>
          <w:rFonts w:ascii="Angsana New" w:hAnsi="Angsana New"/>
          <w:b/>
          <w:bCs/>
          <w:sz w:val="30"/>
          <w:szCs w:val="30"/>
        </w:rPr>
        <w:tab/>
      </w:r>
      <w:r w:rsidR="00F96DB6" w:rsidRPr="00C756BF">
        <w:rPr>
          <w:rFonts w:ascii="Angsana New" w:hAnsi="Angsana New"/>
          <w:bCs/>
          <w:sz w:val="30"/>
          <w:szCs w:val="30"/>
          <w:cs/>
        </w:rPr>
        <w:t>ส่วนปรับปรุงสำนักงานเช่าและอุปกรณ์</w:t>
      </w:r>
    </w:p>
    <w:tbl>
      <w:tblPr>
        <w:tblW w:w="988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163"/>
        <w:gridCol w:w="1140"/>
        <w:gridCol w:w="280"/>
        <w:gridCol w:w="993"/>
        <w:gridCol w:w="285"/>
        <w:gridCol w:w="1135"/>
        <w:gridCol w:w="285"/>
        <w:gridCol w:w="1204"/>
        <w:gridCol w:w="236"/>
        <w:gridCol w:w="8"/>
        <w:gridCol w:w="1157"/>
      </w:tblGrid>
      <w:tr w:rsidR="0056204C" w:rsidRPr="00C756BF" w:rsidTr="00D962BE">
        <w:tc>
          <w:tcPr>
            <w:tcW w:w="1600" w:type="pct"/>
          </w:tcPr>
          <w:p w:rsidR="0056204C" w:rsidRPr="00C756BF" w:rsidRDefault="0056204C" w:rsidP="00D96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34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  <w:vAlign w:val="bottom"/>
          </w:tcPr>
          <w:p w:rsidR="0056204C" w:rsidRPr="00C756BF" w:rsidRDefault="0056204C" w:rsidP="00D962BE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756B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ส่วนปรับปรุง</w:t>
            </w:r>
          </w:p>
        </w:tc>
        <w:tc>
          <w:tcPr>
            <w:tcW w:w="142" w:type="pct"/>
            <w:vAlign w:val="bottom"/>
          </w:tcPr>
          <w:p w:rsidR="0056204C" w:rsidRPr="00C756BF" w:rsidRDefault="0056204C" w:rsidP="00D962BE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2" w:type="pct"/>
            <w:vAlign w:val="bottom"/>
          </w:tcPr>
          <w:p w:rsidR="0056204C" w:rsidRPr="00C756BF" w:rsidRDefault="0056204C" w:rsidP="00D962BE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756B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อุปกรณ์</w:t>
            </w:r>
          </w:p>
        </w:tc>
        <w:tc>
          <w:tcPr>
            <w:tcW w:w="144" w:type="pct"/>
            <w:vAlign w:val="bottom"/>
          </w:tcPr>
          <w:p w:rsidR="0056204C" w:rsidRPr="00C756BF" w:rsidRDefault="0056204C" w:rsidP="00D962BE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4" w:type="pct"/>
            <w:vAlign w:val="bottom"/>
          </w:tcPr>
          <w:p w:rsidR="0056204C" w:rsidRPr="00C756BF" w:rsidRDefault="0056204C" w:rsidP="00D962BE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56B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เครื่องตกแต่ง</w:t>
            </w:r>
          </w:p>
        </w:tc>
        <w:tc>
          <w:tcPr>
            <w:tcW w:w="144" w:type="pct"/>
            <w:vAlign w:val="bottom"/>
          </w:tcPr>
          <w:p w:rsidR="0056204C" w:rsidRPr="00C756BF" w:rsidRDefault="0056204C" w:rsidP="00D962BE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:rsidR="0056204C" w:rsidRPr="00C756BF" w:rsidRDefault="0056204C" w:rsidP="00D962BE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C756B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สินทรัพย์ระหว่าง</w:t>
            </w:r>
          </w:p>
        </w:tc>
        <w:tc>
          <w:tcPr>
            <w:tcW w:w="123" w:type="pct"/>
            <w:gridSpan w:val="2"/>
          </w:tcPr>
          <w:p w:rsidR="0056204C" w:rsidRPr="00C756BF" w:rsidRDefault="0056204C" w:rsidP="00D962BE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85" w:type="pct"/>
            <w:vAlign w:val="bottom"/>
          </w:tcPr>
          <w:p w:rsidR="0056204C" w:rsidRPr="00C756BF" w:rsidRDefault="0056204C" w:rsidP="00D962BE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6204C" w:rsidRPr="00C756BF" w:rsidTr="00D962BE">
        <w:tc>
          <w:tcPr>
            <w:tcW w:w="1600" w:type="pct"/>
          </w:tcPr>
          <w:p w:rsidR="0056204C" w:rsidRPr="00C756BF" w:rsidRDefault="0056204C" w:rsidP="00D96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34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  <w:vAlign w:val="bottom"/>
          </w:tcPr>
          <w:p w:rsidR="0056204C" w:rsidRPr="00C756BF" w:rsidRDefault="0056204C" w:rsidP="00D962BE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756B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สำนักงานเช่า</w:t>
            </w:r>
          </w:p>
        </w:tc>
        <w:tc>
          <w:tcPr>
            <w:tcW w:w="142" w:type="pct"/>
            <w:vAlign w:val="bottom"/>
          </w:tcPr>
          <w:p w:rsidR="0056204C" w:rsidRPr="00C756BF" w:rsidRDefault="0056204C" w:rsidP="00D962BE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2" w:type="pct"/>
            <w:vAlign w:val="bottom"/>
          </w:tcPr>
          <w:p w:rsidR="0056204C" w:rsidRPr="00C756BF" w:rsidRDefault="0056204C" w:rsidP="00D962BE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756B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สำนักงาน</w:t>
            </w:r>
          </w:p>
        </w:tc>
        <w:tc>
          <w:tcPr>
            <w:tcW w:w="144" w:type="pct"/>
            <w:vAlign w:val="bottom"/>
          </w:tcPr>
          <w:p w:rsidR="0056204C" w:rsidRPr="00C756BF" w:rsidRDefault="0056204C" w:rsidP="00D962BE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4" w:type="pct"/>
            <w:vAlign w:val="bottom"/>
          </w:tcPr>
          <w:p w:rsidR="0056204C" w:rsidRPr="00C756BF" w:rsidRDefault="0056204C" w:rsidP="00D962BE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56B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และติดตั้ง</w:t>
            </w:r>
          </w:p>
        </w:tc>
        <w:tc>
          <w:tcPr>
            <w:tcW w:w="144" w:type="pct"/>
            <w:vAlign w:val="bottom"/>
          </w:tcPr>
          <w:p w:rsidR="0056204C" w:rsidRPr="00C756BF" w:rsidRDefault="0056204C" w:rsidP="00D962BE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:rsidR="0056204C" w:rsidRPr="00C756BF" w:rsidRDefault="00F96DB6" w:rsidP="00D962BE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C756B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ติดตั้ง</w:t>
            </w:r>
          </w:p>
        </w:tc>
        <w:tc>
          <w:tcPr>
            <w:tcW w:w="123" w:type="pct"/>
            <w:gridSpan w:val="2"/>
          </w:tcPr>
          <w:p w:rsidR="0056204C" w:rsidRPr="00C756BF" w:rsidRDefault="0056204C" w:rsidP="00D962BE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85" w:type="pct"/>
            <w:vAlign w:val="bottom"/>
          </w:tcPr>
          <w:p w:rsidR="0056204C" w:rsidRPr="00C756BF" w:rsidRDefault="0056204C" w:rsidP="00D962BE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56B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56204C" w:rsidRPr="00C756BF" w:rsidTr="00D962BE">
        <w:trPr>
          <w:trHeight w:val="335"/>
        </w:trPr>
        <w:tc>
          <w:tcPr>
            <w:tcW w:w="1600" w:type="pct"/>
          </w:tcPr>
          <w:p w:rsidR="0056204C" w:rsidRPr="00C756BF" w:rsidRDefault="0056204C" w:rsidP="00D96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34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400" w:type="pct"/>
            <w:gridSpan w:val="10"/>
            <w:vAlign w:val="bottom"/>
          </w:tcPr>
          <w:p w:rsidR="0056204C" w:rsidRPr="00C756BF" w:rsidRDefault="0056204C" w:rsidP="00D962BE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C756BF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56204C" w:rsidRPr="00C756BF" w:rsidTr="00D962BE">
        <w:tc>
          <w:tcPr>
            <w:tcW w:w="1600" w:type="pct"/>
          </w:tcPr>
          <w:p w:rsidR="0056204C" w:rsidRPr="00C756BF" w:rsidRDefault="0056204C" w:rsidP="007E1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756B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577" w:type="pct"/>
            <w:vAlign w:val="bottom"/>
          </w:tcPr>
          <w:p w:rsidR="0056204C" w:rsidRPr="00C756BF" w:rsidRDefault="0056204C" w:rsidP="007E158B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2" w:type="pct"/>
            <w:vAlign w:val="bottom"/>
          </w:tcPr>
          <w:p w:rsidR="0056204C" w:rsidRPr="00C756BF" w:rsidRDefault="0056204C" w:rsidP="007E158B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2" w:type="pct"/>
            <w:vAlign w:val="bottom"/>
          </w:tcPr>
          <w:p w:rsidR="0056204C" w:rsidRPr="00C756BF" w:rsidRDefault="0056204C" w:rsidP="007E158B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" w:type="pct"/>
            <w:vAlign w:val="bottom"/>
          </w:tcPr>
          <w:p w:rsidR="0056204C" w:rsidRPr="00C756BF" w:rsidRDefault="0056204C" w:rsidP="007E158B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4" w:type="pct"/>
            <w:vAlign w:val="bottom"/>
          </w:tcPr>
          <w:p w:rsidR="0056204C" w:rsidRPr="00C756BF" w:rsidRDefault="0056204C" w:rsidP="007E158B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" w:type="pct"/>
            <w:vAlign w:val="bottom"/>
          </w:tcPr>
          <w:p w:rsidR="0056204C" w:rsidRPr="00C756BF" w:rsidRDefault="0056204C" w:rsidP="007E158B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:rsidR="0056204C" w:rsidRPr="00C756BF" w:rsidRDefault="0056204C" w:rsidP="007E158B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" w:type="pct"/>
            <w:gridSpan w:val="2"/>
          </w:tcPr>
          <w:p w:rsidR="0056204C" w:rsidRPr="00C756BF" w:rsidRDefault="0056204C" w:rsidP="007E158B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85" w:type="pct"/>
            <w:vAlign w:val="bottom"/>
          </w:tcPr>
          <w:p w:rsidR="0056204C" w:rsidRPr="00C756BF" w:rsidRDefault="0056204C" w:rsidP="007E158B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F067B" w:rsidRPr="00C756BF" w:rsidTr="00D962BE">
        <w:tc>
          <w:tcPr>
            <w:tcW w:w="1600" w:type="pct"/>
          </w:tcPr>
          <w:p w:rsidR="00FF067B" w:rsidRPr="00C756BF" w:rsidRDefault="00FF067B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</w:rPr>
            </w:pPr>
            <w:r w:rsidRPr="00C756B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A4349E" w:rsidRPr="00A4349E">
              <w:rPr>
                <w:rFonts w:ascii="Angsana New" w:hAnsi="Angsana New"/>
                <w:sz w:val="28"/>
                <w:szCs w:val="28"/>
              </w:rPr>
              <w:t>1</w:t>
            </w:r>
            <w:r w:rsidRPr="00C756BF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="00A4349E" w:rsidRPr="00A4349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577" w:type="pct"/>
            <w:vAlign w:val="bottom"/>
          </w:tcPr>
          <w:p w:rsidR="00FF067B" w:rsidRPr="00C756BF" w:rsidRDefault="00A4349E" w:rsidP="00FF067B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183</w:t>
            </w:r>
            <w:r w:rsidR="00FF067B"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156</w:t>
            </w:r>
          </w:p>
        </w:tc>
        <w:tc>
          <w:tcPr>
            <w:tcW w:w="142" w:type="pct"/>
            <w:vAlign w:val="bottom"/>
          </w:tcPr>
          <w:p w:rsidR="00FF067B" w:rsidRPr="00C756BF" w:rsidRDefault="00FF067B" w:rsidP="00FF067B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02" w:type="pct"/>
            <w:vAlign w:val="bottom"/>
          </w:tcPr>
          <w:p w:rsidR="00FF067B" w:rsidRPr="00C756BF" w:rsidRDefault="00A4349E" w:rsidP="00FF067B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241</w:t>
            </w:r>
            <w:r w:rsidR="00FF067B"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44" w:type="pct"/>
            <w:vAlign w:val="bottom"/>
          </w:tcPr>
          <w:p w:rsidR="00FF067B" w:rsidRPr="00C756BF" w:rsidRDefault="00FF067B" w:rsidP="00FF067B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74" w:type="pct"/>
            <w:vAlign w:val="bottom"/>
          </w:tcPr>
          <w:p w:rsidR="00FF067B" w:rsidRPr="00C756BF" w:rsidRDefault="00A4349E" w:rsidP="00FF067B">
            <w:pPr>
              <w:pStyle w:val="acctfourfigures"/>
              <w:tabs>
                <w:tab w:val="clear" w:pos="765"/>
                <w:tab w:val="decimal" w:pos="919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53</w:t>
            </w:r>
            <w:r w:rsidR="00FF067B"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474</w:t>
            </w:r>
          </w:p>
        </w:tc>
        <w:tc>
          <w:tcPr>
            <w:tcW w:w="144" w:type="pct"/>
            <w:vAlign w:val="bottom"/>
          </w:tcPr>
          <w:p w:rsidR="00FF067B" w:rsidRPr="00C756BF" w:rsidRDefault="00FF067B" w:rsidP="00FF067B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09" w:type="pct"/>
            <w:vAlign w:val="bottom"/>
          </w:tcPr>
          <w:p w:rsidR="00FF067B" w:rsidRPr="00C756BF" w:rsidRDefault="00A4349E" w:rsidP="00FF06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404</w:t>
            </w:r>
          </w:p>
        </w:tc>
        <w:tc>
          <w:tcPr>
            <w:tcW w:w="123" w:type="pct"/>
            <w:gridSpan w:val="2"/>
          </w:tcPr>
          <w:p w:rsidR="00FF067B" w:rsidRPr="00C756BF" w:rsidRDefault="00FF067B" w:rsidP="00FF067B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85" w:type="pct"/>
            <w:vAlign w:val="bottom"/>
          </w:tcPr>
          <w:p w:rsidR="00FF067B" w:rsidRPr="00C756BF" w:rsidRDefault="00A4349E" w:rsidP="00FF06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478</w:t>
            </w:r>
            <w:r w:rsidR="00FF067B"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034</w:t>
            </w:r>
          </w:p>
        </w:tc>
      </w:tr>
      <w:tr w:rsidR="00FF067B" w:rsidRPr="00C756BF" w:rsidTr="00D962BE">
        <w:tc>
          <w:tcPr>
            <w:tcW w:w="1600" w:type="pct"/>
          </w:tcPr>
          <w:p w:rsidR="00FF067B" w:rsidRPr="00C756BF" w:rsidRDefault="00FF067B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C756B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577" w:type="pct"/>
            <w:vAlign w:val="bottom"/>
          </w:tcPr>
          <w:p w:rsidR="00FF067B" w:rsidRPr="00C756BF" w:rsidRDefault="00A4349E" w:rsidP="00FF067B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FF067B"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853</w:t>
            </w:r>
          </w:p>
        </w:tc>
        <w:tc>
          <w:tcPr>
            <w:tcW w:w="142" w:type="pct"/>
            <w:vAlign w:val="bottom"/>
          </w:tcPr>
          <w:p w:rsidR="00FF067B" w:rsidRPr="00C756BF" w:rsidRDefault="00FF067B" w:rsidP="00FF067B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02" w:type="pct"/>
            <w:vAlign w:val="bottom"/>
          </w:tcPr>
          <w:p w:rsidR="00FF067B" w:rsidRPr="00C756BF" w:rsidRDefault="00A4349E" w:rsidP="00FF067B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25</w:t>
            </w:r>
            <w:r w:rsidR="00FF067B"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580</w:t>
            </w:r>
          </w:p>
        </w:tc>
        <w:tc>
          <w:tcPr>
            <w:tcW w:w="144" w:type="pct"/>
            <w:vAlign w:val="bottom"/>
          </w:tcPr>
          <w:p w:rsidR="00FF067B" w:rsidRPr="00C756BF" w:rsidRDefault="00FF067B" w:rsidP="00FF067B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4" w:type="pct"/>
            <w:vAlign w:val="bottom"/>
          </w:tcPr>
          <w:p w:rsidR="00FF067B" w:rsidRPr="00C756BF" w:rsidRDefault="00A4349E" w:rsidP="00FF067B">
            <w:pPr>
              <w:pStyle w:val="acctfourfigures"/>
              <w:tabs>
                <w:tab w:val="clear" w:pos="765"/>
                <w:tab w:val="decimal" w:pos="919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443</w:t>
            </w:r>
          </w:p>
        </w:tc>
        <w:tc>
          <w:tcPr>
            <w:tcW w:w="144" w:type="pct"/>
            <w:vAlign w:val="bottom"/>
          </w:tcPr>
          <w:p w:rsidR="00FF067B" w:rsidRPr="00C756BF" w:rsidRDefault="00FF067B" w:rsidP="00FF067B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:rsidR="00FF067B" w:rsidRPr="00C756BF" w:rsidRDefault="00A4349E" w:rsidP="00FF06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="00FF067B"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860</w:t>
            </w:r>
          </w:p>
        </w:tc>
        <w:tc>
          <w:tcPr>
            <w:tcW w:w="123" w:type="pct"/>
            <w:gridSpan w:val="2"/>
          </w:tcPr>
          <w:p w:rsidR="00FF067B" w:rsidRPr="00C756BF" w:rsidRDefault="00FF067B" w:rsidP="00FF067B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85" w:type="pct"/>
            <w:vAlign w:val="bottom"/>
          </w:tcPr>
          <w:p w:rsidR="00FF067B" w:rsidRPr="00C756BF" w:rsidRDefault="00A4349E" w:rsidP="00FF06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36</w:t>
            </w:r>
            <w:r w:rsidR="00FF067B"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736</w:t>
            </w:r>
          </w:p>
        </w:tc>
      </w:tr>
      <w:tr w:rsidR="00FF067B" w:rsidRPr="00C756BF" w:rsidTr="00D962BE">
        <w:tc>
          <w:tcPr>
            <w:tcW w:w="1600" w:type="pct"/>
          </w:tcPr>
          <w:p w:rsidR="00FF067B" w:rsidRPr="00C756BF" w:rsidRDefault="00FF067B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C756BF">
              <w:rPr>
                <w:rFonts w:ascii="Angsana New" w:hAnsi="Angsana New"/>
                <w:sz w:val="28"/>
                <w:szCs w:val="28"/>
                <w:cs/>
              </w:rPr>
              <w:t>โอนเข้า</w:t>
            </w:r>
            <w:r w:rsidRPr="00C756B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756BF">
              <w:rPr>
                <w:rFonts w:ascii="Angsana New" w:hAnsi="Angsana New"/>
                <w:sz w:val="28"/>
                <w:szCs w:val="28"/>
                <w:cs/>
              </w:rPr>
              <w:t>(ออก)</w:t>
            </w:r>
          </w:p>
        </w:tc>
        <w:tc>
          <w:tcPr>
            <w:tcW w:w="577" w:type="pct"/>
            <w:vAlign w:val="bottom"/>
          </w:tcPr>
          <w:p w:rsidR="00FF067B" w:rsidRPr="00C756BF" w:rsidRDefault="00A4349E" w:rsidP="00FF067B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517</w:t>
            </w:r>
          </w:p>
        </w:tc>
        <w:tc>
          <w:tcPr>
            <w:tcW w:w="142" w:type="pct"/>
            <w:vAlign w:val="bottom"/>
          </w:tcPr>
          <w:p w:rsidR="00FF067B" w:rsidRPr="00C756BF" w:rsidRDefault="00FF067B" w:rsidP="00FF067B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2" w:type="pct"/>
            <w:vAlign w:val="bottom"/>
          </w:tcPr>
          <w:p w:rsidR="00FF067B" w:rsidRPr="00C756BF" w:rsidRDefault="00A4349E" w:rsidP="00FF067B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="00FF067B"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379</w:t>
            </w:r>
          </w:p>
        </w:tc>
        <w:tc>
          <w:tcPr>
            <w:tcW w:w="144" w:type="pct"/>
            <w:vAlign w:val="bottom"/>
          </w:tcPr>
          <w:p w:rsidR="00FF067B" w:rsidRPr="00C756BF" w:rsidRDefault="00FF067B" w:rsidP="00FF067B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4" w:type="pct"/>
            <w:vAlign w:val="bottom"/>
          </w:tcPr>
          <w:p w:rsidR="00FF067B" w:rsidRPr="00C756BF" w:rsidRDefault="00A4349E" w:rsidP="00FF067B">
            <w:pPr>
              <w:pStyle w:val="acctfourfigures"/>
              <w:tabs>
                <w:tab w:val="clear" w:pos="765"/>
                <w:tab w:val="decimal" w:pos="919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368</w:t>
            </w:r>
          </w:p>
        </w:tc>
        <w:tc>
          <w:tcPr>
            <w:tcW w:w="144" w:type="pct"/>
            <w:vAlign w:val="bottom"/>
          </w:tcPr>
          <w:p w:rsidR="00FF067B" w:rsidRPr="00C756BF" w:rsidRDefault="00FF067B" w:rsidP="00FF067B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:rsidR="00FF067B" w:rsidRPr="00C756BF" w:rsidRDefault="00FF067B" w:rsidP="00FF06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A4349E"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A4349E"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264</w:t>
            </w:r>
            <w:r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23" w:type="pct"/>
            <w:gridSpan w:val="2"/>
          </w:tcPr>
          <w:p w:rsidR="00FF067B" w:rsidRPr="00C756BF" w:rsidRDefault="00FF067B" w:rsidP="00FF067B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85" w:type="pct"/>
            <w:vAlign w:val="bottom"/>
          </w:tcPr>
          <w:p w:rsidR="00FF067B" w:rsidRPr="00C756BF" w:rsidRDefault="00FF067B" w:rsidP="00FF06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FF067B" w:rsidRPr="00C756BF" w:rsidTr="00D962BE">
        <w:tc>
          <w:tcPr>
            <w:tcW w:w="1600" w:type="pct"/>
          </w:tcPr>
          <w:p w:rsidR="00FF067B" w:rsidRPr="00C756BF" w:rsidRDefault="00FF067B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C756BF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 w:rsidRPr="00C756BF">
              <w:rPr>
                <w:rFonts w:ascii="Angsana New" w:hAnsi="Angsana New"/>
                <w:sz w:val="28"/>
                <w:szCs w:val="28"/>
              </w:rPr>
              <w:t xml:space="preserve">/ </w:t>
            </w:r>
            <w:r w:rsidRPr="00C756BF">
              <w:rPr>
                <w:rFonts w:ascii="Angsana New" w:hAnsi="Angsana New"/>
                <w:sz w:val="28"/>
                <w:szCs w:val="28"/>
                <w:cs/>
              </w:rPr>
              <w:t xml:space="preserve">ตัดจำหน่าย 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bottom"/>
          </w:tcPr>
          <w:p w:rsidR="00FF067B" w:rsidRPr="00C756BF" w:rsidRDefault="00FF067B" w:rsidP="00FF067B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A4349E"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A4349E"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186</w:t>
            </w:r>
            <w:r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2" w:type="pct"/>
            <w:vAlign w:val="bottom"/>
          </w:tcPr>
          <w:p w:rsidR="00FF067B" w:rsidRPr="00C756BF" w:rsidRDefault="00FF067B" w:rsidP="00FF067B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2" w:type="pct"/>
            <w:tcBorders>
              <w:bottom w:val="single" w:sz="4" w:space="0" w:color="auto"/>
            </w:tcBorders>
            <w:vAlign w:val="bottom"/>
          </w:tcPr>
          <w:p w:rsidR="00FF067B" w:rsidRPr="00C756BF" w:rsidRDefault="00FF067B" w:rsidP="00FF067B">
            <w:pPr>
              <w:pStyle w:val="acctfourfigures"/>
              <w:tabs>
                <w:tab w:val="clear" w:pos="765"/>
                <w:tab w:val="decimal" w:pos="770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A4349E"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39</w:t>
            </w:r>
            <w:r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A4349E"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746</w:t>
            </w:r>
            <w:r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4" w:type="pct"/>
            <w:vAlign w:val="bottom"/>
          </w:tcPr>
          <w:p w:rsidR="00FF067B" w:rsidRPr="00C756BF" w:rsidRDefault="00FF067B" w:rsidP="00FF067B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:rsidR="00FF067B" w:rsidRPr="00C756BF" w:rsidRDefault="00FF067B" w:rsidP="00FF067B">
            <w:pPr>
              <w:pStyle w:val="acctfourfigures"/>
              <w:tabs>
                <w:tab w:val="clear" w:pos="765"/>
                <w:tab w:val="decimal" w:pos="919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A4349E"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A4349E"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362</w:t>
            </w:r>
            <w:r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4" w:type="pct"/>
            <w:vAlign w:val="bottom"/>
          </w:tcPr>
          <w:p w:rsidR="00FF067B" w:rsidRPr="00C756BF" w:rsidRDefault="00FF067B" w:rsidP="00FF067B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:rsidR="00FF067B" w:rsidRPr="00C756BF" w:rsidRDefault="00FF067B" w:rsidP="00FF06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3" w:type="pct"/>
            <w:gridSpan w:val="2"/>
          </w:tcPr>
          <w:p w:rsidR="00FF067B" w:rsidRPr="00C756BF" w:rsidRDefault="00FF067B" w:rsidP="00FF067B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vAlign w:val="bottom"/>
          </w:tcPr>
          <w:p w:rsidR="00FF067B" w:rsidRPr="00C756BF" w:rsidRDefault="00FF067B" w:rsidP="00FF06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A4349E"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46</w:t>
            </w:r>
            <w:r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A4349E"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294</w:t>
            </w:r>
            <w:r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FF067B" w:rsidRPr="00C756BF" w:rsidTr="00D962BE">
        <w:tc>
          <w:tcPr>
            <w:tcW w:w="1600" w:type="pct"/>
          </w:tcPr>
          <w:p w:rsidR="00FF067B" w:rsidRPr="00C756BF" w:rsidRDefault="00FF067B" w:rsidP="00FF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756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4349E" w:rsidRPr="00A4349E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C756B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C756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A4349E" w:rsidRPr="00A4349E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  <w:r w:rsidRPr="00C756B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C756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577" w:type="pct"/>
            <w:tcBorders>
              <w:top w:val="single" w:sz="4" w:space="0" w:color="auto"/>
            </w:tcBorders>
            <w:vAlign w:val="bottom"/>
          </w:tcPr>
          <w:p w:rsidR="00FF067B" w:rsidRPr="00C756BF" w:rsidRDefault="00FF067B" w:rsidP="00FF067B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2" w:type="pct"/>
            <w:vAlign w:val="bottom"/>
          </w:tcPr>
          <w:p w:rsidR="00FF067B" w:rsidRPr="00C756BF" w:rsidRDefault="00FF067B" w:rsidP="00FF067B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02" w:type="pct"/>
            <w:tcBorders>
              <w:top w:val="single" w:sz="4" w:space="0" w:color="auto"/>
            </w:tcBorders>
            <w:vAlign w:val="bottom"/>
          </w:tcPr>
          <w:p w:rsidR="00FF067B" w:rsidRPr="00C756BF" w:rsidRDefault="00FF067B" w:rsidP="00FF067B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" w:type="pct"/>
            <w:vAlign w:val="bottom"/>
          </w:tcPr>
          <w:p w:rsidR="00FF067B" w:rsidRPr="00C756BF" w:rsidRDefault="00FF067B" w:rsidP="00FF067B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:rsidR="00FF067B" w:rsidRPr="00C756BF" w:rsidRDefault="00FF067B" w:rsidP="00FF067B">
            <w:pPr>
              <w:pStyle w:val="acctfourfigures"/>
              <w:tabs>
                <w:tab w:val="clear" w:pos="765"/>
                <w:tab w:val="decimal" w:pos="919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" w:type="pct"/>
            <w:vAlign w:val="bottom"/>
          </w:tcPr>
          <w:p w:rsidR="00FF067B" w:rsidRPr="00C756BF" w:rsidRDefault="00FF067B" w:rsidP="00FF067B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vAlign w:val="bottom"/>
          </w:tcPr>
          <w:p w:rsidR="00FF067B" w:rsidRPr="00C756BF" w:rsidRDefault="00FF067B" w:rsidP="00FF06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3" w:type="pct"/>
            <w:gridSpan w:val="2"/>
          </w:tcPr>
          <w:p w:rsidR="00FF067B" w:rsidRPr="00C756BF" w:rsidRDefault="00FF067B" w:rsidP="00FF067B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vAlign w:val="bottom"/>
          </w:tcPr>
          <w:p w:rsidR="00FF067B" w:rsidRPr="00C756BF" w:rsidRDefault="00FF067B" w:rsidP="00FF06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900D96" w:rsidRPr="00C756BF" w:rsidTr="00D962BE">
        <w:tc>
          <w:tcPr>
            <w:tcW w:w="1600" w:type="pct"/>
          </w:tcPr>
          <w:p w:rsidR="00900D96" w:rsidRPr="00C756BF" w:rsidRDefault="00900D96" w:rsidP="0090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756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</w:t>
            </w:r>
            <w:r w:rsidR="00A4349E" w:rsidRPr="00A4349E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C756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A4349E" w:rsidRPr="00A4349E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577" w:type="pct"/>
            <w:vAlign w:val="bottom"/>
          </w:tcPr>
          <w:p w:rsidR="00900D96" w:rsidRPr="00C756BF" w:rsidRDefault="00A4349E" w:rsidP="00900D96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4349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183</w:t>
            </w:r>
            <w:r w:rsidR="00900D96" w:rsidRPr="00C756B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340</w:t>
            </w:r>
          </w:p>
        </w:tc>
        <w:tc>
          <w:tcPr>
            <w:tcW w:w="142" w:type="pct"/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02" w:type="pct"/>
            <w:vAlign w:val="bottom"/>
          </w:tcPr>
          <w:p w:rsidR="00900D96" w:rsidRPr="00C756BF" w:rsidRDefault="00A4349E" w:rsidP="00900D96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4349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234</w:t>
            </w:r>
            <w:r w:rsidR="00900D96" w:rsidRPr="00C756B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213</w:t>
            </w:r>
          </w:p>
        </w:tc>
        <w:tc>
          <w:tcPr>
            <w:tcW w:w="144" w:type="pct"/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4" w:type="pct"/>
            <w:vAlign w:val="bottom"/>
          </w:tcPr>
          <w:p w:rsidR="00900D96" w:rsidRPr="00C756BF" w:rsidRDefault="00A4349E" w:rsidP="00900D96">
            <w:pPr>
              <w:pStyle w:val="acctfourfigures"/>
              <w:tabs>
                <w:tab w:val="clear" w:pos="765"/>
                <w:tab w:val="decimal" w:pos="919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4349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50</w:t>
            </w:r>
            <w:r w:rsidR="00900D96" w:rsidRPr="00C756B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923</w:t>
            </w:r>
          </w:p>
        </w:tc>
        <w:tc>
          <w:tcPr>
            <w:tcW w:w="144" w:type="pct"/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09" w:type="pct"/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756B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3" w:type="pct"/>
            <w:gridSpan w:val="2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85" w:type="pct"/>
            <w:vAlign w:val="bottom"/>
          </w:tcPr>
          <w:p w:rsidR="00900D96" w:rsidRPr="00C756BF" w:rsidRDefault="00A4349E" w:rsidP="00900D96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4349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468</w:t>
            </w:r>
            <w:r w:rsidR="00900D96" w:rsidRPr="00C756B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476</w:t>
            </w:r>
          </w:p>
        </w:tc>
      </w:tr>
      <w:tr w:rsidR="00900D96" w:rsidRPr="00C756BF" w:rsidTr="00D962BE">
        <w:tc>
          <w:tcPr>
            <w:tcW w:w="1600" w:type="pct"/>
          </w:tcPr>
          <w:p w:rsidR="00900D96" w:rsidRPr="00C756BF" w:rsidRDefault="00900D96" w:rsidP="0090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C756B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577" w:type="pct"/>
            <w:vAlign w:val="bottom"/>
          </w:tcPr>
          <w:p w:rsidR="00900D96" w:rsidRPr="00C756BF" w:rsidRDefault="00A4349E" w:rsidP="00900D96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5F7520"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892</w:t>
            </w:r>
          </w:p>
        </w:tc>
        <w:tc>
          <w:tcPr>
            <w:tcW w:w="142" w:type="pct"/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02" w:type="pct"/>
            <w:vAlign w:val="bottom"/>
          </w:tcPr>
          <w:p w:rsidR="00900D96" w:rsidRPr="00C756BF" w:rsidRDefault="00A4349E" w:rsidP="00900D96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5F7520"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658</w:t>
            </w:r>
          </w:p>
        </w:tc>
        <w:tc>
          <w:tcPr>
            <w:tcW w:w="144" w:type="pct"/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4" w:type="pct"/>
            <w:vAlign w:val="bottom"/>
          </w:tcPr>
          <w:p w:rsidR="00900D96" w:rsidRPr="00C756BF" w:rsidRDefault="00A4349E" w:rsidP="00900D96">
            <w:pPr>
              <w:pStyle w:val="acctfourfigures"/>
              <w:tabs>
                <w:tab w:val="clear" w:pos="765"/>
                <w:tab w:val="decimal" w:pos="919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240</w:t>
            </w:r>
          </w:p>
        </w:tc>
        <w:tc>
          <w:tcPr>
            <w:tcW w:w="144" w:type="pct"/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:rsidR="00900D96" w:rsidRPr="00C756BF" w:rsidRDefault="00A4349E" w:rsidP="00900D96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11</w:t>
            </w:r>
            <w:r w:rsidR="005F7520"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986</w:t>
            </w:r>
          </w:p>
        </w:tc>
        <w:tc>
          <w:tcPr>
            <w:tcW w:w="123" w:type="pct"/>
            <w:gridSpan w:val="2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85" w:type="pct"/>
            <w:vAlign w:val="bottom"/>
          </w:tcPr>
          <w:p w:rsidR="00900D96" w:rsidRPr="00C756BF" w:rsidRDefault="00A4349E" w:rsidP="00900D96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22</w:t>
            </w:r>
            <w:r w:rsidR="005F7520"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776</w:t>
            </w:r>
          </w:p>
        </w:tc>
      </w:tr>
      <w:tr w:rsidR="005F7520" w:rsidRPr="00C756BF" w:rsidTr="00D962BE">
        <w:tc>
          <w:tcPr>
            <w:tcW w:w="1600" w:type="pct"/>
          </w:tcPr>
          <w:p w:rsidR="005F7520" w:rsidRPr="00C756BF" w:rsidRDefault="005F7520" w:rsidP="0090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C756BF">
              <w:rPr>
                <w:rFonts w:ascii="Angsana New" w:hAnsi="Angsana New"/>
                <w:sz w:val="28"/>
                <w:szCs w:val="28"/>
                <w:cs/>
              </w:rPr>
              <w:t>โอนเข้า</w:t>
            </w:r>
            <w:r w:rsidRPr="00C756B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756BF">
              <w:rPr>
                <w:rFonts w:ascii="Angsana New" w:hAnsi="Angsana New"/>
                <w:sz w:val="28"/>
                <w:szCs w:val="28"/>
                <w:cs/>
              </w:rPr>
              <w:t>(ออก)</w:t>
            </w:r>
          </w:p>
        </w:tc>
        <w:tc>
          <w:tcPr>
            <w:tcW w:w="577" w:type="pct"/>
            <w:vAlign w:val="bottom"/>
          </w:tcPr>
          <w:p w:rsidR="005F7520" w:rsidRPr="00C756BF" w:rsidRDefault="00A4349E" w:rsidP="005F7520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5F7520"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900</w:t>
            </w:r>
          </w:p>
        </w:tc>
        <w:tc>
          <w:tcPr>
            <w:tcW w:w="142" w:type="pct"/>
            <w:vAlign w:val="bottom"/>
          </w:tcPr>
          <w:p w:rsidR="005F7520" w:rsidRPr="00C756BF" w:rsidRDefault="005F7520" w:rsidP="00900D96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02" w:type="pct"/>
            <w:vAlign w:val="bottom"/>
          </w:tcPr>
          <w:p w:rsidR="005F7520" w:rsidRPr="00C756BF" w:rsidRDefault="00A4349E" w:rsidP="00900D96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5F7520"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571</w:t>
            </w:r>
          </w:p>
        </w:tc>
        <w:tc>
          <w:tcPr>
            <w:tcW w:w="144" w:type="pct"/>
            <w:vAlign w:val="bottom"/>
          </w:tcPr>
          <w:p w:rsidR="005F7520" w:rsidRPr="00C756BF" w:rsidRDefault="005F7520" w:rsidP="00900D96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4" w:type="pct"/>
            <w:vAlign w:val="bottom"/>
          </w:tcPr>
          <w:p w:rsidR="005F7520" w:rsidRPr="00C756BF" w:rsidRDefault="00A4349E" w:rsidP="00900D96">
            <w:pPr>
              <w:pStyle w:val="acctfourfigures"/>
              <w:tabs>
                <w:tab w:val="clear" w:pos="765"/>
                <w:tab w:val="decimal" w:pos="919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5F7520"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515</w:t>
            </w:r>
          </w:p>
        </w:tc>
        <w:tc>
          <w:tcPr>
            <w:tcW w:w="144" w:type="pct"/>
            <w:vAlign w:val="bottom"/>
          </w:tcPr>
          <w:p w:rsidR="005F7520" w:rsidRPr="00C756BF" w:rsidRDefault="005F7520" w:rsidP="00900D96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:rsidR="005F7520" w:rsidRPr="00C756BF" w:rsidRDefault="005F7520" w:rsidP="00900D96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A4349E"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11</w:t>
            </w:r>
            <w:r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A4349E"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986</w:t>
            </w:r>
            <w:r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23" w:type="pct"/>
            <w:gridSpan w:val="2"/>
          </w:tcPr>
          <w:p w:rsidR="005F7520" w:rsidRPr="00C756BF" w:rsidRDefault="005F7520" w:rsidP="00900D96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85" w:type="pct"/>
            <w:vAlign w:val="bottom"/>
          </w:tcPr>
          <w:p w:rsidR="005F7520" w:rsidRPr="00C756BF" w:rsidRDefault="005F7520" w:rsidP="00900D96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900D96" w:rsidRPr="00C756BF" w:rsidTr="00D962BE">
        <w:tc>
          <w:tcPr>
            <w:tcW w:w="1600" w:type="pct"/>
          </w:tcPr>
          <w:p w:rsidR="00900D96" w:rsidRPr="00C756BF" w:rsidRDefault="00900D96" w:rsidP="0090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C756BF">
              <w:rPr>
                <w:rFonts w:ascii="Angsana New" w:hAnsi="Angsana New"/>
                <w:sz w:val="28"/>
                <w:szCs w:val="28"/>
                <w:cs/>
              </w:rPr>
              <w:t>จำหน่าย/ ตัดจำหน่าย</w:t>
            </w:r>
          </w:p>
        </w:tc>
        <w:tc>
          <w:tcPr>
            <w:tcW w:w="577" w:type="pct"/>
            <w:vAlign w:val="bottom"/>
          </w:tcPr>
          <w:p w:rsidR="00900D96" w:rsidRPr="00C756BF" w:rsidRDefault="008E6962" w:rsidP="00900D96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A4349E"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A4349E"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204</w:t>
            </w:r>
            <w:r w:rsidR="005F7520"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2" w:type="pct"/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2" w:type="pct"/>
            <w:vAlign w:val="bottom"/>
          </w:tcPr>
          <w:p w:rsidR="00900D96" w:rsidRPr="00C756BF" w:rsidRDefault="005F7520" w:rsidP="00900D96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A4349E"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397</w:t>
            </w:r>
            <w:r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4" w:type="pct"/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4" w:type="pct"/>
            <w:vAlign w:val="bottom"/>
          </w:tcPr>
          <w:p w:rsidR="00900D96" w:rsidRPr="00C756BF" w:rsidRDefault="005F7520" w:rsidP="00900D96">
            <w:pPr>
              <w:pStyle w:val="acctfourfigures"/>
              <w:tabs>
                <w:tab w:val="clear" w:pos="765"/>
                <w:tab w:val="decimal" w:pos="919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A4349E"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523</w:t>
            </w:r>
            <w:r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4" w:type="pct"/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:rsidR="00900D96" w:rsidRPr="00C756BF" w:rsidRDefault="005F7520" w:rsidP="00900D96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3" w:type="pct"/>
            <w:gridSpan w:val="2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85" w:type="pct"/>
            <w:vAlign w:val="bottom"/>
          </w:tcPr>
          <w:p w:rsidR="00900D96" w:rsidRPr="00C756BF" w:rsidRDefault="005F7520" w:rsidP="00900D96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A4349E"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A4349E"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124</w:t>
            </w:r>
            <w:r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900D96" w:rsidRPr="00C756BF" w:rsidTr="00D962BE">
        <w:tc>
          <w:tcPr>
            <w:tcW w:w="1600" w:type="pct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778"/>
              </w:tabs>
              <w:spacing w:line="360" w:lineRule="exact"/>
              <w:ind w:left="34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756BF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A4349E" w:rsidRPr="00A4349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31</w:t>
            </w:r>
            <w:r w:rsidR="00180CD0" w:rsidRPr="00C756BF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 xml:space="preserve"> ธันวาคม</w:t>
            </w:r>
            <w:r w:rsidRPr="00C756BF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A4349E" w:rsidRPr="00A4349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0D96" w:rsidRPr="00C756BF" w:rsidRDefault="00A4349E" w:rsidP="00900D96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4349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188</w:t>
            </w:r>
            <w:r w:rsidR="005F7520" w:rsidRPr="00C756B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928</w:t>
            </w:r>
          </w:p>
        </w:tc>
        <w:tc>
          <w:tcPr>
            <w:tcW w:w="142" w:type="pct"/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0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0D96" w:rsidRPr="00C756BF" w:rsidRDefault="00A4349E" w:rsidP="00900D96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4349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241</w:t>
            </w:r>
            <w:r w:rsidR="005F7520" w:rsidRPr="00C756B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045</w:t>
            </w:r>
          </w:p>
        </w:tc>
        <w:tc>
          <w:tcPr>
            <w:tcW w:w="144" w:type="pct"/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0D96" w:rsidRPr="00C756BF" w:rsidRDefault="00A4349E" w:rsidP="00900D96">
            <w:pPr>
              <w:pStyle w:val="acctfourfigures"/>
              <w:tabs>
                <w:tab w:val="clear" w:pos="765"/>
                <w:tab w:val="decimal" w:pos="919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4349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57</w:t>
            </w:r>
            <w:r w:rsidR="005F7520" w:rsidRPr="00C756B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155</w:t>
            </w:r>
          </w:p>
        </w:tc>
        <w:tc>
          <w:tcPr>
            <w:tcW w:w="144" w:type="pct"/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0D96" w:rsidRPr="00C756BF" w:rsidRDefault="005F7520" w:rsidP="00900D96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756B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3" w:type="pct"/>
            <w:gridSpan w:val="2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0D96" w:rsidRPr="00C756BF" w:rsidRDefault="00A4349E" w:rsidP="00900D96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4349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487</w:t>
            </w:r>
            <w:r w:rsidR="005F7520" w:rsidRPr="00C756B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128</w:t>
            </w:r>
          </w:p>
        </w:tc>
      </w:tr>
      <w:tr w:rsidR="00900D96" w:rsidRPr="00C756BF" w:rsidTr="00D962BE">
        <w:tc>
          <w:tcPr>
            <w:tcW w:w="1600" w:type="pct"/>
          </w:tcPr>
          <w:p w:rsidR="00900D96" w:rsidRPr="00C756BF" w:rsidRDefault="00900D96" w:rsidP="0090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exact"/>
              <w:ind w:left="34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7" w:type="pct"/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845"/>
              </w:tabs>
              <w:spacing w:line="140" w:lineRule="exact"/>
              <w:ind w:left="-103" w:right="-113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2" w:type="pct"/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845"/>
              </w:tabs>
              <w:spacing w:line="14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2" w:type="pct"/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845"/>
              </w:tabs>
              <w:spacing w:line="140" w:lineRule="exact"/>
              <w:ind w:left="-103" w:right="-113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44" w:type="pct"/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773"/>
              </w:tabs>
              <w:spacing w:line="14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4" w:type="pct"/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919"/>
              </w:tabs>
              <w:spacing w:line="140" w:lineRule="exact"/>
              <w:ind w:left="-103"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" w:type="pct"/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773"/>
              </w:tabs>
              <w:spacing w:line="14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853"/>
              </w:tabs>
              <w:spacing w:line="140" w:lineRule="exact"/>
              <w:ind w:left="-103"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" w:type="pct"/>
            <w:gridSpan w:val="2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815"/>
              </w:tabs>
              <w:spacing w:line="140" w:lineRule="exact"/>
              <w:ind w:left="-103" w:right="-8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85" w:type="pct"/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853"/>
              </w:tabs>
              <w:spacing w:line="140" w:lineRule="exact"/>
              <w:ind w:left="-103"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00D96" w:rsidRPr="00C756BF" w:rsidTr="00D962BE">
        <w:tc>
          <w:tcPr>
            <w:tcW w:w="1600" w:type="pct"/>
          </w:tcPr>
          <w:p w:rsidR="00900D96" w:rsidRPr="00C756BF" w:rsidRDefault="00900D96" w:rsidP="0090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756B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577" w:type="pct"/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2" w:type="pct"/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02" w:type="pct"/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" w:type="pct"/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4" w:type="pct"/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919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" w:type="pct"/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" w:type="pct"/>
            <w:gridSpan w:val="2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85" w:type="pct"/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00D96" w:rsidRPr="00C756BF" w:rsidTr="00D962BE">
        <w:tc>
          <w:tcPr>
            <w:tcW w:w="1600" w:type="pct"/>
          </w:tcPr>
          <w:p w:rsidR="00900D96" w:rsidRPr="00C756BF" w:rsidRDefault="00900D96" w:rsidP="0090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C756B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A4349E" w:rsidRPr="00A4349E">
              <w:rPr>
                <w:rFonts w:ascii="Angsana New" w:hAnsi="Angsana New"/>
                <w:sz w:val="28"/>
                <w:szCs w:val="28"/>
              </w:rPr>
              <w:t>1</w:t>
            </w:r>
            <w:r w:rsidRPr="00C756BF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="00A4349E" w:rsidRPr="00A4349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577" w:type="pct"/>
            <w:vAlign w:val="bottom"/>
          </w:tcPr>
          <w:p w:rsidR="00900D96" w:rsidRPr="00C756BF" w:rsidRDefault="00A4349E" w:rsidP="00900D96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92</w:t>
            </w:r>
            <w:r w:rsidR="00900D96"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034</w:t>
            </w:r>
          </w:p>
        </w:tc>
        <w:tc>
          <w:tcPr>
            <w:tcW w:w="142" w:type="pct"/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02" w:type="pct"/>
            <w:vAlign w:val="bottom"/>
          </w:tcPr>
          <w:p w:rsidR="00900D96" w:rsidRPr="00C756BF" w:rsidRDefault="00A4349E" w:rsidP="00900D96">
            <w:pPr>
              <w:pStyle w:val="acctfourfigures"/>
              <w:tabs>
                <w:tab w:val="clear" w:pos="765"/>
                <w:tab w:val="decimal" w:pos="76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167</w:t>
            </w:r>
            <w:r w:rsidR="00900D96"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531</w:t>
            </w:r>
          </w:p>
        </w:tc>
        <w:tc>
          <w:tcPr>
            <w:tcW w:w="144" w:type="pct"/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74" w:type="pct"/>
            <w:vAlign w:val="bottom"/>
          </w:tcPr>
          <w:p w:rsidR="00900D96" w:rsidRPr="00C756BF" w:rsidRDefault="00A4349E" w:rsidP="00900D96">
            <w:pPr>
              <w:pStyle w:val="acctfourfigures"/>
              <w:tabs>
                <w:tab w:val="clear" w:pos="765"/>
                <w:tab w:val="decimal" w:pos="919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47</w:t>
            </w:r>
            <w:r w:rsidR="00900D96"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900</w:t>
            </w:r>
          </w:p>
        </w:tc>
        <w:tc>
          <w:tcPr>
            <w:tcW w:w="144" w:type="pct"/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09" w:type="pct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3" w:type="pct"/>
            <w:gridSpan w:val="2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85" w:type="pct"/>
            <w:vAlign w:val="bottom"/>
          </w:tcPr>
          <w:p w:rsidR="00900D96" w:rsidRPr="00C756BF" w:rsidRDefault="00A4349E" w:rsidP="00900D96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96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307</w:t>
            </w:r>
            <w:r w:rsidR="00900D96"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465</w:t>
            </w:r>
          </w:p>
        </w:tc>
      </w:tr>
      <w:tr w:rsidR="00900D96" w:rsidRPr="00C756BF" w:rsidTr="00D962BE">
        <w:tc>
          <w:tcPr>
            <w:tcW w:w="1600" w:type="pct"/>
          </w:tcPr>
          <w:p w:rsidR="00900D96" w:rsidRPr="00C756BF" w:rsidRDefault="00900D96" w:rsidP="0090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C756BF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577" w:type="pct"/>
            <w:vAlign w:val="bottom"/>
          </w:tcPr>
          <w:p w:rsidR="00900D96" w:rsidRPr="00C756BF" w:rsidRDefault="00A4349E" w:rsidP="00900D96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16</w:t>
            </w:r>
            <w:r w:rsidR="00900D96"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548</w:t>
            </w:r>
          </w:p>
        </w:tc>
        <w:tc>
          <w:tcPr>
            <w:tcW w:w="142" w:type="pct"/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2" w:type="pct"/>
            <w:vAlign w:val="bottom"/>
          </w:tcPr>
          <w:p w:rsidR="00900D96" w:rsidRPr="00C756BF" w:rsidRDefault="00A4349E" w:rsidP="00900D96">
            <w:pPr>
              <w:pStyle w:val="acctfourfigures"/>
              <w:tabs>
                <w:tab w:val="clear" w:pos="765"/>
                <w:tab w:val="decimal" w:pos="76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  <w:r w:rsidR="00900D96"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213</w:t>
            </w:r>
          </w:p>
        </w:tc>
        <w:tc>
          <w:tcPr>
            <w:tcW w:w="144" w:type="pct"/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4" w:type="pct"/>
            <w:vAlign w:val="bottom"/>
          </w:tcPr>
          <w:p w:rsidR="00900D96" w:rsidRPr="00C756BF" w:rsidRDefault="00A4349E" w:rsidP="00900D96">
            <w:pPr>
              <w:pStyle w:val="acctfourfigures"/>
              <w:tabs>
                <w:tab w:val="clear" w:pos="765"/>
                <w:tab w:val="decimal" w:pos="919"/>
              </w:tabs>
              <w:spacing w:line="360" w:lineRule="exact"/>
              <w:ind w:left="-103" w:right="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900D96"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872</w:t>
            </w:r>
          </w:p>
        </w:tc>
        <w:tc>
          <w:tcPr>
            <w:tcW w:w="144" w:type="pct"/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3" w:type="pct"/>
            <w:gridSpan w:val="2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85" w:type="pct"/>
            <w:vAlign w:val="bottom"/>
          </w:tcPr>
          <w:p w:rsidR="00900D96" w:rsidRPr="00C756BF" w:rsidRDefault="00A4349E" w:rsidP="00900D96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4349E">
              <w:rPr>
                <w:rFonts w:ascii="Angsana New" w:hAnsi="Angsana New"/>
                <w:sz w:val="28"/>
                <w:szCs w:val="28"/>
                <w:lang w:val="en-US"/>
              </w:rPr>
              <w:t>49</w:t>
            </w:r>
            <w:r w:rsidR="00900D96" w:rsidRPr="00C756B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4349E">
              <w:rPr>
                <w:rFonts w:ascii="Angsana New" w:hAnsi="Angsana New"/>
                <w:sz w:val="28"/>
                <w:szCs w:val="28"/>
                <w:lang w:val="en-US"/>
              </w:rPr>
              <w:t>633</w:t>
            </w:r>
          </w:p>
        </w:tc>
      </w:tr>
      <w:tr w:rsidR="00900D96" w:rsidRPr="00C756BF" w:rsidTr="00D962BE">
        <w:tc>
          <w:tcPr>
            <w:tcW w:w="1600" w:type="pct"/>
          </w:tcPr>
          <w:p w:rsidR="00900D96" w:rsidRPr="00C756BF" w:rsidRDefault="00900D96" w:rsidP="0090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C756BF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 w:rsidRPr="00C756BF">
              <w:rPr>
                <w:rFonts w:ascii="Angsana New" w:hAnsi="Angsana New"/>
                <w:sz w:val="28"/>
                <w:szCs w:val="28"/>
              </w:rPr>
              <w:t xml:space="preserve">/ </w:t>
            </w:r>
            <w:r w:rsidRPr="00C756BF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A4349E"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A4349E"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065</w:t>
            </w:r>
            <w:r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2" w:type="pct"/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2" w:type="pct"/>
            <w:tcBorders>
              <w:bottom w:val="single" w:sz="4" w:space="0" w:color="auto"/>
            </w:tcBorders>
            <w:vAlign w:val="bottom"/>
          </w:tcPr>
          <w:p w:rsidR="00900D96" w:rsidRPr="00C756BF" w:rsidRDefault="00900D96" w:rsidP="00900D96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A4349E"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39</w:t>
            </w:r>
            <w:r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A4349E"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403</w:t>
            </w:r>
            <w:r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4" w:type="pct"/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919"/>
              </w:tabs>
              <w:spacing w:line="360" w:lineRule="exact"/>
              <w:ind w:left="-103" w:right="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A4349E"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A4349E"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221</w:t>
            </w:r>
            <w:r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4" w:type="pct"/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3" w:type="pct"/>
            <w:gridSpan w:val="2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56BF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A4349E" w:rsidRPr="00A4349E">
              <w:rPr>
                <w:rFonts w:ascii="Angsana New" w:hAnsi="Angsana New"/>
                <w:sz w:val="28"/>
                <w:szCs w:val="28"/>
                <w:lang w:val="en-US"/>
              </w:rPr>
              <w:t>44</w:t>
            </w:r>
            <w:r w:rsidRPr="00C756B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A4349E" w:rsidRPr="00A4349E">
              <w:rPr>
                <w:rFonts w:ascii="Angsana New" w:hAnsi="Angsana New"/>
                <w:sz w:val="28"/>
                <w:szCs w:val="28"/>
                <w:lang w:val="en-US"/>
              </w:rPr>
              <w:t>689</w:t>
            </w:r>
            <w:r w:rsidRPr="00C756BF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900D96" w:rsidRPr="00C756BF" w:rsidTr="00D962BE">
        <w:tc>
          <w:tcPr>
            <w:tcW w:w="1600" w:type="pct"/>
          </w:tcPr>
          <w:p w:rsidR="00900D96" w:rsidRPr="00C756BF" w:rsidRDefault="00900D96" w:rsidP="0090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756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4349E" w:rsidRPr="00A4349E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C756B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C756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A4349E" w:rsidRPr="00A4349E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  <w:r w:rsidRPr="00C756B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C756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577" w:type="pct"/>
            <w:tcBorders>
              <w:top w:val="single" w:sz="4" w:space="0" w:color="auto"/>
            </w:tcBorders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2" w:type="pct"/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02" w:type="pct"/>
            <w:tcBorders>
              <w:top w:val="single" w:sz="4" w:space="0" w:color="auto"/>
            </w:tcBorders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761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" w:type="pct"/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919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" w:type="pct"/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3" w:type="pct"/>
            <w:gridSpan w:val="2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96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900D96" w:rsidRPr="00C756BF" w:rsidTr="00D962BE">
        <w:tc>
          <w:tcPr>
            <w:tcW w:w="1600" w:type="pct"/>
          </w:tcPr>
          <w:p w:rsidR="00900D96" w:rsidRPr="00C756BF" w:rsidRDefault="00900D96" w:rsidP="0090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756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</w:t>
            </w:r>
            <w:r w:rsidR="00A4349E" w:rsidRPr="00A4349E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C756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A4349E" w:rsidRPr="00A4349E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577" w:type="pct"/>
            <w:vAlign w:val="bottom"/>
          </w:tcPr>
          <w:p w:rsidR="00900D96" w:rsidRPr="00C756BF" w:rsidRDefault="00A4349E" w:rsidP="00900D96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4349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106</w:t>
            </w:r>
            <w:r w:rsidR="00900D96" w:rsidRPr="00C756B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517</w:t>
            </w:r>
          </w:p>
        </w:tc>
        <w:tc>
          <w:tcPr>
            <w:tcW w:w="142" w:type="pct"/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02" w:type="pct"/>
            <w:vAlign w:val="bottom"/>
          </w:tcPr>
          <w:p w:rsidR="00900D96" w:rsidRPr="00C756BF" w:rsidRDefault="00A4349E" w:rsidP="00900D96">
            <w:pPr>
              <w:pStyle w:val="acctfourfigures"/>
              <w:tabs>
                <w:tab w:val="clear" w:pos="765"/>
                <w:tab w:val="decimal" w:pos="761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4349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158</w:t>
            </w:r>
            <w:r w:rsidR="00900D96" w:rsidRPr="00C756B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341</w:t>
            </w:r>
          </w:p>
        </w:tc>
        <w:tc>
          <w:tcPr>
            <w:tcW w:w="144" w:type="pct"/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4" w:type="pct"/>
            <w:vAlign w:val="bottom"/>
          </w:tcPr>
          <w:p w:rsidR="00900D96" w:rsidRPr="00C756BF" w:rsidRDefault="00A4349E" w:rsidP="00900D96">
            <w:pPr>
              <w:pStyle w:val="acctfourfigures"/>
              <w:tabs>
                <w:tab w:val="clear" w:pos="765"/>
                <w:tab w:val="decimal" w:pos="919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4349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47</w:t>
            </w:r>
            <w:r w:rsidR="00900D96" w:rsidRPr="00C756B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551</w:t>
            </w:r>
          </w:p>
        </w:tc>
        <w:tc>
          <w:tcPr>
            <w:tcW w:w="144" w:type="pct"/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09" w:type="pct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C756B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3" w:type="pct"/>
            <w:gridSpan w:val="2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85" w:type="pct"/>
            <w:vAlign w:val="bottom"/>
          </w:tcPr>
          <w:p w:rsidR="00900D96" w:rsidRPr="00C756BF" w:rsidRDefault="00A4349E" w:rsidP="00900D96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96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4349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312</w:t>
            </w:r>
            <w:r w:rsidR="00900D96" w:rsidRPr="00C756B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409</w:t>
            </w:r>
          </w:p>
        </w:tc>
      </w:tr>
      <w:tr w:rsidR="00900D96" w:rsidRPr="00C756BF" w:rsidTr="00D962BE">
        <w:tc>
          <w:tcPr>
            <w:tcW w:w="1600" w:type="pct"/>
          </w:tcPr>
          <w:p w:rsidR="00900D96" w:rsidRPr="00C756BF" w:rsidRDefault="00900D96" w:rsidP="0090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C756BF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577" w:type="pct"/>
            <w:vAlign w:val="bottom"/>
          </w:tcPr>
          <w:p w:rsidR="00900D96" w:rsidRPr="00C756BF" w:rsidRDefault="00A4349E" w:rsidP="00900D96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16</w:t>
            </w:r>
            <w:r w:rsidR="000D5964"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507</w:t>
            </w:r>
          </w:p>
        </w:tc>
        <w:tc>
          <w:tcPr>
            <w:tcW w:w="142" w:type="pct"/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2" w:type="pct"/>
            <w:vAlign w:val="bottom"/>
          </w:tcPr>
          <w:p w:rsidR="00900D96" w:rsidRPr="00C756BF" w:rsidRDefault="00A4349E" w:rsidP="00B92139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29</w:t>
            </w:r>
            <w:r w:rsidR="000D5964"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755</w:t>
            </w:r>
          </w:p>
        </w:tc>
        <w:tc>
          <w:tcPr>
            <w:tcW w:w="144" w:type="pct"/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4" w:type="pct"/>
            <w:vAlign w:val="bottom"/>
          </w:tcPr>
          <w:p w:rsidR="00900D96" w:rsidRPr="00C756BF" w:rsidRDefault="00A4349E" w:rsidP="00900D96">
            <w:pPr>
              <w:pStyle w:val="acctfourfigures"/>
              <w:tabs>
                <w:tab w:val="clear" w:pos="765"/>
                <w:tab w:val="decimal" w:pos="919"/>
              </w:tabs>
              <w:spacing w:line="360" w:lineRule="exact"/>
              <w:ind w:left="-103" w:right="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0D5964"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045</w:t>
            </w:r>
          </w:p>
        </w:tc>
        <w:tc>
          <w:tcPr>
            <w:tcW w:w="144" w:type="pct"/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:rsidR="00900D96" w:rsidRPr="00C756BF" w:rsidRDefault="000D5964" w:rsidP="00900D96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3" w:type="pct"/>
            <w:gridSpan w:val="2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85" w:type="pct"/>
            <w:vAlign w:val="bottom"/>
          </w:tcPr>
          <w:p w:rsidR="00900D96" w:rsidRPr="00C756BF" w:rsidRDefault="00A4349E" w:rsidP="00147054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4349E">
              <w:rPr>
                <w:rFonts w:ascii="Angsana New" w:hAnsi="Angsana New"/>
                <w:sz w:val="28"/>
                <w:szCs w:val="28"/>
                <w:lang w:val="en-US"/>
              </w:rPr>
              <w:t>48</w:t>
            </w:r>
            <w:r w:rsidR="000D5964" w:rsidRPr="00C756B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4349E">
              <w:rPr>
                <w:rFonts w:ascii="Angsana New" w:hAnsi="Angsana New"/>
                <w:sz w:val="28"/>
                <w:szCs w:val="28"/>
                <w:lang w:val="en-US"/>
              </w:rPr>
              <w:t>307</w:t>
            </w:r>
          </w:p>
        </w:tc>
      </w:tr>
      <w:tr w:rsidR="00900D96" w:rsidRPr="00C756BF" w:rsidTr="00D962BE">
        <w:tc>
          <w:tcPr>
            <w:tcW w:w="1600" w:type="pct"/>
          </w:tcPr>
          <w:p w:rsidR="00900D96" w:rsidRPr="00C756BF" w:rsidRDefault="00900D96" w:rsidP="0090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C756BF">
              <w:rPr>
                <w:rFonts w:ascii="Angsana New" w:hAnsi="Angsana New"/>
                <w:sz w:val="28"/>
                <w:szCs w:val="28"/>
                <w:cs/>
              </w:rPr>
              <w:t>จำหน่าย/ ตัดจำหน่าย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vAlign w:val="bottom"/>
          </w:tcPr>
          <w:p w:rsidR="00900D96" w:rsidRPr="00C756BF" w:rsidRDefault="000D5964" w:rsidP="00900D96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A4349E"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A4349E"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119</w:t>
            </w:r>
            <w:r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2" w:type="pct"/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2" w:type="pct"/>
            <w:tcBorders>
              <w:bottom w:val="single" w:sz="4" w:space="0" w:color="auto"/>
            </w:tcBorders>
            <w:vAlign w:val="bottom"/>
          </w:tcPr>
          <w:p w:rsidR="00900D96" w:rsidRPr="00C756BF" w:rsidRDefault="000D5964" w:rsidP="0036789B">
            <w:pPr>
              <w:pStyle w:val="acctfourfigures"/>
              <w:tabs>
                <w:tab w:val="clear" w:pos="765"/>
                <w:tab w:val="decimal" w:pos="760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A4349E"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397</w:t>
            </w:r>
            <w:r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4" w:type="pct"/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:rsidR="00900D96" w:rsidRPr="00C756BF" w:rsidRDefault="000D5964" w:rsidP="000D5964">
            <w:pPr>
              <w:pStyle w:val="acctfourfigures"/>
              <w:tabs>
                <w:tab w:val="clear" w:pos="765"/>
                <w:tab w:val="decimal" w:pos="919"/>
              </w:tabs>
              <w:spacing w:line="360" w:lineRule="exact"/>
              <w:ind w:left="-103" w:right="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A4349E"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327</w:t>
            </w:r>
            <w:r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4" w:type="pct"/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:rsidR="00900D96" w:rsidRPr="00C756BF" w:rsidRDefault="000D5964" w:rsidP="00900D96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3" w:type="pct"/>
            <w:gridSpan w:val="2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vAlign w:val="bottom"/>
          </w:tcPr>
          <w:p w:rsidR="00900D96" w:rsidRPr="00C756BF" w:rsidRDefault="000D5964" w:rsidP="00900D96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56BF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A4349E" w:rsidRPr="00A4349E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C756B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A4349E" w:rsidRPr="00A4349E">
              <w:rPr>
                <w:rFonts w:ascii="Angsana New" w:hAnsi="Angsana New"/>
                <w:sz w:val="28"/>
                <w:szCs w:val="28"/>
                <w:lang w:val="en-US"/>
              </w:rPr>
              <w:t>843</w:t>
            </w:r>
            <w:r w:rsidRPr="00C756BF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900D96" w:rsidRPr="00C756BF" w:rsidTr="00D962BE">
        <w:tc>
          <w:tcPr>
            <w:tcW w:w="1600" w:type="pct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516"/>
              </w:tabs>
              <w:spacing w:line="360" w:lineRule="exact"/>
              <w:ind w:left="34" w:right="-113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C756BF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A4349E" w:rsidRPr="00A4349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31</w:t>
            </w:r>
            <w:r w:rsidR="00176337" w:rsidRPr="00C756BF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 xml:space="preserve"> ธันวาคม</w:t>
            </w:r>
            <w:r w:rsidRPr="00C756BF"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  <w:t xml:space="preserve"> </w:t>
            </w:r>
            <w:r w:rsidR="00A4349E" w:rsidRPr="00A4349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 w:rsidR="00A4349E" w:rsidRPr="00A4349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0D96" w:rsidRPr="00C756BF" w:rsidRDefault="00A4349E" w:rsidP="00900D96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4349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120</w:t>
            </w:r>
            <w:r w:rsidR="000D5964" w:rsidRPr="00C756B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905</w:t>
            </w:r>
          </w:p>
        </w:tc>
        <w:tc>
          <w:tcPr>
            <w:tcW w:w="142" w:type="pct"/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0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0D96" w:rsidRPr="00C756BF" w:rsidRDefault="00A4349E" w:rsidP="006C365C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4349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187</w:t>
            </w:r>
            <w:r w:rsidR="00B92139" w:rsidRPr="00C756B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699</w:t>
            </w:r>
          </w:p>
        </w:tc>
        <w:tc>
          <w:tcPr>
            <w:tcW w:w="144" w:type="pct"/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0D96" w:rsidRPr="00C756BF" w:rsidRDefault="00A4349E" w:rsidP="00900D96">
            <w:pPr>
              <w:pStyle w:val="acctfourfigures"/>
              <w:tabs>
                <w:tab w:val="clear" w:pos="765"/>
                <w:tab w:val="decimal" w:pos="919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4349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49</w:t>
            </w:r>
            <w:r w:rsidR="000D5964" w:rsidRPr="00C756B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269</w:t>
            </w:r>
          </w:p>
        </w:tc>
        <w:tc>
          <w:tcPr>
            <w:tcW w:w="144" w:type="pct"/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</w:tcPr>
          <w:p w:rsidR="00900D96" w:rsidRPr="00C756BF" w:rsidRDefault="000D5964" w:rsidP="00900D96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C756B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3" w:type="pct"/>
            <w:gridSpan w:val="2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0D96" w:rsidRPr="00C756BF" w:rsidRDefault="00A4349E" w:rsidP="00900D96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96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4349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357</w:t>
            </w:r>
            <w:r w:rsidR="000D5964" w:rsidRPr="00C756B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873</w:t>
            </w:r>
          </w:p>
        </w:tc>
      </w:tr>
      <w:tr w:rsidR="00900D96" w:rsidRPr="00C756BF" w:rsidTr="00176337">
        <w:tblPrEx>
          <w:tblBorders>
            <w:bottom w:val="single" w:sz="4" w:space="0" w:color="auto"/>
          </w:tblBorders>
        </w:tblPrEx>
        <w:tc>
          <w:tcPr>
            <w:tcW w:w="1600" w:type="pct"/>
            <w:tcBorders>
              <w:top w:val="nil"/>
              <w:bottom w:val="nil"/>
            </w:tcBorders>
          </w:tcPr>
          <w:p w:rsidR="00900D96" w:rsidRPr="00C756BF" w:rsidRDefault="00900D96" w:rsidP="0090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nil"/>
            </w:tcBorders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2" w:type="pct"/>
            <w:tcBorders>
              <w:top w:val="nil"/>
              <w:bottom w:val="nil"/>
            </w:tcBorders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02" w:type="pct"/>
            <w:tcBorders>
              <w:top w:val="single" w:sz="4" w:space="0" w:color="auto"/>
              <w:bottom w:val="nil"/>
            </w:tcBorders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nil"/>
            </w:tcBorders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nil"/>
            </w:tcBorders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3" w:type="pct"/>
            <w:gridSpan w:val="2"/>
            <w:tcBorders>
              <w:top w:val="nil"/>
              <w:bottom w:val="nil"/>
            </w:tcBorders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right" w:pos="829"/>
              </w:tabs>
              <w:spacing w:line="240" w:lineRule="auto"/>
              <w:ind w:left="-103" w:right="-8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nil"/>
            </w:tcBorders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176337" w:rsidRPr="00C756BF" w:rsidTr="00176337">
        <w:tblPrEx>
          <w:tblBorders>
            <w:bottom w:val="single" w:sz="4" w:space="0" w:color="auto"/>
          </w:tblBorders>
        </w:tblPrEx>
        <w:tc>
          <w:tcPr>
            <w:tcW w:w="1600" w:type="pct"/>
            <w:tcBorders>
              <w:top w:val="nil"/>
              <w:bottom w:val="nil"/>
            </w:tcBorders>
          </w:tcPr>
          <w:p w:rsidR="00176337" w:rsidRPr="00C756BF" w:rsidRDefault="00176337" w:rsidP="0090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7" w:type="pct"/>
            <w:tcBorders>
              <w:top w:val="nil"/>
              <w:bottom w:val="nil"/>
            </w:tcBorders>
            <w:vAlign w:val="bottom"/>
          </w:tcPr>
          <w:p w:rsidR="00176337" w:rsidRPr="00C756BF" w:rsidRDefault="00176337" w:rsidP="00900D96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2" w:type="pct"/>
            <w:tcBorders>
              <w:top w:val="nil"/>
              <w:bottom w:val="nil"/>
            </w:tcBorders>
            <w:vAlign w:val="bottom"/>
          </w:tcPr>
          <w:p w:rsidR="00176337" w:rsidRPr="00C756BF" w:rsidRDefault="00176337" w:rsidP="00900D96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02" w:type="pct"/>
            <w:tcBorders>
              <w:top w:val="nil"/>
              <w:bottom w:val="nil"/>
            </w:tcBorders>
            <w:vAlign w:val="bottom"/>
          </w:tcPr>
          <w:p w:rsidR="00176337" w:rsidRPr="00C756BF" w:rsidRDefault="00176337" w:rsidP="00900D96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  <w:vAlign w:val="bottom"/>
          </w:tcPr>
          <w:p w:rsidR="00176337" w:rsidRPr="00C756BF" w:rsidRDefault="00176337" w:rsidP="00900D96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  <w:vAlign w:val="bottom"/>
          </w:tcPr>
          <w:p w:rsidR="00176337" w:rsidRPr="00C756BF" w:rsidRDefault="00176337" w:rsidP="00900D96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  <w:vAlign w:val="bottom"/>
          </w:tcPr>
          <w:p w:rsidR="00176337" w:rsidRPr="00C756BF" w:rsidRDefault="00176337" w:rsidP="00900D96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09" w:type="pct"/>
            <w:tcBorders>
              <w:top w:val="nil"/>
              <w:bottom w:val="nil"/>
            </w:tcBorders>
          </w:tcPr>
          <w:p w:rsidR="00176337" w:rsidRPr="00C756BF" w:rsidRDefault="00176337" w:rsidP="00900D96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3" w:type="pct"/>
            <w:gridSpan w:val="2"/>
            <w:tcBorders>
              <w:top w:val="nil"/>
              <w:bottom w:val="nil"/>
            </w:tcBorders>
          </w:tcPr>
          <w:p w:rsidR="00176337" w:rsidRPr="00C756BF" w:rsidRDefault="00176337" w:rsidP="00900D96">
            <w:pPr>
              <w:pStyle w:val="acctfourfigures"/>
              <w:tabs>
                <w:tab w:val="clear" w:pos="765"/>
                <w:tab w:val="right" w:pos="829"/>
              </w:tabs>
              <w:spacing w:line="240" w:lineRule="auto"/>
              <w:ind w:left="-103" w:right="-8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vAlign w:val="bottom"/>
          </w:tcPr>
          <w:p w:rsidR="00176337" w:rsidRPr="00C756BF" w:rsidRDefault="00176337" w:rsidP="00900D96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900D96" w:rsidRPr="00C756BF" w:rsidTr="00D962BE">
        <w:tc>
          <w:tcPr>
            <w:tcW w:w="1600" w:type="pct"/>
          </w:tcPr>
          <w:p w:rsidR="00900D96" w:rsidRPr="00C756BF" w:rsidRDefault="00900D96" w:rsidP="00900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</w:tabs>
              <w:spacing w:line="240" w:lineRule="auto"/>
              <w:ind w:left="-103" w:right="-8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756B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ส่วนปรับปรุง</w:t>
            </w:r>
          </w:p>
        </w:tc>
        <w:tc>
          <w:tcPr>
            <w:tcW w:w="142" w:type="pct"/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</w:tabs>
              <w:spacing w:line="240" w:lineRule="auto"/>
              <w:ind w:left="-103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2" w:type="pct"/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</w:tabs>
              <w:spacing w:line="240" w:lineRule="auto"/>
              <w:ind w:left="-103" w:right="-8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756B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อุปกรณ์</w:t>
            </w:r>
          </w:p>
        </w:tc>
        <w:tc>
          <w:tcPr>
            <w:tcW w:w="144" w:type="pct"/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</w:tabs>
              <w:spacing w:line="240" w:lineRule="auto"/>
              <w:ind w:left="-103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4" w:type="pct"/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</w:tabs>
              <w:spacing w:line="240" w:lineRule="auto"/>
              <w:ind w:left="-103" w:right="-8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56B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เครื่องตกแต่ง</w:t>
            </w:r>
          </w:p>
        </w:tc>
        <w:tc>
          <w:tcPr>
            <w:tcW w:w="144" w:type="pct"/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</w:tabs>
              <w:spacing w:line="240" w:lineRule="auto"/>
              <w:ind w:left="-103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</w:tabs>
              <w:spacing w:line="240" w:lineRule="auto"/>
              <w:ind w:left="-103" w:right="-81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C756B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สินทรัพย์ระหว่าง</w:t>
            </w:r>
          </w:p>
        </w:tc>
        <w:tc>
          <w:tcPr>
            <w:tcW w:w="123" w:type="pct"/>
            <w:gridSpan w:val="2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</w:tabs>
              <w:spacing w:line="240" w:lineRule="auto"/>
              <w:ind w:left="-103" w:right="-8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85" w:type="pct"/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</w:tabs>
              <w:spacing w:line="240" w:lineRule="auto"/>
              <w:ind w:left="-103" w:right="-8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00D96" w:rsidRPr="00C756BF" w:rsidTr="00B22022">
        <w:tc>
          <w:tcPr>
            <w:tcW w:w="1600" w:type="pct"/>
          </w:tcPr>
          <w:p w:rsidR="00900D96" w:rsidRPr="00C756BF" w:rsidRDefault="00900D96" w:rsidP="00900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</w:tabs>
              <w:spacing w:line="240" w:lineRule="auto"/>
              <w:ind w:left="-103" w:right="-8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756B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สำนักงานเช่า</w:t>
            </w:r>
          </w:p>
        </w:tc>
        <w:tc>
          <w:tcPr>
            <w:tcW w:w="142" w:type="pct"/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</w:tabs>
              <w:spacing w:line="240" w:lineRule="auto"/>
              <w:ind w:left="-103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2" w:type="pct"/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</w:tabs>
              <w:spacing w:line="240" w:lineRule="auto"/>
              <w:ind w:left="-103" w:right="-8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756B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สำนักงาน</w:t>
            </w:r>
          </w:p>
        </w:tc>
        <w:tc>
          <w:tcPr>
            <w:tcW w:w="144" w:type="pct"/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</w:tabs>
              <w:spacing w:line="240" w:lineRule="auto"/>
              <w:ind w:left="-103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4" w:type="pct"/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</w:tabs>
              <w:spacing w:line="240" w:lineRule="auto"/>
              <w:ind w:left="-103" w:right="-8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56B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และติดตั้ง</w:t>
            </w:r>
          </w:p>
        </w:tc>
        <w:tc>
          <w:tcPr>
            <w:tcW w:w="144" w:type="pct"/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</w:tabs>
              <w:spacing w:line="240" w:lineRule="auto"/>
              <w:ind w:left="-103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</w:tabs>
              <w:spacing w:line="240" w:lineRule="auto"/>
              <w:ind w:left="-103" w:right="-81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C756B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ติดตั้ง</w:t>
            </w:r>
          </w:p>
        </w:tc>
        <w:tc>
          <w:tcPr>
            <w:tcW w:w="123" w:type="pct"/>
            <w:gridSpan w:val="2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</w:tabs>
              <w:spacing w:line="240" w:lineRule="auto"/>
              <w:ind w:left="-103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85" w:type="pct"/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</w:tabs>
              <w:spacing w:line="240" w:lineRule="auto"/>
              <w:ind w:left="-103" w:right="-8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56B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900D96" w:rsidRPr="00C756BF" w:rsidTr="00B22022">
        <w:trPr>
          <w:trHeight w:val="335"/>
        </w:trPr>
        <w:tc>
          <w:tcPr>
            <w:tcW w:w="1600" w:type="pct"/>
          </w:tcPr>
          <w:p w:rsidR="00900D96" w:rsidRPr="00C756BF" w:rsidRDefault="00900D96" w:rsidP="00900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400" w:type="pct"/>
            <w:gridSpan w:val="10"/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</w:tabs>
              <w:spacing w:line="240" w:lineRule="auto"/>
              <w:ind w:left="-103" w:right="-81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C756BF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900D96" w:rsidRPr="00C756BF" w:rsidTr="00D962BE">
        <w:tblPrEx>
          <w:tblBorders>
            <w:bottom w:val="single" w:sz="4" w:space="0" w:color="auto"/>
          </w:tblBorders>
        </w:tblPrEx>
        <w:tc>
          <w:tcPr>
            <w:tcW w:w="1600" w:type="pct"/>
            <w:tcBorders>
              <w:top w:val="nil"/>
            </w:tcBorders>
          </w:tcPr>
          <w:p w:rsidR="00900D96" w:rsidRPr="00C756BF" w:rsidRDefault="00900D96" w:rsidP="0090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756B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577" w:type="pct"/>
            <w:tcBorders>
              <w:top w:val="nil"/>
              <w:bottom w:val="nil"/>
            </w:tcBorders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2" w:type="pct"/>
            <w:tcBorders>
              <w:top w:val="nil"/>
              <w:bottom w:val="nil"/>
            </w:tcBorders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02" w:type="pct"/>
            <w:tcBorders>
              <w:top w:val="nil"/>
              <w:bottom w:val="nil"/>
            </w:tcBorders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4" w:type="pct"/>
            <w:tcBorders>
              <w:top w:val="nil"/>
              <w:bottom w:val="nil"/>
            </w:tcBorders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09" w:type="pct"/>
            <w:tcBorders>
              <w:top w:val="nil"/>
              <w:bottom w:val="nil"/>
            </w:tcBorders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3" w:type="pct"/>
            <w:gridSpan w:val="2"/>
            <w:tcBorders>
              <w:top w:val="nil"/>
              <w:bottom w:val="nil"/>
            </w:tcBorders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right" w:pos="829"/>
              </w:tabs>
              <w:spacing w:line="240" w:lineRule="auto"/>
              <w:ind w:left="-103" w:right="-8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vAlign w:val="bottom"/>
          </w:tcPr>
          <w:p w:rsidR="00900D96" w:rsidRPr="00C756BF" w:rsidRDefault="00900D96" w:rsidP="00900D96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A122F8" w:rsidRPr="00C756BF" w:rsidTr="00A122F8">
        <w:tblPrEx>
          <w:tblBorders>
            <w:bottom w:val="single" w:sz="4" w:space="0" w:color="auto"/>
          </w:tblBorders>
        </w:tblPrEx>
        <w:tc>
          <w:tcPr>
            <w:tcW w:w="1600" w:type="pct"/>
            <w:tcBorders>
              <w:bottom w:val="nil"/>
            </w:tcBorders>
          </w:tcPr>
          <w:p w:rsidR="00A122F8" w:rsidRPr="00C756BF" w:rsidRDefault="00A122F8" w:rsidP="0090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756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4349E" w:rsidRPr="00A4349E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C756B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C756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A4349E" w:rsidRPr="00A4349E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  <w:r w:rsidRPr="00C756B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C756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577" w:type="pct"/>
            <w:tcBorders>
              <w:bottom w:val="nil"/>
            </w:tcBorders>
            <w:vAlign w:val="bottom"/>
          </w:tcPr>
          <w:p w:rsidR="00A122F8" w:rsidRPr="00C756BF" w:rsidRDefault="00A122F8" w:rsidP="00900D96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252" w:right="1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2" w:type="pct"/>
            <w:tcBorders>
              <w:bottom w:val="nil"/>
            </w:tcBorders>
            <w:vAlign w:val="bottom"/>
          </w:tcPr>
          <w:p w:rsidR="00A122F8" w:rsidRPr="00C756BF" w:rsidRDefault="00A122F8" w:rsidP="00900D96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02" w:type="pct"/>
            <w:tcBorders>
              <w:bottom w:val="nil"/>
            </w:tcBorders>
            <w:vAlign w:val="bottom"/>
          </w:tcPr>
          <w:p w:rsidR="00A122F8" w:rsidRPr="00C756BF" w:rsidRDefault="00A122F8" w:rsidP="00900D96">
            <w:pPr>
              <w:pStyle w:val="acctfourfigures"/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" w:type="pct"/>
            <w:tcBorders>
              <w:bottom w:val="nil"/>
            </w:tcBorders>
            <w:vAlign w:val="bottom"/>
          </w:tcPr>
          <w:p w:rsidR="00A122F8" w:rsidRPr="00C756BF" w:rsidRDefault="00A122F8" w:rsidP="00900D96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4" w:type="pct"/>
            <w:tcBorders>
              <w:bottom w:val="nil"/>
            </w:tcBorders>
            <w:vAlign w:val="bottom"/>
          </w:tcPr>
          <w:p w:rsidR="00A122F8" w:rsidRPr="00C756BF" w:rsidRDefault="00A122F8" w:rsidP="00900D96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" w:type="pct"/>
            <w:tcBorders>
              <w:bottom w:val="nil"/>
            </w:tcBorders>
            <w:vAlign w:val="bottom"/>
          </w:tcPr>
          <w:p w:rsidR="00A122F8" w:rsidRPr="00C756BF" w:rsidRDefault="00A122F8" w:rsidP="00900D96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09" w:type="pct"/>
            <w:tcBorders>
              <w:bottom w:val="nil"/>
            </w:tcBorders>
            <w:vAlign w:val="bottom"/>
          </w:tcPr>
          <w:p w:rsidR="00A122F8" w:rsidRPr="00C756BF" w:rsidRDefault="00A122F8" w:rsidP="00900D96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3" w:type="pct"/>
            <w:gridSpan w:val="2"/>
            <w:tcBorders>
              <w:bottom w:val="nil"/>
            </w:tcBorders>
          </w:tcPr>
          <w:p w:rsidR="00A122F8" w:rsidRPr="00C756BF" w:rsidRDefault="00A122F8" w:rsidP="00900D96">
            <w:pPr>
              <w:pStyle w:val="acctfourfigures"/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85" w:type="pct"/>
            <w:tcBorders>
              <w:bottom w:val="nil"/>
            </w:tcBorders>
            <w:vAlign w:val="bottom"/>
          </w:tcPr>
          <w:p w:rsidR="00A122F8" w:rsidRPr="00C756BF" w:rsidRDefault="00A122F8" w:rsidP="00900D96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A122F8" w:rsidRPr="00C756BF" w:rsidTr="00A122F8">
        <w:tblPrEx>
          <w:tblBorders>
            <w:bottom w:val="single" w:sz="4" w:space="0" w:color="auto"/>
          </w:tblBorders>
        </w:tblPrEx>
        <w:tc>
          <w:tcPr>
            <w:tcW w:w="1600" w:type="pct"/>
            <w:tcBorders>
              <w:bottom w:val="nil"/>
            </w:tcBorders>
          </w:tcPr>
          <w:p w:rsidR="00A122F8" w:rsidRPr="00C756BF" w:rsidRDefault="00A122F8" w:rsidP="0090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756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</w:t>
            </w:r>
            <w:r w:rsidR="00A4349E" w:rsidRPr="00A4349E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C756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A4349E" w:rsidRPr="00A4349E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577" w:type="pct"/>
            <w:tcBorders>
              <w:top w:val="nil"/>
              <w:bottom w:val="double" w:sz="4" w:space="0" w:color="auto"/>
            </w:tcBorders>
            <w:vAlign w:val="bottom"/>
          </w:tcPr>
          <w:p w:rsidR="00A122F8" w:rsidRPr="00C756BF" w:rsidRDefault="00A4349E" w:rsidP="00900D96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4349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76</w:t>
            </w:r>
            <w:r w:rsidR="00A122F8" w:rsidRPr="00C756B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823</w:t>
            </w:r>
          </w:p>
        </w:tc>
        <w:tc>
          <w:tcPr>
            <w:tcW w:w="142" w:type="pct"/>
            <w:tcBorders>
              <w:top w:val="nil"/>
              <w:bottom w:val="nil"/>
            </w:tcBorders>
            <w:vAlign w:val="bottom"/>
          </w:tcPr>
          <w:p w:rsidR="00A122F8" w:rsidRPr="00C756BF" w:rsidRDefault="00A122F8" w:rsidP="00900D96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02" w:type="pct"/>
            <w:tcBorders>
              <w:top w:val="nil"/>
              <w:bottom w:val="double" w:sz="4" w:space="0" w:color="auto"/>
            </w:tcBorders>
            <w:vAlign w:val="bottom"/>
          </w:tcPr>
          <w:p w:rsidR="00A122F8" w:rsidRPr="00C756BF" w:rsidRDefault="00A4349E" w:rsidP="00900D96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4349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75</w:t>
            </w:r>
            <w:r w:rsidR="00A122F8" w:rsidRPr="00C756B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872</w:t>
            </w:r>
          </w:p>
        </w:tc>
        <w:tc>
          <w:tcPr>
            <w:tcW w:w="144" w:type="pct"/>
            <w:tcBorders>
              <w:top w:val="nil"/>
              <w:bottom w:val="nil"/>
            </w:tcBorders>
            <w:vAlign w:val="bottom"/>
          </w:tcPr>
          <w:p w:rsidR="00A122F8" w:rsidRPr="00C756BF" w:rsidRDefault="00A122F8" w:rsidP="00900D96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74" w:type="pct"/>
            <w:tcBorders>
              <w:top w:val="nil"/>
              <w:bottom w:val="double" w:sz="4" w:space="0" w:color="auto"/>
            </w:tcBorders>
            <w:vAlign w:val="bottom"/>
          </w:tcPr>
          <w:p w:rsidR="00A122F8" w:rsidRPr="00C756BF" w:rsidRDefault="00A4349E" w:rsidP="00900D96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4349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="00A122F8" w:rsidRPr="00C756B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372</w:t>
            </w:r>
          </w:p>
        </w:tc>
        <w:tc>
          <w:tcPr>
            <w:tcW w:w="144" w:type="pct"/>
            <w:tcBorders>
              <w:top w:val="nil"/>
              <w:bottom w:val="nil"/>
            </w:tcBorders>
            <w:vAlign w:val="bottom"/>
          </w:tcPr>
          <w:p w:rsidR="00A122F8" w:rsidRPr="00C756BF" w:rsidRDefault="00A122F8" w:rsidP="00900D96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09" w:type="pct"/>
            <w:tcBorders>
              <w:top w:val="nil"/>
              <w:bottom w:val="double" w:sz="4" w:space="0" w:color="auto"/>
            </w:tcBorders>
            <w:vAlign w:val="bottom"/>
          </w:tcPr>
          <w:p w:rsidR="00A122F8" w:rsidRPr="00C756BF" w:rsidRDefault="00A122F8" w:rsidP="00900D96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756B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23" w:type="pct"/>
            <w:gridSpan w:val="2"/>
            <w:tcBorders>
              <w:top w:val="nil"/>
              <w:bottom w:val="nil"/>
            </w:tcBorders>
          </w:tcPr>
          <w:p w:rsidR="00A122F8" w:rsidRPr="00C756BF" w:rsidRDefault="00A122F8" w:rsidP="00900D96">
            <w:pPr>
              <w:pStyle w:val="acctfourfigures"/>
              <w:spacing w:line="240" w:lineRule="auto"/>
              <w:ind w:left="-103" w:right="-113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vAlign w:val="bottom"/>
          </w:tcPr>
          <w:p w:rsidR="00A122F8" w:rsidRPr="00C756BF" w:rsidRDefault="00A4349E" w:rsidP="00900D96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03" w:right="-113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4349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156</w:t>
            </w:r>
            <w:r w:rsidR="00A122F8" w:rsidRPr="00C756B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067</w:t>
            </w:r>
          </w:p>
        </w:tc>
      </w:tr>
      <w:tr w:rsidR="00A122F8" w:rsidRPr="00C756BF" w:rsidTr="00A122F8">
        <w:tblPrEx>
          <w:tblBorders>
            <w:bottom w:val="single" w:sz="4" w:space="0" w:color="auto"/>
          </w:tblBorders>
        </w:tblPrEx>
        <w:tc>
          <w:tcPr>
            <w:tcW w:w="1600" w:type="pct"/>
          </w:tcPr>
          <w:p w:rsidR="00A122F8" w:rsidRPr="00C756BF" w:rsidRDefault="00A122F8" w:rsidP="0090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  <w:vAlign w:val="bottom"/>
          </w:tcPr>
          <w:p w:rsidR="00A122F8" w:rsidRPr="00C756BF" w:rsidRDefault="00A122F8" w:rsidP="00900D96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2" w:type="pct"/>
            <w:vAlign w:val="bottom"/>
          </w:tcPr>
          <w:p w:rsidR="00A122F8" w:rsidRPr="00C756BF" w:rsidRDefault="00A122F8" w:rsidP="00900D96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02" w:type="pct"/>
            <w:tcBorders>
              <w:top w:val="double" w:sz="4" w:space="0" w:color="auto"/>
            </w:tcBorders>
            <w:vAlign w:val="bottom"/>
          </w:tcPr>
          <w:p w:rsidR="00A122F8" w:rsidRPr="00C756BF" w:rsidRDefault="00A122F8" w:rsidP="00900D96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" w:type="pct"/>
            <w:vAlign w:val="bottom"/>
          </w:tcPr>
          <w:p w:rsidR="00A122F8" w:rsidRPr="00C756BF" w:rsidRDefault="00A122F8" w:rsidP="00900D96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vAlign w:val="bottom"/>
          </w:tcPr>
          <w:p w:rsidR="00A122F8" w:rsidRPr="00C756BF" w:rsidRDefault="00A122F8" w:rsidP="00900D96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" w:type="pct"/>
            <w:vAlign w:val="bottom"/>
          </w:tcPr>
          <w:p w:rsidR="00A122F8" w:rsidRPr="00C756BF" w:rsidRDefault="00A122F8" w:rsidP="00900D96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09" w:type="pct"/>
            <w:tcBorders>
              <w:top w:val="double" w:sz="4" w:space="0" w:color="auto"/>
            </w:tcBorders>
          </w:tcPr>
          <w:p w:rsidR="00A122F8" w:rsidRPr="00C756BF" w:rsidRDefault="00A122F8" w:rsidP="00900D96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3" w:type="pct"/>
            <w:gridSpan w:val="2"/>
          </w:tcPr>
          <w:p w:rsidR="00A122F8" w:rsidRPr="00C756BF" w:rsidRDefault="00A122F8" w:rsidP="00900D96">
            <w:pPr>
              <w:pStyle w:val="acctfourfigures"/>
              <w:spacing w:line="240" w:lineRule="auto"/>
              <w:ind w:left="-103" w:right="-113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85" w:type="pct"/>
            <w:vAlign w:val="bottom"/>
          </w:tcPr>
          <w:p w:rsidR="00A122F8" w:rsidRPr="00C756BF" w:rsidRDefault="00A122F8" w:rsidP="00900D96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03" w:right="-113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A122F8" w:rsidRPr="00C756BF" w:rsidTr="00D962BE">
        <w:tblPrEx>
          <w:tblBorders>
            <w:bottom w:val="single" w:sz="4" w:space="0" w:color="auto"/>
          </w:tblBorders>
        </w:tblPrEx>
        <w:tc>
          <w:tcPr>
            <w:tcW w:w="1600" w:type="pct"/>
            <w:tcBorders>
              <w:bottom w:val="nil"/>
            </w:tcBorders>
          </w:tcPr>
          <w:p w:rsidR="00A122F8" w:rsidRPr="00C756BF" w:rsidRDefault="00A122F8" w:rsidP="0090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756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4349E" w:rsidRPr="00A4349E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C756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A4349E" w:rsidRPr="00A4349E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577" w:type="pct"/>
            <w:tcBorders>
              <w:top w:val="nil"/>
              <w:bottom w:val="double" w:sz="4" w:space="0" w:color="auto"/>
            </w:tcBorders>
            <w:vAlign w:val="bottom"/>
          </w:tcPr>
          <w:p w:rsidR="00A122F8" w:rsidRPr="00C756BF" w:rsidRDefault="00A4349E" w:rsidP="00900D96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252" w:right="1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4349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68</w:t>
            </w:r>
            <w:r w:rsidR="00A122F8" w:rsidRPr="00C756B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023</w:t>
            </w:r>
          </w:p>
        </w:tc>
        <w:tc>
          <w:tcPr>
            <w:tcW w:w="142" w:type="pct"/>
            <w:tcBorders>
              <w:top w:val="nil"/>
              <w:bottom w:val="nil"/>
            </w:tcBorders>
            <w:vAlign w:val="bottom"/>
          </w:tcPr>
          <w:p w:rsidR="00A122F8" w:rsidRPr="00C756BF" w:rsidRDefault="00A122F8" w:rsidP="00900D96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02" w:type="pct"/>
            <w:tcBorders>
              <w:top w:val="nil"/>
              <w:bottom w:val="double" w:sz="4" w:space="0" w:color="auto"/>
            </w:tcBorders>
            <w:vAlign w:val="bottom"/>
          </w:tcPr>
          <w:p w:rsidR="00A122F8" w:rsidRPr="00C756BF" w:rsidRDefault="00A4349E" w:rsidP="00900D96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4349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53</w:t>
            </w:r>
            <w:r w:rsidR="00A122F8" w:rsidRPr="00C756B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346</w:t>
            </w:r>
          </w:p>
        </w:tc>
        <w:tc>
          <w:tcPr>
            <w:tcW w:w="144" w:type="pct"/>
            <w:tcBorders>
              <w:top w:val="nil"/>
              <w:bottom w:val="nil"/>
            </w:tcBorders>
            <w:vAlign w:val="bottom"/>
          </w:tcPr>
          <w:p w:rsidR="00A122F8" w:rsidRPr="00C756BF" w:rsidRDefault="00A122F8" w:rsidP="00900D96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4" w:type="pct"/>
            <w:tcBorders>
              <w:top w:val="nil"/>
              <w:bottom w:val="double" w:sz="4" w:space="0" w:color="auto"/>
            </w:tcBorders>
            <w:vAlign w:val="bottom"/>
          </w:tcPr>
          <w:p w:rsidR="00A122F8" w:rsidRPr="00C756BF" w:rsidRDefault="00A4349E" w:rsidP="00900D96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4349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</w:t>
            </w:r>
            <w:r w:rsidR="00A122F8" w:rsidRPr="00C756B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886</w:t>
            </w:r>
          </w:p>
        </w:tc>
        <w:tc>
          <w:tcPr>
            <w:tcW w:w="144" w:type="pct"/>
            <w:tcBorders>
              <w:top w:val="nil"/>
              <w:bottom w:val="nil"/>
            </w:tcBorders>
            <w:vAlign w:val="bottom"/>
          </w:tcPr>
          <w:p w:rsidR="00A122F8" w:rsidRPr="00C756BF" w:rsidRDefault="00A122F8" w:rsidP="00900D96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09" w:type="pct"/>
            <w:tcBorders>
              <w:top w:val="nil"/>
              <w:bottom w:val="double" w:sz="4" w:space="0" w:color="auto"/>
            </w:tcBorders>
            <w:vAlign w:val="bottom"/>
          </w:tcPr>
          <w:p w:rsidR="00A122F8" w:rsidRPr="00C756BF" w:rsidRDefault="00A122F8" w:rsidP="00900D96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C756B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23" w:type="pct"/>
            <w:gridSpan w:val="2"/>
            <w:tcBorders>
              <w:top w:val="nil"/>
              <w:bottom w:val="nil"/>
            </w:tcBorders>
          </w:tcPr>
          <w:p w:rsidR="00A122F8" w:rsidRPr="00C756BF" w:rsidRDefault="00A122F8" w:rsidP="00900D96">
            <w:pPr>
              <w:pStyle w:val="acctfourfigures"/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vAlign w:val="bottom"/>
          </w:tcPr>
          <w:p w:rsidR="00A122F8" w:rsidRPr="00C756BF" w:rsidRDefault="00A4349E" w:rsidP="00900D96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4349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129</w:t>
            </w:r>
            <w:r w:rsidR="00A122F8" w:rsidRPr="00C756B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255</w:t>
            </w:r>
          </w:p>
        </w:tc>
      </w:tr>
      <w:tr w:rsidR="00A122F8" w:rsidRPr="00C756BF" w:rsidTr="00D962BE">
        <w:tc>
          <w:tcPr>
            <w:tcW w:w="1600" w:type="pct"/>
          </w:tcPr>
          <w:p w:rsidR="00A122F8" w:rsidRPr="00C756BF" w:rsidRDefault="00A122F8" w:rsidP="00900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  <w:vAlign w:val="bottom"/>
          </w:tcPr>
          <w:p w:rsidR="00A122F8" w:rsidRPr="00C756BF" w:rsidRDefault="00A122F8" w:rsidP="00900D96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2" w:type="pct"/>
            <w:vAlign w:val="bottom"/>
          </w:tcPr>
          <w:p w:rsidR="00A122F8" w:rsidRPr="00C756BF" w:rsidRDefault="00A122F8" w:rsidP="00900D96">
            <w:pPr>
              <w:pStyle w:val="acctfourfigures"/>
              <w:tabs>
                <w:tab w:val="clear" w:pos="765"/>
              </w:tabs>
              <w:spacing w:line="240" w:lineRule="auto"/>
              <w:ind w:left="-103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2" w:type="pct"/>
            <w:tcBorders>
              <w:top w:val="double" w:sz="4" w:space="0" w:color="auto"/>
            </w:tcBorders>
            <w:vAlign w:val="bottom"/>
          </w:tcPr>
          <w:p w:rsidR="00A122F8" w:rsidRPr="00C756BF" w:rsidRDefault="00A122F8" w:rsidP="00900D96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" w:type="pct"/>
            <w:vAlign w:val="bottom"/>
          </w:tcPr>
          <w:p w:rsidR="00A122F8" w:rsidRPr="00C756BF" w:rsidRDefault="00A122F8" w:rsidP="00900D96">
            <w:pPr>
              <w:pStyle w:val="acctfourfigures"/>
              <w:tabs>
                <w:tab w:val="clear" w:pos="765"/>
              </w:tabs>
              <w:spacing w:line="240" w:lineRule="auto"/>
              <w:ind w:left="-103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vAlign w:val="bottom"/>
          </w:tcPr>
          <w:p w:rsidR="00A122F8" w:rsidRPr="00C756BF" w:rsidRDefault="00A122F8" w:rsidP="00900D96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103" w:right="-8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" w:type="pct"/>
            <w:vAlign w:val="bottom"/>
          </w:tcPr>
          <w:p w:rsidR="00A122F8" w:rsidRPr="00C756BF" w:rsidRDefault="00A122F8" w:rsidP="00900D96">
            <w:pPr>
              <w:pStyle w:val="acctfourfigures"/>
              <w:tabs>
                <w:tab w:val="clear" w:pos="765"/>
              </w:tabs>
              <w:spacing w:line="240" w:lineRule="auto"/>
              <w:ind w:left="-103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double" w:sz="4" w:space="0" w:color="auto"/>
            </w:tcBorders>
          </w:tcPr>
          <w:p w:rsidR="00A122F8" w:rsidRPr="00C756BF" w:rsidRDefault="00A122F8" w:rsidP="00900D96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03" w:right="-113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9" w:type="pct"/>
          </w:tcPr>
          <w:p w:rsidR="00A122F8" w:rsidRPr="00C756BF" w:rsidRDefault="00A122F8" w:rsidP="00900D96">
            <w:pPr>
              <w:pStyle w:val="acctfourfigures"/>
              <w:tabs>
                <w:tab w:val="clear" w:pos="765"/>
              </w:tabs>
              <w:spacing w:line="240" w:lineRule="auto"/>
              <w:ind w:left="-103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89" w:type="pct"/>
            <w:gridSpan w:val="2"/>
            <w:vAlign w:val="bottom"/>
          </w:tcPr>
          <w:p w:rsidR="00A122F8" w:rsidRPr="00C756BF" w:rsidRDefault="00A122F8" w:rsidP="00900D96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03"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</w:tbl>
    <w:p w:rsidR="00F97AA2" w:rsidRPr="00C756BF" w:rsidRDefault="00F97AA2" w:rsidP="00E8384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 xml:space="preserve">ราคาทุนก่อนหักค่าเสื่อมราคาสะสมของส่วนปรับปรุงสำนักงานเช่าและอุปกรณ์ ซึ่งได้คิดค่าเสื่อมราคาเต็มจำนวนแล้ว </w:t>
      </w:r>
      <w:r w:rsidRPr="00C756BF">
        <w:rPr>
          <w:rFonts w:ascii="Angsana New" w:hAnsi="Angsana New"/>
          <w:sz w:val="30"/>
          <w:szCs w:val="30"/>
          <w:cs/>
        </w:rPr>
        <w:br/>
        <w:t xml:space="preserve">แต่ยังคงใช้งานจนถึง ณ วันที่ </w:t>
      </w:r>
      <w:r w:rsidR="00A4349E" w:rsidRPr="00A4349E">
        <w:rPr>
          <w:rFonts w:ascii="Angsana New" w:hAnsi="Angsana New"/>
          <w:sz w:val="30"/>
          <w:szCs w:val="30"/>
        </w:rPr>
        <w:t>31</w:t>
      </w:r>
      <w:r w:rsidR="00F8553F" w:rsidRPr="00C756BF">
        <w:rPr>
          <w:rFonts w:ascii="Angsana New" w:hAnsi="Angsana New"/>
          <w:sz w:val="30"/>
          <w:szCs w:val="30"/>
          <w:cs/>
        </w:rPr>
        <w:t xml:space="preserve"> ธันวาคม</w:t>
      </w:r>
      <w:r w:rsidR="00FF067B" w:rsidRPr="00C756BF">
        <w:rPr>
          <w:rFonts w:ascii="Angsana New" w:hAnsi="Angsana New"/>
          <w:sz w:val="30"/>
          <w:szCs w:val="30"/>
          <w:cs/>
        </w:rPr>
        <w:t xml:space="preserve"> </w:t>
      </w:r>
      <w:r w:rsidR="00A4349E" w:rsidRPr="00A4349E">
        <w:rPr>
          <w:rFonts w:ascii="Angsana New" w:hAnsi="Angsana New"/>
          <w:sz w:val="30"/>
          <w:szCs w:val="30"/>
        </w:rPr>
        <w:t>2562</w:t>
      </w:r>
      <w:r w:rsidRPr="00C756BF">
        <w:rPr>
          <w:rFonts w:ascii="Angsana New" w:hAnsi="Angsana New"/>
          <w:bCs/>
          <w:sz w:val="30"/>
          <w:szCs w:val="30"/>
        </w:rPr>
        <w:t xml:space="preserve"> </w:t>
      </w:r>
      <w:r w:rsidRPr="00C756BF">
        <w:rPr>
          <w:rFonts w:ascii="Angsana New" w:hAnsi="Angsana New"/>
          <w:sz w:val="30"/>
          <w:szCs w:val="30"/>
          <w:cs/>
        </w:rPr>
        <w:t>มีจำนวน</w:t>
      </w:r>
      <w:r w:rsidRPr="00C756BF">
        <w:rPr>
          <w:rFonts w:ascii="Angsana New" w:hAnsi="Angsana New"/>
          <w:sz w:val="30"/>
          <w:szCs w:val="30"/>
        </w:rPr>
        <w:t xml:space="preserve"> </w:t>
      </w:r>
      <w:r w:rsidR="00A4349E" w:rsidRPr="00A4349E">
        <w:rPr>
          <w:rFonts w:ascii="Angsana New" w:hAnsi="Angsana New"/>
          <w:sz w:val="30"/>
          <w:szCs w:val="30"/>
        </w:rPr>
        <w:t>163</w:t>
      </w:r>
      <w:r w:rsidR="000D5964" w:rsidRPr="00C756BF">
        <w:rPr>
          <w:rFonts w:ascii="Angsana New" w:hAnsi="Angsana New"/>
          <w:sz w:val="30"/>
          <w:szCs w:val="30"/>
        </w:rPr>
        <w:t>.</w:t>
      </w:r>
      <w:r w:rsidR="00A4349E" w:rsidRPr="00A4349E">
        <w:rPr>
          <w:rFonts w:ascii="Angsana New" w:hAnsi="Angsana New"/>
          <w:sz w:val="30"/>
          <w:szCs w:val="30"/>
        </w:rPr>
        <w:t>20</w:t>
      </w:r>
      <w:r w:rsidR="002E0C3F" w:rsidRPr="00C756BF">
        <w:rPr>
          <w:rFonts w:ascii="Angsana New" w:hAnsi="Angsana New"/>
          <w:sz w:val="30"/>
          <w:szCs w:val="30"/>
        </w:rPr>
        <w:t xml:space="preserve"> </w:t>
      </w:r>
      <w:r w:rsidRPr="00C756BF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C756BF">
        <w:rPr>
          <w:rFonts w:ascii="Angsana New" w:hAnsi="Angsana New"/>
          <w:i/>
          <w:iCs/>
          <w:sz w:val="30"/>
          <w:szCs w:val="30"/>
          <w:cs/>
        </w:rPr>
        <w:t>(</w:t>
      </w:r>
      <w:r w:rsidR="00A4349E" w:rsidRPr="00A4349E">
        <w:rPr>
          <w:rFonts w:ascii="Angsana New" w:hAnsi="Angsana New"/>
          <w:i/>
          <w:iCs/>
          <w:sz w:val="30"/>
          <w:szCs w:val="30"/>
        </w:rPr>
        <w:t>2561</w:t>
      </w:r>
      <w:r w:rsidRPr="00C756BF">
        <w:rPr>
          <w:rFonts w:ascii="Angsana New" w:hAnsi="Angsana New"/>
          <w:i/>
          <w:iCs/>
          <w:sz w:val="30"/>
          <w:szCs w:val="30"/>
        </w:rPr>
        <w:t>:</w:t>
      </w:r>
      <w:r w:rsidRPr="00C756B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A4349E" w:rsidRPr="00A4349E">
        <w:rPr>
          <w:rFonts w:ascii="Angsana New" w:hAnsi="Angsana New"/>
          <w:i/>
          <w:iCs/>
          <w:sz w:val="30"/>
          <w:szCs w:val="30"/>
        </w:rPr>
        <w:t>143</w:t>
      </w:r>
      <w:r w:rsidR="00FF067B" w:rsidRPr="00C756BF">
        <w:rPr>
          <w:rFonts w:ascii="Angsana New" w:hAnsi="Angsana New"/>
          <w:i/>
          <w:iCs/>
          <w:sz w:val="30"/>
          <w:szCs w:val="30"/>
          <w:cs/>
        </w:rPr>
        <w:t>.</w:t>
      </w:r>
      <w:r w:rsidR="00A4349E" w:rsidRPr="00A4349E">
        <w:rPr>
          <w:rFonts w:ascii="Angsana New" w:hAnsi="Angsana New"/>
          <w:i/>
          <w:iCs/>
          <w:sz w:val="30"/>
          <w:szCs w:val="30"/>
        </w:rPr>
        <w:t>32</w:t>
      </w:r>
      <w:r w:rsidRPr="00C756BF">
        <w:rPr>
          <w:rFonts w:ascii="Angsana New" w:hAnsi="Angsana New"/>
          <w:i/>
          <w:iCs/>
          <w:sz w:val="30"/>
          <w:szCs w:val="30"/>
        </w:rPr>
        <w:t xml:space="preserve"> </w:t>
      </w:r>
      <w:r w:rsidRPr="00C756BF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:rsidR="00797EA5" w:rsidRPr="00C756BF" w:rsidRDefault="00D62D89" w:rsidP="00E8384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25"/>
        <w:jc w:val="thaiDistribute"/>
        <w:rPr>
          <w:rFonts w:ascii="Angsana New" w:hAnsi="Angsana New"/>
          <w:sz w:val="30"/>
          <w:szCs w:val="30"/>
          <w:cs/>
        </w:rPr>
        <w:sectPr w:rsidR="00797EA5" w:rsidRPr="00C756BF" w:rsidSect="00A97543">
          <w:headerReference w:type="default" r:id="rId9"/>
          <w:pgSz w:w="11909" w:h="16834" w:code="9"/>
          <w:pgMar w:top="691" w:right="1152" w:bottom="720" w:left="1152" w:header="720" w:footer="720" w:gutter="0"/>
          <w:pgNumType w:start="10"/>
          <w:cols w:space="720"/>
          <w:docGrid w:linePitch="245"/>
        </w:sectPr>
      </w:pPr>
      <w:r w:rsidRPr="00C756BF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E53DAC" w:rsidRPr="00C756BF" w:rsidRDefault="00A4349E" w:rsidP="00E668B6">
      <w:pPr>
        <w:pStyle w:val="BodyText"/>
        <w:tabs>
          <w:tab w:val="clear" w:pos="227"/>
          <w:tab w:val="clear" w:pos="454"/>
          <w:tab w:val="left" w:pos="540"/>
        </w:tabs>
        <w:spacing w:after="0" w:line="240" w:lineRule="auto"/>
        <w:rPr>
          <w:rFonts w:ascii="Angsana New" w:hAnsi="Angsana New"/>
          <w:b/>
          <w:bCs/>
          <w:sz w:val="30"/>
          <w:szCs w:val="30"/>
        </w:rPr>
      </w:pPr>
      <w:r w:rsidRPr="00A4349E">
        <w:rPr>
          <w:rFonts w:ascii="Angsana New" w:hAnsi="Angsana New"/>
          <w:b/>
          <w:bCs/>
          <w:sz w:val="30"/>
          <w:szCs w:val="30"/>
        </w:rPr>
        <w:lastRenderedPageBreak/>
        <w:t>12</w:t>
      </w:r>
      <w:r w:rsidR="001D5171" w:rsidRPr="00C756BF">
        <w:rPr>
          <w:rFonts w:ascii="Angsana New" w:hAnsi="Angsana New"/>
          <w:b/>
          <w:bCs/>
          <w:sz w:val="30"/>
          <w:szCs w:val="30"/>
          <w:cs/>
        </w:rPr>
        <w:tab/>
      </w:r>
      <w:r w:rsidR="004E3DE0" w:rsidRPr="00C756BF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</w:t>
      </w:r>
      <w:r w:rsidR="00AE6576" w:rsidRPr="00C756BF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:rsidR="00091A8E" w:rsidRPr="00C756BF" w:rsidRDefault="00091A8E">
      <w:pPr>
        <w:rPr>
          <w:rFonts w:ascii="Angsana New" w:hAnsi="Angsana New"/>
        </w:rPr>
      </w:pPr>
    </w:p>
    <w:tbl>
      <w:tblPr>
        <w:tblW w:w="1419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36"/>
        <w:gridCol w:w="912"/>
        <w:gridCol w:w="276"/>
        <w:gridCol w:w="1028"/>
        <w:gridCol w:w="236"/>
        <w:gridCol w:w="923"/>
        <w:gridCol w:w="237"/>
        <w:gridCol w:w="945"/>
        <w:gridCol w:w="270"/>
        <w:gridCol w:w="1017"/>
        <w:gridCol w:w="237"/>
        <w:gridCol w:w="982"/>
        <w:gridCol w:w="278"/>
        <w:gridCol w:w="810"/>
        <w:gridCol w:w="270"/>
        <w:gridCol w:w="927"/>
        <w:gridCol w:w="270"/>
        <w:gridCol w:w="942"/>
      </w:tblGrid>
      <w:tr w:rsidR="001561CA" w:rsidRPr="00C756BF" w:rsidTr="00E668B6">
        <w:tc>
          <w:tcPr>
            <w:tcW w:w="3636" w:type="dxa"/>
          </w:tcPr>
          <w:p w:rsidR="001561CA" w:rsidRPr="00C756BF" w:rsidRDefault="001561CA" w:rsidP="0015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10560" w:type="dxa"/>
            <w:gridSpan w:val="17"/>
            <w:vAlign w:val="bottom"/>
          </w:tcPr>
          <w:p w:rsidR="001561CA" w:rsidRPr="00C756BF" w:rsidRDefault="00A4349E" w:rsidP="0015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349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1561CA" w:rsidRPr="00C756BF" w:rsidTr="00E668B6">
        <w:tc>
          <w:tcPr>
            <w:tcW w:w="3636" w:type="dxa"/>
          </w:tcPr>
          <w:p w:rsidR="001561CA" w:rsidRPr="00C756BF" w:rsidRDefault="001561CA" w:rsidP="0015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5844" w:type="dxa"/>
            <w:gridSpan w:val="9"/>
            <w:vAlign w:val="bottom"/>
          </w:tcPr>
          <w:p w:rsidR="001561CA" w:rsidRPr="00C756BF" w:rsidRDefault="001561CA" w:rsidP="0015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756BF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7" w:type="dxa"/>
          </w:tcPr>
          <w:p w:rsidR="001561CA" w:rsidRPr="00C756BF" w:rsidRDefault="001561CA" w:rsidP="0015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79" w:type="dxa"/>
            <w:gridSpan w:val="7"/>
          </w:tcPr>
          <w:p w:rsidR="001561CA" w:rsidRPr="00C756BF" w:rsidRDefault="001561CA" w:rsidP="0015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756BF">
              <w:rPr>
                <w:rFonts w:ascii="Angsana New" w:hAnsi="Angsana New"/>
                <w:sz w:val="26"/>
                <w:szCs w:val="26"/>
                <w:cs/>
              </w:rPr>
              <w:t>ค่าตัดจำหน่ายสะสม</w:t>
            </w:r>
          </w:p>
        </w:tc>
      </w:tr>
      <w:tr w:rsidR="001561CA" w:rsidRPr="00C756BF" w:rsidTr="00E668B6">
        <w:tc>
          <w:tcPr>
            <w:tcW w:w="3636" w:type="dxa"/>
          </w:tcPr>
          <w:p w:rsidR="001561CA" w:rsidRPr="00C756BF" w:rsidRDefault="001561CA" w:rsidP="0015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5844" w:type="dxa"/>
            <w:gridSpan w:val="9"/>
            <w:vAlign w:val="bottom"/>
          </w:tcPr>
          <w:p w:rsidR="001561CA" w:rsidRPr="00C756BF" w:rsidRDefault="001561CA" w:rsidP="0015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:rsidR="001561CA" w:rsidRPr="00C756BF" w:rsidRDefault="001561CA" w:rsidP="0015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:rsidR="001561CA" w:rsidRPr="00C756BF" w:rsidRDefault="001561CA" w:rsidP="0015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</w:tcPr>
          <w:p w:rsidR="001561CA" w:rsidRPr="00C756BF" w:rsidRDefault="001561CA" w:rsidP="0015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1561CA" w:rsidRPr="00C756BF" w:rsidRDefault="001561CA" w:rsidP="0015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1561CA" w:rsidRPr="00C756BF" w:rsidRDefault="001561CA" w:rsidP="0015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:rsidR="001561CA" w:rsidRPr="00C756BF" w:rsidRDefault="001561CA" w:rsidP="0015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1561CA" w:rsidRPr="00C756BF" w:rsidRDefault="001561CA" w:rsidP="0015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:rsidR="001561CA" w:rsidRPr="00C756BF" w:rsidRDefault="001561CA" w:rsidP="0015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</w:tr>
      <w:tr w:rsidR="001561CA" w:rsidRPr="00C756BF" w:rsidTr="00E668B6">
        <w:tc>
          <w:tcPr>
            <w:tcW w:w="3636" w:type="dxa"/>
          </w:tcPr>
          <w:p w:rsidR="001561CA" w:rsidRPr="00C756BF" w:rsidRDefault="001561CA" w:rsidP="0015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  <w:vAlign w:val="bottom"/>
          </w:tcPr>
          <w:p w:rsidR="001561CA" w:rsidRPr="00C756BF" w:rsidRDefault="001561CA" w:rsidP="0015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756BF">
              <w:rPr>
                <w:rFonts w:ascii="Angsana New" w:hAnsi="Angsana New"/>
                <w:sz w:val="26"/>
                <w:szCs w:val="26"/>
                <w:cs/>
              </w:rPr>
              <w:t>อายุการให้</w:t>
            </w:r>
          </w:p>
        </w:tc>
        <w:tc>
          <w:tcPr>
            <w:tcW w:w="276" w:type="dxa"/>
          </w:tcPr>
          <w:p w:rsidR="001561CA" w:rsidRPr="00C756BF" w:rsidRDefault="001561CA" w:rsidP="001561CA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</w:tcPr>
          <w:p w:rsidR="001561CA" w:rsidRPr="00C756BF" w:rsidRDefault="001561CA" w:rsidP="0015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6" w:type="dxa"/>
          </w:tcPr>
          <w:p w:rsidR="001561CA" w:rsidRPr="00C756BF" w:rsidRDefault="001561CA" w:rsidP="0015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:rsidR="001561CA" w:rsidRPr="00C756BF" w:rsidRDefault="001561CA" w:rsidP="0015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:rsidR="001561CA" w:rsidRPr="00C756BF" w:rsidRDefault="001561CA" w:rsidP="0015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:rsidR="001561CA" w:rsidRPr="00C756BF" w:rsidRDefault="001561CA" w:rsidP="0015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756BF">
              <w:rPr>
                <w:rFonts w:ascii="Angsana New" w:hAnsi="Angsana New"/>
                <w:sz w:val="26"/>
                <w:szCs w:val="26"/>
                <w:cs/>
              </w:rPr>
              <w:t>โอนเข้า</w:t>
            </w:r>
          </w:p>
        </w:tc>
        <w:tc>
          <w:tcPr>
            <w:tcW w:w="270" w:type="dxa"/>
          </w:tcPr>
          <w:p w:rsidR="001561CA" w:rsidRPr="00C756BF" w:rsidRDefault="001561CA" w:rsidP="0015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17" w:type="dxa"/>
          </w:tcPr>
          <w:p w:rsidR="001561CA" w:rsidRPr="00C756BF" w:rsidRDefault="001561CA" w:rsidP="0015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7" w:type="dxa"/>
          </w:tcPr>
          <w:p w:rsidR="001561CA" w:rsidRPr="00C756BF" w:rsidRDefault="001561CA" w:rsidP="0015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:rsidR="001561CA" w:rsidRPr="00C756BF" w:rsidRDefault="001561CA" w:rsidP="0015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78" w:type="dxa"/>
          </w:tcPr>
          <w:p w:rsidR="001561CA" w:rsidRPr="00C756BF" w:rsidRDefault="001561CA" w:rsidP="0015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1561CA" w:rsidRPr="00C756BF" w:rsidRDefault="001561CA" w:rsidP="0015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1561CA" w:rsidRPr="00C756BF" w:rsidRDefault="001561CA" w:rsidP="0015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:rsidR="001561CA" w:rsidRPr="00C756BF" w:rsidRDefault="001561CA" w:rsidP="0015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70" w:type="dxa"/>
          </w:tcPr>
          <w:p w:rsidR="001561CA" w:rsidRPr="00C756BF" w:rsidRDefault="001561CA" w:rsidP="0015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:rsidR="001561CA" w:rsidRPr="00C756BF" w:rsidRDefault="001561CA" w:rsidP="0015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756BF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</w:tr>
      <w:tr w:rsidR="001561CA" w:rsidRPr="00C756BF" w:rsidTr="00E668B6">
        <w:tc>
          <w:tcPr>
            <w:tcW w:w="3636" w:type="dxa"/>
          </w:tcPr>
          <w:p w:rsidR="001561CA" w:rsidRPr="00C756BF" w:rsidRDefault="001561CA" w:rsidP="0015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</w:tcPr>
          <w:p w:rsidR="001561CA" w:rsidRPr="00C756BF" w:rsidRDefault="001561CA" w:rsidP="0015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756BF">
              <w:rPr>
                <w:rFonts w:ascii="Angsana New" w:hAnsi="Angsana New"/>
                <w:sz w:val="26"/>
                <w:szCs w:val="26"/>
                <w:cs/>
              </w:rPr>
              <w:t>ประโยชน์</w:t>
            </w:r>
          </w:p>
        </w:tc>
        <w:tc>
          <w:tcPr>
            <w:tcW w:w="276" w:type="dxa"/>
          </w:tcPr>
          <w:p w:rsidR="001561CA" w:rsidRPr="00C756BF" w:rsidRDefault="001561CA" w:rsidP="001561CA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</w:tcPr>
          <w:p w:rsidR="001561CA" w:rsidRPr="00C756BF" w:rsidRDefault="001561CA" w:rsidP="0021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756BF">
              <w:rPr>
                <w:rFonts w:ascii="Angsana New" w:hAnsi="Angsana New"/>
                <w:sz w:val="26"/>
                <w:szCs w:val="26"/>
                <w:cs/>
              </w:rPr>
              <w:t>ต้น</w:t>
            </w:r>
            <w:r w:rsidR="0021614B" w:rsidRPr="00C756BF">
              <w:rPr>
                <w:rFonts w:ascii="Angsana New" w:hAnsi="Angsana New"/>
                <w:sz w:val="26"/>
                <w:szCs w:val="26"/>
                <w:cs/>
              </w:rPr>
              <w:t>งวด</w:t>
            </w:r>
          </w:p>
        </w:tc>
        <w:tc>
          <w:tcPr>
            <w:tcW w:w="236" w:type="dxa"/>
          </w:tcPr>
          <w:p w:rsidR="001561CA" w:rsidRPr="00C756BF" w:rsidRDefault="001561CA" w:rsidP="0015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vAlign w:val="bottom"/>
          </w:tcPr>
          <w:p w:rsidR="001561CA" w:rsidRPr="00C756BF" w:rsidRDefault="001561CA" w:rsidP="0015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7" w:type="dxa"/>
          </w:tcPr>
          <w:p w:rsidR="001561CA" w:rsidRPr="00C756BF" w:rsidRDefault="001561CA" w:rsidP="0015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:rsidR="001561CA" w:rsidRPr="00C756BF" w:rsidRDefault="00202848" w:rsidP="00202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1561CA" w:rsidRPr="00C756BF">
              <w:rPr>
                <w:rFonts w:ascii="Angsana New" w:hAnsi="Angsana New"/>
                <w:sz w:val="26"/>
                <w:szCs w:val="26"/>
                <w:cs/>
              </w:rPr>
              <w:t>ออก)</w:t>
            </w:r>
          </w:p>
        </w:tc>
        <w:tc>
          <w:tcPr>
            <w:tcW w:w="270" w:type="dxa"/>
          </w:tcPr>
          <w:p w:rsidR="001561CA" w:rsidRPr="00C756BF" w:rsidRDefault="001561CA" w:rsidP="0015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17" w:type="dxa"/>
          </w:tcPr>
          <w:p w:rsidR="001561CA" w:rsidRPr="00C756BF" w:rsidRDefault="00202848" w:rsidP="0021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756BF">
              <w:rPr>
                <w:rFonts w:ascii="Angsana New" w:hAnsi="Angsana New"/>
                <w:sz w:val="26"/>
                <w:szCs w:val="26"/>
                <w:cs/>
              </w:rPr>
              <w:t>ปลาย</w:t>
            </w:r>
            <w:r w:rsidR="0021614B" w:rsidRPr="00C756BF">
              <w:rPr>
                <w:rFonts w:ascii="Angsana New" w:hAnsi="Angsana New"/>
                <w:sz w:val="26"/>
                <w:szCs w:val="26"/>
                <w:cs/>
              </w:rPr>
              <w:t>งวด</w:t>
            </w:r>
          </w:p>
        </w:tc>
        <w:tc>
          <w:tcPr>
            <w:tcW w:w="237" w:type="dxa"/>
          </w:tcPr>
          <w:p w:rsidR="001561CA" w:rsidRPr="00C756BF" w:rsidRDefault="001561CA" w:rsidP="0015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:rsidR="001561CA" w:rsidRPr="00C756BF" w:rsidRDefault="001561CA" w:rsidP="0021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756BF">
              <w:rPr>
                <w:rFonts w:ascii="Angsana New" w:hAnsi="Angsana New"/>
                <w:sz w:val="26"/>
                <w:szCs w:val="26"/>
                <w:cs/>
              </w:rPr>
              <w:t>ต้น</w:t>
            </w:r>
            <w:r w:rsidR="0021614B" w:rsidRPr="00C756BF">
              <w:rPr>
                <w:rFonts w:ascii="Angsana New" w:hAnsi="Angsana New"/>
                <w:sz w:val="26"/>
                <w:szCs w:val="26"/>
                <w:cs/>
              </w:rPr>
              <w:t>งวด</w:t>
            </w:r>
          </w:p>
        </w:tc>
        <w:tc>
          <w:tcPr>
            <w:tcW w:w="278" w:type="dxa"/>
          </w:tcPr>
          <w:p w:rsidR="001561CA" w:rsidRPr="00C756BF" w:rsidRDefault="001561CA" w:rsidP="0015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1561CA" w:rsidRPr="00C756BF" w:rsidRDefault="001561CA" w:rsidP="0015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</w:tcPr>
          <w:p w:rsidR="001561CA" w:rsidRPr="00C756BF" w:rsidRDefault="001561CA" w:rsidP="0015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:rsidR="001561CA" w:rsidRPr="00C756BF" w:rsidRDefault="00202848" w:rsidP="0021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756BF">
              <w:rPr>
                <w:rFonts w:ascii="Angsana New" w:hAnsi="Angsana New"/>
                <w:sz w:val="26"/>
                <w:szCs w:val="26"/>
                <w:cs/>
              </w:rPr>
              <w:t>ปลาย</w:t>
            </w:r>
            <w:r w:rsidR="0021614B" w:rsidRPr="00C756BF">
              <w:rPr>
                <w:rFonts w:ascii="Angsana New" w:hAnsi="Angsana New"/>
                <w:sz w:val="26"/>
                <w:szCs w:val="26"/>
                <w:cs/>
              </w:rPr>
              <w:t>งวด</w:t>
            </w:r>
          </w:p>
        </w:tc>
        <w:tc>
          <w:tcPr>
            <w:tcW w:w="270" w:type="dxa"/>
          </w:tcPr>
          <w:p w:rsidR="001561CA" w:rsidRPr="00C756BF" w:rsidRDefault="001561CA" w:rsidP="0015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:rsidR="001561CA" w:rsidRPr="00C756BF" w:rsidRDefault="001561CA" w:rsidP="0015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756BF">
              <w:rPr>
                <w:rFonts w:ascii="Angsana New" w:hAnsi="Angsana New"/>
                <w:sz w:val="26"/>
                <w:szCs w:val="26"/>
                <w:cs/>
              </w:rPr>
              <w:t>ตัวตน</w:t>
            </w:r>
            <w:r w:rsidR="00A22C69" w:rsidRPr="00C756BF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</w:tr>
      <w:tr w:rsidR="001561CA" w:rsidRPr="00C756BF" w:rsidTr="00E668B6">
        <w:tc>
          <w:tcPr>
            <w:tcW w:w="3636" w:type="dxa"/>
          </w:tcPr>
          <w:p w:rsidR="001561CA" w:rsidRPr="00C756BF" w:rsidRDefault="001561CA" w:rsidP="0015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</w:tcPr>
          <w:p w:rsidR="001561CA" w:rsidRPr="00C756BF" w:rsidRDefault="001561CA" w:rsidP="0015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756B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(ปี)</w:t>
            </w:r>
          </w:p>
        </w:tc>
        <w:tc>
          <w:tcPr>
            <w:tcW w:w="276" w:type="dxa"/>
          </w:tcPr>
          <w:p w:rsidR="001561CA" w:rsidRPr="00C756BF" w:rsidRDefault="001561CA" w:rsidP="001561CA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72" w:type="dxa"/>
            <w:gridSpan w:val="15"/>
          </w:tcPr>
          <w:p w:rsidR="001561CA" w:rsidRPr="00C756BF" w:rsidRDefault="001561CA" w:rsidP="00156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C756B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686C50" w:rsidRPr="00C756BF" w:rsidTr="00686C50">
        <w:tc>
          <w:tcPr>
            <w:tcW w:w="3636" w:type="dxa"/>
          </w:tcPr>
          <w:p w:rsidR="00686C50" w:rsidRPr="00C756BF" w:rsidRDefault="00686C50" w:rsidP="000E5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</w:rPr>
            </w:pPr>
            <w:r w:rsidRPr="00C756BF">
              <w:rPr>
                <w:rFonts w:ascii="Angsana New" w:hAnsi="Angsana New"/>
                <w:b/>
                <w:sz w:val="26"/>
                <w:szCs w:val="26"/>
                <w:cs/>
              </w:rPr>
              <w:t>ค่าลิขสิทธิ์ซอฟต์แวร์</w:t>
            </w:r>
          </w:p>
        </w:tc>
        <w:tc>
          <w:tcPr>
            <w:tcW w:w="912" w:type="dxa"/>
          </w:tcPr>
          <w:p w:rsidR="00686C50" w:rsidRPr="00C756BF" w:rsidRDefault="00A4349E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349E">
              <w:rPr>
                <w:rFonts w:ascii="Angsana New" w:hAnsi="Angsana New"/>
                <w:sz w:val="26"/>
                <w:szCs w:val="26"/>
              </w:rPr>
              <w:t>3</w:t>
            </w:r>
            <w:r w:rsidR="00686C50" w:rsidRPr="00C756BF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A4349E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6" w:type="dxa"/>
          </w:tcPr>
          <w:p w:rsidR="00686C50" w:rsidRPr="00C756BF" w:rsidRDefault="00686C50" w:rsidP="00125AE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:rsidR="00686C50" w:rsidRPr="00C756BF" w:rsidRDefault="00A4349E" w:rsidP="00686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A4349E">
              <w:rPr>
                <w:rFonts w:ascii="Angsana New" w:hAnsi="Angsana New"/>
                <w:sz w:val="26"/>
                <w:szCs w:val="26"/>
              </w:rPr>
              <w:t>201</w:t>
            </w:r>
            <w:r w:rsidR="00686C50" w:rsidRPr="00C756BF">
              <w:rPr>
                <w:rFonts w:ascii="Angsana New" w:hAnsi="Angsana New"/>
                <w:sz w:val="26"/>
                <w:szCs w:val="26"/>
              </w:rPr>
              <w:t>,</w:t>
            </w:r>
            <w:r w:rsidRPr="00A4349E">
              <w:rPr>
                <w:rFonts w:ascii="Angsana New" w:hAnsi="Angsana New"/>
                <w:sz w:val="26"/>
                <w:szCs w:val="26"/>
              </w:rPr>
              <w:t>548</w:t>
            </w:r>
          </w:p>
        </w:tc>
        <w:tc>
          <w:tcPr>
            <w:tcW w:w="236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:rsidR="00686C50" w:rsidRPr="00C756BF" w:rsidRDefault="00A4349E" w:rsidP="00571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4349E">
              <w:rPr>
                <w:rFonts w:ascii="Angsana New" w:hAnsi="Angsana New"/>
                <w:sz w:val="26"/>
                <w:szCs w:val="26"/>
              </w:rPr>
              <w:t>1</w:t>
            </w:r>
            <w:r w:rsidR="00686C50" w:rsidRPr="00C756BF">
              <w:rPr>
                <w:rFonts w:ascii="Angsana New" w:hAnsi="Angsana New"/>
                <w:sz w:val="26"/>
                <w:szCs w:val="26"/>
              </w:rPr>
              <w:t>,</w:t>
            </w:r>
            <w:r w:rsidRPr="00A4349E">
              <w:rPr>
                <w:rFonts w:ascii="Angsana New" w:hAnsi="Angsana New"/>
                <w:sz w:val="26"/>
                <w:szCs w:val="26"/>
              </w:rPr>
              <w:t>281</w:t>
            </w:r>
          </w:p>
        </w:tc>
        <w:tc>
          <w:tcPr>
            <w:tcW w:w="237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:rsidR="00686C50" w:rsidRPr="00C756BF" w:rsidRDefault="00A4349E" w:rsidP="00686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93" w:right="-108"/>
              <w:rPr>
                <w:rFonts w:ascii="Angsana New" w:hAnsi="Angsana New"/>
                <w:sz w:val="26"/>
                <w:szCs w:val="26"/>
              </w:rPr>
            </w:pPr>
            <w:r w:rsidRPr="00A4349E">
              <w:rPr>
                <w:rFonts w:ascii="Angsana New" w:hAnsi="Angsana New"/>
                <w:sz w:val="26"/>
                <w:szCs w:val="26"/>
              </w:rPr>
              <w:t>12</w:t>
            </w:r>
            <w:r w:rsidR="00686C50" w:rsidRPr="00C756BF">
              <w:rPr>
                <w:rFonts w:ascii="Angsana New" w:hAnsi="Angsana New"/>
                <w:sz w:val="26"/>
                <w:szCs w:val="26"/>
              </w:rPr>
              <w:t>,</w:t>
            </w:r>
            <w:r w:rsidRPr="00A4349E">
              <w:rPr>
                <w:rFonts w:ascii="Angsana New" w:hAnsi="Angsana New"/>
                <w:sz w:val="26"/>
                <w:szCs w:val="26"/>
              </w:rPr>
              <w:t>610</w:t>
            </w:r>
          </w:p>
        </w:tc>
        <w:tc>
          <w:tcPr>
            <w:tcW w:w="270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:rsidR="00686C50" w:rsidRPr="00C756BF" w:rsidRDefault="00A4349E" w:rsidP="00412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A4349E">
              <w:rPr>
                <w:rFonts w:ascii="Angsana New" w:hAnsi="Angsana New"/>
                <w:sz w:val="26"/>
                <w:szCs w:val="26"/>
              </w:rPr>
              <w:t>215</w:t>
            </w:r>
            <w:r w:rsidR="00571C42" w:rsidRPr="00C756BF">
              <w:rPr>
                <w:rFonts w:ascii="Angsana New" w:hAnsi="Angsana New"/>
                <w:sz w:val="26"/>
                <w:szCs w:val="26"/>
              </w:rPr>
              <w:t>,</w:t>
            </w:r>
            <w:r w:rsidRPr="00A4349E">
              <w:rPr>
                <w:rFonts w:ascii="Angsana New" w:hAnsi="Angsana New"/>
                <w:sz w:val="26"/>
                <w:szCs w:val="26"/>
              </w:rPr>
              <w:t>439</w:t>
            </w:r>
          </w:p>
        </w:tc>
        <w:tc>
          <w:tcPr>
            <w:tcW w:w="237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:rsidR="00686C50" w:rsidRPr="00C756BF" w:rsidRDefault="00A4349E" w:rsidP="00686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A4349E">
              <w:rPr>
                <w:rFonts w:ascii="Angsana New" w:hAnsi="Angsana New"/>
                <w:sz w:val="26"/>
                <w:szCs w:val="26"/>
              </w:rPr>
              <w:t>146</w:t>
            </w:r>
            <w:r w:rsidR="00686C50" w:rsidRPr="00C756BF">
              <w:rPr>
                <w:rFonts w:ascii="Angsana New" w:hAnsi="Angsana New"/>
                <w:sz w:val="26"/>
                <w:szCs w:val="26"/>
              </w:rPr>
              <w:t>,</w:t>
            </w:r>
            <w:r w:rsidRPr="00A4349E">
              <w:rPr>
                <w:rFonts w:ascii="Angsana New" w:hAnsi="Angsana New"/>
                <w:sz w:val="26"/>
                <w:szCs w:val="26"/>
              </w:rPr>
              <w:t>439</w:t>
            </w:r>
          </w:p>
        </w:tc>
        <w:tc>
          <w:tcPr>
            <w:tcW w:w="278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686C50" w:rsidRPr="00C756BF" w:rsidRDefault="00A4349E" w:rsidP="00412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A4349E">
              <w:rPr>
                <w:rFonts w:ascii="Angsana New" w:hAnsi="Angsana New"/>
                <w:sz w:val="26"/>
                <w:szCs w:val="26"/>
              </w:rPr>
              <w:t>27</w:t>
            </w:r>
            <w:r w:rsidR="00686C50" w:rsidRPr="00C756BF">
              <w:rPr>
                <w:rFonts w:ascii="Angsana New" w:hAnsi="Angsana New"/>
                <w:sz w:val="26"/>
                <w:szCs w:val="26"/>
              </w:rPr>
              <w:t>,</w:t>
            </w:r>
            <w:r w:rsidRPr="00A4349E">
              <w:rPr>
                <w:rFonts w:ascii="Angsana New" w:hAnsi="Angsana New"/>
                <w:sz w:val="26"/>
                <w:szCs w:val="26"/>
              </w:rPr>
              <w:t>731</w:t>
            </w:r>
          </w:p>
        </w:tc>
        <w:tc>
          <w:tcPr>
            <w:tcW w:w="270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:rsidR="00686C50" w:rsidRPr="00C756BF" w:rsidRDefault="00A4349E" w:rsidP="00412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A4349E">
              <w:rPr>
                <w:rFonts w:ascii="Angsana New" w:hAnsi="Angsana New"/>
                <w:sz w:val="26"/>
                <w:szCs w:val="26"/>
              </w:rPr>
              <w:t>174</w:t>
            </w:r>
            <w:r w:rsidR="00686C50" w:rsidRPr="00C756BF">
              <w:rPr>
                <w:rFonts w:ascii="Angsana New" w:hAnsi="Angsana New"/>
                <w:sz w:val="26"/>
                <w:szCs w:val="26"/>
              </w:rPr>
              <w:t>,</w:t>
            </w:r>
            <w:r w:rsidRPr="00A4349E">
              <w:rPr>
                <w:rFonts w:ascii="Angsana New" w:hAnsi="Angsana New"/>
                <w:sz w:val="26"/>
                <w:szCs w:val="26"/>
              </w:rPr>
              <w:t>170</w:t>
            </w:r>
          </w:p>
        </w:tc>
        <w:tc>
          <w:tcPr>
            <w:tcW w:w="270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42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:rsidR="00686C50" w:rsidRPr="00C756BF" w:rsidRDefault="00A4349E" w:rsidP="00412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A4349E">
              <w:rPr>
                <w:rFonts w:ascii="Angsana New" w:hAnsi="Angsana New"/>
                <w:sz w:val="26"/>
                <w:szCs w:val="26"/>
              </w:rPr>
              <w:t>41</w:t>
            </w:r>
            <w:r w:rsidR="00686C50" w:rsidRPr="00C756BF">
              <w:rPr>
                <w:rFonts w:ascii="Angsana New" w:hAnsi="Angsana New"/>
                <w:sz w:val="26"/>
                <w:szCs w:val="26"/>
              </w:rPr>
              <w:t>,</w:t>
            </w:r>
            <w:r w:rsidRPr="00A4349E">
              <w:rPr>
                <w:rFonts w:ascii="Angsana New" w:hAnsi="Angsana New"/>
                <w:sz w:val="26"/>
                <w:szCs w:val="26"/>
              </w:rPr>
              <w:t>269</w:t>
            </w:r>
          </w:p>
        </w:tc>
      </w:tr>
      <w:tr w:rsidR="00686C50" w:rsidRPr="00C756BF" w:rsidTr="004120F2">
        <w:tc>
          <w:tcPr>
            <w:tcW w:w="3636" w:type="dxa"/>
          </w:tcPr>
          <w:p w:rsidR="00686C50" w:rsidRPr="00C756BF" w:rsidRDefault="00686C50" w:rsidP="000E5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C756BF">
              <w:rPr>
                <w:rFonts w:ascii="Angsana New" w:hAnsi="Angsana New"/>
                <w:b/>
                <w:sz w:val="26"/>
                <w:szCs w:val="26"/>
                <w:cs/>
              </w:rPr>
              <w:t>ค่าธรรมเนียมสมาชิกสำนักหักบัญชี</w:t>
            </w:r>
          </w:p>
        </w:tc>
        <w:tc>
          <w:tcPr>
            <w:tcW w:w="912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:rsidR="00686C50" w:rsidRPr="00C756BF" w:rsidRDefault="00686C50" w:rsidP="00125AE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:rsidR="00686C50" w:rsidRPr="00C756BF" w:rsidRDefault="00A4349E" w:rsidP="00686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A4349E">
              <w:rPr>
                <w:rFonts w:ascii="Angsana New" w:hAnsi="Angsana New"/>
                <w:sz w:val="26"/>
                <w:szCs w:val="26"/>
              </w:rPr>
              <w:t>3</w:t>
            </w:r>
            <w:r w:rsidR="00686C50" w:rsidRPr="00C756BF">
              <w:rPr>
                <w:rFonts w:ascii="Angsana New" w:hAnsi="Angsana New"/>
                <w:sz w:val="26"/>
                <w:szCs w:val="26"/>
              </w:rPr>
              <w:t>,</w:t>
            </w:r>
            <w:r w:rsidRPr="00A4349E">
              <w:rPr>
                <w:rFonts w:ascii="Angsana New" w:hAnsi="Angsana New"/>
                <w:sz w:val="26"/>
                <w:szCs w:val="26"/>
              </w:rPr>
              <w:t>099</w:t>
            </w:r>
          </w:p>
        </w:tc>
        <w:tc>
          <w:tcPr>
            <w:tcW w:w="236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:rsidR="00686C50" w:rsidRPr="00C756BF" w:rsidRDefault="00A4349E" w:rsidP="0078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A4349E">
              <w:rPr>
                <w:rFonts w:ascii="Angsana New" w:hAnsi="Angsana New"/>
                <w:sz w:val="26"/>
                <w:szCs w:val="26"/>
              </w:rPr>
              <w:t>3</w:t>
            </w:r>
            <w:r w:rsidR="00686C50" w:rsidRPr="00C756BF">
              <w:rPr>
                <w:rFonts w:ascii="Angsana New" w:hAnsi="Angsana New"/>
                <w:sz w:val="26"/>
                <w:szCs w:val="26"/>
              </w:rPr>
              <w:t>,</w:t>
            </w:r>
            <w:r w:rsidRPr="00A4349E">
              <w:rPr>
                <w:rFonts w:ascii="Angsana New" w:hAnsi="Angsana New"/>
                <w:sz w:val="26"/>
                <w:szCs w:val="26"/>
              </w:rPr>
              <w:t>099</w:t>
            </w:r>
          </w:p>
        </w:tc>
        <w:tc>
          <w:tcPr>
            <w:tcW w:w="237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:rsidR="00686C50" w:rsidRPr="00C756BF" w:rsidRDefault="00686C50" w:rsidP="00686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42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42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:rsidR="00686C50" w:rsidRPr="00C756BF" w:rsidRDefault="00A4349E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A4349E">
              <w:rPr>
                <w:rFonts w:ascii="Angsana New" w:hAnsi="Angsana New"/>
                <w:sz w:val="26"/>
                <w:szCs w:val="26"/>
              </w:rPr>
              <w:t>3</w:t>
            </w:r>
            <w:r w:rsidR="00686C50" w:rsidRPr="00C756BF">
              <w:rPr>
                <w:rFonts w:ascii="Angsana New" w:hAnsi="Angsana New"/>
                <w:sz w:val="26"/>
                <w:szCs w:val="26"/>
              </w:rPr>
              <w:t>,</w:t>
            </w:r>
            <w:r w:rsidRPr="00A4349E">
              <w:rPr>
                <w:rFonts w:ascii="Angsana New" w:hAnsi="Angsana New"/>
                <w:sz w:val="26"/>
                <w:szCs w:val="26"/>
              </w:rPr>
              <w:t>099</w:t>
            </w:r>
          </w:p>
        </w:tc>
      </w:tr>
      <w:tr w:rsidR="00686C50" w:rsidRPr="00C756BF" w:rsidTr="004120F2">
        <w:tc>
          <w:tcPr>
            <w:tcW w:w="3636" w:type="dxa"/>
          </w:tcPr>
          <w:p w:rsidR="00686C50" w:rsidRPr="00C756BF" w:rsidRDefault="00686C50" w:rsidP="000E5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C756BF">
              <w:rPr>
                <w:rFonts w:ascii="Angsana New" w:hAnsi="Angsana New"/>
                <w:b/>
                <w:sz w:val="26"/>
                <w:szCs w:val="26"/>
                <w:cs/>
              </w:rPr>
              <w:t>ค่าธรรมเนียมสมาชิกตลาด</w:t>
            </w:r>
          </w:p>
        </w:tc>
        <w:tc>
          <w:tcPr>
            <w:tcW w:w="912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:rsidR="00686C50" w:rsidRPr="00C756BF" w:rsidRDefault="00686C50" w:rsidP="00125AE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:rsidR="00686C50" w:rsidRPr="00C756BF" w:rsidRDefault="00686C50" w:rsidP="00686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:rsidR="00686C50" w:rsidRPr="00C756BF" w:rsidRDefault="00686C50" w:rsidP="00686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42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42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86C50" w:rsidRPr="00C756BF" w:rsidTr="004120F2">
        <w:tc>
          <w:tcPr>
            <w:tcW w:w="3636" w:type="dxa"/>
          </w:tcPr>
          <w:p w:rsidR="00686C50" w:rsidRPr="00C756BF" w:rsidRDefault="00686C50" w:rsidP="000E5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</w:rPr>
            </w:pPr>
            <w:r w:rsidRPr="00C756BF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  สัญญาซื้อขายล่วงหน้า</w:t>
            </w:r>
          </w:p>
        </w:tc>
        <w:tc>
          <w:tcPr>
            <w:tcW w:w="912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:rsidR="00686C50" w:rsidRPr="00C756BF" w:rsidRDefault="00686C50" w:rsidP="00125AE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:rsidR="00686C50" w:rsidRPr="00C756BF" w:rsidRDefault="00A4349E" w:rsidP="00686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A4349E">
              <w:rPr>
                <w:rFonts w:ascii="Angsana New" w:hAnsi="Angsana New"/>
                <w:sz w:val="26"/>
                <w:szCs w:val="26"/>
              </w:rPr>
              <w:t>12</w:t>
            </w:r>
            <w:r w:rsidR="00686C50" w:rsidRPr="00C756BF">
              <w:rPr>
                <w:rFonts w:ascii="Angsana New" w:hAnsi="Angsana New"/>
                <w:sz w:val="26"/>
                <w:szCs w:val="26"/>
              </w:rPr>
              <w:t>,</w:t>
            </w:r>
            <w:r w:rsidRPr="00A4349E">
              <w:rPr>
                <w:rFonts w:ascii="Angsana New" w:hAnsi="Angsana New"/>
                <w:sz w:val="26"/>
                <w:szCs w:val="26"/>
              </w:rPr>
              <w:t>396</w:t>
            </w:r>
          </w:p>
        </w:tc>
        <w:tc>
          <w:tcPr>
            <w:tcW w:w="236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:rsidR="00686C50" w:rsidRPr="00C756BF" w:rsidRDefault="00A4349E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A4349E">
              <w:rPr>
                <w:rFonts w:ascii="Angsana New" w:hAnsi="Angsana New"/>
                <w:sz w:val="26"/>
                <w:szCs w:val="26"/>
              </w:rPr>
              <w:t>12</w:t>
            </w:r>
            <w:r w:rsidR="00686C50" w:rsidRPr="00C756BF">
              <w:rPr>
                <w:rFonts w:ascii="Angsana New" w:hAnsi="Angsana New"/>
                <w:sz w:val="26"/>
                <w:szCs w:val="26"/>
              </w:rPr>
              <w:t>,</w:t>
            </w:r>
            <w:r w:rsidRPr="00A4349E">
              <w:rPr>
                <w:rFonts w:ascii="Angsana New" w:hAnsi="Angsana New"/>
                <w:sz w:val="26"/>
                <w:szCs w:val="26"/>
              </w:rPr>
              <w:t>396</w:t>
            </w:r>
          </w:p>
        </w:tc>
        <w:tc>
          <w:tcPr>
            <w:tcW w:w="237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:rsidR="00686C50" w:rsidRPr="00C756BF" w:rsidRDefault="00686C50" w:rsidP="00686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42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42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:rsidR="00686C50" w:rsidRPr="00C756BF" w:rsidRDefault="00A4349E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A4349E">
              <w:rPr>
                <w:rFonts w:ascii="Angsana New" w:hAnsi="Angsana New"/>
                <w:sz w:val="26"/>
                <w:szCs w:val="26"/>
              </w:rPr>
              <w:t>12</w:t>
            </w:r>
            <w:r w:rsidR="00686C50" w:rsidRPr="00C756BF">
              <w:rPr>
                <w:rFonts w:ascii="Angsana New" w:hAnsi="Angsana New"/>
                <w:sz w:val="26"/>
                <w:szCs w:val="26"/>
              </w:rPr>
              <w:t>,</w:t>
            </w:r>
            <w:r w:rsidRPr="00A4349E">
              <w:rPr>
                <w:rFonts w:ascii="Angsana New" w:hAnsi="Angsana New"/>
                <w:sz w:val="26"/>
                <w:szCs w:val="26"/>
              </w:rPr>
              <w:t>396</w:t>
            </w:r>
          </w:p>
        </w:tc>
      </w:tr>
      <w:tr w:rsidR="00686C50" w:rsidRPr="00C756BF" w:rsidTr="004120F2">
        <w:tc>
          <w:tcPr>
            <w:tcW w:w="3636" w:type="dxa"/>
          </w:tcPr>
          <w:p w:rsidR="00686C50" w:rsidRPr="00C756BF" w:rsidRDefault="00686C50" w:rsidP="000E5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C756BF">
              <w:rPr>
                <w:rFonts w:ascii="Angsana New" w:hAnsi="Angsana New"/>
                <w:b/>
                <w:sz w:val="26"/>
                <w:szCs w:val="26"/>
                <w:cs/>
              </w:rPr>
              <w:t>ค่าธรรมเนียมสมาชิกสมาคมตลาด</w:t>
            </w:r>
          </w:p>
        </w:tc>
        <w:tc>
          <w:tcPr>
            <w:tcW w:w="912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:rsidR="00686C50" w:rsidRPr="00C756BF" w:rsidRDefault="00686C50" w:rsidP="00125AE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:rsidR="00686C50" w:rsidRPr="00C756BF" w:rsidRDefault="00686C50" w:rsidP="00686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:rsidR="00686C50" w:rsidRPr="00C756BF" w:rsidRDefault="00686C50" w:rsidP="00686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42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86C50" w:rsidRPr="00C756BF" w:rsidTr="004120F2">
        <w:tc>
          <w:tcPr>
            <w:tcW w:w="3636" w:type="dxa"/>
          </w:tcPr>
          <w:p w:rsidR="00686C50" w:rsidRPr="00C756BF" w:rsidRDefault="00686C50" w:rsidP="000E5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C756BF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  ตราสารหนี้ไทย</w:t>
            </w:r>
          </w:p>
        </w:tc>
        <w:tc>
          <w:tcPr>
            <w:tcW w:w="912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:rsidR="00686C50" w:rsidRPr="00C756BF" w:rsidRDefault="00686C50" w:rsidP="00125AE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:rsidR="00686C50" w:rsidRPr="00C756BF" w:rsidRDefault="00A4349E" w:rsidP="00686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A4349E">
              <w:rPr>
                <w:rFonts w:ascii="Angsana New" w:hAnsi="Angsana New"/>
                <w:sz w:val="26"/>
                <w:szCs w:val="26"/>
              </w:rPr>
              <w:t>1</w:t>
            </w:r>
            <w:r w:rsidR="00686C50" w:rsidRPr="00C756BF">
              <w:rPr>
                <w:rFonts w:ascii="Angsana New" w:hAnsi="Angsana New"/>
                <w:sz w:val="26"/>
                <w:szCs w:val="26"/>
              </w:rPr>
              <w:t>,</w:t>
            </w:r>
            <w:r w:rsidRPr="00A4349E">
              <w:rPr>
                <w:rFonts w:ascii="Angsana New" w:hAnsi="Angsana New"/>
                <w:sz w:val="26"/>
                <w:szCs w:val="26"/>
              </w:rPr>
              <w:t>500</w:t>
            </w:r>
          </w:p>
        </w:tc>
        <w:tc>
          <w:tcPr>
            <w:tcW w:w="236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:rsidR="00686C50" w:rsidRPr="00C756BF" w:rsidRDefault="00A4349E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A4349E">
              <w:rPr>
                <w:rFonts w:ascii="Angsana New" w:hAnsi="Angsana New"/>
                <w:sz w:val="26"/>
                <w:szCs w:val="26"/>
              </w:rPr>
              <w:t>1</w:t>
            </w:r>
            <w:r w:rsidR="00686C50" w:rsidRPr="00C756BF">
              <w:rPr>
                <w:rFonts w:ascii="Angsana New" w:hAnsi="Angsana New"/>
                <w:sz w:val="26"/>
                <w:szCs w:val="26"/>
              </w:rPr>
              <w:t>,</w:t>
            </w:r>
            <w:r w:rsidRPr="00A4349E">
              <w:rPr>
                <w:rFonts w:ascii="Angsana New" w:hAnsi="Angsana New"/>
                <w:sz w:val="26"/>
                <w:szCs w:val="26"/>
              </w:rPr>
              <w:t>500</w:t>
            </w:r>
          </w:p>
        </w:tc>
        <w:tc>
          <w:tcPr>
            <w:tcW w:w="237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:rsidR="00686C50" w:rsidRPr="00C756BF" w:rsidRDefault="00686C50" w:rsidP="00686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42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42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:rsidR="00686C50" w:rsidRPr="00C756BF" w:rsidRDefault="00A4349E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A4349E">
              <w:rPr>
                <w:rFonts w:ascii="Angsana New" w:hAnsi="Angsana New"/>
                <w:sz w:val="26"/>
                <w:szCs w:val="26"/>
              </w:rPr>
              <w:t>1</w:t>
            </w:r>
            <w:r w:rsidR="00686C50" w:rsidRPr="00C756BF">
              <w:rPr>
                <w:rFonts w:ascii="Angsana New" w:hAnsi="Angsana New"/>
                <w:sz w:val="26"/>
                <w:szCs w:val="26"/>
              </w:rPr>
              <w:t>,</w:t>
            </w:r>
            <w:r w:rsidRPr="00A4349E">
              <w:rPr>
                <w:rFonts w:ascii="Angsana New" w:hAnsi="Angsana New"/>
                <w:sz w:val="26"/>
                <w:szCs w:val="26"/>
              </w:rPr>
              <w:t>500</w:t>
            </w:r>
          </w:p>
        </w:tc>
      </w:tr>
      <w:tr w:rsidR="00686C50" w:rsidRPr="00C756BF" w:rsidTr="00686C50">
        <w:tc>
          <w:tcPr>
            <w:tcW w:w="3636" w:type="dxa"/>
          </w:tcPr>
          <w:p w:rsidR="00686C50" w:rsidRPr="00C756BF" w:rsidRDefault="00686C50" w:rsidP="000E5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</w:rPr>
            </w:pPr>
            <w:r w:rsidRPr="00C756BF">
              <w:rPr>
                <w:rFonts w:ascii="Angsana New" w:hAnsi="Angsana New"/>
                <w:b/>
                <w:sz w:val="26"/>
                <w:szCs w:val="26"/>
                <w:cs/>
              </w:rPr>
              <w:t>ค่าใบอนุญาตประกอบธุรกิจ</w:t>
            </w:r>
          </w:p>
        </w:tc>
        <w:tc>
          <w:tcPr>
            <w:tcW w:w="912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:rsidR="00686C50" w:rsidRPr="00C756BF" w:rsidRDefault="00686C50" w:rsidP="00125AE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:rsidR="00686C50" w:rsidRPr="00C756BF" w:rsidRDefault="00686C50" w:rsidP="00686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:rsidR="00686C50" w:rsidRPr="00C756BF" w:rsidRDefault="00686C50" w:rsidP="00686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42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42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86C50" w:rsidRPr="00C756BF" w:rsidTr="004120F2">
        <w:tc>
          <w:tcPr>
            <w:tcW w:w="3636" w:type="dxa"/>
          </w:tcPr>
          <w:p w:rsidR="00686C50" w:rsidRPr="00C756BF" w:rsidRDefault="00686C50" w:rsidP="000E5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C756BF">
              <w:rPr>
                <w:rFonts w:ascii="Angsana New" w:hAnsi="Angsana New"/>
                <w:b/>
                <w:sz w:val="26"/>
                <w:szCs w:val="26"/>
              </w:rPr>
              <w:t xml:space="preserve">    </w:t>
            </w:r>
            <w:r w:rsidRPr="00C756BF">
              <w:rPr>
                <w:rFonts w:ascii="Angsana New" w:hAnsi="Angsana New"/>
                <w:b/>
                <w:sz w:val="26"/>
                <w:szCs w:val="26"/>
                <w:cs/>
              </w:rPr>
              <w:t xml:space="preserve">หลักทรัพย์แบบ </w:t>
            </w:r>
            <w:r w:rsidRPr="00C756BF">
              <w:rPr>
                <w:rFonts w:ascii="Angsana New" w:hAnsi="Angsana New"/>
                <w:bCs/>
                <w:sz w:val="26"/>
                <w:szCs w:val="26"/>
              </w:rPr>
              <w:t>Full Service License</w:t>
            </w:r>
          </w:p>
        </w:tc>
        <w:tc>
          <w:tcPr>
            <w:tcW w:w="912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:rsidR="00686C50" w:rsidRPr="00C756BF" w:rsidRDefault="00686C50" w:rsidP="00125AE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:rsidR="00686C50" w:rsidRPr="00C756BF" w:rsidRDefault="00A4349E" w:rsidP="00686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A4349E">
              <w:rPr>
                <w:rFonts w:ascii="Angsana New" w:hAnsi="Angsana New"/>
                <w:sz w:val="26"/>
                <w:szCs w:val="26"/>
              </w:rPr>
              <w:t>518</w:t>
            </w:r>
          </w:p>
        </w:tc>
        <w:tc>
          <w:tcPr>
            <w:tcW w:w="236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:rsidR="00686C50" w:rsidRPr="00C756BF" w:rsidRDefault="00A4349E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A4349E">
              <w:rPr>
                <w:rFonts w:ascii="Angsana New" w:hAnsi="Angsana New"/>
                <w:sz w:val="26"/>
                <w:szCs w:val="26"/>
              </w:rPr>
              <w:t>518</w:t>
            </w:r>
          </w:p>
        </w:tc>
        <w:tc>
          <w:tcPr>
            <w:tcW w:w="237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:rsidR="00686C50" w:rsidRPr="00C756BF" w:rsidRDefault="00686C50" w:rsidP="00686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42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42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:rsidR="00686C50" w:rsidRPr="00C756BF" w:rsidRDefault="00A4349E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A4349E">
              <w:rPr>
                <w:rFonts w:ascii="Angsana New" w:hAnsi="Angsana New"/>
                <w:sz w:val="26"/>
                <w:szCs w:val="26"/>
              </w:rPr>
              <w:t>518</w:t>
            </w:r>
          </w:p>
        </w:tc>
      </w:tr>
      <w:tr w:rsidR="00686C50" w:rsidRPr="00C756BF" w:rsidTr="004120F2">
        <w:tc>
          <w:tcPr>
            <w:tcW w:w="3636" w:type="dxa"/>
          </w:tcPr>
          <w:p w:rsidR="00686C50" w:rsidRPr="00C756BF" w:rsidRDefault="00686C50" w:rsidP="000E5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  <w:r w:rsidRPr="00C756BF">
              <w:rPr>
                <w:rFonts w:ascii="Angsana New" w:hAnsi="Angsana New"/>
                <w:b/>
                <w:sz w:val="26"/>
                <w:szCs w:val="26"/>
                <w:cs/>
              </w:rPr>
              <w:t>สิทธิการใช้โปรแกรมกองทุนรวม</w:t>
            </w:r>
          </w:p>
        </w:tc>
        <w:tc>
          <w:tcPr>
            <w:tcW w:w="912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:rsidR="00686C50" w:rsidRPr="00C756BF" w:rsidRDefault="00686C50" w:rsidP="00125AE7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:rsidR="00686C50" w:rsidRPr="00C756BF" w:rsidRDefault="00A4349E" w:rsidP="00686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A4349E">
              <w:rPr>
                <w:rFonts w:ascii="Angsana New" w:hAnsi="Angsana New"/>
                <w:sz w:val="26"/>
                <w:szCs w:val="26"/>
              </w:rPr>
              <w:t>1</w:t>
            </w:r>
            <w:r w:rsidR="00686C50" w:rsidRPr="00C756BF">
              <w:rPr>
                <w:rFonts w:ascii="Angsana New" w:hAnsi="Angsana New"/>
                <w:sz w:val="26"/>
                <w:szCs w:val="26"/>
              </w:rPr>
              <w:t>,</w:t>
            </w:r>
            <w:r w:rsidRPr="00A4349E">
              <w:rPr>
                <w:rFonts w:ascii="Angsana New" w:hAnsi="Angsana New"/>
                <w:sz w:val="26"/>
                <w:szCs w:val="26"/>
              </w:rPr>
              <w:t>705</w:t>
            </w:r>
          </w:p>
        </w:tc>
        <w:tc>
          <w:tcPr>
            <w:tcW w:w="236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:rsidR="00686C50" w:rsidRPr="00C756BF" w:rsidRDefault="00A4349E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A4349E">
              <w:rPr>
                <w:rFonts w:ascii="Angsana New" w:hAnsi="Angsana New"/>
                <w:sz w:val="26"/>
                <w:szCs w:val="26"/>
              </w:rPr>
              <w:t>1</w:t>
            </w:r>
            <w:r w:rsidR="00686C50" w:rsidRPr="00C756BF">
              <w:rPr>
                <w:rFonts w:ascii="Angsana New" w:hAnsi="Angsana New"/>
                <w:sz w:val="26"/>
                <w:szCs w:val="26"/>
              </w:rPr>
              <w:t>,</w:t>
            </w:r>
            <w:r w:rsidRPr="00A4349E">
              <w:rPr>
                <w:rFonts w:ascii="Angsana New" w:hAnsi="Angsana New"/>
                <w:sz w:val="26"/>
                <w:szCs w:val="26"/>
              </w:rPr>
              <w:t>705</w:t>
            </w:r>
          </w:p>
        </w:tc>
        <w:tc>
          <w:tcPr>
            <w:tcW w:w="237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:rsidR="00686C50" w:rsidRPr="00C756BF" w:rsidRDefault="00686C50" w:rsidP="00686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42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42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:rsidR="00686C50" w:rsidRPr="00C756BF" w:rsidRDefault="00A4349E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A4349E">
              <w:rPr>
                <w:rFonts w:ascii="Angsana New" w:hAnsi="Angsana New"/>
                <w:sz w:val="26"/>
                <w:szCs w:val="26"/>
              </w:rPr>
              <w:t>1</w:t>
            </w:r>
            <w:r w:rsidR="00686C50" w:rsidRPr="00C756BF">
              <w:rPr>
                <w:rFonts w:ascii="Angsana New" w:hAnsi="Angsana New"/>
                <w:sz w:val="26"/>
                <w:szCs w:val="26"/>
              </w:rPr>
              <w:t>,</w:t>
            </w:r>
            <w:r w:rsidRPr="00A4349E">
              <w:rPr>
                <w:rFonts w:ascii="Angsana New" w:hAnsi="Angsana New"/>
                <w:sz w:val="26"/>
                <w:szCs w:val="26"/>
              </w:rPr>
              <w:t>705</w:t>
            </w:r>
          </w:p>
        </w:tc>
      </w:tr>
      <w:tr w:rsidR="00686C50" w:rsidRPr="00C756BF" w:rsidTr="00686C50">
        <w:tc>
          <w:tcPr>
            <w:tcW w:w="3636" w:type="dxa"/>
          </w:tcPr>
          <w:p w:rsidR="00686C50" w:rsidRPr="00C756BF" w:rsidRDefault="00686C50" w:rsidP="00F9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C756BF">
              <w:rPr>
                <w:rFonts w:ascii="Angsana New" w:hAnsi="Angsana New"/>
                <w:b/>
                <w:sz w:val="26"/>
                <w:szCs w:val="26"/>
                <w:cs/>
              </w:rPr>
              <w:t>สินทรัพย์ระหว่างพัฒนา</w:t>
            </w:r>
          </w:p>
        </w:tc>
        <w:tc>
          <w:tcPr>
            <w:tcW w:w="912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</w:tcPr>
          <w:p w:rsidR="00686C50" w:rsidRPr="00C756BF" w:rsidRDefault="00686C50" w:rsidP="00125AE7">
            <w:pPr>
              <w:pStyle w:val="NormalLatinAngsanaNew"/>
              <w:tabs>
                <w:tab w:val="clear" w:pos="1224"/>
                <w:tab w:val="decimal" w:pos="909"/>
              </w:tabs>
              <w:rPr>
                <w:sz w:val="26"/>
                <w:szCs w:val="26"/>
                <w:lang w:bidi="th-TH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</w:tcPr>
          <w:p w:rsidR="00686C50" w:rsidRPr="00C756BF" w:rsidRDefault="00A4349E" w:rsidP="00686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A4349E">
              <w:rPr>
                <w:rFonts w:ascii="Angsana New" w:hAnsi="Angsana New"/>
                <w:sz w:val="26"/>
                <w:szCs w:val="26"/>
              </w:rPr>
              <w:t>7</w:t>
            </w:r>
            <w:r w:rsidR="00686C50" w:rsidRPr="00C756BF">
              <w:rPr>
                <w:rFonts w:ascii="Angsana New" w:hAnsi="Angsana New"/>
                <w:sz w:val="26"/>
                <w:szCs w:val="26"/>
              </w:rPr>
              <w:t>,</w:t>
            </w:r>
            <w:r w:rsidRPr="00A4349E">
              <w:rPr>
                <w:rFonts w:ascii="Angsana New" w:hAnsi="Angsana New"/>
                <w:sz w:val="26"/>
                <w:szCs w:val="26"/>
              </w:rPr>
              <w:t>657</w:t>
            </w:r>
          </w:p>
        </w:tc>
        <w:tc>
          <w:tcPr>
            <w:tcW w:w="236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686C50" w:rsidRPr="00C756BF" w:rsidRDefault="00A4349E" w:rsidP="00412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A4349E">
              <w:rPr>
                <w:rFonts w:ascii="Angsana New" w:hAnsi="Angsana New"/>
                <w:sz w:val="26"/>
                <w:szCs w:val="26"/>
              </w:rPr>
              <w:t>17</w:t>
            </w:r>
            <w:r w:rsidR="00686C50" w:rsidRPr="00C756BF">
              <w:rPr>
                <w:rFonts w:ascii="Angsana New" w:hAnsi="Angsana New"/>
                <w:sz w:val="26"/>
                <w:szCs w:val="26"/>
              </w:rPr>
              <w:t>,</w:t>
            </w:r>
            <w:r w:rsidRPr="00A4349E">
              <w:rPr>
                <w:rFonts w:ascii="Angsana New" w:hAnsi="Angsana New"/>
                <w:sz w:val="26"/>
                <w:szCs w:val="26"/>
              </w:rPr>
              <w:t>773</w:t>
            </w:r>
          </w:p>
        </w:tc>
        <w:tc>
          <w:tcPr>
            <w:tcW w:w="237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:rsidR="00686C50" w:rsidRPr="00C756BF" w:rsidRDefault="00686C50" w:rsidP="00412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</w:rPr>
              <w:t>(</w:t>
            </w:r>
            <w:r w:rsidR="00A4349E" w:rsidRPr="00A4349E">
              <w:rPr>
                <w:rFonts w:ascii="Angsana New" w:hAnsi="Angsana New"/>
                <w:sz w:val="26"/>
                <w:szCs w:val="26"/>
              </w:rPr>
              <w:t>12</w:t>
            </w:r>
            <w:r w:rsidR="004120F2" w:rsidRPr="00C756BF">
              <w:rPr>
                <w:rFonts w:ascii="Angsana New" w:hAnsi="Angsana New"/>
                <w:sz w:val="26"/>
                <w:szCs w:val="26"/>
              </w:rPr>
              <w:t>,</w:t>
            </w:r>
            <w:r w:rsidR="00A4349E" w:rsidRPr="00A4349E">
              <w:rPr>
                <w:rFonts w:ascii="Angsana New" w:hAnsi="Angsana New"/>
                <w:sz w:val="26"/>
                <w:szCs w:val="26"/>
              </w:rPr>
              <w:t>610</w:t>
            </w:r>
            <w:r w:rsidRPr="00C756B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:rsidR="00686C50" w:rsidRPr="00C756BF" w:rsidRDefault="00A4349E" w:rsidP="00412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A4349E">
              <w:rPr>
                <w:rFonts w:ascii="Angsana New" w:hAnsi="Angsana New"/>
                <w:sz w:val="26"/>
                <w:szCs w:val="26"/>
              </w:rPr>
              <w:t>12</w:t>
            </w:r>
            <w:r w:rsidR="00686C50" w:rsidRPr="00C756BF">
              <w:rPr>
                <w:rFonts w:ascii="Angsana New" w:hAnsi="Angsana New"/>
                <w:sz w:val="26"/>
                <w:szCs w:val="26"/>
              </w:rPr>
              <w:t>,</w:t>
            </w:r>
            <w:r w:rsidRPr="00A4349E">
              <w:rPr>
                <w:rFonts w:ascii="Angsana New" w:hAnsi="Angsana New"/>
                <w:sz w:val="26"/>
                <w:szCs w:val="26"/>
              </w:rPr>
              <w:t>820</w:t>
            </w:r>
          </w:p>
        </w:tc>
        <w:tc>
          <w:tcPr>
            <w:tcW w:w="237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</w:tcPr>
          <w:p w:rsidR="00686C50" w:rsidRPr="00C756BF" w:rsidRDefault="00686C50" w:rsidP="00686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41" w:right="72" w:hanging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41" w:right="72" w:hanging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:rsidR="00686C50" w:rsidRPr="00C756BF" w:rsidRDefault="00A4349E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A4349E">
              <w:rPr>
                <w:rFonts w:ascii="Angsana New" w:hAnsi="Angsana New"/>
                <w:sz w:val="26"/>
                <w:szCs w:val="26"/>
              </w:rPr>
              <w:t>12</w:t>
            </w:r>
            <w:r w:rsidR="004120F2" w:rsidRPr="00C756BF">
              <w:rPr>
                <w:rFonts w:ascii="Angsana New" w:hAnsi="Angsana New"/>
                <w:sz w:val="26"/>
                <w:szCs w:val="26"/>
              </w:rPr>
              <w:t>,</w:t>
            </w:r>
            <w:r w:rsidRPr="00A4349E">
              <w:rPr>
                <w:rFonts w:ascii="Angsana New" w:hAnsi="Angsana New"/>
                <w:sz w:val="26"/>
                <w:szCs w:val="26"/>
              </w:rPr>
              <w:t>820</w:t>
            </w:r>
          </w:p>
        </w:tc>
      </w:tr>
      <w:tr w:rsidR="00686C50" w:rsidRPr="00C756BF" w:rsidTr="00686C50">
        <w:tc>
          <w:tcPr>
            <w:tcW w:w="3636" w:type="dxa"/>
          </w:tcPr>
          <w:p w:rsidR="00686C50" w:rsidRPr="00C756BF" w:rsidRDefault="00686C50" w:rsidP="000E5395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2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:rsidR="00686C50" w:rsidRPr="00C756BF" w:rsidRDefault="00686C50" w:rsidP="00125AE7">
            <w:pPr>
              <w:pStyle w:val="NormalLatinAngsanaNew"/>
              <w:tabs>
                <w:tab w:val="clear" w:pos="1224"/>
                <w:tab w:val="decimal" w:pos="909"/>
              </w:tabs>
              <w:rPr>
                <w:sz w:val="26"/>
                <w:szCs w:val="26"/>
                <w:lang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86C50" w:rsidRPr="00C756BF" w:rsidRDefault="00A4349E" w:rsidP="00686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349E">
              <w:rPr>
                <w:rFonts w:ascii="Angsana New" w:hAnsi="Angsana New"/>
                <w:b/>
                <w:bCs/>
                <w:sz w:val="26"/>
                <w:szCs w:val="26"/>
              </w:rPr>
              <w:t>228</w:t>
            </w:r>
            <w:r w:rsidR="00686C50" w:rsidRPr="00C756B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26"/>
                <w:szCs w:val="26"/>
              </w:rPr>
              <w:t>423</w:t>
            </w:r>
          </w:p>
        </w:tc>
        <w:tc>
          <w:tcPr>
            <w:tcW w:w="236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:rsidR="00686C50" w:rsidRPr="00C756BF" w:rsidRDefault="00A4349E" w:rsidP="00412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349E">
              <w:rPr>
                <w:rFonts w:ascii="Angsana New" w:hAnsi="Angsana New"/>
                <w:b/>
                <w:bCs/>
                <w:sz w:val="26"/>
                <w:szCs w:val="26"/>
              </w:rPr>
              <w:t>19</w:t>
            </w:r>
            <w:r w:rsidR="00686C50" w:rsidRPr="00C756B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26"/>
                <w:szCs w:val="26"/>
              </w:rPr>
              <w:t>054</w:t>
            </w:r>
          </w:p>
        </w:tc>
        <w:tc>
          <w:tcPr>
            <w:tcW w:w="237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93"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756BF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:rsidR="00686C50" w:rsidRPr="00C756BF" w:rsidRDefault="00A4349E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349E">
              <w:rPr>
                <w:rFonts w:ascii="Angsana New" w:hAnsi="Angsana New"/>
                <w:b/>
                <w:bCs/>
                <w:sz w:val="26"/>
                <w:szCs w:val="26"/>
              </w:rPr>
              <w:t>247</w:t>
            </w:r>
            <w:r w:rsidR="004120F2" w:rsidRPr="00C756B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26"/>
                <w:szCs w:val="26"/>
              </w:rPr>
              <w:t>477</w:t>
            </w:r>
          </w:p>
        </w:tc>
        <w:tc>
          <w:tcPr>
            <w:tcW w:w="237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</w:tcPr>
          <w:p w:rsidR="00686C50" w:rsidRPr="00C756BF" w:rsidRDefault="00A4349E" w:rsidP="00686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" w:right="-19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349E">
              <w:rPr>
                <w:rFonts w:ascii="Angsana New" w:hAnsi="Angsana New"/>
                <w:b/>
                <w:bCs/>
                <w:sz w:val="26"/>
                <w:szCs w:val="26"/>
              </w:rPr>
              <w:t>146</w:t>
            </w:r>
            <w:r w:rsidR="00686C50" w:rsidRPr="00C756B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26"/>
                <w:szCs w:val="26"/>
              </w:rPr>
              <w:t>439</w:t>
            </w:r>
          </w:p>
        </w:tc>
        <w:tc>
          <w:tcPr>
            <w:tcW w:w="278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41" w:right="72" w:hanging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686C50" w:rsidRPr="00C756BF" w:rsidRDefault="00A4349E" w:rsidP="00412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" w:right="-12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349E">
              <w:rPr>
                <w:rFonts w:ascii="Angsana New" w:hAnsi="Angsana New"/>
                <w:b/>
                <w:bCs/>
                <w:sz w:val="26"/>
                <w:szCs w:val="26"/>
              </w:rPr>
              <w:t>27</w:t>
            </w:r>
            <w:r w:rsidR="00686C50" w:rsidRPr="00C756B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26"/>
                <w:szCs w:val="26"/>
              </w:rPr>
              <w:t>731</w:t>
            </w:r>
          </w:p>
        </w:tc>
        <w:tc>
          <w:tcPr>
            <w:tcW w:w="270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"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:rsidR="00686C50" w:rsidRPr="00C756BF" w:rsidRDefault="00A4349E" w:rsidP="00412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" w:right="-19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349E">
              <w:rPr>
                <w:rFonts w:ascii="Angsana New" w:hAnsi="Angsana New"/>
                <w:b/>
                <w:bCs/>
                <w:sz w:val="26"/>
                <w:szCs w:val="26"/>
              </w:rPr>
              <w:t>174</w:t>
            </w:r>
            <w:r w:rsidR="004120F2" w:rsidRPr="00C756B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26"/>
                <w:szCs w:val="26"/>
              </w:rPr>
              <w:t>170</w:t>
            </w:r>
          </w:p>
        </w:tc>
        <w:tc>
          <w:tcPr>
            <w:tcW w:w="270" w:type="dxa"/>
          </w:tcPr>
          <w:p w:rsidR="00686C50" w:rsidRPr="00C756BF" w:rsidRDefault="00686C50" w:rsidP="0012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41" w:right="72" w:hanging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:rsidR="00686C50" w:rsidRPr="00C756BF" w:rsidRDefault="00A4349E" w:rsidP="00423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108" w:right="72" w:hanging="2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4349E">
              <w:rPr>
                <w:rFonts w:ascii="Angsana New" w:hAnsi="Angsana New"/>
                <w:b/>
                <w:bCs/>
                <w:sz w:val="26"/>
                <w:szCs w:val="26"/>
              </w:rPr>
              <w:t>73</w:t>
            </w:r>
            <w:r w:rsidR="00423356" w:rsidRPr="00C756B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26"/>
                <w:szCs w:val="26"/>
              </w:rPr>
              <w:t>307</w:t>
            </w:r>
          </w:p>
        </w:tc>
      </w:tr>
    </w:tbl>
    <w:p w:rsidR="00E47546" w:rsidRPr="00C756BF" w:rsidRDefault="00E47546" w:rsidP="00C01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Cs/>
          <w:i/>
          <w:iCs/>
          <w:sz w:val="10"/>
          <w:szCs w:val="10"/>
        </w:rPr>
      </w:pPr>
    </w:p>
    <w:p w:rsidR="009C027C" w:rsidRPr="00C756BF" w:rsidRDefault="009C027C" w:rsidP="00585B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66"/>
        </w:tabs>
        <w:spacing w:line="240" w:lineRule="auto"/>
        <w:ind w:left="-101" w:right="-108"/>
        <w:rPr>
          <w:rFonts w:ascii="Angsana New" w:hAnsi="Angsana New"/>
          <w:bCs/>
          <w:i/>
          <w:iCs/>
          <w:sz w:val="10"/>
          <w:szCs w:val="10"/>
        </w:rPr>
      </w:pPr>
    </w:p>
    <w:p w:rsidR="009C027C" w:rsidRPr="00C756BF" w:rsidRDefault="009C027C" w:rsidP="009C0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Cs/>
          <w:i/>
          <w:iCs/>
          <w:sz w:val="30"/>
          <w:szCs w:val="30"/>
        </w:rPr>
      </w:pPr>
    </w:p>
    <w:p w:rsidR="003757DC" w:rsidRPr="00C756BF" w:rsidRDefault="003757DC" w:rsidP="003757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Cs/>
          <w:i/>
          <w:iCs/>
          <w:sz w:val="30"/>
          <w:szCs w:val="30"/>
        </w:rPr>
      </w:pPr>
    </w:p>
    <w:p w:rsidR="00F8553F" w:rsidRPr="00C756BF" w:rsidRDefault="00F8553F" w:rsidP="00F8553F">
      <w:pPr>
        <w:spacing w:line="240" w:lineRule="auto"/>
        <w:rPr>
          <w:sz w:val="2"/>
          <w:szCs w:val="2"/>
        </w:rPr>
      </w:pPr>
      <w:r w:rsidRPr="00C756BF">
        <w:br w:type="page"/>
      </w:r>
    </w:p>
    <w:tbl>
      <w:tblPr>
        <w:tblW w:w="1419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36"/>
        <w:gridCol w:w="912"/>
        <w:gridCol w:w="276"/>
        <w:gridCol w:w="1028"/>
        <w:gridCol w:w="236"/>
        <w:gridCol w:w="923"/>
        <w:gridCol w:w="237"/>
        <w:gridCol w:w="945"/>
        <w:gridCol w:w="270"/>
        <w:gridCol w:w="1017"/>
        <w:gridCol w:w="237"/>
        <w:gridCol w:w="982"/>
        <w:gridCol w:w="278"/>
        <w:gridCol w:w="810"/>
        <w:gridCol w:w="270"/>
        <w:gridCol w:w="927"/>
        <w:gridCol w:w="270"/>
        <w:gridCol w:w="942"/>
      </w:tblGrid>
      <w:tr w:rsidR="00FF067B" w:rsidRPr="00C756BF" w:rsidTr="003831F0">
        <w:tc>
          <w:tcPr>
            <w:tcW w:w="3636" w:type="dxa"/>
          </w:tcPr>
          <w:p w:rsidR="00FF067B" w:rsidRPr="00C756BF" w:rsidRDefault="003757DC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C756BF">
              <w:lastRenderedPageBreak/>
              <w:br w:type="page"/>
            </w:r>
          </w:p>
        </w:tc>
        <w:tc>
          <w:tcPr>
            <w:tcW w:w="10560" w:type="dxa"/>
            <w:gridSpan w:val="17"/>
            <w:vAlign w:val="bottom"/>
          </w:tcPr>
          <w:p w:rsidR="00FF067B" w:rsidRPr="00C756BF" w:rsidRDefault="00A4349E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349E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FF067B" w:rsidRPr="00C756BF" w:rsidTr="003831F0">
        <w:tc>
          <w:tcPr>
            <w:tcW w:w="3636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5844" w:type="dxa"/>
            <w:gridSpan w:val="9"/>
            <w:vAlign w:val="bottom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756BF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7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79" w:type="dxa"/>
            <w:gridSpan w:val="7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756BF">
              <w:rPr>
                <w:rFonts w:ascii="Angsana New" w:hAnsi="Angsana New"/>
                <w:sz w:val="26"/>
                <w:szCs w:val="26"/>
                <w:cs/>
              </w:rPr>
              <w:t>ค่าตัดจำหน่ายสะสม</w:t>
            </w:r>
          </w:p>
        </w:tc>
      </w:tr>
      <w:tr w:rsidR="00FF067B" w:rsidRPr="00C756BF" w:rsidTr="003831F0">
        <w:tc>
          <w:tcPr>
            <w:tcW w:w="3636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5844" w:type="dxa"/>
            <w:gridSpan w:val="9"/>
            <w:vAlign w:val="bottom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</w:tr>
      <w:tr w:rsidR="00FF067B" w:rsidRPr="00C756BF" w:rsidTr="003831F0">
        <w:tc>
          <w:tcPr>
            <w:tcW w:w="3636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  <w:vAlign w:val="bottom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756BF">
              <w:rPr>
                <w:rFonts w:ascii="Angsana New" w:hAnsi="Angsana New"/>
                <w:sz w:val="26"/>
                <w:szCs w:val="26"/>
                <w:cs/>
              </w:rPr>
              <w:t>อายุการให้</w:t>
            </w:r>
          </w:p>
        </w:tc>
        <w:tc>
          <w:tcPr>
            <w:tcW w:w="276" w:type="dxa"/>
          </w:tcPr>
          <w:p w:rsidR="00FF067B" w:rsidRPr="00C756BF" w:rsidRDefault="00FF067B" w:rsidP="003831F0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6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756BF">
              <w:rPr>
                <w:rFonts w:ascii="Angsana New" w:hAnsi="Angsana New"/>
                <w:sz w:val="26"/>
                <w:szCs w:val="26"/>
                <w:cs/>
              </w:rPr>
              <w:t>โอนเข้า</w:t>
            </w:r>
          </w:p>
        </w:tc>
        <w:tc>
          <w:tcPr>
            <w:tcW w:w="270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17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7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78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70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756BF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</w:tr>
      <w:tr w:rsidR="00FF067B" w:rsidRPr="00C756BF" w:rsidTr="003831F0">
        <w:tc>
          <w:tcPr>
            <w:tcW w:w="3636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756BF">
              <w:rPr>
                <w:rFonts w:ascii="Angsana New" w:hAnsi="Angsana New"/>
                <w:sz w:val="26"/>
                <w:szCs w:val="26"/>
                <w:cs/>
              </w:rPr>
              <w:t>ประโยชน์</w:t>
            </w:r>
          </w:p>
        </w:tc>
        <w:tc>
          <w:tcPr>
            <w:tcW w:w="276" w:type="dxa"/>
          </w:tcPr>
          <w:p w:rsidR="00FF067B" w:rsidRPr="00C756BF" w:rsidRDefault="00FF067B" w:rsidP="003831F0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756BF">
              <w:rPr>
                <w:rFonts w:ascii="Angsana New" w:hAnsi="Angsana New"/>
                <w:sz w:val="26"/>
                <w:szCs w:val="26"/>
                <w:cs/>
              </w:rPr>
              <w:t>ต้น</w:t>
            </w:r>
            <w:r w:rsidR="009D5637" w:rsidRPr="00C756BF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vAlign w:val="bottom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7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  <w:cs/>
              </w:rPr>
              <w:t>(ออก)</w:t>
            </w:r>
          </w:p>
        </w:tc>
        <w:tc>
          <w:tcPr>
            <w:tcW w:w="270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17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756BF">
              <w:rPr>
                <w:rFonts w:ascii="Angsana New" w:hAnsi="Angsana New"/>
                <w:sz w:val="26"/>
                <w:szCs w:val="26"/>
                <w:cs/>
              </w:rPr>
              <w:t>ปลาย</w:t>
            </w:r>
            <w:r w:rsidR="009D5637" w:rsidRPr="00C756BF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7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756BF">
              <w:rPr>
                <w:rFonts w:ascii="Angsana New" w:hAnsi="Angsana New"/>
                <w:sz w:val="26"/>
                <w:szCs w:val="26"/>
                <w:cs/>
              </w:rPr>
              <w:t>ต้น</w:t>
            </w:r>
            <w:r w:rsidR="009D5637" w:rsidRPr="00C756BF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8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756BF">
              <w:rPr>
                <w:rFonts w:ascii="Angsana New" w:hAnsi="Angsana New"/>
                <w:sz w:val="26"/>
                <w:szCs w:val="26"/>
                <w:cs/>
              </w:rPr>
              <w:t>ปลาย</w:t>
            </w:r>
            <w:r w:rsidR="009D5637" w:rsidRPr="00C756BF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756BF">
              <w:rPr>
                <w:rFonts w:ascii="Angsana New" w:hAnsi="Angsana New"/>
                <w:sz w:val="26"/>
                <w:szCs w:val="26"/>
                <w:cs/>
              </w:rPr>
              <w:t>ตัวตนสุทธิ</w:t>
            </w:r>
          </w:p>
        </w:tc>
      </w:tr>
      <w:tr w:rsidR="00FF067B" w:rsidRPr="00C756BF" w:rsidTr="003831F0">
        <w:tc>
          <w:tcPr>
            <w:tcW w:w="3636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756B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(ปี)</w:t>
            </w:r>
          </w:p>
        </w:tc>
        <w:tc>
          <w:tcPr>
            <w:tcW w:w="276" w:type="dxa"/>
          </w:tcPr>
          <w:p w:rsidR="00FF067B" w:rsidRPr="00C756BF" w:rsidRDefault="00FF067B" w:rsidP="003831F0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72" w:type="dxa"/>
            <w:gridSpan w:val="15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C756B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F067B" w:rsidRPr="00C756BF" w:rsidTr="003831F0">
        <w:tc>
          <w:tcPr>
            <w:tcW w:w="3636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</w:rPr>
            </w:pPr>
            <w:r w:rsidRPr="00C756BF">
              <w:rPr>
                <w:rFonts w:ascii="Angsana New" w:hAnsi="Angsana New"/>
                <w:b/>
                <w:sz w:val="26"/>
                <w:szCs w:val="26"/>
                <w:cs/>
              </w:rPr>
              <w:t>ค่าลิขสิทธิ์ซอฟต์แวร์</w:t>
            </w:r>
          </w:p>
        </w:tc>
        <w:tc>
          <w:tcPr>
            <w:tcW w:w="912" w:type="dxa"/>
          </w:tcPr>
          <w:p w:rsidR="00FF067B" w:rsidRPr="00C756BF" w:rsidRDefault="00A4349E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349E">
              <w:rPr>
                <w:rFonts w:ascii="Angsana New" w:hAnsi="Angsana New"/>
                <w:sz w:val="26"/>
                <w:szCs w:val="26"/>
              </w:rPr>
              <w:t>3</w:t>
            </w:r>
            <w:r w:rsidR="00386C11" w:rsidRPr="00C756BF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A4349E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6" w:type="dxa"/>
          </w:tcPr>
          <w:p w:rsidR="00FF067B" w:rsidRPr="00C756BF" w:rsidRDefault="00FF067B" w:rsidP="003831F0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</w:tcPr>
          <w:p w:rsidR="00FF067B" w:rsidRPr="00C756BF" w:rsidRDefault="00A4349E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A4349E">
              <w:rPr>
                <w:rFonts w:ascii="Angsana New" w:hAnsi="Angsana New"/>
                <w:sz w:val="26"/>
                <w:szCs w:val="26"/>
              </w:rPr>
              <w:t>173</w:t>
            </w:r>
            <w:r w:rsidR="00FF067B" w:rsidRPr="00C756BF">
              <w:rPr>
                <w:rFonts w:ascii="Angsana New" w:hAnsi="Angsana New"/>
                <w:sz w:val="26"/>
                <w:szCs w:val="26"/>
              </w:rPr>
              <w:t>,</w:t>
            </w:r>
            <w:r w:rsidRPr="00A4349E">
              <w:rPr>
                <w:rFonts w:ascii="Angsana New" w:hAnsi="Angsana New"/>
                <w:sz w:val="26"/>
                <w:szCs w:val="26"/>
              </w:rPr>
              <w:t>014</w:t>
            </w:r>
          </w:p>
        </w:tc>
        <w:tc>
          <w:tcPr>
            <w:tcW w:w="236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:rsidR="00FF067B" w:rsidRPr="00C756BF" w:rsidRDefault="00A4349E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4349E">
              <w:rPr>
                <w:rFonts w:ascii="Angsana New" w:hAnsi="Angsana New"/>
                <w:sz w:val="26"/>
                <w:szCs w:val="26"/>
              </w:rPr>
              <w:t>8</w:t>
            </w:r>
            <w:r w:rsidR="00FF067B" w:rsidRPr="00C756BF">
              <w:rPr>
                <w:rFonts w:ascii="Angsana New" w:hAnsi="Angsana New"/>
                <w:sz w:val="26"/>
                <w:szCs w:val="26"/>
              </w:rPr>
              <w:t>,</w:t>
            </w:r>
            <w:r w:rsidRPr="00A4349E">
              <w:rPr>
                <w:rFonts w:ascii="Angsana New" w:hAnsi="Angsana New"/>
                <w:sz w:val="26"/>
                <w:szCs w:val="26"/>
              </w:rPr>
              <w:t>746</w:t>
            </w:r>
          </w:p>
        </w:tc>
        <w:tc>
          <w:tcPr>
            <w:tcW w:w="237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:rsidR="00FF067B" w:rsidRPr="00C756BF" w:rsidRDefault="00A4349E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93" w:right="-108"/>
              <w:rPr>
                <w:rFonts w:ascii="Angsana New" w:hAnsi="Angsana New"/>
                <w:sz w:val="26"/>
                <w:szCs w:val="26"/>
              </w:rPr>
            </w:pPr>
            <w:r w:rsidRPr="00A4349E">
              <w:rPr>
                <w:rFonts w:ascii="Angsana New" w:hAnsi="Angsana New"/>
                <w:sz w:val="26"/>
                <w:szCs w:val="26"/>
              </w:rPr>
              <w:t>19</w:t>
            </w:r>
            <w:r w:rsidR="00FF067B" w:rsidRPr="00C756BF">
              <w:rPr>
                <w:rFonts w:ascii="Angsana New" w:hAnsi="Angsana New"/>
                <w:sz w:val="26"/>
                <w:szCs w:val="26"/>
              </w:rPr>
              <w:t>,</w:t>
            </w:r>
            <w:r w:rsidRPr="00A4349E">
              <w:rPr>
                <w:rFonts w:ascii="Angsana New" w:hAnsi="Angsana New"/>
                <w:sz w:val="26"/>
                <w:szCs w:val="26"/>
              </w:rPr>
              <w:t>788</w:t>
            </w:r>
          </w:p>
        </w:tc>
        <w:tc>
          <w:tcPr>
            <w:tcW w:w="270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:rsidR="00FF067B" w:rsidRPr="00C756BF" w:rsidRDefault="00A4349E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A4349E">
              <w:rPr>
                <w:rFonts w:ascii="Angsana New" w:hAnsi="Angsana New"/>
                <w:sz w:val="26"/>
                <w:szCs w:val="26"/>
              </w:rPr>
              <w:t>201</w:t>
            </w:r>
            <w:r w:rsidR="00FF067B" w:rsidRPr="00C756BF">
              <w:rPr>
                <w:rFonts w:ascii="Angsana New" w:hAnsi="Angsana New"/>
                <w:sz w:val="26"/>
                <w:szCs w:val="26"/>
              </w:rPr>
              <w:t>,</w:t>
            </w:r>
            <w:r w:rsidRPr="00A4349E">
              <w:rPr>
                <w:rFonts w:ascii="Angsana New" w:hAnsi="Angsana New"/>
                <w:sz w:val="26"/>
                <w:szCs w:val="26"/>
              </w:rPr>
              <w:t>548</w:t>
            </w:r>
          </w:p>
        </w:tc>
        <w:tc>
          <w:tcPr>
            <w:tcW w:w="237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:rsidR="00FF067B" w:rsidRPr="00C756BF" w:rsidRDefault="00A4349E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A4349E">
              <w:rPr>
                <w:rFonts w:ascii="Angsana New" w:hAnsi="Angsana New"/>
                <w:sz w:val="26"/>
                <w:szCs w:val="26"/>
              </w:rPr>
              <w:t>120</w:t>
            </w:r>
            <w:r w:rsidR="00FF067B" w:rsidRPr="00C756BF">
              <w:rPr>
                <w:rFonts w:ascii="Angsana New" w:hAnsi="Angsana New"/>
                <w:sz w:val="26"/>
                <w:szCs w:val="26"/>
              </w:rPr>
              <w:t>,</w:t>
            </w:r>
            <w:r w:rsidRPr="00A4349E">
              <w:rPr>
                <w:rFonts w:ascii="Angsana New" w:hAnsi="Angsana New"/>
                <w:sz w:val="26"/>
                <w:szCs w:val="26"/>
              </w:rPr>
              <w:t>956</w:t>
            </w:r>
          </w:p>
        </w:tc>
        <w:tc>
          <w:tcPr>
            <w:tcW w:w="278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FF067B" w:rsidRPr="00C756BF" w:rsidRDefault="00A4349E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A4349E">
              <w:rPr>
                <w:rFonts w:ascii="Angsana New" w:hAnsi="Angsana New"/>
                <w:sz w:val="26"/>
                <w:szCs w:val="26"/>
              </w:rPr>
              <w:t>25</w:t>
            </w:r>
            <w:r w:rsidR="00FF067B" w:rsidRPr="00C756BF">
              <w:rPr>
                <w:rFonts w:ascii="Angsana New" w:hAnsi="Angsana New"/>
                <w:sz w:val="26"/>
                <w:szCs w:val="26"/>
              </w:rPr>
              <w:t>,</w:t>
            </w:r>
            <w:r w:rsidRPr="00A4349E">
              <w:rPr>
                <w:rFonts w:ascii="Angsana New" w:hAnsi="Angsana New"/>
                <w:sz w:val="26"/>
                <w:szCs w:val="26"/>
              </w:rPr>
              <w:t>483</w:t>
            </w:r>
          </w:p>
        </w:tc>
        <w:tc>
          <w:tcPr>
            <w:tcW w:w="270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:rsidR="00FF067B" w:rsidRPr="00C756BF" w:rsidRDefault="00A4349E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A4349E">
              <w:rPr>
                <w:rFonts w:ascii="Angsana New" w:hAnsi="Angsana New"/>
                <w:sz w:val="26"/>
                <w:szCs w:val="26"/>
              </w:rPr>
              <w:t>146</w:t>
            </w:r>
            <w:r w:rsidR="00FF067B" w:rsidRPr="00C756BF">
              <w:rPr>
                <w:rFonts w:ascii="Angsana New" w:hAnsi="Angsana New"/>
                <w:sz w:val="26"/>
                <w:szCs w:val="26"/>
              </w:rPr>
              <w:t>,</w:t>
            </w:r>
            <w:r w:rsidRPr="00A4349E">
              <w:rPr>
                <w:rFonts w:ascii="Angsana New" w:hAnsi="Angsana New"/>
                <w:sz w:val="26"/>
                <w:szCs w:val="26"/>
              </w:rPr>
              <w:t>439</w:t>
            </w:r>
          </w:p>
        </w:tc>
        <w:tc>
          <w:tcPr>
            <w:tcW w:w="270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42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:rsidR="00FF067B" w:rsidRPr="00C756BF" w:rsidRDefault="00A4349E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A4349E">
              <w:rPr>
                <w:rFonts w:ascii="Angsana New" w:hAnsi="Angsana New"/>
                <w:sz w:val="26"/>
                <w:szCs w:val="26"/>
              </w:rPr>
              <w:t>55</w:t>
            </w:r>
            <w:r w:rsidR="00FF067B" w:rsidRPr="00C756BF">
              <w:rPr>
                <w:rFonts w:ascii="Angsana New" w:hAnsi="Angsana New"/>
                <w:sz w:val="26"/>
                <w:szCs w:val="26"/>
              </w:rPr>
              <w:t>,</w:t>
            </w:r>
            <w:r w:rsidRPr="00A4349E">
              <w:rPr>
                <w:rFonts w:ascii="Angsana New" w:hAnsi="Angsana New"/>
                <w:sz w:val="26"/>
                <w:szCs w:val="26"/>
              </w:rPr>
              <w:t>109</w:t>
            </w:r>
          </w:p>
        </w:tc>
      </w:tr>
      <w:tr w:rsidR="00FF067B" w:rsidRPr="00C756BF" w:rsidTr="003831F0">
        <w:tc>
          <w:tcPr>
            <w:tcW w:w="3636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C756BF">
              <w:rPr>
                <w:rFonts w:ascii="Angsana New" w:hAnsi="Angsana New"/>
                <w:b/>
                <w:sz w:val="26"/>
                <w:szCs w:val="26"/>
                <w:cs/>
              </w:rPr>
              <w:t>ค่าธรรมเนียมสมาชิกสำนักหักบัญชี</w:t>
            </w:r>
          </w:p>
        </w:tc>
        <w:tc>
          <w:tcPr>
            <w:tcW w:w="912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:rsidR="00FF067B" w:rsidRPr="00C756BF" w:rsidRDefault="00FF067B" w:rsidP="003831F0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</w:tcPr>
          <w:p w:rsidR="00FF067B" w:rsidRPr="00C756BF" w:rsidRDefault="00A4349E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A4349E">
              <w:rPr>
                <w:rFonts w:ascii="Angsana New" w:hAnsi="Angsana New"/>
                <w:sz w:val="26"/>
                <w:szCs w:val="26"/>
              </w:rPr>
              <w:t>3</w:t>
            </w:r>
            <w:r w:rsidR="00FF067B" w:rsidRPr="00C756BF">
              <w:rPr>
                <w:rFonts w:ascii="Angsana New" w:hAnsi="Angsana New"/>
                <w:sz w:val="26"/>
                <w:szCs w:val="26"/>
              </w:rPr>
              <w:t>,</w:t>
            </w:r>
            <w:r w:rsidRPr="00A4349E">
              <w:rPr>
                <w:rFonts w:ascii="Angsana New" w:hAnsi="Angsana New"/>
                <w:sz w:val="26"/>
                <w:szCs w:val="26"/>
              </w:rPr>
              <w:t>099</w:t>
            </w:r>
          </w:p>
        </w:tc>
        <w:tc>
          <w:tcPr>
            <w:tcW w:w="236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:rsidR="00FF067B" w:rsidRPr="00C756BF" w:rsidRDefault="00A4349E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A4349E">
              <w:rPr>
                <w:rFonts w:ascii="Angsana New" w:hAnsi="Angsana New"/>
                <w:sz w:val="26"/>
                <w:szCs w:val="26"/>
              </w:rPr>
              <w:t>3</w:t>
            </w:r>
            <w:r w:rsidR="00FF067B" w:rsidRPr="00C756BF">
              <w:rPr>
                <w:rFonts w:ascii="Angsana New" w:hAnsi="Angsana New"/>
                <w:sz w:val="26"/>
                <w:szCs w:val="26"/>
              </w:rPr>
              <w:t>,</w:t>
            </w:r>
            <w:r w:rsidRPr="00A4349E">
              <w:rPr>
                <w:rFonts w:ascii="Angsana New" w:hAnsi="Angsana New"/>
                <w:sz w:val="26"/>
                <w:szCs w:val="26"/>
              </w:rPr>
              <w:t>099</w:t>
            </w:r>
          </w:p>
        </w:tc>
        <w:tc>
          <w:tcPr>
            <w:tcW w:w="237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42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42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:rsidR="00FF067B" w:rsidRPr="00C756BF" w:rsidRDefault="00A4349E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A4349E">
              <w:rPr>
                <w:rFonts w:ascii="Angsana New" w:hAnsi="Angsana New"/>
                <w:sz w:val="26"/>
                <w:szCs w:val="26"/>
              </w:rPr>
              <w:t>3</w:t>
            </w:r>
            <w:r w:rsidR="00FF067B" w:rsidRPr="00C756BF">
              <w:rPr>
                <w:rFonts w:ascii="Angsana New" w:hAnsi="Angsana New"/>
                <w:sz w:val="26"/>
                <w:szCs w:val="26"/>
              </w:rPr>
              <w:t>,</w:t>
            </w:r>
            <w:r w:rsidRPr="00A4349E">
              <w:rPr>
                <w:rFonts w:ascii="Angsana New" w:hAnsi="Angsana New"/>
                <w:sz w:val="26"/>
                <w:szCs w:val="26"/>
              </w:rPr>
              <w:t>099</w:t>
            </w:r>
          </w:p>
        </w:tc>
      </w:tr>
      <w:tr w:rsidR="00FF067B" w:rsidRPr="00C756BF" w:rsidTr="003831F0">
        <w:tc>
          <w:tcPr>
            <w:tcW w:w="3636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C756BF">
              <w:rPr>
                <w:rFonts w:ascii="Angsana New" w:hAnsi="Angsana New"/>
                <w:b/>
                <w:sz w:val="26"/>
                <w:szCs w:val="26"/>
                <w:cs/>
              </w:rPr>
              <w:t>ค่าธรรมเนียมสมาชิกตลาด</w:t>
            </w:r>
          </w:p>
        </w:tc>
        <w:tc>
          <w:tcPr>
            <w:tcW w:w="912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:rsidR="00FF067B" w:rsidRPr="00C756BF" w:rsidRDefault="00FF067B" w:rsidP="003831F0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42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42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F067B" w:rsidRPr="00C756BF" w:rsidTr="003831F0">
        <w:tc>
          <w:tcPr>
            <w:tcW w:w="3636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</w:rPr>
            </w:pPr>
            <w:r w:rsidRPr="00C756BF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  สัญญาซื้อขายล่วงหน้า</w:t>
            </w:r>
          </w:p>
        </w:tc>
        <w:tc>
          <w:tcPr>
            <w:tcW w:w="912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:rsidR="00FF067B" w:rsidRPr="00C756BF" w:rsidRDefault="00FF067B" w:rsidP="003831F0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</w:tcPr>
          <w:p w:rsidR="00FF067B" w:rsidRPr="00C756BF" w:rsidRDefault="00A4349E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A4349E">
              <w:rPr>
                <w:rFonts w:ascii="Angsana New" w:hAnsi="Angsana New"/>
                <w:sz w:val="26"/>
                <w:szCs w:val="26"/>
              </w:rPr>
              <w:t>12</w:t>
            </w:r>
            <w:r w:rsidR="00FF067B" w:rsidRPr="00C756BF">
              <w:rPr>
                <w:rFonts w:ascii="Angsana New" w:hAnsi="Angsana New"/>
                <w:sz w:val="26"/>
                <w:szCs w:val="26"/>
              </w:rPr>
              <w:t>,</w:t>
            </w:r>
            <w:r w:rsidRPr="00A4349E">
              <w:rPr>
                <w:rFonts w:ascii="Angsana New" w:hAnsi="Angsana New"/>
                <w:sz w:val="26"/>
                <w:szCs w:val="26"/>
              </w:rPr>
              <w:t>396</w:t>
            </w:r>
          </w:p>
        </w:tc>
        <w:tc>
          <w:tcPr>
            <w:tcW w:w="236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:rsidR="00FF067B" w:rsidRPr="00C756BF" w:rsidRDefault="00A4349E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A4349E">
              <w:rPr>
                <w:rFonts w:ascii="Angsana New" w:hAnsi="Angsana New"/>
                <w:sz w:val="26"/>
                <w:szCs w:val="26"/>
              </w:rPr>
              <w:t>12</w:t>
            </w:r>
            <w:r w:rsidR="00FF067B" w:rsidRPr="00C756BF">
              <w:rPr>
                <w:rFonts w:ascii="Angsana New" w:hAnsi="Angsana New"/>
                <w:sz w:val="26"/>
                <w:szCs w:val="26"/>
              </w:rPr>
              <w:t>,</w:t>
            </w:r>
            <w:r w:rsidRPr="00A4349E">
              <w:rPr>
                <w:rFonts w:ascii="Angsana New" w:hAnsi="Angsana New"/>
                <w:sz w:val="26"/>
                <w:szCs w:val="26"/>
              </w:rPr>
              <w:t>396</w:t>
            </w:r>
          </w:p>
        </w:tc>
        <w:tc>
          <w:tcPr>
            <w:tcW w:w="237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42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42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:rsidR="00FF067B" w:rsidRPr="00C756BF" w:rsidRDefault="00A4349E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A4349E">
              <w:rPr>
                <w:rFonts w:ascii="Angsana New" w:hAnsi="Angsana New"/>
                <w:sz w:val="26"/>
                <w:szCs w:val="26"/>
              </w:rPr>
              <w:t>12</w:t>
            </w:r>
            <w:r w:rsidR="00FF067B" w:rsidRPr="00C756BF">
              <w:rPr>
                <w:rFonts w:ascii="Angsana New" w:hAnsi="Angsana New"/>
                <w:sz w:val="26"/>
                <w:szCs w:val="26"/>
              </w:rPr>
              <w:t>,</w:t>
            </w:r>
            <w:r w:rsidRPr="00A4349E">
              <w:rPr>
                <w:rFonts w:ascii="Angsana New" w:hAnsi="Angsana New"/>
                <w:sz w:val="26"/>
                <w:szCs w:val="26"/>
              </w:rPr>
              <w:t>396</w:t>
            </w:r>
          </w:p>
        </w:tc>
      </w:tr>
      <w:tr w:rsidR="00FF067B" w:rsidRPr="00C756BF" w:rsidTr="003831F0">
        <w:tc>
          <w:tcPr>
            <w:tcW w:w="3636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C756BF">
              <w:rPr>
                <w:rFonts w:ascii="Angsana New" w:hAnsi="Angsana New"/>
                <w:b/>
                <w:sz w:val="26"/>
                <w:szCs w:val="26"/>
                <w:cs/>
              </w:rPr>
              <w:t>ค่าธรรมเนียมสมาชิกสมาคมตลาด</w:t>
            </w:r>
          </w:p>
        </w:tc>
        <w:tc>
          <w:tcPr>
            <w:tcW w:w="912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:rsidR="00FF067B" w:rsidRPr="00C756BF" w:rsidRDefault="00FF067B" w:rsidP="003831F0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42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F067B" w:rsidRPr="00C756BF" w:rsidTr="003831F0">
        <w:tc>
          <w:tcPr>
            <w:tcW w:w="3636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C756BF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  ตราสารหนี้ไทย</w:t>
            </w:r>
          </w:p>
        </w:tc>
        <w:tc>
          <w:tcPr>
            <w:tcW w:w="912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:rsidR="00FF067B" w:rsidRPr="00C756BF" w:rsidRDefault="00FF067B" w:rsidP="003831F0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</w:tcPr>
          <w:p w:rsidR="00FF067B" w:rsidRPr="00C756BF" w:rsidRDefault="00A4349E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A4349E">
              <w:rPr>
                <w:rFonts w:ascii="Angsana New" w:hAnsi="Angsana New"/>
                <w:sz w:val="26"/>
                <w:szCs w:val="26"/>
              </w:rPr>
              <w:t>1</w:t>
            </w:r>
            <w:r w:rsidR="00FF067B" w:rsidRPr="00C756BF">
              <w:rPr>
                <w:rFonts w:ascii="Angsana New" w:hAnsi="Angsana New"/>
                <w:sz w:val="26"/>
                <w:szCs w:val="26"/>
              </w:rPr>
              <w:t>,</w:t>
            </w:r>
            <w:r w:rsidRPr="00A4349E">
              <w:rPr>
                <w:rFonts w:ascii="Angsana New" w:hAnsi="Angsana New"/>
                <w:sz w:val="26"/>
                <w:szCs w:val="26"/>
              </w:rPr>
              <w:t>500</w:t>
            </w:r>
          </w:p>
        </w:tc>
        <w:tc>
          <w:tcPr>
            <w:tcW w:w="236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:rsidR="00FF067B" w:rsidRPr="00C756BF" w:rsidRDefault="00A4349E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A4349E">
              <w:rPr>
                <w:rFonts w:ascii="Angsana New" w:hAnsi="Angsana New"/>
                <w:sz w:val="26"/>
                <w:szCs w:val="26"/>
              </w:rPr>
              <w:t>1</w:t>
            </w:r>
            <w:r w:rsidR="00FF067B" w:rsidRPr="00C756BF">
              <w:rPr>
                <w:rFonts w:ascii="Angsana New" w:hAnsi="Angsana New"/>
                <w:sz w:val="26"/>
                <w:szCs w:val="26"/>
              </w:rPr>
              <w:t>,</w:t>
            </w:r>
            <w:r w:rsidRPr="00A4349E">
              <w:rPr>
                <w:rFonts w:ascii="Angsana New" w:hAnsi="Angsana New"/>
                <w:sz w:val="26"/>
                <w:szCs w:val="26"/>
              </w:rPr>
              <w:t>500</w:t>
            </w:r>
          </w:p>
        </w:tc>
        <w:tc>
          <w:tcPr>
            <w:tcW w:w="237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42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42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:rsidR="00FF067B" w:rsidRPr="00C756BF" w:rsidRDefault="00A4349E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A4349E">
              <w:rPr>
                <w:rFonts w:ascii="Angsana New" w:hAnsi="Angsana New"/>
                <w:sz w:val="26"/>
                <w:szCs w:val="26"/>
              </w:rPr>
              <w:t>1</w:t>
            </w:r>
            <w:r w:rsidR="00FF067B" w:rsidRPr="00C756BF">
              <w:rPr>
                <w:rFonts w:ascii="Angsana New" w:hAnsi="Angsana New"/>
                <w:sz w:val="26"/>
                <w:szCs w:val="26"/>
              </w:rPr>
              <w:t>,</w:t>
            </w:r>
            <w:r w:rsidRPr="00A4349E">
              <w:rPr>
                <w:rFonts w:ascii="Angsana New" w:hAnsi="Angsana New"/>
                <w:sz w:val="26"/>
                <w:szCs w:val="26"/>
              </w:rPr>
              <w:t>500</w:t>
            </w:r>
          </w:p>
        </w:tc>
      </w:tr>
      <w:tr w:rsidR="00FF067B" w:rsidRPr="00C756BF" w:rsidTr="003831F0">
        <w:tc>
          <w:tcPr>
            <w:tcW w:w="3636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</w:rPr>
            </w:pPr>
            <w:r w:rsidRPr="00C756BF">
              <w:rPr>
                <w:rFonts w:ascii="Angsana New" w:hAnsi="Angsana New"/>
                <w:b/>
                <w:sz w:val="26"/>
                <w:szCs w:val="26"/>
                <w:cs/>
              </w:rPr>
              <w:t>ค่าใบอนุญาตประกอบธุรกิจ</w:t>
            </w:r>
          </w:p>
        </w:tc>
        <w:tc>
          <w:tcPr>
            <w:tcW w:w="912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:rsidR="00FF067B" w:rsidRPr="00C756BF" w:rsidRDefault="00FF067B" w:rsidP="003831F0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42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42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F067B" w:rsidRPr="00C756BF" w:rsidTr="003831F0">
        <w:tc>
          <w:tcPr>
            <w:tcW w:w="3636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C756BF">
              <w:rPr>
                <w:rFonts w:ascii="Angsana New" w:hAnsi="Angsana New"/>
                <w:b/>
                <w:sz w:val="26"/>
                <w:szCs w:val="26"/>
              </w:rPr>
              <w:t xml:space="preserve">    </w:t>
            </w:r>
            <w:r w:rsidRPr="00C756BF">
              <w:rPr>
                <w:rFonts w:ascii="Angsana New" w:hAnsi="Angsana New"/>
                <w:b/>
                <w:sz w:val="26"/>
                <w:szCs w:val="26"/>
                <w:cs/>
              </w:rPr>
              <w:t xml:space="preserve">หลักทรัพย์แบบ </w:t>
            </w:r>
            <w:r w:rsidRPr="00C756BF">
              <w:rPr>
                <w:rFonts w:ascii="Angsana New" w:hAnsi="Angsana New"/>
                <w:bCs/>
                <w:sz w:val="26"/>
                <w:szCs w:val="26"/>
              </w:rPr>
              <w:t>Full Service License</w:t>
            </w:r>
          </w:p>
        </w:tc>
        <w:tc>
          <w:tcPr>
            <w:tcW w:w="912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:rsidR="00FF067B" w:rsidRPr="00C756BF" w:rsidRDefault="00FF067B" w:rsidP="003831F0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</w:tcPr>
          <w:p w:rsidR="00FF067B" w:rsidRPr="00C756BF" w:rsidRDefault="00A4349E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A4349E">
              <w:rPr>
                <w:rFonts w:ascii="Angsana New" w:hAnsi="Angsana New"/>
                <w:sz w:val="26"/>
                <w:szCs w:val="26"/>
              </w:rPr>
              <w:t>518</w:t>
            </w:r>
          </w:p>
        </w:tc>
        <w:tc>
          <w:tcPr>
            <w:tcW w:w="236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:rsidR="00FF067B" w:rsidRPr="00C756BF" w:rsidRDefault="00A4349E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A4349E">
              <w:rPr>
                <w:rFonts w:ascii="Angsana New" w:hAnsi="Angsana New"/>
                <w:sz w:val="26"/>
                <w:szCs w:val="26"/>
              </w:rPr>
              <w:t>518</w:t>
            </w:r>
          </w:p>
        </w:tc>
        <w:tc>
          <w:tcPr>
            <w:tcW w:w="237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42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42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:rsidR="00FF067B" w:rsidRPr="00C756BF" w:rsidRDefault="00A4349E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A4349E">
              <w:rPr>
                <w:rFonts w:ascii="Angsana New" w:hAnsi="Angsana New"/>
                <w:sz w:val="26"/>
                <w:szCs w:val="26"/>
              </w:rPr>
              <w:t>518</w:t>
            </w:r>
          </w:p>
        </w:tc>
      </w:tr>
      <w:tr w:rsidR="00FF067B" w:rsidRPr="00C756BF" w:rsidTr="003831F0">
        <w:tc>
          <w:tcPr>
            <w:tcW w:w="3636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  <w:r w:rsidRPr="00C756BF">
              <w:rPr>
                <w:rFonts w:ascii="Angsana New" w:hAnsi="Angsana New"/>
                <w:b/>
                <w:sz w:val="26"/>
                <w:szCs w:val="26"/>
                <w:cs/>
              </w:rPr>
              <w:t>สิทธิการใช้โปรแกรมกองทุนรวม</w:t>
            </w:r>
          </w:p>
        </w:tc>
        <w:tc>
          <w:tcPr>
            <w:tcW w:w="912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:rsidR="00FF067B" w:rsidRPr="00C756BF" w:rsidRDefault="00FF067B" w:rsidP="003831F0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</w:tcPr>
          <w:p w:rsidR="00FF067B" w:rsidRPr="00C756BF" w:rsidRDefault="00A4349E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A4349E">
              <w:rPr>
                <w:rFonts w:ascii="Angsana New" w:hAnsi="Angsana New"/>
                <w:sz w:val="26"/>
                <w:szCs w:val="26"/>
              </w:rPr>
              <w:t>1</w:t>
            </w:r>
            <w:r w:rsidR="00FF067B" w:rsidRPr="00C756BF">
              <w:rPr>
                <w:rFonts w:ascii="Angsana New" w:hAnsi="Angsana New"/>
                <w:sz w:val="26"/>
                <w:szCs w:val="26"/>
              </w:rPr>
              <w:t>,</w:t>
            </w:r>
            <w:r w:rsidRPr="00A4349E">
              <w:rPr>
                <w:rFonts w:ascii="Angsana New" w:hAnsi="Angsana New"/>
                <w:sz w:val="26"/>
                <w:szCs w:val="26"/>
              </w:rPr>
              <w:t>705</w:t>
            </w:r>
          </w:p>
        </w:tc>
        <w:tc>
          <w:tcPr>
            <w:tcW w:w="236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:rsidR="00FF067B" w:rsidRPr="00C756BF" w:rsidRDefault="00A4349E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A4349E">
              <w:rPr>
                <w:rFonts w:ascii="Angsana New" w:hAnsi="Angsana New"/>
                <w:sz w:val="26"/>
                <w:szCs w:val="26"/>
              </w:rPr>
              <w:t>1</w:t>
            </w:r>
            <w:r w:rsidR="00FF067B" w:rsidRPr="00C756BF">
              <w:rPr>
                <w:rFonts w:ascii="Angsana New" w:hAnsi="Angsana New"/>
                <w:sz w:val="26"/>
                <w:szCs w:val="26"/>
              </w:rPr>
              <w:t>,</w:t>
            </w:r>
            <w:r w:rsidRPr="00A4349E">
              <w:rPr>
                <w:rFonts w:ascii="Angsana New" w:hAnsi="Angsana New"/>
                <w:sz w:val="26"/>
                <w:szCs w:val="26"/>
              </w:rPr>
              <w:t>705</w:t>
            </w:r>
          </w:p>
        </w:tc>
        <w:tc>
          <w:tcPr>
            <w:tcW w:w="237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42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42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:rsidR="00FF067B" w:rsidRPr="00C756BF" w:rsidRDefault="00A4349E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A4349E">
              <w:rPr>
                <w:rFonts w:ascii="Angsana New" w:hAnsi="Angsana New"/>
                <w:sz w:val="26"/>
                <w:szCs w:val="26"/>
              </w:rPr>
              <w:t>1</w:t>
            </w:r>
            <w:r w:rsidR="00FF067B" w:rsidRPr="00C756BF">
              <w:rPr>
                <w:rFonts w:ascii="Angsana New" w:hAnsi="Angsana New"/>
                <w:sz w:val="26"/>
                <w:szCs w:val="26"/>
              </w:rPr>
              <w:t>,</w:t>
            </w:r>
            <w:r w:rsidRPr="00A4349E">
              <w:rPr>
                <w:rFonts w:ascii="Angsana New" w:hAnsi="Angsana New"/>
                <w:sz w:val="26"/>
                <w:szCs w:val="26"/>
              </w:rPr>
              <w:t>705</w:t>
            </w:r>
          </w:p>
        </w:tc>
      </w:tr>
      <w:tr w:rsidR="00FF067B" w:rsidRPr="00C756BF" w:rsidTr="003831F0">
        <w:tc>
          <w:tcPr>
            <w:tcW w:w="3636" w:type="dxa"/>
          </w:tcPr>
          <w:p w:rsidR="00FF067B" w:rsidRPr="00C756BF" w:rsidRDefault="00585B35" w:rsidP="00585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C756BF">
              <w:rPr>
                <w:rFonts w:ascii="Angsana New" w:hAnsi="Angsana New"/>
                <w:b/>
                <w:sz w:val="26"/>
                <w:szCs w:val="26"/>
                <w:cs/>
              </w:rPr>
              <w:t>สินทรัพย์ระหว่างพัฒนา</w:t>
            </w:r>
          </w:p>
        </w:tc>
        <w:tc>
          <w:tcPr>
            <w:tcW w:w="912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</w:tcPr>
          <w:p w:rsidR="00FF067B" w:rsidRPr="00C756BF" w:rsidRDefault="00FF067B" w:rsidP="003831F0">
            <w:pPr>
              <w:pStyle w:val="NormalLatinAngsanaNew"/>
              <w:tabs>
                <w:tab w:val="clear" w:pos="1224"/>
                <w:tab w:val="decimal" w:pos="909"/>
              </w:tabs>
              <w:rPr>
                <w:sz w:val="26"/>
                <w:szCs w:val="26"/>
                <w:lang w:bidi="th-TH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:rsidR="00FF067B" w:rsidRPr="00C756BF" w:rsidRDefault="00A4349E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A4349E">
              <w:rPr>
                <w:rFonts w:ascii="Angsana New" w:hAnsi="Angsana New"/>
                <w:sz w:val="26"/>
                <w:szCs w:val="26"/>
              </w:rPr>
              <w:t>7</w:t>
            </w:r>
            <w:r w:rsidR="00FF067B" w:rsidRPr="00C756BF">
              <w:rPr>
                <w:rFonts w:ascii="Angsana New" w:hAnsi="Angsana New"/>
                <w:sz w:val="26"/>
                <w:szCs w:val="26"/>
              </w:rPr>
              <w:t>,</w:t>
            </w:r>
            <w:r w:rsidRPr="00A4349E">
              <w:rPr>
                <w:rFonts w:ascii="Angsana New" w:hAnsi="Angsana New"/>
                <w:sz w:val="26"/>
                <w:szCs w:val="26"/>
              </w:rPr>
              <w:t>224</w:t>
            </w:r>
          </w:p>
        </w:tc>
        <w:tc>
          <w:tcPr>
            <w:tcW w:w="236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FF067B" w:rsidRPr="00C756BF" w:rsidRDefault="00A4349E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A4349E">
              <w:rPr>
                <w:rFonts w:ascii="Angsana New" w:hAnsi="Angsana New"/>
                <w:sz w:val="26"/>
                <w:szCs w:val="26"/>
              </w:rPr>
              <w:t>20</w:t>
            </w:r>
            <w:r w:rsidR="00FF067B" w:rsidRPr="00C756BF">
              <w:rPr>
                <w:rFonts w:ascii="Angsana New" w:hAnsi="Angsana New"/>
                <w:sz w:val="26"/>
                <w:szCs w:val="26"/>
              </w:rPr>
              <w:t>,</w:t>
            </w:r>
            <w:r w:rsidRPr="00A4349E">
              <w:rPr>
                <w:rFonts w:ascii="Angsana New" w:hAnsi="Angsana New"/>
                <w:sz w:val="26"/>
                <w:szCs w:val="26"/>
              </w:rPr>
              <w:t>221</w:t>
            </w:r>
          </w:p>
        </w:tc>
        <w:tc>
          <w:tcPr>
            <w:tcW w:w="237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</w:rPr>
              <w:t>(</w:t>
            </w:r>
            <w:r w:rsidR="00A4349E" w:rsidRPr="00A4349E">
              <w:rPr>
                <w:rFonts w:ascii="Angsana New" w:hAnsi="Angsana New"/>
                <w:sz w:val="26"/>
                <w:szCs w:val="26"/>
              </w:rPr>
              <w:t>19</w:t>
            </w:r>
            <w:r w:rsidRPr="00C756BF">
              <w:rPr>
                <w:rFonts w:ascii="Angsana New" w:hAnsi="Angsana New"/>
                <w:sz w:val="26"/>
                <w:szCs w:val="26"/>
              </w:rPr>
              <w:t>,</w:t>
            </w:r>
            <w:r w:rsidR="00A4349E" w:rsidRPr="00A4349E">
              <w:rPr>
                <w:rFonts w:ascii="Angsana New" w:hAnsi="Angsana New"/>
                <w:sz w:val="26"/>
                <w:szCs w:val="26"/>
              </w:rPr>
              <w:t>788</w:t>
            </w:r>
            <w:r w:rsidRPr="00C756B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:rsidR="00FF067B" w:rsidRPr="00C756BF" w:rsidRDefault="00A4349E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A4349E">
              <w:rPr>
                <w:rFonts w:ascii="Angsana New" w:hAnsi="Angsana New"/>
                <w:sz w:val="26"/>
                <w:szCs w:val="26"/>
              </w:rPr>
              <w:t>7</w:t>
            </w:r>
            <w:r w:rsidR="00FF067B" w:rsidRPr="00C756BF">
              <w:rPr>
                <w:rFonts w:ascii="Angsana New" w:hAnsi="Angsana New"/>
                <w:sz w:val="26"/>
                <w:szCs w:val="26"/>
              </w:rPr>
              <w:t>,</w:t>
            </w:r>
            <w:r w:rsidRPr="00A4349E">
              <w:rPr>
                <w:rFonts w:ascii="Angsana New" w:hAnsi="Angsana New"/>
                <w:sz w:val="26"/>
                <w:szCs w:val="26"/>
              </w:rPr>
              <w:t>657</w:t>
            </w:r>
          </w:p>
        </w:tc>
        <w:tc>
          <w:tcPr>
            <w:tcW w:w="237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41" w:right="72" w:hanging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41" w:right="72" w:hanging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:rsidR="00FF067B" w:rsidRPr="00C756BF" w:rsidRDefault="00A4349E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A4349E">
              <w:rPr>
                <w:rFonts w:ascii="Angsana New" w:hAnsi="Angsana New"/>
                <w:sz w:val="26"/>
                <w:szCs w:val="26"/>
              </w:rPr>
              <w:t>7</w:t>
            </w:r>
            <w:r w:rsidR="00FF067B" w:rsidRPr="00C756BF">
              <w:rPr>
                <w:rFonts w:ascii="Angsana New" w:hAnsi="Angsana New"/>
                <w:sz w:val="26"/>
                <w:szCs w:val="26"/>
              </w:rPr>
              <w:t>,</w:t>
            </w:r>
            <w:r w:rsidRPr="00A4349E">
              <w:rPr>
                <w:rFonts w:ascii="Angsana New" w:hAnsi="Angsana New"/>
                <w:sz w:val="26"/>
                <w:szCs w:val="26"/>
              </w:rPr>
              <w:t>657</w:t>
            </w:r>
          </w:p>
        </w:tc>
      </w:tr>
      <w:tr w:rsidR="00FF067B" w:rsidRPr="00C756BF" w:rsidTr="003831F0">
        <w:tc>
          <w:tcPr>
            <w:tcW w:w="3636" w:type="dxa"/>
          </w:tcPr>
          <w:p w:rsidR="00FF067B" w:rsidRPr="00C756BF" w:rsidRDefault="00FF067B" w:rsidP="003831F0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2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:rsidR="00FF067B" w:rsidRPr="00C756BF" w:rsidRDefault="00FF067B" w:rsidP="003831F0">
            <w:pPr>
              <w:pStyle w:val="NormalLatinAngsanaNew"/>
              <w:tabs>
                <w:tab w:val="clear" w:pos="1224"/>
                <w:tab w:val="decimal" w:pos="909"/>
              </w:tabs>
              <w:rPr>
                <w:sz w:val="26"/>
                <w:szCs w:val="26"/>
                <w:lang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:rsidR="00FF067B" w:rsidRPr="00C756BF" w:rsidRDefault="00A4349E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349E">
              <w:rPr>
                <w:rFonts w:ascii="Angsana New" w:hAnsi="Angsana New"/>
                <w:b/>
                <w:bCs/>
                <w:sz w:val="26"/>
                <w:szCs w:val="26"/>
              </w:rPr>
              <w:t>199</w:t>
            </w:r>
            <w:r w:rsidR="00FF067B" w:rsidRPr="00C756B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26"/>
                <w:szCs w:val="26"/>
              </w:rPr>
              <w:t>456</w:t>
            </w:r>
          </w:p>
        </w:tc>
        <w:tc>
          <w:tcPr>
            <w:tcW w:w="236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:rsidR="00FF067B" w:rsidRPr="00C756BF" w:rsidRDefault="00A4349E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349E">
              <w:rPr>
                <w:rFonts w:ascii="Angsana New" w:hAnsi="Angsana New"/>
                <w:b/>
                <w:bCs/>
                <w:sz w:val="26"/>
                <w:szCs w:val="26"/>
              </w:rPr>
              <w:t>28</w:t>
            </w:r>
            <w:r w:rsidR="00FF067B" w:rsidRPr="00C756B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26"/>
                <w:szCs w:val="26"/>
              </w:rPr>
              <w:t>967</w:t>
            </w:r>
          </w:p>
        </w:tc>
        <w:tc>
          <w:tcPr>
            <w:tcW w:w="237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93"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756BF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:rsidR="00FF067B" w:rsidRPr="00C756BF" w:rsidRDefault="00A4349E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349E">
              <w:rPr>
                <w:rFonts w:ascii="Angsana New" w:hAnsi="Angsana New"/>
                <w:b/>
                <w:bCs/>
                <w:sz w:val="26"/>
                <w:szCs w:val="26"/>
              </w:rPr>
              <w:t>228</w:t>
            </w:r>
            <w:r w:rsidR="00FF067B" w:rsidRPr="00C756B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26"/>
                <w:szCs w:val="26"/>
              </w:rPr>
              <w:t>423</w:t>
            </w:r>
          </w:p>
        </w:tc>
        <w:tc>
          <w:tcPr>
            <w:tcW w:w="237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</w:tcPr>
          <w:p w:rsidR="00FF067B" w:rsidRPr="00C756BF" w:rsidRDefault="00A4349E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" w:right="-19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349E">
              <w:rPr>
                <w:rFonts w:ascii="Angsana New" w:hAnsi="Angsana New"/>
                <w:b/>
                <w:bCs/>
                <w:sz w:val="26"/>
                <w:szCs w:val="26"/>
              </w:rPr>
              <w:t>120</w:t>
            </w:r>
            <w:r w:rsidR="00FF067B" w:rsidRPr="00C756B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26"/>
                <w:szCs w:val="26"/>
              </w:rPr>
              <w:t>956</w:t>
            </w:r>
          </w:p>
        </w:tc>
        <w:tc>
          <w:tcPr>
            <w:tcW w:w="278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41" w:right="72" w:hanging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FF067B" w:rsidRPr="00C756BF" w:rsidRDefault="00A4349E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" w:right="-12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349E"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 w:rsidR="00FF067B" w:rsidRPr="00C756B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26"/>
                <w:szCs w:val="26"/>
              </w:rPr>
              <w:t>483</w:t>
            </w:r>
          </w:p>
        </w:tc>
        <w:tc>
          <w:tcPr>
            <w:tcW w:w="270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"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:rsidR="00FF067B" w:rsidRPr="00C756BF" w:rsidRDefault="00A4349E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" w:right="-19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349E">
              <w:rPr>
                <w:rFonts w:ascii="Angsana New" w:hAnsi="Angsana New"/>
                <w:b/>
                <w:bCs/>
                <w:sz w:val="26"/>
                <w:szCs w:val="26"/>
              </w:rPr>
              <w:t>146</w:t>
            </w:r>
            <w:r w:rsidR="00FF067B" w:rsidRPr="00C756B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26"/>
                <w:szCs w:val="26"/>
              </w:rPr>
              <w:t>439</w:t>
            </w:r>
          </w:p>
        </w:tc>
        <w:tc>
          <w:tcPr>
            <w:tcW w:w="270" w:type="dxa"/>
          </w:tcPr>
          <w:p w:rsidR="00FF067B" w:rsidRPr="00C756BF" w:rsidRDefault="00FF067B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41" w:right="72" w:hanging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:rsidR="00FF067B" w:rsidRPr="00C756BF" w:rsidRDefault="00A4349E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8" w:right="72" w:hanging="2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4349E">
              <w:rPr>
                <w:rFonts w:ascii="Angsana New" w:hAnsi="Angsana New"/>
                <w:b/>
                <w:bCs/>
                <w:sz w:val="26"/>
                <w:szCs w:val="26"/>
              </w:rPr>
              <w:t>81</w:t>
            </w:r>
            <w:r w:rsidR="00FF067B" w:rsidRPr="00C756B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26"/>
                <w:szCs w:val="26"/>
              </w:rPr>
              <w:t>984</w:t>
            </w:r>
          </w:p>
        </w:tc>
      </w:tr>
    </w:tbl>
    <w:p w:rsidR="00FF067B" w:rsidRPr="00C756BF" w:rsidRDefault="00FF067B" w:rsidP="00FB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Cs/>
          <w:i/>
          <w:iCs/>
          <w:sz w:val="24"/>
          <w:szCs w:val="24"/>
        </w:rPr>
      </w:pPr>
    </w:p>
    <w:p w:rsidR="00D24E43" w:rsidRPr="00C756BF" w:rsidRDefault="00B9039A" w:rsidP="00E66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>ราคาทุนก่อนหักค</w:t>
      </w:r>
      <w:r w:rsidR="00C40C45" w:rsidRPr="00C756BF">
        <w:rPr>
          <w:rFonts w:ascii="Angsana New" w:hAnsi="Angsana New"/>
          <w:sz w:val="30"/>
          <w:szCs w:val="30"/>
          <w:cs/>
        </w:rPr>
        <w:t>่าตัดจำหน่ายสะสมของค่าลิขสิทธิ์</w:t>
      </w:r>
      <w:r w:rsidRPr="00C756BF">
        <w:rPr>
          <w:rFonts w:ascii="Angsana New" w:hAnsi="Angsana New"/>
          <w:sz w:val="30"/>
          <w:szCs w:val="30"/>
          <w:cs/>
        </w:rPr>
        <w:t xml:space="preserve">ซอฟต์แวร์ ซึ่งได้คิดค่าตัดจำหน่ายเต็มจำนวนแล้วแต่ยังคงใช้งานจนถึง </w:t>
      </w:r>
      <w:r w:rsidR="00D24E43" w:rsidRPr="00C756B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4349E" w:rsidRPr="00A4349E">
        <w:rPr>
          <w:rFonts w:ascii="Angsana New" w:hAnsi="Angsana New"/>
          <w:sz w:val="30"/>
          <w:szCs w:val="30"/>
        </w:rPr>
        <w:t>31</w:t>
      </w:r>
      <w:r w:rsidR="000D7F8A" w:rsidRPr="00C756BF">
        <w:rPr>
          <w:rFonts w:ascii="Angsana New" w:hAnsi="Angsana New"/>
          <w:sz w:val="30"/>
          <w:szCs w:val="30"/>
          <w:cs/>
        </w:rPr>
        <w:t xml:space="preserve"> ธันวาคม</w:t>
      </w:r>
      <w:r w:rsidR="003831F0" w:rsidRPr="00C756BF">
        <w:rPr>
          <w:rFonts w:ascii="Angsana New" w:hAnsi="Angsana New"/>
          <w:sz w:val="30"/>
          <w:szCs w:val="30"/>
          <w:cs/>
        </w:rPr>
        <w:t xml:space="preserve"> </w:t>
      </w:r>
      <w:r w:rsidR="00A4349E" w:rsidRPr="00A4349E">
        <w:rPr>
          <w:rFonts w:ascii="Angsana New" w:hAnsi="Angsana New"/>
          <w:sz w:val="30"/>
          <w:szCs w:val="30"/>
        </w:rPr>
        <w:t>2562</w:t>
      </w:r>
      <w:r w:rsidR="0045311D" w:rsidRPr="00C756BF">
        <w:rPr>
          <w:rFonts w:ascii="Angsana New" w:hAnsi="Angsana New"/>
          <w:sz w:val="30"/>
          <w:szCs w:val="30"/>
        </w:rPr>
        <w:t xml:space="preserve"> </w:t>
      </w:r>
      <w:r w:rsidR="00E83848" w:rsidRPr="00C756BF">
        <w:rPr>
          <w:rFonts w:ascii="Angsana New" w:hAnsi="Angsana New"/>
          <w:sz w:val="30"/>
          <w:szCs w:val="30"/>
          <w:cs/>
        </w:rPr>
        <w:t>มีจำนวน</w:t>
      </w:r>
      <w:r w:rsidR="00FC4BC7" w:rsidRPr="00C756BF">
        <w:rPr>
          <w:rFonts w:ascii="Angsana New" w:hAnsi="Angsana New"/>
          <w:sz w:val="30"/>
          <w:szCs w:val="30"/>
        </w:rPr>
        <w:t xml:space="preserve"> </w:t>
      </w:r>
      <w:r w:rsidR="00A4349E" w:rsidRPr="00A4349E">
        <w:rPr>
          <w:rFonts w:ascii="Angsana New" w:hAnsi="Angsana New"/>
          <w:sz w:val="30"/>
          <w:szCs w:val="30"/>
        </w:rPr>
        <w:t>117</w:t>
      </w:r>
      <w:r w:rsidR="00911A4A" w:rsidRPr="00C756BF">
        <w:rPr>
          <w:rFonts w:ascii="Angsana New" w:hAnsi="Angsana New"/>
          <w:sz w:val="30"/>
          <w:szCs w:val="30"/>
        </w:rPr>
        <w:t>.</w:t>
      </w:r>
      <w:r w:rsidR="00A4349E" w:rsidRPr="00A4349E">
        <w:rPr>
          <w:rFonts w:ascii="Angsana New" w:hAnsi="Angsana New"/>
          <w:sz w:val="30"/>
          <w:szCs w:val="30"/>
        </w:rPr>
        <w:t>69</w:t>
      </w:r>
      <w:r w:rsidR="00D24E43" w:rsidRPr="00C756BF">
        <w:rPr>
          <w:rFonts w:ascii="Angsana New" w:hAnsi="Angsana New"/>
          <w:sz w:val="30"/>
          <w:szCs w:val="30"/>
        </w:rPr>
        <w:t xml:space="preserve"> </w:t>
      </w:r>
      <w:r w:rsidR="000E5395" w:rsidRPr="00C756BF">
        <w:rPr>
          <w:rFonts w:ascii="Angsana New" w:hAnsi="Angsana New"/>
          <w:sz w:val="30"/>
          <w:szCs w:val="30"/>
          <w:cs/>
        </w:rPr>
        <w:br/>
      </w:r>
      <w:r w:rsidR="00D24E43" w:rsidRPr="00C756BF">
        <w:rPr>
          <w:rFonts w:ascii="Angsana New" w:hAnsi="Angsana New"/>
          <w:sz w:val="30"/>
          <w:szCs w:val="30"/>
          <w:cs/>
        </w:rPr>
        <w:t xml:space="preserve">ล้านบาท </w:t>
      </w:r>
      <w:r w:rsidR="00032081" w:rsidRPr="00C756BF">
        <w:rPr>
          <w:rFonts w:ascii="Angsana New" w:hAnsi="Angsana New"/>
          <w:i/>
          <w:iCs/>
          <w:sz w:val="30"/>
          <w:szCs w:val="30"/>
        </w:rPr>
        <w:t>(</w:t>
      </w:r>
      <w:r w:rsidR="00A4349E" w:rsidRPr="00A4349E">
        <w:rPr>
          <w:rFonts w:ascii="Angsana New" w:hAnsi="Angsana New"/>
          <w:i/>
          <w:iCs/>
          <w:sz w:val="30"/>
          <w:szCs w:val="30"/>
        </w:rPr>
        <w:t>31</w:t>
      </w:r>
      <w:r w:rsidR="003831F0" w:rsidRPr="00C756BF">
        <w:rPr>
          <w:rFonts w:ascii="Angsana New" w:hAnsi="Angsana New"/>
          <w:i/>
          <w:iCs/>
          <w:sz w:val="30"/>
          <w:szCs w:val="30"/>
          <w:cs/>
        </w:rPr>
        <w:t xml:space="preserve"> ธันวาคาม </w:t>
      </w:r>
      <w:r w:rsidR="00A4349E" w:rsidRPr="00A4349E">
        <w:rPr>
          <w:rFonts w:ascii="Angsana New" w:hAnsi="Angsana New"/>
          <w:bCs/>
          <w:i/>
          <w:iCs/>
          <w:sz w:val="30"/>
          <w:szCs w:val="30"/>
        </w:rPr>
        <w:t>2561</w:t>
      </w:r>
      <w:r w:rsidR="00D24E43" w:rsidRPr="00C756BF">
        <w:rPr>
          <w:rFonts w:ascii="Angsana New" w:hAnsi="Angsana New"/>
          <w:i/>
          <w:iCs/>
          <w:sz w:val="30"/>
          <w:szCs w:val="30"/>
        </w:rPr>
        <w:t xml:space="preserve">: </w:t>
      </w:r>
      <w:r w:rsidR="00A4349E" w:rsidRPr="00A4349E">
        <w:rPr>
          <w:rFonts w:ascii="Angsana New" w:hAnsi="Angsana New"/>
          <w:i/>
          <w:iCs/>
          <w:sz w:val="30"/>
          <w:szCs w:val="30"/>
        </w:rPr>
        <w:t>85</w:t>
      </w:r>
      <w:r w:rsidR="00FF067B" w:rsidRPr="00C756BF">
        <w:rPr>
          <w:rFonts w:ascii="Angsana New" w:hAnsi="Angsana New"/>
          <w:i/>
          <w:iCs/>
          <w:sz w:val="30"/>
          <w:szCs w:val="30"/>
          <w:cs/>
        </w:rPr>
        <w:t>.</w:t>
      </w:r>
      <w:r w:rsidR="00A4349E" w:rsidRPr="00A4349E">
        <w:rPr>
          <w:rFonts w:ascii="Angsana New" w:hAnsi="Angsana New"/>
          <w:i/>
          <w:iCs/>
          <w:sz w:val="30"/>
          <w:szCs w:val="30"/>
        </w:rPr>
        <w:t>60</w:t>
      </w:r>
      <w:r w:rsidR="00D24E43" w:rsidRPr="00C756BF">
        <w:rPr>
          <w:rFonts w:ascii="Angsana New" w:hAnsi="Angsana New"/>
          <w:i/>
          <w:iCs/>
          <w:sz w:val="30"/>
          <w:szCs w:val="30"/>
        </w:rPr>
        <w:t xml:space="preserve"> </w:t>
      </w:r>
      <w:r w:rsidR="00D24E43" w:rsidRPr="00C756BF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032081" w:rsidRPr="00C756BF">
        <w:rPr>
          <w:rFonts w:ascii="Angsana New" w:hAnsi="Angsana New"/>
          <w:i/>
          <w:iCs/>
          <w:sz w:val="30"/>
          <w:szCs w:val="30"/>
        </w:rPr>
        <w:t>)</w:t>
      </w:r>
    </w:p>
    <w:p w:rsidR="000E2A65" w:rsidRPr="00C756BF" w:rsidRDefault="000E2A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A94E20" w:rsidRPr="00C756BF" w:rsidRDefault="00A94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A94E20" w:rsidRPr="00C756BF" w:rsidSect="0056204C">
          <w:headerReference w:type="first" r:id="rId10"/>
          <w:pgSz w:w="16834" w:h="11909" w:orient="landscape" w:code="9"/>
          <w:pgMar w:top="691" w:right="1152" w:bottom="720" w:left="1152" w:header="720" w:footer="720" w:gutter="0"/>
          <w:cols w:space="720"/>
          <w:docGrid w:linePitch="245"/>
        </w:sectPr>
      </w:pPr>
    </w:p>
    <w:p w:rsidR="00D85404" w:rsidRPr="00C756BF" w:rsidRDefault="00A4349E" w:rsidP="002538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A4349E">
        <w:rPr>
          <w:rFonts w:ascii="Angsana New" w:hAnsi="Angsana New"/>
          <w:b/>
          <w:bCs/>
          <w:sz w:val="30"/>
          <w:szCs w:val="30"/>
        </w:rPr>
        <w:lastRenderedPageBreak/>
        <w:t>13</w:t>
      </w:r>
      <w:r w:rsidR="00D85404" w:rsidRPr="00C756BF">
        <w:rPr>
          <w:rFonts w:ascii="Angsana New" w:hAnsi="Angsana New"/>
          <w:b/>
          <w:bCs/>
          <w:sz w:val="30"/>
          <w:szCs w:val="30"/>
        </w:rPr>
        <w:t xml:space="preserve">  </w:t>
      </w:r>
      <w:r w:rsidR="0056204C" w:rsidRPr="00C756BF">
        <w:rPr>
          <w:rFonts w:ascii="Angsana New" w:hAnsi="Angsana New"/>
          <w:b/>
          <w:bCs/>
          <w:sz w:val="30"/>
          <w:szCs w:val="30"/>
        </w:rPr>
        <w:tab/>
      </w:r>
      <w:r w:rsidR="005449B8" w:rsidRPr="00C756BF">
        <w:rPr>
          <w:rFonts w:ascii="Angsana New" w:hAnsi="Angsana New"/>
          <w:b/>
          <w:bCs/>
          <w:sz w:val="30"/>
          <w:szCs w:val="30"/>
          <w:cs/>
        </w:rPr>
        <w:t>ภาษีเงินได้รอการตัดบัญชี</w:t>
      </w:r>
      <w:r w:rsidR="00493A7E" w:rsidRPr="00C756BF">
        <w:rPr>
          <w:rFonts w:ascii="Angsana New" w:hAnsi="Angsana New"/>
          <w:b/>
          <w:bCs/>
          <w:sz w:val="30"/>
          <w:szCs w:val="30"/>
          <w:cs/>
        </w:rPr>
        <w:t>สุทธิ</w:t>
      </w:r>
    </w:p>
    <w:p w:rsidR="00D85404" w:rsidRPr="00C756BF" w:rsidRDefault="00D85404" w:rsidP="00A229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i/>
          <w:iCs/>
          <w:sz w:val="16"/>
          <w:szCs w:val="16"/>
        </w:rPr>
      </w:pPr>
    </w:p>
    <w:p w:rsidR="006A62B2" w:rsidRPr="00C756BF" w:rsidRDefault="006A62B2" w:rsidP="00E66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>สินทรัพย์และหนี้สินภาษีเงินได้รอการตัดบัญชี</w:t>
      </w:r>
      <w:r w:rsidRPr="00C756BF">
        <w:rPr>
          <w:rFonts w:ascii="Angsana New" w:hAnsi="Angsana New"/>
          <w:sz w:val="30"/>
          <w:szCs w:val="30"/>
        </w:rPr>
        <w:t xml:space="preserve"> </w:t>
      </w:r>
      <w:r w:rsidRPr="00C756BF">
        <w:rPr>
          <w:rFonts w:ascii="Angsana New" w:hAnsi="Angsana New"/>
          <w:sz w:val="30"/>
          <w:szCs w:val="30"/>
          <w:cs/>
        </w:rPr>
        <w:t>ณ</w:t>
      </w:r>
      <w:r w:rsidRPr="00C756BF">
        <w:rPr>
          <w:rFonts w:ascii="Angsana New" w:hAnsi="Angsana New"/>
          <w:sz w:val="30"/>
          <w:szCs w:val="30"/>
        </w:rPr>
        <w:t xml:space="preserve"> </w:t>
      </w:r>
      <w:r w:rsidRPr="00C756BF">
        <w:rPr>
          <w:rFonts w:ascii="Angsana New" w:hAnsi="Angsana New"/>
          <w:sz w:val="30"/>
          <w:szCs w:val="30"/>
          <w:cs/>
        </w:rPr>
        <w:t xml:space="preserve">วันที่ </w:t>
      </w:r>
      <w:r w:rsidR="00A4349E" w:rsidRPr="00A4349E">
        <w:rPr>
          <w:rFonts w:ascii="Angsana New" w:hAnsi="Angsana New"/>
          <w:sz w:val="30"/>
          <w:szCs w:val="30"/>
        </w:rPr>
        <w:t>31</w:t>
      </w:r>
      <w:r w:rsidR="003617E0" w:rsidRPr="00C756BF">
        <w:rPr>
          <w:rFonts w:ascii="Angsana New" w:hAnsi="Angsana New"/>
          <w:sz w:val="30"/>
          <w:szCs w:val="30"/>
        </w:rPr>
        <w:t xml:space="preserve"> </w:t>
      </w:r>
      <w:r w:rsidR="003617E0" w:rsidRPr="00C756BF">
        <w:rPr>
          <w:rFonts w:ascii="Angsana New" w:hAnsi="Angsana New"/>
          <w:sz w:val="30"/>
          <w:szCs w:val="30"/>
          <w:cs/>
        </w:rPr>
        <w:t xml:space="preserve">ธันวาคม </w:t>
      </w:r>
      <w:r w:rsidR="00A4349E" w:rsidRPr="00A4349E">
        <w:rPr>
          <w:rFonts w:ascii="Angsana New" w:hAnsi="Angsana New"/>
          <w:sz w:val="30"/>
          <w:szCs w:val="30"/>
        </w:rPr>
        <w:t>2562</w:t>
      </w:r>
      <w:r w:rsidR="003831F0" w:rsidRPr="00C756BF">
        <w:rPr>
          <w:rFonts w:ascii="Angsana New" w:hAnsi="Angsana New"/>
          <w:sz w:val="30"/>
          <w:szCs w:val="30"/>
          <w:cs/>
        </w:rPr>
        <w:t xml:space="preserve"> และ </w:t>
      </w:r>
      <w:r w:rsidR="00A4349E" w:rsidRPr="00A4349E">
        <w:rPr>
          <w:rFonts w:ascii="Angsana New" w:hAnsi="Angsana New"/>
          <w:sz w:val="30"/>
          <w:szCs w:val="30"/>
        </w:rPr>
        <w:t>2561</w:t>
      </w:r>
      <w:r w:rsidR="00572CC1" w:rsidRPr="00C756BF">
        <w:rPr>
          <w:rFonts w:ascii="Angsana New" w:hAnsi="Angsana New"/>
          <w:sz w:val="30"/>
          <w:szCs w:val="30"/>
        </w:rPr>
        <w:t xml:space="preserve"> </w:t>
      </w:r>
      <w:r w:rsidRPr="00C756BF">
        <w:rPr>
          <w:rFonts w:ascii="Angsana New" w:hAnsi="Angsana New"/>
          <w:sz w:val="30"/>
          <w:szCs w:val="30"/>
          <w:cs/>
        </w:rPr>
        <w:t>มีดังนี้</w:t>
      </w:r>
    </w:p>
    <w:p w:rsidR="002E033B" w:rsidRPr="00C756BF" w:rsidRDefault="002E033B"/>
    <w:tbl>
      <w:tblPr>
        <w:tblW w:w="915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453"/>
        <w:gridCol w:w="1170"/>
        <w:gridCol w:w="261"/>
        <w:gridCol w:w="1269"/>
      </w:tblGrid>
      <w:tr w:rsidR="00572CC1" w:rsidRPr="00C756BF" w:rsidTr="005B5A77">
        <w:tc>
          <w:tcPr>
            <w:tcW w:w="6453" w:type="dxa"/>
          </w:tcPr>
          <w:p w:rsidR="00572CC1" w:rsidRPr="00C756BF" w:rsidRDefault="00572CC1" w:rsidP="00572CC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572CC1" w:rsidRPr="00C756BF" w:rsidRDefault="00A4349E" w:rsidP="00585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1" w:type="dxa"/>
          </w:tcPr>
          <w:p w:rsidR="00572CC1" w:rsidRPr="00C756BF" w:rsidRDefault="00572CC1" w:rsidP="00572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9" w:type="dxa"/>
          </w:tcPr>
          <w:p w:rsidR="00572CC1" w:rsidRPr="00C756BF" w:rsidRDefault="00A4349E" w:rsidP="00585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2E033B" w:rsidRPr="00C756BF" w:rsidTr="00202848">
        <w:tc>
          <w:tcPr>
            <w:tcW w:w="6453" w:type="dxa"/>
          </w:tcPr>
          <w:p w:rsidR="002E033B" w:rsidRPr="00C756BF" w:rsidRDefault="002E033B" w:rsidP="002E033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:rsidR="002E033B" w:rsidRPr="00C756BF" w:rsidRDefault="002E033B" w:rsidP="002E0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756B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831F0" w:rsidRPr="00C756BF" w:rsidTr="00202848">
        <w:tc>
          <w:tcPr>
            <w:tcW w:w="6453" w:type="dxa"/>
          </w:tcPr>
          <w:p w:rsidR="003831F0" w:rsidRPr="00C756BF" w:rsidRDefault="003831F0" w:rsidP="003831F0">
            <w:pPr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สินทรัพย์การเงินได้รอการตัดบัญชี</w:t>
            </w:r>
          </w:p>
        </w:tc>
        <w:tc>
          <w:tcPr>
            <w:tcW w:w="1170" w:type="dxa"/>
            <w:vAlign w:val="center"/>
          </w:tcPr>
          <w:p w:rsidR="003831F0" w:rsidRPr="00C756BF" w:rsidRDefault="00A4349E" w:rsidP="009F2A4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349E">
              <w:rPr>
                <w:rFonts w:ascii="Angsana New" w:hAnsi="Angsana New"/>
                <w:sz w:val="30"/>
                <w:szCs w:val="30"/>
                <w:lang w:val="en-US" w:bidi="th-TH"/>
              </w:rPr>
              <w:t>72</w:t>
            </w:r>
            <w:r w:rsidR="00125AE7" w:rsidRPr="00C756B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  <w:lang w:val="en-US" w:bidi="th-TH"/>
              </w:rPr>
              <w:t>959</w:t>
            </w:r>
          </w:p>
        </w:tc>
        <w:tc>
          <w:tcPr>
            <w:tcW w:w="261" w:type="dxa"/>
            <w:vAlign w:val="center"/>
          </w:tcPr>
          <w:p w:rsidR="003831F0" w:rsidRPr="00C756BF" w:rsidRDefault="003831F0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vAlign w:val="center"/>
          </w:tcPr>
          <w:p w:rsidR="003831F0" w:rsidRPr="00C756BF" w:rsidRDefault="00A4349E" w:rsidP="00585B35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349E">
              <w:rPr>
                <w:rFonts w:ascii="Angsana New" w:hAnsi="Angsana New"/>
                <w:sz w:val="30"/>
                <w:szCs w:val="30"/>
                <w:lang w:val="en-US" w:bidi="th-TH"/>
              </w:rPr>
              <w:t>62</w:t>
            </w:r>
            <w:r w:rsidR="003831F0" w:rsidRPr="00C756B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  <w:lang w:val="en-US" w:bidi="th-TH"/>
              </w:rPr>
              <w:t>010</w:t>
            </w:r>
          </w:p>
        </w:tc>
      </w:tr>
      <w:tr w:rsidR="003831F0" w:rsidRPr="00C756BF" w:rsidTr="00202848">
        <w:tc>
          <w:tcPr>
            <w:tcW w:w="6453" w:type="dxa"/>
          </w:tcPr>
          <w:p w:rsidR="003831F0" w:rsidRPr="00C756BF" w:rsidRDefault="003831F0" w:rsidP="003831F0">
            <w:pPr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center"/>
          </w:tcPr>
          <w:p w:rsidR="003831F0" w:rsidRPr="00C756BF" w:rsidRDefault="00B92139" w:rsidP="00585B35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756BF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4349E" w:rsidRPr="00A4349E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125AE7" w:rsidRPr="00C756B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4349E" w:rsidRPr="00A4349E">
              <w:rPr>
                <w:rFonts w:ascii="Angsana New" w:hAnsi="Angsana New"/>
                <w:sz w:val="30"/>
                <w:szCs w:val="30"/>
                <w:lang w:val="en-US" w:bidi="th-TH"/>
              </w:rPr>
              <w:t>902</w:t>
            </w:r>
            <w:r w:rsidRPr="00C756BF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1" w:type="dxa"/>
            <w:vAlign w:val="center"/>
          </w:tcPr>
          <w:p w:rsidR="003831F0" w:rsidRPr="00C756BF" w:rsidRDefault="003831F0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9" w:type="dxa"/>
            <w:vAlign w:val="center"/>
          </w:tcPr>
          <w:p w:rsidR="003831F0" w:rsidRPr="00C756BF" w:rsidRDefault="003831F0" w:rsidP="00585B35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756BF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4349E" w:rsidRPr="00A4349E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C756B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4349E" w:rsidRPr="00A4349E">
              <w:rPr>
                <w:rFonts w:ascii="Angsana New" w:hAnsi="Angsana New"/>
                <w:sz w:val="30"/>
                <w:szCs w:val="30"/>
                <w:lang w:val="en-US" w:bidi="th-TH"/>
              </w:rPr>
              <w:t>918</w:t>
            </w:r>
            <w:r w:rsidRPr="00C756BF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3831F0" w:rsidRPr="00C756BF" w:rsidTr="00202848">
        <w:tc>
          <w:tcPr>
            <w:tcW w:w="6453" w:type="dxa"/>
          </w:tcPr>
          <w:p w:rsidR="003831F0" w:rsidRPr="00C756BF" w:rsidRDefault="003831F0" w:rsidP="003831F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56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สุทธิ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831F0" w:rsidRPr="00C756BF" w:rsidRDefault="00A4349E" w:rsidP="009F2A4F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349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66</w:t>
            </w:r>
            <w:r w:rsidR="00125AE7" w:rsidRPr="00C756B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057</w:t>
            </w:r>
          </w:p>
        </w:tc>
        <w:tc>
          <w:tcPr>
            <w:tcW w:w="261" w:type="dxa"/>
            <w:vAlign w:val="center"/>
          </w:tcPr>
          <w:p w:rsidR="003831F0" w:rsidRPr="00C756BF" w:rsidRDefault="003831F0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831F0" w:rsidRPr="00C756BF" w:rsidRDefault="00A4349E" w:rsidP="00585B35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4349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</w:t>
            </w:r>
            <w:r w:rsidR="003831F0" w:rsidRPr="00C756B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092</w:t>
            </w:r>
          </w:p>
        </w:tc>
      </w:tr>
    </w:tbl>
    <w:p w:rsidR="00D76C7E" w:rsidRPr="00C756BF" w:rsidRDefault="00D76C7E" w:rsidP="00815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16"/>
          <w:szCs w:val="16"/>
        </w:rPr>
      </w:pPr>
    </w:p>
    <w:p w:rsidR="00572CC1" w:rsidRPr="00C756BF" w:rsidRDefault="00572CC1" w:rsidP="006E7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 ที่</w:t>
      </w:r>
      <w:r w:rsidR="001938D5" w:rsidRPr="00C756BF">
        <w:rPr>
          <w:rFonts w:ascii="Angsana New" w:hAnsi="Angsana New"/>
          <w:sz w:val="30"/>
          <w:szCs w:val="30"/>
          <w:cs/>
        </w:rPr>
        <w:t>เกิดขึ้นในระหว่างปี</w:t>
      </w:r>
      <w:r w:rsidRPr="00C756BF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2A33B0" w:rsidRPr="00C756BF" w:rsidRDefault="002A33B0" w:rsidP="006E7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556" w:type="dxa"/>
        <w:tblInd w:w="558" w:type="dxa"/>
        <w:tblLook w:val="01E0" w:firstRow="1" w:lastRow="1" w:firstColumn="1" w:lastColumn="1" w:noHBand="0" w:noVBand="0"/>
      </w:tblPr>
      <w:tblGrid>
        <w:gridCol w:w="3420"/>
        <w:gridCol w:w="1278"/>
        <w:gridCol w:w="259"/>
        <w:gridCol w:w="1357"/>
        <w:gridCol w:w="258"/>
        <w:gridCol w:w="1456"/>
        <w:gridCol w:w="236"/>
        <w:gridCol w:w="1292"/>
      </w:tblGrid>
      <w:tr w:rsidR="002A33B0" w:rsidRPr="00C756BF" w:rsidTr="00DA429B">
        <w:trPr>
          <w:tblHeader/>
        </w:trPr>
        <w:tc>
          <w:tcPr>
            <w:tcW w:w="3420" w:type="dxa"/>
          </w:tcPr>
          <w:p w:rsidR="002A33B0" w:rsidRPr="00C756BF" w:rsidRDefault="002A33B0" w:rsidP="00D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:rsidR="002A33B0" w:rsidRPr="00C756BF" w:rsidRDefault="002A33B0" w:rsidP="00DA429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C756BF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ณ วันที่  </w:t>
            </w:r>
          </w:p>
        </w:tc>
        <w:tc>
          <w:tcPr>
            <w:tcW w:w="259" w:type="dxa"/>
          </w:tcPr>
          <w:p w:rsidR="002A33B0" w:rsidRPr="00C756BF" w:rsidRDefault="002A33B0" w:rsidP="00D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3071" w:type="dxa"/>
            <w:gridSpan w:val="3"/>
            <w:tcBorders>
              <w:bottom w:val="single" w:sz="4" w:space="0" w:color="auto"/>
            </w:tcBorders>
          </w:tcPr>
          <w:p w:rsidR="002A33B0" w:rsidRPr="00C756BF" w:rsidRDefault="002A33B0" w:rsidP="00DA4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03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756BF">
              <w:rPr>
                <w:rFonts w:ascii="Angsana New" w:hAnsi="Angsana New"/>
                <w:b/>
                <w:sz w:val="28"/>
                <w:szCs w:val="28"/>
                <w:cs/>
              </w:rPr>
              <w:t>บันทึกเป็นรายได้</w:t>
            </w:r>
            <w:r w:rsidRPr="00C756BF">
              <w:rPr>
                <w:rFonts w:ascii="Angsana New" w:hAnsi="Angsana New"/>
                <w:b/>
                <w:sz w:val="28"/>
                <w:szCs w:val="28"/>
              </w:rPr>
              <w:t>/</w:t>
            </w:r>
            <w:r w:rsidRPr="00C756BF">
              <w:rPr>
                <w:rFonts w:ascii="Angsana New" w:hAnsi="Angsana New"/>
                <w:b/>
                <w:sz w:val="28"/>
                <w:szCs w:val="28"/>
                <w:cs/>
              </w:rPr>
              <w:t>(รายจ่าย) ใน</w:t>
            </w:r>
          </w:p>
        </w:tc>
        <w:tc>
          <w:tcPr>
            <w:tcW w:w="236" w:type="dxa"/>
          </w:tcPr>
          <w:p w:rsidR="002A33B0" w:rsidRPr="00C756BF" w:rsidRDefault="002A33B0" w:rsidP="00DA429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2" w:type="dxa"/>
          </w:tcPr>
          <w:p w:rsidR="002A33B0" w:rsidRPr="00C756BF" w:rsidRDefault="002A33B0" w:rsidP="00DA429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C756BF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ณ วันที่    </w:t>
            </w:r>
          </w:p>
        </w:tc>
      </w:tr>
      <w:tr w:rsidR="002A33B0" w:rsidRPr="00C756BF" w:rsidTr="00DA429B">
        <w:trPr>
          <w:tblHeader/>
        </w:trPr>
        <w:tc>
          <w:tcPr>
            <w:tcW w:w="3420" w:type="dxa"/>
          </w:tcPr>
          <w:p w:rsidR="002A33B0" w:rsidRPr="00C756BF" w:rsidRDefault="002A33B0" w:rsidP="00D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:rsidR="002A33B0" w:rsidRPr="00C756BF" w:rsidRDefault="00A4349E" w:rsidP="00DA429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2A33B0" w:rsidRPr="00C756BF">
              <w:rPr>
                <w:rFonts w:ascii="Angsana New" w:hAnsi="Angsana New"/>
                <w:sz w:val="28"/>
                <w:szCs w:val="28"/>
                <w:lang w:bidi="th-TH"/>
              </w:rPr>
              <w:t xml:space="preserve"> </w:t>
            </w:r>
            <w:r w:rsidR="002A33B0" w:rsidRPr="00C756BF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มกราคม</w:t>
            </w:r>
          </w:p>
        </w:tc>
        <w:tc>
          <w:tcPr>
            <w:tcW w:w="259" w:type="dxa"/>
          </w:tcPr>
          <w:p w:rsidR="002A33B0" w:rsidRPr="00C756BF" w:rsidRDefault="002A33B0" w:rsidP="00D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</w:tcPr>
          <w:p w:rsidR="002A33B0" w:rsidRPr="00C756BF" w:rsidRDefault="002A33B0" w:rsidP="00D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756BF">
              <w:rPr>
                <w:rFonts w:ascii="Angsana New" w:hAnsi="Angsana New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58" w:type="dxa"/>
            <w:tcBorders>
              <w:top w:val="single" w:sz="4" w:space="0" w:color="auto"/>
            </w:tcBorders>
          </w:tcPr>
          <w:p w:rsidR="002A33B0" w:rsidRPr="00C756BF" w:rsidRDefault="002A33B0" w:rsidP="00D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8" w:right="-103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</w:tcPr>
          <w:p w:rsidR="002A33B0" w:rsidRPr="00C756BF" w:rsidRDefault="002A33B0" w:rsidP="00D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756BF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</w:p>
        </w:tc>
        <w:tc>
          <w:tcPr>
            <w:tcW w:w="236" w:type="dxa"/>
          </w:tcPr>
          <w:p w:rsidR="002A33B0" w:rsidRPr="00C756BF" w:rsidRDefault="002A33B0" w:rsidP="00DA429B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</w:tcPr>
          <w:p w:rsidR="002A33B0" w:rsidRPr="00C756BF" w:rsidRDefault="00A4349E" w:rsidP="00DA429B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31</w:t>
            </w:r>
            <w:r w:rsidR="003617E0" w:rsidRPr="00C756B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 ธันว</w:t>
            </w:r>
            <w:r w:rsidR="00411DA2" w:rsidRPr="00C756B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า</w:t>
            </w:r>
            <w:r w:rsidR="003617E0" w:rsidRPr="00C756B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คม</w:t>
            </w:r>
          </w:p>
        </w:tc>
      </w:tr>
      <w:tr w:rsidR="002A33B0" w:rsidRPr="00C756BF" w:rsidTr="00DA429B">
        <w:trPr>
          <w:tblHeader/>
        </w:trPr>
        <w:tc>
          <w:tcPr>
            <w:tcW w:w="3420" w:type="dxa"/>
          </w:tcPr>
          <w:p w:rsidR="002A33B0" w:rsidRPr="00C756BF" w:rsidRDefault="002A33B0" w:rsidP="00D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:rsidR="002A33B0" w:rsidRPr="00C756BF" w:rsidRDefault="00A4349E" w:rsidP="00DA429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4349E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59" w:type="dxa"/>
          </w:tcPr>
          <w:p w:rsidR="002A33B0" w:rsidRPr="00C756BF" w:rsidRDefault="002A33B0" w:rsidP="00D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7" w:type="dxa"/>
          </w:tcPr>
          <w:p w:rsidR="002A33B0" w:rsidRPr="00C756BF" w:rsidRDefault="002A33B0" w:rsidP="00D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18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56BF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58" w:type="dxa"/>
          </w:tcPr>
          <w:p w:rsidR="002A33B0" w:rsidRPr="00C756BF" w:rsidRDefault="002A33B0" w:rsidP="00D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8" w:right="-103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56" w:type="dxa"/>
          </w:tcPr>
          <w:p w:rsidR="002A33B0" w:rsidRPr="00C756BF" w:rsidRDefault="002A33B0" w:rsidP="00D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18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56BF">
              <w:rPr>
                <w:rFonts w:ascii="Angsana New" w:hAnsi="Angsana New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236" w:type="dxa"/>
          </w:tcPr>
          <w:p w:rsidR="002A33B0" w:rsidRPr="00C756BF" w:rsidRDefault="002A33B0" w:rsidP="00DA429B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</w:tcPr>
          <w:p w:rsidR="002A33B0" w:rsidRPr="00C756BF" w:rsidRDefault="00A4349E" w:rsidP="00DA429B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49E">
              <w:rPr>
                <w:rFonts w:ascii="Angsana New" w:hAnsi="Angsana New"/>
                <w:b/>
                <w:sz w:val="28"/>
                <w:szCs w:val="28"/>
                <w:lang w:val="en-US"/>
              </w:rPr>
              <w:t>256</w:t>
            </w:r>
            <w:r w:rsidRPr="00A4349E">
              <w:rPr>
                <w:rFonts w:ascii="Angsana New" w:hAnsi="Angsana New"/>
                <w:bCs/>
                <w:sz w:val="28"/>
                <w:szCs w:val="28"/>
                <w:lang w:val="en-US"/>
              </w:rPr>
              <w:t>2</w:t>
            </w:r>
          </w:p>
        </w:tc>
      </w:tr>
      <w:tr w:rsidR="003D2DD6" w:rsidRPr="00C756BF" w:rsidTr="00CF572B">
        <w:trPr>
          <w:tblHeader/>
        </w:trPr>
        <w:tc>
          <w:tcPr>
            <w:tcW w:w="3420" w:type="dxa"/>
          </w:tcPr>
          <w:p w:rsidR="003D2DD6" w:rsidRPr="00C756BF" w:rsidRDefault="003D2DD6" w:rsidP="00D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6136" w:type="dxa"/>
            <w:gridSpan w:val="7"/>
          </w:tcPr>
          <w:p w:rsidR="003D2DD6" w:rsidRPr="00C756BF" w:rsidRDefault="003D2DD6" w:rsidP="00D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756B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(หมายเหตุ </w:t>
            </w:r>
            <w:r w:rsidR="00A4349E" w:rsidRPr="00A4349E">
              <w:rPr>
                <w:rFonts w:ascii="Angsana New" w:hAnsi="Angsana New"/>
                <w:i/>
                <w:iCs/>
                <w:sz w:val="28"/>
                <w:szCs w:val="28"/>
              </w:rPr>
              <w:t>27</w:t>
            </w:r>
            <w:r w:rsidRPr="00C756B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2A33B0" w:rsidRPr="00C756BF" w:rsidTr="00DA429B">
        <w:trPr>
          <w:tblHeader/>
        </w:trPr>
        <w:tc>
          <w:tcPr>
            <w:tcW w:w="3420" w:type="dxa"/>
          </w:tcPr>
          <w:p w:rsidR="002A33B0" w:rsidRPr="00C756BF" w:rsidRDefault="002A33B0" w:rsidP="00D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36" w:type="dxa"/>
            <w:gridSpan w:val="7"/>
          </w:tcPr>
          <w:p w:rsidR="002A33B0" w:rsidRPr="00C756BF" w:rsidRDefault="002A33B0" w:rsidP="00D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756BF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A33B0" w:rsidRPr="00C756BF" w:rsidTr="00DA429B">
        <w:tc>
          <w:tcPr>
            <w:tcW w:w="3420" w:type="dxa"/>
          </w:tcPr>
          <w:p w:rsidR="002A33B0" w:rsidRPr="00C756BF" w:rsidRDefault="002A33B0" w:rsidP="00DA4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756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8" w:type="dxa"/>
          </w:tcPr>
          <w:p w:rsidR="002A33B0" w:rsidRPr="00C756BF" w:rsidRDefault="002A33B0" w:rsidP="004C1776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</w:tcPr>
          <w:p w:rsidR="002A33B0" w:rsidRPr="00C756BF" w:rsidRDefault="002A33B0" w:rsidP="00D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</w:tcPr>
          <w:p w:rsidR="002A33B0" w:rsidRPr="00C756BF" w:rsidRDefault="002A33B0" w:rsidP="004C1776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8" w:type="dxa"/>
          </w:tcPr>
          <w:p w:rsidR="002A33B0" w:rsidRPr="00C756BF" w:rsidRDefault="002A33B0" w:rsidP="00D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2A33B0" w:rsidRPr="00C756BF" w:rsidRDefault="002A33B0" w:rsidP="00DA429B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:rsidR="002A33B0" w:rsidRPr="00C756BF" w:rsidRDefault="002A33B0" w:rsidP="00DA429B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92" w:type="dxa"/>
          </w:tcPr>
          <w:p w:rsidR="002A33B0" w:rsidRPr="00C756BF" w:rsidRDefault="002A33B0" w:rsidP="00DA429B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2A33B0" w:rsidRPr="00C756BF" w:rsidTr="00DA429B">
        <w:tc>
          <w:tcPr>
            <w:tcW w:w="3420" w:type="dxa"/>
          </w:tcPr>
          <w:p w:rsidR="002A33B0" w:rsidRPr="00C756BF" w:rsidRDefault="002A33B0" w:rsidP="00DA4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C756BF">
              <w:rPr>
                <w:rFonts w:ascii="Angsana New" w:hAnsi="Angsana New"/>
                <w:spacing w:val="-4"/>
                <w:sz w:val="28"/>
                <w:szCs w:val="28"/>
                <w:cs/>
              </w:rPr>
              <w:t>ส่วนปรับปรุงสำนักงานเช่าและอุปกรณ์สุทธิ</w:t>
            </w:r>
          </w:p>
        </w:tc>
        <w:tc>
          <w:tcPr>
            <w:tcW w:w="1278" w:type="dxa"/>
          </w:tcPr>
          <w:p w:rsidR="002A33B0" w:rsidRPr="00C756BF" w:rsidRDefault="00A4349E" w:rsidP="00DA429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4349E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  <w:r w:rsidR="004C1776" w:rsidRPr="00C756B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4349E">
              <w:rPr>
                <w:rFonts w:ascii="Angsana New" w:hAnsi="Angsana New"/>
                <w:sz w:val="28"/>
                <w:szCs w:val="28"/>
                <w:lang w:val="en-US"/>
              </w:rPr>
              <w:t>580</w:t>
            </w:r>
          </w:p>
        </w:tc>
        <w:tc>
          <w:tcPr>
            <w:tcW w:w="259" w:type="dxa"/>
          </w:tcPr>
          <w:p w:rsidR="002A33B0" w:rsidRPr="00C756BF" w:rsidRDefault="002A33B0" w:rsidP="00D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</w:tcPr>
          <w:p w:rsidR="002A33B0" w:rsidRPr="00C756BF" w:rsidRDefault="00A4349E" w:rsidP="00DA429B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636</w:t>
            </w:r>
          </w:p>
        </w:tc>
        <w:tc>
          <w:tcPr>
            <w:tcW w:w="258" w:type="dxa"/>
          </w:tcPr>
          <w:p w:rsidR="002A33B0" w:rsidRPr="00C756BF" w:rsidRDefault="002A33B0" w:rsidP="00D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2A33B0" w:rsidRPr="00C756BF" w:rsidRDefault="00DB1F9E" w:rsidP="00DA429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2A33B0" w:rsidRPr="00C756BF" w:rsidRDefault="002A33B0" w:rsidP="00DA429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</w:tcPr>
          <w:p w:rsidR="002A33B0" w:rsidRPr="00C756BF" w:rsidRDefault="00A4349E" w:rsidP="00DA429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4349E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 w:rsidR="00911A4A" w:rsidRPr="00C756B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4349E">
              <w:rPr>
                <w:rFonts w:ascii="Angsana New" w:hAnsi="Angsana New"/>
                <w:sz w:val="28"/>
                <w:szCs w:val="28"/>
                <w:lang w:val="en-US"/>
              </w:rPr>
              <w:t>216</w:t>
            </w:r>
          </w:p>
        </w:tc>
      </w:tr>
      <w:tr w:rsidR="002A33B0" w:rsidRPr="00C756BF" w:rsidTr="00DA429B">
        <w:tc>
          <w:tcPr>
            <w:tcW w:w="3420" w:type="dxa"/>
          </w:tcPr>
          <w:p w:rsidR="002A33B0" w:rsidRPr="00C756BF" w:rsidRDefault="002A33B0" w:rsidP="00DA4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756BF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278" w:type="dxa"/>
          </w:tcPr>
          <w:p w:rsidR="002A33B0" w:rsidRPr="00C756BF" w:rsidRDefault="00A4349E" w:rsidP="00585B3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4349E">
              <w:rPr>
                <w:rFonts w:ascii="Angsana New" w:hAnsi="Angsana New"/>
                <w:sz w:val="28"/>
                <w:szCs w:val="28"/>
                <w:lang w:val="en-US"/>
              </w:rPr>
              <w:t>37</w:t>
            </w:r>
            <w:r w:rsidR="00585B35" w:rsidRPr="00C756B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4349E">
              <w:rPr>
                <w:rFonts w:ascii="Angsana New" w:hAnsi="Angsana New"/>
                <w:sz w:val="28"/>
                <w:szCs w:val="28"/>
                <w:lang w:val="en-US"/>
              </w:rPr>
              <w:t>332</w:t>
            </w:r>
          </w:p>
        </w:tc>
        <w:tc>
          <w:tcPr>
            <w:tcW w:w="259" w:type="dxa"/>
          </w:tcPr>
          <w:p w:rsidR="002A33B0" w:rsidRPr="00C756BF" w:rsidRDefault="002A33B0" w:rsidP="00D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</w:tcPr>
          <w:p w:rsidR="002A33B0" w:rsidRPr="00C756BF" w:rsidRDefault="00A4349E" w:rsidP="00585B35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="00DB1F9E"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488</w:t>
            </w:r>
          </w:p>
        </w:tc>
        <w:tc>
          <w:tcPr>
            <w:tcW w:w="258" w:type="dxa"/>
          </w:tcPr>
          <w:p w:rsidR="002A33B0" w:rsidRPr="00C756BF" w:rsidRDefault="002A33B0" w:rsidP="00D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2A33B0" w:rsidRPr="00C756BF" w:rsidRDefault="00DB1F9E" w:rsidP="00DA429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2A33B0" w:rsidRPr="00C756BF" w:rsidRDefault="002A33B0" w:rsidP="00DA429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</w:tcPr>
          <w:p w:rsidR="002A33B0" w:rsidRPr="00C756BF" w:rsidRDefault="00A4349E" w:rsidP="00DA429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4349E">
              <w:rPr>
                <w:rFonts w:ascii="Angsana New" w:hAnsi="Angsana New"/>
                <w:sz w:val="28"/>
                <w:szCs w:val="28"/>
                <w:lang w:val="en-US"/>
              </w:rPr>
              <w:t>42</w:t>
            </w:r>
            <w:r w:rsidR="00911A4A" w:rsidRPr="00C756B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4349E">
              <w:rPr>
                <w:rFonts w:ascii="Angsana New" w:hAnsi="Angsana New"/>
                <w:sz w:val="28"/>
                <w:szCs w:val="28"/>
                <w:lang w:val="en-US"/>
              </w:rPr>
              <w:t>820</w:t>
            </w:r>
          </w:p>
        </w:tc>
      </w:tr>
      <w:tr w:rsidR="002A33B0" w:rsidRPr="00C756BF" w:rsidTr="00DA429B">
        <w:tc>
          <w:tcPr>
            <w:tcW w:w="3420" w:type="dxa"/>
          </w:tcPr>
          <w:p w:rsidR="002A33B0" w:rsidRPr="00C756BF" w:rsidRDefault="002A33B0" w:rsidP="00DA4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756BF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78" w:type="dxa"/>
          </w:tcPr>
          <w:p w:rsidR="002A33B0" w:rsidRPr="00C756BF" w:rsidRDefault="00A4349E" w:rsidP="00DA429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4349E">
              <w:rPr>
                <w:rFonts w:ascii="Angsana New" w:hAnsi="Angsana New"/>
                <w:sz w:val="28"/>
                <w:szCs w:val="28"/>
                <w:lang w:val="en-US"/>
              </w:rPr>
              <w:t>28</w:t>
            </w:r>
          </w:p>
        </w:tc>
        <w:tc>
          <w:tcPr>
            <w:tcW w:w="259" w:type="dxa"/>
          </w:tcPr>
          <w:p w:rsidR="002A33B0" w:rsidRPr="00C756BF" w:rsidRDefault="002A33B0" w:rsidP="00D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</w:tcPr>
          <w:p w:rsidR="002A33B0" w:rsidRPr="00C756BF" w:rsidRDefault="00911A4A" w:rsidP="00585B35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8" w:type="dxa"/>
          </w:tcPr>
          <w:p w:rsidR="002A33B0" w:rsidRPr="00C756BF" w:rsidRDefault="002A33B0" w:rsidP="00D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2A33B0" w:rsidRPr="00C756BF" w:rsidRDefault="00911A4A" w:rsidP="00DA429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2A33B0" w:rsidRPr="00C756BF" w:rsidRDefault="002A33B0" w:rsidP="00DA429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</w:tcPr>
          <w:p w:rsidR="002A33B0" w:rsidRPr="00C756BF" w:rsidRDefault="00A4349E" w:rsidP="00585B3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4349E">
              <w:rPr>
                <w:rFonts w:ascii="Angsana New" w:hAnsi="Angsana New"/>
                <w:sz w:val="28"/>
                <w:szCs w:val="28"/>
                <w:lang w:val="en-US"/>
              </w:rPr>
              <w:t>28</w:t>
            </w:r>
          </w:p>
        </w:tc>
      </w:tr>
      <w:tr w:rsidR="002A33B0" w:rsidRPr="00C756BF" w:rsidTr="00DA429B">
        <w:tc>
          <w:tcPr>
            <w:tcW w:w="3420" w:type="dxa"/>
          </w:tcPr>
          <w:p w:rsidR="002A33B0" w:rsidRPr="00C756BF" w:rsidRDefault="002A33B0" w:rsidP="00DA4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756BF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2A33B0" w:rsidRPr="00C756BF" w:rsidRDefault="00A4349E" w:rsidP="00585B3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4349E">
              <w:rPr>
                <w:rFonts w:ascii="Angsana New" w:hAnsi="Angsana New"/>
                <w:sz w:val="28"/>
                <w:szCs w:val="28"/>
                <w:lang w:val="en-US"/>
              </w:rPr>
              <w:t>13</w:t>
            </w:r>
            <w:r w:rsidR="004C1776" w:rsidRPr="00C756B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4349E">
              <w:rPr>
                <w:rFonts w:ascii="Angsana New" w:hAnsi="Angsana New"/>
                <w:sz w:val="28"/>
                <w:szCs w:val="28"/>
                <w:lang w:val="en-US"/>
              </w:rPr>
              <w:t>070</w:t>
            </w:r>
          </w:p>
        </w:tc>
        <w:tc>
          <w:tcPr>
            <w:tcW w:w="259" w:type="dxa"/>
          </w:tcPr>
          <w:p w:rsidR="002A33B0" w:rsidRPr="00C756BF" w:rsidRDefault="002A33B0" w:rsidP="00D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:rsidR="002A33B0" w:rsidRPr="00C756BF" w:rsidRDefault="00A4349E" w:rsidP="00EB7358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DB1F9E"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941</w:t>
            </w:r>
          </w:p>
        </w:tc>
        <w:tc>
          <w:tcPr>
            <w:tcW w:w="258" w:type="dxa"/>
          </w:tcPr>
          <w:p w:rsidR="002A33B0" w:rsidRPr="00C756BF" w:rsidRDefault="002A33B0" w:rsidP="00D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:rsidR="002A33B0" w:rsidRPr="00C756BF" w:rsidRDefault="00A4349E" w:rsidP="00DA429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911A4A"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884</w:t>
            </w:r>
          </w:p>
        </w:tc>
        <w:tc>
          <w:tcPr>
            <w:tcW w:w="236" w:type="dxa"/>
          </w:tcPr>
          <w:p w:rsidR="002A33B0" w:rsidRPr="00C756BF" w:rsidRDefault="002A33B0" w:rsidP="00DA429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:rsidR="002A33B0" w:rsidRPr="00C756BF" w:rsidRDefault="00A4349E" w:rsidP="00EB735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4349E">
              <w:rPr>
                <w:rFonts w:ascii="Angsana New" w:hAnsi="Angsana New"/>
                <w:sz w:val="28"/>
                <w:szCs w:val="28"/>
                <w:lang w:val="en-US"/>
              </w:rPr>
              <w:t>17</w:t>
            </w:r>
            <w:r w:rsidR="00911A4A" w:rsidRPr="00C756B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4349E">
              <w:rPr>
                <w:rFonts w:ascii="Angsana New" w:hAnsi="Angsana New"/>
                <w:sz w:val="28"/>
                <w:szCs w:val="28"/>
                <w:lang w:val="en-US"/>
              </w:rPr>
              <w:t>895</w:t>
            </w:r>
          </w:p>
        </w:tc>
      </w:tr>
      <w:tr w:rsidR="002A33B0" w:rsidRPr="00C756BF" w:rsidTr="00DA429B">
        <w:tc>
          <w:tcPr>
            <w:tcW w:w="3420" w:type="dxa"/>
          </w:tcPr>
          <w:p w:rsidR="002A33B0" w:rsidRPr="00C756BF" w:rsidRDefault="002A33B0" w:rsidP="00DA429B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756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2A33B0" w:rsidRPr="00C756BF" w:rsidRDefault="00A4349E" w:rsidP="00DA429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4349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62</w:t>
            </w:r>
            <w:r w:rsidR="004C1776" w:rsidRPr="00C756B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010</w:t>
            </w:r>
          </w:p>
        </w:tc>
        <w:tc>
          <w:tcPr>
            <w:tcW w:w="259" w:type="dxa"/>
          </w:tcPr>
          <w:p w:rsidR="002A33B0" w:rsidRPr="00C756BF" w:rsidRDefault="002A33B0" w:rsidP="00D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:rsidR="002A33B0" w:rsidRPr="00C756BF" w:rsidRDefault="00A4349E" w:rsidP="00EB7358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4349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</w:t>
            </w:r>
            <w:r w:rsidR="00DB1F9E" w:rsidRPr="00C756B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065</w:t>
            </w:r>
          </w:p>
        </w:tc>
        <w:tc>
          <w:tcPr>
            <w:tcW w:w="258" w:type="dxa"/>
          </w:tcPr>
          <w:p w:rsidR="002A33B0" w:rsidRPr="00C756BF" w:rsidRDefault="002A33B0" w:rsidP="00D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</w:tcPr>
          <w:p w:rsidR="002A33B0" w:rsidRPr="00C756BF" w:rsidRDefault="00A4349E" w:rsidP="00DA429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4349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="00DB1F9E" w:rsidRPr="00C756B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884</w:t>
            </w:r>
          </w:p>
        </w:tc>
        <w:tc>
          <w:tcPr>
            <w:tcW w:w="236" w:type="dxa"/>
          </w:tcPr>
          <w:p w:rsidR="002A33B0" w:rsidRPr="00C756BF" w:rsidRDefault="002A33B0" w:rsidP="00DA429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:rsidR="002A33B0" w:rsidRPr="00C756BF" w:rsidRDefault="00A4349E" w:rsidP="00EB735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4349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72</w:t>
            </w:r>
            <w:r w:rsidR="00DB1F9E" w:rsidRPr="00C756B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959</w:t>
            </w:r>
          </w:p>
        </w:tc>
      </w:tr>
      <w:tr w:rsidR="002A33B0" w:rsidRPr="00C756BF" w:rsidTr="00DA429B">
        <w:tc>
          <w:tcPr>
            <w:tcW w:w="3420" w:type="dxa"/>
          </w:tcPr>
          <w:p w:rsidR="002A33B0" w:rsidRPr="00C756BF" w:rsidRDefault="002A33B0" w:rsidP="00DA429B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2A33B0" w:rsidRPr="00C756BF" w:rsidRDefault="002A33B0" w:rsidP="00DA429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9" w:type="dxa"/>
          </w:tcPr>
          <w:p w:rsidR="002A33B0" w:rsidRPr="00C756BF" w:rsidRDefault="002A33B0" w:rsidP="00D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</w:tcPr>
          <w:p w:rsidR="002A33B0" w:rsidRPr="00C756BF" w:rsidRDefault="002A33B0" w:rsidP="00DA429B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43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8" w:type="dxa"/>
          </w:tcPr>
          <w:p w:rsidR="002A33B0" w:rsidRPr="00C756BF" w:rsidRDefault="002A33B0" w:rsidP="00D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</w:tcPr>
          <w:p w:rsidR="002A33B0" w:rsidRPr="00C756BF" w:rsidRDefault="002A33B0" w:rsidP="00DA429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2A33B0" w:rsidRPr="00C756BF" w:rsidRDefault="002A33B0" w:rsidP="00DA429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</w:tcPr>
          <w:p w:rsidR="002A33B0" w:rsidRPr="00C756BF" w:rsidRDefault="002A33B0" w:rsidP="00DA429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A33B0" w:rsidRPr="00C756BF" w:rsidTr="00DA429B">
        <w:tc>
          <w:tcPr>
            <w:tcW w:w="3420" w:type="dxa"/>
          </w:tcPr>
          <w:p w:rsidR="002A33B0" w:rsidRPr="00C756BF" w:rsidRDefault="002A33B0" w:rsidP="00DA429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756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8" w:type="dxa"/>
          </w:tcPr>
          <w:p w:rsidR="002A33B0" w:rsidRPr="00C756BF" w:rsidRDefault="002A33B0" w:rsidP="00DA429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9" w:type="dxa"/>
          </w:tcPr>
          <w:p w:rsidR="002A33B0" w:rsidRPr="00C756BF" w:rsidRDefault="002A33B0" w:rsidP="00D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</w:tcPr>
          <w:p w:rsidR="002A33B0" w:rsidRPr="00C756BF" w:rsidRDefault="002A33B0" w:rsidP="00DA429B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8" w:type="dxa"/>
          </w:tcPr>
          <w:p w:rsidR="002A33B0" w:rsidRPr="00C756BF" w:rsidRDefault="002A33B0" w:rsidP="00D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2A33B0" w:rsidRPr="00C756BF" w:rsidRDefault="002A33B0" w:rsidP="00DA429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2A33B0" w:rsidRPr="00C756BF" w:rsidRDefault="002A33B0" w:rsidP="00DA429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</w:tcPr>
          <w:p w:rsidR="002A33B0" w:rsidRPr="00C756BF" w:rsidRDefault="002A33B0" w:rsidP="00DA429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A33B0" w:rsidRPr="00C756BF" w:rsidTr="00DA429B">
        <w:tc>
          <w:tcPr>
            <w:tcW w:w="3420" w:type="dxa"/>
          </w:tcPr>
          <w:p w:rsidR="002A33B0" w:rsidRPr="00C756BF" w:rsidRDefault="002A33B0" w:rsidP="00DA429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756BF">
              <w:rPr>
                <w:rFonts w:ascii="Angsana New" w:hAnsi="Angsana New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2A33B0" w:rsidRPr="00C756BF" w:rsidRDefault="004C1776" w:rsidP="00DA429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56BF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A4349E" w:rsidRPr="00A4349E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C756B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A4349E" w:rsidRPr="00A4349E">
              <w:rPr>
                <w:rFonts w:ascii="Angsana New" w:hAnsi="Angsana New"/>
                <w:sz w:val="28"/>
                <w:szCs w:val="28"/>
                <w:lang w:val="en-US"/>
              </w:rPr>
              <w:t>918</w:t>
            </w:r>
            <w:r w:rsidRPr="00C756BF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59" w:type="dxa"/>
          </w:tcPr>
          <w:p w:rsidR="002A33B0" w:rsidRPr="00C756BF" w:rsidRDefault="002A33B0" w:rsidP="00D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:rsidR="002A33B0" w:rsidRPr="00C756BF" w:rsidRDefault="00A4349E" w:rsidP="00DA429B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DB1F9E"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016</w:t>
            </w:r>
          </w:p>
        </w:tc>
        <w:tc>
          <w:tcPr>
            <w:tcW w:w="258" w:type="dxa"/>
          </w:tcPr>
          <w:p w:rsidR="002A33B0" w:rsidRPr="00C756BF" w:rsidRDefault="002A33B0" w:rsidP="00D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:rsidR="002A33B0" w:rsidRPr="00C756BF" w:rsidRDefault="00DB1F9E" w:rsidP="00DA429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56B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:rsidR="002A33B0" w:rsidRPr="00C756BF" w:rsidRDefault="002A33B0" w:rsidP="00DA429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:rsidR="002A33B0" w:rsidRPr="00C756BF" w:rsidRDefault="00DB1F9E" w:rsidP="00DA429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56BF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A4349E" w:rsidRPr="00A4349E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C756B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A4349E" w:rsidRPr="00A4349E">
              <w:rPr>
                <w:rFonts w:ascii="Angsana New" w:hAnsi="Angsana New"/>
                <w:sz w:val="28"/>
                <w:szCs w:val="28"/>
                <w:lang w:val="en-US"/>
              </w:rPr>
              <w:t>902</w:t>
            </w:r>
            <w:r w:rsidRPr="00C756BF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2A33B0" w:rsidRPr="00C756BF" w:rsidTr="00DA429B">
        <w:tc>
          <w:tcPr>
            <w:tcW w:w="3420" w:type="dxa"/>
          </w:tcPr>
          <w:p w:rsidR="002A33B0" w:rsidRPr="00C756BF" w:rsidRDefault="002A33B0" w:rsidP="00DA429B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756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2A33B0" w:rsidRPr="00C756BF" w:rsidRDefault="004C1776" w:rsidP="00DA429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756B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 w:rsidR="00A4349E" w:rsidRPr="00A4349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</w:t>
            </w:r>
            <w:r w:rsidRPr="00C756B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A4349E" w:rsidRPr="00A4349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918</w:t>
            </w:r>
            <w:r w:rsidRPr="00C756B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59" w:type="dxa"/>
          </w:tcPr>
          <w:p w:rsidR="002A33B0" w:rsidRPr="00C756BF" w:rsidRDefault="002A33B0" w:rsidP="00D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:rsidR="002A33B0" w:rsidRPr="00C756BF" w:rsidRDefault="00A4349E" w:rsidP="00DA429B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4349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DB1F9E" w:rsidRPr="00C756B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016</w:t>
            </w:r>
          </w:p>
        </w:tc>
        <w:tc>
          <w:tcPr>
            <w:tcW w:w="258" w:type="dxa"/>
          </w:tcPr>
          <w:p w:rsidR="002A33B0" w:rsidRPr="00C756BF" w:rsidRDefault="002A33B0" w:rsidP="00D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</w:tcPr>
          <w:p w:rsidR="002A33B0" w:rsidRPr="00C756BF" w:rsidRDefault="00DB1F9E" w:rsidP="00DA429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756B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:rsidR="002A33B0" w:rsidRPr="00C756BF" w:rsidRDefault="002A33B0" w:rsidP="00DA429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:rsidR="002A33B0" w:rsidRPr="00C756BF" w:rsidRDefault="00DB1F9E" w:rsidP="00DA429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756B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 w:rsidR="00A4349E" w:rsidRPr="00A4349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</w:t>
            </w:r>
            <w:r w:rsidRPr="00C756B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A4349E" w:rsidRPr="00A4349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902</w:t>
            </w:r>
            <w:r w:rsidRPr="00C756B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  <w:tr w:rsidR="00DB1F9E" w:rsidRPr="00C756BF" w:rsidTr="00DA429B">
        <w:tc>
          <w:tcPr>
            <w:tcW w:w="3420" w:type="dxa"/>
          </w:tcPr>
          <w:p w:rsidR="00DB1F9E" w:rsidRPr="00C756BF" w:rsidRDefault="00DB1F9E" w:rsidP="00DA429B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756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DB1F9E" w:rsidRPr="00C756BF" w:rsidRDefault="00A4349E" w:rsidP="00DA429B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4349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54</w:t>
            </w:r>
            <w:r w:rsidR="00DB1F9E" w:rsidRPr="00C756B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092</w:t>
            </w:r>
          </w:p>
        </w:tc>
        <w:tc>
          <w:tcPr>
            <w:tcW w:w="259" w:type="dxa"/>
          </w:tcPr>
          <w:p w:rsidR="00DB1F9E" w:rsidRPr="00C756BF" w:rsidRDefault="00DB1F9E" w:rsidP="00D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:rsidR="00DB1F9E" w:rsidRPr="00C756BF" w:rsidRDefault="00A4349E" w:rsidP="00EB7358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4349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</w:t>
            </w:r>
            <w:r w:rsidR="00DB1F9E" w:rsidRPr="00C756B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081</w:t>
            </w:r>
          </w:p>
        </w:tc>
        <w:tc>
          <w:tcPr>
            <w:tcW w:w="258" w:type="dxa"/>
          </w:tcPr>
          <w:p w:rsidR="00DB1F9E" w:rsidRPr="00C756BF" w:rsidRDefault="00DB1F9E" w:rsidP="00DB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:rsidR="00DB1F9E" w:rsidRPr="00C756BF" w:rsidRDefault="00A4349E" w:rsidP="00DB1F9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4349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="008E6962" w:rsidRPr="00C756B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884</w:t>
            </w:r>
          </w:p>
        </w:tc>
        <w:tc>
          <w:tcPr>
            <w:tcW w:w="236" w:type="dxa"/>
          </w:tcPr>
          <w:p w:rsidR="00DB1F9E" w:rsidRPr="00C756BF" w:rsidRDefault="00DB1F9E" w:rsidP="00DB1F9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</w:tcPr>
          <w:p w:rsidR="00DB1F9E" w:rsidRPr="00C756BF" w:rsidRDefault="00A4349E" w:rsidP="00EB735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4349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66</w:t>
            </w:r>
            <w:r w:rsidR="00DB1F9E" w:rsidRPr="00C756B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057</w:t>
            </w:r>
          </w:p>
        </w:tc>
      </w:tr>
    </w:tbl>
    <w:p w:rsidR="002A33B0" w:rsidRPr="00C756BF" w:rsidRDefault="002A33B0" w:rsidP="006E7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938D5" w:rsidRPr="00C756BF" w:rsidRDefault="001938D5" w:rsidP="001938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16"/>
          <w:szCs w:val="16"/>
        </w:rPr>
      </w:pPr>
    </w:p>
    <w:p w:rsidR="003831F0" w:rsidRPr="00C756BF" w:rsidRDefault="003831F0" w:rsidP="003831F0">
      <w:pPr>
        <w:rPr>
          <w:rFonts w:ascii="Angsana New" w:hAnsi="Angsana New"/>
          <w:sz w:val="24"/>
          <w:szCs w:val="24"/>
        </w:rPr>
      </w:pPr>
    </w:p>
    <w:p w:rsidR="00CF6F7C" w:rsidRPr="00C756BF" w:rsidRDefault="00CF6F7C" w:rsidP="001938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16"/>
          <w:szCs w:val="16"/>
        </w:rPr>
      </w:pPr>
    </w:p>
    <w:p w:rsidR="002A33B0" w:rsidRPr="00C756BF" w:rsidRDefault="002A33B0" w:rsidP="001938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16"/>
          <w:szCs w:val="16"/>
        </w:rPr>
      </w:pPr>
    </w:p>
    <w:p w:rsidR="002A33B0" w:rsidRPr="00C756BF" w:rsidRDefault="002A33B0" w:rsidP="001938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16"/>
          <w:szCs w:val="16"/>
        </w:rPr>
      </w:pPr>
    </w:p>
    <w:p w:rsidR="002A33B0" w:rsidRPr="00C756BF" w:rsidRDefault="002A33B0" w:rsidP="001938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16"/>
          <w:szCs w:val="16"/>
        </w:rPr>
      </w:pPr>
    </w:p>
    <w:p w:rsidR="003617E0" w:rsidRPr="00C756BF" w:rsidRDefault="003617E0" w:rsidP="001938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16"/>
          <w:szCs w:val="16"/>
        </w:rPr>
      </w:pPr>
    </w:p>
    <w:p w:rsidR="002A33B0" w:rsidRPr="00C756BF" w:rsidRDefault="002A33B0" w:rsidP="001938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16"/>
          <w:szCs w:val="16"/>
        </w:rPr>
      </w:pPr>
    </w:p>
    <w:p w:rsidR="00C409C9" w:rsidRPr="00C756BF" w:rsidRDefault="00C409C9" w:rsidP="00C40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="Angsana New" w:hAnsi="Angsana New"/>
          <w:sz w:val="2"/>
          <w:szCs w:val="2"/>
        </w:rPr>
      </w:pPr>
    </w:p>
    <w:tbl>
      <w:tblPr>
        <w:tblW w:w="9556" w:type="dxa"/>
        <w:tblInd w:w="558" w:type="dxa"/>
        <w:tblLook w:val="01E0" w:firstRow="1" w:lastRow="1" w:firstColumn="1" w:lastColumn="1" w:noHBand="0" w:noVBand="0"/>
      </w:tblPr>
      <w:tblGrid>
        <w:gridCol w:w="3420"/>
        <w:gridCol w:w="1278"/>
        <w:gridCol w:w="259"/>
        <w:gridCol w:w="1357"/>
        <w:gridCol w:w="258"/>
        <w:gridCol w:w="1456"/>
        <w:gridCol w:w="236"/>
        <w:gridCol w:w="1292"/>
      </w:tblGrid>
      <w:tr w:rsidR="00C409C9" w:rsidRPr="00C756BF" w:rsidTr="0003293E">
        <w:trPr>
          <w:tblHeader/>
        </w:trPr>
        <w:tc>
          <w:tcPr>
            <w:tcW w:w="3420" w:type="dxa"/>
          </w:tcPr>
          <w:p w:rsidR="00C409C9" w:rsidRPr="00C756BF" w:rsidRDefault="00C409C9" w:rsidP="0003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:rsidR="00C409C9" w:rsidRPr="00C756BF" w:rsidRDefault="00C409C9" w:rsidP="0003293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C756BF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ณ วันที่  </w:t>
            </w:r>
          </w:p>
        </w:tc>
        <w:tc>
          <w:tcPr>
            <w:tcW w:w="259" w:type="dxa"/>
          </w:tcPr>
          <w:p w:rsidR="00C409C9" w:rsidRPr="00C756BF" w:rsidRDefault="00C409C9" w:rsidP="0003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3071" w:type="dxa"/>
            <w:gridSpan w:val="3"/>
            <w:tcBorders>
              <w:bottom w:val="single" w:sz="4" w:space="0" w:color="auto"/>
            </w:tcBorders>
          </w:tcPr>
          <w:p w:rsidR="00C409C9" w:rsidRPr="00C756BF" w:rsidRDefault="00C409C9" w:rsidP="00032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03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756BF">
              <w:rPr>
                <w:rFonts w:ascii="Angsana New" w:hAnsi="Angsana New"/>
                <w:b/>
                <w:sz w:val="28"/>
                <w:szCs w:val="28"/>
                <w:cs/>
              </w:rPr>
              <w:t>บันทึกเป็นรายได้</w:t>
            </w:r>
            <w:r w:rsidRPr="00C756BF">
              <w:rPr>
                <w:rFonts w:ascii="Angsana New" w:hAnsi="Angsana New"/>
                <w:b/>
                <w:sz w:val="28"/>
                <w:szCs w:val="28"/>
              </w:rPr>
              <w:t>/</w:t>
            </w:r>
            <w:r w:rsidRPr="00C756BF">
              <w:rPr>
                <w:rFonts w:ascii="Angsana New" w:hAnsi="Angsana New"/>
                <w:b/>
                <w:sz w:val="28"/>
                <w:szCs w:val="28"/>
                <w:cs/>
              </w:rPr>
              <w:t>(รายจ่าย) ใน</w:t>
            </w:r>
          </w:p>
        </w:tc>
        <w:tc>
          <w:tcPr>
            <w:tcW w:w="236" w:type="dxa"/>
          </w:tcPr>
          <w:p w:rsidR="00C409C9" w:rsidRPr="00C756BF" w:rsidRDefault="00C409C9" w:rsidP="0003293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2" w:type="dxa"/>
          </w:tcPr>
          <w:p w:rsidR="00C409C9" w:rsidRPr="00C756BF" w:rsidRDefault="00C409C9" w:rsidP="0003293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C756BF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ณ วันที่    </w:t>
            </w:r>
          </w:p>
        </w:tc>
      </w:tr>
      <w:tr w:rsidR="00C409C9" w:rsidRPr="00C756BF" w:rsidTr="0003293E">
        <w:trPr>
          <w:tblHeader/>
        </w:trPr>
        <w:tc>
          <w:tcPr>
            <w:tcW w:w="3420" w:type="dxa"/>
          </w:tcPr>
          <w:p w:rsidR="00C409C9" w:rsidRPr="00C756BF" w:rsidRDefault="00C409C9" w:rsidP="0003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:rsidR="00C409C9" w:rsidRPr="00C756BF" w:rsidRDefault="00A4349E" w:rsidP="0003293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C409C9" w:rsidRPr="00C756BF">
              <w:rPr>
                <w:rFonts w:ascii="Angsana New" w:hAnsi="Angsana New"/>
                <w:sz w:val="28"/>
                <w:szCs w:val="28"/>
                <w:lang w:bidi="th-TH"/>
              </w:rPr>
              <w:t xml:space="preserve"> </w:t>
            </w:r>
            <w:r w:rsidR="00C409C9" w:rsidRPr="00C756BF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มกราคม</w:t>
            </w:r>
          </w:p>
        </w:tc>
        <w:tc>
          <w:tcPr>
            <w:tcW w:w="259" w:type="dxa"/>
          </w:tcPr>
          <w:p w:rsidR="00C409C9" w:rsidRPr="00C756BF" w:rsidRDefault="00C409C9" w:rsidP="0003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</w:tcPr>
          <w:p w:rsidR="00C409C9" w:rsidRPr="00C756BF" w:rsidRDefault="00C409C9" w:rsidP="0003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756BF">
              <w:rPr>
                <w:rFonts w:ascii="Angsana New" w:hAnsi="Angsana New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58" w:type="dxa"/>
            <w:tcBorders>
              <w:top w:val="single" w:sz="4" w:space="0" w:color="auto"/>
            </w:tcBorders>
          </w:tcPr>
          <w:p w:rsidR="00C409C9" w:rsidRPr="00C756BF" w:rsidRDefault="00C409C9" w:rsidP="0003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8" w:right="-103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</w:tcPr>
          <w:p w:rsidR="00C409C9" w:rsidRPr="00C756BF" w:rsidRDefault="00C409C9" w:rsidP="0003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756BF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</w:p>
        </w:tc>
        <w:tc>
          <w:tcPr>
            <w:tcW w:w="236" w:type="dxa"/>
          </w:tcPr>
          <w:p w:rsidR="00C409C9" w:rsidRPr="00C756BF" w:rsidRDefault="00C409C9" w:rsidP="0003293E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</w:tcPr>
          <w:p w:rsidR="00C409C9" w:rsidRPr="00C756BF" w:rsidRDefault="00A4349E" w:rsidP="0003293E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A4349E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C409C9" w:rsidRPr="00C756B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409C9" w:rsidRPr="00C756BF">
              <w:rPr>
                <w:rFonts w:ascii="Angsana New" w:hAnsi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C409C9" w:rsidRPr="00C756BF" w:rsidTr="0003293E">
        <w:trPr>
          <w:tblHeader/>
        </w:trPr>
        <w:tc>
          <w:tcPr>
            <w:tcW w:w="3420" w:type="dxa"/>
          </w:tcPr>
          <w:p w:rsidR="00C409C9" w:rsidRPr="00C756BF" w:rsidRDefault="00C409C9" w:rsidP="0003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:rsidR="00C409C9" w:rsidRPr="00C756BF" w:rsidRDefault="00A4349E" w:rsidP="0003293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4349E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259" w:type="dxa"/>
          </w:tcPr>
          <w:p w:rsidR="00C409C9" w:rsidRPr="00C756BF" w:rsidRDefault="00C409C9" w:rsidP="0003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7" w:type="dxa"/>
          </w:tcPr>
          <w:p w:rsidR="00C409C9" w:rsidRPr="00C756BF" w:rsidRDefault="00C409C9" w:rsidP="0003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18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56BF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58" w:type="dxa"/>
          </w:tcPr>
          <w:p w:rsidR="00C409C9" w:rsidRPr="00C756BF" w:rsidRDefault="00C409C9" w:rsidP="0003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8" w:right="-103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56" w:type="dxa"/>
          </w:tcPr>
          <w:p w:rsidR="00C409C9" w:rsidRPr="00C756BF" w:rsidRDefault="00C409C9" w:rsidP="0003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18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56BF">
              <w:rPr>
                <w:rFonts w:ascii="Angsana New" w:hAnsi="Angsana New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236" w:type="dxa"/>
          </w:tcPr>
          <w:p w:rsidR="00C409C9" w:rsidRPr="00C756BF" w:rsidRDefault="00C409C9" w:rsidP="0003293E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</w:tcPr>
          <w:p w:rsidR="00C409C9" w:rsidRPr="00C756BF" w:rsidRDefault="00A4349E" w:rsidP="0003293E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49E">
              <w:rPr>
                <w:rFonts w:ascii="Angsana New" w:hAnsi="Angsana New"/>
                <w:b/>
                <w:sz w:val="28"/>
                <w:szCs w:val="28"/>
                <w:lang w:val="en-US"/>
              </w:rPr>
              <w:t>2561</w:t>
            </w:r>
          </w:p>
        </w:tc>
      </w:tr>
      <w:tr w:rsidR="00C409C9" w:rsidRPr="00C756BF" w:rsidTr="0003293E">
        <w:trPr>
          <w:tblHeader/>
        </w:trPr>
        <w:tc>
          <w:tcPr>
            <w:tcW w:w="3420" w:type="dxa"/>
          </w:tcPr>
          <w:p w:rsidR="00C409C9" w:rsidRPr="00C756BF" w:rsidRDefault="00C409C9" w:rsidP="0003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:rsidR="00C409C9" w:rsidRPr="00C756BF" w:rsidRDefault="00C409C9" w:rsidP="0003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gridSpan w:val="4"/>
          </w:tcPr>
          <w:p w:rsidR="00C409C9" w:rsidRPr="00C756BF" w:rsidRDefault="00C409C9" w:rsidP="00420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8" w:right="-10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756B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(หมายเหตุ </w:t>
            </w:r>
            <w:r w:rsidR="00A4349E" w:rsidRPr="00A4349E">
              <w:rPr>
                <w:rFonts w:ascii="Angsana New" w:hAnsi="Angsana New"/>
                <w:i/>
                <w:iCs/>
                <w:sz w:val="28"/>
                <w:szCs w:val="28"/>
              </w:rPr>
              <w:t>27</w:t>
            </w:r>
            <w:r w:rsidRPr="00C756B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:rsidR="00C409C9" w:rsidRPr="00C756BF" w:rsidRDefault="00C409C9" w:rsidP="0003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292" w:type="dxa"/>
          </w:tcPr>
          <w:p w:rsidR="00C409C9" w:rsidRPr="00C756BF" w:rsidRDefault="00C409C9" w:rsidP="0003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</w:tr>
      <w:tr w:rsidR="00C409C9" w:rsidRPr="00C756BF" w:rsidTr="0003293E">
        <w:trPr>
          <w:tblHeader/>
        </w:trPr>
        <w:tc>
          <w:tcPr>
            <w:tcW w:w="3420" w:type="dxa"/>
          </w:tcPr>
          <w:p w:rsidR="00C409C9" w:rsidRPr="00C756BF" w:rsidRDefault="00C409C9" w:rsidP="0003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36" w:type="dxa"/>
            <w:gridSpan w:val="7"/>
          </w:tcPr>
          <w:p w:rsidR="00C409C9" w:rsidRPr="00C756BF" w:rsidRDefault="00C409C9" w:rsidP="0003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756BF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409C9" w:rsidRPr="00C756BF" w:rsidTr="0003293E">
        <w:tc>
          <w:tcPr>
            <w:tcW w:w="3420" w:type="dxa"/>
          </w:tcPr>
          <w:p w:rsidR="00C409C9" w:rsidRPr="00C756BF" w:rsidRDefault="00C409C9" w:rsidP="00032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756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8" w:type="dxa"/>
          </w:tcPr>
          <w:p w:rsidR="00C409C9" w:rsidRPr="00C756BF" w:rsidRDefault="00C409C9" w:rsidP="0003293E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</w:tcPr>
          <w:p w:rsidR="00C409C9" w:rsidRPr="00C756BF" w:rsidRDefault="00C409C9" w:rsidP="0003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</w:tcPr>
          <w:p w:rsidR="00C409C9" w:rsidRPr="00C756BF" w:rsidRDefault="00C409C9" w:rsidP="0003293E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8" w:type="dxa"/>
          </w:tcPr>
          <w:p w:rsidR="00C409C9" w:rsidRPr="00C756BF" w:rsidRDefault="00C409C9" w:rsidP="0003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409C9" w:rsidRPr="00C756BF" w:rsidRDefault="00C409C9" w:rsidP="0003293E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:rsidR="00C409C9" w:rsidRPr="00C756BF" w:rsidRDefault="00C409C9" w:rsidP="0003293E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92" w:type="dxa"/>
          </w:tcPr>
          <w:p w:rsidR="00C409C9" w:rsidRPr="00C756BF" w:rsidRDefault="00C409C9" w:rsidP="0003293E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C409C9" w:rsidRPr="00C756BF" w:rsidTr="0003293E">
        <w:tc>
          <w:tcPr>
            <w:tcW w:w="3420" w:type="dxa"/>
          </w:tcPr>
          <w:p w:rsidR="00C409C9" w:rsidRPr="00C756BF" w:rsidRDefault="00C409C9" w:rsidP="00032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C756BF">
              <w:rPr>
                <w:rFonts w:ascii="Angsana New" w:hAnsi="Angsana New"/>
                <w:spacing w:val="-4"/>
                <w:sz w:val="28"/>
                <w:szCs w:val="28"/>
                <w:cs/>
              </w:rPr>
              <w:t>ส่วนปรับปรุงสำนักงานเช่าและอุปกรณ์สุทธิ</w:t>
            </w:r>
          </w:p>
        </w:tc>
        <w:tc>
          <w:tcPr>
            <w:tcW w:w="1278" w:type="dxa"/>
          </w:tcPr>
          <w:p w:rsidR="00C409C9" w:rsidRPr="00C756BF" w:rsidRDefault="00A4349E" w:rsidP="0003293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4349E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="00C409C9" w:rsidRPr="00C756B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4349E">
              <w:rPr>
                <w:rFonts w:ascii="Angsana New" w:hAnsi="Angsana New"/>
                <w:sz w:val="28"/>
                <w:szCs w:val="28"/>
                <w:lang w:val="en-US"/>
              </w:rPr>
              <w:t>472</w:t>
            </w:r>
          </w:p>
        </w:tc>
        <w:tc>
          <w:tcPr>
            <w:tcW w:w="259" w:type="dxa"/>
          </w:tcPr>
          <w:p w:rsidR="00C409C9" w:rsidRPr="00C756BF" w:rsidRDefault="00C409C9" w:rsidP="0003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</w:tcPr>
          <w:p w:rsidR="00C409C9" w:rsidRPr="00C756BF" w:rsidRDefault="00A4349E" w:rsidP="0003293E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C409C9"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108</w:t>
            </w:r>
          </w:p>
        </w:tc>
        <w:tc>
          <w:tcPr>
            <w:tcW w:w="258" w:type="dxa"/>
          </w:tcPr>
          <w:p w:rsidR="00C409C9" w:rsidRPr="00C756BF" w:rsidRDefault="00C409C9" w:rsidP="0003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409C9" w:rsidRPr="00C756BF" w:rsidRDefault="00C409C9" w:rsidP="0003293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756B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C409C9" w:rsidRPr="00C756BF" w:rsidRDefault="00C409C9" w:rsidP="0003293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</w:tcPr>
          <w:p w:rsidR="00C409C9" w:rsidRPr="00C756BF" w:rsidRDefault="00A4349E" w:rsidP="0003293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4349E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  <w:r w:rsidR="00C409C9" w:rsidRPr="00C756B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4349E">
              <w:rPr>
                <w:rFonts w:ascii="Angsana New" w:hAnsi="Angsana New"/>
                <w:sz w:val="28"/>
                <w:szCs w:val="28"/>
                <w:lang w:val="en-US"/>
              </w:rPr>
              <w:t>580</w:t>
            </w:r>
          </w:p>
        </w:tc>
      </w:tr>
      <w:tr w:rsidR="00C409C9" w:rsidRPr="00C756BF" w:rsidTr="0003293E">
        <w:tc>
          <w:tcPr>
            <w:tcW w:w="3420" w:type="dxa"/>
          </w:tcPr>
          <w:p w:rsidR="00C409C9" w:rsidRPr="00C756BF" w:rsidRDefault="00C409C9" w:rsidP="00032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756BF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278" w:type="dxa"/>
          </w:tcPr>
          <w:p w:rsidR="00C409C9" w:rsidRPr="00C756BF" w:rsidRDefault="00A4349E" w:rsidP="0003293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4349E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C409C9" w:rsidRPr="00C756B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4349E">
              <w:rPr>
                <w:rFonts w:ascii="Angsana New" w:hAnsi="Angsana New"/>
                <w:sz w:val="28"/>
                <w:szCs w:val="28"/>
                <w:lang w:val="en-US"/>
              </w:rPr>
              <w:t>762</w:t>
            </w:r>
          </w:p>
        </w:tc>
        <w:tc>
          <w:tcPr>
            <w:tcW w:w="259" w:type="dxa"/>
          </w:tcPr>
          <w:p w:rsidR="00C409C9" w:rsidRPr="00C756BF" w:rsidRDefault="00C409C9" w:rsidP="0003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</w:tcPr>
          <w:p w:rsidR="00C409C9" w:rsidRPr="00C756BF" w:rsidRDefault="00A4349E" w:rsidP="0003293E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35</w:t>
            </w:r>
            <w:r w:rsidR="00C409C9"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570</w:t>
            </w:r>
          </w:p>
        </w:tc>
        <w:tc>
          <w:tcPr>
            <w:tcW w:w="258" w:type="dxa"/>
          </w:tcPr>
          <w:p w:rsidR="00C409C9" w:rsidRPr="00C756BF" w:rsidRDefault="00C409C9" w:rsidP="0003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409C9" w:rsidRPr="00C756BF" w:rsidRDefault="00C409C9" w:rsidP="0003293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756B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C409C9" w:rsidRPr="00C756BF" w:rsidRDefault="00C409C9" w:rsidP="0003293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</w:tcPr>
          <w:p w:rsidR="00C409C9" w:rsidRPr="00C756BF" w:rsidRDefault="00A4349E" w:rsidP="0003293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4349E">
              <w:rPr>
                <w:rFonts w:ascii="Angsana New" w:hAnsi="Angsana New"/>
                <w:sz w:val="28"/>
                <w:szCs w:val="28"/>
                <w:lang w:val="en-US"/>
              </w:rPr>
              <w:t>37</w:t>
            </w:r>
            <w:r w:rsidR="00C409C9" w:rsidRPr="00C756B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4349E">
              <w:rPr>
                <w:rFonts w:ascii="Angsana New" w:hAnsi="Angsana New"/>
                <w:sz w:val="28"/>
                <w:szCs w:val="28"/>
                <w:lang w:val="en-US"/>
              </w:rPr>
              <w:t>332</w:t>
            </w:r>
          </w:p>
        </w:tc>
      </w:tr>
      <w:tr w:rsidR="00C409C9" w:rsidRPr="00C756BF" w:rsidTr="0003293E">
        <w:tc>
          <w:tcPr>
            <w:tcW w:w="3420" w:type="dxa"/>
          </w:tcPr>
          <w:p w:rsidR="00C409C9" w:rsidRPr="00C756BF" w:rsidRDefault="00C409C9" w:rsidP="00032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756BF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78" w:type="dxa"/>
          </w:tcPr>
          <w:p w:rsidR="00C409C9" w:rsidRPr="00C756BF" w:rsidRDefault="00A4349E" w:rsidP="0003293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4349E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="00C409C9" w:rsidRPr="00C756B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4349E">
              <w:rPr>
                <w:rFonts w:ascii="Angsana New" w:hAnsi="Angsana New"/>
                <w:sz w:val="28"/>
                <w:szCs w:val="28"/>
                <w:lang w:val="en-US"/>
              </w:rPr>
              <w:t>812</w:t>
            </w:r>
          </w:p>
        </w:tc>
        <w:tc>
          <w:tcPr>
            <w:tcW w:w="259" w:type="dxa"/>
          </w:tcPr>
          <w:p w:rsidR="00C409C9" w:rsidRPr="00C756BF" w:rsidRDefault="00C409C9" w:rsidP="0003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</w:tcPr>
          <w:p w:rsidR="00C409C9" w:rsidRPr="00C756BF" w:rsidRDefault="00C409C9" w:rsidP="0003293E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A4349E"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A4349E"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784</w:t>
            </w:r>
            <w:r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8" w:type="dxa"/>
          </w:tcPr>
          <w:p w:rsidR="00C409C9" w:rsidRPr="00C756BF" w:rsidRDefault="00C409C9" w:rsidP="0003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409C9" w:rsidRPr="00C756BF" w:rsidRDefault="00C409C9" w:rsidP="0003293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756B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C409C9" w:rsidRPr="00C756BF" w:rsidRDefault="00C409C9" w:rsidP="0003293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</w:tcPr>
          <w:p w:rsidR="00C409C9" w:rsidRPr="00C756BF" w:rsidRDefault="00A4349E" w:rsidP="0003293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4349E">
              <w:rPr>
                <w:rFonts w:ascii="Angsana New" w:hAnsi="Angsana New"/>
                <w:sz w:val="28"/>
                <w:szCs w:val="28"/>
                <w:lang w:val="en-US"/>
              </w:rPr>
              <w:t>28</w:t>
            </w:r>
          </w:p>
        </w:tc>
      </w:tr>
      <w:tr w:rsidR="00C409C9" w:rsidRPr="00C756BF" w:rsidTr="0003293E">
        <w:tc>
          <w:tcPr>
            <w:tcW w:w="3420" w:type="dxa"/>
          </w:tcPr>
          <w:p w:rsidR="00C409C9" w:rsidRPr="00C756BF" w:rsidRDefault="00C409C9" w:rsidP="00032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756BF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C409C9" w:rsidRPr="00C756BF" w:rsidRDefault="00A4349E" w:rsidP="0003293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4349E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 w:rsidR="00C409C9" w:rsidRPr="00C756B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4349E">
              <w:rPr>
                <w:rFonts w:ascii="Angsana New" w:hAnsi="Angsana New"/>
                <w:sz w:val="28"/>
                <w:szCs w:val="28"/>
                <w:lang w:val="en-US"/>
              </w:rPr>
              <w:t>293</w:t>
            </w:r>
          </w:p>
        </w:tc>
        <w:tc>
          <w:tcPr>
            <w:tcW w:w="259" w:type="dxa"/>
          </w:tcPr>
          <w:p w:rsidR="00C409C9" w:rsidRPr="00C756BF" w:rsidRDefault="00C409C9" w:rsidP="0003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:rsidR="00C409C9" w:rsidRPr="00C756BF" w:rsidRDefault="00A4349E" w:rsidP="0003293E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C409C9"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796</w:t>
            </w:r>
          </w:p>
        </w:tc>
        <w:tc>
          <w:tcPr>
            <w:tcW w:w="258" w:type="dxa"/>
          </w:tcPr>
          <w:p w:rsidR="00C409C9" w:rsidRPr="00C756BF" w:rsidRDefault="00C409C9" w:rsidP="0003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:rsidR="00C409C9" w:rsidRPr="00C756BF" w:rsidRDefault="00C409C9" w:rsidP="0003293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A4349E"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A4349E"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019</w:t>
            </w:r>
            <w:r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</w:tcPr>
          <w:p w:rsidR="00C409C9" w:rsidRPr="00C756BF" w:rsidRDefault="00C409C9" w:rsidP="0003293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:rsidR="00C409C9" w:rsidRPr="00C756BF" w:rsidRDefault="00A4349E" w:rsidP="0003293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4349E">
              <w:rPr>
                <w:rFonts w:ascii="Angsana New" w:hAnsi="Angsana New"/>
                <w:sz w:val="28"/>
                <w:szCs w:val="28"/>
                <w:lang w:val="en-US"/>
              </w:rPr>
              <w:t>13</w:t>
            </w:r>
            <w:r w:rsidR="00C409C9" w:rsidRPr="00C756B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4349E">
              <w:rPr>
                <w:rFonts w:ascii="Angsana New" w:hAnsi="Angsana New"/>
                <w:sz w:val="28"/>
                <w:szCs w:val="28"/>
                <w:lang w:val="en-US"/>
              </w:rPr>
              <w:t>070</w:t>
            </w:r>
          </w:p>
        </w:tc>
      </w:tr>
      <w:tr w:rsidR="00C409C9" w:rsidRPr="00C756BF" w:rsidTr="0003293E">
        <w:tc>
          <w:tcPr>
            <w:tcW w:w="3420" w:type="dxa"/>
          </w:tcPr>
          <w:p w:rsidR="00C409C9" w:rsidRPr="00C756BF" w:rsidRDefault="00C409C9" w:rsidP="0003293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756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C409C9" w:rsidRPr="00C756BF" w:rsidRDefault="00A4349E" w:rsidP="0003293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4349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C409C9" w:rsidRPr="00C756B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339</w:t>
            </w:r>
          </w:p>
        </w:tc>
        <w:tc>
          <w:tcPr>
            <w:tcW w:w="259" w:type="dxa"/>
          </w:tcPr>
          <w:p w:rsidR="00C409C9" w:rsidRPr="00C756BF" w:rsidRDefault="00C409C9" w:rsidP="0003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:rsidR="00C409C9" w:rsidRPr="00C756BF" w:rsidRDefault="00A4349E" w:rsidP="0003293E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4349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31</w:t>
            </w:r>
            <w:r w:rsidR="00C409C9" w:rsidRPr="00C756B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690</w:t>
            </w:r>
          </w:p>
        </w:tc>
        <w:tc>
          <w:tcPr>
            <w:tcW w:w="258" w:type="dxa"/>
          </w:tcPr>
          <w:p w:rsidR="00C409C9" w:rsidRPr="00C756BF" w:rsidRDefault="00C409C9" w:rsidP="0003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</w:tcPr>
          <w:p w:rsidR="00C409C9" w:rsidRPr="00C756BF" w:rsidRDefault="00C409C9" w:rsidP="0003293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756B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 w:rsidR="00A4349E" w:rsidRPr="00A4349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Pr="00C756B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A4349E" w:rsidRPr="00A4349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019</w:t>
            </w:r>
            <w:r w:rsidRPr="00C756B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</w:tcPr>
          <w:p w:rsidR="00C409C9" w:rsidRPr="00C756BF" w:rsidRDefault="00C409C9" w:rsidP="0003293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:rsidR="00C409C9" w:rsidRPr="00C756BF" w:rsidRDefault="00A4349E" w:rsidP="0003293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4349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62</w:t>
            </w:r>
            <w:r w:rsidR="00C409C9" w:rsidRPr="00C756B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010</w:t>
            </w:r>
          </w:p>
        </w:tc>
      </w:tr>
      <w:tr w:rsidR="00C409C9" w:rsidRPr="00C756BF" w:rsidTr="0003293E">
        <w:tc>
          <w:tcPr>
            <w:tcW w:w="3420" w:type="dxa"/>
          </w:tcPr>
          <w:p w:rsidR="00C409C9" w:rsidRPr="00C756BF" w:rsidRDefault="00C409C9" w:rsidP="0003293E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C409C9" w:rsidRPr="00C756BF" w:rsidRDefault="00C409C9" w:rsidP="0003293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9" w:type="dxa"/>
          </w:tcPr>
          <w:p w:rsidR="00C409C9" w:rsidRPr="00C756BF" w:rsidRDefault="00C409C9" w:rsidP="0003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</w:tcPr>
          <w:p w:rsidR="00C409C9" w:rsidRPr="00C756BF" w:rsidRDefault="00C409C9" w:rsidP="0003293E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43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8" w:type="dxa"/>
          </w:tcPr>
          <w:p w:rsidR="00C409C9" w:rsidRPr="00C756BF" w:rsidRDefault="00C409C9" w:rsidP="0003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</w:tcPr>
          <w:p w:rsidR="00C409C9" w:rsidRPr="00C756BF" w:rsidRDefault="00C409C9" w:rsidP="0003293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C409C9" w:rsidRPr="00C756BF" w:rsidRDefault="00C409C9" w:rsidP="0003293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</w:tcPr>
          <w:p w:rsidR="00C409C9" w:rsidRPr="00C756BF" w:rsidRDefault="00C409C9" w:rsidP="0003293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409C9" w:rsidRPr="00C756BF" w:rsidTr="0003293E">
        <w:tc>
          <w:tcPr>
            <w:tcW w:w="3420" w:type="dxa"/>
          </w:tcPr>
          <w:p w:rsidR="00C409C9" w:rsidRPr="00C756BF" w:rsidRDefault="00C409C9" w:rsidP="0003293E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756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8" w:type="dxa"/>
          </w:tcPr>
          <w:p w:rsidR="00C409C9" w:rsidRPr="00C756BF" w:rsidRDefault="00C409C9" w:rsidP="0003293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9" w:type="dxa"/>
          </w:tcPr>
          <w:p w:rsidR="00C409C9" w:rsidRPr="00C756BF" w:rsidRDefault="00C409C9" w:rsidP="0003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</w:tcPr>
          <w:p w:rsidR="00C409C9" w:rsidRPr="00C756BF" w:rsidRDefault="00C409C9" w:rsidP="0003293E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8" w:type="dxa"/>
          </w:tcPr>
          <w:p w:rsidR="00C409C9" w:rsidRPr="00C756BF" w:rsidRDefault="00C409C9" w:rsidP="0003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409C9" w:rsidRPr="00C756BF" w:rsidRDefault="00C409C9" w:rsidP="0003293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C409C9" w:rsidRPr="00C756BF" w:rsidRDefault="00C409C9" w:rsidP="0003293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</w:tcPr>
          <w:p w:rsidR="00C409C9" w:rsidRPr="00C756BF" w:rsidRDefault="00C409C9" w:rsidP="0003293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409C9" w:rsidRPr="00C756BF" w:rsidTr="0003293E">
        <w:tc>
          <w:tcPr>
            <w:tcW w:w="3420" w:type="dxa"/>
          </w:tcPr>
          <w:p w:rsidR="00C409C9" w:rsidRPr="00C756BF" w:rsidRDefault="00C409C9" w:rsidP="0003293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756BF">
              <w:rPr>
                <w:rFonts w:ascii="Angsana New" w:hAnsi="Angsana New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C409C9" w:rsidRPr="00C756BF" w:rsidRDefault="00C409C9" w:rsidP="0003293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56BF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A4349E" w:rsidRPr="00A4349E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C756B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A4349E" w:rsidRPr="00A4349E">
              <w:rPr>
                <w:rFonts w:ascii="Angsana New" w:hAnsi="Angsana New"/>
                <w:sz w:val="28"/>
                <w:szCs w:val="28"/>
                <w:lang w:val="en-US"/>
              </w:rPr>
              <w:t>898</w:t>
            </w:r>
            <w:r w:rsidRPr="00C756BF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59" w:type="dxa"/>
          </w:tcPr>
          <w:p w:rsidR="00C409C9" w:rsidRPr="00C756BF" w:rsidRDefault="00C409C9" w:rsidP="0003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:rsidR="00C409C9" w:rsidRPr="00C756BF" w:rsidRDefault="00C409C9" w:rsidP="0003293E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A4349E" w:rsidRPr="00A4349E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  <w:r w:rsidRPr="00C756BF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8" w:type="dxa"/>
          </w:tcPr>
          <w:p w:rsidR="00C409C9" w:rsidRPr="00C756BF" w:rsidRDefault="00C409C9" w:rsidP="0003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:rsidR="00C409C9" w:rsidRPr="00C756BF" w:rsidRDefault="00C409C9" w:rsidP="0003293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56B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:rsidR="00C409C9" w:rsidRPr="00C756BF" w:rsidRDefault="00C409C9" w:rsidP="0003293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:rsidR="00C409C9" w:rsidRPr="00C756BF" w:rsidRDefault="00C409C9" w:rsidP="0003293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56BF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A4349E" w:rsidRPr="00A4349E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C756B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A4349E" w:rsidRPr="00A4349E">
              <w:rPr>
                <w:rFonts w:ascii="Angsana New" w:hAnsi="Angsana New"/>
                <w:sz w:val="28"/>
                <w:szCs w:val="28"/>
                <w:lang w:val="en-US"/>
              </w:rPr>
              <w:t>918</w:t>
            </w:r>
            <w:r w:rsidRPr="00C756BF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C409C9" w:rsidRPr="00C756BF" w:rsidTr="0003293E">
        <w:tc>
          <w:tcPr>
            <w:tcW w:w="3420" w:type="dxa"/>
          </w:tcPr>
          <w:p w:rsidR="00C409C9" w:rsidRPr="00C756BF" w:rsidRDefault="00C409C9" w:rsidP="0003293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756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C409C9" w:rsidRPr="00C756BF" w:rsidRDefault="00C409C9" w:rsidP="0003293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756B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 w:rsidR="00A4349E" w:rsidRPr="00A4349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</w:t>
            </w:r>
            <w:r w:rsidRPr="00C756B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A4349E" w:rsidRPr="00A4349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898</w:t>
            </w:r>
            <w:r w:rsidRPr="00C756B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59" w:type="dxa"/>
          </w:tcPr>
          <w:p w:rsidR="00C409C9" w:rsidRPr="00C756BF" w:rsidRDefault="00C409C9" w:rsidP="0003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:rsidR="00C409C9" w:rsidRPr="00C756BF" w:rsidRDefault="00C409C9" w:rsidP="0003293E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756B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A4349E" w:rsidRPr="00A4349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20</w:t>
            </w:r>
            <w:r w:rsidRPr="00C756B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8" w:type="dxa"/>
          </w:tcPr>
          <w:p w:rsidR="00C409C9" w:rsidRPr="00C756BF" w:rsidRDefault="00C409C9" w:rsidP="0003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</w:tcPr>
          <w:p w:rsidR="00C409C9" w:rsidRPr="00C756BF" w:rsidRDefault="00C409C9" w:rsidP="0003293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756B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:rsidR="00C409C9" w:rsidRPr="00C756BF" w:rsidRDefault="00C409C9" w:rsidP="0003293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:rsidR="00C409C9" w:rsidRPr="00C756BF" w:rsidRDefault="00C409C9" w:rsidP="0003293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756B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 w:rsidR="00A4349E" w:rsidRPr="00A4349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</w:t>
            </w:r>
            <w:r w:rsidRPr="00C756B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A4349E" w:rsidRPr="00A4349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918</w:t>
            </w:r>
            <w:r w:rsidRPr="00C756B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  <w:tr w:rsidR="00C409C9" w:rsidRPr="00C756BF" w:rsidTr="0003293E">
        <w:tc>
          <w:tcPr>
            <w:tcW w:w="3420" w:type="dxa"/>
          </w:tcPr>
          <w:p w:rsidR="00C409C9" w:rsidRPr="00C756BF" w:rsidRDefault="00C409C9" w:rsidP="0003293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756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C409C9" w:rsidRPr="00C756BF" w:rsidRDefault="00A4349E" w:rsidP="0003293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4349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23</w:t>
            </w:r>
            <w:r w:rsidR="00C409C9" w:rsidRPr="00C756B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441</w:t>
            </w:r>
          </w:p>
        </w:tc>
        <w:tc>
          <w:tcPr>
            <w:tcW w:w="259" w:type="dxa"/>
          </w:tcPr>
          <w:p w:rsidR="00C409C9" w:rsidRPr="00C756BF" w:rsidRDefault="00C409C9" w:rsidP="0003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:rsidR="00C409C9" w:rsidRPr="00C756BF" w:rsidRDefault="00A4349E" w:rsidP="0003293E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4349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31</w:t>
            </w:r>
            <w:r w:rsidR="00C409C9" w:rsidRPr="00C756B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670</w:t>
            </w:r>
          </w:p>
        </w:tc>
        <w:tc>
          <w:tcPr>
            <w:tcW w:w="258" w:type="dxa"/>
          </w:tcPr>
          <w:p w:rsidR="00C409C9" w:rsidRPr="00C756BF" w:rsidRDefault="00C409C9" w:rsidP="0003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:rsidR="00C409C9" w:rsidRPr="00C756BF" w:rsidRDefault="00C409C9" w:rsidP="0003293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756B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 w:rsidR="00A4349E" w:rsidRPr="00A4349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Pr="00C756B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A4349E" w:rsidRPr="00A4349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019</w:t>
            </w:r>
            <w:r w:rsidRPr="00C756B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</w:tcPr>
          <w:p w:rsidR="00C409C9" w:rsidRPr="00C756BF" w:rsidRDefault="00C409C9" w:rsidP="0003293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</w:tcPr>
          <w:p w:rsidR="00C409C9" w:rsidRPr="00C756BF" w:rsidRDefault="00A4349E" w:rsidP="0003293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4349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54</w:t>
            </w:r>
            <w:r w:rsidR="00C409C9" w:rsidRPr="00C756B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092</w:t>
            </w:r>
          </w:p>
        </w:tc>
      </w:tr>
    </w:tbl>
    <w:p w:rsidR="00C409C9" w:rsidRPr="00C756BF" w:rsidRDefault="00C409C9" w:rsidP="00C40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30"/>
          <w:szCs w:val="30"/>
        </w:rPr>
      </w:pPr>
    </w:p>
    <w:p w:rsidR="00AE6576" w:rsidRPr="00C756BF" w:rsidRDefault="00A4349E" w:rsidP="00C40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A4349E">
        <w:rPr>
          <w:rFonts w:ascii="Angsana New" w:hAnsi="Angsana New"/>
          <w:b/>
          <w:bCs/>
          <w:sz w:val="30"/>
          <w:szCs w:val="30"/>
        </w:rPr>
        <w:t>14</w:t>
      </w:r>
      <w:r w:rsidR="00AE6576" w:rsidRPr="00C756BF">
        <w:rPr>
          <w:rFonts w:ascii="Angsana New" w:hAnsi="Angsana New"/>
          <w:b/>
          <w:bCs/>
          <w:sz w:val="30"/>
          <w:szCs w:val="30"/>
        </w:rPr>
        <w:tab/>
      </w:r>
      <w:r w:rsidR="00AE6576" w:rsidRPr="00C756BF">
        <w:rPr>
          <w:rFonts w:ascii="Angsana New" w:hAnsi="Angsana New"/>
          <w:b/>
          <w:bCs/>
          <w:sz w:val="30"/>
          <w:szCs w:val="30"/>
          <w:cs/>
        </w:rPr>
        <w:t>สินทรัพย์อื่น</w:t>
      </w:r>
    </w:p>
    <w:p w:rsidR="001938D5" w:rsidRPr="00C756BF" w:rsidRDefault="001938D5" w:rsidP="00C40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243" w:type="dxa"/>
        <w:tblInd w:w="558" w:type="dxa"/>
        <w:tblLook w:val="01E0" w:firstRow="1" w:lastRow="1" w:firstColumn="1" w:lastColumn="1" w:noHBand="0" w:noVBand="0"/>
      </w:tblPr>
      <w:tblGrid>
        <w:gridCol w:w="5130"/>
        <w:gridCol w:w="975"/>
        <w:gridCol w:w="1479"/>
        <w:gridCol w:w="269"/>
        <w:gridCol w:w="1390"/>
      </w:tblGrid>
      <w:tr w:rsidR="003831F0" w:rsidRPr="00C756BF" w:rsidTr="00A56089">
        <w:trPr>
          <w:trHeight w:val="299"/>
        </w:trPr>
        <w:tc>
          <w:tcPr>
            <w:tcW w:w="5130" w:type="dxa"/>
          </w:tcPr>
          <w:p w:rsidR="003831F0" w:rsidRPr="00C756BF" w:rsidRDefault="003831F0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5" w:type="dxa"/>
          </w:tcPr>
          <w:p w:rsidR="003831F0" w:rsidRPr="00C756BF" w:rsidRDefault="003831F0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79" w:type="dxa"/>
          </w:tcPr>
          <w:p w:rsidR="003831F0" w:rsidRPr="00C756BF" w:rsidRDefault="00A4349E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</w:tcPr>
          <w:p w:rsidR="003831F0" w:rsidRPr="00C756BF" w:rsidRDefault="003831F0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90" w:type="dxa"/>
          </w:tcPr>
          <w:p w:rsidR="003831F0" w:rsidRPr="00C756BF" w:rsidRDefault="00A4349E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3831F0" w:rsidRPr="00C756BF" w:rsidTr="00A56089">
        <w:tc>
          <w:tcPr>
            <w:tcW w:w="5130" w:type="dxa"/>
          </w:tcPr>
          <w:p w:rsidR="003831F0" w:rsidRPr="00C756BF" w:rsidRDefault="003831F0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5" w:type="dxa"/>
          </w:tcPr>
          <w:p w:rsidR="003831F0" w:rsidRPr="00C756BF" w:rsidRDefault="003831F0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138" w:type="dxa"/>
            <w:gridSpan w:val="3"/>
          </w:tcPr>
          <w:p w:rsidR="003831F0" w:rsidRPr="00C756BF" w:rsidRDefault="003831F0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756B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01497" w:rsidRPr="00C756BF" w:rsidTr="00A56089">
        <w:tc>
          <w:tcPr>
            <w:tcW w:w="5130" w:type="dxa"/>
          </w:tcPr>
          <w:p w:rsidR="00E01497" w:rsidRPr="00C756BF" w:rsidRDefault="00E01497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C756B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C756BF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75" w:type="dxa"/>
          </w:tcPr>
          <w:p w:rsidR="00E01497" w:rsidRPr="00C756BF" w:rsidRDefault="00A4349E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4349E">
              <w:rPr>
                <w:rFonts w:ascii="Angsana New" w:hAnsi="Angsana New"/>
                <w:i/>
                <w:iCs/>
                <w:sz w:val="30"/>
                <w:szCs w:val="30"/>
              </w:rPr>
              <w:t>30</w:t>
            </w:r>
          </w:p>
        </w:tc>
        <w:tc>
          <w:tcPr>
            <w:tcW w:w="1479" w:type="dxa"/>
          </w:tcPr>
          <w:p w:rsidR="00E01497" w:rsidRPr="00C756BF" w:rsidRDefault="00A4349E" w:rsidP="00321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113</w:t>
            </w:r>
            <w:r w:rsidR="00E01497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834</w:t>
            </w:r>
          </w:p>
        </w:tc>
        <w:tc>
          <w:tcPr>
            <w:tcW w:w="269" w:type="dxa"/>
          </w:tcPr>
          <w:p w:rsidR="00E01497" w:rsidRPr="00C756BF" w:rsidRDefault="00E01497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0" w:type="dxa"/>
          </w:tcPr>
          <w:p w:rsidR="00E01497" w:rsidRPr="00C756BF" w:rsidRDefault="00A4349E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82</w:t>
            </w:r>
            <w:r w:rsidR="00E01497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648</w:t>
            </w:r>
          </w:p>
        </w:tc>
      </w:tr>
      <w:tr w:rsidR="00E01497" w:rsidRPr="00C756BF" w:rsidTr="00A56089">
        <w:tc>
          <w:tcPr>
            <w:tcW w:w="5130" w:type="dxa"/>
          </w:tcPr>
          <w:p w:rsidR="00E01497" w:rsidRPr="00C756BF" w:rsidRDefault="00E01497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เงินกองทุนทดแทนความเสียหาย</w:t>
            </w:r>
          </w:p>
        </w:tc>
        <w:tc>
          <w:tcPr>
            <w:tcW w:w="975" w:type="dxa"/>
          </w:tcPr>
          <w:p w:rsidR="00E01497" w:rsidRPr="00C756BF" w:rsidRDefault="00E01497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9" w:type="dxa"/>
          </w:tcPr>
          <w:p w:rsidR="00E01497" w:rsidRPr="00C756BF" w:rsidRDefault="00A4349E" w:rsidP="00321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109</w:t>
            </w:r>
            <w:r w:rsidR="00E01497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115</w:t>
            </w:r>
          </w:p>
        </w:tc>
        <w:tc>
          <w:tcPr>
            <w:tcW w:w="269" w:type="dxa"/>
          </w:tcPr>
          <w:p w:rsidR="00E01497" w:rsidRPr="00C756BF" w:rsidRDefault="00E01497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0" w:type="dxa"/>
          </w:tcPr>
          <w:p w:rsidR="00E01497" w:rsidRPr="00C756BF" w:rsidRDefault="00A4349E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88</w:t>
            </w:r>
            <w:r w:rsidR="00E01497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621</w:t>
            </w:r>
          </w:p>
        </w:tc>
      </w:tr>
      <w:tr w:rsidR="00E01497" w:rsidRPr="00C756BF" w:rsidTr="00A56089">
        <w:tc>
          <w:tcPr>
            <w:tcW w:w="5130" w:type="dxa"/>
          </w:tcPr>
          <w:p w:rsidR="00E01497" w:rsidRPr="00C756BF" w:rsidRDefault="00E01497" w:rsidP="00E01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ดอกเบี้ยค้างรับ </w:t>
            </w:r>
          </w:p>
        </w:tc>
        <w:tc>
          <w:tcPr>
            <w:tcW w:w="975" w:type="dxa"/>
          </w:tcPr>
          <w:p w:rsidR="00E01497" w:rsidRPr="00C756BF" w:rsidRDefault="00A4349E" w:rsidP="00E01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i/>
                <w:iCs/>
                <w:sz w:val="30"/>
                <w:szCs w:val="30"/>
              </w:rPr>
              <w:t>30</w:t>
            </w:r>
          </w:p>
        </w:tc>
        <w:tc>
          <w:tcPr>
            <w:tcW w:w="1479" w:type="dxa"/>
          </w:tcPr>
          <w:p w:rsidR="00E01497" w:rsidRPr="00C756BF" w:rsidRDefault="00A4349E" w:rsidP="00E01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29</w:t>
            </w:r>
            <w:r w:rsidR="00E01497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723</w:t>
            </w:r>
          </w:p>
        </w:tc>
        <w:tc>
          <w:tcPr>
            <w:tcW w:w="269" w:type="dxa"/>
          </w:tcPr>
          <w:p w:rsidR="00E01497" w:rsidRPr="00C756BF" w:rsidRDefault="00E01497" w:rsidP="00E01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0" w:type="dxa"/>
          </w:tcPr>
          <w:p w:rsidR="00E01497" w:rsidRPr="00C756BF" w:rsidRDefault="00A4349E" w:rsidP="00E01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15</w:t>
            </w:r>
            <w:r w:rsidR="00E01497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711</w:t>
            </w:r>
          </w:p>
        </w:tc>
      </w:tr>
      <w:tr w:rsidR="00E01497" w:rsidRPr="00C756BF" w:rsidTr="00A56089">
        <w:tc>
          <w:tcPr>
            <w:tcW w:w="5130" w:type="dxa"/>
          </w:tcPr>
          <w:p w:rsidR="00E01497" w:rsidRPr="00C756BF" w:rsidRDefault="00E01497" w:rsidP="00E01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 xml:space="preserve">ค่าใช้จ่ายจ่ายล่วงหน้า </w:t>
            </w:r>
          </w:p>
        </w:tc>
        <w:tc>
          <w:tcPr>
            <w:tcW w:w="975" w:type="dxa"/>
          </w:tcPr>
          <w:p w:rsidR="00E01497" w:rsidRPr="00C756BF" w:rsidRDefault="00E01497" w:rsidP="00E01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9" w:type="dxa"/>
          </w:tcPr>
          <w:p w:rsidR="00E01497" w:rsidRPr="00C756BF" w:rsidRDefault="00A4349E" w:rsidP="00E01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17</w:t>
            </w:r>
            <w:r w:rsidR="00E01497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113</w:t>
            </w:r>
          </w:p>
        </w:tc>
        <w:tc>
          <w:tcPr>
            <w:tcW w:w="269" w:type="dxa"/>
          </w:tcPr>
          <w:p w:rsidR="00E01497" w:rsidRPr="00C756BF" w:rsidRDefault="00E01497" w:rsidP="00E01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0" w:type="dxa"/>
          </w:tcPr>
          <w:p w:rsidR="00E01497" w:rsidRPr="00C756BF" w:rsidRDefault="00A4349E" w:rsidP="00E01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23</w:t>
            </w:r>
            <w:r w:rsidR="00E01497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063</w:t>
            </w:r>
          </w:p>
        </w:tc>
      </w:tr>
      <w:tr w:rsidR="00E01497" w:rsidRPr="00C756BF" w:rsidTr="00A56089">
        <w:tc>
          <w:tcPr>
            <w:tcW w:w="5130" w:type="dxa"/>
          </w:tcPr>
          <w:p w:rsidR="00E01497" w:rsidRPr="00C756BF" w:rsidRDefault="00E01497" w:rsidP="00E01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975" w:type="dxa"/>
          </w:tcPr>
          <w:p w:rsidR="00E01497" w:rsidRPr="00C756BF" w:rsidRDefault="00A4349E" w:rsidP="00E01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349E">
              <w:rPr>
                <w:rFonts w:ascii="Angsana New" w:hAnsi="Angsana New"/>
                <w:i/>
                <w:iCs/>
                <w:sz w:val="30"/>
                <w:szCs w:val="30"/>
              </w:rPr>
              <w:t>30</w:t>
            </w:r>
          </w:p>
        </w:tc>
        <w:tc>
          <w:tcPr>
            <w:tcW w:w="1479" w:type="dxa"/>
          </w:tcPr>
          <w:p w:rsidR="00E01497" w:rsidRPr="00C756BF" w:rsidRDefault="00A4349E" w:rsidP="00E01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12</w:t>
            </w:r>
            <w:r w:rsidR="00E01497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782</w:t>
            </w:r>
          </w:p>
        </w:tc>
        <w:tc>
          <w:tcPr>
            <w:tcW w:w="269" w:type="dxa"/>
          </w:tcPr>
          <w:p w:rsidR="00E01497" w:rsidRPr="00C756BF" w:rsidRDefault="00E01497" w:rsidP="00E01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0" w:type="dxa"/>
          </w:tcPr>
          <w:p w:rsidR="00E01497" w:rsidRPr="00C756BF" w:rsidRDefault="00A4349E" w:rsidP="00E01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8</w:t>
            </w:r>
            <w:r w:rsidR="00E01497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086</w:t>
            </w:r>
          </w:p>
        </w:tc>
      </w:tr>
      <w:tr w:rsidR="00E01497" w:rsidRPr="00C756BF" w:rsidTr="00A56089">
        <w:tc>
          <w:tcPr>
            <w:tcW w:w="5130" w:type="dxa"/>
          </w:tcPr>
          <w:p w:rsidR="00E01497" w:rsidRPr="00C756BF" w:rsidRDefault="00E01497" w:rsidP="00E01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 xml:space="preserve">หลักทรัพย์เพื่อความมั่นคง </w:t>
            </w:r>
          </w:p>
        </w:tc>
        <w:tc>
          <w:tcPr>
            <w:tcW w:w="975" w:type="dxa"/>
          </w:tcPr>
          <w:p w:rsidR="00E01497" w:rsidRPr="00C756BF" w:rsidRDefault="00E01497" w:rsidP="00E01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9" w:type="dxa"/>
          </w:tcPr>
          <w:p w:rsidR="00E01497" w:rsidRPr="00C756BF" w:rsidRDefault="00A4349E" w:rsidP="00E01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5</w:t>
            </w:r>
            <w:r w:rsidR="00E01497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69" w:type="dxa"/>
          </w:tcPr>
          <w:p w:rsidR="00E01497" w:rsidRPr="00C756BF" w:rsidRDefault="00E01497" w:rsidP="00E01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0" w:type="dxa"/>
          </w:tcPr>
          <w:p w:rsidR="00E01497" w:rsidRPr="00C756BF" w:rsidRDefault="00A4349E" w:rsidP="00E01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5</w:t>
            </w:r>
            <w:r w:rsidR="00E01497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E01497" w:rsidRPr="00C756BF" w:rsidTr="00E01497">
        <w:tc>
          <w:tcPr>
            <w:tcW w:w="5130" w:type="dxa"/>
          </w:tcPr>
          <w:p w:rsidR="00E01497" w:rsidRPr="00C756BF" w:rsidRDefault="00E01497" w:rsidP="00E01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975" w:type="dxa"/>
          </w:tcPr>
          <w:p w:rsidR="00E01497" w:rsidRPr="00C756BF" w:rsidRDefault="00E01497" w:rsidP="00E01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</w:tcPr>
          <w:p w:rsidR="00E01497" w:rsidRPr="00C756BF" w:rsidRDefault="00A4349E" w:rsidP="00E01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10</w:t>
            </w:r>
            <w:r w:rsidR="00E01497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471</w:t>
            </w:r>
          </w:p>
        </w:tc>
        <w:tc>
          <w:tcPr>
            <w:tcW w:w="269" w:type="dxa"/>
          </w:tcPr>
          <w:p w:rsidR="00E01497" w:rsidRPr="00C756BF" w:rsidRDefault="00E01497" w:rsidP="00E01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0" w:type="dxa"/>
          </w:tcPr>
          <w:p w:rsidR="00E01497" w:rsidRPr="00C756BF" w:rsidRDefault="00A4349E" w:rsidP="00E01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6</w:t>
            </w:r>
            <w:r w:rsidR="00E01497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964</w:t>
            </w:r>
          </w:p>
        </w:tc>
      </w:tr>
      <w:tr w:rsidR="00E01497" w:rsidRPr="00C756BF" w:rsidTr="00380F7B">
        <w:tc>
          <w:tcPr>
            <w:tcW w:w="5130" w:type="dxa"/>
          </w:tcPr>
          <w:p w:rsidR="00E01497" w:rsidRPr="00C756BF" w:rsidRDefault="00E01497" w:rsidP="00E01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5" w:type="dxa"/>
            <w:tcBorders>
              <w:left w:val="nil"/>
            </w:tcBorders>
          </w:tcPr>
          <w:p w:rsidR="00E01497" w:rsidRPr="00C756BF" w:rsidRDefault="00E01497" w:rsidP="00E01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</w:tcPr>
          <w:p w:rsidR="00E01497" w:rsidRPr="00C756BF" w:rsidRDefault="00A4349E" w:rsidP="00E01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298</w:t>
            </w:r>
            <w:r w:rsidR="00E01497" w:rsidRPr="00C756B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038</w:t>
            </w:r>
          </w:p>
        </w:tc>
        <w:tc>
          <w:tcPr>
            <w:tcW w:w="269" w:type="dxa"/>
          </w:tcPr>
          <w:p w:rsidR="00E01497" w:rsidRPr="00C756BF" w:rsidRDefault="00E01497" w:rsidP="00E01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:rsidR="00E01497" w:rsidRPr="00C756BF" w:rsidRDefault="00A4349E" w:rsidP="00E01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230</w:t>
            </w:r>
            <w:r w:rsidR="00E01497" w:rsidRPr="00C756B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093</w:t>
            </w:r>
          </w:p>
        </w:tc>
      </w:tr>
    </w:tbl>
    <w:p w:rsidR="00007DFF" w:rsidRPr="00C756BF" w:rsidRDefault="001938D5" w:rsidP="00216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C756BF">
        <w:rPr>
          <w:rFonts w:ascii="Angsana New" w:hAnsi="Angsana New"/>
          <w:b/>
          <w:bCs/>
          <w:sz w:val="30"/>
          <w:szCs w:val="30"/>
        </w:rPr>
        <w:br w:type="page"/>
      </w:r>
      <w:r w:rsidR="00A4349E" w:rsidRPr="00A4349E">
        <w:rPr>
          <w:rFonts w:ascii="Angsana New" w:hAnsi="Angsana New"/>
          <w:b/>
          <w:bCs/>
          <w:sz w:val="30"/>
          <w:szCs w:val="30"/>
        </w:rPr>
        <w:lastRenderedPageBreak/>
        <w:t>15</w:t>
      </w:r>
      <w:r w:rsidR="00007DFF" w:rsidRPr="00C756BF">
        <w:rPr>
          <w:rFonts w:ascii="Angsana New" w:hAnsi="Angsana New"/>
          <w:b/>
          <w:bCs/>
          <w:sz w:val="30"/>
          <w:szCs w:val="30"/>
          <w:cs/>
        </w:rPr>
        <w:tab/>
        <w:t>เจ้าหนี้สำนักหักบัญชี</w:t>
      </w:r>
      <w:r w:rsidR="005B1D2C" w:rsidRPr="00C756BF">
        <w:rPr>
          <w:rFonts w:ascii="Angsana New" w:hAnsi="Angsana New"/>
          <w:b/>
          <w:bCs/>
          <w:sz w:val="30"/>
          <w:szCs w:val="30"/>
          <w:cs/>
        </w:rPr>
        <w:t>และบริษัทหลักทรัพย์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120"/>
        <w:gridCol w:w="1440"/>
        <w:gridCol w:w="236"/>
        <w:gridCol w:w="1384"/>
      </w:tblGrid>
      <w:tr w:rsidR="003831F0" w:rsidRPr="00C756BF" w:rsidTr="00A56089">
        <w:tc>
          <w:tcPr>
            <w:tcW w:w="6120" w:type="dxa"/>
          </w:tcPr>
          <w:p w:rsidR="003831F0" w:rsidRPr="00C756BF" w:rsidRDefault="003831F0" w:rsidP="008E1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3831F0" w:rsidRPr="00C756BF" w:rsidRDefault="00A4349E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3831F0" w:rsidRPr="00C756BF" w:rsidRDefault="003831F0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84" w:type="dxa"/>
          </w:tcPr>
          <w:p w:rsidR="003831F0" w:rsidRPr="00C756BF" w:rsidRDefault="00A4349E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3831F0" w:rsidRPr="00C756BF" w:rsidTr="00A56089">
        <w:tc>
          <w:tcPr>
            <w:tcW w:w="6120" w:type="dxa"/>
          </w:tcPr>
          <w:p w:rsidR="003831F0" w:rsidRPr="00C756BF" w:rsidRDefault="003831F0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:rsidR="003831F0" w:rsidRPr="00C756BF" w:rsidRDefault="003831F0" w:rsidP="003831F0">
            <w:pPr>
              <w:spacing w:line="240" w:lineRule="auto"/>
              <w:ind w:left="-10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756B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831F0" w:rsidRPr="00C756BF" w:rsidTr="00A56089">
        <w:tc>
          <w:tcPr>
            <w:tcW w:w="6120" w:type="dxa"/>
          </w:tcPr>
          <w:p w:rsidR="003831F0" w:rsidRPr="00C756BF" w:rsidRDefault="003831F0" w:rsidP="003831F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เจ้าหนี้สำนักหักบัญชี (ประเทศไทย)</w:t>
            </w:r>
          </w:p>
        </w:tc>
        <w:tc>
          <w:tcPr>
            <w:tcW w:w="1440" w:type="dxa"/>
          </w:tcPr>
          <w:p w:rsidR="003831F0" w:rsidRPr="00C756BF" w:rsidRDefault="00A4349E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564</w:t>
            </w:r>
            <w:r w:rsidR="00DB1F9E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999</w:t>
            </w:r>
          </w:p>
        </w:tc>
        <w:tc>
          <w:tcPr>
            <w:tcW w:w="236" w:type="dxa"/>
          </w:tcPr>
          <w:p w:rsidR="003831F0" w:rsidRPr="00C756BF" w:rsidRDefault="003831F0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4" w:type="dxa"/>
          </w:tcPr>
          <w:p w:rsidR="003831F0" w:rsidRPr="00C756BF" w:rsidRDefault="00A4349E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679</w:t>
            </w:r>
            <w:r w:rsidR="003831F0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168</w:t>
            </w:r>
          </w:p>
        </w:tc>
      </w:tr>
      <w:tr w:rsidR="003831F0" w:rsidRPr="00C756BF" w:rsidTr="00A56089">
        <w:tc>
          <w:tcPr>
            <w:tcW w:w="6120" w:type="dxa"/>
          </w:tcPr>
          <w:p w:rsidR="003831F0" w:rsidRPr="00C756BF" w:rsidRDefault="003831F0" w:rsidP="003831F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เจ้าหนี้บริษัทหลักทรัพย์ต่างประเทศ</w:t>
            </w:r>
          </w:p>
        </w:tc>
        <w:tc>
          <w:tcPr>
            <w:tcW w:w="1440" w:type="dxa"/>
          </w:tcPr>
          <w:p w:rsidR="003831F0" w:rsidRPr="00C756BF" w:rsidRDefault="00A4349E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55</w:t>
            </w:r>
            <w:r w:rsidR="00DB1F9E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933</w:t>
            </w:r>
          </w:p>
        </w:tc>
        <w:tc>
          <w:tcPr>
            <w:tcW w:w="236" w:type="dxa"/>
          </w:tcPr>
          <w:p w:rsidR="003831F0" w:rsidRPr="00C756BF" w:rsidRDefault="003831F0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4" w:type="dxa"/>
          </w:tcPr>
          <w:p w:rsidR="003831F0" w:rsidRPr="00C756BF" w:rsidRDefault="00A4349E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3</w:t>
            </w:r>
            <w:r w:rsidR="003831F0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633</w:t>
            </w:r>
          </w:p>
        </w:tc>
      </w:tr>
      <w:tr w:rsidR="003831F0" w:rsidRPr="00C756BF" w:rsidTr="00A56089">
        <w:tc>
          <w:tcPr>
            <w:tcW w:w="6120" w:type="dxa"/>
          </w:tcPr>
          <w:p w:rsidR="003831F0" w:rsidRPr="00C756BF" w:rsidRDefault="003831F0" w:rsidP="003831F0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C756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3831F0" w:rsidRPr="00C756BF" w:rsidRDefault="00A4349E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620</w:t>
            </w:r>
            <w:r w:rsidR="00DB1F9E" w:rsidRPr="00C756B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932</w:t>
            </w:r>
          </w:p>
        </w:tc>
        <w:tc>
          <w:tcPr>
            <w:tcW w:w="236" w:type="dxa"/>
          </w:tcPr>
          <w:p w:rsidR="003831F0" w:rsidRPr="00C756BF" w:rsidRDefault="003831F0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:rsidR="003831F0" w:rsidRPr="00C756BF" w:rsidRDefault="00A4349E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682</w:t>
            </w:r>
            <w:r w:rsidR="003831F0" w:rsidRPr="00C756B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801</w:t>
            </w:r>
          </w:p>
        </w:tc>
      </w:tr>
    </w:tbl>
    <w:p w:rsidR="002249DD" w:rsidRPr="00C756BF" w:rsidRDefault="002249DD" w:rsidP="008B7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4"/>
          <w:szCs w:val="24"/>
        </w:rPr>
      </w:pPr>
    </w:p>
    <w:p w:rsidR="004B4699" w:rsidRPr="00C756BF" w:rsidRDefault="00A4349E" w:rsidP="00D13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A4349E">
        <w:rPr>
          <w:rFonts w:ascii="Angsana New" w:hAnsi="Angsana New"/>
          <w:b/>
          <w:bCs/>
          <w:sz w:val="30"/>
          <w:szCs w:val="30"/>
        </w:rPr>
        <w:t>16</w:t>
      </w:r>
      <w:r w:rsidR="00BD3285" w:rsidRPr="00C756BF">
        <w:rPr>
          <w:rFonts w:ascii="Angsana New" w:hAnsi="Angsana New"/>
          <w:b/>
          <w:bCs/>
          <w:sz w:val="30"/>
          <w:szCs w:val="30"/>
        </w:rPr>
        <w:tab/>
      </w:r>
      <w:r w:rsidR="004B4699" w:rsidRPr="00C756BF">
        <w:rPr>
          <w:rFonts w:ascii="Angsana New" w:hAnsi="Angsana New"/>
          <w:b/>
          <w:bCs/>
          <w:sz w:val="30"/>
          <w:szCs w:val="30"/>
          <w:cs/>
        </w:rPr>
        <w:t>เจ้าหนี้ธุรกิจหลักทรัพย์และสัญญาซื้อขายล่วงหน้า</w:t>
      </w:r>
    </w:p>
    <w:p w:rsidR="00E668B6" w:rsidRPr="00C756BF" w:rsidRDefault="00E668B6" w:rsidP="00D13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138" w:type="dxa"/>
        <w:tblInd w:w="563" w:type="dxa"/>
        <w:tblLayout w:type="fixed"/>
        <w:tblLook w:val="01E0" w:firstRow="1" w:lastRow="1" w:firstColumn="1" w:lastColumn="1" w:noHBand="0" w:noVBand="0"/>
      </w:tblPr>
      <w:tblGrid>
        <w:gridCol w:w="5125"/>
        <w:gridCol w:w="990"/>
        <w:gridCol w:w="1421"/>
        <w:gridCol w:w="236"/>
        <w:gridCol w:w="1366"/>
      </w:tblGrid>
      <w:tr w:rsidR="0029232A" w:rsidRPr="00C756BF" w:rsidTr="0029232A">
        <w:trPr>
          <w:tblHeader/>
        </w:trPr>
        <w:tc>
          <w:tcPr>
            <w:tcW w:w="5125" w:type="dxa"/>
          </w:tcPr>
          <w:p w:rsidR="0029232A" w:rsidRPr="00C756BF" w:rsidRDefault="0029232A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29232A" w:rsidRPr="00C756BF" w:rsidRDefault="0029232A" w:rsidP="00292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21" w:type="dxa"/>
          </w:tcPr>
          <w:p w:rsidR="0029232A" w:rsidRPr="00C756BF" w:rsidRDefault="00A4349E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29232A" w:rsidRPr="00C756BF" w:rsidRDefault="0029232A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66" w:type="dxa"/>
          </w:tcPr>
          <w:p w:rsidR="0029232A" w:rsidRPr="00C756BF" w:rsidRDefault="00A4349E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29232A" w:rsidRPr="00C756BF" w:rsidTr="0029232A">
        <w:trPr>
          <w:tblHeader/>
        </w:trPr>
        <w:tc>
          <w:tcPr>
            <w:tcW w:w="5125" w:type="dxa"/>
          </w:tcPr>
          <w:p w:rsidR="0029232A" w:rsidRPr="00C756BF" w:rsidRDefault="0029232A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29232A" w:rsidRPr="00C756BF" w:rsidRDefault="0029232A" w:rsidP="00292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023" w:type="dxa"/>
            <w:gridSpan w:val="3"/>
          </w:tcPr>
          <w:p w:rsidR="0029232A" w:rsidRPr="00C756BF" w:rsidRDefault="0029232A" w:rsidP="003831F0">
            <w:pPr>
              <w:spacing w:line="240" w:lineRule="auto"/>
              <w:ind w:left="-10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756B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232A" w:rsidRPr="00C756BF" w:rsidTr="0029232A">
        <w:tc>
          <w:tcPr>
            <w:tcW w:w="5125" w:type="dxa"/>
          </w:tcPr>
          <w:p w:rsidR="0029232A" w:rsidRPr="00C756BF" w:rsidDel="00CB3988" w:rsidRDefault="0029232A" w:rsidP="003831F0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990" w:type="dxa"/>
          </w:tcPr>
          <w:p w:rsidR="0029232A" w:rsidRPr="00C756BF" w:rsidRDefault="0029232A" w:rsidP="00292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1" w:type="dxa"/>
          </w:tcPr>
          <w:p w:rsidR="0029232A" w:rsidRPr="00C756BF" w:rsidRDefault="0029232A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9232A" w:rsidRPr="00C756BF" w:rsidRDefault="0029232A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6" w:type="dxa"/>
          </w:tcPr>
          <w:p w:rsidR="0029232A" w:rsidRPr="00C756BF" w:rsidRDefault="0029232A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232A" w:rsidRPr="00C756BF" w:rsidTr="0029232A">
        <w:tc>
          <w:tcPr>
            <w:tcW w:w="5125" w:type="dxa"/>
          </w:tcPr>
          <w:p w:rsidR="0029232A" w:rsidRPr="00C756BF" w:rsidRDefault="0029232A" w:rsidP="003831F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990" w:type="dxa"/>
          </w:tcPr>
          <w:p w:rsidR="0029232A" w:rsidRPr="00C756BF" w:rsidRDefault="00A4349E" w:rsidP="00292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i/>
                <w:iCs/>
                <w:sz w:val="30"/>
                <w:szCs w:val="30"/>
              </w:rPr>
              <w:t>30</w:t>
            </w:r>
          </w:p>
        </w:tc>
        <w:tc>
          <w:tcPr>
            <w:tcW w:w="1421" w:type="dxa"/>
          </w:tcPr>
          <w:p w:rsidR="0029232A" w:rsidRPr="00C756BF" w:rsidRDefault="00A4349E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800</w:t>
            </w:r>
            <w:r w:rsidR="00DB1F9E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982</w:t>
            </w:r>
          </w:p>
        </w:tc>
        <w:tc>
          <w:tcPr>
            <w:tcW w:w="236" w:type="dxa"/>
          </w:tcPr>
          <w:p w:rsidR="0029232A" w:rsidRPr="00C756BF" w:rsidRDefault="0029232A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6" w:type="dxa"/>
          </w:tcPr>
          <w:p w:rsidR="0029232A" w:rsidRPr="00C756BF" w:rsidRDefault="00A4349E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869</w:t>
            </w:r>
            <w:r w:rsidR="0029232A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223</w:t>
            </w:r>
          </w:p>
        </w:tc>
      </w:tr>
      <w:tr w:rsidR="0029232A" w:rsidRPr="00C756BF" w:rsidTr="0029232A">
        <w:tc>
          <w:tcPr>
            <w:tcW w:w="5125" w:type="dxa"/>
          </w:tcPr>
          <w:p w:rsidR="0029232A" w:rsidRPr="00C756BF" w:rsidRDefault="0029232A" w:rsidP="003831F0">
            <w:pPr>
              <w:tabs>
                <w:tab w:val="clear" w:pos="454"/>
                <w:tab w:val="left" w:pos="46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990" w:type="dxa"/>
          </w:tcPr>
          <w:p w:rsidR="0029232A" w:rsidRPr="00C756BF" w:rsidRDefault="0029232A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1" w:type="dxa"/>
          </w:tcPr>
          <w:p w:rsidR="0029232A" w:rsidRPr="00C756BF" w:rsidRDefault="00A4349E" w:rsidP="00DB1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55</w:t>
            </w:r>
            <w:r w:rsidR="00DB1F9E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770</w:t>
            </w:r>
          </w:p>
        </w:tc>
        <w:tc>
          <w:tcPr>
            <w:tcW w:w="236" w:type="dxa"/>
          </w:tcPr>
          <w:p w:rsidR="0029232A" w:rsidRPr="00C756BF" w:rsidRDefault="0029232A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6" w:type="dxa"/>
          </w:tcPr>
          <w:p w:rsidR="0029232A" w:rsidRPr="00C756BF" w:rsidRDefault="00A4349E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53</w:t>
            </w:r>
            <w:r w:rsidR="0029232A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899</w:t>
            </w:r>
          </w:p>
        </w:tc>
      </w:tr>
      <w:tr w:rsidR="0029232A" w:rsidRPr="00C756BF" w:rsidTr="0029232A">
        <w:tc>
          <w:tcPr>
            <w:tcW w:w="5125" w:type="dxa"/>
          </w:tcPr>
          <w:p w:rsidR="0029232A" w:rsidRPr="00C756BF" w:rsidDel="00CB3988" w:rsidRDefault="0029232A" w:rsidP="003831F0">
            <w:pPr>
              <w:tabs>
                <w:tab w:val="clear" w:pos="454"/>
                <w:tab w:val="left" w:pos="0"/>
                <w:tab w:val="left" w:pos="46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990" w:type="dxa"/>
          </w:tcPr>
          <w:p w:rsidR="0029232A" w:rsidRPr="00C756BF" w:rsidRDefault="0029232A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</w:tcPr>
          <w:p w:rsidR="0029232A" w:rsidRPr="00C756BF" w:rsidRDefault="00A4349E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856</w:t>
            </w:r>
            <w:r w:rsidR="00DB1F9E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752</w:t>
            </w:r>
          </w:p>
        </w:tc>
        <w:tc>
          <w:tcPr>
            <w:tcW w:w="236" w:type="dxa"/>
          </w:tcPr>
          <w:p w:rsidR="0029232A" w:rsidRPr="00C756BF" w:rsidRDefault="0029232A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:rsidR="0029232A" w:rsidRPr="00C756BF" w:rsidRDefault="00A4349E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923</w:t>
            </w:r>
            <w:r w:rsidR="0029232A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122</w:t>
            </w:r>
          </w:p>
        </w:tc>
      </w:tr>
      <w:tr w:rsidR="0029232A" w:rsidRPr="00C756BF" w:rsidTr="0029232A">
        <w:tc>
          <w:tcPr>
            <w:tcW w:w="5125" w:type="dxa"/>
          </w:tcPr>
          <w:p w:rsidR="0029232A" w:rsidRPr="00C756BF" w:rsidDel="00CB3988" w:rsidRDefault="0029232A" w:rsidP="003831F0">
            <w:pPr>
              <w:tabs>
                <w:tab w:val="clear" w:pos="454"/>
                <w:tab w:val="left" w:pos="0"/>
                <w:tab w:val="left" w:pos="46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990" w:type="dxa"/>
          </w:tcPr>
          <w:p w:rsidR="0029232A" w:rsidRPr="00C756BF" w:rsidRDefault="0029232A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:rsidR="0029232A" w:rsidRPr="00C756BF" w:rsidRDefault="00A4349E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17</w:t>
            </w:r>
            <w:r w:rsidR="00DB1F9E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662</w:t>
            </w:r>
          </w:p>
        </w:tc>
        <w:tc>
          <w:tcPr>
            <w:tcW w:w="236" w:type="dxa"/>
          </w:tcPr>
          <w:p w:rsidR="0029232A" w:rsidRPr="00C756BF" w:rsidRDefault="0029232A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:rsidR="0029232A" w:rsidRPr="00C756BF" w:rsidRDefault="00A4349E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72</w:t>
            </w:r>
            <w:r w:rsidR="0029232A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803</w:t>
            </w:r>
          </w:p>
        </w:tc>
      </w:tr>
      <w:tr w:rsidR="0029232A" w:rsidRPr="00C756BF" w:rsidTr="0029232A">
        <w:tc>
          <w:tcPr>
            <w:tcW w:w="5125" w:type="dxa"/>
          </w:tcPr>
          <w:p w:rsidR="0029232A" w:rsidRPr="00C756BF" w:rsidDel="00CB3988" w:rsidRDefault="0029232A" w:rsidP="003831F0">
            <w:pPr>
              <w:tabs>
                <w:tab w:val="clear" w:pos="454"/>
                <w:tab w:val="left" w:pos="0"/>
                <w:tab w:val="left" w:pos="46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29232A" w:rsidRPr="00C756BF" w:rsidRDefault="0029232A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1" w:type="dxa"/>
            <w:tcBorders>
              <w:bottom w:val="double" w:sz="4" w:space="0" w:color="auto"/>
            </w:tcBorders>
          </w:tcPr>
          <w:p w:rsidR="0029232A" w:rsidRPr="00C756BF" w:rsidRDefault="00A4349E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874</w:t>
            </w:r>
            <w:r w:rsidR="00DB1F9E" w:rsidRPr="00C756B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414</w:t>
            </w:r>
          </w:p>
        </w:tc>
        <w:tc>
          <w:tcPr>
            <w:tcW w:w="236" w:type="dxa"/>
          </w:tcPr>
          <w:p w:rsidR="0029232A" w:rsidRPr="00C756BF" w:rsidRDefault="0029232A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</w:tcPr>
          <w:p w:rsidR="0029232A" w:rsidRPr="00C756BF" w:rsidRDefault="00A4349E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995</w:t>
            </w:r>
            <w:r w:rsidR="0029232A" w:rsidRPr="00C756B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925</w:t>
            </w:r>
          </w:p>
        </w:tc>
      </w:tr>
    </w:tbl>
    <w:p w:rsidR="00F21B13" w:rsidRPr="00C756BF" w:rsidRDefault="00F21B13" w:rsidP="006D34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i/>
          <w:iCs/>
          <w:sz w:val="24"/>
          <w:szCs w:val="24"/>
        </w:rPr>
      </w:pPr>
    </w:p>
    <w:p w:rsidR="008B720E" w:rsidRPr="00C756BF" w:rsidRDefault="00A4349E" w:rsidP="005464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0" w:lineRule="exact"/>
        <w:rPr>
          <w:rFonts w:ascii="Angsana New" w:hAnsi="Angsana New"/>
          <w:b/>
          <w:bCs/>
          <w:sz w:val="30"/>
          <w:szCs w:val="30"/>
        </w:rPr>
      </w:pPr>
      <w:r w:rsidRPr="00A4349E">
        <w:rPr>
          <w:rFonts w:ascii="Angsana New" w:hAnsi="Angsana New"/>
          <w:b/>
          <w:bCs/>
          <w:sz w:val="30"/>
          <w:szCs w:val="30"/>
        </w:rPr>
        <w:t>17</w:t>
      </w:r>
      <w:r w:rsidR="00BD3285" w:rsidRPr="00C756BF">
        <w:rPr>
          <w:rFonts w:ascii="Angsana New" w:hAnsi="Angsana New"/>
          <w:b/>
          <w:bCs/>
          <w:sz w:val="30"/>
          <w:szCs w:val="30"/>
        </w:rPr>
        <w:tab/>
      </w:r>
      <w:r w:rsidR="006D3438" w:rsidRPr="00C756BF">
        <w:rPr>
          <w:rFonts w:ascii="Angsana New" w:hAnsi="Angsana New"/>
          <w:b/>
          <w:bCs/>
          <w:sz w:val="30"/>
          <w:szCs w:val="30"/>
          <w:cs/>
        </w:rPr>
        <w:t>ตราสารหนี้ที่ออกและเงินกู้ยืม</w:t>
      </w:r>
    </w:p>
    <w:p w:rsidR="00703CBA" w:rsidRPr="00C756BF" w:rsidRDefault="00703CBA" w:rsidP="00906940">
      <w:pPr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A67E42" w:rsidRPr="00C756BF" w:rsidRDefault="00222EE3" w:rsidP="00906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>ตรา</w:t>
      </w:r>
      <w:r w:rsidR="000B7638" w:rsidRPr="00C756BF">
        <w:rPr>
          <w:rFonts w:ascii="Angsana New" w:hAnsi="Angsana New"/>
          <w:sz w:val="30"/>
          <w:szCs w:val="30"/>
          <w:cs/>
        </w:rPr>
        <w:t>สาร</w:t>
      </w:r>
      <w:r w:rsidRPr="00C756BF">
        <w:rPr>
          <w:rFonts w:ascii="Angsana New" w:hAnsi="Angsana New"/>
          <w:sz w:val="30"/>
          <w:szCs w:val="30"/>
          <w:cs/>
        </w:rPr>
        <w:t>หนี้ที่ออกและเงินกู้ยืม</w:t>
      </w:r>
      <w:r w:rsidR="00663B63" w:rsidRPr="00C756BF">
        <w:rPr>
          <w:rFonts w:ascii="Angsana New" w:hAnsi="Angsana New"/>
          <w:sz w:val="30"/>
          <w:szCs w:val="30"/>
          <w:cs/>
        </w:rPr>
        <w:t xml:space="preserve"> </w:t>
      </w:r>
      <w:r w:rsidRPr="00C756BF">
        <w:rPr>
          <w:rFonts w:ascii="Angsana New" w:hAnsi="Angsana New"/>
          <w:sz w:val="30"/>
          <w:szCs w:val="30"/>
          <w:cs/>
        </w:rPr>
        <w:t>คือ</w:t>
      </w:r>
      <w:r w:rsidR="00E30D85" w:rsidRPr="00C756BF">
        <w:rPr>
          <w:rFonts w:ascii="Angsana New" w:hAnsi="Angsana New"/>
          <w:sz w:val="30"/>
          <w:szCs w:val="30"/>
          <w:cs/>
        </w:rPr>
        <w:t>หุ้นกู้อนุพันธ์</w:t>
      </w:r>
      <w:r w:rsidR="00E75B5F" w:rsidRPr="00C756BF">
        <w:rPr>
          <w:rFonts w:ascii="Angsana New" w:hAnsi="Angsana New"/>
          <w:sz w:val="30"/>
          <w:szCs w:val="30"/>
          <w:cs/>
        </w:rPr>
        <w:t xml:space="preserve"> </w:t>
      </w:r>
      <w:r w:rsidR="00E75B5F" w:rsidRPr="00C756BF">
        <w:rPr>
          <w:rFonts w:ascii="Angsana New" w:hAnsi="Angsana New"/>
          <w:sz w:val="30"/>
          <w:szCs w:val="30"/>
        </w:rPr>
        <w:t>(St</w:t>
      </w:r>
      <w:r w:rsidR="00B82065" w:rsidRPr="00C756BF">
        <w:rPr>
          <w:rFonts w:ascii="Angsana New" w:hAnsi="Angsana New"/>
          <w:sz w:val="30"/>
          <w:szCs w:val="30"/>
        </w:rPr>
        <w:t>ructured N</w:t>
      </w:r>
      <w:r w:rsidR="00AB405A" w:rsidRPr="00C756BF">
        <w:rPr>
          <w:rFonts w:ascii="Angsana New" w:hAnsi="Angsana New"/>
          <w:sz w:val="30"/>
          <w:szCs w:val="30"/>
        </w:rPr>
        <w:t>ote</w:t>
      </w:r>
      <w:r w:rsidR="00E75B5F" w:rsidRPr="00C756BF">
        <w:rPr>
          <w:rFonts w:ascii="Angsana New" w:hAnsi="Angsana New"/>
          <w:sz w:val="30"/>
          <w:szCs w:val="30"/>
        </w:rPr>
        <w:t>)</w:t>
      </w:r>
      <w:r w:rsidR="00657FED" w:rsidRPr="00C756BF">
        <w:rPr>
          <w:rFonts w:ascii="Angsana New" w:hAnsi="Angsana New"/>
          <w:sz w:val="30"/>
          <w:szCs w:val="30"/>
          <w:cs/>
        </w:rPr>
        <w:t xml:space="preserve"> ซึ่ง</w:t>
      </w:r>
      <w:r w:rsidR="00E029C9" w:rsidRPr="00C756BF">
        <w:rPr>
          <w:rFonts w:ascii="Angsana New" w:hAnsi="Angsana New"/>
          <w:sz w:val="30"/>
          <w:szCs w:val="30"/>
          <w:cs/>
        </w:rPr>
        <w:t>เป็นภาระหนี้สินโดยรวมตราสารอนุพันธ์แฝง</w:t>
      </w:r>
      <w:r w:rsidRPr="00C756BF">
        <w:rPr>
          <w:rFonts w:ascii="Angsana New" w:hAnsi="Angsana New"/>
          <w:sz w:val="30"/>
          <w:szCs w:val="30"/>
          <w:cs/>
        </w:rPr>
        <w:t>ที่บริษัทเสนอขายเป</w:t>
      </w:r>
      <w:r w:rsidR="00312D62" w:rsidRPr="00C756BF">
        <w:rPr>
          <w:rFonts w:ascii="Angsana New" w:hAnsi="Angsana New"/>
          <w:sz w:val="30"/>
          <w:szCs w:val="30"/>
          <w:cs/>
        </w:rPr>
        <w:t>็นการทั่วไปแก่ผู้ลงทุนสถาบันและ</w:t>
      </w:r>
      <w:r w:rsidRPr="00C756BF">
        <w:rPr>
          <w:rFonts w:ascii="Angsana New" w:hAnsi="Angsana New"/>
          <w:sz w:val="30"/>
          <w:szCs w:val="30"/>
          <w:cs/>
        </w:rPr>
        <w:t>ผู้ลงทุนรายใหญ่</w:t>
      </w:r>
      <w:r w:rsidR="000A3271" w:rsidRPr="00C756BF">
        <w:rPr>
          <w:rFonts w:ascii="Angsana New" w:hAnsi="Angsana New"/>
          <w:sz w:val="30"/>
          <w:szCs w:val="30"/>
        </w:rPr>
        <w:t xml:space="preserve"> (High-Net W</w:t>
      </w:r>
      <w:r w:rsidR="00E75B5F" w:rsidRPr="00C756BF">
        <w:rPr>
          <w:rFonts w:ascii="Angsana New" w:hAnsi="Angsana New"/>
          <w:sz w:val="30"/>
          <w:szCs w:val="30"/>
        </w:rPr>
        <w:t xml:space="preserve">orth) </w:t>
      </w:r>
      <w:r w:rsidRPr="00C756BF">
        <w:rPr>
          <w:rFonts w:ascii="Angsana New" w:hAnsi="Angsana New"/>
          <w:sz w:val="30"/>
          <w:szCs w:val="30"/>
          <w:cs/>
        </w:rPr>
        <w:t xml:space="preserve">โดยออกจำหน่าย ภายใต้เงื่อนไขที่ได้รับอนุมัติจากสำนักงานคณะกรรมการกำกับหลักทรัพย์และตลาดหลักทรัพย์ </w:t>
      </w:r>
      <w:r w:rsidR="00E75B5F" w:rsidRPr="00C756BF">
        <w:rPr>
          <w:rFonts w:ascii="Angsana New" w:hAnsi="Angsana New"/>
          <w:sz w:val="30"/>
          <w:szCs w:val="30"/>
          <w:cs/>
        </w:rPr>
        <w:t>ลักษณะของ</w:t>
      </w:r>
      <w:r w:rsidRPr="00C756BF">
        <w:rPr>
          <w:rFonts w:ascii="Angsana New" w:hAnsi="Angsana New"/>
          <w:sz w:val="30"/>
          <w:szCs w:val="30"/>
          <w:cs/>
        </w:rPr>
        <w:t>หุ้นกู้อนุพันธ์ดังกล่าวเป็นระยะสั้น</w:t>
      </w:r>
      <w:r w:rsidR="00A269B6" w:rsidRPr="00C756BF">
        <w:rPr>
          <w:rFonts w:ascii="Angsana New" w:hAnsi="Angsana New"/>
          <w:sz w:val="30"/>
          <w:szCs w:val="30"/>
          <w:cs/>
        </w:rPr>
        <w:t>และ</w:t>
      </w:r>
      <w:r w:rsidRPr="00C756BF">
        <w:rPr>
          <w:rFonts w:ascii="Angsana New" w:hAnsi="Angsana New"/>
          <w:sz w:val="30"/>
          <w:szCs w:val="30"/>
          <w:cs/>
        </w:rPr>
        <w:t>ผ</w:t>
      </w:r>
      <w:r w:rsidR="00312D62" w:rsidRPr="00C756BF">
        <w:rPr>
          <w:rFonts w:ascii="Angsana New" w:hAnsi="Angsana New"/>
          <w:sz w:val="30"/>
          <w:szCs w:val="30"/>
          <w:cs/>
        </w:rPr>
        <w:t>ลตอบแทน</w:t>
      </w:r>
      <w:r w:rsidR="00A269B6" w:rsidRPr="00C756BF">
        <w:rPr>
          <w:rFonts w:ascii="Angsana New" w:hAnsi="Angsana New"/>
          <w:sz w:val="30"/>
          <w:szCs w:val="30"/>
          <w:cs/>
        </w:rPr>
        <w:t>ขึ้นอยู่</w:t>
      </w:r>
      <w:r w:rsidR="00312D62" w:rsidRPr="00C756BF">
        <w:rPr>
          <w:rFonts w:ascii="Angsana New" w:hAnsi="Angsana New"/>
          <w:sz w:val="30"/>
          <w:szCs w:val="30"/>
          <w:cs/>
        </w:rPr>
        <w:t>กับราคาของหลักทรัพย์</w:t>
      </w:r>
      <w:r w:rsidRPr="00C756BF">
        <w:rPr>
          <w:rFonts w:ascii="Angsana New" w:hAnsi="Angsana New"/>
          <w:sz w:val="30"/>
          <w:szCs w:val="30"/>
          <w:cs/>
        </w:rPr>
        <w:t>อ้างอิง</w:t>
      </w:r>
      <w:r w:rsidR="000D54D0" w:rsidRPr="00C756BF">
        <w:rPr>
          <w:rFonts w:ascii="Angsana New" w:hAnsi="Angsana New"/>
          <w:sz w:val="30"/>
          <w:szCs w:val="30"/>
        </w:rPr>
        <w:t xml:space="preserve"> </w:t>
      </w:r>
      <w:r w:rsidR="00E029C9" w:rsidRPr="00C756BF">
        <w:rPr>
          <w:rFonts w:ascii="Angsana New" w:hAnsi="Angsana New"/>
          <w:sz w:val="30"/>
          <w:szCs w:val="30"/>
          <w:cs/>
        </w:rPr>
        <w:t>(</w:t>
      </w:r>
      <w:r w:rsidR="000D54D0" w:rsidRPr="00C756BF">
        <w:rPr>
          <w:rFonts w:ascii="Angsana New" w:hAnsi="Angsana New"/>
          <w:sz w:val="30"/>
          <w:szCs w:val="30"/>
          <w:cs/>
        </w:rPr>
        <w:t>ณ วันกำหนดค่าหลักทรัพย์ที่ระบุอยู่ใน</w:t>
      </w:r>
      <w:r w:rsidRPr="00C756BF">
        <w:rPr>
          <w:rFonts w:ascii="Angsana New" w:hAnsi="Angsana New"/>
          <w:sz w:val="30"/>
          <w:szCs w:val="30"/>
          <w:cs/>
        </w:rPr>
        <w:t>สัญญาการออกหุ้นกู้อนุพันธ์</w:t>
      </w:r>
      <w:r w:rsidR="00E029C9" w:rsidRPr="00C756BF">
        <w:rPr>
          <w:rFonts w:ascii="Angsana New" w:hAnsi="Angsana New"/>
          <w:sz w:val="30"/>
          <w:szCs w:val="30"/>
          <w:cs/>
        </w:rPr>
        <w:t>)</w:t>
      </w:r>
      <w:r w:rsidRPr="00C756BF">
        <w:rPr>
          <w:rFonts w:ascii="Angsana New" w:hAnsi="Angsana New"/>
          <w:sz w:val="30"/>
          <w:szCs w:val="30"/>
          <w:cs/>
        </w:rPr>
        <w:t xml:space="preserve"> </w:t>
      </w:r>
      <w:r w:rsidR="005A6F81" w:rsidRPr="00C756BF">
        <w:rPr>
          <w:rFonts w:ascii="Angsana New" w:hAnsi="Angsana New"/>
          <w:sz w:val="30"/>
          <w:szCs w:val="30"/>
          <w:cs/>
        </w:rPr>
        <w:t>ส่วนประกอบของตราสารอนุพันธ์ซึ่งอยู่ในรูปแบบของออปชั่นที่สามารถแยกได้</w:t>
      </w:r>
      <w:r w:rsidR="00A269B6" w:rsidRPr="00C756BF">
        <w:rPr>
          <w:rFonts w:ascii="Angsana New" w:hAnsi="Angsana New"/>
          <w:sz w:val="30"/>
          <w:szCs w:val="30"/>
          <w:cs/>
        </w:rPr>
        <w:t xml:space="preserve"> </w:t>
      </w:r>
      <w:r w:rsidR="00A269B6" w:rsidRPr="00C756BF">
        <w:rPr>
          <w:rFonts w:ascii="Angsana New" w:hAnsi="Angsana New"/>
          <w:sz w:val="30"/>
          <w:szCs w:val="30"/>
        </w:rPr>
        <w:t>(Bi</w:t>
      </w:r>
      <w:r w:rsidR="000706AC" w:rsidRPr="00C756BF">
        <w:rPr>
          <w:rFonts w:ascii="Angsana New" w:hAnsi="Angsana New"/>
          <w:sz w:val="30"/>
          <w:szCs w:val="30"/>
        </w:rPr>
        <w:t>furcated</w:t>
      </w:r>
      <w:r w:rsidR="00A269B6" w:rsidRPr="00C756BF">
        <w:rPr>
          <w:rFonts w:ascii="Angsana New" w:hAnsi="Angsana New"/>
          <w:sz w:val="30"/>
          <w:szCs w:val="30"/>
        </w:rPr>
        <w:t xml:space="preserve">) </w:t>
      </w:r>
      <w:r w:rsidR="00A269B6" w:rsidRPr="00C756BF">
        <w:rPr>
          <w:rFonts w:ascii="Angsana New" w:hAnsi="Angsana New"/>
          <w:sz w:val="30"/>
          <w:szCs w:val="30"/>
          <w:cs/>
        </w:rPr>
        <w:t>และ</w:t>
      </w:r>
      <w:r w:rsidR="005A6F81" w:rsidRPr="00C756BF">
        <w:rPr>
          <w:rFonts w:ascii="Angsana New" w:hAnsi="Angsana New"/>
          <w:sz w:val="30"/>
          <w:szCs w:val="30"/>
          <w:cs/>
        </w:rPr>
        <w:t xml:space="preserve">บันทึกเป็นรายการแยกต่างหากในงบแสดงฐานะการเงิน </w:t>
      </w:r>
      <w:r w:rsidR="005A6F81" w:rsidRPr="00C756BF">
        <w:rPr>
          <w:rFonts w:ascii="Angsana New" w:hAnsi="Angsana New"/>
          <w:sz w:val="30"/>
          <w:szCs w:val="30"/>
        </w:rPr>
        <w:t>(</w:t>
      </w:r>
      <w:r w:rsidR="005A6F81" w:rsidRPr="00C756BF">
        <w:rPr>
          <w:rFonts w:ascii="Angsana New" w:hAnsi="Angsana New"/>
          <w:sz w:val="30"/>
          <w:szCs w:val="30"/>
          <w:cs/>
        </w:rPr>
        <w:t>หมายเหตุ</w:t>
      </w:r>
      <w:r w:rsidR="005B1A9F" w:rsidRPr="00C756BF">
        <w:rPr>
          <w:rFonts w:ascii="Angsana New" w:hAnsi="Angsana New"/>
          <w:sz w:val="30"/>
          <w:szCs w:val="30"/>
          <w:cs/>
        </w:rPr>
        <w:t>ประกอบงบการเงินข้อ</w:t>
      </w:r>
      <w:r w:rsidR="005A6F81" w:rsidRPr="00C756BF">
        <w:rPr>
          <w:rFonts w:ascii="Angsana New" w:hAnsi="Angsana New"/>
          <w:sz w:val="30"/>
          <w:szCs w:val="30"/>
          <w:cs/>
        </w:rPr>
        <w:t xml:space="preserve"> </w:t>
      </w:r>
      <w:r w:rsidR="00A4349E" w:rsidRPr="00A4349E">
        <w:rPr>
          <w:rFonts w:ascii="Angsana New" w:hAnsi="Angsana New"/>
          <w:sz w:val="30"/>
          <w:szCs w:val="30"/>
        </w:rPr>
        <w:t>9</w:t>
      </w:r>
      <w:r w:rsidR="005A6F81" w:rsidRPr="00C756BF">
        <w:rPr>
          <w:rFonts w:ascii="Angsana New" w:hAnsi="Angsana New"/>
          <w:sz w:val="30"/>
          <w:szCs w:val="30"/>
        </w:rPr>
        <w:t>)</w:t>
      </w:r>
    </w:p>
    <w:p w:rsidR="00222EE3" w:rsidRPr="00C756BF" w:rsidRDefault="00222EE3" w:rsidP="00906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222EE3" w:rsidRPr="00C756BF" w:rsidRDefault="00222EE3" w:rsidP="00906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 xml:space="preserve">ณ </w:t>
      </w:r>
      <w:r w:rsidR="000B6C1F" w:rsidRPr="00C756BF">
        <w:rPr>
          <w:rFonts w:ascii="Angsana New" w:hAnsi="Angsana New"/>
          <w:sz w:val="30"/>
          <w:szCs w:val="30"/>
          <w:cs/>
        </w:rPr>
        <w:t xml:space="preserve">วันที่ </w:t>
      </w:r>
      <w:r w:rsidR="00A4349E" w:rsidRPr="00A4349E">
        <w:rPr>
          <w:rFonts w:ascii="Angsana New" w:hAnsi="Angsana New"/>
          <w:sz w:val="30"/>
          <w:szCs w:val="30"/>
        </w:rPr>
        <w:t>31</w:t>
      </w:r>
      <w:r w:rsidR="008E1E8E" w:rsidRPr="00C756BF">
        <w:rPr>
          <w:rFonts w:ascii="Angsana New" w:hAnsi="Angsana New"/>
          <w:sz w:val="30"/>
          <w:szCs w:val="30"/>
          <w:cs/>
        </w:rPr>
        <w:t xml:space="preserve"> ธันวาคม</w:t>
      </w:r>
      <w:r w:rsidR="0029232A" w:rsidRPr="00C756BF">
        <w:rPr>
          <w:rFonts w:ascii="Angsana New" w:hAnsi="Angsana New"/>
          <w:sz w:val="30"/>
          <w:szCs w:val="30"/>
          <w:cs/>
        </w:rPr>
        <w:t xml:space="preserve"> </w:t>
      </w:r>
      <w:r w:rsidR="00A4349E" w:rsidRPr="00A4349E">
        <w:rPr>
          <w:rFonts w:ascii="Angsana New" w:hAnsi="Angsana New"/>
          <w:sz w:val="30"/>
          <w:szCs w:val="30"/>
        </w:rPr>
        <w:t>2562</w:t>
      </w:r>
      <w:r w:rsidR="0029232A" w:rsidRPr="00C756BF">
        <w:rPr>
          <w:rFonts w:ascii="Angsana New" w:hAnsi="Angsana New"/>
          <w:sz w:val="30"/>
          <w:szCs w:val="30"/>
        </w:rPr>
        <w:t xml:space="preserve"> </w:t>
      </w:r>
      <w:r w:rsidR="00F74FA1" w:rsidRPr="00C756BF">
        <w:rPr>
          <w:rFonts w:ascii="Angsana New" w:hAnsi="Angsana New"/>
          <w:sz w:val="30"/>
          <w:szCs w:val="30"/>
          <w:cs/>
        </w:rPr>
        <w:t>บริษัทมี</w:t>
      </w:r>
      <w:r w:rsidRPr="00C756BF">
        <w:rPr>
          <w:rFonts w:ascii="Angsana New" w:hAnsi="Angsana New"/>
          <w:sz w:val="30"/>
          <w:szCs w:val="30"/>
          <w:cs/>
        </w:rPr>
        <w:t>หุ้นกู้อนุพันธ์</w:t>
      </w:r>
      <w:r w:rsidR="00F74FA1" w:rsidRPr="00C756BF">
        <w:rPr>
          <w:rFonts w:ascii="Angsana New" w:hAnsi="Angsana New"/>
          <w:sz w:val="30"/>
          <w:szCs w:val="30"/>
          <w:cs/>
        </w:rPr>
        <w:t>ซึ่ง</w:t>
      </w:r>
      <w:r w:rsidRPr="00C756BF">
        <w:rPr>
          <w:rFonts w:ascii="Angsana New" w:hAnsi="Angsana New"/>
          <w:sz w:val="30"/>
          <w:szCs w:val="30"/>
          <w:cs/>
        </w:rPr>
        <w:t>มี</w:t>
      </w:r>
      <w:r w:rsidR="00F74FA1" w:rsidRPr="00C756BF">
        <w:rPr>
          <w:rFonts w:ascii="Angsana New" w:hAnsi="Angsana New"/>
          <w:sz w:val="30"/>
          <w:szCs w:val="30"/>
          <w:cs/>
        </w:rPr>
        <w:t>เงินต้นเป็น</w:t>
      </w:r>
      <w:r w:rsidRPr="00C756BF">
        <w:rPr>
          <w:rFonts w:ascii="Angsana New" w:hAnsi="Angsana New"/>
          <w:sz w:val="30"/>
          <w:szCs w:val="30"/>
          <w:cs/>
        </w:rPr>
        <w:t>จำนวน</w:t>
      </w:r>
      <w:r w:rsidR="002D41D0" w:rsidRPr="00C756BF">
        <w:rPr>
          <w:rFonts w:ascii="Angsana New" w:hAnsi="Angsana New"/>
          <w:sz w:val="30"/>
          <w:szCs w:val="30"/>
          <w:cs/>
        </w:rPr>
        <w:t>เงิน</w:t>
      </w:r>
      <w:r w:rsidR="00061A06" w:rsidRPr="00C756BF">
        <w:rPr>
          <w:rFonts w:ascii="Angsana New" w:hAnsi="Angsana New"/>
          <w:sz w:val="30"/>
          <w:szCs w:val="30"/>
        </w:rPr>
        <w:t xml:space="preserve"> </w:t>
      </w:r>
      <w:r w:rsidR="00A4349E" w:rsidRPr="00A4349E">
        <w:rPr>
          <w:rFonts w:ascii="Angsana New" w:hAnsi="Angsana New"/>
          <w:sz w:val="30"/>
          <w:szCs w:val="30"/>
        </w:rPr>
        <w:t>158</w:t>
      </w:r>
      <w:r w:rsidR="001410C9" w:rsidRPr="00C756BF">
        <w:rPr>
          <w:rFonts w:ascii="Angsana New" w:hAnsi="Angsana New"/>
          <w:sz w:val="30"/>
          <w:szCs w:val="30"/>
        </w:rPr>
        <w:t>.</w:t>
      </w:r>
      <w:r w:rsidR="00A4349E" w:rsidRPr="00A4349E">
        <w:rPr>
          <w:rFonts w:ascii="Angsana New" w:hAnsi="Angsana New"/>
          <w:sz w:val="30"/>
          <w:szCs w:val="30"/>
        </w:rPr>
        <w:t>00</w:t>
      </w:r>
      <w:r w:rsidR="00061A06" w:rsidRPr="00C756BF">
        <w:rPr>
          <w:rFonts w:ascii="Angsana New" w:hAnsi="Angsana New"/>
          <w:sz w:val="30"/>
          <w:szCs w:val="30"/>
        </w:rPr>
        <w:t xml:space="preserve"> </w:t>
      </w:r>
      <w:r w:rsidRPr="00C756BF">
        <w:rPr>
          <w:rFonts w:ascii="Angsana New" w:hAnsi="Angsana New"/>
          <w:sz w:val="30"/>
          <w:szCs w:val="30"/>
          <w:cs/>
        </w:rPr>
        <w:t>ล้านบาท</w:t>
      </w:r>
      <w:r w:rsidR="00EB42B3" w:rsidRPr="00C756BF">
        <w:rPr>
          <w:rFonts w:ascii="Angsana New" w:hAnsi="Angsana New"/>
          <w:sz w:val="30"/>
          <w:szCs w:val="30"/>
          <w:cs/>
        </w:rPr>
        <w:t xml:space="preserve"> </w:t>
      </w:r>
      <w:r w:rsidR="00202848" w:rsidRPr="00C756BF">
        <w:rPr>
          <w:rFonts w:ascii="Angsana New" w:hAnsi="Angsana New"/>
          <w:sz w:val="30"/>
          <w:szCs w:val="30"/>
          <w:cs/>
        </w:rPr>
        <w:t>ซึ่งจะครบกำหนดชำระในเดือน</w:t>
      </w:r>
      <w:r w:rsidR="00B24D5F" w:rsidRPr="00C756BF">
        <w:rPr>
          <w:rFonts w:ascii="Angsana New" w:hAnsi="Angsana New"/>
          <w:sz w:val="30"/>
          <w:szCs w:val="30"/>
          <w:cs/>
        </w:rPr>
        <w:t>มกรา</w:t>
      </w:r>
      <w:r w:rsidR="0029232A" w:rsidRPr="00C756BF">
        <w:rPr>
          <w:rFonts w:ascii="Angsana New" w:hAnsi="Angsana New"/>
          <w:sz w:val="30"/>
          <w:szCs w:val="30"/>
          <w:cs/>
        </w:rPr>
        <w:t>คม</w:t>
      </w:r>
      <w:r w:rsidR="00061A06" w:rsidRPr="00C756BF">
        <w:rPr>
          <w:rFonts w:ascii="Angsana New" w:hAnsi="Angsana New"/>
          <w:sz w:val="30"/>
          <w:szCs w:val="30"/>
          <w:cs/>
        </w:rPr>
        <w:t xml:space="preserve"> </w:t>
      </w:r>
      <w:r w:rsidR="008E6962" w:rsidRPr="00C756BF">
        <w:rPr>
          <w:rFonts w:ascii="Angsana New" w:hAnsi="Angsana New"/>
          <w:sz w:val="30"/>
          <w:szCs w:val="30"/>
        </w:rPr>
        <w:t>-</w:t>
      </w:r>
      <w:r w:rsidR="001452FE" w:rsidRPr="00C756BF">
        <w:rPr>
          <w:rFonts w:ascii="Angsana New" w:hAnsi="Angsana New"/>
          <w:sz w:val="30"/>
          <w:szCs w:val="30"/>
          <w:cs/>
        </w:rPr>
        <w:t xml:space="preserve"> </w:t>
      </w:r>
      <w:r w:rsidR="001410C9" w:rsidRPr="00C756BF">
        <w:rPr>
          <w:rFonts w:ascii="Angsana New" w:hAnsi="Angsana New"/>
          <w:sz w:val="30"/>
          <w:szCs w:val="30"/>
          <w:cs/>
        </w:rPr>
        <w:t>มีนาคม</w:t>
      </w:r>
      <w:r w:rsidR="001452FE" w:rsidRPr="00C756BF">
        <w:rPr>
          <w:rFonts w:ascii="Angsana New" w:hAnsi="Angsana New"/>
          <w:sz w:val="30"/>
          <w:szCs w:val="30"/>
          <w:cs/>
        </w:rPr>
        <w:t xml:space="preserve"> </w:t>
      </w:r>
      <w:r w:rsidR="00A4349E" w:rsidRPr="00A4349E">
        <w:rPr>
          <w:rFonts w:ascii="Angsana New" w:hAnsi="Angsana New"/>
          <w:sz w:val="30"/>
          <w:szCs w:val="30"/>
        </w:rPr>
        <w:t>2563</w:t>
      </w:r>
      <w:r w:rsidR="00061A06" w:rsidRPr="00C756BF">
        <w:rPr>
          <w:rFonts w:ascii="Angsana New" w:hAnsi="Angsana New"/>
          <w:sz w:val="30"/>
          <w:szCs w:val="30"/>
          <w:cs/>
        </w:rPr>
        <w:t xml:space="preserve"> </w:t>
      </w:r>
      <w:r w:rsidR="00EB42B3" w:rsidRPr="00C756BF">
        <w:rPr>
          <w:rFonts w:ascii="Angsana New" w:hAnsi="Angsana New"/>
          <w:i/>
          <w:iCs/>
          <w:sz w:val="30"/>
          <w:szCs w:val="30"/>
        </w:rPr>
        <w:t>(</w:t>
      </w:r>
      <w:r w:rsidR="00A4349E" w:rsidRPr="00A4349E">
        <w:rPr>
          <w:rFonts w:ascii="Angsana New" w:hAnsi="Angsana New"/>
          <w:i/>
          <w:iCs/>
          <w:sz w:val="30"/>
          <w:szCs w:val="30"/>
        </w:rPr>
        <w:t>2561</w:t>
      </w:r>
      <w:r w:rsidR="00EB42B3" w:rsidRPr="00C756BF">
        <w:rPr>
          <w:rFonts w:ascii="Angsana New" w:hAnsi="Angsana New"/>
          <w:i/>
          <w:iCs/>
          <w:sz w:val="30"/>
          <w:szCs w:val="30"/>
        </w:rPr>
        <w:t xml:space="preserve">: </w:t>
      </w:r>
      <w:r w:rsidR="00A4349E" w:rsidRPr="00A4349E">
        <w:rPr>
          <w:rFonts w:ascii="Angsana New" w:hAnsi="Angsana New"/>
          <w:i/>
          <w:iCs/>
          <w:sz w:val="30"/>
          <w:szCs w:val="30"/>
        </w:rPr>
        <w:t>120</w:t>
      </w:r>
      <w:r w:rsidR="0029232A" w:rsidRPr="00C756BF">
        <w:rPr>
          <w:rFonts w:ascii="Angsana New" w:hAnsi="Angsana New"/>
          <w:i/>
          <w:iCs/>
          <w:sz w:val="30"/>
          <w:szCs w:val="30"/>
        </w:rPr>
        <w:t>.</w:t>
      </w:r>
      <w:r w:rsidR="00A4349E" w:rsidRPr="00A4349E">
        <w:rPr>
          <w:rFonts w:ascii="Angsana New" w:hAnsi="Angsana New"/>
          <w:i/>
          <w:iCs/>
          <w:sz w:val="30"/>
          <w:szCs w:val="30"/>
        </w:rPr>
        <w:t>75</w:t>
      </w:r>
      <w:r w:rsidR="00547857" w:rsidRPr="00C756BF">
        <w:rPr>
          <w:rFonts w:ascii="Angsana New" w:hAnsi="Angsana New"/>
          <w:i/>
          <w:iCs/>
          <w:sz w:val="30"/>
          <w:szCs w:val="30"/>
        </w:rPr>
        <w:t xml:space="preserve"> </w:t>
      </w:r>
      <w:r w:rsidR="00EB42B3" w:rsidRPr="00C756BF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E83848" w:rsidRPr="00C756B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8475E2" w:rsidRPr="00C756BF">
        <w:rPr>
          <w:rFonts w:ascii="Angsana New" w:hAnsi="Angsana New"/>
          <w:i/>
          <w:iCs/>
          <w:sz w:val="30"/>
          <w:szCs w:val="30"/>
          <w:cs/>
        </w:rPr>
        <w:t>ซึ่งจะครบกำหนดชำระในเดือน</w:t>
      </w:r>
      <w:r w:rsidR="0029232A" w:rsidRPr="00C756BF">
        <w:rPr>
          <w:rFonts w:ascii="Angsana New" w:hAnsi="Angsana New"/>
          <w:i/>
          <w:iCs/>
          <w:sz w:val="30"/>
          <w:szCs w:val="30"/>
          <w:cs/>
        </w:rPr>
        <w:t xml:space="preserve">มกราคม - กุมภาพันธ์ </w:t>
      </w:r>
      <w:r w:rsidR="00A4349E" w:rsidRPr="00A4349E">
        <w:rPr>
          <w:rFonts w:ascii="Angsana New" w:hAnsi="Angsana New"/>
          <w:i/>
          <w:iCs/>
          <w:sz w:val="30"/>
          <w:szCs w:val="30"/>
        </w:rPr>
        <w:t>2562</w:t>
      </w:r>
      <w:r w:rsidR="00E83848" w:rsidRPr="00C756BF">
        <w:rPr>
          <w:rFonts w:ascii="Angsana New" w:hAnsi="Angsana New"/>
          <w:i/>
          <w:iCs/>
          <w:sz w:val="30"/>
          <w:szCs w:val="30"/>
          <w:cs/>
        </w:rPr>
        <w:t>)</w:t>
      </w:r>
      <w:r w:rsidR="00A269B6" w:rsidRPr="00C756BF">
        <w:rPr>
          <w:rFonts w:ascii="Angsana New" w:hAnsi="Angsana New"/>
          <w:sz w:val="30"/>
          <w:szCs w:val="30"/>
          <w:cs/>
        </w:rPr>
        <w:t xml:space="preserve"> </w:t>
      </w:r>
    </w:p>
    <w:p w:rsidR="00D85404" w:rsidRPr="00C756BF" w:rsidRDefault="0029232A" w:rsidP="005464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0" w:lineRule="exact"/>
        <w:jc w:val="both"/>
        <w:rPr>
          <w:rFonts w:ascii="Angsana New" w:hAnsi="Angsana New"/>
          <w:b/>
          <w:bCs/>
          <w:sz w:val="30"/>
          <w:szCs w:val="30"/>
        </w:rPr>
      </w:pPr>
      <w:r w:rsidRPr="00C756BF">
        <w:rPr>
          <w:rFonts w:ascii="Angsana New" w:hAnsi="Angsana New"/>
          <w:b/>
          <w:bCs/>
          <w:sz w:val="30"/>
          <w:szCs w:val="30"/>
        </w:rPr>
        <w:br w:type="page"/>
      </w:r>
      <w:r w:rsidR="00A4349E" w:rsidRPr="00A4349E">
        <w:rPr>
          <w:rFonts w:ascii="Angsana New" w:hAnsi="Angsana New"/>
          <w:b/>
          <w:bCs/>
          <w:sz w:val="30"/>
          <w:szCs w:val="30"/>
        </w:rPr>
        <w:lastRenderedPageBreak/>
        <w:t>18</w:t>
      </w:r>
      <w:r w:rsidR="00E677E3" w:rsidRPr="00C756BF">
        <w:rPr>
          <w:rFonts w:ascii="Angsana New" w:hAnsi="Angsana New"/>
          <w:b/>
          <w:bCs/>
          <w:sz w:val="30"/>
          <w:szCs w:val="30"/>
        </w:rPr>
        <w:tab/>
      </w:r>
      <w:r w:rsidR="006A65EF" w:rsidRPr="00C756BF">
        <w:rPr>
          <w:rFonts w:ascii="Angsana New" w:hAnsi="Angsana New"/>
          <w:b/>
          <w:bCs/>
          <w:sz w:val="30"/>
          <w:szCs w:val="30"/>
          <w:cs/>
        </w:rPr>
        <w:t>ประมาณการหนี้สิน</w:t>
      </w:r>
    </w:p>
    <w:p w:rsidR="00E33794" w:rsidRPr="00C756BF" w:rsidRDefault="00E33794" w:rsidP="00E33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91" w:type="dxa"/>
        <w:tblInd w:w="558" w:type="dxa"/>
        <w:tblLook w:val="01E0" w:firstRow="1" w:lastRow="1" w:firstColumn="1" w:lastColumn="1" w:noHBand="0" w:noVBand="0"/>
      </w:tblPr>
      <w:tblGrid>
        <w:gridCol w:w="6750"/>
        <w:gridCol w:w="1080"/>
        <w:gridCol w:w="270"/>
        <w:gridCol w:w="1091"/>
      </w:tblGrid>
      <w:tr w:rsidR="003831F0" w:rsidRPr="00C756BF" w:rsidTr="00173D33">
        <w:trPr>
          <w:tblHeader/>
        </w:trPr>
        <w:tc>
          <w:tcPr>
            <w:tcW w:w="6750" w:type="dxa"/>
          </w:tcPr>
          <w:p w:rsidR="003831F0" w:rsidRPr="00C756BF" w:rsidRDefault="003831F0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831F0" w:rsidRPr="00C756BF" w:rsidRDefault="00A4349E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3831F0" w:rsidRPr="00C756BF" w:rsidRDefault="003831F0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1" w:type="dxa"/>
          </w:tcPr>
          <w:p w:rsidR="003831F0" w:rsidRPr="00C756BF" w:rsidRDefault="00A4349E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3831F0" w:rsidRPr="00C756BF" w:rsidTr="00173D33">
        <w:trPr>
          <w:tblHeader/>
        </w:trPr>
        <w:tc>
          <w:tcPr>
            <w:tcW w:w="6750" w:type="dxa"/>
          </w:tcPr>
          <w:p w:rsidR="003831F0" w:rsidRPr="00C756BF" w:rsidRDefault="003831F0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:rsidR="003831F0" w:rsidRPr="00C756BF" w:rsidRDefault="003831F0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C756B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831F0" w:rsidRPr="00C756BF" w:rsidTr="00173D33">
        <w:tc>
          <w:tcPr>
            <w:tcW w:w="6750" w:type="dxa"/>
          </w:tcPr>
          <w:p w:rsidR="003831F0" w:rsidRPr="00C756BF" w:rsidRDefault="003831F0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ภาระผูกพันผลประโยชน์ที่กำหนดไว้</w:t>
            </w:r>
          </w:p>
        </w:tc>
        <w:tc>
          <w:tcPr>
            <w:tcW w:w="1080" w:type="dxa"/>
          </w:tcPr>
          <w:p w:rsidR="003831F0" w:rsidRPr="00C756BF" w:rsidRDefault="00A4349E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203</w:t>
            </w:r>
            <w:r w:rsidR="001410C9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416</w:t>
            </w:r>
          </w:p>
        </w:tc>
        <w:tc>
          <w:tcPr>
            <w:tcW w:w="270" w:type="dxa"/>
          </w:tcPr>
          <w:p w:rsidR="003831F0" w:rsidRPr="00C756BF" w:rsidRDefault="003831F0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:rsidR="003831F0" w:rsidRPr="00C756BF" w:rsidRDefault="00A4349E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146</w:t>
            </w:r>
            <w:r w:rsidR="003831F0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327</w:t>
            </w:r>
          </w:p>
        </w:tc>
      </w:tr>
      <w:tr w:rsidR="003831F0" w:rsidRPr="00C756BF" w:rsidTr="005D7A0A">
        <w:tc>
          <w:tcPr>
            <w:tcW w:w="6750" w:type="dxa"/>
          </w:tcPr>
          <w:p w:rsidR="003831F0" w:rsidRPr="00C756BF" w:rsidRDefault="003831F0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831F0" w:rsidRPr="00C756BF" w:rsidRDefault="00A4349E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25</w:t>
            </w:r>
            <w:r w:rsidR="001410C9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135</w:t>
            </w:r>
          </w:p>
        </w:tc>
        <w:tc>
          <w:tcPr>
            <w:tcW w:w="270" w:type="dxa"/>
          </w:tcPr>
          <w:p w:rsidR="003831F0" w:rsidRPr="00C756BF" w:rsidRDefault="003831F0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3831F0" w:rsidRPr="00C756BF" w:rsidRDefault="00A4349E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18</w:t>
            </w:r>
            <w:r w:rsidR="003831F0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883</w:t>
            </w:r>
          </w:p>
        </w:tc>
      </w:tr>
      <w:tr w:rsidR="003831F0" w:rsidRPr="00C756BF" w:rsidTr="00A70AC1">
        <w:tc>
          <w:tcPr>
            <w:tcW w:w="6750" w:type="dxa"/>
          </w:tcPr>
          <w:p w:rsidR="003831F0" w:rsidRPr="00C756BF" w:rsidRDefault="003831F0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56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831F0" w:rsidRPr="00C756BF" w:rsidRDefault="00A4349E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228</w:t>
            </w:r>
            <w:r w:rsidR="001410C9" w:rsidRPr="00C756B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551</w:t>
            </w:r>
          </w:p>
        </w:tc>
        <w:tc>
          <w:tcPr>
            <w:tcW w:w="270" w:type="dxa"/>
          </w:tcPr>
          <w:p w:rsidR="003831F0" w:rsidRPr="00C756BF" w:rsidRDefault="003831F0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:rsidR="003831F0" w:rsidRPr="00C756BF" w:rsidRDefault="00A4349E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165</w:t>
            </w:r>
            <w:r w:rsidR="003831F0" w:rsidRPr="00C756B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210</w:t>
            </w:r>
          </w:p>
        </w:tc>
      </w:tr>
    </w:tbl>
    <w:p w:rsidR="0029232A" w:rsidRPr="00C756BF" w:rsidRDefault="0029232A" w:rsidP="00AF5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i/>
          <w:iCs/>
          <w:sz w:val="20"/>
          <w:szCs w:val="20"/>
        </w:rPr>
      </w:pPr>
    </w:p>
    <w:p w:rsidR="00861447" w:rsidRPr="00C756BF" w:rsidRDefault="007B7051" w:rsidP="00906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756BF">
        <w:rPr>
          <w:rFonts w:ascii="Angsana New" w:hAnsi="Angsana New"/>
          <w:b/>
          <w:bCs/>
          <w:i/>
          <w:iCs/>
          <w:sz w:val="30"/>
          <w:szCs w:val="30"/>
          <w:cs/>
        </w:rPr>
        <w:t>ภาระผูกพันผลประโยชน์ที่กำหนดไว้</w:t>
      </w:r>
    </w:p>
    <w:p w:rsidR="00861447" w:rsidRPr="00C756BF" w:rsidRDefault="00861447" w:rsidP="00906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12"/>
          <w:szCs w:val="12"/>
        </w:rPr>
      </w:pPr>
    </w:p>
    <w:p w:rsidR="00B65954" w:rsidRPr="00C756BF" w:rsidRDefault="00B65954" w:rsidP="00906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>การเปลี่ยนแปลงในมูลค่าปัจจุบันของ</w:t>
      </w:r>
      <w:r w:rsidR="009B65FE" w:rsidRPr="00C756BF">
        <w:rPr>
          <w:rFonts w:ascii="Angsana New" w:hAnsi="Angsana New"/>
          <w:sz w:val="30"/>
          <w:szCs w:val="30"/>
          <w:cs/>
        </w:rPr>
        <w:t>ภ</w:t>
      </w:r>
      <w:r w:rsidR="008F78FF" w:rsidRPr="00C756BF">
        <w:rPr>
          <w:rFonts w:ascii="Angsana New" w:hAnsi="Angsana New"/>
          <w:sz w:val="30"/>
          <w:szCs w:val="30"/>
          <w:cs/>
        </w:rPr>
        <w:t>าระผูกพันผลประโยชน์ที่กำหนดไว้</w:t>
      </w:r>
    </w:p>
    <w:p w:rsidR="00A147F7" w:rsidRPr="00C756BF" w:rsidRDefault="00A147F7" w:rsidP="00906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16"/>
          <w:szCs w:val="16"/>
        </w:rPr>
      </w:pPr>
    </w:p>
    <w:p w:rsidR="00A147F7" w:rsidRPr="00C756BF" w:rsidRDefault="00A147F7" w:rsidP="00A14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6"/>
          <w:szCs w:val="6"/>
        </w:rPr>
      </w:pPr>
    </w:p>
    <w:tbl>
      <w:tblPr>
        <w:tblW w:w="9191" w:type="dxa"/>
        <w:tblInd w:w="558" w:type="dxa"/>
        <w:tblLook w:val="01E0" w:firstRow="1" w:lastRow="1" w:firstColumn="1" w:lastColumn="1" w:noHBand="0" w:noVBand="0"/>
      </w:tblPr>
      <w:tblGrid>
        <w:gridCol w:w="6750"/>
        <w:gridCol w:w="1080"/>
        <w:gridCol w:w="270"/>
        <w:gridCol w:w="1091"/>
      </w:tblGrid>
      <w:tr w:rsidR="00A147F7" w:rsidRPr="00C756BF" w:rsidTr="0003293E">
        <w:trPr>
          <w:tblHeader/>
        </w:trPr>
        <w:tc>
          <w:tcPr>
            <w:tcW w:w="6750" w:type="dxa"/>
          </w:tcPr>
          <w:p w:rsidR="00A147F7" w:rsidRPr="00C756BF" w:rsidRDefault="00A147F7" w:rsidP="0003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A147F7" w:rsidRPr="00C756BF" w:rsidRDefault="00A4349E" w:rsidP="0003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A147F7" w:rsidRPr="00C756BF" w:rsidRDefault="00A147F7" w:rsidP="0003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1" w:type="dxa"/>
          </w:tcPr>
          <w:p w:rsidR="00A147F7" w:rsidRPr="00C756BF" w:rsidRDefault="00A4349E" w:rsidP="0003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147F7" w:rsidRPr="00C756BF" w:rsidTr="0003293E">
        <w:trPr>
          <w:tblHeader/>
        </w:trPr>
        <w:tc>
          <w:tcPr>
            <w:tcW w:w="6750" w:type="dxa"/>
          </w:tcPr>
          <w:p w:rsidR="00A147F7" w:rsidRPr="00C756BF" w:rsidRDefault="00A147F7" w:rsidP="0003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:rsidR="00A147F7" w:rsidRPr="00C756BF" w:rsidRDefault="00A147F7" w:rsidP="0003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C756B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47F7" w:rsidRPr="00C756BF" w:rsidTr="0003293E">
        <w:tc>
          <w:tcPr>
            <w:tcW w:w="6750" w:type="dxa"/>
          </w:tcPr>
          <w:p w:rsidR="00A147F7" w:rsidRPr="00C756BF" w:rsidRDefault="00A147F7" w:rsidP="00A147F7">
            <w:pPr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A4349E" w:rsidRPr="00A4349E">
              <w:rPr>
                <w:rFonts w:ascii="Angsana New" w:hAnsi="Angsana New"/>
                <w:sz w:val="30"/>
                <w:szCs w:val="30"/>
              </w:rPr>
              <w:t>1</w:t>
            </w:r>
            <w:r w:rsidRPr="00C756B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756BF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:rsidR="00A147F7" w:rsidRPr="00C756BF" w:rsidRDefault="00A4349E" w:rsidP="00A147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  <w:lang w:val="en-US"/>
              </w:rPr>
              <w:t>146</w:t>
            </w:r>
            <w:r w:rsidR="001410C9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  <w:lang w:val="en-US"/>
              </w:rPr>
              <w:t>327</w:t>
            </w:r>
          </w:p>
        </w:tc>
        <w:tc>
          <w:tcPr>
            <w:tcW w:w="270" w:type="dxa"/>
          </w:tcPr>
          <w:p w:rsidR="00A147F7" w:rsidRPr="00C756BF" w:rsidRDefault="00A147F7" w:rsidP="00A1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:rsidR="00A147F7" w:rsidRPr="00C756BF" w:rsidRDefault="00A4349E" w:rsidP="00A147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  <w:lang w:val="en-US" w:bidi="th-TH"/>
              </w:rPr>
              <w:t>107</w:t>
            </w:r>
            <w:r w:rsidR="00A147F7" w:rsidRPr="00C756B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  <w:lang w:val="en-US" w:bidi="th-TH"/>
              </w:rPr>
              <w:t>648</w:t>
            </w:r>
          </w:p>
        </w:tc>
      </w:tr>
      <w:tr w:rsidR="00A147F7" w:rsidRPr="00C756BF" w:rsidTr="0003293E">
        <w:tc>
          <w:tcPr>
            <w:tcW w:w="6750" w:type="dxa"/>
          </w:tcPr>
          <w:p w:rsidR="00A147F7" w:rsidRPr="00C756BF" w:rsidRDefault="00A147F7" w:rsidP="00A147F7">
            <w:pPr>
              <w:spacing w:line="240" w:lineRule="auto"/>
              <w:ind w:left="-1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:rsidR="00A147F7" w:rsidRPr="00C756BF" w:rsidRDefault="00A147F7" w:rsidP="00A147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70" w:type="dxa"/>
          </w:tcPr>
          <w:p w:rsidR="00A147F7" w:rsidRPr="00C756BF" w:rsidRDefault="00A147F7" w:rsidP="00A1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91" w:type="dxa"/>
          </w:tcPr>
          <w:p w:rsidR="00A147F7" w:rsidRPr="00C756BF" w:rsidRDefault="00A147F7" w:rsidP="00A147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</w:tr>
      <w:tr w:rsidR="00A147F7" w:rsidRPr="00C756BF" w:rsidTr="0003293E">
        <w:tc>
          <w:tcPr>
            <w:tcW w:w="6750" w:type="dxa"/>
          </w:tcPr>
          <w:p w:rsidR="00A147F7" w:rsidRPr="00C756BF" w:rsidRDefault="00A147F7" w:rsidP="00A147F7">
            <w:pPr>
              <w:spacing w:line="38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080" w:type="dxa"/>
          </w:tcPr>
          <w:p w:rsidR="00A147F7" w:rsidRPr="00C756BF" w:rsidRDefault="00A147F7" w:rsidP="00A147F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A147F7" w:rsidRPr="00C756BF" w:rsidRDefault="00A147F7" w:rsidP="00A1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:rsidR="00A147F7" w:rsidRPr="00C756BF" w:rsidRDefault="00A147F7" w:rsidP="00A147F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A147F7" w:rsidRPr="00C756BF" w:rsidTr="0003293E">
        <w:tc>
          <w:tcPr>
            <w:tcW w:w="6750" w:type="dxa"/>
          </w:tcPr>
          <w:p w:rsidR="00A147F7" w:rsidRPr="00C756BF" w:rsidRDefault="00A147F7" w:rsidP="00A147F7">
            <w:pPr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080" w:type="dxa"/>
          </w:tcPr>
          <w:p w:rsidR="00A147F7" w:rsidRPr="00C756BF" w:rsidRDefault="00A4349E" w:rsidP="00A147F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4349E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1410C9" w:rsidRPr="00C756B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  <w:lang w:val="en-US" w:bidi="th-TH"/>
              </w:rPr>
              <w:t>767</w:t>
            </w:r>
          </w:p>
        </w:tc>
        <w:tc>
          <w:tcPr>
            <w:tcW w:w="270" w:type="dxa"/>
          </w:tcPr>
          <w:p w:rsidR="00A147F7" w:rsidRPr="00C756BF" w:rsidRDefault="00A147F7" w:rsidP="00A1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:rsidR="00A147F7" w:rsidRPr="00C756BF" w:rsidRDefault="00A4349E" w:rsidP="00A147F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4349E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A147F7" w:rsidRPr="00C756B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  <w:lang w:val="en-US" w:bidi="th-TH"/>
              </w:rPr>
              <w:t>500</w:t>
            </w:r>
          </w:p>
        </w:tc>
      </w:tr>
      <w:tr w:rsidR="00A147F7" w:rsidRPr="00C756BF" w:rsidTr="0003293E">
        <w:tc>
          <w:tcPr>
            <w:tcW w:w="6750" w:type="dxa"/>
          </w:tcPr>
          <w:p w:rsidR="00A147F7" w:rsidRPr="00C756BF" w:rsidRDefault="00A147F7" w:rsidP="00A147F7">
            <w:pPr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080" w:type="dxa"/>
          </w:tcPr>
          <w:p w:rsidR="00A147F7" w:rsidRPr="00C756BF" w:rsidRDefault="001410C9" w:rsidP="00A147F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756B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147F7" w:rsidRPr="00C756BF" w:rsidRDefault="00A147F7" w:rsidP="00A1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:rsidR="00A147F7" w:rsidRPr="00C756BF" w:rsidRDefault="00A4349E" w:rsidP="00A147F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349E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A147F7" w:rsidRPr="00C756B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  <w:lang w:val="en-US" w:bidi="th-TH"/>
              </w:rPr>
              <w:t>732</w:t>
            </w:r>
          </w:p>
        </w:tc>
      </w:tr>
      <w:tr w:rsidR="00A147F7" w:rsidRPr="00C756BF" w:rsidTr="0003293E">
        <w:tc>
          <w:tcPr>
            <w:tcW w:w="6750" w:type="dxa"/>
          </w:tcPr>
          <w:p w:rsidR="00A147F7" w:rsidRPr="00C756BF" w:rsidRDefault="00A147F7" w:rsidP="00A147F7">
            <w:pPr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080" w:type="dxa"/>
          </w:tcPr>
          <w:p w:rsidR="00A147F7" w:rsidRPr="00C756BF" w:rsidRDefault="00A4349E" w:rsidP="00A147F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349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A16095" w:rsidRPr="00C756B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  <w:lang w:val="en-US" w:bidi="th-TH"/>
              </w:rPr>
              <w:t>910</w:t>
            </w:r>
          </w:p>
        </w:tc>
        <w:tc>
          <w:tcPr>
            <w:tcW w:w="270" w:type="dxa"/>
          </w:tcPr>
          <w:p w:rsidR="00A147F7" w:rsidRPr="00C756BF" w:rsidRDefault="00A147F7" w:rsidP="00A1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:rsidR="00A147F7" w:rsidRPr="00C756BF" w:rsidRDefault="00A4349E" w:rsidP="00A147F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349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A147F7" w:rsidRPr="00C756B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  <w:lang w:val="en-US" w:bidi="th-TH"/>
              </w:rPr>
              <w:t>626</w:t>
            </w:r>
          </w:p>
        </w:tc>
      </w:tr>
      <w:tr w:rsidR="00A147F7" w:rsidRPr="00C756BF" w:rsidTr="0003293E">
        <w:tc>
          <w:tcPr>
            <w:tcW w:w="6750" w:type="dxa"/>
          </w:tcPr>
          <w:p w:rsidR="00A147F7" w:rsidRPr="00C756BF" w:rsidRDefault="00A147F7" w:rsidP="00A147F7">
            <w:pPr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ผลประโยชน์พนักงานใช้ไป</w:t>
            </w:r>
          </w:p>
        </w:tc>
        <w:tc>
          <w:tcPr>
            <w:tcW w:w="1080" w:type="dxa"/>
          </w:tcPr>
          <w:p w:rsidR="00A147F7" w:rsidRPr="00C756BF" w:rsidRDefault="001410C9" w:rsidP="00A16095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756BF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4349E" w:rsidRPr="00A4349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C756B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4349E" w:rsidRPr="00A4349E">
              <w:rPr>
                <w:rFonts w:ascii="Angsana New" w:hAnsi="Angsana New"/>
                <w:sz w:val="30"/>
                <w:szCs w:val="30"/>
                <w:lang w:val="en-US" w:bidi="th-TH"/>
              </w:rPr>
              <w:t>180</w:t>
            </w:r>
            <w:r w:rsidRPr="00C756BF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A147F7" w:rsidRPr="00C756BF" w:rsidRDefault="00A147F7" w:rsidP="00A1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:rsidR="00A147F7" w:rsidRPr="00C756BF" w:rsidRDefault="00A147F7" w:rsidP="00A147F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756BF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A4349E" w:rsidRPr="00A4349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C756B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A4349E" w:rsidRPr="00A4349E">
              <w:rPr>
                <w:rFonts w:ascii="Angsana New" w:hAnsi="Angsana New"/>
                <w:sz w:val="30"/>
                <w:szCs w:val="30"/>
                <w:lang w:val="en-US" w:bidi="th-TH"/>
              </w:rPr>
              <w:t>878</w:t>
            </w:r>
            <w:r w:rsidRPr="00C756BF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A147F7" w:rsidRPr="00C756BF" w:rsidTr="0003293E">
        <w:tc>
          <w:tcPr>
            <w:tcW w:w="6750" w:type="dxa"/>
          </w:tcPr>
          <w:p w:rsidR="00A147F7" w:rsidRPr="00C756BF" w:rsidRDefault="00A147F7" w:rsidP="00A147F7">
            <w:pPr>
              <w:spacing w:line="38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147F7" w:rsidRPr="00C756BF" w:rsidRDefault="00A4349E" w:rsidP="00A147F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349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="00A16095" w:rsidRPr="00C756B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497</w:t>
            </w:r>
          </w:p>
        </w:tc>
        <w:tc>
          <w:tcPr>
            <w:tcW w:w="270" w:type="dxa"/>
          </w:tcPr>
          <w:p w:rsidR="00A147F7" w:rsidRPr="00C756BF" w:rsidRDefault="00A147F7" w:rsidP="00A1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A147F7" w:rsidRPr="00C756BF" w:rsidRDefault="00A4349E" w:rsidP="00A147F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349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</w:t>
            </w:r>
            <w:r w:rsidR="00A147F7" w:rsidRPr="00C756B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980</w:t>
            </w:r>
          </w:p>
        </w:tc>
      </w:tr>
      <w:tr w:rsidR="00A147F7" w:rsidRPr="00C756BF" w:rsidTr="0003293E">
        <w:trPr>
          <w:trHeight w:val="244"/>
        </w:trPr>
        <w:tc>
          <w:tcPr>
            <w:tcW w:w="6750" w:type="dxa"/>
          </w:tcPr>
          <w:p w:rsidR="00A147F7" w:rsidRPr="00C756BF" w:rsidRDefault="00A147F7" w:rsidP="00A147F7">
            <w:pPr>
              <w:spacing w:line="240" w:lineRule="auto"/>
              <w:ind w:left="-1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147F7" w:rsidRPr="00C756BF" w:rsidRDefault="00A147F7" w:rsidP="00A147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:rsidR="00A147F7" w:rsidRPr="00C756BF" w:rsidRDefault="00A147F7" w:rsidP="00A1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A147F7" w:rsidRPr="00C756BF" w:rsidRDefault="00A147F7" w:rsidP="00A147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</w:tr>
      <w:tr w:rsidR="00A147F7" w:rsidRPr="00C756BF" w:rsidTr="0003293E">
        <w:tc>
          <w:tcPr>
            <w:tcW w:w="6750" w:type="dxa"/>
          </w:tcPr>
          <w:p w:rsidR="00A147F7" w:rsidRPr="00C756BF" w:rsidRDefault="00A147F7" w:rsidP="00A1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080" w:type="dxa"/>
          </w:tcPr>
          <w:p w:rsidR="00A147F7" w:rsidRPr="00C756BF" w:rsidRDefault="00A147F7" w:rsidP="00A147F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A147F7" w:rsidRPr="00C756BF" w:rsidRDefault="00A147F7" w:rsidP="00A1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</w:tcPr>
          <w:p w:rsidR="00A147F7" w:rsidRPr="00C756BF" w:rsidRDefault="00A147F7" w:rsidP="00A147F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147F7" w:rsidRPr="00C756BF" w:rsidTr="0003293E">
        <w:tc>
          <w:tcPr>
            <w:tcW w:w="6750" w:type="dxa"/>
          </w:tcPr>
          <w:p w:rsidR="00A147F7" w:rsidRPr="00C756BF" w:rsidRDefault="001410C9" w:rsidP="00A147F7">
            <w:pPr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</w:rPr>
              <w:t>(</w:t>
            </w:r>
            <w:r w:rsidR="00A147F7" w:rsidRPr="00C756BF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C756BF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C756BF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="00A147F7" w:rsidRPr="00C756BF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จากการประมาณการตามหลักการคณิตศาสตร์ประกันภัย</w:t>
            </w:r>
          </w:p>
        </w:tc>
        <w:tc>
          <w:tcPr>
            <w:tcW w:w="1080" w:type="dxa"/>
          </w:tcPr>
          <w:p w:rsidR="00A147F7" w:rsidRPr="00C756BF" w:rsidRDefault="00A4349E" w:rsidP="00A147F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349E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  <w:r w:rsidR="001410C9" w:rsidRPr="00C756B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  <w:lang w:val="en-US" w:bidi="th-TH"/>
              </w:rPr>
              <w:t>421</w:t>
            </w:r>
          </w:p>
        </w:tc>
        <w:tc>
          <w:tcPr>
            <w:tcW w:w="270" w:type="dxa"/>
          </w:tcPr>
          <w:p w:rsidR="00A147F7" w:rsidRPr="00C756BF" w:rsidRDefault="00A147F7" w:rsidP="00A1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</w:tcPr>
          <w:p w:rsidR="00A147F7" w:rsidRPr="00C756BF" w:rsidRDefault="00A147F7" w:rsidP="00A147F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756BF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A4349E" w:rsidRPr="00A4349E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756B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A4349E" w:rsidRPr="00A4349E">
              <w:rPr>
                <w:rFonts w:ascii="Angsana New" w:hAnsi="Angsana New"/>
                <w:sz w:val="30"/>
                <w:szCs w:val="30"/>
                <w:lang w:val="en-US" w:bidi="th-TH"/>
              </w:rPr>
              <w:t>096</w:t>
            </w:r>
            <w:r w:rsidRPr="00C756BF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A147F7" w:rsidRPr="00C756BF" w:rsidTr="0003293E">
        <w:tc>
          <w:tcPr>
            <w:tcW w:w="6750" w:type="dxa"/>
          </w:tcPr>
          <w:p w:rsidR="00A147F7" w:rsidRPr="00C756BF" w:rsidRDefault="00A147F7" w:rsidP="00A147F7">
            <w:pPr>
              <w:spacing w:line="240" w:lineRule="auto"/>
              <w:ind w:left="-1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:rsidR="00A147F7" w:rsidRPr="00C756BF" w:rsidRDefault="00A147F7" w:rsidP="00A147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:rsidR="00A147F7" w:rsidRPr="00C756BF" w:rsidRDefault="00A147F7" w:rsidP="00A1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91" w:type="dxa"/>
          </w:tcPr>
          <w:p w:rsidR="00A147F7" w:rsidRPr="00C756BF" w:rsidRDefault="00A147F7" w:rsidP="00A147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</w:tr>
      <w:tr w:rsidR="00A147F7" w:rsidRPr="00C756BF" w:rsidTr="0003293E">
        <w:tc>
          <w:tcPr>
            <w:tcW w:w="6750" w:type="dxa"/>
          </w:tcPr>
          <w:p w:rsidR="00A147F7" w:rsidRPr="00C756BF" w:rsidRDefault="00A147F7" w:rsidP="00A1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  <w:r w:rsidRPr="00C756B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756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</w:tcPr>
          <w:p w:rsidR="00A147F7" w:rsidRPr="00C756BF" w:rsidRDefault="00A147F7" w:rsidP="00A147F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A147F7" w:rsidRPr="00C756BF" w:rsidRDefault="00A147F7" w:rsidP="00A1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</w:tcPr>
          <w:p w:rsidR="00A147F7" w:rsidRPr="00C756BF" w:rsidRDefault="00A147F7" w:rsidP="00A147F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147F7" w:rsidRPr="00C756BF" w:rsidTr="0003293E">
        <w:tc>
          <w:tcPr>
            <w:tcW w:w="6750" w:type="dxa"/>
          </w:tcPr>
          <w:p w:rsidR="00A147F7" w:rsidRPr="00C756BF" w:rsidRDefault="00A147F7" w:rsidP="00A1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ค่าใช้จ่ายส่วนที่สามารถเรียกคืนจากธนาคาร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147F7" w:rsidRPr="00C756BF" w:rsidRDefault="00A4349E" w:rsidP="00A147F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349E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="001410C9" w:rsidRPr="00C756B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  <w:lang w:val="en-US" w:bidi="th-TH"/>
              </w:rPr>
              <w:t>171</w:t>
            </w:r>
          </w:p>
        </w:tc>
        <w:tc>
          <w:tcPr>
            <w:tcW w:w="270" w:type="dxa"/>
          </w:tcPr>
          <w:p w:rsidR="00A147F7" w:rsidRPr="00C756BF" w:rsidRDefault="00A147F7" w:rsidP="00A1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A147F7" w:rsidRPr="00C756BF" w:rsidRDefault="00A4349E" w:rsidP="00A147F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349E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="00A147F7" w:rsidRPr="00C756B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  <w:lang w:val="en-US" w:bidi="th-TH"/>
              </w:rPr>
              <w:t>795</w:t>
            </w:r>
          </w:p>
        </w:tc>
      </w:tr>
      <w:tr w:rsidR="00A147F7" w:rsidRPr="00C756BF" w:rsidTr="0003293E">
        <w:tc>
          <w:tcPr>
            <w:tcW w:w="6750" w:type="dxa"/>
          </w:tcPr>
          <w:p w:rsidR="00A147F7" w:rsidRPr="00C756BF" w:rsidRDefault="00A147F7" w:rsidP="00A147F7">
            <w:pPr>
              <w:spacing w:line="240" w:lineRule="auto"/>
              <w:ind w:left="-1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147F7" w:rsidRPr="00C756BF" w:rsidRDefault="00A147F7" w:rsidP="00A147F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79" w:right="-108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:rsidR="00A147F7" w:rsidRPr="00C756BF" w:rsidRDefault="00A147F7" w:rsidP="00A147F7">
            <w:pPr>
              <w:tabs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A147F7" w:rsidRPr="00C756BF" w:rsidRDefault="00A147F7" w:rsidP="00A147F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79" w:right="-108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</w:tr>
      <w:tr w:rsidR="00A147F7" w:rsidRPr="00C756BF" w:rsidTr="0003293E">
        <w:tc>
          <w:tcPr>
            <w:tcW w:w="6750" w:type="dxa"/>
          </w:tcPr>
          <w:p w:rsidR="00A147F7" w:rsidRPr="00C756BF" w:rsidRDefault="00A147F7" w:rsidP="00A147F7">
            <w:pPr>
              <w:spacing w:line="380" w:lineRule="exact"/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56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4349E" w:rsidRPr="00A4349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756B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756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C756B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                                   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A147F7" w:rsidRPr="00C756BF" w:rsidRDefault="00A4349E" w:rsidP="00A147F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349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203</w:t>
            </w:r>
            <w:r w:rsidR="001410C9" w:rsidRPr="00C756B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416</w:t>
            </w:r>
          </w:p>
        </w:tc>
        <w:tc>
          <w:tcPr>
            <w:tcW w:w="270" w:type="dxa"/>
          </w:tcPr>
          <w:p w:rsidR="00A147F7" w:rsidRPr="00C756BF" w:rsidRDefault="00A147F7" w:rsidP="00A14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</w:tcPr>
          <w:p w:rsidR="00A147F7" w:rsidRPr="00C756BF" w:rsidRDefault="00A4349E" w:rsidP="00A147F7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349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146</w:t>
            </w:r>
            <w:r w:rsidR="00A147F7" w:rsidRPr="00C756B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327</w:t>
            </w:r>
          </w:p>
        </w:tc>
      </w:tr>
    </w:tbl>
    <w:p w:rsidR="00A147F7" w:rsidRPr="00C756BF" w:rsidRDefault="00A147F7" w:rsidP="00906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:rsidR="00AF5235" w:rsidRPr="00C756BF" w:rsidRDefault="00AF5235" w:rsidP="00AF5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="00A4349E" w:rsidRPr="00A4349E">
        <w:rPr>
          <w:rFonts w:ascii="Angsana New" w:hAnsi="Angsana New"/>
          <w:sz w:val="30"/>
          <w:szCs w:val="30"/>
        </w:rPr>
        <w:t>2561</w:t>
      </w:r>
      <w:r w:rsidRPr="00C756BF">
        <w:rPr>
          <w:rFonts w:ascii="Angsana New" w:hAnsi="Angsana New"/>
          <w:sz w:val="30"/>
          <w:szCs w:val="30"/>
          <w:cs/>
        </w:rPr>
        <w:t xml:space="preserve"> บริษัทได้ปรับเพิ่มผลประโยชน์เมื่อเกษียณแก่พนักงานที่ทำงานให้บริษัทติดต่อกันครบ </w:t>
      </w:r>
      <w:r w:rsidR="00A4349E" w:rsidRPr="00A4349E">
        <w:rPr>
          <w:rFonts w:ascii="Angsana New" w:hAnsi="Angsana New"/>
          <w:sz w:val="30"/>
          <w:szCs w:val="30"/>
        </w:rPr>
        <w:t>20</w:t>
      </w:r>
      <w:r w:rsidRPr="00C756BF">
        <w:rPr>
          <w:rFonts w:ascii="Angsana New" w:hAnsi="Angsana New"/>
          <w:sz w:val="30"/>
          <w:szCs w:val="30"/>
          <w:cs/>
        </w:rPr>
        <w:t xml:space="preserve"> ปี</w:t>
      </w:r>
      <w:r w:rsidRPr="00C756BF">
        <w:rPr>
          <w:rFonts w:ascii="Angsana New" w:hAnsi="Angsana New"/>
          <w:sz w:val="30"/>
          <w:szCs w:val="30"/>
          <w:cs/>
        </w:rPr>
        <w:br/>
        <w:t xml:space="preserve">ขึ้นไป จะได้รับค่าชดเชยไม่น้อยกว่าค่าจ้างอัตราสุดท้าย </w:t>
      </w:r>
      <w:r w:rsidR="00A4349E" w:rsidRPr="00A4349E">
        <w:rPr>
          <w:rFonts w:ascii="Angsana New" w:hAnsi="Angsana New"/>
          <w:sz w:val="30"/>
          <w:szCs w:val="30"/>
        </w:rPr>
        <w:t>400</w:t>
      </w:r>
      <w:r w:rsidRPr="00C756BF">
        <w:rPr>
          <w:rFonts w:ascii="Angsana New" w:hAnsi="Angsana New"/>
          <w:sz w:val="30"/>
          <w:szCs w:val="30"/>
          <w:cs/>
        </w:rPr>
        <w:t xml:space="preserve"> วัน จากการแก้ไขโครงการดังกล่าวทำให้บริษัทรับรู้ประมาณการหนี้สินสำหรับผลประโยชน์เมื่อเกษียณอายุ</w:t>
      </w:r>
      <w:r w:rsidR="003D2DD6">
        <w:rPr>
          <w:rFonts w:ascii="Angsana New" w:hAnsi="Angsana New"/>
          <w:sz w:val="30"/>
          <w:szCs w:val="30"/>
          <w:cs/>
        </w:rPr>
        <w:t xml:space="preserve">ในปี </w:t>
      </w:r>
      <w:r w:rsidR="00A4349E" w:rsidRPr="00A4349E">
        <w:rPr>
          <w:rFonts w:ascii="Angsana New" w:hAnsi="Angsana New"/>
          <w:sz w:val="30"/>
          <w:szCs w:val="30"/>
        </w:rPr>
        <w:t>2561</w:t>
      </w:r>
      <w:r w:rsidR="003D2DD6">
        <w:rPr>
          <w:rFonts w:ascii="Angsana New" w:hAnsi="Angsana New"/>
          <w:sz w:val="30"/>
          <w:szCs w:val="30"/>
        </w:rPr>
        <w:t xml:space="preserve"> </w:t>
      </w:r>
      <w:r w:rsidR="003D2DD6">
        <w:rPr>
          <w:rFonts w:ascii="Angsana New" w:hAnsi="Angsana New"/>
          <w:sz w:val="30"/>
          <w:szCs w:val="30"/>
          <w:cs/>
        </w:rPr>
        <w:t>จึงทำให้</w:t>
      </w:r>
      <w:r w:rsidRPr="00C756BF">
        <w:rPr>
          <w:rFonts w:ascii="Angsana New" w:hAnsi="Angsana New"/>
          <w:sz w:val="30"/>
          <w:szCs w:val="30"/>
          <w:cs/>
        </w:rPr>
        <w:t>ต้นทุนบริการในอดีตในระหว่างปี</w:t>
      </w:r>
      <w:r w:rsidRPr="00C756BF">
        <w:rPr>
          <w:rFonts w:ascii="Angsana New" w:hAnsi="Angsana New"/>
          <w:sz w:val="30"/>
          <w:szCs w:val="30"/>
        </w:rPr>
        <w:t xml:space="preserve"> </w:t>
      </w:r>
      <w:r w:rsidR="00A4349E" w:rsidRPr="00A4349E">
        <w:rPr>
          <w:rFonts w:ascii="Angsana New" w:hAnsi="Angsana New"/>
          <w:sz w:val="30"/>
          <w:szCs w:val="30"/>
        </w:rPr>
        <w:t>2561</w:t>
      </w:r>
      <w:r w:rsidRPr="00C756BF">
        <w:rPr>
          <w:rFonts w:ascii="Angsana New" w:hAnsi="Angsana New"/>
          <w:sz w:val="30"/>
          <w:szCs w:val="30"/>
        </w:rPr>
        <w:t xml:space="preserve"> </w:t>
      </w:r>
      <w:r w:rsidRPr="00C756BF">
        <w:rPr>
          <w:rFonts w:ascii="Angsana New" w:hAnsi="Angsana New"/>
          <w:sz w:val="30"/>
          <w:szCs w:val="30"/>
          <w:cs/>
        </w:rPr>
        <w:t xml:space="preserve">เพิ่มขึ้นในงบการเงิน จำนวน </w:t>
      </w:r>
      <w:r w:rsidR="00A4349E" w:rsidRPr="00A4349E">
        <w:rPr>
          <w:rFonts w:ascii="Angsana New" w:hAnsi="Angsana New"/>
          <w:sz w:val="30"/>
          <w:szCs w:val="30"/>
        </w:rPr>
        <w:t>10</w:t>
      </w:r>
      <w:r w:rsidRPr="00C756BF">
        <w:rPr>
          <w:rFonts w:ascii="Angsana New" w:hAnsi="Angsana New"/>
          <w:sz w:val="30"/>
          <w:szCs w:val="30"/>
          <w:cs/>
        </w:rPr>
        <w:t>.</w:t>
      </w:r>
      <w:r w:rsidR="00A4349E" w:rsidRPr="00A4349E">
        <w:rPr>
          <w:rFonts w:ascii="Angsana New" w:hAnsi="Angsana New"/>
          <w:sz w:val="30"/>
          <w:szCs w:val="30"/>
        </w:rPr>
        <w:t>73</w:t>
      </w:r>
      <w:r w:rsidRPr="00C756BF">
        <w:rPr>
          <w:rFonts w:ascii="Angsana New" w:hAnsi="Angsana New"/>
          <w:sz w:val="30"/>
          <w:szCs w:val="30"/>
          <w:cs/>
        </w:rPr>
        <w:t xml:space="preserve"> ล้านบาท</w:t>
      </w:r>
    </w:p>
    <w:p w:rsidR="00C46832" w:rsidRPr="00C756BF" w:rsidRDefault="00C46832" w:rsidP="00AF5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:rsidR="00C25DBB" w:rsidRPr="00C756BF" w:rsidRDefault="00FB45B4" w:rsidP="002435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C756BF">
        <w:rPr>
          <w:rFonts w:ascii="Angsana New" w:hAnsi="Angsana New"/>
          <w:sz w:val="30"/>
          <w:szCs w:val="30"/>
          <w:cs/>
        </w:rPr>
        <w:lastRenderedPageBreak/>
        <w:t>กำไร</w:t>
      </w:r>
      <w:r w:rsidR="00AF3068" w:rsidRPr="00C756BF">
        <w:rPr>
          <w:rFonts w:ascii="Angsana New" w:hAnsi="Angsana New"/>
          <w:sz w:val="30"/>
          <w:szCs w:val="30"/>
        </w:rPr>
        <w:t xml:space="preserve"> </w:t>
      </w:r>
      <w:r w:rsidR="00AF3068" w:rsidRPr="00C756BF">
        <w:rPr>
          <w:rFonts w:ascii="Angsana New" w:hAnsi="Angsana New"/>
          <w:sz w:val="30"/>
          <w:szCs w:val="30"/>
          <w:cs/>
        </w:rPr>
        <w:t xml:space="preserve">(ขาดทุน) </w:t>
      </w:r>
      <w:r w:rsidR="00906940" w:rsidRPr="00C756BF">
        <w:rPr>
          <w:rFonts w:ascii="Angsana New" w:hAnsi="Angsana New"/>
          <w:sz w:val="30"/>
          <w:szCs w:val="30"/>
          <w:cs/>
        </w:rPr>
        <w:t>จากการประมาณการตามหลักการคณิตศาสตร์ประกันภัยที่รับรู้ในกำไรขาดทุนเบ็ดเสร็จอื่น</w:t>
      </w:r>
      <w:r w:rsidR="00906940" w:rsidRPr="00C756BF">
        <w:rPr>
          <w:rFonts w:ascii="Angsana New" w:hAnsi="Angsana New"/>
          <w:sz w:val="30"/>
          <w:szCs w:val="30"/>
        </w:rPr>
        <w:t xml:space="preserve"> </w:t>
      </w:r>
      <w:r w:rsidR="00D97493" w:rsidRPr="00C756BF">
        <w:rPr>
          <w:rFonts w:ascii="Angsana New" w:hAnsi="Angsana New"/>
          <w:sz w:val="30"/>
          <w:szCs w:val="30"/>
          <w:cs/>
        </w:rPr>
        <w:t>สำหรับ</w:t>
      </w:r>
      <w:r w:rsidR="007F4914" w:rsidRPr="00C756BF">
        <w:rPr>
          <w:rFonts w:ascii="Angsana New" w:hAnsi="Angsana New"/>
          <w:sz w:val="30"/>
          <w:szCs w:val="30"/>
          <w:cs/>
        </w:rPr>
        <w:t>ปี</w:t>
      </w:r>
      <w:r w:rsidR="00D97493" w:rsidRPr="00C756B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A4349E" w:rsidRPr="00A4349E">
        <w:rPr>
          <w:rFonts w:ascii="Angsana New" w:hAnsi="Angsana New"/>
          <w:sz w:val="30"/>
          <w:szCs w:val="30"/>
        </w:rPr>
        <w:t>31</w:t>
      </w:r>
      <w:r w:rsidR="00906940" w:rsidRPr="00C756B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4349E" w:rsidRPr="00A4349E">
        <w:rPr>
          <w:rFonts w:ascii="Angsana New" w:hAnsi="Angsana New"/>
          <w:sz w:val="30"/>
          <w:szCs w:val="30"/>
        </w:rPr>
        <w:t>2562</w:t>
      </w:r>
      <w:r w:rsidR="007F4914" w:rsidRPr="00C756BF">
        <w:rPr>
          <w:rFonts w:ascii="Angsana New" w:hAnsi="Angsana New"/>
          <w:sz w:val="30"/>
          <w:szCs w:val="30"/>
          <w:cs/>
        </w:rPr>
        <w:t xml:space="preserve"> และ </w:t>
      </w:r>
      <w:r w:rsidR="00A4349E" w:rsidRPr="00A4349E">
        <w:rPr>
          <w:rFonts w:ascii="Angsana New" w:hAnsi="Angsana New"/>
          <w:sz w:val="30"/>
          <w:szCs w:val="30"/>
        </w:rPr>
        <w:t>2561</w:t>
      </w:r>
      <w:r w:rsidR="00906940" w:rsidRPr="00C756BF">
        <w:rPr>
          <w:rFonts w:ascii="Angsana New" w:hAnsi="Angsana New"/>
          <w:sz w:val="30"/>
          <w:szCs w:val="30"/>
          <w:cs/>
        </w:rPr>
        <w:t xml:space="preserve"> ประกอบด้วย</w:t>
      </w:r>
    </w:p>
    <w:p w:rsidR="00C25DBB" w:rsidRPr="00C756BF" w:rsidRDefault="00C25DBB" w:rsidP="00C25DB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z w:val="10"/>
          <w:szCs w:val="10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750"/>
        <w:gridCol w:w="1080"/>
        <w:gridCol w:w="269"/>
        <w:gridCol w:w="1081"/>
      </w:tblGrid>
      <w:tr w:rsidR="003831F0" w:rsidRPr="00C756BF" w:rsidTr="008550DA">
        <w:trPr>
          <w:trHeight w:val="144"/>
        </w:trPr>
        <w:tc>
          <w:tcPr>
            <w:tcW w:w="6750" w:type="dxa"/>
          </w:tcPr>
          <w:p w:rsidR="003831F0" w:rsidRPr="00C756BF" w:rsidRDefault="003831F0" w:rsidP="003831F0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3831F0" w:rsidRPr="00C756BF" w:rsidRDefault="00A4349E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</w:tcPr>
          <w:p w:rsidR="003831F0" w:rsidRPr="00C756BF" w:rsidRDefault="003831F0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1" w:type="dxa"/>
          </w:tcPr>
          <w:p w:rsidR="003831F0" w:rsidRPr="00C756BF" w:rsidRDefault="00A4349E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3831F0" w:rsidRPr="00C756BF" w:rsidTr="008550DA">
        <w:trPr>
          <w:trHeight w:val="144"/>
        </w:trPr>
        <w:tc>
          <w:tcPr>
            <w:tcW w:w="6750" w:type="dxa"/>
          </w:tcPr>
          <w:p w:rsidR="003831F0" w:rsidRPr="00C756BF" w:rsidRDefault="003831F0" w:rsidP="003831F0">
            <w:pPr>
              <w:tabs>
                <w:tab w:val="left" w:pos="540"/>
              </w:tabs>
              <w:spacing w:line="380" w:lineRule="exact"/>
              <w:ind w:left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3831F0" w:rsidRPr="00C756BF" w:rsidRDefault="003831F0" w:rsidP="003831F0">
            <w:pPr>
              <w:pStyle w:val="acctfourfigures"/>
              <w:tabs>
                <w:tab w:val="left" w:pos="540"/>
              </w:tabs>
              <w:spacing w:line="380" w:lineRule="exact"/>
              <w:ind w:left="-79" w:right="-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756BF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831F0" w:rsidRPr="00C756BF" w:rsidTr="00906940">
        <w:tc>
          <w:tcPr>
            <w:tcW w:w="6750" w:type="dxa"/>
          </w:tcPr>
          <w:p w:rsidR="003831F0" w:rsidRPr="00C756BF" w:rsidRDefault="003831F0" w:rsidP="003831F0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รวมในกำไรสะสม (สุทธิจากภาษี)</w:t>
            </w:r>
          </w:p>
        </w:tc>
        <w:tc>
          <w:tcPr>
            <w:tcW w:w="1080" w:type="dxa"/>
          </w:tcPr>
          <w:p w:rsidR="003831F0" w:rsidRPr="00C756BF" w:rsidRDefault="003831F0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2"/>
              </w:tabs>
              <w:spacing w:line="380" w:lineRule="exact"/>
              <w:ind w:right="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:rsidR="003831F0" w:rsidRPr="00C756BF" w:rsidRDefault="003831F0" w:rsidP="003831F0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:rsidR="003831F0" w:rsidRPr="00C756BF" w:rsidRDefault="003831F0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2"/>
              </w:tabs>
              <w:spacing w:line="380" w:lineRule="exact"/>
              <w:ind w:right="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31F0" w:rsidRPr="00C756BF" w:rsidTr="00D97493">
        <w:tc>
          <w:tcPr>
            <w:tcW w:w="6750" w:type="dxa"/>
          </w:tcPr>
          <w:p w:rsidR="003831F0" w:rsidRPr="00C756BF" w:rsidRDefault="003831F0" w:rsidP="00D95A03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080" w:type="dxa"/>
            <w:shd w:val="clear" w:color="auto" w:fill="auto"/>
          </w:tcPr>
          <w:p w:rsidR="003831F0" w:rsidRPr="00C756BF" w:rsidRDefault="00EB5137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</w:rPr>
              <w:t>(</w:t>
            </w:r>
            <w:r w:rsidR="00A4349E" w:rsidRPr="00A4349E">
              <w:rPr>
                <w:rFonts w:ascii="Angsana New" w:hAnsi="Angsana New"/>
                <w:sz w:val="30"/>
                <w:szCs w:val="30"/>
              </w:rPr>
              <w:t>2</w:t>
            </w:r>
            <w:r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="00A4349E" w:rsidRPr="00A4349E">
              <w:rPr>
                <w:rFonts w:ascii="Angsana New" w:hAnsi="Angsana New"/>
                <w:sz w:val="30"/>
                <w:szCs w:val="30"/>
              </w:rPr>
              <w:t>845</w:t>
            </w:r>
            <w:r w:rsidRPr="00C756B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:rsidR="003831F0" w:rsidRPr="00C756BF" w:rsidRDefault="003831F0" w:rsidP="003831F0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:rsidR="003831F0" w:rsidRPr="00C756BF" w:rsidRDefault="003831F0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</w:rPr>
              <w:t>(</w:t>
            </w:r>
            <w:r w:rsidR="00A4349E" w:rsidRPr="00A4349E">
              <w:rPr>
                <w:rFonts w:ascii="Angsana New" w:hAnsi="Angsana New"/>
                <w:sz w:val="30"/>
                <w:szCs w:val="30"/>
              </w:rPr>
              <w:t>6</w:t>
            </w:r>
            <w:r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="00A4349E" w:rsidRPr="00A4349E">
              <w:rPr>
                <w:rFonts w:ascii="Angsana New" w:hAnsi="Angsana New"/>
                <w:sz w:val="30"/>
                <w:szCs w:val="30"/>
              </w:rPr>
              <w:t>922</w:t>
            </w:r>
            <w:r w:rsidRPr="00C756B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831F0" w:rsidRPr="00C756BF" w:rsidTr="00D97493">
        <w:tc>
          <w:tcPr>
            <w:tcW w:w="6750" w:type="dxa"/>
          </w:tcPr>
          <w:p w:rsidR="003831F0" w:rsidRPr="00C756BF" w:rsidRDefault="003831F0" w:rsidP="00D95A03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รับรู้ระหว่างปี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FFFFFF"/>
              <w:right w:val="nil"/>
            </w:tcBorders>
            <w:shd w:val="clear" w:color="auto" w:fill="auto"/>
          </w:tcPr>
          <w:p w:rsidR="003831F0" w:rsidRPr="00C756BF" w:rsidRDefault="00EB5137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</w:rPr>
              <w:t>(</w:t>
            </w:r>
            <w:r w:rsidR="00A4349E" w:rsidRPr="00A4349E">
              <w:rPr>
                <w:rFonts w:ascii="Angsana New" w:hAnsi="Angsana New"/>
                <w:sz w:val="30"/>
                <w:szCs w:val="30"/>
              </w:rPr>
              <w:t>11</w:t>
            </w:r>
            <w:r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="00A4349E" w:rsidRPr="00A4349E">
              <w:rPr>
                <w:rFonts w:ascii="Angsana New" w:hAnsi="Angsana New"/>
                <w:sz w:val="30"/>
                <w:szCs w:val="30"/>
              </w:rPr>
              <w:t>537</w:t>
            </w:r>
            <w:r w:rsidRPr="00C756B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9" w:type="dxa"/>
            <w:tcBorders>
              <w:bottom w:val="dotted" w:sz="4" w:space="0" w:color="FFFFFF"/>
            </w:tcBorders>
          </w:tcPr>
          <w:p w:rsidR="003831F0" w:rsidRPr="00C756BF" w:rsidRDefault="003831F0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2"/>
              </w:tabs>
              <w:spacing w:line="380" w:lineRule="exact"/>
              <w:ind w:right="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dotted" w:sz="4" w:space="0" w:color="FFFFFF"/>
              <w:right w:val="nil"/>
            </w:tcBorders>
          </w:tcPr>
          <w:p w:rsidR="003831F0" w:rsidRPr="00C756BF" w:rsidRDefault="00A4349E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4</w:t>
            </w:r>
            <w:r w:rsidR="003831F0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077</w:t>
            </w:r>
          </w:p>
        </w:tc>
      </w:tr>
      <w:tr w:rsidR="003831F0" w:rsidRPr="00C756BF" w:rsidTr="00D97493">
        <w:tc>
          <w:tcPr>
            <w:tcW w:w="6750" w:type="dxa"/>
          </w:tcPr>
          <w:p w:rsidR="003831F0" w:rsidRPr="00C756BF" w:rsidRDefault="003831F0" w:rsidP="008E6962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ยอดปลายปี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831F0" w:rsidRPr="00C756BF" w:rsidRDefault="00AF3068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A4349E" w:rsidRPr="00A4349E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EB5137" w:rsidRPr="00C756B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4349E" w:rsidRPr="00A4349E">
              <w:rPr>
                <w:rFonts w:ascii="Angsana New" w:hAnsi="Angsana New"/>
                <w:b/>
                <w:bCs/>
                <w:sz w:val="30"/>
                <w:szCs w:val="30"/>
              </w:rPr>
              <w:t>382</w:t>
            </w:r>
            <w:r w:rsidRPr="00C756BF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:rsidR="003831F0" w:rsidRPr="00C756BF" w:rsidRDefault="003831F0" w:rsidP="003831F0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831F0" w:rsidRPr="00C756BF" w:rsidRDefault="003831F0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A4349E" w:rsidRPr="00A4349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C756B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4349E" w:rsidRPr="00A4349E">
              <w:rPr>
                <w:rFonts w:ascii="Angsana New" w:hAnsi="Angsana New"/>
                <w:b/>
                <w:bCs/>
                <w:sz w:val="30"/>
                <w:szCs w:val="30"/>
              </w:rPr>
              <w:t>845</w:t>
            </w:r>
            <w:r w:rsidRPr="00C756BF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:rsidR="00AB43D8" w:rsidRPr="00C756BF" w:rsidRDefault="00AB43D8" w:rsidP="00790D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8B720E" w:rsidRPr="00C756BF" w:rsidRDefault="008B720E" w:rsidP="00D974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756BF">
        <w:rPr>
          <w:rFonts w:ascii="Angsana New" w:hAnsi="Angsana New"/>
          <w:b/>
          <w:bCs/>
          <w:i/>
          <w:iCs/>
          <w:sz w:val="30"/>
          <w:szCs w:val="30"/>
          <w:cs/>
        </w:rPr>
        <w:t>ข้อสมมติในการประมาณ</w:t>
      </w:r>
      <w:r w:rsidR="0010513F" w:rsidRPr="00C756BF">
        <w:rPr>
          <w:rFonts w:ascii="Angsana New" w:hAnsi="Angsana New"/>
          <w:b/>
          <w:bCs/>
          <w:i/>
          <w:iCs/>
          <w:sz w:val="30"/>
          <w:szCs w:val="30"/>
          <w:cs/>
        </w:rPr>
        <w:t>การ</w:t>
      </w:r>
      <w:r w:rsidRPr="00C756BF">
        <w:rPr>
          <w:rFonts w:ascii="Angsana New" w:hAnsi="Angsana New"/>
          <w:b/>
          <w:bCs/>
          <w:i/>
          <w:iCs/>
          <w:sz w:val="30"/>
          <w:szCs w:val="30"/>
          <w:cs/>
        </w:rPr>
        <w:t>ตามหลักคณิตศาสตร์ประกันภัย</w:t>
      </w:r>
    </w:p>
    <w:p w:rsidR="00363C9C" w:rsidRPr="00C756BF" w:rsidRDefault="00363C9C" w:rsidP="00AD7F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6750"/>
        <w:gridCol w:w="1080"/>
        <w:gridCol w:w="261"/>
        <w:gridCol w:w="1089"/>
      </w:tblGrid>
      <w:tr w:rsidR="003831F0" w:rsidRPr="00C756BF" w:rsidTr="00CE0209">
        <w:tc>
          <w:tcPr>
            <w:tcW w:w="6750" w:type="dxa"/>
          </w:tcPr>
          <w:p w:rsidR="003831F0" w:rsidRPr="00C756BF" w:rsidRDefault="003831F0" w:rsidP="003831F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831F0" w:rsidRPr="00C756BF" w:rsidRDefault="00A4349E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1" w:type="dxa"/>
          </w:tcPr>
          <w:p w:rsidR="003831F0" w:rsidRPr="00C756BF" w:rsidRDefault="003831F0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9" w:type="dxa"/>
          </w:tcPr>
          <w:p w:rsidR="003831F0" w:rsidRPr="00C756BF" w:rsidRDefault="00A4349E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CE0209" w:rsidRPr="00C756BF" w:rsidTr="00CE0209">
        <w:tc>
          <w:tcPr>
            <w:tcW w:w="6750" w:type="dxa"/>
          </w:tcPr>
          <w:p w:rsidR="00CE0209" w:rsidRPr="00C756BF" w:rsidRDefault="00CE0209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  <w:r w:rsidRPr="00C756BF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C756B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080" w:type="dxa"/>
            <w:shd w:val="clear" w:color="auto" w:fill="auto"/>
          </w:tcPr>
          <w:p w:rsidR="00CE0209" w:rsidRPr="00C756BF" w:rsidRDefault="00A4349E" w:rsidP="00B62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</w:t>
            </w:r>
            <w:r w:rsidR="00CE0209" w:rsidRPr="00C756BF">
              <w:rPr>
                <w:rFonts w:ascii="Angsana New" w:hAnsi="Angsana New"/>
                <w:sz w:val="30"/>
                <w:szCs w:val="30"/>
              </w:rPr>
              <w:t>.</w:t>
            </w:r>
            <w:r w:rsidRPr="00A4349E"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261" w:type="dxa"/>
          </w:tcPr>
          <w:p w:rsidR="00CE0209" w:rsidRPr="00C756BF" w:rsidRDefault="00CE0209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CE0209" w:rsidRPr="00C756BF" w:rsidRDefault="00A4349E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3</w:t>
            </w:r>
            <w:r w:rsidR="00CE0209" w:rsidRPr="00C756BF">
              <w:rPr>
                <w:rFonts w:ascii="Angsana New" w:hAnsi="Angsana New"/>
                <w:sz w:val="30"/>
                <w:szCs w:val="30"/>
              </w:rPr>
              <w:t>.</w:t>
            </w:r>
            <w:r w:rsidRPr="00A4349E">
              <w:rPr>
                <w:rFonts w:ascii="Angsana New" w:hAnsi="Angsana New"/>
                <w:sz w:val="30"/>
                <w:szCs w:val="30"/>
              </w:rPr>
              <w:t>09</w:t>
            </w:r>
          </w:p>
        </w:tc>
      </w:tr>
      <w:tr w:rsidR="00CE0209" w:rsidRPr="00C756BF" w:rsidTr="00CE0209">
        <w:tc>
          <w:tcPr>
            <w:tcW w:w="6750" w:type="dxa"/>
          </w:tcPr>
          <w:p w:rsidR="00CE0209" w:rsidRPr="00C756BF" w:rsidRDefault="00CE0209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C756BF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C756B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080" w:type="dxa"/>
            <w:shd w:val="clear" w:color="auto" w:fill="auto"/>
          </w:tcPr>
          <w:p w:rsidR="00CE0209" w:rsidRPr="00C756BF" w:rsidRDefault="00A4349E" w:rsidP="00C33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7</w:t>
            </w:r>
            <w:r w:rsidR="00CE0209" w:rsidRPr="00C756BF">
              <w:rPr>
                <w:rFonts w:ascii="Angsana New" w:hAnsi="Angsana New"/>
                <w:sz w:val="30"/>
                <w:szCs w:val="30"/>
              </w:rPr>
              <w:t>.</w:t>
            </w:r>
            <w:r w:rsidRPr="00A4349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61" w:type="dxa"/>
          </w:tcPr>
          <w:p w:rsidR="00CE0209" w:rsidRPr="00C756BF" w:rsidRDefault="00CE0209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CE0209" w:rsidRPr="00C756BF" w:rsidRDefault="00A4349E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7</w:t>
            </w:r>
            <w:r w:rsidR="00CE0209" w:rsidRPr="00C756BF">
              <w:rPr>
                <w:rFonts w:ascii="Angsana New" w:hAnsi="Angsana New"/>
                <w:sz w:val="30"/>
                <w:szCs w:val="30"/>
              </w:rPr>
              <w:t>.</w:t>
            </w:r>
            <w:r w:rsidRPr="00A4349E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CE0209" w:rsidRPr="00C756BF" w:rsidTr="00CE0209">
        <w:tc>
          <w:tcPr>
            <w:tcW w:w="6750" w:type="dxa"/>
          </w:tcPr>
          <w:p w:rsidR="00CE0209" w:rsidRPr="00C756BF" w:rsidRDefault="00CE0209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อัตราการลาออกเฉลี่ย </w:t>
            </w:r>
            <w:r w:rsidRPr="00C756BF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C756B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080" w:type="dxa"/>
            <w:shd w:val="clear" w:color="auto" w:fill="auto"/>
          </w:tcPr>
          <w:p w:rsidR="00CE0209" w:rsidRPr="00C756BF" w:rsidRDefault="00A4349E" w:rsidP="00C33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</w:t>
            </w:r>
            <w:r w:rsidR="00CE0209" w:rsidRPr="00C756B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A4349E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61" w:type="dxa"/>
          </w:tcPr>
          <w:p w:rsidR="00CE0209" w:rsidRPr="00C756BF" w:rsidRDefault="00CE0209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CE0209" w:rsidRPr="00C756BF" w:rsidRDefault="00A4349E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</w:t>
            </w:r>
            <w:r w:rsidR="00CE0209" w:rsidRPr="00C756B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A4349E">
              <w:rPr>
                <w:rFonts w:ascii="Angsana New" w:hAnsi="Angsana New"/>
                <w:sz w:val="30"/>
                <w:szCs w:val="30"/>
              </w:rPr>
              <w:t>34</w:t>
            </w:r>
          </w:p>
        </w:tc>
      </w:tr>
      <w:tr w:rsidR="00CE0209" w:rsidRPr="00C756BF" w:rsidTr="00EB5137">
        <w:tc>
          <w:tcPr>
            <w:tcW w:w="6750" w:type="dxa"/>
          </w:tcPr>
          <w:p w:rsidR="00CE0209" w:rsidRPr="00C756BF" w:rsidRDefault="00CE0209" w:rsidP="0038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 xml:space="preserve">เกษียณอายุ </w:t>
            </w:r>
            <w:r w:rsidRPr="00C756B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(ปี)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:rsidR="00CE0209" w:rsidRPr="00C756BF" w:rsidRDefault="00A4349E" w:rsidP="003831F0">
            <w:pPr>
              <w:pStyle w:val="acctfourfigures"/>
              <w:tabs>
                <w:tab w:val="left" w:pos="540"/>
              </w:tabs>
              <w:spacing w:line="240" w:lineRule="auto"/>
              <w:ind w:left="-79" w:right="114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4349E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:rsidR="00CE0209" w:rsidRPr="00C756BF" w:rsidRDefault="00CE0209" w:rsidP="003831F0">
            <w:pPr>
              <w:pStyle w:val="acctfourfigures"/>
              <w:tabs>
                <w:tab w:val="left" w:pos="540"/>
              </w:tabs>
              <w:spacing w:line="240" w:lineRule="auto"/>
              <w:ind w:left="-79" w:right="114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</w:tcPr>
          <w:p w:rsidR="00CE0209" w:rsidRPr="00C756BF" w:rsidRDefault="00A4349E" w:rsidP="003831F0">
            <w:pPr>
              <w:pStyle w:val="acctfourfigures"/>
              <w:tabs>
                <w:tab w:val="left" w:pos="540"/>
              </w:tabs>
              <w:spacing w:line="240" w:lineRule="auto"/>
              <w:ind w:left="-79" w:right="114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4349E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</w:tr>
    </w:tbl>
    <w:p w:rsidR="00363C9C" w:rsidRPr="00C756BF" w:rsidRDefault="00363C9C" w:rsidP="008B7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8B720E" w:rsidRPr="00C756BF" w:rsidRDefault="008B720E" w:rsidP="008B7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:rsidR="00363C9C" w:rsidRPr="00C756BF" w:rsidRDefault="00363C9C" w:rsidP="00C97970">
      <w:pPr>
        <w:spacing w:line="240" w:lineRule="auto"/>
        <w:ind w:firstLine="540"/>
        <w:jc w:val="thaiDistribute"/>
        <w:rPr>
          <w:rFonts w:ascii="Angsana New" w:eastAsia="Calibri" w:hAnsi="Angsana New"/>
          <w:b/>
          <w:bCs/>
          <w:i/>
          <w:iCs/>
          <w:sz w:val="16"/>
          <w:szCs w:val="16"/>
        </w:rPr>
      </w:pPr>
    </w:p>
    <w:p w:rsidR="0050146B" w:rsidRPr="00C756BF" w:rsidRDefault="0050146B" w:rsidP="00C97970">
      <w:pPr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C756BF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C756BF">
        <w:rPr>
          <w:rFonts w:ascii="Angsana New" w:hAnsi="Angsana New"/>
          <w:b/>
          <w:bCs/>
          <w:i/>
          <w:iCs/>
          <w:color w:val="0000FF"/>
          <w:sz w:val="30"/>
          <w:szCs w:val="30"/>
        </w:rPr>
        <w:t xml:space="preserve"> </w:t>
      </w:r>
    </w:p>
    <w:p w:rsidR="00F578EC" w:rsidRPr="00C756BF" w:rsidRDefault="00F578EC" w:rsidP="00C97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50146B" w:rsidRPr="00C756BF" w:rsidRDefault="0050146B" w:rsidP="00C97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>การเปลี่ยนแปลง</w:t>
      </w:r>
      <w:r w:rsidR="005D053A" w:rsidRPr="00C756BF">
        <w:rPr>
          <w:rFonts w:ascii="Angsana New" w:hAnsi="Angsana New"/>
          <w:sz w:val="30"/>
          <w:szCs w:val="30"/>
          <w:cs/>
        </w:rPr>
        <w:t>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</w:t>
      </w:r>
      <w:r w:rsidRPr="00C756BF">
        <w:rPr>
          <w:rFonts w:ascii="Angsana New" w:hAnsi="Angsana New"/>
          <w:sz w:val="30"/>
          <w:szCs w:val="30"/>
          <w:cs/>
        </w:rPr>
        <w:t>รายงานโดยถือว่าข้อสมมติอื่น</w:t>
      </w:r>
      <w:r w:rsidR="00F2750E" w:rsidRPr="00C756BF">
        <w:rPr>
          <w:rFonts w:ascii="Angsana New" w:hAnsi="Angsana New"/>
          <w:sz w:val="30"/>
          <w:szCs w:val="30"/>
        </w:rPr>
        <w:t xml:space="preserve"> </w:t>
      </w:r>
      <w:r w:rsidRPr="00C756BF">
        <w:rPr>
          <w:rFonts w:ascii="Angsana New" w:hAnsi="Angsana New"/>
          <w:sz w:val="30"/>
          <w:szCs w:val="30"/>
          <w:cs/>
        </w:rPr>
        <w:t>ๆ คงที่ จะมีผลกระทบต่อภาระผูกพัน</w:t>
      </w:r>
      <w:r w:rsidR="00AB43D8" w:rsidRPr="00C756BF">
        <w:rPr>
          <w:rFonts w:ascii="Angsana New" w:hAnsi="Angsana New"/>
          <w:sz w:val="30"/>
          <w:szCs w:val="30"/>
          <w:cs/>
        </w:rPr>
        <w:t>ของโครงการผลประโยชน์</w:t>
      </w:r>
      <w:r w:rsidRPr="00C756BF">
        <w:rPr>
          <w:rFonts w:ascii="Angsana New" w:hAnsi="Angsana New"/>
          <w:sz w:val="30"/>
          <w:szCs w:val="30"/>
          <w:cs/>
        </w:rPr>
        <w:t>เป็นจำนวนเงินดังต่อไปนี้</w:t>
      </w:r>
    </w:p>
    <w:p w:rsidR="007F4914" w:rsidRPr="00C756BF" w:rsidRDefault="007F4914" w:rsidP="00C97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26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02"/>
        <w:gridCol w:w="992"/>
        <w:gridCol w:w="239"/>
        <w:gridCol w:w="1019"/>
        <w:gridCol w:w="239"/>
        <w:gridCol w:w="1019"/>
        <w:gridCol w:w="248"/>
        <w:gridCol w:w="1008"/>
      </w:tblGrid>
      <w:tr w:rsidR="003831F0" w:rsidRPr="00C756BF" w:rsidTr="00790D05">
        <w:tc>
          <w:tcPr>
            <w:tcW w:w="2429" w:type="pct"/>
          </w:tcPr>
          <w:p w:rsidR="003831F0" w:rsidRPr="00C756BF" w:rsidRDefault="003831F0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4" w:type="pct"/>
            <w:gridSpan w:val="3"/>
          </w:tcPr>
          <w:p w:rsidR="003831F0" w:rsidRPr="00C756BF" w:rsidRDefault="00A4349E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9" w:type="pct"/>
          </w:tcPr>
          <w:p w:rsidR="003831F0" w:rsidRPr="00C756BF" w:rsidRDefault="003831F0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8" w:type="pct"/>
            <w:gridSpan w:val="3"/>
          </w:tcPr>
          <w:p w:rsidR="003831F0" w:rsidRPr="00C756BF" w:rsidRDefault="00A4349E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3831F0" w:rsidRPr="00C756BF" w:rsidTr="00790D05">
        <w:tc>
          <w:tcPr>
            <w:tcW w:w="2429" w:type="pct"/>
          </w:tcPr>
          <w:p w:rsidR="003831F0" w:rsidRPr="00C756BF" w:rsidRDefault="003831F0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71" w:type="pct"/>
            <w:gridSpan w:val="7"/>
          </w:tcPr>
          <w:p w:rsidR="003831F0" w:rsidRPr="00C756BF" w:rsidRDefault="003831F0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756B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C756B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831F0" w:rsidRPr="00C756BF" w:rsidTr="00790D05">
        <w:tc>
          <w:tcPr>
            <w:tcW w:w="2429" w:type="pct"/>
          </w:tcPr>
          <w:p w:rsidR="003831F0" w:rsidRPr="00C756BF" w:rsidRDefault="003831F0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535" w:type="pct"/>
          </w:tcPr>
          <w:p w:rsidR="003831F0" w:rsidRPr="00C756BF" w:rsidRDefault="003831F0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9" w:type="pct"/>
          </w:tcPr>
          <w:p w:rsidR="003831F0" w:rsidRPr="00C756BF" w:rsidRDefault="003831F0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38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:rsidR="003831F0" w:rsidRPr="00C756BF" w:rsidRDefault="003831F0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 w:line="380" w:lineRule="exact"/>
              <w:ind w:left="-108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9" w:type="pct"/>
          </w:tcPr>
          <w:p w:rsidR="003831F0" w:rsidRPr="00C756BF" w:rsidRDefault="003831F0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38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:rsidR="003831F0" w:rsidRPr="00C756BF" w:rsidRDefault="003831F0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4" w:type="pct"/>
          </w:tcPr>
          <w:p w:rsidR="003831F0" w:rsidRPr="00C756BF" w:rsidRDefault="003831F0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380" w:lineRule="exact"/>
              <w:ind w:left="-108" w:right="7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:rsidR="003831F0" w:rsidRPr="00C756BF" w:rsidRDefault="003831F0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</w:tr>
      <w:tr w:rsidR="003831F0" w:rsidRPr="00C756BF" w:rsidTr="00CE0209">
        <w:tc>
          <w:tcPr>
            <w:tcW w:w="2429" w:type="pct"/>
          </w:tcPr>
          <w:p w:rsidR="003831F0" w:rsidRPr="00C756BF" w:rsidRDefault="003831F0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C756B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756BF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="00A4349E" w:rsidRPr="00A4349E">
              <w:rPr>
                <w:rFonts w:ascii="Angsana New" w:hAnsi="Angsana New"/>
                <w:sz w:val="30"/>
                <w:szCs w:val="30"/>
              </w:rPr>
              <w:t>1</w:t>
            </w:r>
            <w:r w:rsidRPr="00C756B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535" w:type="pct"/>
            <w:shd w:val="clear" w:color="auto" w:fill="auto"/>
          </w:tcPr>
          <w:p w:rsidR="003831F0" w:rsidRPr="00C756BF" w:rsidRDefault="00CE0209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380" w:lineRule="exact"/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</w:rPr>
              <w:t>(</w:t>
            </w:r>
            <w:r w:rsidR="00A4349E" w:rsidRPr="00A4349E">
              <w:rPr>
                <w:rFonts w:ascii="Angsana New" w:hAnsi="Angsana New"/>
                <w:sz w:val="30"/>
                <w:szCs w:val="30"/>
              </w:rPr>
              <w:t>19</w:t>
            </w:r>
            <w:r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="00A4349E" w:rsidRPr="00A4349E">
              <w:rPr>
                <w:rFonts w:ascii="Angsana New" w:hAnsi="Angsana New"/>
                <w:sz w:val="30"/>
                <w:szCs w:val="30"/>
              </w:rPr>
              <w:t>620</w:t>
            </w:r>
            <w:r w:rsidRPr="00C756B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9" w:type="pct"/>
            <w:shd w:val="clear" w:color="auto" w:fill="auto"/>
          </w:tcPr>
          <w:p w:rsidR="003831F0" w:rsidRPr="00C756BF" w:rsidRDefault="003831F0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380" w:lineRule="exact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</w:tcPr>
          <w:p w:rsidR="003831F0" w:rsidRPr="00C756BF" w:rsidRDefault="00A4349E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 w:line="380" w:lineRule="exact"/>
              <w:ind w:left="-108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23</w:t>
            </w:r>
            <w:r w:rsidR="00CE0209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064</w:t>
            </w:r>
          </w:p>
        </w:tc>
        <w:tc>
          <w:tcPr>
            <w:tcW w:w="129" w:type="pct"/>
          </w:tcPr>
          <w:p w:rsidR="003831F0" w:rsidRPr="00C756BF" w:rsidRDefault="003831F0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380" w:lineRule="exact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:rsidR="003831F0" w:rsidRPr="00C756BF" w:rsidRDefault="003831F0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380" w:lineRule="exact"/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</w:rPr>
              <w:t>(</w:t>
            </w:r>
            <w:r w:rsidR="00A4349E" w:rsidRPr="00A4349E">
              <w:rPr>
                <w:rFonts w:ascii="Angsana New" w:hAnsi="Angsana New"/>
                <w:sz w:val="30"/>
                <w:szCs w:val="30"/>
              </w:rPr>
              <w:t>14</w:t>
            </w:r>
            <w:r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="00A4349E" w:rsidRPr="00A4349E">
              <w:rPr>
                <w:rFonts w:ascii="Angsana New" w:hAnsi="Angsana New"/>
                <w:sz w:val="30"/>
                <w:szCs w:val="30"/>
              </w:rPr>
              <w:t>912</w:t>
            </w:r>
            <w:r w:rsidRPr="00C756B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4" w:type="pct"/>
          </w:tcPr>
          <w:p w:rsidR="003831F0" w:rsidRPr="00C756BF" w:rsidRDefault="003831F0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380" w:lineRule="exact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:rsidR="003831F0" w:rsidRPr="00C756BF" w:rsidRDefault="00A4349E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 w:line="380" w:lineRule="exact"/>
              <w:ind w:left="-108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16</w:t>
            </w:r>
            <w:r w:rsidR="003831F0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685</w:t>
            </w:r>
          </w:p>
        </w:tc>
      </w:tr>
      <w:tr w:rsidR="003831F0" w:rsidRPr="00C756BF" w:rsidTr="00CE0209">
        <w:tc>
          <w:tcPr>
            <w:tcW w:w="2429" w:type="pct"/>
          </w:tcPr>
          <w:p w:rsidR="003831F0" w:rsidRPr="00C756BF" w:rsidRDefault="003831F0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pacing w:val="-8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C756BF">
              <w:rPr>
                <w:rFonts w:ascii="Angsana New" w:hAnsi="Angsana New"/>
                <w:spacing w:val="-8"/>
                <w:sz w:val="30"/>
                <w:szCs w:val="30"/>
              </w:rPr>
              <w:t xml:space="preserve"> </w:t>
            </w:r>
            <w:r w:rsidRPr="00C756BF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(เปลี่ยนแปลงร้อยละ </w:t>
            </w:r>
            <w:r w:rsidR="00A4349E" w:rsidRPr="00A4349E">
              <w:rPr>
                <w:rFonts w:ascii="Angsana New" w:hAnsi="Angsana New"/>
                <w:spacing w:val="-8"/>
                <w:sz w:val="30"/>
                <w:szCs w:val="30"/>
              </w:rPr>
              <w:t>1</w:t>
            </w:r>
            <w:r w:rsidRPr="00C756BF">
              <w:rPr>
                <w:rFonts w:ascii="Angsana New" w:hAnsi="Angsana New"/>
                <w:spacing w:val="-8"/>
                <w:sz w:val="30"/>
                <w:szCs w:val="30"/>
                <w:cs/>
              </w:rPr>
              <w:t>)</w:t>
            </w:r>
          </w:p>
        </w:tc>
        <w:tc>
          <w:tcPr>
            <w:tcW w:w="535" w:type="pct"/>
            <w:shd w:val="clear" w:color="auto" w:fill="auto"/>
          </w:tcPr>
          <w:p w:rsidR="003831F0" w:rsidRPr="00C756BF" w:rsidRDefault="00A4349E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380" w:lineRule="exact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21</w:t>
            </w:r>
            <w:r w:rsidR="00CE0209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937</w:t>
            </w:r>
          </w:p>
        </w:tc>
        <w:tc>
          <w:tcPr>
            <w:tcW w:w="129" w:type="pct"/>
            <w:shd w:val="clear" w:color="auto" w:fill="auto"/>
          </w:tcPr>
          <w:p w:rsidR="003831F0" w:rsidRPr="00C756BF" w:rsidRDefault="003831F0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380" w:lineRule="exact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</w:tcPr>
          <w:p w:rsidR="003831F0" w:rsidRPr="00C756BF" w:rsidRDefault="00CE0209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 w:line="380" w:lineRule="exact"/>
              <w:ind w:left="-108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</w:rPr>
              <w:t>(</w:t>
            </w:r>
            <w:r w:rsidR="00A4349E" w:rsidRPr="00A4349E">
              <w:rPr>
                <w:rFonts w:ascii="Angsana New" w:hAnsi="Angsana New"/>
                <w:sz w:val="30"/>
                <w:szCs w:val="30"/>
              </w:rPr>
              <w:t>19</w:t>
            </w:r>
            <w:r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="00A4349E" w:rsidRPr="00A4349E">
              <w:rPr>
                <w:rFonts w:ascii="Angsana New" w:hAnsi="Angsana New"/>
                <w:sz w:val="30"/>
                <w:szCs w:val="30"/>
              </w:rPr>
              <w:t>121</w:t>
            </w:r>
            <w:r w:rsidRPr="00C756B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:rsidR="003831F0" w:rsidRPr="00C756BF" w:rsidRDefault="003831F0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380" w:lineRule="exact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:rsidR="003831F0" w:rsidRPr="00C756BF" w:rsidRDefault="00A4349E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380" w:lineRule="exact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15</w:t>
            </w:r>
            <w:r w:rsidR="003831F0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869</w:t>
            </w:r>
          </w:p>
        </w:tc>
        <w:tc>
          <w:tcPr>
            <w:tcW w:w="134" w:type="pct"/>
          </w:tcPr>
          <w:p w:rsidR="003831F0" w:rsidRPr="00C756BF" w:rsidRDefault="003831F0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380" w:lineRule="exact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:rsidR="003831F0" w:rsidRPr="00C756BF" w:rsidRDefault="003831F0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 w:line="380" w:lineRule="exact"/>
              <w:ind w:left="-108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</w:rPr>
              <w:t>(</w:t>
            </w:r>
            <w:r w:rsidR="00A4349E" w:rsidRPr="00A4349E">
              <w:rPr>
                <w:rFonts w:ascii="Angsana New" w:hAnsi="Angsana New"/>
                <w:sz w:val="30"/>
                <w:szCs w:val="30"/>
              </w:rPr>
              <w:t>13</w:t>
            </w:r>
            <w:r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="00A4349E" w:rsidRPr="00A4349E">
              <w:rPr>
                <w:rFonts w:ascii="Angsana New" w:hAnsi="Angsana New"/>
                <w:sz w:val="30"/>
                <w:szCs w:val="30"/>
              </w:rPr>
              <w:t>832</w:t>
            </w:r>
            <w:r w:rsidRPr="00C756B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831F0" w:rsidRPr="00C756BF" w:rsidTr="00CE0209">
        <w:tc>
          <w:tcPr>
            <w:tcW w:w="2429" w:type="pct"/>
          </w:tcPr>
          <w:p w:rsidR="003831F0" w:rsidRPr="00C756BF" w:rsidRDefault="003831F0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pacing w:val="-6"/>
                <w:sz w:val="30"/>
                <w:szCs w:val="30"/>
                <w:cs/>
              </w:rPr>
              <w:t>อัตราการลาออก (เปลี่ยนแปลง</w:t>
            </w:r>
            <w:r w:rsidR="004F645D" w:rsidRPr="00C756BF">
              <w:rPr>
                <w:rFonts w:ascii="Angsana New" w:hAnsi="Angsana New"/>
                <w:spacing w:val="-6"/>
                <w:sz w:val="30"/>
                <w:szCs w:val="30"/>
                <w:cs/>
              </w:rPr>
              <w:t>ร้อยละ</w:t>
            </w:r>
            <w:r w:rsidRPr="00C756BF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="00A4349E" w:rsidRPr="00A4349E">
              <w:rPr>
                <w:rFonts w:ascii="Angsana New" w:hAnsi="Angsana New"/>
                <w:spacing w:val="-6"/>
                <w:sz w:val="30"/>
                <w:szCs w:val="30"/>
              </w:rPr>
              <w:t>20</w:t>
            </w:r>
            <w:r w:rsidRPr="00C756BF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="004F645D" w:rsidRPr="00C756BF">
              <w:rPr>
                <w:rFonts w:ascii="Angsana New" w:hAnsi="Angsana New"/>
                <w:spacing w:val="-6"/>
                <w:sz w:val="30"/>
                <w:szCs w:val="30"/>
                <w:cs/>
              </w:rPr>
              <w:t>ของสมมติฐาน</w:t>
            </w:r>
            <w:r w:rsidRPr="00C756BF">
              <w:rPr>
                <w:rFonts w:ascii="Angsana New" w:hAnsi="Angsana New"/>
                <w:spacing w:val="-6"/>
                <w:sz w:val="30"/>
                <w:szCs w:val="30"/>
                <w:cs/>
              </w:rPr>
              <w:t>)</w:t>
            </w:r>
          </w:p>
        </w:tc>
        <w:tc>
          <w:tcPr>
            <w:tcW w:w="535" w:type="pct"/>
            <w:shd w:val="clear" w:color="auto" w:fill="auto"/>
          </w:tcPr>
          <w:p w:rsidR="003831F0" w:rsidRPr="00C756BF" w:rsidRDefault="00CE0209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380" w:lineRule="exact"/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</w:rPr>
              <w:t>(</w:t>
            </w:r>
            <w:r w:rsidR="00A4349E" w:rsidRPr="00A4349E">
              <w:rPr>
                <w:rFonts w:ascii="Angsana New" w:hAnsi="Angsana New"/>
                <w:sz w:val="30"/>
                <w:szCs w:val="30"/>
              </w:rPr>
              <w:t>15</w:t>
            </w:r>
            <w:r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="00A4349E" w:rsidRPr="00A4349E">
              <w:rPr>
                <w:rFonts w:ascii="Angsana New" w:hAnsi="Angsana New"/>
                <w:sz w:val="30"/>
                <w:szCs w:val="30"/>
              </w:rPr>
              <w:t>783</w:t>
            </w:r>
            <w:r w:rsidRPr="00C756B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9" w:type="pct"/>
            <w:shd w:val="clear" w:color="auto" w:fill="auto"/>
          </w:tcPr>
          <w:p w:rsidR="003831F0" w:rsidRPr="00C756BF" w:rsidRDefault="003831F0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380" w:lineRule="exact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</w:tcPr>
          <w:p w:rsidR="003831F0" w:rsidRPr="00C756BF" w:rsidRDefault="00A4349E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 w:line="380" w:lineRule="exact"/>
              <w:ind w:left="-108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19</w:t>
            </w:r>
            <w:r w:rsidR="00CE0209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853</w:t>
            </w:r>
          </w:p>
        </w:tc>
        <w:tc>
          <w:tcPr>
            <w:tcW w:w="129" w:type="pct"/>
          </w:tcPr>
          <w:p w:rsidR="003831F0" w:rsidRPr="00C756BF" w:rsidRDefault="003831F0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380" w:lineRule="exact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:rsidR="003831F0" w:rsidRPr="00C756BF" w:rsidRDefault="003831F0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380" w:lineRule="exact"/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</w:rPr>
              <w:t>(</w:t>
            </w:r>
            <w:r w:rsidR="00A4349E" w:rsidRPr="00A4349E">
              <w:rPr>
                <w:rFonts w:ascii="Angsana New" w:hAnsi="Angsana New"/>
                <w:sz w:val="30"/>
                <w:szCs w:val="30"/>
              </w:rPr>
              <w:t>11</w:t>
            </w:r>
            <w:r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="00A4349E" w:rsidRPr="00A4349E">
              <w:rPr>
                <w:rFonts w:ascii="Angsana New" w:hAnsi="Angsana New"/>
                <w:sz w:val="30"/>
                <w:szCs w:val="30"/>
              </w:rPr>
              <w:t>243</w:t>
            </w:r>
            <w:r w:rsidRPr="00C756B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4" w:type="pct"/>
          </w:tcPr>
          <w:p w:rsidR="003831F0" w:rsidRPr="00C756BF" w:rsidRDefault="003831F0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380" w:lineRule="exact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:rsidR="003831F0" w:rsidRPr="00C756BF" w:rsidRDefault="00A4349E" w:rsidP="00383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 w:line="380" w:lineRule="exact"/>
              <w:ind w:left="-108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14</w:t>
            </w:r>
            <w:r w:rsidR="003831F0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375</w:t>
            </w:r>
          </w:p>
        </w:tc>
      </w:tr>
    </w:tbl>
    <w:p w:rsidR="00F578EC" w:rsidRPr="00C756BF" w:rsidRDefault="00E71C52" w:rsidP="00F57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</w:rPr>
        <w:br/>
      </w:r>
      <w:r w:rsidR="00F578EC" w:rsidRPr="00C756BF">
        <w:rPr>
          <w:rFonts w:ascii="Angsana New" w:hAnsi="Angsana New"/>
          <w:sz w:val="30"/>
          <w:szCs w:val="30"/>
          <w:cs/>
        </w:rPr>
        <w:t>ผลกระทบจากการเปลี่ยนแปลงข้อสมมติต่อภาระผูกพันของโครงการผลประโยชน์ที่กำหนดไว้ ได้รวมถึงภาระผูกพันในส่วนที่สามารถเรียกคืนจากธนาคารได้</w:t>
      </w:r>
    </w:p>
    <w:p w:rsidR="002733C6" w:rsidRPr="00C756BF" w:rsidRDefault="007F4914" w:rsidP="001114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C756BF">
        <w:rPr>
          <w:rFonts w:ascii="Angsana New" w:hAnsi="Angsana New"/>
          <w:b/>
          <w:bCs/>
          <w:sz w:val="30"/>
          <w:szCs w:val="30"/>
        </w:rPr>
        <w:br w:type="page"/>
      </w:r>
      <w:r w:rsidR="00A4349E" w:rsidRPr="00A4349E">
        <w:rPr>
          <w:rFonts w:ascii="Angsana New" w:hAnsi="Angsana New"/>
          <w:b/>
          <w:bCs/>
          <w:sz w:val="30"/>
          <w:szCs w:val="30"/>
        </w:rPr>
        <w:lastRenderedPageBreak/>
        <w:t>19</w:t>
      </w:r>
      <w:r w:rsidR="002733C6" w:rsidRPr="00C756BF">
        <w:rPr>
          <w:rFonts w:ascii="Angsana New" w:hAnsi="Angsana New"/>
          <w:b/>
          <w:bCs/>
          <w:sz w:val="30"/>
          <w:szCs w:val="30"/>
          <w:cs/>
        </w:rPr>
        <w:tab/>
        <w:t>หนี้สินอื่น</w:t>
      </w:r>
    </w:p>
    <w:p w:rsidR="002733C6" w:rsidRPr="00C756BF" w:rsidRDefault="002733C6" w:rsidP="001114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760"/>
        <w:gridCol w:w="975"/>
        <w:gridCol w:w="1095"/>
        <w:gridCol w:w="269"/>
        <w:gridCol w:w="1081"/>
      </w:tblGrid>
      <w:tr w:rsidR="003831F0" w:rsidRPr="00C756BF" w:rsidTr="00EE2E5E">
        <w:trPr>
          <w:trHeight w:val="299"/>
        </w:trPr>
        <w:tc>
          <w:tcPr>
            <w:tcW w:w="5760" w:type="dxa"/>
          </w:tcPr>
          <w:p w:rsidR="003831F0" w:rsidRPr="00C756BF" w:rsidRDefault="003831F0" w:rsidP="00111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5" w:type="dxa"/>
          </w:tcPr>
          <w:p w:rsidR="003831F0" w:rsidRPr="00C756BF" w:rsidRDefault="003831F0" w:rsidP="00111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95" w:type="dxa"/>
          </w:tcPr>
          <w:p w:rsidR="003831F0" w:rsidRPr="00C756BF" w:rsidRDefault="00A4349E" w:rsidP="00111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</w:tcPr>
          <w:p w:rsidR="003831F0" w:rsidRPr="00C756BF" w:rsidRDefault="003831F0" w:rsidP="00111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1" w:type="dxa"/>
          </w:tcPr>
          <w:p w:rsidR="003831F0" w:rsidRPr="00C756BF" w:rsidRDefault="00A4349E" w:rsidP="00111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3831F0" w:rsidRPr="00C756BF" w:rsidTr="00EE2E5E">
        <w:tc>
          <w:tcPr>
            <w:tcW w:w="5760" w:type="dxa"/>
          </w:tcPr>
          <w:p w:rsidR="003831F0" w:rsidRPr="00C756BF" w:rsidRDefault="003831F0" w:rsidP="00111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5" w:type="dxa"/>
          </w:tcPr>
          <w:p w:rsidR="003831F0" w:rsidRPr="00C756BF" w:rsidRDefault="003831F0" w:rsidP="00111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45" w:type="dxa"/>
            <w:gridSpan w:val="3"/>
          </w:tcPr>
          <w:p w:rsidR="003831F0" w:rsidRPr="00C756BF" w:rsidRDefault="003831F0" w:rsidP="00111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756B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831F0" w:rsidRPr="00C756BF" w:rsidTr="00EE2E5E">
        <w:tc>
          <w:tcPr>
            <w:tcW w:w="5760" w:type="dxa"/>
          </w:tcPr>
          <w:p w:rsidR="003831F0" w:rsidRPr="00C756BF" w:rsidRDefault="003831F0" w:rsidP="00111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75" w:type="dxa"/>
          </w:tcPr>
          <w:p w:rsidR="003831F0" w:rsidRPr="00C756BF" w:rsidRDefault="003831F0" w:rsidP="00111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5" w:type="dxa"/>
          </w:tcPr>
          <w:p w:rsidR="003831F0" w:rsidRPr="00C756BF" w:rsidRDefault="00A4349E" w:rsidP="00111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3</w:t>
            </w:r>
            <w:r w:rsidR="00EB5137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758</w:t>
            </w:r>
          </w:p>
        </w:tc>
        <w:tc>
          <w:tcPr>
            <w:tcW w:w="269" w:type="dxa"/>
          </w:tcPr>
          <w:p w:rsidR="003831F0" w:rsidRPr="00C756BF" w:rsidRDefault="003831F0" w:rsidP="00111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:rsidR="003831F0" w:rsidRPr="00C756BF" w:rsidRDefault="00A4349E" w:rsidP="00111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8</w:t>
            </w:r>
            <w:r w:rsidR="003831F0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547</w:t>
            </w:r>
          </w:p>
        </w:tc>
      </w:tr>
      <w:tr w:rsidR="003831F0" w:rsidRPr="00C756BF" w:rsidTr="00EE2E5E">
        <w:tc>
          <w:tcPr>
            <w:tcW w:w="5760" w:type="dxa"/>
          </w:tcPr>
          <w:p w:rsidR="003831F0" w:rsidRPr="00C756BF" w:rsidRDefault="003831F0" w:rsidP="00111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75" w:type="dxa"/>
          </w:tcPr>
          <w:p w:rsidR="003831F0" w:rsidRPr="00C756BF" w:rsidRDefault="00A4349E" w:rsidP="00111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349E">
              <w:rPr>
                <w:rFonts w:ascii="Angsana New" w:hAnsi="Angsana New"/>
                <w:i/>
                <w:iCs/>
                <w:sz w:val="30"/>
                <w:szCs w:val="30"/>
              </w:rPr>
              <w:t>30</w:t>
            </w:r>
          </w:p>
        </w:tc>
        <w:tc>
          <w:tcPr>
            <w:tcW w:w="1095" w:type="dxa"/>
          </w:tcPr>
          <w:p w:rsidR="003831F0" w:rsidRPr="00C756BF" w:rsidRDefault="00A4349E" w:rsidP="00111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277</w:t>
            </w:r>
            <w:r w:rsidR="00EB5137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269" w:type="dxa"/>
          </w:tcPr>
          <w:p w:rsidR="003831F0" w:rsidRPr="00C756BF" w:rsidRDefault="003831F0" w:rsidP="00111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:rsidR="003831F0" w:rsidRPr="00C756BF" w:rsidRDefault="00A4349E" w:rsidP="00111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234</w:t>
            </w:r>
            <w:r w:rsidR="003831F0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450</w:t>
            </w:r>
          </w:p>
        </w:tc>
      </w:tr>
      <w:tr w:rsidR="003831F0" w:rsidRPr="00C756BF" w:rsidTr="00EE2E5E">
        <w:tc>
          <w:tcPr>
            <w:tcW w:w="5760" w:type="dxa"/>
          </w:tcPr>
          <w:p w:rsidR="003831F0" w:rsidRPr="00C756BF" w:rsidRDefault="003831F0" w:rsidP="00111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C756B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756BF">
              <w:rPr>
                <w:rFonts w:ascii="Angsana New" w:hAnsi="Angsana New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975" w:type="dxa"/>
          </w:tcPr>
          <w:p w:rsidR="003831F0" w:rsidRPr="00C756BF" w:rsidRDefault="003831F0" w:rsidP="00111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</w:tcPr>
          <w:p w:rsidR="003831F0" w:rsidRPr="00C756BF" w:rsidRDefault="00A4349E" w:rsidP="00111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39</w:t>
            </w:r>
            <w:r w:rsidR="00EB5137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751</w:t>
            </w:r>
          </w:p>
        </w:tc>
        <w:tc>
          <w:tcPr>
            <w:tcW w:w="269" w:type="dxa"/>
          </w:tcPr>
          <w:p w:rsidR="003831F0" w:rsidRPr="00C756BF" w:rsidRDefault="003831F0" w:rsidP="00111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:rsidR="003831F0" w:rsidRPr="00C756BF" w:rsidRDefault="00A4349E" w:rsidP="00111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25</w:t>
            </w:r>
            <w:r w:rsidR="003831F0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506</w:t>
            </w:r>
          </w:p>
        </w:tc>
      </w:tr>
      <w:tr w:rsidR="003831F0" w:rsidRPr="00C756BF" w:rsidTr="00EE2E5E">
        <w:trPr>
          <w:trHeight w:val="316"/>
        </w:trPr>
        <w:tc>
          <w:tcPr>
            <w:tcW w:w="5760" w:type="dxa"/>
          </w:tcPr>
          <w:p w:rsidR="003831F0" w:rsidRPr="00C756BF" w:rsidRDefault="003831F0" w:rsidP="00111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5" w:type="dxa"/>
            <w:tcBorders>
              <w:left w:val="nil"/>
            </w:tcBorders>
          </w:tcPr>
          <w:p w:rsidR="003831F0" w:rsidRPr="00C756BF" w:rsidRDefault="003831F0" w:rsidP="00111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</w:tcPr>
          <w:p w:rsidR="003831F0" w:rsidRPr="00C756BF" w:rsidRDefault="00A4349E" w:rsidP="00111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320</w:t>
            </w:r>
            <w:r w:rsidR="00EB5137" w:rsidRPr="00C756B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709</w:t>
            </w:r>
          </w:p>
        </w:tc>
        <w:tc>
          <w:tcPr>
            <w:tcW w:w="269" w:type="dxa"/>
          </w:tcPr>
          <w:p w:rsidR="003831F0" w:rsidRPr="00C756BF" w:rsidRDefault="003831F0" w:rsidP="00111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:rsidR="003831F0" w:rsidRPr="00C756BF" w:rsidRDefault="00A4349E" w:rsidP="00111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268</w:t>
            </w:r>
            <w:r w:rsidR="003831F0" w:rsidRPr="00C756B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503</w:t>
            </w:r>
          </w:p>
        </w:tc>
      </w:tr>
    </w:tbl>
    <w:p w:rsidR="002733C6" w:rsidRPr="00C756BF" w:rsidRDefault="002733C6" w:rsidP="001114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D62D89" w:rsidRPr="00C756BF" w:rsidRDefault="00A4349E" w:rsidP="001114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A4349E">
        <w:rPr>
          <w:rFonts w:ascii="Angsana New" w:hAnsi="Angsana New"/>
          <w:b/>
          <w:bCs/>
          <w:sz w:val="30"/>
          <w:szCs w:val="30"/>
        </w:rPr>
        <w:t>20</w:t>
      </w:r>
      <w:r w:rsidR="00D62D89" w:rsidRPr="00C756BF">
        <w:rPr>
          <w:rFonts w:ascii="Angsana New" w:hAnsi="Angsana New"/>
          <w:b/>
          <w:bCs/>
          <w:sz w:val="30"/>
          <w:szCs w:val="30"/>
          <w:cs/>
        </w:rPr>
        <w:tab/>
        <w:t>ทุนเรือนหุ้น</w:t>
      </w:r>
    </w:p>
    <w:p w:rsidR="00D62D89" w:rsidRPr="00C756BF" w:rsidRDefault="00D62D89" w:rsidP="001114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340"/>
        <w:gridCol w:w="810"/>
        <w:gridCol w:w="270"/>
        <w:gridCol w:w="1260"/>
        <w:gridCol w:w="270"/>
        <w:gridCol w:w="1170"/>
        <w:gridCol w:w="270"/>
        <w:gridCol w:w="1260"/>
        <w:gridCol w:w="238"/>
        <w:gridCol w:w="1292"/>
      </w:tblGrid>
      <w:tr w:rsidR="00EE2E5E" w:rsidRPr="00C756BF" w:rsidTr="00EE2E5E">
        <w:trPr>
          <w:tblHeader/>
        </w:trPr>
        <w:tc>
          <w:tcPr>
            <w:tcW w:w="2340" w:type="dxa"/>
          </w:tcPr>
          <w:p w:rsidR="00EE2E5E" w:rsidRPr="00C756BF" w:rsidRDefault="00EE2E5E" w:rsidP="00111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:rsidR="00EE2E5E" w:rsidRPr="00C756BF" w:rsidRDefault="00EE2E5E" w:rsidP="001114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:rsidR="00EE2E5E" w:rsidRPr="00C756BF" w:rsidRDefault="00EE2E5E" w:rsidP="001114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EE2E5E" w:rsidRPr="00C756BF" w:rsidRDefault="00A4349E" w:rsidP="001114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EE2E5E" w:rsidRPr="00C756BF" w:rsidRDefault="00EE2E5E" w:rsidP="001114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EE2E5E" w:rsidRPr="00C756BF" w:rsidRDefault="00A4349E" w:rsidP="001114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A2F44" w:rsidRPr="00C756BF" w:rsidTr="00EE2E5E">
        <w:trPr>
          <w:tblHeader/>
        </w:trPr>
        <w:tc>
          <w:tcPr>
            <w:tcW w:w="2340" w:type="dxa"/>
          </w:tcPr>
          <w:p w:rsidR="00D62D89" w:rsidRPr="00C756BF" w:rsidRDefault="00D62D89" w:rsidP="001114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:rsidR="00D62D89" w:rsidRPr="00C756BF" w:rsidRDefault="00D62D89" w:rsidP="001114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:rsidR="00D62D89" w:rsidRPr="00C756BF" w:rsidRDefault="00D62D89" w:rsidP="001114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D62D89" w:rsidRPr="00C756BF" w:rsidRDefault="00D62D89" w:rsidP="00111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:rsidR="00D62D89" w:rsidRPr="00C756BF" w:rsidRDefault="00D62D89" w:rsidP="00111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D62D89" w:rsidRPr="00C756BF" w:rsidRDefault="00D62D89" w:rsidP="00111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:rsidR="00D62D89" w:rsidRPr="00C756BF" w:rsidRDefault="00D62D89" w:rsidP="00111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D62D89" w:rsidRPr="00C756BF" w:rsidRDefault="00D62D89" w:rsidP="00111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8" w:type="dxa"/>
          </w:tcPr>
          <w:p w:rsidR="00D62D89" w:rsidRPr="00C756BF" w:rsidRDefault="00D62D89" w:rsidP="00111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</w:tcPr>
          <w:p w:rsidR="00D62D89" w:rsidRPr="00C756BF" w:rsidRDefault="00D62D89" w:rsidP="00111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9A2F44" w:rsidRPr="00C756BF" w:rsidTr="00EE2E5E">
        <w:trPr>
          <w:tblHeader/>
        </w:trPr>
        <w:tc>
          <w:tcPr>
            <w:tcW w:w="2340" w:type="dxa"/>
          </w:tcPr>
          <w:p w:rsidR="00D62D89" w:rsidRPr="00C756BF" w:rsidRDefault="00D62D89" w:rsidP="001114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:rsidR="00D62D89" w:rsidRPr="00C756BF" w:rsidRDefault="00D62D89" w:rsidP="001114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756B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:rsidR="00D62D89" w:rsidRPr="00C756BF" w:rsidRDefault="00D62D89" w:rsidP="001114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60" w:type="dxa"/>
            <w:gridSpan w:val="7"/>
          </w:tcPr>
          <w:p w:rsidR="00D62D89" w:rsidRPr="00C756BF" w:rsidRDefault="00D62D89" w:rsidP="00111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="007547E7" w:rsidRPr="00C756B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</w:t>
            </w:r>
            <w:r w:rsidR="00A175E3" w:rsidRPr="00C756B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หุ้น</w:t>
            </w:r>
            <w:r w:rsidR="001624F3" w:rsidRPr="00C756B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/</w:t>
            </w:r>
            <w:r w:rsidR="007547E7" w:rsidRPr="00C756B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</w:t>
            </w:r>
            <w:r w:rsidR="001624F3" w:rsidRPr="00C756B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</w:t>
            </w:r>
            <w:r w:rsidR="00A175E3" w:rsidRPr="00C756B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9624D2" w:rsidRPr="00C756BF" w:rsidTr="00EE2E5E">
        <w:tc>
          <w:tcPr>
            <w:tcW w:w="2340" w:type="dxa"/>
          </w:tcPr>
          <w:p w:rsidR="009624D2" w:rsidRPr="00C756BF" w:rsidRDefault="009624D2" w:rsidP="001114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C756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0" w:type="dxa"/>
          </w:tcPr>
          <w:p w:rsidR="009624D2" w:rsidRPr="00C756BF" w:rsidRDefault="009624D2" w:rsidP="00111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624D2" w:rsidRPr="00C756BF" w:rsidRDefault="009624D2" w:rsidP="001114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624D2" w:rsidRPr="00C756BF" w:rsidRDefault="009624D2" w:rsidP="0011140E">
            <w:pPr>
              <w:pStyle w:val="30"/>
              <w:tabs>
                <w:tab w:val="clear" w:pos="360"/>
                <w:tab w:val="clear" w:pos="720"/>
                <w:tab w:val="decimal" w:pos="1088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9624D2" w:rsidRPr="00C756BF" w:rsidRDefault="009624D2" w:rsidP="0011140E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9624D2" w:rsidRPr="00C756BF" w:rsidRDefault="009624D2" w:rsidP="0011140E">
            <w:pPr>
              <w:pStyle w:val="30"/>
              <w:tabs>
                <w:tab w:val="clear" w:pos="360"/>
                <w:tab w:val="clear" w:pos="720"/>
                <w:tab w:val="decimal" w:pos="1096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624D2" w:rsidRPr="00C756BF" w:rsidRDefault="009624D2" w:rsidP="00111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9624D2" w:rsidRPr="00C756BF" w:rsidRDefault="009624D2" w:rsidP="0011140E">
            <w:pPr>
              <w:pStyle w:val="30"/>
              <w:tabs>
                <w:tab w:val="clear" w:pos="360"/>
                <w:tab w:val="clear" w:pos="720"/>
                <w:tab w:val="decimal" w:pos="1103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8" w:type="dxa"/>
          </w:tcPr>
          <w:p w:rsidR="009624D2" w:rsidRPr="00C756BF" w:rsidRDefault="009624D2" w:rsidP="0011140E">
            <w:pPr>
              <w:pStyle w:val="30"/>
              <w:tabs>
                <w:tab w:val="clear" w:pos="360"/>
                <w:tab w:val="clear" w:pos="720"/>
                <w:tab w:val="decimal" w:pos="1103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2" w:type="dxa"/>
          </w:tcPr>
          <w:p w:rsidR="009624D2" w:rsidRPr="00C756BF" w:rsidRDefault="009624D2" w:rsidP="0011140E">
            <w:pPr>
              <w:pStyle w:val="30"/>
              <w:tabs>
                <w:tab w:val="clear" w:pos="360"/>
                <w:tab w:val="clear" w:pos="720"/>
                <w:tab w:val="decimal" w:pos="1103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624D2" w:rsidRPr="00C756BF" w:rsidTr="00EE2E5E">
        <w:tc>
          <w:tcPr>
            <w:tcW w:w="2340" w:type="dxa"/>
          </w:tcPr>
          <w:p w:rsidR="009624D2" w:rsidRPr="00C756BF" w:rsidRDefault="00234789" w:rsidP="008E6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ณ วัน</w:t>
            </w:r>
            <w:r w:rsidR="008E6962" w:rsidRPr="00C756BF">
              <w:rPr>
                <w:rFonts w:ascii="Angsana New" w:hAnsi="Angsana New"/>
                <w:sz w:val="30"/>
                <w:szCs w:val="30"/>
                <w:cs/>
              </w:rPr>
              <w:t xml:space="preserve">ที่ </w:t>
            </w:r>
            <w:r w:rsidR="00A4349E" w:rsidRPr="00A4349E">
              <w:rPr>
                <w:rFonts w:ascii="Angsana New" w:hAnsi="Angsana New"/>
                <w:sz w:val="30"/>
                <w:szCs w:val="30"/>
              </w:rPr>
              <w:t>1</w:t>
            </w:r>
            <w:r w:rsidR="008E6962" w:rsidRPr="00C756BF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810" w:type="dxa"/>
          </w:tcPr>
          <w:p w:rsidR="009624D2" w:rsidRPr="00C756BF" w:rsidRDefault="009624D2" w:rsidP="00111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624D2" w:rsidRPr="00C756BF" w:rsidRDefault="009624D2" w:rsidP="001114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624D2" w:rsidRPr="00C756BF" w:rsidRDefault="009624D2" w:rsidP="0011140E">
            <w:pPr>
              <w:pStyle w:val="30"/>
              <w:tabs>
                <w:tab w:val="clear" w:pos="360"/>
                <w:tab w:val="clear" w:pos="720"/>
                <w:tab w:val="decimal" w:pos="1088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9624D2" w:rsidRPr="00C756BF" w:rsidRDefault="009624D2" w:rsidP="0011140E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9624D2" w:rsidRPr="00C756BF" w:rsidRDefault="009624D2" w:rsidP="0011140E">
            <w:pPr>
              <w:pStyle w:val="30"/>
              <w:tabs>
                <w:tab w:val="clear" w:pos="360"/>
                <w:tab w:val="clear" w:pos="720"/>
                <w:tab w:val="decimal" w:pos="1096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9624D2" w:rsidRPr="00C756BF" w:rsidRDefault="009624D2" w:rsidP="00111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9624D2" w:rsidRPr="00C756BF" w:rsidRDefault="009624D2" w:rsidP="0011140E">
            <w:pPr>
              <w:pStyle w:val="30"/>
              <w:tabs>
                <w:tab w:val="clear" w:pos="360"/>
                <w:tab w:val="clear" w:pos="720"/>
                <w:tab w:val="decimal" w:pos="1103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8" w:type="dxa"/>
          </w:tcPr>
          <w:p w:rsidR="009624D2" w:rsidRPr="00C756BF" w:rsidRDefault="009624D2" w:rsidP="0011140E">
            <w:pPr>
              <w:pStyle w:val="30"/>
              <w:tabs>
                <w:tab w:val="clear" w:pos="360"/>
                <w:tab w:val="clear" w:pos="720"/>
                <w:tab w:val="decimal" w:pos="1103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2" w:type="dxa"/>
          </w:tcPr>
          <w:p w:rsidR="009624D2" w:rsidRPr="00C756BF" w:rsidRDefault="009624D2" w:rsidP="0011140E">
            <w:pPr>
              <w:pStyle w:val="30"/>
              <w:tabs>
                <w:tab w:val="clear" w:pos="360"/>
                <w:tab w:val="clear" w:pos="720"/>
                <w:tab w:val="decimal" w:pos="1103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B5137" w:rsidRPr="00C756BF" w:rsidTr="00EE2E5E">
        <w:tc>
          <w:tcPr>
            <w:tcW w:w="2340" w:type="dxa"/>
          </w:tcPr>
          <w:p w:rsidR="00EB5137" w:rsidRPr="00C756BF" w:rsidRDefault="00EB5137" w:rsidP="00111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:rsidR="00EB5137" w:rsidRPr="00C756BF" w:rsidRDefault="00A4349E" w:rsidP="00111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EB5137" w:rsidRPr="00C756BF" w:rsidRDefault="00EB5137" w:rsidP="001114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EB5137" w:rsidRPr="00C756BF" w:rsidRDefault="00A4349E" w:rsidP="00EB513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49E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="00EB5137" w:rsidRPr="00C756B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</w:p>
        </w:tc>
        <w:tc>
          <w:tcPr>
            <w:tcW w:w="270" w:type="dxa"/>
            <w:shd w:val="clear" w:color="auto" w:fill="auto"/>
          </w:tcPr>
          <w:p w:rsidR="00EB5137" w:rsidRPr="00C756BF" w:rsidRDefault="00EB5137" w:rsidP="00EB513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EB5137" w:rsidRPr="00C756BF" w:rsidRDefault="00A4349E" w:rsidP="00EB513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49E">
              <w:rPr>
                <w:rFonts w:ascii="Angsana New" w:hAnsi="Angsana New"/>
                <w:sz w:val="30"/>
                <w:szCs w:val="30"/>
                <w:lang w:val="en-US"/>
              </w:rPr>
              <w:t>501</w:t>
            </w:r>
            <w:r w:rsidR="00EB5137" w:rsidRPr="00C756B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:rsidR="00EB5137" w:rsidRPr="00C756BF" w:rsidRDefault="00EB5137" w:rsidP="00111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EB5137" w:rsidRPr="00C756BF" w:rsidRDefault="00A4349E" w:rsidP="0011140E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49E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="00EB5137" w:rsidRPr="00C756B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</w:p>
        </w:tc>
        <w:tc>
          <w:tcPr>
            <w:tcW w:w="238" w:type="dxa"/>
          </w:tcPr>
          <w:p w:rsidR="00EB5137" w:rsidRPr="00C756BF" w:rsidRDefault="00EB5137" w:rsidP="0011140E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92" w:type="dxa"/>
          </w:tcPr>
          <w:p w:rsidR="00EB5137" w:rsidRPr="00C756BF" w:rsidRDefault="00A4349E" w:rsidP="0011140E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49E">
              <w:rPr>
                <w:rFonts w:ascii="Angsana New" w:hAnsi="Angsana New"/>
                <w:sz w:val="30"/>
                <w:szCs w:val="30"/>
                <w:lang w:val="en-US"/>
              </w:rPr>
              <w:t>501</w:t>
            </w:r>
            <w:r w:rsidR="00EB5137" w:rsidRPr="00C756B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EB5137" w:rsidRPr="00C756BF" w:rsidTr="00EE2E5E">
        <w:tc>
          <w:tcPr>
            <w:tcW w:w="2340" w:type="dxa"/>
          </w:tcPr>
          <w:p w:rsidR="00EB5137" w:rsidRPr="00C756BF" w:rsidRDefault="00EB5137" w:rsidP="008E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</w:t>
            </w:r>
            <w:r w:rsidR="008E6962" w:rsidRPr="00C756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ที่ </w:t>
            </w:r>
            <w:r w:rsidR="00A4349E" w:rsidRPr="00A4349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8E6962" w:rsidRPr="00C756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10" w:type="dxa"/>
          </w:tcPr>
          <w:p w:rsidR="00EB5137" w:rsidRPr="00C756BF" w:rsidRDefault="00EB5137" w:rsidP="00111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B5137" w:rsidRPr="00C756BF" w:rsidRDefault="00EB5137" w:rsidP="001114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B5137" w:rsidRPr="00C756BF" w:rsidRDefault="00EB5137" w:rsidP="00EB513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B5137" w:rsidRPr="00C756BF" w:rsidRDefault="00EB5137" w:rsidP="00EB5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B5137" w:rsidRPr="00C756BF" w:rsidRDefault="00EB5137" w:rsidP="00EB513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B5137" w:rsidRPr="00C756BF" w:rsidRDefault="00EB5137" w:rsidP="00111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EB5137" w:rsidRPr="00C756BF" w:rsidRDefault="00EB5137" w:rsidP="001114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EB5137" w:rsidRPr="00C756BF" w:rsidRDefault="00EB5137" w:rsidP="00111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EB5137" w:rsidRPr="00C756BF" w:rsidRDefault="00EB5137" w:rsidP="001114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5137" w:rsidRPr="00C756BF" w:rsidTr="00EE2E5E">
        <w:tc>
          <w:tcPr>
            <w:tcW w:w="2340" w:type="dxa"/>
          </w:tcPr>
          <w:p w:rsidR="00EB5137" w:rsidRPr="00C756BF" w:rsidRDefault="00EB5137" w:rsidP="00111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:rsidR="00EB5137" w:rsidRPr="00C756BF" w:rsidRDefault="00A4349E" w:rsidP="00111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EB5137" w:rsidRPr="00C756BF" w:rsidRDefault="00EB5137" w:rsidP="001114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EB5137" w:rsidRPr="00C756BF" w:rsidRDefault="00A4349E" w:rsidP="00EB513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4349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100</w:t>
            </w:r>
            <w:r w:rsidR="00EB5137" w:rsidRPr="00C756B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200</w:t>
            </w:r>
          </w:p>
        </w:tc>
        <w:tc>
          <w:tcPr>
            <w:tcW w:w="270" w:type="dxa"/>
            <w:shd w:val="clear" w:color="auto" w:fill="auto"/>
          </w:tcPr>
          <w:p w:rsidR="00EB5137" w:rsidRPr="00C756BF" w:rsidRDefault="00EB5137" w:rsidP="00EB513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EB5137" w:rsidRPr="00C756BF" w:rsidRDefault="00A4349E" w:rsidP="00EB513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4349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501</w:t>
            </w:r>
            <w:r w:rsidR="00EB5137" w:rsidRPr="00C756B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:rsidR="00EB5137" w:rsidRPr="00C756BF" w:rsidRDefault="00EB5137" w:rsidP="0011140E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EB5137" w:rsidRPr="00C756BF" w:rsidRDefault="00A4349E" w:rsidP="0011140E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4349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100</w:t>
            </w:r>
            <w:r w:rsidR="00EB5137" w:rsidRPr="00C756B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200</w:t>
            </w:r>
          </w:p>
        </w:tc>
        <w:tc>
          <w:tcPr>
            <w:tcW w:w="238" w:type="dxa"/>
          </w:tcPr>
          <w:p w:rsidR="00EB5137" w:rsidRPr="00C756BF" w:rsidRDefault="00EB5137" w:rsidP="0011140E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</w:tcPr>
          <w:p w:rsidR="00EB5137" w:rsidRPr="00C756BF" w:rsidRDefault="00A4349E" w:rsidP="0011140E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4349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501</w:t>
            </w:r>
            <w:r w:rsidR="00EB5137" w:rsidRPr="00C756B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EB5137" w:rsidRPr="00C756BF" w:rsidTr="00EE2E5E">
        <w:tc>
          <w:tcPr>
            <w:tcW w:w="2340" w:type="dxa"/>
          </w:tcPr>
          <w:p w:rsidR="00EB5137" w:rsidRPr="00C756BF" w:rsidRDefault="00EB5137" w:rsidP="00111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EB5137" w:rsidRPr="00C756BF" w:rsidRDefault="00EB5137" w:rsidP="00111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</w:tcPr>
          <w:p w:rsidR="00EB5137" w:rsidRPr="00C756BF" w:rsidRDefault="00EB5137" w:rsidP="001114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EB5137" w:rsidRPr="00C756BF" w:rsidRDefault="00EB5137" w:rsidP="00EB513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EB5137" w:rsidRPr="00C756BF" w:rsidRDefault="00EB5137" w:rsidP="00EB513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B5137" w:rsidRPr="00C756BF" w:rsidRDefault="00EB5137" w:rsidP="00EB513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:rsidR="00EB5137" w:rsidRPr="00C756BF" w:rsidRDefault="00EB5137" w:rsidP="0011140E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:rsidR="00EB5137" w:rsidRPr="00C756BF" w:rsidRDefault="00EB5137" w:rsidP="0011140E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8" w:type="dxa"/>
          </w:tcPr>
          <w:p w:rsidR="00EB5137" w:rsidRPr="00C756BF" w:rsidRDefault="00EB5137" w:rsidP="0011140E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92" w:type="dxa"/>
          </w:tcPr>
          <w:p w:rsidR="00EB5137" w:rsidRPr="00C756BF" w:rsidRDefault="00EB5137" w:rsidP="0011140E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lang w:val="en-US"/>
              </w:rPr>
            </w:pPr>
          </w:p>
        </w:tc>
      </w:tr>
      <w:tr w:rsidR="00EB5137" w:rsidRPr="00C756BF" w:rsidTr="00EE2E5E">
        <w:tc>
          <w:tcPr>
            <w:tcW w:w="2340" w:type="dxa"/>
          </w:tcPr>
          <w:p w:rsidR="00EB5137" w:rsidRPr="00C756BF" w:rsidRDefault="00EB5137" w:rsidP="00111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810" w:type="dxa"/>
          </w:tcPr>
          <w:p w:rsidR="00EB5137" w:rsidRPr="00C756BF" w:rsidRDefault="00EB5137" w:rsidP="00111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EB5137" w:rsidRPr="00C756BF" w:rsidRDefault="00EB5137" w:rsidP="001114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EB5137" w:rsidRPr="00C756BF" w:rsidRDefault="00EB5137" w:rsidP="00EB513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EB5137" w:rsidRPr="00C756BF" w:rsidRDefault="00EB5137" w:rsidP="00EB513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B5137" w:rsidRPr="00C756BF" w:rsidRDefault="00EB5137" w:rsidP="00EB513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B5137" w:rsidRPr="00C756BF" w:rsidRDefault="00EB5137" w:rsidP="0011140E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EB5137" w:rsidRPr="00C756BF" w:rsidRDefault="00EB5137" w:rsidP="0011140E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:rsidR="00EB5137" w:rsidRPr="00C756BF" w:rsidRDefault="00EB5137" w:rsidP="0011140E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2" w:type="dxa"/>
          </w:tcPr>
          <w:p w:rsidR="00EB5137" w:rsidRPr="00C756BF" w:rsidRDefault="00EB5137" w:rsidP="0011140E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B5137" w:rsidRPr="00C756BF" w:rsidTr="00EE2E5E">
        <w:tc>
          <w:tcPr>
            <w:tcW w:w="2340" w:type="dxa"/>
          </w:tcPr>
          <w:p w:rsidR="00EB5137" w:rsidRPr="00C756BF" w:rsidRDefault="00EB5137" w:rsidP="00111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 w:rsidR="008E6962" w:rsidRPr="00C756BF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="00A4349E" w:rsidRPr="00A4349E">
              <w:rPr>
                <w:rFonts w:ascii="Angsana New" w:hAnsi="Angsana New"/>
                <w:sz w:val="30"/>
                <w:szCs w:val="30"/>
              </w:rPr>
              <w:t>1</w:t>
            </w:r>
            <w:r w:rsidR="008E6962" w:rsidRPr="00C756BF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810" w:type="dxa"/>
          </w:tcPr>
          <w:p w:rsidR="00EB5137" w:rsidRPr="00C756BF" w:rsidRDefault="00EB5137" w:rsidP="00111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EB5137" w:rsidRPr="00C756BF" w:rsidRDefault="00EB5137" w:rsidP="00111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EB5137" w:rsidRPr="00C756BF" w:rsidRDefault="00EB5137" w:rsidP="00EB513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EB5137" w:rsidRPr="00C756BF" w:rsidRDefault="00EB5137" w:rsidP="00EB513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B5137" w:rsidRPr="00C756BF" w:rsidRDefault="00EB5137" w:rsidP="00EB513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B5137" w:rsidRPr="00C756BF" w:rsidRDefault="00EB5137" w:rsidP="0011140E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EB5137" w:rsidRPr="00C756BF" w:rsidRDefault="00EB5137" w:rsidP="0011140E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:rsidR="00EB5137" w:rsidRPr="00C756BF" w:rsidRDefault="00EB5137" w:rsidP="0011140E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2" w:type="dxa"/>
          </w:tcPr>
          <w:p w:rsidR="00EB5137" w:rsidRPr="00C756BF" w:rsidRDefault="00EB5137" w:rsidP="0011140E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B5137" w:rsidRPr="00C756BF" w:rsidTr="00EE2E5E">
        <w:tc>
          <w:tcPr>
            <w:tcW w:w="2340" w:type="dxa"/>
          </w:tcPr>
          <w:p w:rsidR="00EB5137" w:rsidRPr="00C756BF" w:rsidRDefault="00EB5137" w:rsidP="00111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:rsidR="00EB5137" w:rsidRPr="00C756BF" w:rsidRDefault="00A4349E" w:rsidP="00111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EB5137" w:rsidRPr="00C756BF" w:rsidRDefault="00EB5137" w:rsidP="00111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EB5137" w:rsidRPr="00C756BF" w:rsidRDefault="00A4349E" w:rsidP="00EB513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49E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="00EB5137" w:rsidRPr="00C756B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  <w:lang w:val="en-US"/>
              </w:rPr>
              <w:t>002</w:t>
            </w:r>
          </w:p>
        </w:tc>
        <w:tc>
          <w:tcPr>
            <w:tcW w:w="270" w:type="dxa"/>
            <w:shd w:val="clear" w:color="auto" w:fill="auto"/>
          </w:tcPr>
          <w:p w:rsidR="00EB5137" w:rsidRPr="00C756BF" w:rsidRDefault="00EB5137" w:rsidP="00EB513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EB5137" w:rsidRPr="00C756BF" w:rsidRDefault="00A4349E" w:rsidP="00EB513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49E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  <w:r w:rsidR="00EB5137" w:rsidRPr="00C756B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  <w:lang w:val="en-US"/>
              </w:rPr>
              <w:t>009</w:t>
            </w:r>
          </w:p>
        </w:tc>
        <w:tc>
          <w:tcPr>
            <w:tcW w:w="270" w:type="dxa"/>
          </w:tcPr>
          <w:p w:rsidR="00EB5137" w:rsidRPr="00C756BF" w:rsidRDefault="00EB5137" w:rsidP="0011140E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EB5137" w:rsidRPr="00C756BF" w:rsidRDefault="00A4349E" w:rsidP="0011140E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49E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="00EB5137" w:rsidRPr="00C756B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  <w:lang w:val="en-US"/>
              </w:rPr>
              <w:t>002</w:t>
            </w:r>
          </w:p>
        </w:tc>
        <w:tc>
          <w:tcPr>
            <w:tcW w:w="238" w:type="dxa"/>
          </w:tcPr>
          <w:p w:rsidR="00EB5137" w:rsidRPr="00C756BF" w:rsidRDefault="00EB5137" w:rsidP="0011140E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92" w:type="dxa"/>
          </w:tcPr>
          <w:p w:rsidR="00EB5137" w:rsidRPr="00C756BF" w:rsidRDefault="00A4349E" w:rsidP="0011140E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49E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  <w:r w:rsidR="00EB5137" w:rsidRPr="00C756B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  <w:lang w:val="en-US"/>
              </w:rPr>
              <w:t>009</w:t>
            </w:r>
          </w:p>
        </w:tc>
      </w:tr>
      <w:tr w:rsidR="00EB5137" w:rsidRPr="00C756BF" w:rsidTr="00EE2E5E">
        <w:tc>
          <w:tcPr>
            <w:tcW w:w="2340" w:type="dxa"/>
          </w:tcPr>
          <w:p w:rsidR="00EB5137" w:rsidRPr="00C756BF" w:rsidRDefault="00EB5137" w:rsidP="00111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 w:rsidR="008E6962" w:rsidRPr="00C756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A4349E" w:rsidRPr="00A4349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8E6962" w:rsidRPr="00C756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10" w:type="dxa"/>
          </w:tcPr>
          <w:p w:rsidR="00EB5137" w:rsidRPr="00C756BF" w:rsidRDefault="00EB5137" w:rsidP="00111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B5137" w:rsidRPr="00C756BF" w:rsidRDefault="00EB5137" w:rsidP="001114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B5137" w:rsidRPr="00C756BF" w:rsidRDefault="00EB5137" w:rsidP="00EB513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EB5137" w:rsidRPr="00C756BF" w:rsidRDefault="00EB5137" w:rsidP="00EB513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B5137" w:rsidRPr="00C756BF" w:rsidRDefault="00EB5137" w:rsidP="00EB513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B5137" w:rsidRPr="00C756BF" w:rsidRDefault="00EB5137" w:rsidP="0011140E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EB5137" w:rsidRPr="00C756BF" w:rsidRDefault="00EB5137" w:rsidP="0011140E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:rsidR="00EB5137" w:rsidRPr="00C756BF" w:rsidRDefault="00EB5137" w:rsidP="0011140E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EB5137" w:rsidRPr="00C756BF" w:rsidRDefault="00EB5137" w:rsidP="0011140E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B5137" w:rsidRPr="00C756BF" w:rsidTr="00EE2E5E">
        <w:tc>
          <w:tcPr>
            <w:tcW w:w="2340" w:type="dxa"/>
          </w:tcPr>
          <w:p w:rsidR="00EB5137" w:rsidRPr="00C756BF" w:rsidRDefault="00EB5137" w:rsidP="00111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:rsidR="00EB5137" w:rsidRPr="00C756BF" w:rsidRDefault="00A4349E" w:rsidP="00111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EB5137" w:rsidRPr="00C756BF" w:rsidRDefault="00EB5137" w:rsidP="001114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EB5137" w:rsidRPr="00C756BF" w:rsidRDefault="00A4349E" w:rsidP="00EB513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4349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100</w:t>
            </w:r>
            <w:r w:rsidR="00EB5137" w:rsidRPr="00C756B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002</w:t>
            </w:r>
          </w:p>
        </w:tc>
        <w:tc>
          <w:tcPr>
            <w:tcW w:w="270" w:type="dxa"/>
            <w:shd w:val="clear" w:color="auto" w:fill="auto"/>
          </w:tcPr>
          <w:p w:rsidR="00EB5137" w:rsidRPr="00C756BF" w:rsidRDefault="00EB5137" w:rsidP="00EB513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EB5137" w:rsidRPr="00C756BF" w:rsidRDefault="00A4349E" w:rsidP="00EB513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4349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500</w:t>
            </w:r>
            <w:r w:rsidR="00EB5137" w:rsidRPr="00C756B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009</w:t>
            </w:r>
          </w:p>
        </w:tc>
        <w:tc>
          <w:tcPr>
            <w:tcW w:w="270" w:type="dxa"/>
          </w:tcPr>
          <w:p w:rsidR="00EB5137" w:rsidRPr="00C756BF" w:rsidRDefault="00EB5137" w:rsidP="0011140E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EB5137" w:rsidRPr="00C756BF" w:rsidRDefault="00A4349E" w:rsidP="0011140E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4349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100</w:t>
            </w:r>
            <w:r w:rsidR="00EB5137" w:rsidRPr="00C756B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002</w:t>
            </w:r>
          </w:p>
        </w:tc>
        <w:tc>
          <w:tcPr>
            <w:tcW w:w="238" w:type="dxa"/>
          </w:tcPr>
          <w:p w:rsidR="00EB5137" w:rsidRPr="00C756BF" w:rsidRDefault="00EB5137" w:rsidP="0011140E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</w:tcPr>
          <w:p w:rsidR="00EB5137" w:rsidRPr="00C756BF" w:rsidRDefault="00A4349E" w:rsidP="0011140E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4349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500</w:t>
            </w:r>
            <w:r w:rsidR="00EB5137" w:rsidRPr="00C756B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009</w:t>
            </w:r>
          </w:p>
        </w:tc>
      </w:tr>
    </w:tbl>
    <w:p w:rsidR="00B14436" w:rsidRPr="00C756BF" w:rsidRDefault="00B14436" w:rsidP="001114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22"/>
          <w:szCs w:val="22"/>
        </w:rPr>
      </w:pPr>
    </w:p>
    <w:p w:rsidR="00AE6576" w:rsidRPr="00C756BF" w:rsidRDefault="00AE6576" w:rsidP="001114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756BF">
        <w:rPr>
          <w:rFonts w:ascii="Angsana New" w:hAnsi="Angsana New"/>
          <w:b/>
          <w:bCs/>
          <w:i/>
          <w:iCs/>
          <w:sz w:val="30"/>
          <w:szCs w:val="30"/>
          <w:cs/>
        </w:rPr>
        <w:t>ส่วนเกินมูลค่าหุ้น</w:t>
      </w:r>
    </w:p>
    <w:p w:rsidR="00291223" w:rsidRPr="00C756BF" w:rsidRDefault="00291223" w:rsidP="001114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2"/>
          <w:szCs w:val="22"/>
        </w:rPr>
      </w:pPr>
    </w:p>
    <w:p w:rsidR="00AE6576" w:rsidRPr="00C756BF" w:rsidRDefault="00AE6576" w:rsidP="001114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>ตามบทบัญญัติแห่งพระราชบัญญัติบริษัท</w:t>
      </w:r>
      <w:r w:rsidR="005D5EE6" w:rsidRPr="00C756BF">
        <w:rPr>
          <w:rFonts w:ascii="Angsana New" w:hAnsi="Angsana New"/>
          <w:sz w:val="30"/>
          <w:szCs w:val="30"/>
          <w:cs/>
        </w:rPr>
        <w:t>มหาชน</w:t>
      </w:r>
      <w:r w:rsidRPr="00C756BF">
        <w:rPr>
          <w:rFonts w:ascii="Angsana New" w:hAnsi="Angsana New"/>
          <w:sz w:val="30"/>
          <w:szCs w:val="30"/>
          <w:cs/>
        </w:rPr>
        <w:t>จำกัด</w:t>
      </w:r>
      <w:r w:rsidR="005D5EE6" w:rsidRPr="00C756BF">
        <w:rPr>
          <w:rFonts w:ascii="Angsana New" w:hAnsi="Angsana New"/>
          <w:sz w:val="30"/>
          <w:szCs w:val="30"/>
          <w:cs/>
        </w:rPr>
        <w:t xml:space="preserve"> พ.ศ</w:t>
      </w:r>
      <w:r w:rsidR="00376D3B" w:rsidRPr="00C756BF">
        <w:rPr>
          <w:rFonts w:ascii="Angsana New" w:hAnsi="Angsana New"/>
          <w:sz w:val="30"/>
          <w:szCs w:val="30"/>
          <w:cs/>
        </w:rPr>
        <w:t>.</w:t>
      </w:r>
      <w:r w:rsidR="005D5EE6" w:rsidRPr="00C756BF">
        <w:rPr>
          <w:rFonts w:ascii="Angsana New" w:hAnsi="Angsana New"/>
          <w:sz w:val="30"/>
          <w:szCs w:val="30"/>
          <w:cs/>
        </w:rPr>
        <w:t xml:space="preserve"> </w:t>
      </w:r>
      <w:r w:rsidR="00A4349E" w:rsidRPr="00A4349E">
        <w:rPr>
          <w:rFonts w:ascii="Angsana New" w:hAnsi="Angsana New"/>
          <w:sz w:val="30"/>
          <w:szCs w:val="30"/>
        </w:rPr>
        <w:t>2535</w:t>
      </w:r>
      <w:r w:rsidR="005D5EE6" w:rsidRPr="00C756BF">
        <w:rPr>
          <w:rFonts w:ascii="Angsana New" w:hAnsi="Angsana New"/>
          <w:sz w:val="30"/>
          <w:szCs w:val="30"/>
          <w:cs/>
        </w:rPr>
        <w:t xml:space="preserve"> มาตรา </w:t>
      </w:r>
      <w:r w:rsidR="00A4349E" w:rsidRPr="00A4349E">
        <w:rPr>
          <w:rFonts w:ascii="Angsana New" w:hAnsi="Angsana New"/>
          <w:sz w:val="30"/>
          <w:szCs w:val="30"/>
        </w:rPr>
        <w:t>51</w:t>
      </w:r>
      <w:r w:rsidRPr="00C756BF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</w:t>
      </w:r>
      <w:r w:rsidRPr="00C756BF">
        <w:rPr>
          <w:rFonts w:ascii="Angsana New" w:hAnsi="Angsana New"/>
          <w:spacing w:val="-4"/>
          <w:sz w:val="30"/>
          <w:szCs w:val="30"/>
          <w:cs/>
        </w:rPr>
        <w:t>มูลค่าหุ้นที่จดทะเบียนไว้ บริษัทต้องนำค่าหุ้นส่วนเกินนี้ตั้งเป็นทุนสำรอง (</w:t>
      </w:r>
      <w:r w:rsidRPr="00C756BF">
        <w:rPr>
          <w:rFonts w:ascii="Angsana New" w:hAnsi="Angsana New"/>
          <w:spacing w:val="-4"/>
          <w:sz w:val="30"/>
          <w:szCs w:val="30"/>
        </w:rPr>
        <w:t>“</w:t>
      </w:r>
      <w:r w:rsidRPr="00C756BF">
        <w:rPr>
          <w:rFonts w:ascii="Angsana New" w:hAnsi="Angsana New"/>
          <w:spacing w:val="-4"/>
          <w:sz w:val="30"/>
          <w:szCs w:val="30"/>
          <w:cs/>
        </w:rPr>
        <w:t>ส่วนเกินมูลค่าหุ้น</w:t>
      </w:r>
      <w:r w:rsidRPr="00C756BF">
        <w:rPr>
          <w:rFonts w:ascii="Angsana New" w:hAnsi="Angsana New"/>
          <w:spacing w:val="-4"/>
          <w:sz w:val="30"/>
          <w:szCs w:val="30"/>
        </w:rPr>
        <w:t>”</w:t>
      </w:r>
      <w:r w:rsidRPr="00C756BF">
        <w:rPr>
          <w:rFonts w:ascii="Angsana New" w:hAnsi="Angsana New"/>
          <w:spacing w:val="-4"/>
          <w:sz w:val="30"/>
          <w:szCs w:val="30"/>
          <w:cs/>
        </w:rPr>
        <w:t xml:space="preserve">) </w:t>
      </w:r>
      <w:r w:rsidR="00E71C52" w:rsidRPr="00C756BF">
        <w:rPr>
          <w:rFonts w:ascii="Angsana New" w:hAnsi="Angsana New"/>
          <w:spacing w:val="-4"/>
          <w:sz w:val="30"/>
          <w:szCs w:val="30"/>
          <w:cs/>
        </w:rPr>
        <w:t>โดย</w:t>
      </w:r>
      <w:r w:rsidR="00F85EC6" w:rsidRPr="00C756BF">
        <w:rPr>
          <w:rFonts w:ascii="Angsana New" w:hAnsi="Angsana New"/>
          <w:spacing w:val="-4"/>
          <w:sz w:val="30"/>
          <w:szCs w:val="30"/>
          <w:cs/>
        </w:rPr>
        <w:t>ส่วนเกินมูลค่าหุ้นนี้</w:t>
      </w:r>
      <w:r w:rsidRPr="00C756BF">
        <w:rPr>
          <w:rFonts w:ascii="Angsana New" w:hAnsi="Angsana New"/>
          <w:sz w:val="30"/>
          <w:szCs w:val="30"/>
          <w:cs/>
        </w:rPr>
        <w:t>จะนำไปจ่ายเป็นเงินปันผลไม่ได้</w:t>
      </w:r>
    </w:p>
    <w:p w:rsidR="006174C2" w:rsidRPr="00C756BF" w:rsidRDefault="006174C2" w:rsidP="00265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C57826" w:rsidRPr="00C756BF" w:rsidRDefault="003831F0" w:rsidP="00D87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C756BF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A4349E" w:rsidRPr="00A4349E">
        <w:rPr>
          <w:rFonts w:ascii="Angsana New" w:hAnsi="Angsana New"/>
          <w:b/>
          <w:bCs/>
          <w:sz w:val="30"/>
          <w:szCs w:val="30"/>
        </w:rPr>
        <w:lastRenderedPageBreak/>
        <w:t>21</w:t>
      </w:r>
      <w:r w:rsidR="00C57826" w:rsidRPr="00C756BF">
        <w:rPr>
          <w:rFonts w:ascii="Angsana New" w:hAnsi="Angsana New"/>
          <w:b/>
          <w:bCs/>
          <w:sz w:val="30"/>
          <w:szCs w:val="30"/>
          <w:cs/>
        </w:rPr>
        <w:tab/>
        <w:t>ทุนสำรองตามกฎหมาย</w:t>
      </w:r>
    </w:p>
    <w:p w:rsidR="00C57826" w:rsidRPr="00C756BF" w:rsidRDefault="00C57826" w:rsidP="00D87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C71C00" w:rsidRPr="00C756BF" w:rsidRDefault="004F6A3B" w:rsidP="00D87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A4349E" w:rsidRPr="00A4349E">
        <w:rPr>
          <w:rFonts w:ascii="Angsana New" w:hAnsi="Angsana New"/>
          <w:sz w:val="30"/>
          <w:szCs w:val="30"/>
        </w:rPr>
        <w:t>2535</w:t>
      </w:r>
      <w:r w:rsidRPr="00C756BF">
        <w:rPr>
          <w:rFonts w:ascii="Angsana New" w:hAnsi="Angsana New"/>
          <w:sz w:val="30"/>
          <w:szCs w:val="30"/>
          <w:cs/>
        </w:rPr>
        <w:t xml:space="preserve"> มาตรา </w:t>
      </w:r>
      <w:r w:rsidR="00A4349E" w:rsidRPr="00A4349E">
        <w:rPr>
          <w:rFonts w:ascii="Angsana New" w:hAnsi="Angsana New"/>
          <w:sz w:val="30"/>
          <w:szCs w:val="30"/>
        </w:rPr>
        <w:t>116</w:t>
      </w:r>
      <w:r w:rsidRPr="00C756BF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C756BF">
        <w:rPr>
          <w:rFonts w:ascii="Angsana New" w:hAnsi="Angsana New"/>
          <w:sz w:val="30"/>
          <w:szCs w:val="30"/>
        </w:rPr>
        <w:t>“</w:t>
      </w:r>
      <w:r w:rsidRPr="00C756BF">
        <w:rPr>
          <w:rFonts w:ascii="Angsana New" w:hAnsi="Angsana New"/>
          <w:sz w:val="30"/>
          <w:szCs w:val="30"/>
          <w:cs/>
        </w:rPr>
        <w:t>สำรองตามกฎหมาย</w:t>
      </w:r>
      <w:r w:rsidRPr="00C756BF">
        <w:rPr>
          <w:rFonts w:ascii="Angsana New" w:hAnsi="Angsana New"/>
          <w:sz w:val="30"/>
          <w:szCs w:val="30"/>
        </w:rPr>
        <w:t>”</w:t>
      </w:r>
      <w:r w:rsidRPr="00C756BF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="00A4349E" w:rsidRPr="00A4349E">
        <w:rPr>
          <w:rFonts w:ascii="Angsana New" w:hAnsi="Angsana New"/>
          <w:sz w:val="30"/>
          <w:szCs w:val="30"/>
        </w:rPr>
        <w:t>5</w:t>
      </w:r>
      <w:r w:rsidRPr="00C756BF">
        <w:rPr>
          <w:rFonts w:ascii="Angsana New" w:hAnsi="Angsana New"/>
          <w:sz w:val="30"/>
          <w:szCs w:val="30"/>
        </w:rPr>
        <w:t xml:space="preserve"> </w:t>
      </w:r>
      <w:r w:rsidRPr="00C756BF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A4349E" w:rsidRPr="00A4349E">
        <w:rPr>
          <w:rFonts w:ascii="Angsana New" w:hAnsi="Angsana New"/>
          <w:sz w:val="30"/>
          <w:szCs w:val="30"/>
        </w:rPr>
        <w:t>10</w:t>
      </w:r>
      <w:r w:rsidRPr="00C756BF">
        <w:rPr>
          <w:rFonts w:ascii="Angsana New" w:hAnsi="Angsana New"/>
          <w:sz w:val="30"/>
          <w:szCs w:val="30"/>
        </w:rPr>
        <w:t xml:space="preserve"> </w:t>
      </w:r>
      <w:r w:rsidRPr="00C756BF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:rsidR="001574EF" w:rsidRPr="00C756BF" w:rsidRDefault="001574EF" w:rsidP="00D87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E03C5E" w:rsidRPr="00C756BF" w:rsidRDefault="00A4349E" w:rsidP="00D87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A4349E">
        <w:rPr>
          <w:rFonts w:ascii="Angsana New" w:hAnsi="Angsana New"/>
          <w:b/>
          <w:bCs/>
          <w:sz w:val="30"/>
          <w:szCs w:val="30"/>
        </w:rPr>
        <w:t>22</w:t>
      </w:r>
      <w:r w:rsidR="00E03C5E" w:rsidRPr="00C756BF">
        <w:rPr>
          <w:rFonts w:ascii="Angsana New" w:hAnsi="Angsana New"/>
          <w:b/>
          <w:bCs/>
          <w:sz w:val="30"/>
          <w:szCs w:val="30"/>
        </w:rPr>
        <w:tab/>
      </w:r>
      <w:r w:rsidR="003C780B" w:rsidRPr="00C756BF">
        <w:rPr>
          <w:rFonts w:ascii="Angsana New" w:hAnsi="Angsana New"/>
          <w:b/>
          <w:bCs/>
          <w:sz w:val="30"/>
          <w:szCs w:val="30"/>
          <w:cs/>
        </w:rPr>
        <w:t>รายได้</w:t>
      </w:r>
      <w:r w:rsidR="0021560A" w:rsidRPr="00C756BF">
        <w:rPr>
          <w:rFonts w:ascii="Angsana New" w:hAnsi="Angsana New"/>
          <w:b/>
          <w:bCs/>
          <w:sz w:val="30"/>
          <w:szCs w:val="30"/>
          <w:cs/>
        </w:rPr>
        <w:t>ค่านายหน้า</w:t>
      </w:r>
    </w:p>
    <w:p w:rsidR="00D95CD6" w:rsidRPr="00C756BF" w:rsidRDefault="00D95CD6" w:rsidP="00D87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197" w:type="dxa"/>
        <w:tblInd w:w="558" w:type="dxa"/>
        <w:tblLook w:val="01E0" w:firstRow="1" w:lastRow="1" w:firstColumn="1" w:lastColumn="1" w:noHBand="0" w:noVBand="0"/>
      </w:tblPr>
      <w:tblGrid>
        <w:gridCol w:w="4860"/>
        <w:gridCol w:w="1350"/>
        <w:gridCol w:w="1335"/>
        <w:gridCol w:w="260"/>
        <w:gridCol w:w="1392"/>
      </w:tblGrid>
      <w:tr w:rsidR="00420812" w:rsidRPr="00C756BF" w:rsidTr="00420812">
        <w:tc>
          <w:tcPr>
            <w:tcW w:w="4860" w:type="dxa"/>
          </w:tcPr>
          <w:p w:rsidR="00420812" w:rsidRPr="00C756BF" w:rsidRDefault="00420812" w:rsidP="00D8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420812" w:rsidRPr="00C756BF" w:rsidRDefault="00420812" w:rsidP="00D8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35" w:type="dxa"/>
          </w:tcPr>
          <w:p w:rsidR="00420812" w:rsidRPr="00C756BF" w:rsidRDefault="00A4349E" w:rsidP="00D8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4349E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60" w:type="dxa"/>
          </w:tcPr>
          <w:p w:rsidR="00420812" w:rsidRPr="00C756BF" w:rsidRDefault="00420812" w:rsidP="00D8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2" w:type="dxa"/>
          </w:tcPr>
          <w:p w:rsidR="00420812" w:rsidRPr="00C756BF" w:rsidRDefault="00A4349E" w:rsidP="00D8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4349E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420812" w:rsidRPr="00C756BF" w:rsidTr="00420812">
        <w:tc>
          <w:tcPr>
            <w:tcW w:w="4860" w:type="dxa"/>
          </w:tcPr>
          <w:p w:rsidR="00420812" w:rsidRPr="00C756BF" w:rsidRDefault="00420812" w:rsidP="00D8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420812" w:rsidRPr="00C756BF" w:rsidRDefault="00420812" w:rsidP="00D8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87" w:type="dxa"/>
            <w:gridSpan w:val="3"/>
          </w:tcPr>
          <w:p w:rsidR="00420812" w:rsidRPr="00C756BF" w:rsidRDefault="00420812" w:rsidP="00D8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756B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20812" w:rsidRPr="00C756BF" w:rsidTr="00420812">
        <w:tc>
          <w:tcPr>
            <w:tcW w:w="4860" w:type="dxa"/>
          </w:tcPr>
          <w:p w:rsidR="00420812" w:rsidRPr="00C756BF" w:rsidRDefault="00420812" w:rsidP="00D8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350" w:type="dxa"/>
          </w:tcPr>
          <w:p w:rsidR="00420812" w:rsidRPr="00C756BF" w:rsidRDefault="00A4349E" w:rsidP="00420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349E">
              <w:rPr>
                <w:rFonts w:ascii="Angsana New" w:hAnsi="Angsana New"/>
                <w:i/>
                <w:iCs/>
                <w:sz w:val="30"/>
                <w:szCs w:val="30"/>
              </w:rPr>
              <w:t>30</w:t>
            </w:r>
          </w:p>
        </w:tc>
        <w:tc>
          <w:tcPr>
            <w:tcW w:w="1335" w:type="dxa"/>
          </w:tcPr>
          <w:p w:rsidR="00420812" w:rsidRPr="00C756BF" w:rsidRDefault="00A4349E" w:rsidP="00D8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</w:t>
            </w:r>
            <w:r w:rsidR="00420812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271</w:t>
            </w:r>
            <w:r w:rsidR="00420812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858</w:t>
            </w:r>
          </w:p>
        </w:tc>
        <w:tc>
          <w:tcPr>
            <w:tcW w:w="260" w:type="dxa"/>
          </w:tcPr>
          <w:p w:rsidR="00420812" w:rsidRPr="00C756BF" w:rsidRDefault="00420812" w:rsidP="00D8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2" w:type="dxa"/>
          </w:tcPr>
          <w:p w:rsidR="00420812" w:rsidRPr="00C756BF" w:rsidRDefault="00A4349E" w:rsidP="00D8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</w:t>
            </w:r>
            <w:r w:rsidR="00420812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384</w:t>
            </w:r>
            <w:r w:rsidR="00420812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129</w:t>
            </w:r>
          </w:p>
        </w:tc>
      </w:tr>
      <w:tr w:rsidR="00420812" w:rsidRPr="00C756BF" w:rsidTr="00420812">
        <w:tc>
          <w:tcPr>
            <w:tcW w:w="4860" w:type="dxa"/>
          </w:tcPr>
          <w:p w:rsidR="00420812" w:rsidRPr="00C756BF" w:rsidRDefault="00420812" w:rsidP="00D8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ค่านายหน้าจากการซื้อขายสัญญาซื้อขายล่วงหน้า</w:t>
            </w:r>
          </w:p>
        </w:tc>
        <w:tc>
          <w:tcPr>
            <w:tcW w:w="1350" w:type="dxa"/>
          </w:tcPr>
          <w:p w:rsidR="00420812" w:rsidRPr="00C756BF" w:rsidRDefault="00420812" w:rsidP="00D8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</w:tcPr>
          <w:p w:rsidR="00420812" w:rsidRPr="00C756BF" w:rsidRDefault="00A4349E" w:rsidP="00D8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183</w:t>
            </w:r>
            <w:r w:rsidR="00420812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067</w:t>
            </w:r>
          </w:p>
        </w:tc>
        <w:tc>
          <w:tcPr>
            <w:tcW w:w="260" w:type="dxa"/>
          </w:tcPr>
          <w:p w:rsidR="00420812" w:rsidRPr="00C756BF" w:rsidRDefault="00420812" w:rsidP="00D8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2" w:type="dxa"/>
          </w:tcPr>
          <w:p w:rsidR="00420812" w:rsidRPr="00C756BF" w:rsidRDefault="00A4349E" w:rsidP="00D8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180</w:t>
            </w:r>
            <w:r w:rsidR="00420812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090</w:t>
            </w:r>
          </w:p>
        </w:tc>
      </w:tr>
      <w:tr w:rsidR="00420812" w:rsidRPr="00C756BF" w:rsidTr="00420812">
        <w:tc>
          <w:tcPr>
            <w:tcW w:w="4860" w:type="dxa"/>
          </w:tcPr>
          <w:p w:rsidR="00420812" w:rsidRPr="00C756BF" w:rsidRDefault="00420812" w:rsidP="00D8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350" w:type="dxa"/>
          </w:tcPr>
          <w:p w:rsidR="00420812" w:rsidRPr="00C756BF" w:rsidRDefault="00420812" w:rsidP="00D8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:rsidR="00420812" w:rsidRPr="00C756BF" w:rsidRDefault="00A4349E" w:rsidP="00420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</w:t>
            </w:r>
            <w:r w:rsidR="00420812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987</w:t>
            </w:r>
          </w:p>
        </w:tc>
        <w:tc>
          <w:tcPr>
            <w:tcW w:w="260" w:type="dxa"/>
          </w:tcPr>
          <w:p w:rsidR="00420812" w:rsidRPr="00C756BF" w:rsidRDefault="00420812" w:rsidP="00D8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:rsidR="00420812" w:rsidRPr="00C756BF" w:rsidRDefault="00A4349E" w:rsidP="00D8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</w:t>
            </w:r>
            <w:r w:rsidR="00420812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616</w:t>
            </w:r>
          </w:p>
        </w:tc>
      </w:tr>
      <w:tr w:rsidR="00420812" w:rsidRPr="00C756BF" w:rsidTr="00420812">
        <w:tc>
          <w:tcPr>
            <w:tcW w:w="4860" w:type="dxa"/>
          </w:tcPr>
          <w:p w:rsidR="00420812" w:rsidRPr="00C756BF" w:rsidRDefault="00420812" w:rsidP="00D8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420812" w:rsidRPr="00C756BF" w:rsidRDefault="00420812" w:rsidP="00D87111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</w:tcPr>
          <w:p w:rsidR="00420812" w:rsidRPr="00C756BF" w:rsidRDefault="00A4349E" w:rsidP="00D87111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4349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420812" w:rsidRPr="00C756B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457</w:t>
            </w:r>
            <w:r w:rsidR="00420812" w:rsidRPr="00C756B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912</w:t>
            </w:r>
          </w:p>
        </w:tc>
        <w:tc>
          <w:tcPr>
            <w:tcW w:w="260" w:type="dxa"/>
          </w:tcPr>
          <w:p w:rsidR="00420812" w:rsidRPr="00C756BF" w:rsidRDefault="00420812" w:rsidP="00D8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</w:tcPr>
          <w:p w:rsidR="00420812" w:rsidRPr="00C756BF" w:rsidRDefault="00A4349E" w:rsidP="00D87111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4349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420812" w:rsidRPr="00C756B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565</w:t>
            </w:r>
            <w:r w:rsidR="00420812" w:rsidRPr="00C756B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835</w:t>
            </w:r>
          </w:p>
        </w:tc>
      </w:tr>
    </w:tbl>
    <w:p w:rsidR="002D26EA" w:rsidRPr="00C756BF" w:rsidRDefault="002D26EA" w:rsidP="00D87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6627E4" w:rsidRPr="00C756BF" w:rsidRDefault="00A4349E" w:rsidP="00D87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A4349E">
        <w:rPr>
          <w:rFonts w:ascii="Angsana New" w:hAnsi="Angsana New"/>
          <w:b/>
          <w:bCs/>
          <w:sz w:val="30"/>
          <w:szCs w:val="30"/>
        </w:rPr>
        <w:t>23</w:t>
      </w:r>
      <w:r w:rsidR="00783DC8" w:rsidRPr="00C756BF">
        <w:rPr>
          <w:rFonts w:ascii="Angsana New" w:hAnsi="Angsana New"/>
          <w:b/>
          <w:bCs/>
          <w:sz w:val="30"/>
          <w:szCs w:val="30"/>
        </w:rPr>
        <w:tab/>
      </w:r>
      <w:r w:rsidR="003C780B" w:rsidRPr="00C756BF">
        <w:rPr>
          <w:rFonts w:ascii="Angsana New" w:hAnsi="Angsana New"/>
          <w:b/>
          <w:bCs/>
          <w:sz w:val="30"/>
          <w:szCs w:val="30"/>
          <w:cs/>
        </w:rPr>
        <w:t>รายได้</w:t>
      </w:r>
      <w:r w:rsidR="00652A3E" w:rsidRPr="00C756BF">
        <w:rPr>
          <w:rFonts w:ascii="Angsana New" w:hAnsi="Angsana New"/>
          <w:b/>
          <w:bCs/>
          <w:sz w:val="30"/>
          <w:szCs w:val="30"/>
          <w:cs/>
        </w:rPr>
        <w:t>ค่าธรรมเนียมและบริการ</w:t>
      </w:r>
    </w:p>
    <w:p w:rsidR="003831F0" w:rsidRPr="00C756BF" w:rsidRDefault="003831F0" w:rsidP="00D87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207" w:type="dxa"/>
        <w:tblInd w:w="558" w:type="dxa"/>
        <w:tblLook w:val="01E0" w:firstRow="1" w:lastRow="1" w:firstColumn="1" w:lastColumn="1" w:noHBand="0" w:noVBand="0"/>
      </w:tblPr>
      <w:tblGrid>
        <w:gridCol w:w="4842"/>
        <w:gridCol w:w="1368"/>
        <w:gridCol w:w="1318"/>
        <w:gridCol w:w="320"/>
        <w:gridCol w:w="1359"/>
      </w:tblGrid>
      <w:tr w:rsidR="00EB613A" w:rsidRPr="00C756BF" w:rsidTr="0003293E">
        <w:tc>
          <w:tcPr>
            <w:tcW w:w="4842" w:type="dxa"/>
          </w:tcPr>
          <w:p w:rsidR="00EB613A" w:rsidRPr="00C756BF" w:rsidRDefault="00EB613A" w:rsidP="00D8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8" w:type="dxa"/>
          </w:tcPr>
          <w:p w:rsidR="00EB613A" w:rsidRPr="00C756BF" w:rsidRDefault="00EB613A" w:rsidP="00D8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8" w:type="dxa"/>
          </w:tcPr>
          <w:p w:rsidR="00EB613A" w:rsidRPr="00C756BF" w:rsidRDefault="00A4349E" w:rsidP="00D8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4349E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320" w:type="dxa"/>
          </w:tcPr>
          <w:p w:rsidR="00EB613A" w:rsidRPr="00C756BF" w:rsidRDefault="00EB613A" w:rsidP="00D8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9" w:type="dxa"/>
          </w:tcPr>
          <w:p w:rsidR="00EB613A" w:rsidRPr="00C756BF" w:rsidRDefault="00A4349E" w:rsidP="00D8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4349E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EB613A" w:rsidRPr="00C756BF" w:rsidTr="0003293E">
        <w:tc>
          <w:tcPr>
            <w:tcW w:w="4842" w:type="dxa"/>
          </w:tcPr>
          <w:p w:rsidR="00EB613A" w:rsidRPr="00C756BF" w:rsidRDefault="00EB613A" w:rsidP="00D8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8" w:type="dxa"/>
          </w:tcPr>
          <w:p w:rsidR="00EB613A" w:rsidRPr="00C756BF" w:rsidRDefault="00EB613A" w:rsidP="00D8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97" w:type="dxa"/>
            <w:gridSpan w:val="3"/>
          </w:tcPr>
          <w:p w:rsidR="00EB613A" w:rsidRPr="00C756BF" w:rsidRDefault="00EB613A" w:rsidP="00D8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756B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B613A" w:rsidRPr="00C756BF" w:rsidTr="0003293E">
        <w:tc>
          <w:tcPr>
            <w:tcW w:w="4842" w:type="dxa"/>
          </w:tcPr>
          <w:p w:rsidR="00EB613A" w:rsidRPr="00C756BF" w:rsidRDefault="00EB613A" w:rsidP="00D8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การจัดจำหน่ายหลักทรัพย์</w:t>
            </w:r>
          </w:p>
        </w:tc>
        <w:tc>
          <w:tcPr>
            <w:tcW w:w="1368" w:type="dxa"/>
          </w:tcPr>
          <w:p w:rsidR="00EB613A" w:rsidRPr="00C756BF" w:rsidRDefault="00EB613A" w:rsidP="00D8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</w:tcPr>
          <w:p w:rsidR="00EB613A" w:rsidRPr="00C756BF" w:rsidRDefault="00A4349E" w:rsidP="00D8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307</w:t>
            </w:r>
            <w:r w:rsidR="00EB5137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642</w:t>
            </w:r>
          </w:p>
        </w:tc>
        <w:tc>
          <w:tcPr>
            <w:tcW w:w="320" w:type="dxa"/>
          </w:tcPr>
          <w:p w:rsidR="00EB613A" w:rsidRPr="00C756BF" w:rsidRDefault="00EB613A" w:rsidP="00D8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9" w:type="dxa"/>
          </w:tcPr>
          <w:p w:rsidR="00EB613A" w:rsidRPr="00C756BF" w:rsidRDefault="00A4349E" w:rsidP="00D8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33</w:t>
            </w:r>
            <w:r w:rsidR="00EB613A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428</w:t>
            </w:r>
          </w:p>
        </w:tc>
      </w:tr>
      <w:tr w:rsidR="00EB613A" w:rsidRPr="00C756BF" w:rsidTr="0003293E">
        <w:tc>
          <w:tcPr>
            <w:tcW w:w="4842" w:type="dxa"/>
          </w:tcPr>
          <w:p w:rsidR="00EB613A" w:rsidRPr="00C756BF" w:rsidRDefault="00EB613A" w:rsidP="00D8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ที่ปรึกษาทางการเงิน</w:t>
            </w:r>
          </w:p>
        </w:tc>
        <w:tc>
          <w:tcPr>
            <w:tcW w:w="1368" w:type="dxa"/>
          </w:tcPr>
          <w:p w:rsidR="00EB613A" w:rsidRPr="00C756BF" w:rsidRDefault="00EB613A" w:rsidP="00D8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</w:tcPr>
          <w:p w:rsidR="00EB613A" w:rsidRPr="00C756BF" w:rsidRDefault="00A4349E" w:rsidP="00D8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71</w:t>
            </w:r>
            <w:r w:rsidR="00EB5137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341</w:t>
            </w:r>
          </w:p>
        </w:tc>
        <w:tc>
          <w:tcPr>
            <w:tcW w:w="320" w:type="dxa"/>
          </w:tcPr>
          <w:p w:rsidR="00EB613A" w:rsidRPr="00C756BF" w:rsidRDefault="00EB613A" w:rsidP="00D8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9" w:type="dxa"/>
          </w:tcPr>
          <w:p w:rsidR="00EB613A" w:rsidRPr="00C756BF" w:rsidRDefault="00A4349E" w:rsidP="00D8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57</w:t>
            </w:r>
            <w:r w:rsidR="00EB613A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900</w:t>
            </w:r>
          </w:p>
        </w:tc>
      </w:tr>
      <w:tr w:rsidR="00EB613A" w:rsidRPr="00C756BF" w:rsidTr="0003293E">
        <w:tc>
          <w:tcPr>
            <w:tcW w:w="4842" w:type="dxa"/>
          </w:tcPr>
          <w:p w:rsidR="00EB613A" w:rsidRPr="00C756BF" w:rsidRDefault="00EB613A" w:rsidP="00D8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ที่ปรึกษาการลงทุน</w:t>
            </w:r>
          </w:p>
        </w:tc>
        <w:tc>
          <w:tcPr>
            <w:tcW w:w="1368" w:type="dxa"/>
          </w:tcPr>
          <w:p w:rsidR="00EB613A" w:rsidRPr="00C756BF" w:rsidRDefault="00EB613A" w:rsidP="00D8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</w:tcPr>
          <w:p w:rsidR="00EB613A" w:rsidRPr="00C756BF" w:rsidRDefault="00A4349E" w:rsidP="00D8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12</w:t>
            </w:r>
            <w:r w:rsidR="00EB5137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311</w:t>
            </w:r>
          </w:p>
        </w:tc>
        <w:tc>
          <w:tcPr>
            <w:tcW w:w="320" w:type="dxa"/>
          </w:tcPr>
          <w:p w:rsidR="00EB613A" w:rsidRPr="00C756BF" w:rsidRDefault="00EB613A" w:rsidP="00D8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9" w:type="dxa"/>
          </w:tcPr>
          <w:p w:rsidR="00EB613A" w:rsidRPr="00C756BF" w:rsidRDefault="00A4349E" w:rsidP="00D8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13</w:t>
            </w:r>
            <w:r w:rsidR="00EB613A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305</w:t>
            </w:r>
          </w:p>
        </w:tc>
      </w:tr>
      <w:tr w:rsidR="00EB613A" w:rsidRPr="00C756BF" w:rsidTr="0003293E">
        <w:tc>
          <w:tcPr>
            <w:tcW w:w="4842" w:type="dxa"/>
          </w:tcPr>
          <w:p w:rsidR="00EB613A" w:rsidRPr="00C756BF" w:rsidRDefault="00EB613A" w:rsidP="00D8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การยืมและให้ยืมหลักทรัพย์</w:t>
            </w:r>
          </w:p>
        </w:tc>
        <w:tc>
          <w:tcPr>
            <w:tcW w:w="1368" w:type="dxa"/>
          </w:tcPr>
          <w:p w:rsidR="00EB613A" w:rsidRPr="00C756BF" w:rsidRDefault="00EB613A" w:rsidP="00D8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</w:tcPr>
          <w:p w:rsidR="00EB613A" w:rsidRPr="00C756BF" w:rsidRDefault="00A4349E" w:rsidP="00D8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146</w:t>
            </w:r>
          </w:p>
        </w:tc>
        <w:tc>
          <w:tcPr>
            <w:tcW w:w="320" w:type="dxa"/>
          </w:tcPr>
          <w:p w:rsidR="00EB613A" w:rsidRPr="00C756BF" w:rsidRDefault="00EB613A" w:rsidP="00D8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9" w:type="dxa"/>
          </w:tcPr>
          <w:p w:rsidR="00EB613A" w:rsidRPr="00C756BF" w:rsidRDefault="00A4349E" w:rsidP="00D8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</w:t>
            </w:r>
            <w:r w:rsidR="00EB613A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342</w:t>
            </w:r>
          </w:p>
        </w:tc>
      </w:tr>
      <w:tr w:rsidR="00EB613A" w:rsidRPr="00C756BF" w:rsidTr="0003293E">
        <w:tc>
          <w:tcPr>
            <w:tcW w:w="4842" w:type="dxa"/>
          </w:tcPr>
          <w:p w:rsidR="00EB613A" w:rsidRPr="00C756BF" w:rsidRDefault="00EB613A" w:rsidP="00D8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C756B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756BF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368" w:type="dxa"/>
          </w:tcPr>
          <w:p w:rsidR="00EB613A" w:rsidRPr="00C756BF" w:rsidRDefault="00A4349E" w:rsidP="00D8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349E">
              <w:rPr>
                <w:rFonts w:ascii="Angsana New" w:hAnsi="Angsana New"/>
                <w:i/>
                <w:iCs/>
                <w:sz w:val="30"/>
                <w:szCs w:val="30"/>
              </w:rPr>
              <w:t>30</w:t>
            </w: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:rsidR="00EB613A" w:rsidRPr="00C756BF" w:rsidRDefault="00A4349E" w:rsidP="00EB5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6</w:t>
            </w:r>
            <w:r w:rsidR="00EB5137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504</w:t>
            </w:r>
          </w:p>
        </w:tc>
        <w:tc>
          <w:tcPr>
            <w:tcW w:w="320" w:type="dxa"/>
          </w:tcPr>
          <w:p w:rsidR="00EB613A" w:rsidRPr="00C756BF" w:rsidRDefault="00EB613A" w:rsidP="00D8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:rsidR="00EB613A" w:rsidRPr="00C756BF" w:rsidRDefault="00A4349E" w:rsidP="00D8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5</w:t>
            </w:r>
            <w:r w:rsidR="00EB613A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446</w:t>
            </w:r>
          </w:p>
        </w:tc>
      </w:tr>
      <w:tr w:rsidR="00EB613A" w:rsidRPr="00C756BF" w:rsidTr="0003293E">
        <w:tc>
          <w:tcPr>
            <w:tcW w:w="4842" w:type="dxa"/>
          </w:tcPr>
          <w:p w:rsidR="00EB613A" w:rsidRPr="00C756BF" w:rsidRDefault="00EB613A" w:rsidP="00D8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56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68" w:type="dxa"/>
          </w:tcPr>
          <w:p w:rsidR="00EB613A" w:rsidRPr="00C756BF" w:rsidRDefault="00EB613A" w:rsidP="00D87111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</w:tcPr>
          <w:p w:rsidR="00EB613A" w:rsidRPr="00C756BF" w:rsidRDefault="00A4349E" w:rsidP="00D8711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349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397</w:t>
            </w:r>
            <w:r w:rsidR="00EB5137" w:rsidRPr="00C756B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944</w:t>
            </w:r>
          </w:p>
        </w:tc>
        <w:tc>
          <w:tcPr>
            <w:tcW w:w="320" w:type="dxa"/>
          </w:tcPr>
          <w:p w:rsidR="00EB613A" w:rsidRPr="00C756BF" w:rsidRDefault="00EB613A" w:rsidP="00D8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:rsidR="00EB613A" w:rsidRPr="00C756BF" w:rsidRDefault="00A4349E" w:rsidP="00D8711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349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111</w:t>
            </w:r>
            <w:r w:rsidR="00EB613A" w:rsidRPr="00C756B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421</w:t>
            </w:r>
          </w:p>
        </w:tc>
      </w:tr>
    </w:tbl>
    <w:p w:rsidR="0080293A" w:rsidRPr="00C756BF" w:rsidRDefault="0080293A" w:rsidP="00D87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531C37" w:rsidRPr="00C756BF" w:rsidRDefault="004F645D" w:rsidP="00332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C756BF">
        <w:rPr>
          <w:rFonts w:ascii="Angsana New" w:hAnsi="Angsana New"/>
          <w:b/>
          <w:bCs/>
          <w:sz w:val="30"/>
          <w:szCs w:val="30"/>
        </w:rPr>
        <w:br w:type="page"/>
      </w:r>
      <w:r w:rsidR="00A4349E" w:rsidRPr="00A4349E">
        <w:rPr>
          <w:rFonts w:ascii="Angsana New" w:hAnsi="Angsana New"/>
          <w:b/>
          <w:bCs/>
          <w:sz w:val="30"/>
          <w:szCs w:val="30"/>
        </w:rPr>
        <w:lastRenderedPageBreak/>
        <w:t>24</w:t>
      </w:r>
      <w:r w:rsidR="00531C37" w:rsidRPr="00C756BF">
        <w:rPr>
          <w:rFonts w:ascii="Angsana New" w:hAnsi="Angsana New"/>
          <w:b/>
          <w:bCs/>
          <w:sz w:val="30"/>
          <w:szCs w:val="30"/>
        </w:rPr>
        <w:tab/>
      </w:r>
      <w:r w:rsidR="008335F3" w:rsidRPr="00C756BF">
        <w:rPr>
          <w:rFonts w:ascii="Angsana New" w:hAnsi="Angsana New"/>
          <w:b/>
          <w:bCs/>
          <w:sz w:val="30"/>
          <w:szCs w:val="30"/>
          <w:cs/>
        </w:rPr>
        <w:t>กำไร</w:t>
      </w:r>
      <w:r w:rsidR="00A6404B" w:rsidRPr="00C756BF">
        <w:rPr>
          <w:rFonts w:ascii="Angsana New" w:hAnsi="Angsana New"/>
          <w:b/>
          <w:bCs/>
          <w:sz w:val="30"/>
          <w:szCs w:val="30"/>
          <w:cs/>
        </w:rPr>
        <w:t>และผลตอบแทนจากเครื่องมือทางการเงิน</w:t>
      </w:r>
    </w:p>
    <w:p w:rsidR="003831F0" w:rsidRPr="00C756BF" w:rsidRDefault="003831F0" w:rsidP="00332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2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860"/>
        <w:gridCol w:w="1350"/>
        <w:gridCol w:w="1350"/>
        <w:gridCol w:w="270"/>
        <w:gridCol w:w="1395"/>
      </w:tblGrid>
      <w:tr w:rsidR="007631F3" w:rsidRPr="00C756BF" w:rsidTr="0003293E">
        <w:tc>
          <w:tcPr>
            <w:tcW w:w="4860" w:type="dxa"/>
          </w:tcPr>
          <w:p w:rsidR="007631F3" w:rsidRPr="00C756BF" w:rsidRDefault="007631F3" w:rsidP="0033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7631F3" w:rsidRPr="00C756BF" w:rsidRDefault="007631F3" w:rsidP="0033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756B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dxa"/>
          </w:tcPr>
          <w:p w:rsidR="007631F3" w:rsidRPr="00C756BF" w:rsidRDefault="00A4349E" w:rsidP="0033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4349E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7631F3" w:rsidRPr="00C756BF" w:rsidRDefault="007631F3" w:rsidP="0033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95" w:type="dxa"/>
          </w:tcPr>
          <w:p w:rsidR="007631F3" w:rsidRPr="00C756BF" w:rsidRDefault="00A4349E" w:rsidP="0033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4349E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7631F3" w:rsidRPr="00C756BF" w:rsidTr="0003293E">
        <w:tc>
          <w:tcPr>
            <w:tcW w:w="4860" w:type="dxa"/>
          </w:tcPr>
          <w:p w:rsidR="007631F3" w:rsidRPr="00C756BF" w:rsidRDefault="007631F3" w:rsidP="0033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7631F3" w:rsidRPr="00C756BF" w:rsidRDefault="007631F3" w:rsidP="0033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15" w:type="dxa"/>
            <w:gridSpan w:val="3"/>
          </w:tcPr>
          <w:p w:rsidR="007631F3" w:rsidRPr="00C756BF" w:rsidRDefault="007631F3" w:rsidP="0033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756B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631F3" w:rsidRPr="00C756BF" w:rsidTr="0003293E">
        <w:tc>
          <w:tcPr>
            <w:tcW w:w="4860" w:type="dxa"/>
          </w:tcPr>
          <w:p w:rsidR="007631F3" w:rsidRPr="00C756BF" w:rsidRDefault="007631F3" w:rsidP="0033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 xml:space="preserve">กำไร </w:t>
            </w:r>
            <w:r w:rsidRPr="00C756BF">
              <w:rPr>
                <w:rFonts w:ascii="Angsana New" w:hAnsi="Angsana New"/>
                <w:sz w:val="30"/>
                <w:szCs w:val="30"/>
              </w:rPr>
              <w:t>(</w:t>
            </w:r>
            <w:r w:rsidRPr="00C756BF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C756BF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C756BF">
              <w:rPr>
                <w:rFonts w:ascii="Angsana New" w:hAnsi="Angsana New"/>
                <w:sz w:val="30"/>
                <w:szCs w:val="30"/>
                <w:cs/>
              </w:rPr>
              <w:t>จากเงินลงทุน</w:t>
            </w:r>
          </w:p>
        </w:tc>
        <w:tc>
          <w:tcPr>
            <w:tcW w:w="1350" w:type="dxa"/>
          </w:tcPr>
          <w:p w:rsidR="007631F3" w:rsidRPr="00C756BF" w:rsidRDefault="007631F3" w:rsidP="0033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7631F3" w:rsidRPr="00C756BF" w:rsidRDefault="00CB3B27" w:rsidP="0033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</w:rPr>
              <w:t>(</w:t>
            </w:r>
            <w:r w:rsidR="00A4349E" w:rsidRPr="00A4349E">
              <w:rPr>
                <w:rFonts w:ascii="Angsana New" w:hAnsi="Angsana New"/>
                <w:sz w:val="30"/>
                <w:szCs w:val="30"/>
              </w:rPr>
              <w:t>101</w:t>
            </w:r>
            <w:r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="00A4349E" w:rsidRPr="00A4349E">
              <w:rPr>
                <w:rFonts w:ascii="Angsana New" w:hAnsi="Angsana New"/>
                <w:sz w:val="30"/>
                <w:szCs w:val="30"/>
              </w:rPr>
              <w:t>640</w:t>
            </w:r>
            <w:r w:rsidRPr="00C756B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7631F3" w:rsidRPr="00C756BF" w:rsidRDefault="007631F3" w:rsidP="0033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:rsidR="007631F3" w:rsidRPr="00C756BF" w:rsidRDefault="007631F3" w:rsidP="0033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</w:rPr>
              <w:t>(</w:t>
            </w:r>
            <w:r w:rsidR="00A4349E" w:rsidRPr="00A4349E">
              <w:rPr>
                <w:rFonts w:ascii="Angsana New" w:hAnsi="Angsana New"/>
                <w:sz w:val="30"/>
                <w:szCs w:val="30"/>
              </w:rPr>
              <w:t>569</w:t>
            </w:r>
            <w:r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="00A4349E" w:rsidRPr="00A4349E">
              <w:rPr>
                <w:rFonts w:ascii="Angsana New" w:hAnsi="Angsana New"/>
                <w:sz w:val="30"/>
                <w:szCs w:val="30"/>
              </w:rPr>
              <w:t>390</w:t>
            </w:r>
            <w:r w:rsidRPr="00C756B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631F3" w:rsidRPr="00C756BF" w:rsidTr="0003293E">
        <w:tc>
          <w:tcPr>
            <w:tcW w:w="4860" w:type="dxa"/>
          </w:tcPr>
          <w:p w:rsidR="007631F3" w:rsidRPr="00C756BF" w:rsidRDefault="007631F3" w:rsidP="0033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กำไรจากตราสารอนุพันธ์</w:t>
            </w:r>
          </w:p>
        </w:tc>
        <w:tc>
          <w:tcPr>
            <w:tcW w:w="1350" w:type="dxa"/>
          </w:tcPr>
          <w:p w:rsidR="007631F3" w:rsidRPr="00C756BF" w:rsidRDefault="00A4349E" w:rsidP="0033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349E">
              <w:rPr>
                <w:rFonts w:ascii="Angsana New" w:hAnsi="Angsana New"/>
                <w:i/>
                <w:iCs/>
                <w:sz w:val="30"/>
                <w:szCs w:val="30"/>
              </w:rPr>
              <w:t>30</w:t>
            </w:r>
          </w:p>
        </w:tc>
        <w:tc>
          <w:tcPr>
            <w:tcW w:w="1350" w:type="dxa"/>
          </w:tcPr>
          <w:p w:rsidR="007631F3" w:rsidRPr="00C756BF" w:rsidRDefault="00A4349E" w:rsidP="0033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132</w:t>
            </w:r>
            <w:r w:rsidR="00CB3B27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041</w:t>
            </w:r>
          </w:p>
        </w:tc>
        <w:tc>
          <w:tcPr>
            <w:tcW w:w="270" w:type="dxa"/>
          </w:tcPr>
          <w:p w:rsidR="007631F3" w:rsidRPr="00C756BF" w:rsidRDefault="007631F3" w:rsidP="0033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5" w:type="dxa"/>
          </w:tcPr>
          <w:p w:rsidR="007631F3" w:rsidRPr="00C756BF" w:rsidRDefault="00A4349E" w:rsidP="0033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753</w:t>
            </w:r>
            <w:r w:rsidR="007631F3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982</w:t>
            </w:r>
          </w:p>
        </w:tc>
      </w:tr>
      <w:tr w:rsidR="007631F3" w:rsidRPr="00C756BF" w:rsidTr="0003293E">
        <w:tc>
          <w:tcPr>
            <w:tcW w:w="4860" w:type="dxa"/>
          </w:tcPr>
          <w:p w:rsidR="007631F3" w:rsidRPr="00C756BF" w:rsidRDefault="007631F3" w:rsidP="0033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รายได้ดอกเบี้ยและเงินปันผล</w:t>
            </w:r>
          </w:p>
        </w:tc>
        <w:tc>
          <w:tcPr>
            <w:tcW w:w="1350" w:type="dxa"/>
          </w:tcPr>
          <w:p w:rsidR="007631F3" w:rsidRPr="00C756BF" w:rsidRDefault="00A4349E" w:rsidP="0033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349E">
              <w:rPr>
                <w:rFonts w:ascii="Angsana New" w:hAnsi="Angsana New"/>
                <w:i/>
                <w:iCs/>
                <w:sz w:val="30"/>
                <w:szCs w:val="30"/>
              </w:rPr>
              <w:t>30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7631F3" w:rsidRPr="00C756BF" w:rsidRDefault="00A4349E" w:rsidP="00EB5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256</w:t>
            </w:r>
            <w:r w:rsidR="00EB5137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041</w:t>
            </w:r>
          </w:p>
        </w:tc>
        <w:tc>
          <w:tcPr>
            <w:tcW w:w="270" w:type="dxa"/>
          </w:tcPr>
          <w:p w:rsidR="007631F3" w:rsidRPr="00C756BF" w:rsidRDefault="007631F3" w:rsidP="0033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5" w:type="dxa"/>
          </w:tcPr>
          <w:p w:rsidR="007631F3" w:rsidRPr="00C756BF" w:rsidRDefault="00A4349E" w:rsidP="0033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258</w:t>
            </w:r>
            <w:r w:rsidR="007631F3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939</w:t>
            </w:r>
          </w:p>
        </w:tc>
      </w:tr>
      <w:tr w:rsidR="007631F3" w:rsidRPr="00C756BF" w:rsidTr="0003293E">
        <w:tc>
          <w:tcPr>
            <w:tcW w:w="4860" w:type="dxa"/>
          </w:tcPr>
          <w:p w:rsidR="007631F3" w:rsidRPr="00C756BF" w:rsidRDefault="007631F3" w:rsidP="00332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7631F3" w:rsidRPr="00C756BF" w:rsidRDefault="007631F3" w:rsidP="0033268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7631F3" w:rsidRPr="00C756BF" w:rsidRDefault="00A4349E" w:rsidP="0033268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4349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286</w:t>
            </w:r>
            <w:r w:rsidR="00CB3B27" w:rsidRPr="00C756B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442</w:t>
            </w:r>
          </w:p>
        </w:tc>
        <w:tc>
          <w:tcPr>
            <w:tcW w:w="270" w:type="dxa"/>
          </w:tcPr>
          <w:p w:rsidR="007631F3" w:rsidRPr="00C756BF" w:rsidRDefault="007631F3" w:rsidP="0033268A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:rsidR="007631F3" w:rsidRPr="00C756BF" w:rsidRDefault="00A4349E" w:rsidP="0033268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4349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443</w:t>
            </w:r>
            <w:r w:rsidR="007631F3" w:rsidRPr="00C756B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531</w:t>
            </w:r>
          </w:p>
        </w:tc>
      </w:tr>
    </w:tbl>
    <w:p w:rsidR="003831F0" w:rsidRPr="00C756BF" w:rsidRDefault="003831F0" w:rsidP="00332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83DC8" w:rsidRPr="00C756BF" w:rsidRDefault="00A4349E" w:rsidP="00332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A4349E">
        <w:rPr>
          <w:rFonts w:ascii="Angsana New" w:hAnsi="Angsana New"/>
          <w:b/>
          <w:bCs/>
          <w:sz w:val="30"/>
          <w:szCs w:val="30"/>
        </w:rPr>
        <w:t>25</w:t>
      </w:r>
      <w:r w:rsidR="006B4730" w:rsidRPr="00C756BF">
        <w:rPr>
          <w:rFonts w:ascii="Angsana New" w:hAnsi="Angsana New"/>
          <w:b/>
          <w:bCs/>
          <w:sz w:val="30"/>
          <w:szCs w:val="30"/>
        </w:rPr>
        <w:tab/>
      </w:r>
      <w:r w:rsidR="006B4730" w:rsidRPr="00C756BF">
        <w:rPr>
          <w:rFonts w:ascii="Angsana New" w:hAnsi="Angsana New"/>
          <w:b/>
          <w:bCs/>
          <w:sz w:val="30"/>
          <w:szCs w:val="30"/>
          <w:cs/>
        </w:rPr>
        <w:t>ค่าใช้จ่าย</w:t>
      </w:r>
      <w:r w:rsidR="00F67992" w:rsidRPr="00C756BF">
        <w:rPr>
          <w:rFonts w:ascii="Angsana New" w:hAnsi="Angsana New"/>
          <w:b/>
          <w:bCs/>
          <w:sz w:val="30"/>
          <w:szCs w:val="30"/>
          <w:cs/>
        </w:rPr>
        <w:t>ผลประโยชน์</w:t>
      </w:r>
      <w:r w:rsidR="006B4730" w:rsidRPr="00C756BF">
        <w:rPr>
          <w:rFonts w:ascii="Angsana New" w:hAnsi="Angsana New"/>
          <w:b/>
          <w:bCs/>
          <w:sz w:val="30"/>
          <w:szCs w:val="30"/>
          <w:cs/>
        </w:rPr>
        <w:t>พนักงาน</w:t>
      </w:r>
    </w:p>
    <w:p w:rsidR="002D26EA" w:rsidRPr="00C756BF" w:rsidRDefault="002D26EA" w:rsidP="0033268A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2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860"/>
        <w:gridCol w:w="1350"/>
        <w:gridCol w:w="1350"/>
        <w:gridCol w:w="270"/>
        <w:gridCol w:w="1395"/>
      </w:tblGrid>
      <w:tr w:rsidR="001007CF" w:rsidRPr="00C756BF" w:rsidTr="0003293E">
        <w:tc>
          <w:tcPr>
            <w:tcW w:w="4860" w:type="dxa"/>
          </w:tcPr>
          <w:p w:rsidR="001007CF" w:rsidRPr="00C756BF" w:rsidRDefault="001007CF" w:rsidP="00100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1007CF" w:rsidRPr="00C756BF" w:rsidRDefault="001007CF" w:rsidP="00100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756B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dxa"/>
          </w:tcPr>
          <w:p w:rsidR="001007CF" w:rsidRPr="00C756BF" w:rsidRDefault="00A4349E" w:rsidP="00100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4349E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1007CF" w:rsidRPr="00C756BF" w:rsidRDefault="001007CF" w:rsidP="00100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95" w:type="dxa"/>
          </w:tcPr>
          <w:p w:rsidR="001007CF" w:rsidRPr="00C756BF" w:rsidRDefault="00A4349E" w:rsidP="00100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4349E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1007CF" w:rsidRPr="00C756BF" w:rsidTr="0003293E">
        <w:tc>
          <w:tcPr>
            <w:tcW w:w="4860" w:type="dxa"/>
          </w:tcPr>
          <w:p w:rsidR="001007CF" w:rsidRPr="00C756BF" w:rsidRDefault="001007CF" w:rsidP="0003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1007CF" w:rsidRPr="00C756BF" w:rsidRDefault="001007CF" w:rsidP="0003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15" w:type="dxa"/>
            <w:gridSpan w:val="3"/>
          </w:tcPr>
          <w:p w:rsidR="001007CF" w:rsidRPr="00C756BF" w:rsidRDefault="001007CF" w:rsidP="0003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756B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07CF" w:rsidRPr="00C756BF" w:rsidTr="0003293E">
        <w:tc>
          <w:tcPr>
            <w:tcW w:w="4860" w:type="dxa"/>
          </w:tcPr>
          <w:p w:rsidR="001007CF" w:rsidRPr="00C756BF" w:rsidRDefault="001007CF" w:rsidP="00100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เงินเดือนและผลประโยชน์ตอบแทน</w:t>
            </w:r>
          </w:p>
        </w:tc>
        <w:tc>
          <w:tcPr>
            <w:tcW w:w="1350" w:type="dxa"/>
          </w:tcPr>
          <w:p w:rsidR="001007CF" w:rsidRPr="00C756BF" w:rsidRDefault="001007CF" w:rsidP="00100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007CF" w:rsidRPr="00C756BF" w:rsidRDefault="00A4349E" w:rsidP="00100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684</w:t>
            </w:r>
            <w:r w:rsidR="00CB3B27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310</w:t>
            </w:r>
          </w:p>
        </w:tc>
        <w:tc>
          <w:tcPr>
            <w:tcW w:w="270" w:type="dxa"/>
          </w:tcPr>
          <w:p w:rsidR="001007CF" w:rsidRPr="00C756BF" w:rsidRDefault="001007CF" w:rsidP="00100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5" w:type="dxa"/>
          </w:tcPr>
          <w:p w:rsidR="001007CF" w:rsidRPr="00C756BF" w:rsidRDefault="00A4349E" w:rsidP="00100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691</w:t>
            </w:r>
            <w:r w:rsidR="001007CF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814</w:t>
            </w:r>
          </w:p>
        </w:tc>
      </w:tr>
      <w:tr w:rsidR="001007CF" w:rsidRPr="00C756BF" w:rsidTr="0003293E">
        <w:tc>
          <w:tcPr>
            <w:tcW w:w="4860" w:type="dxa"/>
          </w:tcPr>
          <w:p w:rsidR="001007CF" w:rsidRPr="00C756BF" w:rsidRDefault="001007CF" w:rsidP="00100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1350" w:type="dxa"/>
          </w:tcPr>
          <w:p w:rsidR="001007CF" w:rsidRPr="00C756BF" w:rsidRDefault="001007CF" w:rsidP="00100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007CF" w:rsidRPr="00C756BF" w:rsidRDefault="00A4349E" w:rsidP="00100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26</w:t>
            </w:r>
            <w:r w:rsidR="00CB3B27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154</w:t>
            </w:r>
          </w:p>
        </w:tc>
        <w:tc>
          <w:tcPr>
            <w:tcW w:w="270" w:type="dxa"/>
          </w:tcPr>
          <w:p w:rsidR="001007CF" w:rsidRPr="00C756BF" w:rsidRDefault="001007CF" w:rsidP="00100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5" w:type="dxa"/>
          </w:tcPr>
          <w:p w:rsidR="001007CF" w:rsidRPr="00C756BF" w:rsidRDefault="00A4349E" w:rsidP="00100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25</w:t>
            </w:r>
            <w:r w:rsidR="001007CF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945</w:t>
            </w:r>
          </w:p>
        </w:tc>
      </w:tr>
      <w:tr w:rsidR="001007CF" w:rsidRPr="00C756BF" w:rsidTr="0003293E">
        <w:tc>
          <w:tcPr>
            <w:tcW w:w="4860" w:type="dxa"/>
          </w:tcPr>
          <w:p w:rsidR="001007CF" w:rsidRPr="00C756BF" w:rsidRDefault="001007CF" w:rsidP="00100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:rsidR="001007CF" w:rsidRPr="00C756BF" w:rsidRDefault="001007CF" w:rsidP="00100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007CF" w:rsidRPr="00C756BF" w:rsidRDefault="00A4349E" w:rsidP="00100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12</w:t>
            </w:r>
            <w:r w:rsidR="00CB3B27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677</w:t>
            </w:r>
          </w:p>
        </w:tc>
        <w:tc>
          <w:tcPr>
            <w:tcW w:w="270" w:type="dxa"/>
          </w:tcPr>
          <w:p w:rsidR="001007CF" w:rsidRPr="00C756BF" w:rsidRDefault="001007CF" w:rsidP="00100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5" w:type="dxa"/>
          </w:tcPr>
          <w:p w:rsidR="001007CF" w:rsidRPr="00C756BF" w:rsidRDefault="00A4349E" w:rsidP="00100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20</w:t>
            </w:r>
            <w:r w:rsidR="001007CF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859</w:t>
            </w:r>
          </w:p>
        </w:tc>
      </w:tr>
      <w:tr w:rsidR="001007CF" w:rsidRPr="00C756BF" w:rsidTr="0003293E">
        <w:tc>
          <w:tcPr>
            <w:tcW w:w="4860" w:type="dxa"/>
          </w:tcPr>
          <w:p w:rsidR="001007CF" w:rsidRPr="00C756BF" w:rsidRDefault="001007CF" w:rsidP="00100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ผลประโยชน์อื่น</w:t>
            </w:r>
            <w:r w:rsidRPr="00C756B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756BF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350" w:type="dxa"/>
          </w:tcPr>
          <w:p w:rsidR="001007CF" w:rsidRPr="00C756BF" w:rsidRDefault="00A4349E" w:rsidP="00100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349E">
              <w:rPr>
                <w:rFonts w:ascii="Angsana New" w:hAnsi="Angsana New"/>
                <w:i/>
                <w:iCs/>
                <w:sz w:val="30"/>
                <w:szCs w:val="30"/>
              </w:rPr>
              <w:t>30</w:t>
            </w:r>
          </w:p>
        </w:tc>
        <w:tc>
          <w:tcPr>
            <w:tcW w:w="1350" w:type="dxa"/>
          </w:tcPr>
          <w:p w:rsidR="001007CF" w:rsidRPr="00C756BF" w:rsidRDefault="00A4349E" w:rsidP="00100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19</w:t>
            </w:r>
            <w:r w:rsidR="00CB3B27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420</w:t>
            </w:r>
          </w:p>
        </w:tc>
        <w:tc>
          <w:tcPr>
            <w:tcW w:w="270" w:type="dxa"/>
          </w:tcPr>
          <w:p w:rsidR="001007CF" w:rsidRPr="00C756BF" w:rsidRDefault="001007CF" w:rsidP="00100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5" w:type="dxa"/>
          </w:tcPr>
          <w:p w:rsidR="001007CF" w:rsidRPr="00C756BF" w:rsidRDefault="00A4349E" w:rsidP="00100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22</w:t>
            </w:r>
            <w:r w:rsidR="001007CF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189</w:t>
            </w:r>
          </w:p>
        </w:tc>
      </w:tr>
      <w:tr w:rsidR="001007CF" w:rsidRPr="00C756BF" w:rsidTr="0003293E">
        <w:tc>
          <w:tcPr>
            <w:tcW w:w="4860" w:type="dxa"/>
          </w:tcPr>
          <w:p w:rsidR="001007CF" w:rsidRPr="00C756BF" w:rsidRDefault="001007CF" w:rsidP="00100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1007CF" w:rsidRPr="00C756BF" w:rsidRDefault="001007CF" w:rsidP="00100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1007CF" w:rsidRPr="00C756BF" w:rsidRDefault="00A4349E" w:rsidP="00100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742</w:t>
            </w:r>
            <w:r w:rsidR="00CB3B27" w:rsidRPr="00C756B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561</w:t>
            </w:r>
          </w:p>
        </w:tc>
        <w:tc>
          <w:tcPr>
            <w:tcW w:w="270" w:type="dxa"/>
          </w:tcPr>
          <w:p w:rsidR="001007CF" w:rsidRPr="00C756BF" w:rsidRDefault="001007CF" w:rsidP="00100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:rsidR="001007CF" w:rsidRPr="00C756BF" w:rsidRDefault="00A4349E" w:rsidP="00100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760</w:t>
            </w:r>
            <w:r w:rsidR="001007CF" w:rsidRPr="00C756B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807</w:t>
            </w:r>
          </w:p>
        </w:tc>
      </w:tr>
    </w:tbl>
    <w:p w:rsidR="001007CF" w:rsidRPr="00C756BF" w:rsidRDefault="001007CF" w:rsidP="00332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55"/>
        </w:tabs>
        <w:spacing w:line="240" w:lineRule="auto"/>
        <w:ind w:firstLine="547"/>
        <w:rPr>
          <w:rFonts w:ascii="Angsana New" w:hAnsi="Angsana New"/>
          <w:i/>
          <w:iCs/>
          <w:sz w:val="30"/>
          <w:szCs w:val="30"/>
        </w:rPr>
      </w:pPr>
    </w:p>
    <w:p w:rsidR="0023672A" w:rsidRPr="00C756BF" w:rsidRDefault="00240FCD" w:rsidP="00332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55"/>
        </w:tabs>
        <w:spacing w:line="240" w:lineRule="auto"/>
        <w:ind w:firstLine="547"/>
        <w:rPr>
          <w:rFonts w:ascii="Angsana New" w:hAnsi="Angsana New"/>
          <w:i/>
          <w:iCs/>
          <w:sz w:val="30"/>
          <w:szCs w:val="30"/>
        </w:rPr>
      </w:pPr>
      <w:r w:rsidRPr="00C756BF">
        <w:rPr>
          <w:rFonts w:ascii="Angsana New" w:hAnsi="Angsana New"/>
          <w:i/>
          <w:iCs/>
          <w:sz w:val="30"/>
          <w:szCs w:val="30"/>
          <w:cs/>
        </w:rPr>
        <w:t>กองทุนสำรองเลี้ยงชีพพนักงาน</w:t>
      </w:r>
    </w:p>
    <w:p w:rsidR="0023672A" w:rsidRPr="00C756BF" w:rsidRDefault="0023672A" w:rsidP="00332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240FCD" w:rsidRPr="00C756BF" w:rsidRDefault="00240FCD" w:rsidP="00332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  <w:r w:rsidRPr="00C756BF">
        <w:rPr>
          <w:rFonts w:ascii="Angsana New" w:hAnsi="Angsana New"/>
          <w:color w:val="000000"/>
          <w:sz w:val="30"/>
          <w:szCs w:val="30"/>
          <w:cs/>
          <w:lang w:val="th-TH"/>
        </w:rPr>
        <w:t>บริษัทได้จัดตั้งกองทุนสำรองเลี้ยงชีพ</w:t>
      </w:r>
      <w:r w:rsidRPr="00C756B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756BF">
        <w:rPr>
          <w:rFonts w:ascii="Angsana New" w:hAnsi="Angsana New"/>
          <w:color w:val="000000"/>
          <w:sz w:val="30"/>
          <w:szCs w:val="30"/>
          <w:cs/>
          <w:lang w:val="th-TH"/>
        </w:rPr>
        <w:t>(</w:t>
      </w:r>
      <w:r w:rsidR="00F04D39" w:rsidRPr="00C756BF">
        <w:rPr>
          <w:rFonts w:ascii="Angsana New" w:hAnsi="Angsana New"/>
          <w:color w:val="000000"/>
          <w:sz w:val="30"/>
          <w:szCs w:val="30"/>
          <w:cs/>
          <w:lang w:val="th-TH"/>
        </w:rPr>
        <w:t>“</w:t>
      </w:r>
      <w:r w:rsidRPr="00C756BF">
        <w:rPr>
          <w:rFonts w:ascii="Angsana New" w:hAnsi="Angsana New"/>
          <w:color w:val="000000"/>
          <w:sz w:val="30"/>
          <w:szCs w:val="30"/>
          <w:cs/>
          <w:lang w:val="th-TH"/>
        </w:rPr>
        <w:t>กองทุน</w:t>
      </w:r>
      <w:r w:rsidR="00F04D39" w:rsidRPr="00C756BF">
        <w:rPr>
          <w:rFonts w:ascii="Angsana New" w:hAnsi="Angsana New"/>
          <w:color w:val="000000"/>
          <w:sz w:val="30"/>
          <w:szCs w:val="30"/>
          <w:cs/>
          <w:lang w:val="th-TH"/>
        </w:rPr>
        <w:t>”</w:t>
      </w:r>
      <w:r w:rsidRPr="00C756BF">
        <w:rPr>
          <w:rFonts w:ascii="Angsana New" w:hAnsi="Angsana New"/>
          <w:color w:val="000000"/>
          <w:sz w:val="30"/>
          <w:szCs w:val="30"/>
          <w:cs/>
          <w:lang w:val="th-TH"/>
        </w:rPr>
        <w:t>)</w:t>
      </w:r>
      <w:r w:rsidRPr="00C756B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756BF">
        <w:rPr>
          <w:rFonts w:ascii="Angsana New" w:hAnsi="Angsana New"/>
          <w:color w:val="000000"/>
          <w:sz w:val="30"/>
          <w:szCs w:val="30"/>
          <w:cs/>
          <w:lang w:val="th-TH"/>
        </w:rPr>
        <w:t>ตามพระราชบัญญัติกองทุนสำรองเลี้ยงชีพ พ</w:t>
      </w:r>
      <w:r w:rsidRPr="00C756BF">
        <w:rPr>
          <w:rFonts w:ascii="Angsana New" w:hAnsi="Angsana New"/>
          <w:color w:val="000000"/>
          <w:sz w:val="30"/>
          <w:szCs w:val="30"/>
          <w:cs/>
        </w:rPr>
        <w:t>.</w:t>
      </w:r>
      <w:r w:rsidRPr="00C756BF">
        <w:rPr>
          <w:rFonts w:ascii="Angsana New" w:hAnsi="Angsana New"/>
          <w:color w:val="000000"/>
          <w:sz w:val="30"/>
          <w:szCs w:val="30"/>
          <w:cs/>
          <w:lang w:val="th-TH"/>
        </w:rPr>
        <w:t>ศ</w:t>
      </w:r>
      <w:r w:rsidRPr="00C756BF">
        <w:rPr>
          <w:rFonts w:ascii="Angsana New" w:hAnsi="Angsana New"/>
          <w:color w:val="000000"/>
          <w:sz w:val="30"/>
          <w:szCs w:val="30"/>
          <w:cs/>
        </w:rPr>
        <w:t>.</w:t>
      </w:r>
      <w:r w:rsidRPr="00C756BF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 </w:t>
      </w:r>
      <w:r w:rsidR="00A4349E" w:rsidRPr="00A4349E">
        <w:rPr>
          <w:rFonts w:ascii="Angsana New" w:hAnsi="Angsana New"/>
          <w:color w:val="000000"/>
          <w:sz w:val="30"/>
          <w:szCs w:val="30"/>
        </w:rPr>
        <w:t>2530</w:t>
      </w:r>
      <w:r w:rsidRPr="00C756BF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 โดยมีพนักงานของบริษัทเป็นสมาชิกกองทุน </w:t>
      </w:r>
      <w:r w:rsidR="00F04D39" w:rsidRPr="00C756BF">
        <w:rPr>
          <w:rFonts w:ascii="Angsana New" w:hAnsi="Angsana New"/>
          <w:color w:val="000000"/>
          <w:sz w:val="30"/>
          <w:szCs w:val="30"/>
          <w:cs/>
          <w:lang w:val="th-TH"/>
        </w:rPr>
        <w:t>กองทุนเป็นสมาชิกของ</w:t>
      </w:r>
      <w:r w:rsidRPr="00C756BF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กองทุนสำรองเลี้ยงชีพสวัสดิการพัฒนาซึ่งจดทะเบียนแล้ว </w:t>
      </w:r>
      <w:r w:rsidR="00F04D39" w:rsidRPr="00C756BF">
        <w:rPr>
          <w:rFonts w:ascii="Angsana New" w:hAnsi="Angsana New"/>
          <w:color w:val="000000"/>
          <w:sz w:val="30"/>
          <w:szCs w:val="30"/>
          <w:cs/>
          <w:lang w:val="th-TH"/>
        </w:rPr>
        <w:t>ซึ่งบริหาร</w:t>
      </w:r>
      <w:r w:rsidRPr="00C756BF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จัดการโดย บริษัทหลักทรัพย์จัดการกองทุน กสิกรไทย จำกัด ภายใต้ข้อบังคับของกองทุน </w:t>
      </w:r>
      <w:r w:rsidR="00463C42" w:rsidRPr="00C756BF">
        <w:rPr>
          <w:rFonts w:ascii="Angsana New" w:hAnsi="Angsana New"/>
          <w:color w:val="000000"/>
          <w:sz w:val="30"/>
          <w:szCs w:val="30"/>
          <w:cs/>
          <w:lang w:val="th-TH"/>
        </w:rPr>
        <w:t>โดย</w:t>
      </w:r>
      <w:r w:rsidRPr="00C756BF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บริษัทจะจ่ายเงินสมทบเข้ากองทุนในอัตราร้อยละ </w:t>
      </w:r>
      <w:r w:rsidR="00A4349E" w:rsidRPr="00A4349E">
        <w:rPr>
          <w:rFonts w:ascii="Angsana New" w:hAnsi="Angsana New"/>
          <w:color w:val="000000"/>
          <w:sz w:val="30"/>
          <w:szCs w:val="30"/>
        </w:rPr>
        <w:t>5</w:t>
      </w:r>
      <w:r w:rsidRPr="00C756BF">
        <w:rPr>
          <w:rFonts w:ascii="Angsana New" w:hAnsi="Angsana New"/>
          <w:color w:val="000000"/>
          <w:sz w:val="30"/>
          <w:szCs w:val="30"/>
        </w:rPr>
        <w:t xml:space="preserve"> </w:t>
      </w:r>
      <w:r w:rsidRPr="00C756BF">
        <w:rPr>
          <w:rFonts w:ascii="Angsana New" w:hAnsi="Angsana New"/>
          <w:color w:val="000000"/>
          <w:sz w:val="30"/>
          <w:szCs w:val="30"/>
          <w:cs/>
          <w:lang w:val="th-TH"/>
        </w:rPr>
        <w:t>-</w:t>
      </w:r>
      <w:r w:rsidRPr="00C756BF">
        <w:rPr>
          <w:rFonts w:ascii="Angsana New" w:hAnsi="Angsana New"/>
          <w:color w:val="000000"/>
          <w:sz w:val="30"/>
          <w:szCs w:val="30"/>
        </w:rPr>
        <w:t xml:space="preserve"> </w:t>
      </w:r>
      <w:r w:rsidR="00A4349E" w:rsidRPr="00A4349E">
        <w:rPr>
          <w:rFonts w:ascii="Angsana New" w:hAnsi="Angsana New"/>
          <w:color w:val="000000"/>
          <w:sz w:val="30"/>
          <w:szCs w:val="30"/>
        </w:rPr>
        <w:t>10</w:t>
      </w:r>
      <w:r w:rsidRPr="00C756BF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 ของเงินเดือนพนักงาน </w:t>
      </w:r>
      <w:r w:rsidR="00906262" w:rsidRPr="00C756BF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และพนักงานจะจ่ายเงินสะสมเข้ากองทุนในอัตราร้อยละ </w:t>
      </w:r>
      <w:r w:rsidR="00A4349E" w:rsidRPr="00A4349E">
        <w:rPr>
          <w:rFonts w:ascii="Angsana New" w:hAnsi="Angsana New"/>
          <w:color w:val="000000"/>
          <w:sz w:val="30"/>
          <w:szCs w:val="30"/>
        </w:rPr>
        <w:t>5</w:t>
      </w:r>
      <w:r w:rsidR="00EB22E6" w:rsidRPr="00C756BF">
        <w:rPr>
          <w:rFonts w:ascii="Angsana New" w:hAnsi="Angsana New"/>
          <w:color w:val="000000"/>
          <w:sz w:val="30"/>
          <w:szCs w:val="30"/>
        </w:rPr>
        <w:t xml:space="preserve"> </w:t>
      </w:r>
      <w:r w:rsidR="00906262" w:rsidRPr="00C756BF">
        <w:rPr>
          <w:rFonts w:ascii="Angsana New" w:hAnsi="Angsana New"/>
          <w:color w:val="000000"/>
          <w:sz w:val="30"/>
          <w:szCs w:val="30"/>
        </w:rPr>
        <w:t>-</w:t>
      </w:r>
      <w:r w:rsidR="00EB22E6" w:rsidRPr="00C756BF">
        <w:rPr>
          <w:rFonts w:ascii="Angsana New" w:hAnsi="Angsana New"/>
          <w:color w:val="000000"/>
          <w:sz w:val="30"/>
          <w:szCs w:val="30"/>
        </w:rPr>
        <w:t xml:space="preserve"> </w:t>
      </w:r>
      <w:r w:rsidR="00A4349E" w:rsidRPr="00A4349E">
        <w:rPr>
          <w:rFonts w:ascii="Angsana New" w:hAnsi="Angsana New"/>
          <w:color w:val="000000"/>
          <w:sz w:val="30"/>
          <w:szCs w:val="30"/>
        </w:rPr>
        <w:t>15</w:t>
      </w:r>
      <w:r w:rsidR="00906262" w:rsidRPr="00C756BF">
        <w:rPr>
          <w:rFonts w:ascii="Angsana New" w:hAnsi="Angsana New"/>
          <w:color w:val="000000"/>
          <w:sz w:val="30"/>
          <w:szCs w:val="30"/>
        </w:rPr>
        <w:t xml:space="preserve"> </w:t>
      </w:r>
      <w:r w:rsidR="00906262" w:rsidRPr="00C756BF">
        <w:rPr>
          <w:rFonts w:ascii="Angsana New" w:hAnsi="Angsana New"/>
          <w:color w:val="000000"/>
          <w:sz w:val="30"/>
          <w:szCs w:val="30"/>
          <w:cs/>
        </w:rPr>
        <w:t xml:space="preserve">ของเงินเดือนพนักงาน </w:t>
      </w:r>
      <w:r w:rsidRPr="00C756BF">
        <w:rPr>
          <w:rFonts w:ascii="Angsana New" w:hAnsi="Angsana New"/>
          <w:color w:val="000000"/>
          <w:sz w:val="30"/>
          <w:szCs w:val="30"/>
          <w:cs/>
          <w:lang w:val="th-TH"/>
        </w:rPr>
        <w:t>พนักงานมีสิทธิได้รับเงินสมทบส่วนของบริษัทและผลประโยชน์ตามข้อบังคับกองทุน</w:t>
      </w:r>
    </w:p>
    <w:p w:rsidR="002249DD" w:rsidRPr="00C756BF" w:rsidRDefault="002249DD" w:rsidP="00332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913615" w:rsidRPr="00C756BF" w:rsidRDefault="00C036C9" w:rsidP="00C179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120"/>
        </w:tabs>
        <w:spacing w:line="370" w:lineRule="exact"/>
        <w:jc w:val="both"/>
        <w:rPr>
          <w:rFonts w:ascii="Angsana New" w:hAnsi="Angsana New"/>
          <w:b/>
          <w:bCs/>
          <w:sz w:val="30"/>
          <w:szCs w:val="30"/>
        </w:rPr>
      </w:pPr>
      <w:r w:rsidRPr="00C756BF">
        <w:rPr>
          <w:rFonts w:ascii="Angsana New" w:hAnsi="Angsana New"/>
          <w:b/>
          <w:bCs/>
          <w:sz w:val="30"/>
          <w:szCs w:val="30"/>
        </w:rPr>
        <w:br w:type="page"/>
      </w:r>
      <w:r w:rsidR="00A4349E" w:rsidRPr="00A4349E">
        <w:rPr>
          <w:rFonts w:ascii="Angsana New" w:hAnsi="Angsana New"/>
          <w:b/>
          <w:bCs/>
          <w:sz w:val="30"/>
          <w:szCs w:val="30"/>
        </w:rPr>
        <w:lastRenderedPageBreak/>
        <w:t>26</w:t>
      </w:r>
      <w:r w:rsidR="00913615" w:rsidRPr="00C756BF">
        <w:rPr>
          <w:rFonts w:ascii="Angsana New" w:hAnsi="Angsana New"/>
          <w:b/>
          <w:bCs/>
          <w:sz w:val="30"/>
          <w:szCs w:val="30"/>
        </w:rPr>
        <w:tab/>
      </w:r>
      <w:r w:rsidR="00913615" w:rsidRPr="00C756BF">
        <w:rPr>
          <w:rFonts w:ascii="Angsana New" w:hAnsi="Angsana New"/>
          <w:b/>
          <w:bCs/>
          <w:sz w:val="30"/>
          <w:szCs w:val="30"/>
          <w:cs/>
        </w:rPr>
        <w:t>ค่าใช้จ่ายอื่น</w:t>
      </w:r>
    </w:p>
    <w:p w:rsidR="00280040" w:rsidRPr="00C756BF" w:rsidRDefault="00280040" w:rsidP="00C179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jc w:val="both"/>
        <w:rPr>
          <w:rFonts w:ascii="Angsana New" w:hAnsi="Angsana New"/>
          <w:i/>
          <w:iCs/>
          <w:sz w:val="16"/>
          <w:szCs w:val="16"/>
          <w:cs/>
        </w:rPr>
      </w:pPr>
    </w:p>
    <w:tbl>
      <w:tblPr>
        <w:tblW w:w="9105" w:type="dxa"/>
        <w:tblInd w:w="543" w:type="dxa"/>
        <w:tblLook w:val="01E0" w:firstRow="1" w:lastRow="1" w:firstColumn="1" w:lastColumn="1" w:noHBand="0" w:noVBand="0"/>
      </w:tblPr>
      <w:tblGrid>
        <w:gridCol w:w="5235"/>
        <w:gridCol w:w="900"/>
        <w:gridCol w:w="1350"/>
        <w:gridCol w:w="270"/>
        <w:gridCol w:w="1350"/>
      </w:tblGrid>
      <w:tr w:rsidR="00A42AB4" w:rsidRPr="00C756BF" w:rsidTr="0003293E">
        <w:tc>
          <w:tcPr>
            <w:tcW w:w="5235" w:type="dxa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dxa"/>
          </w:tcPr>
          <w:p w:rsidR="00A42AB4" w:rsidRPr="00C756BF" w:rsidRDefault="00A4349E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4349E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:rsidR="00A42AB4" w:rsidRPr="00C756BF" w:rsidRDefault="00A4349E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4349E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A42AB4" w:rsidRPr="00C756BF" w:rsidTr="0003293E">
        <w:tc>
          <w:tcPr>
            <w:tcW w:w="5235" w:type="dxa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756B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42AB4" w:rsidRPr="00C756BF" w:rsidTr="0003293E">
        <w:tc>
          <w:tcPr>
            <w:tcW w:w="5235" w:type="dxa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 อาคาร</w:t>
            </w:r>
            <w:r w:rsidRPr="00C756B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756BF">
              <w:rPr>
                <w:rFonts w:ascii="Angsana New" w:hAnsi="Angsana New"/>
                <w:sz w:val="30"/>
                <w:szCs w:val="30"/>
                <w:cs/>
              </w:rPr>
              <w:t>สถานที่ และอุปกรณ์</w:t>
            </w:r>
          </w:p>
        </w:tc>
        <w:tc>
          <w:tcPr>
            <w:tcW w:w="900" w:type="dxa"/>
          </w:tcPr>
          <w:p w:rsidR="00A42AB4" w:rsidRPr="00C756BF" w:rsidRDefault="00A42AB4" w:rsidP="00A42AB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  <w:tab w:val="decimal" w:pos="101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756BF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="00A4349E" w:rsidRPr="00A4349E">
              <w:rPr>
                <w:rFonts w:ascii="Angsana New" w:hAnsi="Angsana New"/>
                <w:i/>
                <w:iCs/>
                <w:sz w:val="30"/>
                <w:szCs w:val="30"/>
              </w:rPr>
              <w:t>30</w:t>
            </w:r>
          </w:p>
        </w:tc>
        <w:tc>
          <w:tcPr>
            <w:tcW w:w="1350" w:type="dxa"/>
            <w:vAlign w:val="center"/>
          </w:tcPr>
          <w:p w:rsidR="00A42AB4" w:rsidRPr="00C756BF" w:rsidRDefault="00A4349E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166</w:t>
            </w:r>
            <w:r w:rsidR="00CB3B27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454</w:t>
            </w:r>
          </w:p>
        </w:tc>
        <w:tc>
          <w:tcPr>
            <w:tcW w:w="270" w:type="dxa"/>
            <w:vAlign w:val="center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:rsidR="00A42AB4" w:rsidRPr="00C756BF" w:rsidRDefault="00A4349E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161</w:t>
            </w:r>
            <w:r w:rsidR="00A42AB4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623</w:t>
            </w:r>
          </w:p>
        </w:tc>
      </w:tr>
      <w:tr w:rsidR="00A42AB4" w:rsidRPr="00C756BF" w:rsidTr="0003293E">
        <w:tc>
          <w:tcPr>
            <w:tcW w:w="5235" w:type="dxa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ค่าภาษีอากร</w:t>
            </w:r>
          </w:p>
        </w:tc>
        <w:tc>
          <w:tcPr>
            <w:tcW w:w="900" w:type="dxa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  <w:tab w:val="decimal" w:pos="101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:rsidR="00A42AB4" w:rsidRPr="00C756BF" w:rsidRDefault="00A4349E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8</w:t>
            </w:r>
            <w:r w:rsidR="00CB3B27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969</w:t>
            </w:r>
          </w:p>
        </w:tc>
        <w:tc>
          <w:tcPr>
            <w:tcW w:w="270" w:type="dxa"/>
            <w:vAlign w:val="center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:rsidR="00A42AB4" w:rsidRPr="00C756BF" w:rsidRDefault="00A4349E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11</w:t>
            </w:r>
            <w:r w:rsidR="00A42AB4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079</w:t>
            </w:r>
          </w:p>
        </w:tc>
      </w:tr>
      <w:tr w:rsidR="00A42AB4" w:rsidRPr="00C756BF" w:rsidTr="0003293E">
        <w:tc>
          <w:tcPr>
            <w:tcW w:w="5235" w:type="dxa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900" w:type="dxa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  <w:tab w:val="decimal" w:pos="101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:rsidR="00A42AB4" w:rsidRPr="00C756BF" w:rsidRDefault="00A4349E" w:rsidP="00CB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49</w:t>
            </w:r>
            <w:r w:rsidR="00CB3B27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986</w:t>
            </w:r>
          </w:p>
        </w:tc>
        <w:tc>
          <w:tcPr>
            <w:tcW w:w="270" w:type="dxa"/>
            <w:vAlign w:val="center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:rsidR="00A42AB4" w:rsidRPr="00C756BF" w:rsidRDefault="00A4349E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48</w:t>
            </w:r>
            <w:r w:rsidR="00A42AB4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057</w:t>
            </w:r>
          </w:p>
        </w:tc>
      </w:tr>
      <w:tr w:rsidR="00A42AB4" w:rsidRPr="00C756BF" w:rsidTr="0003293E">
        <w:tc>
          <w:tcPr>
            <w:tcW w:w="5235" w:type="dxa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C756B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756BF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900" w:type="dxa"/>
          </w:tcPr>
          <w:p w:rsidR="00A42AB4" w:rsidRPr="00C756BF" w:rsidRDefault="00A4349E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  <w:tab w:val="decimal" w:pos="101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4349E">
              <w:rPr>
                <w:rFonts w:ascii="Angsana New" w:hAnsi="Angsana New"/>
                <w:i/>
                <w:iCs/>
                <w:sz w:val="30"/>
                <w:szCs w:val="30"/>
              </w:rPr>
              <w:t>30</w:t>
            </w:r>
          </w:p>
        </w:tc>
        <w:tc>
          <w:tcPr>
            <w:tcW w:w="1350" w:type="dxa"/>
            <w:vAlign w:val="center"/>
          </w:tcPr>
          <w:p w:rsidR="00A42AB4" w:rsidRPr="00C756BF" w:rsidRDefault="00A4349E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65</w:t>
            </w:r>
            <w:r w:rsidR="00CB3B27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039</w:t>
            </w:r>
          </w:p>
        </w:tc>
        <w:tc>
          <w:tcPr>
            <w:tcW w:w="270" w:type="dxa"/>
            <w:vAlign w:val="center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:rsidR="00A42AB4" w:rsidRPr="00C756BF" w:rsidRDefault="00A4349E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73</w:t>
            </w:r>
            <w:r w:rsidR="00A42AB4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060</w:t>
            </w:r>
          </w:p>
        </w:tc>
      </w:tr>
      <w:tr w:rsidR="00A42AB4" w:rsidRPr="00C756BF" w:rsidTr="0003293E">
        <w:tc>
          <w:tcPr>
            <w:tcW w:w="5235" w:type="dxa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36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56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42AB4" w:rsidRPr="00C756BF" w:rsidRDefault="00A4349E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290</w:t>
            </w:r>
            <w:r w:rsidR="00CB3B27" w:rsidRPr="00C756B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448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42AB4" w:rsidRPr="00C756BF" w:rsidRDefault="00A4349E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293</w:t>
            </w:r>
            <w:r w:rsidR="00A42AB4" w:rsidRPr="00C756B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819</w:t>
            </w:r>
          </w:p>
        </w:tc>
      </w:tr>
    </w:tbl>
    <w:p w:rsidR="008F52D8" w:rsidRPr="00C756BF" w:rsidRDefault="008F52D8" w:rsidP="00A42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F24F18" w:rsidRPr="00C756BF" w:rsidRDefault="00A4349E" w:rsidP="00C179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jc w:val="both"/>
        <w:rPr>
          <w:rFonts w:ascii="Angsana New" w:hAnsi="Angsana New"/>
          <w:b/>
          <w:bCs/>
          <w:sz w:val="30"/>
          <w:szCs w:val="30"/>
        </w:rPr>
      </w:pPr>
      <w:r w:rsidRPr="00A4349E">
        <w:rPr>
          <w:rFonts w:ascii="Angsana New" w:hAnsi="Angsana New"/>
          <w:b/>
          <w:bCs/>
          <w:sz w:val="30"/>
          <w:szCs w:val="30"/>
        </w:rPr>
        <w:t>27</w:t>
      </w:r>
      <w:r w:rsidR="00336FAD" w:rsidRPr="00C756BF">
        <w:rPr>
          <w:rFonts w:ascii="Angsana New" w:hAnsi="Angsana New"/>
          <w:b/>
          <w:bCs/>
          <w:sz w:val="30"/>
          <w:szCs w:val="30"/>
        </w:rPr>
        <w:tab/>
      </w:r>
      <w:r w:rsidR="00F24F18" w:rsidRPr="00C756BF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:rsidR="00D62D89" w:rsidRPr="00C756BF" w:rsidRDefault="00D62D89" w:rsidP="009749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p w:rsidR="00D62D89" w:rsidRPr="00C756BF" w:rsidRDefault="00D62D89" w:rsidP="00C179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left="540"/>
        <w:jc w:val="thaiDistribute"/>
        <w:rPr>
          <w:rFonts w:ascii="Angsana New" w:hAnsi="Angsana New"/>
          <w:b/>
          <w:i/>
          <w:iCs/>
          <w:color w:val="0000FF"/>
          <w:sz w:val="30"/>
          <w:szCs w:val="30"/>
        </w:rPr>
      </w:pPr>
      <w:r w:rsidRPr="00C756BF">
        <w:rPr>
          <w:rFonts w:ascii="Angsana New" w:hAnsi="Angsana New"/>
          <w:b/>
          <w:i/>
          <w:iCs/>
          <w:sz w:val="30"/>
          <w:szCs w:val="30"/>
          <w:cs/>
        </w:rPr>
        <w:t>ภาษีเงินได้ที่รับรู้ใน</w:t>
      </w:r>
      <w:r w:rsidR="0031429F" w:rsidRPr="00C756BF">
        <w:rPr>
          <w:rFonts w:ascii="Angsana New" w:hAnsi="Angsana New"/>
          <w:b/>
          <w:i/>
          <w:iCs/>
          <w:sz w:val="30"/>
          <w:szCs w:val="30"/>
          <w:cs/>
        </w:rPr>
        <w:t>กำไรหรือขาดทุน</w:t>
      </w:r>
    </w:p>
    <w:p w:rsidR="00280040" w:rsidRPr="00C756BF" w:rsidRDefault="00280040" w:rsidP="009749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tbl>
      <w:tblPr>
        <w:tblW w:w="9096" w:type="dxa"/>
        <w:tblInd w:w="543" w:type="dxa"/>
        <w:tblLook w:val="01E0" w:firstRow="1" w:lastRow="1" w:firstColumn="1" w:lastColumn="1" w:noHBand="0" w:noVBand="0"/>
      </w:tblPr>
      <w:tblGrid>
        <w:gridCol w:w="5217"/>
        <w:gridCol w:w="900"/>
        <w:gridCol w:w="1377"/>
        <w:gridCol w:w="236"/>
        <w:gridCol w:w="1366"/>
      </w:tblGrid>
      <w:tr w:rsidR="00A42AB4" w:rsidRPr="00C756BF" w:rsidTr="0003293E">
        <w:tc>
          <w:tcPr>
            <w:tcW w:w="5217" w:type="dxa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77" w:type="dxa"/>
          </w:tcPr>
          <w:p w:rsidR="00A42AB4" w:rsidRPr="00C756BF" w:rsidRDefault="00A4349E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4349E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6" w:type="dxa"/>
          </w:tcPr>
          <w:p w:rsidR="00A42AB4" w:rsidRPr="00C756BF" w:rsidRDefault="00A4349E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4349E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A42AB4" w:rsidRPr="00C756BF" w:rsidTr="0003293E">
        <w:tc>
          <w:tcPr>
            <w:tcW w:w="5217" w:type="dxa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90" w:right="-13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79" w:type="dxa"/>
            <w:gridSpan w:val="3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756B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42AB4" w:rsidRPr="00C756BF" w:rsidTr="0003293E">
        <w:tc>
          <w:tcPr>
            <w:tcW w:w="5217" w:type="dxa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56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ภาษีเงินได้ปีปัจจุบัน</w:t>
            </w:r>
          </w:p>
        </w:tc>
        <w:tc>
          <w:tcPr>
            <w:tcW w:w="900" w:type="dxa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90" w:right="-13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77" w:type="dxa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2AB4" w:rsidRPr="00C756BF" w:rsidTr="00420812">
        <w:tc>
          <w:tcPr>
            <w:tcW w:w="5217" w:type="dxa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900" w:type="dxa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line="240" w:lineRule="auto"/>
              <w:ind w:left="-90" w:right="-13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  <w:vAlign w:val="center"/>
          </w:tcPr>
          <w:p w:rsidR="00A42AB4" w:rsidRPr="00C756BF" w:rsidRDefault="00A4349E" w:rsidP="00BA2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200</w:t>
            </w:r>
            <w:r w:rsidR="00115E35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236</w:t>
            </w:r>
          </w:p>
        </w:tc>
        <w:tc>
          <w:tcPr>
            <w:tcW w:w="236" w:type="dxa"/>
            <w:vAlign w:val="center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vAlign w:val="center"/>
          </w:tcPr>
          <w:p w:rsidR="00A42AB4" w:rsidRPr="00C756BF" w:rsidRDefault="00A4349E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231</w:t>
            </w:r>
            <w:r w:rsidR="00A42AB4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052</w:t>
            </w:r>
          </w:p>
        </w:tc>
      </w:tr>
      <w:tr w:rsidR="00A42AB4" w:rsidRPr="00C756BF" w:rsidTr="00420812">
        <w:tc>
          <w:tcPr>
            <w:tcW w:w="5217" w:type="dxa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ภาษีเงินได้ปีก่อน</w:t>
            </w:r>
            <w:r w:rsidRPr="00C756B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756BF">
              <w:rPr>
                <w:rFonts w:ascii="Angsana New" w:hAnsi="Angsana New"/>
                <w:sz w:val="30"/>
                <w:szCs w:val="30"/>
                <w:cs/>
              </w:rPr>
              <w:t>ๆ ที่บันทึกต่ำไป</w:t>
            </w:r>
          </w:p>
        </w:tc>
        <w:tc>
          <w:tcPr>
            <w:tcW w:w="900" w:type="dxa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line="240" w:lineRule="auto"/>
              <w:ind w:left="-90" w:right="-13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2AB4" w:rsidRPr="00C756BF" w:rsidRDefault="00A4349E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190</w:t>
            </w:r>
          </w:p>
        </w:tc>
        <w:tc>
          <w:tcPr>
            <w:tcW w:w="236" w:type="dxa"/>
            <w:vAlign w:val="center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vAlign w:val="center"/>
          </w:tcPr>
          <w:p w:rsidR="00A42AB4" w:rsidRPr="00C756BF" w:rsidRDefault="00A4349E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935</w:t>
            </w:r>
          </w:p>
        </w:tc>
      </w:tr>
      <w:tr w:rsidR="00A42AB4" w:rsidRPr="00C756BF" w:rsidTr="00420812">
        <w:tc>
          <w:tcPr>
            <w:tcW w:w="5217" w:type="dxa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361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900" w:type="dxa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line="240" w:lineRule="auto"/>
              <w:ind w:left="-90" w:right="-13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42AB4" w:rsidRPr="00C756BF" w:rsidRDefault="00A4349E" w:rsidP="00BA2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200</w:t>
            </w:r>
            <w:r w:rsidR="009F2A4F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426</w:t>
            </w:r>
          </w:p>
        </w:tc>
        <w:tc>
          <w:tcPr>
            <w:tcW w:w="236" w:type="dxa"/>
            <w:vAlign w:val="center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center"/>
          </w:tcPr>
          <w:p w:rsidR="00A42AB4" w:rsidRPr="00C756BF" w:rsidRDefault="00A4349E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231</w:t>
            </w:r>
            <w:r w:rsidR="00A42AB4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987</w:t>
            </w:r>
          </w:p>
        </w:tc>
      </w:tr>
      <w:tr w:rsidR="00A42AB4" w:rsidRPr="00C756BF" w:rsidTr="00420812">
        <w:tc>
          <w:tcPr>
            <w:tcW w:w="5217" w:type="dxa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00" w:type="dxa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  <w:tab w:val="decimal" w:pos="1019"/>
              </w:tabs>
              <w:spacing w:line="240" w:lineRule="auto"/>
              <w:ind w:left="-90" w:right="-13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  <w:vAlign w:val="center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vAlign w:val="center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2AB4" w:rsidRPr="00C756BF" w:rsidTr="00420812">
        <w:tc>
          <w:tcPr>
            <w:tcW w:w="5217" w:type="dxa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00" w:type="dxa"/>
          </w:tcPr>
          <w:p w:rsidR="00A42AB4" w:rsidRPr="00C756BF" w:rsidRDefault="00A4349E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  <w:tab w:val="right" w:pos="1017"/>
              </w:tabs>
              <w:spacing w:line="240" w:lineRule="auto"/>
              <w:ind w:left="-90" w:right="-13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349E">
              <w:rPr>
                <w:rFonts w:ascii="Angsana New" w:hAnsi="Angsana New"/>
                <w:i/>
                <w:iCs/>
                <w:sz w:val="30"/>
                <w:szCs w:val="30"/>
              </w:rPr>
              <w:t>13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A42AB4" w:rsidRPr="00C756BF" w:rsidRDefault="00115E35" w:rsidP="00BA2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</w:rPr>
              <w:t>(</w:t>
            </w:r>
            <w:r w:rsidR="00A4349E" w:rsidRPr="00A4349E">
              <w:rPr>
                <w:rFonts w:ascii="Angsana New" w:hAnsi="Angsana New"/>
                <w:sz w:val="30"/>
                <w:szCs w:val="30"/>
              </w:rPr>
              <w:t>9</w:t>
            </w:r>
            <w:r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="00A4349E" w:rsidRPr="00A4349E">
              <w:rPr>
                <w:rFonts w:ascii="Angsana New" w:hAnsi="Angsana New"/>
                <w:sz w:val="30"/>
                <w:szCs w:val="30"/>
              </w:rPr>
              <w:t>081</w:t>
            </w:r>
            <w:r w:rsidRPr="00C756B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center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66" w:type="dxa"/>
            <w:vAlign w:val="center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</w:rPr>
              <w:t>(</w:t>
            </w:r>
            <w:r w:rsidR="00A4349E" w:rsidRPr="00A4349E">
              <w:rPr>
                <w:rFonts w:ascii="Angsana New" w:hAnsi="Angsana New"/>
                <w:sz w:val="30"/>
                <w:szCs w:val="30"/>
              </w:rPr>
              <w:t>31</w:t>
            </w:r>
            <w:r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="00A4349E" w:rsidRPr="00A4349E">
              <w:rPr>
                <w:rFonts w:ascii="Angsana New" w:hAnsi="Angsana New"/>
                <w:sz w:val="30"/>
                <w:szCs w:val="30"/>
              </w:rPr>
              <w:t>670</w:t>
            </w:r>
            <w:r w:rsidRPr="00C756B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42AB4" w:rsidRPr="00C756BF" w:rsidTr="00420812">
        <w:tc>
          <w:tcPr>
            <w:tcW w:w="5217" w:type="dxa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36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56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017"/>
              </w:tabs>
              <w:spacing w:line="240" w:lineRule="auto"/>
              <w:ind w:left="-90" w:right="-13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42AB4" w:rsidRPr="00C756BF" w:rsidRDefault="00A4349E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191</w:t>
            </w:r>
            <w:r w:rsidR="009F2A4F" w:rsidRPr="00C756B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345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42AB4" w:rsidRPr="00C756BF" w:rsidRDefault="00A4349E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200</w:t>
            </w:r>
            <w:r w:rsidR="00A42AB4" w:rsidRPr="00C756B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317</w:t>
            </w:r>
          </w:p>
        </w:tc>
      </w:tr>
    </w:tbl>
    <w:p w:rsidR="001007CF" w:rsidRPr="00C756BF" w:rsidRDefault="001007CF" w:rsidP="00A42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i/>
          <w:iCs/>
          <w:spacing w:val="-2"/>
          <w:sz w:val="16"/>
          <w:szCs w:val="16"/>
        </w:rPr>
      </w:pPr>
    </w:p>
    <w:p w:rsidR="00F3109C" w:rsidRPr="00C756BF" w:rsidRDefault="00F3109C" w:rsidP="00A42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i/>
          <w:iCs/>
          <w:spacing w:val="-2"/>
          <w:sz w:val="16"/>
          <w:szCs w:val="16"/>
        </w:rPr>
      </w:pPr>
    </w:p>
    <w:p w:rsidR="00971B4C" w:rsidRPr="00C756BF" w:rsidRDefault="00971B4C" w:rsidP="00971B4C">
      <w:pPr>
        <w:ind w:left="540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C756BF">
        <w:rPr>
          <w:rFonts w:ascii="Angsana New" w:hAnsi="Angsana New"/>
          <w:b/>
          <w:i/>
          <w:iCs/>
          <w:sz w:val="30"/>
          <w:szCs w:val="30"/>
          <w:cs/>
        </w:rPr>
        <w:t>ภาษีเงินได้ที่รับรู้ในกำไรขาดทุนเบ็ดเสร็จอื่น</w:t>
      </w:r>
    </w:p>
    <w:p w:rsidR="00971B4C" w:rsidRPr="00C756BF" w:rsidRDefault="00971B4C" w:rsidP="00971B4C">
      <w:pPr>
        <w:ind w:left="540"/>
        <w:jc w:val="thaiDistribute"/>
        <w:rPr>
          <w:rFonts w:ascii="Angsana New" w:hAnsi="Angsana New"/>
          <w:bCs/>
          <w:i/>
          <w:iCs/>
          <w:sz w:val="22"/>
          <w:szCs w:val="22"/>
        </w:rPr>
      </w:pPr>
    </w:p>
    <w:tbl>
      <w:tblPr>
        <w:tblW w:w="92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59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971B4C" w:rsidRPr="00C756BF" w:rsidTr="00971B4C">
        <w:trPr>
          <w:cantSplit/>
        </w:trPr>
        <w:tc>
          <w:tcPr>
            <w:tcW w:w="2959" w:type="dxa"/>
          </w:tcPr>
          <w:p w:rsidR="00971B4C" w:rsidRPr="00C756BF" w:rsidRDefault="00971B4C" w:rsidP="00971B4C">
            <w:pPr>
              <w:pStyle w:val="acctfourfigures"/>
              <w:shd w:val="clear" w:color="auto" w:fill="FFFFFF"/>
              <w:tabs>
                <w:tab w:val="clear" w:pos="765"/>
              </w:tabs>
              <w:spacing w:before="40"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3060" w:type="dxa"/>
            <w:gridSpan w:val="5"/>
            <w:vAlign w:val="bottom"/>
          </w:tcPr>
          <w:p w:rsidR="00971B4C" w:rsidRPr="00C756BF" w:rsidRDefault="00A4349E" w:rsidP="00971B4C">
            <w:pPr>
              <w:ind w:left="-126" w:right="-1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349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80" w:type="dxa"/>
          </w:tcPr>
          <w:p w:rsidR="00971B4C" w:rsidRPr="00C756BF" w:rsidRDefault="00971B4C" w:rsidP="00971B4C">
            <w:pPr>
              <w:tabs>
                <w:tab w:val="decimal" w:pos="7920"/>
              </w:tabs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5"/>
            <w:vAlign w:val="bottom"/>
          </w:tcPr>
          <w:p w:rsidR="00971B4C" w:rsidRPr="00C756BF" w:rsidRDefault="00A4349E" w:rsidP="00971B4C">
            <w:pPr>
              <w:ind w:left="-126" w:right="-1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349E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971B4C" w:rsidRPr="00C756BF" w:rsidTr="00971B4C">
        <w:trPr>
          <w:cantSplit/>
        </w:trPr>
        <w:tc>
          <w:tcPr>
            <w:tcW w:w="2959" w:type="dxa"/>
          </w:tcPr>
          <w:p w:rsidR="00971B4C" w:rsidRPr="00C756BF" w:rsidRDefault="00971B4C" w:rsidP="00971B4C">
            <w:pPr>
              <w:spacing w:before="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971B4C" w:rsidRPr="00C756BF" w:rsidRDefault="00971B4C" w:rsidP="00971B4C">
            <w:pPr>
              <w:pStyle w:val="acctfourfigures"/>
              <w:tabs>
                <w:tab w:val="clear" w:pos="765"/>
              </w:tabs>
              <w:spacing w:before="40"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756BF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ก่อนภาษี</w:t>
            </w:r>
          </w:p>
          <w:p w:rsidR="00971B4C" w:rsidRPr="00C756BF" w:rsidRDefault="00971B4C" w:rsidP="00971B4C">
            <w:pPr>
              <w:pStyle w:val="acctfourfigures"/>
              <w:tabs>
                <w:tab w:val="clear" w:pos="765"/>
              </w:tabs>
              <w:spacing w:before="40"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:rsidR="00971B4C" w:rsidRPr="00C756BF" w:rsidRDefault="00971B4C" w:rsidP="00971B4C">
            <w:pPr>
              <w:pStyle w:val="acctfourfigures"/>
              <w:spacing w:before="40"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971B4C" w:rsidRPr="00C756BF" w:rsidRDefault="00971B4C" w:rsidP="00971B4C">
            <w:pPr>
              <w:pStyle w:val="acctfourfigures"/>
              <w:tabs>
                <w:tab w:val="clear" w:pos="765"/>
              </w:tabs>
              <w:spacing w:before="40"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756BF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รายได้</w:t>
            </w:r>
          </w:p>
          <w:p w:rsidR="00971B4C" w:rsidRPr="00C756BF" w:rsidRDefault="00971B4C" w:rsidP="00971B4C">
            <w:pPr>
              <w:pStyle w:val="acctfourfigures"/>
              <w:tabs>
                <w:tab w:val="clear" w:pos="765"/>
              </w:tabs>
              <w:spacing w:before="40"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971B4C" w:rsidRPr="00C756BF" w:rsidRDefault="00971B4C" w:rsidP="00971B4C">
            <w:pPr>
              <w:pStyle w:val="acctfourfigures"/>
              <w:spacing w:before="40"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971B4C" w:rsidRPr="00C756BF" w:rsidRDefault="00971B4C" w:rsidP="00971B4C">
            <w:pPr>
              <w:pStyle w:val="acctfourfigures"/>
              <w:tabs>
                <w:tab w:val="clear" w:pos="765"/>
              </w:tabs>
              <w:spacing w:before="40"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756BF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สุทธิจาก</w:t>
            </w:r>
          </w:p>
          <w:p w:rsidR="00971B4C" w:rsidRPr="00C756BF" w:rsidRDefault="00971B4C" w:rsidP="00971B4C">
            <w:pPr>
              <w:pStyle w:val="acctfourfigures"/>
              <w:tabs>
                <w:tab w:val="clear" w:pos="765"/>
              </w:tabs>
              <w:spacing w:before="40"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756BF">
              <w:rPr>
                <w:rFonts w:ascii="Angsana New" w:hAnsi="Angsan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971B4C" w:rsidRPr="00C756BF" w:rsidRDefault="00971B4C" w:rsidP="00971B4C">
            <w:pPr>
              <w:pStyle w:val="acctfourfigures"/>
              <w:spacing w:before="40"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971B4C" w:rsidRPr="00C756BF" w:rsidRDefault="00971B4C" w:rsidP="00971B4C">
            <w:pPr>
              <w:pStyle w:val="acctfourfigures"/>
              <w:tabs>
                <w:tab w:val="clear" w:pos="765"/>
              </w:tabs>
              <w:spacing w:before="40"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756BF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ก่อนภาษี</w:t>
            </w:r>
          </w:p>
          <w:p w:rsidR="00971B4C" w:rsidRPr="00C756BF" w:rsidRDefault="00971B4C" w:rsidP="00971B4C">
            <w:pPr>
              <w:pStyle w:val="acctfourfigures"/>
              <w:tabs>
                <w:tab w:val="clear" w:pos="765"/>
              </w:tabs>
              <w:spacing w:before="40"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:rsidR="00971B4C" w:rsidRPr="00C756BF" w:rsidRDefault="00971B4C" w:rsidP="00971B4C">
            <w:pPr>
              <w:pStyle w:val="acctfourfigures"/>
              <w:spacing w:before="40"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971B4C" w:rsidRPr="00C756BF" w:rsidRDefault="00971B4C" w:rsidP="00971B4C">
            <w:pPr>
              <w:pStyle w:val="acctfourfigures"/>
              <w:tabs>
                <w:tab w:val="clear" w:pos="765"/>
              </w:tabs>
              <w:spacing w:before="40"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756BF">
              <w:rPr>
                <w:rFonts w:ascii="Angsana New" w:hAnsi="Angsana New"/>
                <w:sz w:val="26"/>
                <w:szCs w:val="26"/>
                <w:cs/>
                <w:lang w:bidi="th-TH"/>
              </w:rPr>
              <w:t>ค่าใช้จ่าย</w:t>
            </w:r>
          </w:p>
          <w:p w:rsidR="00971B4C" w:rsidRPr="00C756BF" w:rsidRDefault="00971B4C" w:rsidP="00971B4C">
            <w:pPr>
              <w:pStyle w:val="acctfourfigures"/>
              <w:tabs>
                <w:tab w:val="clear" w:pos="765"/>
              </w:tabs>
              <w:spacing w:before="40"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971B4C" w:rsidRPr="00C756BF" w:rsidRDefault="00971B4C" w:rsidP="00971B4C">
            <w:pPr>
              <w:pStyle w:val="acctfourfigures"/>
              <w:spacing w:before="40"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971B4C" w:rsidRPr="00C756BF" w:rsidRDefault="00971B4C" w:rsidP="00971B4C">
            <w:pPr>
              <w:pStyle w:val="acctfourfigures"/>
              <w:tabs>
                <w:tab w:val="clear" w:pos="765"/>
              </w:tabs>
              <w:spacing w:before="40"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756BF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สุทธิจาก</w:t>
            </w:r>
          </w:p>
          <w:p w:rsidR="00971B4C" w:rsidRPr="00C756BF" w:rsidRDefault="00971B4C" w:rsidP="00971B4C">
            <w:pPr>
              <w:pStyle w:val="acctfourfigures"/>
              <w:tabs>
                <w:tab w:val="clear" w:pos="765"/>
              </w:tabs>
              <w:spacing w:before="40"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756BF">
              <w:rPr>
                <w:rFonts w:ascii="Angsana New" w:hAnsi="Angsan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</w:tr>
      <w:tr w:rsidR="00971B4C" w:rsidRPr="00C756BF" w:rsidTr="00971B4C">
        <w:trPr>
          <w:cantSplit/>
        </w:trPr>
        <w:tc>
          <w:tcPr>
            <w:tcW w:w="2959" w:type="dxa"/>
          </w:tcPr>
          <w:p w:rsidR="00971B4C" w:rsidRPr="00C756BF" w:rsidRDefault="00971B4C" w:rsidP="00971B4C">
            <w:pPr>
              <w:spacing w:before="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0" w:type="dxa"/>
            <w:gridSpan w:val="11"/>
          </w:tcPr>
          <w:p w:rsidR="00971B4C" w:rsidRPr="00C756BF" w:rsidRDefault="00971B4C" w:rsidP="00971B4C">
            <w:pPr>
              <w:pStyle w:val="acctfourfigures"/>
              <w:tabs>
                <w:tab w:val="clear" w:pos="765"/>
              </w:tabs>
              <w:spacing w:before="40"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C756BF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C756BF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971B4C" w:rsidRPr="00C756BF" w:rsidTr="00971B4C">
        <w:trPr>
          <w:cantSplit/>
        </w:trPr>
        <w:tc>
          <w:tcPr>
            <w:tcW w:w="2959" w:type="dxa"/>
          </w:tcPr>
          <w:p w:rsidR="00971B4C" w:rsidRPr="00C756BF" w:rsidRDefault="00971B4C" w:rsidP="00971B4C">
            <w:pPr>
              <w:spacing w:before="40"/>
              <w:ind w:left="18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C756BF">
              <w:rPr>
                <w:rFonts w:ascii="Angsana New" w:hAnsi="Angsana New"/>
                <w:sz w:val="26"/>
                <w:szCs w:val="26"/>
                <w:cs/>
              </w:rPr>
              <w:t>กำไร (ขาดทุน) จากการวัดมูลค่าใหม่ของผลประโยชน์พนักงานที่กำหนดไว้</w:t>
            </w:r>
          </w:p>
        </w:tc>
        <w:tc>
          <w:tcPr>
            <w:tcW w:w="900" w:type="dxa"/>
            <w:vAlign w:val="bottom"/>
          </w:tcPr>
          <w:p w:rsidR="00971B4C" w:rsidRPr="00C756BF" w:rsidRDefault="00971B4C" w:rsidP="00971B4C">
            <w:pPr>
              <w:pStyle w:val="acctfourfigures"/>
              <w:tabs>
                <w:tab w:val="clear" w:pos="765"/>
                <w:tab w:val="decimal" w:pos="731"/>
              </w:tabs>
              <w:spacing w:before="40"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</w:rPr>
              <w:t>(</w:t>
            </w:r>
            <w:r w:rsidR="00A4349E" w:rsidRPr="00A4349E">
              <w:rPr>
                <w:rFonts w:ascii="Angsana New" w:hAnsi="Angsana New"/>
                <w:sz w:val="26"/>
                <w:szCs w:val="26"/>
                <w:lang w:val="en-US"/>
              </w:rPr>
              <w:t>14</w:t>
            </w:r>
            <w:r w:rsidRPr="00C756BF">
              <w:rPr>
                <w:rFonts w:ascii="Angsana New" w:hAnsi="Angsana New"/>
                <w:sz w:val="26"/>
                <w:szCs w:val="26"/>
              </w:rPr>
              <w:t>,</w:t>
            </w:r>
            <w:r w:rsidR="00A4349E" w:rsidRPr="00A4349E">
              <w:rPr>
                <w:rFonts w:ascii="Angsana New" w:hAnsi="Angsana New"/>
                <w:sz w:val="26"/>
                <w:szCs w:val="26"/>
                <w:lang w:val="en-US"/>
              </w:rPr>
              <w:t>421</w:t>
            </w:r>
            <w:r w:rsidRPr="00C756B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:rsidR="00971B4C" w:rsidRPr="00C756BF" w:rsidRDefault="00971B4C" w:rsidP="00971B4C">
            <w:pPr>
              <w:pStyle w:val="acctfourfigures"/>
              <w:tabs>
                <w:tab w:val="clear" w:pos="765"/>
                <w:tab w:val="decimal" w:pos="731"/>
              </w:tabs>
              <w:spacing w:before="40"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971B4C" w:rsidRPr="00C756BF" w:rsidRDefault="00A4349E" w:rsidP="00971B4C">
            <w:pPr>
              <w:pStyle w:val="acctfourfigures"/>
              <w:tabs>
                <w:tab w:val="clear" w:pos="765"/>
                <w:tab w:val="decimal" w:pos="731"/>
              </w:tabs>
              <w:spacing w:before="40" w:line="240" w:lineRule="auto"/>
              <w:ind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4349E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971B4C" w:rsidRPr="00C756BF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sz w:val="26"/>
                <w:szCs w:val="26"/>
                <w:lang w:val="en-US" w:bidi="th-TH"/>
              </w:rPr>
              <w:t>884</w:t>
            </w:r>
          </w:p>
        </w:tc>
        <w:tc>
          <w:tcPr>
            <w:tcW w:w="180" w:type="dxa"/>
            <w:vAlign w:val="bottom"/>
          </w:tcPr>
          <w:p w:rsidR="00971B4C" w:rsidRPr="00C756BF" w:rsidRDefault="00971B4C" w:rsidP="00971B4C">
            <w:pPr>
              <w:pStyle w:val="acctfourfigures"/>
              <w:tabs>
                <w:tab w:val="clear" w:pos="765"/>
                <w:tab w:val="decimal" w:pos="731"/>
              </w:tabs>
              <w:spacing w:before="40"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971B4C" w:rsidRPr="00C756BF" w:rsidRDefault="00971B4C" w:rsidP="00971B4C">
            <w:pPr>
              <w:pStyle w:val="acctfourfigures"/>
              <w:tabs>
                <w:tab w:val="clear" w:pos="765"/>
                <w:tab w:val="decimal" w:pos="731"/>
              </w:tabs>
              <w:spacing w:before="40"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</w:rPr>
              <w:t>(</w:t>
            </w:r>
            <w:r w:rsidR="00A4349E" w:rsidRPr="00A4349E">
              <w:rPr>
                <w:rFonts w:ascii="Angsana New" w:hAnsi="Angsana New"/>
                <w:sz w:val="26"/>
                <w:szCs w:val="26"/>
                <w:lang w:val="en-US"/>
              </w:rPr>
              <w:t>11</w:t>
            </w:r>
            <w:r w:rsidRPr="00C756BF">
              <w:rPr>
                <w:rFonts w:ascii="Angsana New" w:hAnsi="Angsana New"/>
                <w:sz w:val="26"/>
                <w:szCs w:val="26"/>
              </w:rPr>
              <w:t>,</w:t>
            </w:r>
            <w:r w:rsidR="00A4349E" w:rsidRPr="00A4349E">
              <w:rPr>
                <w:rFonts w:ascii="Angsana New" w:hAnsi="Angsana New"/>
                <w:sz w:val="26"/>
                <w:szCs w:val="26"/>
                <w:lang w:val="en-US"/>
              </w:rPr>
              <w:t>537</w:t>
            </w:r>
            <w:r w:rsidRPr="00C756B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:rsidR="00971B4C" w:rsidRPr="00C756BF" w:rsidRDefault="00971B4C" w:rsidP="00971B4C">
            <w:pPr>
              <w:pStyle w:val="acctfourfigures"/>
              <w:tabs>
                <w:tab w:val="clear" w:pos="765"/>
                <w:tab w:val="decimal" w:pos="731"/>
              </w:tabs>
              <w:spacing w:before="40"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971B4C" w:rsidRPr="00C756BF" w:rsidRDefault="00A4349E" w:rsidP="00971B4C">
            <w:pPr>
              <w:pStyle w:val="acctfourfigures"/>
              <w:tabs>
                <w:tab w:val="clear" w:pos="765"/>
                <w:tab w:val="decimal" w:pos="731"/>
              </w:tabs>
              <w:spacing w:before="40"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  <w:r w:rsidRPr="00A4349E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="00971B4C" w:rsidRPr="00C756BF">
              <w:rPr>
                <w:rFonts w:ascii="Angsana New" w:hAnsi="Angsana New"/>
                <w:sz w:val="26"/>
                <w:szCs w:val="26"/>
              </w:rPr>
              <w:t>,</w:t>
            </w:r>
            <w:r w:rsidRPr="00A4349E">
              <w:rPr>
                <w:rFonts w:ascii="Angsana New" w:hAnsi="Angsana New"/>
                <w:sz w:val="26"/>
                <w:szCs w:val="26"/>
                <w:lang w:val="en-US"/>
              </w:rPr>
              <w:t>096</w:t>
            </w:r>
          </w:p>
        </w:tc>
        <w:tc>
          <w:tcPr>
            <w:tcW w:w="180" w:type="dxa"/>
            <w:vAlign w:val="bottom"/>
          </w:tcPr>
          <w:p w:rsidR="00971B4C" w:rsidRPr="00C756BF" w:rsidRDefault="00971B4C" w:rsidP="00971B4C">
            <w:pPr>
              <w:pStyle w:val="acctfourfigures"/>
              <w:tabs>
                <w:tab w:val="clear" w:pos="765"/>
                <w:tab w:val="decimal" w:pos="731"/>
              </w:tabs>
              <w:spacing w:before="40"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971B4C" w:rsidRPr="00C756BF" w:rsidRDefault="00971B4C" w:rsidP="00971B4C">
            <w:pPr>
              <w:pStyle w:val="acctfourfigures"/>
              <w:tabs>
                <w:tab w:val="clear" w:pos="765"/>
                <w:tab w:val="decimal" w:pos="731"/>
              </w:tabs>
              <w:spacing w:before="40"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</w:rPr>
              <w:t>(</w:t>
            </w:r>
            <w:r w:rsidR="00A4349E" w:rsidRPr="00A4349E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C756BF">
              <w:rPr>
                <w:rFonts w:ascii="Angsana New" w:hAnsi="Angsana New"/>
                <w:sz w:val="26"/>
                <w:szCs w:val="26"/>
              </w:rPr>
              <w:t>,</w:t>
            </w:r>
            <w:r w:rsidR="00A4349E" w:rsidRPr="00A4349E">
              <w:rPr>
                <w:rFonts w:ascii="Angsana New" w:hAnsi="Angsana New"/>
                <w:sz w:val="26"/>
                <w:szCs w:val="26"/>
                <w:lang w:val="en-US"/>
              </w:rPr>
              <w:t>019</w:t>
            </w:r>
            <w:r w:rsidRPr="00C756B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:rsidR="00971B4C" w:rsidRPr="00C756BF" w:rsidRDefault="00971B4C" w:rsidP="00971B4C">
            <w:pPr>
              <w:pStyle w:val="acctfourfigures"/>
              <w:tabs>
                <w:tab w:val="clear" w:pos="765"/>
                <w:tab w:val="decimal" w:pos="731"/>
              </w:tabs>
              <w:spacing w:before="40"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971B4C" w:rsidRPr="00C756BF" w:rsidRDefault="00A4349E" w:rsidP="00971B4C">
            <w:pPr>
              <w:pStyle w:val="acctfourfigures"/>
              <w:tabs>
                <w:tab w:val="clear" w:pos="765"/>
                <w:tab w:val="decimal" w:pos="731"/>
              </w:tabs>
              <w:spacing w:before="40"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  <w:r w:rsidRPr="00A4349E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="00971B4C" w:rsidRPr="00C756BF">
              <w:rPr>
                <w:rFonts w:ascii="Angsana New" w:hAnsi="Angsana New"/>
                <w:sz w:val="26"/>
                <w:szCs w:val="26"/>
              </w:rPr>
              <w:t>,</w:t>
            </w:r>
            <w:r w:rsidRPr="00A4349E">
              <w:rPr>
                <w:rFonts w:ascii="Angsana New" w:hAnsi="Angsana New"/>
                <w:sz w:val="26"/>
                <w:szCs w:val="26"/>
                <w:lang w:val="en-US"/>
              </w:rPr>
              <w:t>077</w:t>
            </w:r>
          </w:p>
        </w:tc>
      </w:tr>
      <w:tr w:rsidR="00971B4C" w:rsidRPr="00C756BF" w:rsidTr="00971B4C">
        <w:trPr>
          <w:cantSplit/>
        </w:trPr>
        <w:tc>
          <w:tcPr>
            <w:tcW w:w="2959" w:type="dxa"/>
          </w:tcPr>
          <w:p w:rsidR="00971B4C" w:rsidRPr="00C756BF" w:rsidRDefault="00971B4C" w:rsidP="00971B4C">
            <w:pPr>
              <w:spacing w:before="4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756B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971B4C" w:rsidRPr="00C756BF" w:rsidRDefault="00AF3068" w:rsidP="00971B4C">
            <w:pPr>
              <w:pStyle w:val="acctfourfigures"/>
              <w:tabs>
                <w:tab w:val="clear" w:pos="765"/>
                <w:tab w:val="decimal" w:pos="731"/>
              </w:tabs>
              <w:spacing w:before="40" w:line="240" w:lineRule="auto"/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756BF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(</w:t>
            </w:r>
            <w:r w:rsidR="00A4349E" w:rsidRPr="00A4349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14</w:t>
            </w:r>
            <w:r w:rsidR="00971B4C" w:rsidRPr="00C756B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A4349E" w:rsidRPr="00A4349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421</w:t>
            </w:r>
            <w:r w:rsidRPr="00C756BF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971B4C" w:rsidRPr="00C756BF" w:rsidRDefault="00971B4C" w:rsidP="00971B4C">
            <w:pPr>
              <w:pStyle w:val="acctfourfigures"/>
              <w:tabs>
                <w:tab w:val="clear" w:pos="765"/>
                <w:tab w:val="decimal" w:pos="731"/>
              </w:tabs>
              <w:spacing w:before="40" w:line="240" w:lineRule="auto"/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971B4C" w:rsidRPr="00C756BF" w:rsidRDefault="00A4349E" w:rsidP="00971B4C">
            <w:pPr>
              <w:pStyle w:val="acctfourfigures"/>
              <w:tabs>
                <w:tab w:val="clear" w:pos="765"/>
                <w:tab w:val="decimal" w:pos="731"/>
              </w:tabs>
              <w:spacing w:before="40" w:line="240" w:lineRule="auto"/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349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</w:t>
            </w:r>
            <w:r w:rsidR="00971B4C" w:rsidRPr="00C756B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884</w:t>
            </w:r>
          </w:p>
        </w:tc>
        <w:tc>
          <w:tcPr>
            <w:tcW w:w="180" w:type="dxa"/>
          </w:tcPr>
          <w:p w:rsidR="00971B4C" w:rsidRPr="00C756BF" w:rsidRDefault="00971B4C" w:rsidP="00971B4C">
            <w:pPr>
              <w:pStyle w:val="acctfourfigures"/>
              <w:tabs>
                <w:tab w:val="clear" w:pos="765"/>
                <w:tab w:val="decimal" w:pos="731"/>
              </w:tabs>
              <w:spacing w:before="40" w:line="240" w:lineRule="auto"/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71B4C" w:rsidRPr="00C756BF" w:rsidRDefault="00971B4C" w:rsidP="00971B4C">
            <w:pPr>
              <w:pStyle w:val="acctfourfigures"/>
              <w:tabs>
                <w:tab w:val="clear" w:pos="765"/>
                <w:tab w:val="decimal" w:pos="731"/>
              </w:tabs>
              <w:spacing w:before="40" w:line="240" w:lineRule="auto"/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756BF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A4349E" w:rsidRPr="00A4349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11</w:t>
            </w:r>
            <w:r w:rsidRPr="00C756B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A4349E" w:rsidRPr="00A4349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537</w:t>
            </w:r>
            <w:r w:rsidRPr="00C756BF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971B4C" w:rsidRPr="00C756BF" w:rsidRDefault="00971B4C" w:rsidP="00971B4C">
            <w:pPr>
              <w:pStyle w:val="acctfourfigures"/>
              <w:tabs>
                <w:tab w:val="clear" w:pos="765"/>
                <w:tab w:val="decimal" w:pos="731"/>
              </w:tabs>
              <w:spacing w:before="40" w:line="240" w:lineRule="auto"/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971B4C" w:rsidRPr="00C756BF" w:rsidRDefault="00A4349E" w:rsidP="00971B4C">
            <w:pPr>
              <w:pStyle w:val="acctfourfigures"/>
              <w:tabs>
                <w:tab w:val="clear" w:pos="765"/>
                <w:tab w:val="decimal" w:pos="731"/>
              </w:tabs>
              <w:spacing w:before="40" w:line="240" w:lineRule="auto"/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349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</w:t>
            </w:r>
            <w:r w:rsidR="00971B4C" w:rsidRPr="00C756B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096</w:t>
            </w:r>
          </w:p>
        </w:tc>
        <w:tc>
          <w:tcPr>
            <w:tcW w:w="180" w:type="dxa"/>
          </w:tcPr>
          <w:p w:rsidR="00971B4C" w:rsidRPr="00C756BF" w:rsidRDefault="00971B4C" w:rsidP="00971B4C">
            <w:pPr>
              <w:pStyle w:val="acctfourfigures"/>
              <w:tabs>
                <w:tab w:val="clear" w:pos="765"/>
                <w:tab w:val="decimal" w:pos="731"/>
              </w:tabs>
              <w:spacing w:before="40" w:line="240" w:lineRule="auto"/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971B4C" w:rsidRPr="00C756BF" w:rsidRDefault="00971B4C" w:rsidP="00971B4C">
            <w:pPr>
              <w:pStyle w:val="acctfourfigures"/>
              <w:tabs>
                <w:tab w:val="clear" w:pos="765"/>
                <w:tab w:val="decimal" w:pos="731"/>
              </w:tabs>
              <w:spacing w:before="40" w:line="240" w:lineRule="auto"/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756BF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A4349E" w:rsidRPr="00A4349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Pr="00C756B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A4349E" w:rsidRPr="00A4349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019</w:t>
            </w:r>
            <w:r w:rsidRPr="00C756BF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971B4C" w:rsidRPr="00C756BF" w:rsidRDefault="00971B4C" w:rsidP="00971B4C">
            <w:pPr>
              <w:pStyle w:val="acctfourfigures"/>
              <w:tabs>
                <w:tab w:val="clear" w:pos="765"/>
                <w:tab w:val="decimal" w:pos="731"/>
              </w:tabs>
              <w:spacing w:before="40" w:line="240" w:lineRule="auto"/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71B4C" w:rsidRPr="00C756BF" w:rsidRDefault="00A4349E" w:rsidP="00971B4C">
            <w:pPr>
              <w:pStyle w:val="acctfourfigures"/>
              <w:tabs>
                <w:tab w:val="clear" w:pos="765"/>
                <w:tab w:val="decimal" w:pos="731"/>
              </w:tabs>
              <w:spacing w:before="40" w:line="240" w:lineRule="auto"/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349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</w:t>
            </w:r>
            <w:r w:rsidR="00971B4C" w:rsidRPr="00C756B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077</w:t>
            </w:r>
          </w:p>
        </w:tc>
      </w:tr>
    </w:tbl>
    <w:p w:rsidR="00971B4C" w:rsidRPr="00C756BF" w:rsidRDefault="00971B4C" w:rsidP="00971B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i/>
          <w:iCs/>
          <w:spacing w:val="-2"/>
          <w:sz w:val="24"/>
          <w:szCs w:val="24"/>
        </w:rPr>
      </w:pPr>
    </w:p>
    <w:p w:rsidR="00F3109C" w:rsidRPr="00C756BF" w:rsidRDefault="00F3109C" w:rsidP="00A42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i/>
          <w:iCs/>
          <w:spacing w:val="-2"/>
          <w:sz w:val="16"/>
          <w:szCs w:val="16"/>
        </w:rPr>
      </w:pPr>
    </w:p>
    <w:p w:rsidR="00A42AB4" w:rsidRPr="00C756BF" w:rsidRDefault="00A42AB4" w:rsidP="00A42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i/>
          <w:iCs/>
          <w:spacing w:val="-2"/>
          <w:sz w:val="30"/>
          <w:szCs w:val="30"/>
        </w:rPr>
      </w:pPr>
      <w:r w:rsidRPr="00C756BF">
        <w:rPr>
          <w:rFonts w:ascii="Angsana New" w:hAnsi="Angsana New"/>
          <w:b/>
          <w:i/>
          <w:iCs/>
          <w:spacing w:val="-2"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:rsidR="00A42AB4" w:rsidRPr="00C756BF" w:rsidRDefault="00A42AB4" w:rsidP="00A42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pacing w:val="-2"/>
          <w:sz w:val="30"/>
          <w:szCs w:val="30"/>
        </w:rPr>
      </w:pPr>
    </w:p>
    <w:tbl>
      <w:tblPr>
        <w:tblW w:w="9218" w:type="dxa"/>
        <w:tblInd w:w="498" w:type="dxa"/>
        <w:tblLayout w:type="fixed"/>
        <w:tblLook w:val="01E0" w:firstRow="1" w:lastRow="1" w:firstColumn="1" w:lastColumn="1" w:noHBand="0" w:noVBand="0"/>
      </w:tblPr>
      <w:tblGrid>
        <w:gridCol w:w="4200"/>
        <w:gridCol w:w="990"/>
        <w:gridCol w:w="270"/>
        <w:gridCol w:w="1080"/>
        <w:gridCol w:w="258"/>
        <w:gridCol w:w="1070"/>
        <w:gridCol w:w="260"/>
        <w:gridCol w:w="1090"/>
      </w:tblGrid>
      <w:tr w:rsidR="00A42AB4" w:rsidRPr="00C756BF" w:rsidTr="0003293E">
        <w:tc>
          <w:tcPr>
            <w:tcW w:w="4200" w:type="dxa"/>
            <w:vMerge w:val="restart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A42AB4" w:rsidRPr="00C756BF" w:rsidRDefault="00A4349E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58" w:type="dxa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0" w:type="dxa"/>
            <w:gridSpan w:val="3"/>
          </w:tcPr>
          <w:p w:rsidR="00A42AB4" w:rsidRPr="00C756BF" w:rsidRDefault="00A4349E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42AB4" w:rsidRPr="00C756BF" w:rsidTr="0003293E">
        <w:tc>
          <w:tcPr>
            <w:tcW w:w="4200" w:type="dxa"/>
            <w:vMerge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อัตราภาษี</w:t>
            </w:r>
          </w:p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u w:val="single"/>
              </w:rPr>
            </w:pPr>
            <w:r w:rsidRPr="00C756B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756B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C756B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58" w:type="dxa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0" w:type="dxa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อัตราภาษี</w:t>
            </w:r>
          </w:p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756B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60" w:type="dxa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756B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C756B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42AB4" w:rsidRPr="00C756BF" w:rsidTr="0003293E">
        <w:tc>
          <w:tcPr>
            <w:tcW w:w="4200" w:type="dxa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A42AB4" w:rsidRPr="00C756BF" w:rsidRDefault="00A4349E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979</w:t>
            </w:r>
            <w:r w:rsidR="00190FCD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138</w:t>
            </w:r>
          </w:p>
        </w:tc>
        <w:tc>
          <w:tcPr>
            <w:tcW w:w="258" w:type="dxa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</w:tcPr>
          <w:p w:rsidR="00A42AB4" w:rsidRPr="00C756BF" w:rsidRDefault="00A4349E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982</w:t>
            </w:r>
            <w:r w:rsidR="00A42AB4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279</w:t>
            </w:r>
          </w:p>
        </w:tc>
      </w:tr>
      <w:tr w:rsidR="00A42AB4" w:rsidRPr="00C756BF" w:rsidTr="0003293E">
        <w:tc>
          <w:tcPr>
            <w:tcW w:w="4200" w:type="dxa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จำนวนภาษีตามอัตราภาษีเงินได้ของประเทศไทย</w:t>
            </w:r>
          </w:p>
        </w:tc>
        <w:tc>
          <w:tcPr>
            <w:tcW w:w="990" w:type="dxa"/>
          </w:tcPr>
          <w:p w:rsidR="00A42AB4" w:rsidRPr="00C756BF" w:rsidRDefault="00A4349E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20</w:t>
            </w:r>
            <w:r w:rsidR="00CB3B27" w:rsidRPr="00C756BF">
              <w:rPr>
                <w:rFonts w:ascii="Angsana New" w:hAnsi="Angsana New"/>
                <w:sz w:val="30"/>
                <w:szCs w:val="30"/>
              </w:rPr>
              <w:t>.</w:t>
            </w:r>
            <w:r w:rsidRPr="00A4349E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A42AB4" w:rsidRPr="00C756BF" w:rsidRDefault="00A4349E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195</w:t>
            </w:r>
            <w:r w:rsidR="00190FCD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828</w:t>
            </w:r>
          </w:p>
        </w:tc>
        <w:tc>
          <w:tcPr>
            <w:tcW w:w="258" w:type="dxa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</w:tcPr>
          <w:p w:rsidR="00A42AB4" w:rsidRPr="00C756BF" w:rsidRDefault="00A4349E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20</w:t>
            </w:r>
            <w:r w:rsidR="00A42AB4" w:rsidRPr="00C756BF">
              <w:rPr>
                <w:rFonts w:ascii="Angsana New" w:hAnsi="Angsana New"/>
                <w:sz w:val="30"/>
                <w:szCs w:val="30"/>
              </w:rPr>
              <w:t>.</w:t>
            </w:r>
            <w:r w:rsidRPr="00A4349E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60" w:type="dxa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double" w:sz="4" w:space="0" w:color="auto"/>
            </w:tcBorders>
          </w:tcPr>
          <w:p w:rsidR="00A42AB4" w:rsidRPr="00C756BF" w:rsidRDefault="00A4349E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196</w:t>
            </w:r>
            <w:r w:rsidR="00A42AB4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456</w:t>
            </w:r>
          </w:p>
        </w:tc>
      </w:tr>
      <w:tr w:rsidR="00A42AB4" w:rsidRPr="00C756BF" w:rsidTr="0003293E">
        <w:tc>
          <w:tcPr>
            <w:tcW w:w="4200" w:type="dxa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ผลกระทบทางภาษีของรายได้และค่าใช้จ่าย</w:t>
            </w:r>
          </w:p>
        </w:tc>
        <w:tc>
          <w:tcPr>
            <w:tcW w:w="990" w:type="dxa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2AB4" w:rsidRPr="00C756BF" w:rsidTr="00420812">
        <w:tc>
          <w:tcPr>
            <w:tcW w:w="4200" w:type="dxa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756BF">
              <w:rPr>
                <w:rFonts w:ascii="Angsana New" w:hAnsi="Angsana New"/>
                <w:sz w:val="30"/>
                <w:szCs w:val="30"/>
                <w:cs/>
              </w:rPr>
              <w:t>ที่ไม่ถือเป็นรายได้หรือค่าใช้จ่ายทางภาษี-สุทธิ</w:t>
            </w:r>
          </w:p>
        </w:tc>
        <w:tc>
          <w:tcPr>
            <w:tcW w:w="990" w:type="dxa"/>
            <w:shd w:val="clear" w:color="auto" w:fill="auto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42AB4" w:rsidRPr="00C756BF" w:rsidRDefault="008E6962" w:rsidP="009F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</w:rPr>
              <w:t>(</w:t>
            </w:r>
            <w:r w:rsidR="00A4349E" w:rsidRPr="00A4349E">
              <w:rPr>
                <w:rFonts w:ascii="Angsana New" w:hAnsi="Angsana New"/>
                <w:sz w:val="30"/>
                <w:szCs w:val="30"/>
              </w:rPr>
              <w:t>4</w:t>
            </w:r>
            <w:r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="00A4349E" w:rsidRPr="00A4349E">
              <w:rPr>
                <w:rFonts w:ascii="Angsana New" w:hAnsi="Angsana New"/>
                <w:sz w:val="30"/>
                <w:szCs w:val="30"/>
              </w:rPr>
              <w:t>673</w:t>
            </w:r>
            <w:r w:rsidR="009415D3" w:rsidRPr="00C756B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8" w:type="dxa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:rsidR="00A42AB4" w:rsidRPr="00C756BF" w:rsidRDefault="00A4349E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</w:t>
            </w:r>
            <w:r w:rsidR="00A42AB4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926</w:t>
            </w:r>
          </w:p>
        </w:tc>
      </w:tr>
      <w:tr w:rsidR="00A42AB4" w:rsidRPr="00C756BF" w:rsidTr="00420812">
        <w:tc>
          <w:tcPr>
            <w:tcW w:w="4200" w:type="dxa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ภาษีเงินได้ปีก่อน</w:t>
            </w:r>
            <w:r w:rsidRPr="00C756B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756BF">
              <w:rPr>
                <w:rFonts w:ascii="Angsana New" w:hAnsi="Angsana New"/>
                <w:sz w:val="30"/>
                <w:szCs w:val="30"/>
                <w:cs/>
              </w:rPr>
              <w:t>ๆ ที่บันทึกต่ำไป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42AB4" w:rsidRPr="00C756BF" w:rsidRDefault="00A4349E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190</w:t>
            </w:r>
          </w:p>
        </w:tc>
        <w:tc>
          <w:tcPr>
            <w:tcW w:w="258" w:type="dxa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:rsidR="00A42AB4" w:rsidRPr="00C756BF" w:rsidRDefault="00A4349E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935</w:t>
            </w:r>
          </w:p>
        </w:tc>
      </w:tr>
      <w:tr w:rsidR="00A42AB4" w:rsidRPr="00C756BF" w:rsidTr="00420812">
        <w:tc>
          <w:tcPr>
            <w:tcW w:w="4200" w:type="dxa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42AB4" w:rsidRPr="00C756BF" w:rsidRDefault="00A4349E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="009415D3" w:rsidRPr="00C756BF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54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42AB4" w:rsidRPr="00C756BF" w:rsidRDefault="00A4349E" w:rsidP="009F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191</w:t>
            </w:r>
            <w:r w:rsidR="00190FCD" w:rsidRPr="00C756B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345</w:t>
            </w:r>
          </w:p>
        </w:tc>
        <w:tc>
          <w:tcPr>
            <w:tcW w:w="258" w:type="dxa"/>
            <w:tcBorders>
              <w:bottom w:val="nil"/>
            </w:tcBorders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:rsidR="00A42AB4" w:rsidRPr="00C756BF" w:rsidRDefault="00A4349E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A42AB4" w:rsidRPr="00C756BF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260" w:type="dxa"/>
            <w:tcBorders>
              <w:bottom w:val="nil"/>
            </w:tcBorders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:rsidR="00A42AB4" w:rsidRPr="00C756BF" w:rsidRDefault="00A4349E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200</w:t>
            </w:r>
            <w:r w:rsidR="00A42AB4" w:rsidRPr="00C756B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317</w:t>
            </w:r>
          </w:p>
        </w:tc>
      </w:tr>
    </w:tbl>
    <w:p w:rsidR="00A42AB4" w:rsidRPr="00C756BF" w:rsidRDefault="00A42AB4" w:rsidP="009749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Cs/>
          <w:spacing w:val="-2"/>
          <w:sz w:val="30"/>
          <w:szCs w:val="30"/>
        </w:rPr>
      </w:pPr>
    </w:p>
    <w:p w:rsidR="00336FAD" w:rsidRPr="00C756BF" w:rsidRDefault="00A4349E" w:rsidP="00265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A4349E">
        <w:rPr>
          <w:rFonts w:ascii="Angsana New" w:hAnsi="Angsana New"/>
          <w:b/>
          <w:bCs/>
          <w:sz w:val="30"/>
          <w:szCs w:val="30"/>
        </w:rPr>
        <w:t>28</w:t>
      </w:r>
      <w:r w:rsidR="00F24F18" w:rsidRPr="00C756BF">
        <w:rPr>
          <w:rFonts w:ascii="Angsana New" w:hAnsi="Angsana New"/>
          <w:b/>
          <w:bCs/>
          <w:sz w:val="30"/>
          <w:szCs w:val="30"/>
        </w:rPr>
        <w:tab/>
      </w:r>
      <w:r w:rsidR="000B33D5" w:rsidRPr="00C756BF">
        <w:rPr>
          <w:rFonts w:ascii="Angsana New" w:hAnsi="Angsana New"/>
          <w:b/>
          <w:bCs/>
          <w:sz w:val="30"/>
          <w:szCs w:val="30"/>
          <w:cs/>
        </w:rPr>
        <w:t>กำไร</w:t>
      </w:r>
      <w:r w:rsidR="00336FAD" w:rsidRPr="00C756BF">
        <w:rPr>
          <w:rFonts w:ascii="Angsana New" w:hAnsi="Angsana New"/>
          <w:b/>
          <w:bCs/>
          <w:sz w:val="30"/>
          <w:szCs w:val="30"/>
          <w:cs/>
        </w:rPr>
        <w:t>ต่อหุ้น</w:t>
      </w:r>
      <w:r w:rsidR="00365B87" w:rsidRPr="00C756BF">
        <w:rPr>
          <w:rFonts w:ascii="Angsana New" w:hAnsi="Angsana New"/>
          <w:b/>
          <w:bCs/>
          <w:sz w:val="30"/>
          <w:szCs w:val="30"/>
          <w:cs/>
        </w:rPr>
        <w:t>ขั้นพื้นฐาน</w:t>
      </w:r>
    </w:p>
    <w:p w:rsidR="000C7526" w:rsidRPr="00C756BF" w:rsidRDefault="000C7526" w:rsidP="00855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80" w:lineRule="atLeast"/>
        <w:ind w:left="547"/>
        <w:jc w:val="thaiDistribute"/>
        <w:rPr>
          <w:rFonts w:ascii="Angsana New" w:hAnsi="Angsana New"/>
          <w:sz w:val="30"/>
          <w:szCs w:val="30"/>
        </w:rPr>
      </w:pPr>
    </w:p>
    <w:p w:rsidR="00A42AB4" w:rsidRPr="00C756BF" w:rsidRDefault="00A42AB4" w:rsidP="00A42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 xml:space="preserve">กำไรต่อหุ้นขั้นพื้นฐานสำหรับปีสิ้นสุดวันที่ </w:t>
      </w:r>
      <w:r w:rsidR="00A4349E" w:rsidRPr="00A4349E">
        <w:rPr>
          <w:rFonts w:ascii="Angsana New" w:hAnsi="Angsana New"/>
          <w:bCs/>
          <w:sz w:val="30"/>
          <w:szCs w:val="30"/>
        </w:rPr>
        <w:t>31</w:t>
      </w:r>
      <w:r w:rsidRPr="00C756BF">
        <w:rPr>
          <w:rFonts w:ascii="Angsana New" w:hAnsi="Angsana New"/>
          <w:b/>
          <w:sz w:val="30"/>
          <w:szCs w:val="30"/>
          <w:cs/>
        </w:rPr>
        <w:t xml:space="preserve"> ธันวาคม</w:t>
      </w:r>
      <w:r w:rsidRPr="00C756BF">
        <w:rPr>
          <w:rFonts w:ascii="Angsana New" w:hAnsi="Angsana New"/>
          <w:bCs/>
          <w:sz w:val="30"/>
          <w:szCs w:val="30"/>
          <w:cs/>
        </w:rPr>
        <w:t xml:space="preserve"> </w:t>
      </w:r>
      <w:r w:rsidR="00A4349E" w:rsidRPr="00A4349E">
        <w:rPr>
          <w:rFonts w:ascii="Angsana New" w:hAnsi="Angsana New"/>
          <w:sz w:val="30"/>
          <w:szCs w:val="30"/>
        </w:rPr>
        <w:t>2562</w:t>
      </w:r>
      <w:r w:rsidRPr="00C756BF">
        <w:rPr>
          <w:rFonts w:ascii="Angsana New" w:hAnsi="Angsana New"/>
          <w:sz w:val="30"/>
          <w:szCs w:val="30"/>
        </w:rPr>
        <w:t xml:space="preserve"> </w:t>
      </w:r>
      <w:r w:rsidRPr="00C756BF">
        <w:rPr>
          <w:rFonts w:ascii="Angsana New" w:hAnsi="Angsana New"/>
          <w:sz w:val="30"/>
          <w:szCs w:val="30"/>
          <w:cs/>
        </w:rPr>
        <w:t>และ</w:t>
      </w:r>
      <w:r w:rsidRPr="00C756BF">
        <w:rPr>
          <w:rFonts w:ascii="Angsana New" w:hAnsi="Angsana New"/>
          <w:sz w:val="30"/>
          <w:szCs w:val="30"/>
        </w:rPr>
        <w:t xml:space="preserve"> </w:t>
      </w:r>
      <w:r w:rsidR="00A4349E" w:rsidRPr="00A4349E">
        <w:rPr>
          <w:rFonts w:ascii="Angsana New" w:hAnsi="Angsana New"/>
          <w:sz w:val="30"/>
          <w:szCs w:val="30"/>
        </w:rPr>
        <w:t>2561</w:t>
      </w:r>
      <w:r w:rsidRPr="00C756BF">
        <w:rPr>
          <w:rFonts w:ascii="Angsana New" w:hAnsi="Angsana New"/>
          <w:sz w:val="30"/>
          <w:szCs w:val="30"/>
        </w:rPr>
        <w:t xml:space="preserve"> </w:t>
      </w:r>
      <w:r w:rsidRPr="00C756BF">
        <w:rPr>
          <w:rFonts w:ascii="Angsana New" w:hAnsi="Angsana New"/>
          <w:sz w:val="30"/>
          <w:szCs w:val="30"/>
          <w:cs/>
        </w:rPr>
        <w:t>คำนวณจากกำไรสำหรับปีที่เป็นส่วนของผู้ถือหุ้นและจำนวนหุ้นสามัญที่ออกจำหน่ายแล้วระหว่างปี</w:t>
      </w:r>
      <w:r w:rsidRPr="00C756BF">
        <w:rPr>
          <w:rFonts w:ascii="Angsana New" w:hAnsi="Angsana New"/>
          <w:sz w:val="30"/>
          <w:szCs w:val="30"/>
        </w:rPr>
        <w:t xml:space="preserve"> </w:t>
      </w:r>
      <w:r w:rsidRPr="00C756BF">
        <w:rPr>
          <w:rFonts w:ascii="Angsana New" w:hAnsi="Angsana New"/>
          <w:sz w:val="30"/>
          <w:szCs w:val="30"/>
          <w:cs/>
        </w:rPr>
        <w:t>โดยแสดงการคำนวณดังนี้</w:t>
      </w:r>
    </w:p>
    <w:p w:rsidR="00C036C9" w:rsidRPr="00C756BF" w:rsidRDefault="00C036C9" w:rsidP="00794C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36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030"/>
        <w:gridCol w:w="1440"/>
        <w:gridCol w:w="236"/>
        <w:gridCol w:w="1530"/>
      </w:tblGrid>
      <w:tr w:rsidR="00A42AB4" w:rsidRPr="00C756BF" w:rsidTr="0003293E">
        <w:tc>
          <w:tcPr>
            <w:tcW w:w="6030" w:type="dxa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A42AB4" w:rsidRPr="00C756BF" w:rsidRDefault="00A4349E" w:rsidP="00A42AB4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4349E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:rsidR="00A42AB4" w:rsidRPr="00C756BF" w:rsidRDefault="00A42AB4" w:rsidP="00A42AB4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A42AB4" w:rsidRPr="00C756BF" w:rsidRDefault="00A4349E" w:rsidP="00A42AB4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4349E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A42AB4" w:rsidRPr="00C756BF" w:rsidTr="0003293E">
        <w:tc>
          <w:tcPr>
            <w:tcW w:w="6030" w:type="dxa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กำไรสำหรับปีที่เป็นส่วนของผู้ถือหุ้นของบริษัท (ขั้นพื้นฐาน) </w:t>
            </w:r>
            <w:r w:rsidRPr="00C756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A42AB4" w:rsidRPr="00C756BF" w:rsidRDefault="00A4349E" w:rsidP="00B62AFC">
            <w:pPr>
              <w:pStyle w:val="acctfourfigures"/>
              <w:tabs>
                <w:tab w:val="clear" w:pos="765"/>
                <w:tab w:val="decimal" w:pos="1224"/>
              </w:tabs>
              <w:spacing w:line="240" w:lineRule="auto"/>
              <w:ind w:left="-79" w:right="-6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349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787</w:t>
            </w:r>
            <w:r w:rsidR="00190FCD" w:rsidRPr="00C756B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793</w:t>
            </w:r>
          </w:p>
        </w:tc>
        <w:tc>
          <w:tcPr>
            <w:tcW w:w="236" w:type="dxa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A42AB4" w:rsidRPr="00C756BF" w:rsidRDefault="00A4349E" w:rsidP="00A42AB4">
            <w:pPr>
              <w:pStyle w:val="acctfourfigures"/>
              <w:tabs>
                <w:tab w:val="clear" w:pos="765"/>
                <w:tab w:val="decimal" w:pos="1224"/>
              </w:tabs>
              <w:spacing w:line="240" w:lineRule="auto"/>
              <w:ind w:left="-79" w:right="-6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349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781</w:t>
            </w:r>
            <w:r w:rsidR="00A42AB4" w:rsidRPr="00C756B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961</w:t>
            </w:r>
          </w:p>
        </w:tc>
      </w:tr>
      <w:tr w:rsidR="00A42AB4" w:rsidRPr="00C756BF" w:rsidTr="0003293E">
        <w:tc>
          <w:tcPr>
            <w:tcW w:w="6030" w:type="dxa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จำนวนหุ้นสามัญที่ออกจำหน่ายแล้ว </w:t>
            </w:r>
            <w:r w:rsidRPr="00C756B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(พันหุ้น)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:rsidR="00A42AB4" w:rsidRPr="00C756BF" w:rsidRDefault="00A4349E" w:rsidP="00A42AB4">
            <w:pPr>
              <w:pStyle w:val="acctfourfigures"/>
              <w:tabs>
                <w:tab w:val="clear" w:pos="765"/>
                <w:tab w:val="decimal" w:pos="1224"/>
              </w:tabs>
              <w:spacing w:line="240" w:lineRule="auto"/>
              <w:ind w:left="-79" w:right="-6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349E">
              <w:rPr>
                <w:rFonts w:ascii="Angsana New" w:hAnsi="Angsana New"/>
                <w:sz w:val="30"/>
                <w:szCs w:val="30"/>
                <w:lang w:val="en-US" w:bidi="th-TH"/>
              </w:rPr>
              <w:t>100</w:t>
            </w:r>
            <w:r w:rsidR="00190FCD" w:rsidRPr="00C756B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  <w:lang w:val="en-US" w:bidi="th-TH"/>
              </w:rPr>
              <w:t>002</w:t>
            </w:r>
          </w:p>
        </w:tc>
        <w:tc>
          <w:tcPr>
            <w:tcW w:w="236" w:type="dxa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:rsidR="00A42AB4" w:rsidRPr="00C756BF" w:rsidRDefault="00A4349E" w:rsidP="00971B4C">
            <w:pPr>
              <w:pStyle w:val="acctfourfigures"/>
              <w:tabs>
                <w:tab w:val="clear" w:pos="765"/>
                <w:tab w:val="decimal" w:pos="1224"/>
              </w:tabs>
              <w:spacing w:line="240" w:lineRule="auto"/>
              <w:ind w:left="-79" w:right="-6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349E">
              <w:rPr>
                <w:rFonts w:ascii="Angsana New" w:hAnsi="Angsana New"/>
                <w:sz w:val="30"/>
                <w:szCs w:val="30"/>
                <w:lang w:val="en-US" w:bidi="th-TH"/>
              </w:rPr>
              <w:t>100</w:t>
            </w:r>
            <w:r w:rsidR="00A42AB4" w:rsidRPr="00C756B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  <w:lang w:val="en-US" w:bidi="th-TH"/>
              </w:rPr>
              <w:t>002</w:t>
            </w:r>
          </w:p>
        </w:tc>
      </w:tr>
      <w:tr w:rsidR="00A42AB4" w:rsidRPr="00C756BF" w:rsidTr="00971B4C">
        <w:tc>
          <w:tcPr>
            <w:tcW w:w="6030" w:type="dxa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Pr="00C756B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756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:rsidR="00A42AB4" w:rsidRPr="00C756BF" w:rsidRDefault="00A4349E" w:rsidP="00A42AB4">
            <w:pPr>
              <w:pStyle w:val="acctfourfigures"/>
              <w:tabs>
                <w:tab w:val="clear" w:pos="765"/>
              </w:tabs>
              <w:spacing w:line="240" w:lineRule="auto"/>
              <w:ind w:left="-79"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349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190FCD" w:rsidRPr="00C756B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Pr="00A4349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88</w:t>
            </w:r>
          </w:p>
        </w:tc>
        <w:tc>
          <w:tcPr>
            <w:tcW w:w="236" w:type="dxa"/>
          </w:tcPr>
          <w:p w:rsidR="00A42AB4" w:rsidRPr="00C756BF" w:rsidRDefault="00A42AB4" w:rsidP="00A4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:rsidR="00A42AB4" w:rsidRPr="00C756BF" w:rsidRDefault="00A4349E" w:rsidP="00971B4C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6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349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971B4C" w:rsidRPr="00C756B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Pr="00A4349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82</w:t>
            </w:r>
          </w:p>
        </w:tc>
      </w:tr>
    </w:tbl>
    <w:p w:rsidR="00A42AB4" w:rsidRPr="00C756BF" w:rsidRDefault="00A42AB4" w:rsidP="00794C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794C32" w:rsidRPr="00C756BF" w:rsidRDefault="00A4349E" w:rsidP="00794C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4349E">
        <w:rPr>
          <w:rFonts w:ascii="Angsana New" w:hAnsi="Angsana New"/>
          <w:b/>
          <w:bCs/>
          <w:sz w:val="30"/>
          <w:szCs w:val="30"/>
        </w:rPr>
        <w:t>29</w:t>
      </w:r>
      <w:r w:rsidR="00794C32" w:rsidRPr="00C756BF">
        <w:rPr>
          <w:rFonts w:ascii="Angsana New" w:hAnsi="Angsana New"/>
          <w:b/>
          <w:bCs/>
          <w:sz w:val="30"/>
          <w:szCs w:val="30"/>
          <w:cs/>
        </w:rPr>
        <w:tab/>
        <w:t>เงินปันผล</w:t>
      </w:r>
    </w:p>
    <w:p w:rsidR="00A42AB4" w:rsidRPr="00C756BF" w:rsidRDefault="00A42AB4" w:rsidP="00794C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794C32" w:rsidRPr="00C756BF" w:rsidRDefault="00794C32" w:rsidP="00794C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 xml:space="preserve">ในการประชุมสามัญผู้ถือหุ้นประจำปี </w:t>
      </w:r>
      <w:r w:rsidR="00A4349E" w:rsidRPr="00A4349E">
        <w:rPr>
          <w:rFonts w:ascii="Angsana New" w:hAnsi="Angsana New"/>
          <w:sz w:val="30"/>
          <w:szCs w:val="30"/>
        </w:rPr>
        <w:t>2562</w:t>
      </w:r>
      <w:r w:rsidRPr="00C756BF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="00A4349E" w:rsidRPr="00A4349E">
        <w:rPr>
          <w:rFonts w:ascii="Angsana New" w:hAnsi="Angsana New"/>
          <w:sz w:val="30"/>
          <w:szCs w:val="30"/>
        </w:rPr>
        <w:t>2</w:t>
      </w:r>
      <w:r w:rsidRPr="00C756BF">
        <w:rPr>
          <w:rFonts w:ascii="Angsana New" w:hAnsi="Angsana New"/>
          <w:sz w:val="30"/>
          <w:szCs w:val="30"/>
          <w:cs/>
        </w:rPr>
        <w:t xml:space="preserve"> เมษายน </w:t>
      </w:r>
      <w:r w:rsidR="00A4349E" w:rsidRPr="00A4349E">
        <w:rPr>
          <w:rFonts w:ascii="Angsana New" w:hAnsi="Angsana New"/>
          <w:sz w:val="30"/>
          <w:szCs w:val="30"/>
        </w:rPr>
        <w:t>2562</w:t>
      </w:r>
      <w:r w:rsidRPr="00C756BF">
        <w:rPr>
          <w:rFonts w:ascii="Angsana New" w:hAnsi="Angsana New"/>
          <w:sz w:val="30"/>
          <w:szCs w:val="30"/>
        </w:rPr>
        <w:t xml:space="preserve"> </w:t>
      </w:r>
      <w:r w:rsidRPr="00C756BF">
        <w:rPr>
          <w:rFonts w:ascii="Angsana New" w:hAnsi="Angsana New"/>
          <w:sz w:val="30"/>
          <w:szCs w:val="30"/>
          <w:cs/>
        </w:rPr>
        <w:t xml:space="preserve">ที่ประชุมมีมติอนุมัติการจัดสรรกำไรจากผลการดำเนินงานปี </w:t>
      </w:r>
      <w:r w:rsidR="00A4349E" w:rsidRPr="00A4349E">
        <w:rPr>
          <w:rFonts w:ascii="Angsana New" w:hAnsi="Angsana New"/>
          <w:sz w:val="30"/>
          <w:szCs w:val="30"/>
        </w:rPr>
        <w:t>2561</w:t>
      </w:r>
      <w:r w:rsidRPr="00C756BF">
        <w:rPr>
          <w:rFonts w:ascii="Angsana New" w:hAnsi="Angsana New"/>
          <w:sz w:val="30"/>
          <w:szCs w:val="30"/>
          <w:cs/>
        </w:rPr>
        <w:t xml:space="preserve"> เป็นเงินปันผลเป็นจำนวนเงินทั้งสิ้น </w:t>
      </w:r>
      <w:r w:rsidR="00A4349E" w:rsidRPr="00A4349E">
        <w:rPr>
          <w:rFonts w:ascii="Angsana New" w:hAnsi="Angsana New"/>
          <w:sz w:val="30"/>
          <w:szCs w:val="30"/>
        </w:rPr>
        <w:t>1</w:t>
      </w:r>
      <w:r w:rsidRPr="00C756BF">
        <w:rPr>
          <w:rFonts w:ascii="Angsana New" w:hAnsi="Angsana New"/>
          <w:sz w:val="30"/>
          <w:szCs w:val="30"/>
        </w:rPr>
        <w:t>,</w:t>
      </w:r>
      <w:r w:rsidR="00A4349E" w:rsidRPr="00A4349E">
        <w:rPr>
          <w:rFonts w:ascii="Angsana New" w:hAnsi="Angsana New"/>
          <w:sz w:val="30"/>
          <w:szCs w:val="30"/>
        </w:rPr>
        <w:t>000</w:t>
      </w:r>
      <w:r w:rsidRPr="00C756BF">
        <w:rPr>
          <w:rFonts w:ascii="Angsana New" w:hAnsi="Angsana New"/>
          <w:sz w:val="30"/>
          <w:szCs w:val="30"/>
          <w:cs/>
        </w:rPr>
        <w:t xml:space="preserve"> ล้านบาท เงินปันผลดังกล่าวได้จ่ายให้แก่ผู้ถือหุ้นในระหว่างปี </w:t>
      </w:r>
      <w:r w:rsidR="00A4349E" w:rsidRPr="00A4349E">
        <w:rPr>
          <w:rFonts w:ascii="Angsana New" w:hAnsi="Angsana New"/>
          <w:sz w:val="30"/>
          <w:szCs w:val="30"/>
        </w:rPr>
        <w:t>2562</w:t>
      </w:r>
    </w:p>
    <w:p w:rsidR="00794C32" w:rsidRPr="00C756BF" w:rsidRDefault="00794C32" w:rsidP="00C179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F4310" w:rsidRPr="00C756BF" w:rsidRDefault="00A42AB4" w:rsidP="002669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  <w:r w:rsidRPr="00C756BF">
        <w:rPr>
          <w:rFonts w:ascii="Angsana New" w:hAnsi="Angsana New"/>
          <w:b/>
          <w:bCs/>
          <w:color w:val="000000"/>
          <w:sz w:val="30"/>
          <w:szCs w:val="30"/>
        </w:rPr>
        <w:br w:type="page"/>
      </w:r>
      <w:r w:rsidR="00A4349E" w:rsidRPr="00A4349E"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30</w:t>
      </w:r>
      <w:r w:rsidR="003F4310" w:rsidRPr="00C756BF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79096F" w:rsidRPr="00C756BF">
        <w:rPr>
          <w:rFonts w:ascii="Angsana New" w:hAnsi="Angsana New"/>
          <w:b/>
          <w:bCs/>
          <w:color w:val="000000"/>
          <w:sz w:val="30"/>
          <w:szCs w:val="30"/>
          <w:cs/>
        </w:rPr>
        <w:t>รายการระหว่างบุคคลหรือ</w:t>
      </w:r>
      <w:r w:rsidR="003F4310" w:rsidRPr="00C756BF">
        <w:rPr>
          <w:rFonts w:ascii="Angsana New" w:hAnsi="Angsana New"/>
          <w:b/>
          <w:bCs/>
          <w:color w:val="000000"/>
          <w:sz w:val="30"/>
          <w:szCs w:val="30"/>
          <w:cs/>
        </w:rPr>
        <w:t>กิจการที่เกี่ยวข้องกัน</w:t>
      </w:r>
    </w:p>
    <w:p w:rsidR="00B83657" w:rsidRPr="008302CD" w:rsidRDefault="00CF304B" w:rsidP="008302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color w:val="000000"/>
          <w:sz w:val="30"/>
          <w:szCs w:val="30"/>
        </w:rPr>
      </w:pPr>
      <w:r w:rsidRPr="00C756BF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ab/>
      </w:r>
    </w:p>
    <w:p w:rsidR="003F4310" w:rsidRPr="00C756BF" w:rsidRDefault="00136C77" w:rsidP="002669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C756BF">
        <w:rPr>
          <w:rFonts w:ascii="Angsana New" w:hAnsi="Angsana New"/>
          <w:b/>
          <w:sz w:val="30"/>
          <w:szCs w:val="30"/>
          <w:cs/>
        </w:rPr>
        <w:t>ความสัมพันธ์ที่</w:t>
      </w:r>
      <w:r w:rsidR="00603C21" w:rsidRPr="00C756BF">
        <w:rPr>
          <w:rFonts w:ascii="Angsana New" w:hAnsi="Angsana New"/>
          <w:b/>
          <w:sz w:val="30"/>
          <w:szCs w:val="30"/>
          <w:cs/>
        </w:rPr>
        <w:t>มีกับผู้บริหารสำคัญ และบุคคลหรือกิจการที่เกี่ยวข้องกัน มี</w:t>
      </w:r>
      <w:r w:rsidRPr="00C756BF">
        <w:rPr>
          <w:rFonts w:ascii="Angsana New" w:hAnsi="Angsana New"/>
          <w:b/>
          <w:sz w:val="30"/>
          <w:szCs w:val="30"/>
          <w:cs/>
        </w:rPr>
        <w:t>ดังนี้</w:t>
      </w:r>
    </w:p>
    <w:p w:rsidR="003B174D" w:rsidRPr="00C756BF" w:rsidRDefault="003B174D" w:rsidP="002669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5040"/>
        <w:gridCol w:w="4140"/>
      </w:tblGrid>
      <w:tr w:rsidR="00342A18" w:rsidRPr="00C756BF" w:rsidTr="00657649">
        <w:trPr>
          <w:tblHeader/>
        </w:trPr>
        <w:tc>
          <w:tcPr>
            <w:tcW w:w="5040" w:type="dxa"/>
          </w:tcPr>
          <w:p w:rsidR="00342A18" w:rsidRPr="00C756BF" w:rsidRDefault="00B45406" w:rsidP="002669A4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Cs/>
                <w:sz w:val="30"/>
                <w:szCs w:val="30"/>
                <w:cs/>
              </w:rPr>
              <w:t>ชื่อ</w:t>
            </w:r>
            <w:r w:rsidR="00603C21" w:rsidRPr="00C756BF">
              <w:rPr>
                <w:rFonts w:ascii="Angsana New" w:hAnsi="Angsana New"/>
                <w:bCs/>
                <w:sz w:val="30"/>
                <w:szCs w:val="30"/>
                <w:cs/>
              </w:rPr>
              <w:t>กิจการ/บุคคล</w:t>
            </w:r>
          </w:p>
        </w:tc>
        <w:tc>
          <w:tcPr>
            <w:tcW w:w="4140" w:type="dxa"/>
          </w:tcPr>
          <w:p w:rsidR="00342A18" w:rsidRPr="00C756BF" w:rsidRDefault="00272FC4" w:rsidP="00266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spacing w:line="240" w:lineRule="auto"/>
              <w:ind w:left="162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</w:rPr>
              <w:tab/>
            </w:r>
            <w:r w:rsidR="00603C21" w:rsidRPr="00C756BF">
              <w:rPr>
                <w:rFonts w:ascii="Angsana New" w:hAnsi="Angsana New"/>
                <w:bCs/>
                <w:sz w:val="30"/>
                <w:szCs w:val="30"/>
                <w:cs/>
              </w:rPr>
              <w:t>ลักษณะ</w:t>
            </w:r>
            <w:r w:rsidR="00B45406" w:rsidRPr="00C756BF">
              <w:rPr>
                <w:rFonts w:ascii="Angsana New" w:hAnsi="Angsana New"/>
                <w:bCs/>
                <w:sz w:val="30"/>
                <w:szCs w:val="30"/>
                <w:cs/>
              </w:rPr>
              <w:t>ความสัมพันธ์</w:t>
            </w:r>
          </w:p>
        </w:tc>
      </w:tr>
      <w:tr w:rsidR="00342A18" w:rsidRPr="00C756BF" w:rsidTr="001A0100">
        <w:tc>
          <w:tcPr>
            <w:tcW w:w="5040" w:type="dxa"/>
          </w:tcPr>
          <w:p w:rsidR="00342A18" w:rsidRPr="00C756BF" w:rsidRDefault="00B45406" w:rsidP="002669A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4140" w:type="dxa"/>
          </w:tcPr>
          <w:p w:rsidR="00342A18" w:rsidRPr="00C756BF" w:rsidRDefault="00FB495D" w:rsidP="00266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>บริษัทใหญ่</w:t>
            </w:r>
            <w:r w:rsidR="001A0100" w:rsidRPr="00C756BF">
              <w:rPr>
                <w:rFonts w:ascii="Angsana New" w:hAnsi="Angsana New"/>
                <w:b/>
                <w:sz w:val="30"/>
                <w:szCs w:val="30"/>
              </w:rPr>
              <w:tab/>
            </w:r>
          </w:p>
        </w:tc>
      </w:tr>
      <w:tr w:rsidR="00B80B1B" w:rsidRPr="00C756BF" w:rsidTr="001A0100">
        <w:tc>
          <w:tcPr>
            <w:tcW w:w="5040" w:type="dxa"/>
          </w:tcPr>
          <w:p w:rsidR="00B80B1B" w:rsidRPr="00C756BF" w:rsidRDefault="00B80B1B" w:rsidP="002669A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>บริษัทหลักทรัพย์จัดการกองทุน กสิกรไทย จำกัด</w:t>
            </w:r>
          </w:p>
        </w:tc>
        <w:tc>
          <w:tcPr>
            <w:tcW w:w="4140" w:type="dxa"/>
          </w:tcPr>
          <w:p w:rsidR="00B80B1B" w:rsidRPr="00C756BF" w:rsidRDefault="00B80B1B" w:rsidP="00266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บริษัทย่อยในกลุ่มธนาคาร</w:t>
            </w:r>
          </w:p>
        </w:tc>
      </w:tr>
      <w:tr w:rsidR="00B80B1B" w:rsidRPr="00C756BF" w:rsidTr="001A0100">
        <w:tc>
          <w:tcPr>
            <w:tcW w:w="5040" w:type="dxa"/>
          </w:tcPr>
          <w:p w:rsidR="00B80B1B" w:rsidRPr="00C756BF" w:rsidRDefault="00B80B1B" w:rsidP="002669A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>บริษัท ศูนย์วิจัย กสิกรไทย จำกัด</w:t>
            </w:r>
          </w:p>
        </w:tc>
        <w:tc>
          <w:tcPr>
            <w:tcW w:w="4140" w:type="dxa"/>
          </w:tcPr>
          <w:p w:rsidR="00B80B1B" w:rsidRPr="00C756BF" w:rsidRDefault="00B80B1B" w:rsidP="00266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บริษัทย่อยในกลุ่มธนาคาร</w:t>
            </w:r>
          </w:p>
        </w:tc>
      </w:tr>
      <w:tr w:rsidR="00B80B1B" w:rsidRPr="00C756BF" w:rsidTr="001A0100">
        <w:tc>
          <w:tcPr>
            <w:tcW w:w="5040" w:type="dxa"/>
          </w:tcPr>
          <w:p w:rsidR="00B80B1B" w:rsidRPr="00C756BF" w:rsidRDefault="00B80B1B" w:rsidP="002669A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 w:rsidRPr="00C756BF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เมืองไทยประกันชีวิต จำกัด </w:t>
            </w:r>
            <w:r w:rsidR="009D5637" w:rsidRPr="00C756BF">
              <w:rPr>
                <w:rFonts w:ascii="Angsana New" w:hAnsi="Angsana New"/>
                <w:b/>
                <w:sz w:val="30"/>
                <w:szCs w:val="30"/>
                <w:cs/>
              </w:rPr>
              <w:t>(มหาชน)</w:t>
            </w:r>
          </w:p>
        </w:tc>
        <w:tc>
          <w:tcPr>
            <w:tcW w:w="4140" w:type="dxa"/>
          </w:tcPr>
          <w:p w:rsidR="00B80B1B" w:rsidRPr="00C756BF" w:rsidRDefault="00B80B1B" w:rsidP="00266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บริษัทย่อยในกลุ่มธนาคาร</w:t>
            </w:r>
          </w:p>
        </w:tc>
      </w:tr>
      <w:tr w:rsidR="00B80B1B" w:rsidRPr="00C756BF" w:rsidTr="001A0100">
        <w:tc>
          <w:tcPr>
            <w:tcW w:w="5040" w:type="dxa"/>
          </w:tcPr>
          <w:p w:rsidR="00B80B1B" w:rsidRPr="00C756BF" w:rsidRDefault="00B80B1B" w:rsidP="002669A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>บริษัท โพรเกรส พลัส จำกัด</w:t>
            </w:r>
          </w:p>
        </w:tc>
        <w:tc>
          <w:tcPr>
            <w:tcW w:w="4140" w:type="dxa"/>
          </w:tcPr>
          <w:p w:rsidR="00B80B1B" w:rsidRPr="00C756BF" w:rsidRDefault="00B80B1B" w:rsidP="00266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บริษัทย่อยในกลุ่มธนาคาร</w:t>
            </w:r>
          </w:p>
        </w:tc>
      </w:tr>
      <w:tr w:rsidR="00B80B1B" w:rsidRPr="00C756BF" w:rsidTr="001A0100">
        <w:tc>
          <w:tcPr>
            <w:tcW w:w="5040" w:type="dxa"/>
          </w:tcPr>
          <w:p w:rsidR="00B80B1B" w:rsidRPr="00C756BF" w:rsidRDefault="00B80B1B" w:rsidP="002669A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>บริษัท โพรเกรส ฟาซิลิตีส์ แมเนจเมนท์  จำกัด</w:t>
            </w:r>
          </w:p>
        </w:tc>
        <w:tc>
          <w:tcPr>
            <w:tcW w:w="4140" w:type="dxa"/>
          </w:tcPr>
          <w:p w:rsidR="00B80B1B" w:rsidRPr="00C756BF" w:rsidRDefault="00B80B1B" w:rsidP="00266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บริษัทย่อยในกลุ่มธนาคาร</w:t>
            </w:r>
          </w:p>
        </w:tc>
      </w:tr>
      <w:tr w:rsidR="00B80B1B" w:rsidRPr="00C756BF" w:rsidTr="001A0100">
        <w:tc>
          <w:tcPr>
            <w:tcW w:w="5040" w:type="dxa"/>
          </w:tcPr>
          <w:p w:rsidR="00B80B1B" w:rsidRPr="00C756BF" w:rsidRDefault="00B80B1B" w:rsidP="002669A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บริษัท </w:t>
            </w:r>
            <w:r w:rsidR="00CA4B0C" w:rsidRPr="00C756BF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กสิกร เซิร์ฟ จำกัด </w:t>
            </w:r>
          </w:p>
        </w:tc>
        <w:tc>
          <w:tcPr>
            <w:tcW w:w="4140" w:type="dxa"/>
          </w:tcPr>
          <w:p w:rsidR="00B80B1B" w:rsidRPr="00C756BF" w:rsidRDefault="00B80B1B" w:rsidP="00266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บริษัทย่อยในกลุ่มธนาคาร</w:t>
            </w:r>
          </w:p>
        </w:tc>
      </w:tr>
      <w:tr w:rsidR="00B80B1B" w:rsidRPr="00C756BF" w:rsidTr="001A0100">
        <w:tc>
          <w:tcPr>
            <w:tcW w:w="5040" w:type="dxa"/>
          </w:tcPr>
          <w:p w:rsidR="00B80B1B" w:rsidRPr="00C756BF" w:rsidRDefault="00C97061" w:rsidP="002669A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>บริษัท รักษาความปลอดภัย โพรเกรส เซอร์วิส จำกัด</w:t>
            </w:r>
          </w:p>
        </w:tc>
        <w:tc>
          <w:tcPr>
            <w:tcW w:w="4140" w:type="dxa"/>
          </w:tcPr>
          <w:p w:rsidR="00B80B1B" w:rsidRPr="00C756BF" w:rsidRDefault="00B80B1B" w:rsidP="00266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บริษัทย่อยในกลุ่มธนาคาร</w:t>
            </w:r>
          </w:p>
        </w:tc>
      </w:tr>
      <w:tr w:rsidR="00B80B1B" w:rsidRPr="00C756BF" w:rsidTr="001A0100">
        <w:tc>
          <w:tcPr>
            <w:tcW w:w="5040" w:type="dxa"/>
          </w:tcPr>
          <w:p w:rsidR="00B80B1B" w:rsidRPr="00C756BF" w:rsidRDefault="00B80B1B" w:rsidP="002669A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>บริษัท โพรเกรส เอช อาร์ จำกัด</w:t>
            </w:r>
          </w:p>
        </w:tc>
        <w:tc>
          <w:tcPr>
            <w:tcW w:w="4140" w:type="dxa"/>
          </w:tcPr>
          <w:p w:rsidR="00B80B1B" w:rsidRPr="00C756BF" w:rsidRDefault="00B80B1B" w:rsidP="00266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บริษัทย่อยในกลุ่มธนาคาร</w:t>
            </w:r>
          </w:p>
        </w:tc>
      </w:tr>
      <w:tr w:rsidR="00B80B1B" w:rsidRPr="00C756BF" w:rsidTr="001A0100">
        <w:tc>
          <w:tcPr>
            <w:tcW w:w="5040" w:type="dxa"/>
          </w:tcPr>
          <w:p w:rsidR="00B80B1B" w:rsidRPr="00C756BF" w:rsidRDefault="00B80B1B" w:rsidP="002669A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บริษัท โพรเกรส เทรนนิ่ง จำกัด</w:t>
            </w:r>
          </w:p>
        </w:tc>
        <w:tc>
          <w:tcPr>
            <w:tcW w:w="4140" w:type="dxa"/>
          </w:tcPr>
          <w:p w:rsidR="00B80B1B" w:rsidRPr="00C756BF" w:rsidRDefault="00B80B1B" w:rsidP="00266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บริษัทย่อยในกลุ่มธนาคาร</w:t>
            </w:r>
          </w:p>
        </w:tc>
      </w:tr>
      <w:tr w:rsidR="00B80B1B" w:rsidRPr="00C756BF" w:rsidTr="001A0100">
        <w:tc>
          <w:tcPr>
            <w:tcW w:w="5040" w:type="dxa"/>
          </w:tcPr>
          <w:p w:rsidR="00B80B1B" w:rsidRPr="00C756BF" w:rsidRDefault="00B80B1B" w:rsidP="002669A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บริษัท ร่วมทุน-เคเอสเอ็มอี จำกัด</w:t>
            </w:r>
          </w:p>
        </w:tc>
        <w:tc>
          <w:tcPr>
            <w:tcW w:w="4140" w:type="dxa"/>
          </w:tcPr>
          <w:p w:rsidR="00B80B1B" w:rsidRPr="00C756BF" w:rsidRDefault="00B80B1B" w:rsidP="00266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บริษัทย่อยในกลุ่มธนาคาร</w:t>
            </w:r>
          </w:p>
        </w:tc>
      </w:tr>
      <w:tr w:rsidR="00BE4D56" w:rsidRPr="00C756BF" w:rsidTr="001A0100">
        <w:tc>
          <w:tcPr>
            <w:tcW w:w="5040" w:type="dxa"/>
          </w:tcPr>
          <w:p w:rsidR="00BE4D56" w:rsidRPr="00C756BF" w:rsidRDefault="00BE4D56" w:rsidP="002669A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บริษัท โพรเกรส มัลติ อินชัวรันส์ โบรกเกอร์</w:t>
            </w:r>
          </w:p>
        </w:tc>
        <w:tc>
          <w:tcPr>
            <w:tcW w:w="4140" w:type="dxa"/>
          </w:tcPr>
          <w:p w:rsidR="00BE4D56" w:rsidRPr="00C756BF" w:rsidRDefault="00BE4D56" w:rsidP="00266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บริษัทย่อยในกลุ่มธนาคาร</w:t>
            </w:r>
          </w:p>
        </w:tc>
      </w:tr>
      <w:tr w:rsidR="00B80B1B" w:rsidRPr="00C756BF" w:rsidTr="001A0100">
        <w:tc>
          <w:tcPr>
            <w:tcW w:w="5040" w:type="dxa"/>
          </w:tcPr>
          <w:p w:rsidR="00B80B1B" w:rsidRPr="00C756BF" w:rsidRDefault="00B80B1B" w:rsidP="002669A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4140" w:type="dxa"/>
          </w:tcPr>
          <w:p w:rsidR="00B80B1B" w:rsidRPr="00C756BF" w:rsidRDefault="00B80B1B" w:rsidP="00266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275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สั่งการและควบคุมกิจกรรมต่างๆของกิจการไม่ว่าทางตรงหรือทางอ้อม ทั้งนี้รวมถึงกรรมการของกิจการ (ไม่ว่าจะทำหน้าที่ในระดับบริหารหรือไม่)</w:t>
            </w:r>
          </w:p>
        </w:tc>
      </w:tr>
    </w:tbl>
    <w:p w:rsidR="00C036C9" w:rsidRPr="00C756BF" w:rsidRDefault="00C036C9" w:rsidP="002669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 w:hanging="18"/>
        <w:rPr>
          <w:rFonts w:ascii="Angsana New" w:hAnsi="Angsana New"/>
          <w:b/>
          <w:sz w:val="30"/>
          <w:szCs w:val="30"/>
        </w:rPr>
      </w:pPr>
    </w:p>
    <w:p w:rsidR="00284E8B" w:rsidRPr="00C756BF" w:rsidRDefault="002669A4" w:rsidP="002669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 w:hanging="18"/>
        <w:rPr>
          <w:rFonts w:ascii="Angsana New" w:hAnsi="Angsana New"/>
          <w:b/>
          <w:sz w:val="30"/>
          <w:szCs w:val="30"/>
        </w:rPr>
      </w:pPr>
      <w:r w:rsidRPr="00C756BF">
        <w:rPr>
          <w:rFonts w:ascii="Angsana New" w:hAnsi="Angsana New"/>
          <w:b/>
          <w:sz w:val="30"/>
          <w:szCs w:val="30"/>
          <w:cs/>
        </w:rPr>
        <w:br w:type="page"/>
      </w:r>
      <w:r w:rsidR="00624AED" w:rsidRPr="00C756BF">
        <w:rPr>
          <w:rFonts w:ascii="Angsana New" w:hAnsi="Angsana New"/>
          <w:b/>
          <w:sz w:val="30"/>
          <w:szCs w:val="30"/>
          <w:cs/>
        </w:rPr>
        <w:lastRenderedPageBreak/>
        <w:t>นโยบายการกำ</w:t>
      </w:r>
      <w:r w:rsidR="00284E8B" w:rsidRPr="00C756BF">
        <w:rPr>
          <w:rFonts w:ascii="Angsana New" w:hAnsi="Angsana New"/>
          <w:b/>
          <w:sz w:val="30"/>
          <w:szCs w:val="30"/>
          <w:cs/>
        </w:rPr>
        <w:t>หนด</w:t>
      </w:r>
      <w:r w:rsidR="00624AED" w:rsidRPr="00C756BF">
        <w:rPr>
          <w:rFonts w:ascii="Angsana New" w:hAnsi="Angsana New"/>
          <w:b/>
          <w:sz w:val="30"/>
          <w:szCs w:val="30"/>
          <w:cs/>
        </w:rPr>
        <w:t>ราคาสำหรับแต่ละประเภท</w:t>
      </w:r>
      <w:r w:rsidR="00136C77" w:rsidRPr="00C756BF">
        <w:rPr>
          <w:rFonts w:ascii="Angsana New" w:hAnsi="Angsana New"/>
          <w:b/>
          <w:sz w:val="30"/>
          <w:szCs w:val="30"/>
          <w:cs/>
        </w:rPr>
        <w:t>รายการอธิบายได้ดังต่อไปนี้</w:t>
      </w:r>
    </w:p>
    <w:p w:rsidR="00891FE8" w:rsidRPr="00C756BF" w:rsidRDefault="00891FE8" w:rsidP="002669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8910" w:type="dxa"/>
        <w:tblInd w:w="558" w:type="dxa"/>
        <w:tblLook w:val="01E0" w:firstRow="1" w:lastRow="1" w:firstColumn="1" w:lastColumn="1" w:noHBand="0" w:noVBand="0"/>
      </w:tblPr>
      <w:tblGrid>
        <w:gridCol w:w="5220"/>
        <w:gridCol w:w="3690"/>
      </w:tblGrid>
      <w:tr w:rsidR="00284E8B" w:rsidRPr="00C756BF" w:rsidTr="00DA349C">
        <w:trPr>
          <w:tblHeader/>
        </w:trPr>
        <w:tc>
          <w:tcPr>
            <w:tcW w:w="5220" w:type="dxa"/>
          </w:tcPr>
          <w:p w:rsidR="00284E8B" w:rsidRPr="00C756BF" w:rsidRDefault="00284E8B" w:rsidP="002669A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3690" w:type="dxa"/>
          </w:tcPr>
          <w:p w:rsidR="00284E8B" w:rsidRPr="00C756BF" w:rsidRDefault="00284E8B" w:rsidP="00266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284E8B" w:rsidRPr="00C756BF" w:rsidTr="0031796B">
        <w:tc>
          <w:tcPr>
            <w:tcW w:w="5220" w:type="dxa"/>
          </w:tcPr>
          <w:p w:rsidR="00284E8B" w:rsidRPr="00C756BF" w:rsidRDefault="00284E8B" w:rsidP="002669A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3690" w:type="dxa"/>
          </w:tcPr>
          <w:p w:rsidR="00284E8B" w:rsidRPr="00C756BF" w:rsidRDefault="00284E8B" w:rsidP="00266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284E8B" w:rsidRPr="00C756BF" w:rsidTr="0031796B">
        <w:tc>
          <w:tcPr>
            <w:tcW w:w="5220" w:type="dxa"/>
          </w:tcPr>
          <w:p w:rsidR="00284E8B" w:rsidRPr="00C756BF" w:rsidRDefault="00284E8B" w:rsidP="002669A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3690" w:type="dxa"/>
          </w:tcPr>
          <w:p w:rsidR="00284E8B" w:rsidRPr="00C756BF" w:rsidRDefault="00284E8B" w:rsidP="00266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ราคาตลาด </w:t>
            </w:r>
          </w:p>
        </w:tc>
      </w:tr>
      <w:tr w:rsidR="008C207D" w:rsidRPr="00C756BF" w:rsidTr="0031796B">
        <w:tc>
          <w:tcPr>
            <w:tcW w:w="5220" w:type="dxa"/>
          </w:tcPr>
          <w:p w:rsidR="008C207D" w:rsidRPr="00C756BF" w:rsidRDefault="008C207D" w:rsidP="002669A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รายได้ค่าธรรมเนียมและบริการ</w:t>
            </w:r>
          </w:p>
        </w:tc>
        <w:tc>
          <w:tcPr>
            <w:tcW w:w="3690" w:type="dxa"/>
          </w:tcPr>
          <w:p w:rsidR="008C207D" w:rsidRPr="00C756BF" w:rsidRDefault="008C207D" w:rsidP="00266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>ราคาตลาด</w:t>
            </w:r>
          </w:p>
        </w:tc>
      </w:tr>
      <w:tr w:rsidR="00284E8B" w:rsidRPr="00C756BF" w:rsidTr="0031796B">
        <w:tc>
          <w:tcPr>
            <w:tcW w:w="5220" w:type="dxa"/>
          </w:tcPr>
          <w:p w:rsidR="00284E8B" w:rsidRPr="00C756BF" w:rsidRDefault="00284E8B" w:rsidP="002669A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3690" w:type="dxa"/>
          </w:tcPr>
          <w:p w:rsidR="00284E8B" w:rsidRPr="00C756BF" w:rsidRDefault="00284E8B" w:rsidP="00266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ราคาตลาด </w:t>
            </w:r>
          </w:p>
        </w:tc>
      </w:tr>
      <w:tr w:rsidR="00284E8B" w:rsidRPr="00C756BF" w:rsidTr="0031796B">
        <w:tc>
          <w:tcPr>
            <w:tcW w:w="5220" w:type="dxa"/>
          </w:tcPr>
          <w:p w:rsidR="00284E8B" w:rsidRPr="00C756BF" w:rsidRDefault="00284E8B" w:rsidP="002669A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3690" w:type="dxa"/>
          </w:tcPr>
          <w:p w:rsidR="00284E8B" w:rsidRPr="00C756BF" w:rsidRDefault="00B62AFC" w:rsidP="00266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>ราคาตามสัญญา</w:t>
            </w:r>
          </w:p>
        </w:tc>
      </w:tr>
      <w:tr w:rsidR="00FB45B4" w:rsidRPr="00C756BF" w:rsidTr="0031796B">
        <w:tc>
          <w:tcPr>
            <w:tcW w:w="5220" w:type="dxa"/>
          </w:tcPr>
          <w:p w:rsidR="00FB45B4" w:rsidRPr="00C756BF" w:rsidRDefault="00FB45B4" w:rsidP="002669A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</w:tcPr>
          <w:p w:rsidR="00FB45B4" w:rsidRPr="00C756BF" w:rsidRDefault="00FB45B4" w:rsidP="00266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284E8B" w:rsidRPr="00C756BF" w:rsidTr="0031796B">
        <w:tc>
          <w:tcPr>
            <w:tcW w:w="5220" w:type="dxa"/>
          </w:tcPr>
          <w:p w:rsidR="00284E8B" w:rsidRPr="00C756BF" w:rsidRDefault="00284E8B" w:rsidP="002669A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3690" w:type="dxa"/>
          </w:tcPr>
          <w:p w:rsidR="00284E8B" w:rsidRPr="00C756BF" w:rsidRDefault="00284E8B" w:rsidP="00266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02714C" w:rsidRPr="00C756BF" w:rsidTr="0031796B">
        <w:tc>
          <w:tcPr>
            <w:tcW w:w="5220" w:type="dxa"/>
          </w:tcPr>
          <w:p w:rsidR="0002714C" w:rsidRPr="00C756BF" w:rsidRDefault="0002714C" w:rsidP="002669A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3690" w:type="dxa"/>
          </w:tcPr>
          <w:p w:rsidR="0002714C" w:rsidRPr="00C756BF" w:rsidRDefault="0002714C" w:rsidP="00266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>ราคาตามสัญญา</w:t>
            </w:r>
          </w:p>
        </w:tc>
      </w:tr>
      <w:tr w:rsidR="0002714C" w:rsidRPr="00C756BF" w:rsidTr="0031796B">
        <w:tc>
          <w:tcPr>
            <w:tcW w:w="5220" w:type="dxa"/>
          </w:tcPr>
          <w:p w:rsidR="0002714C" w:rsidRPr="00C756BF" w:rsidRDefault="0002714C" w:rsidP="002669A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ค่าธรรมเนียมและบริการจ่าย</w:t>
            </w:r>
          </w:p>
        </w:tc>
        <w:tc>
          <w:tcPr>
            <w:tcW w:w="3690" w:type="dxa"/>
          </w:tcPr>
          <w:p w:rsidR="0002714C" w:rsidRPr="00C756BF" w:rsidRDefault="0002714C" w:rsidP="00266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>ราคาตามสัญญา</w:t>
            </w:r>
          </w:p>
        </w:tc>
      </w:tr>
      <w:tr w:rsidR="0002714C" w:rsidRPr="00C756BF" w:rsidTr="0031796B">
        <w:tc>
          <w:tcPr>
            <w:tcW w:w="5220" w:type="dxa"/>
          </w:tcPr>
          <w:p w:rsidR="0002714C" w:rsidRPr="00C756BF" w:rsidRDefault="0002714C" w:rsidP="002669A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3690" w:type="dxa"/>
          </w:tcPr>
          <w:p w:rsidR="0002714C" w:rsidRPr="00C756BF" w:rsidRDefault="0002714C" w:rsidP="00266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>ราคาตามสัญญา</w:t>
            </w:r>
          </w:p>
        </w:tc>
      </w:tr>
      <w:tr w:rsidR="0002714C" w:rsidRPr="00C756BF" w:rsidTr="0031796B">
        <w:tc>
          <w:tcPr>
            <w:tcW w:w="5220" w:type="dxa"/>
          </w:tcPr>
          <w:p w:rsidR="0002714C" w:rsidRPr="00C756BF" w:rsidRDefault="0002714C" w:rsidP="002669A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  <w:r w:rsidRPr="00C756B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756BF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3690" w:type="dxa"/>
          </w:tcPr>
          <w:p w:rsidR="0002714C" w:rsidRPr="00C756BF" w:rsidRDefault="0002714C" w:rsidP="00266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>ราคาตามสัญญา</w:t>
            </w:r>
          </w:p>
        </w:tc>
      </w:tr>
    </w:tbl>
    <w:p w:rsidR="00284E8B" w:rsidRPr="00C756BF" w:rsidRDefault="00284E8B" w:rsidP="002669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1F3EE3" w:rsidRPr="00C756BF" w:rsidRDefault="001F3EE3" w:rsidP="001F3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 w:right="47" w:hanging="9"/>
        <w:jc w:val="thaiDistribute"/>
        <w:rPr>
          <w:rFonts w:ascii="Angsana New" w:hAnsi="Angsana New"/>
          <w:b/>
          <w:sz w:val="30"/>
          <w:szCs w:val="30"/>
        </w:rPr>
      </w:pPr>
      <w:r w:rsidRPr="00C756BF">
        <w:rPr>
          <w:rFonts w:ascii="Angsana New" w:hAnsi="Angsana New"/>
          <w:b/>
          <w:sz w:val="30"/>
          <w:szCs w:val="30"/>
          <w:cs/>
        </w:rPr>
        <w:t>รายการที่สำคัญสำหรับ</w:t>
      </w:r>
      <w:r w:rsidRPr="00C756BF">
        <w:rPr>
          <w:rFonts w:ascii="Angsana New" w:hAnsi="Angsana New"/>
          <w:sz w:val="30"/>
          <w:szCs w:val="30"/>
          <w:cs/>
        </w:rPr>
        <w:t xml:space="preserve">ปีสิ้นสุดวันที่ </w:t>
      </w:r>
      <w:r w:rsidR="00A4349E" w:rsidRPr="00A4349E">
        <w:rPr>
          <w:rFonts w:ascii="Angsana New" w:hAnsi="Angsana New"/>
          <w:bCs/>
          <w:sz w:val="30"/>
          <w:szCs w:val="30"/>
        </w:rPr>
        <w:t>31</w:t>
      </w:r>
      <w:r w:rsidRPr="00C756BF">
        <w:rPr>
          <w:rFonts w:ascii="Angsana New" w:hAnsi="Angsana New"/>
          <w:b/>
          <w:sz w:val="30"/>
          <w:szCs w:val="30"/>
          <w:cs/>
        </w:rPr>
        <w:t xml:space="preserve"> ธันวาคม </w:t>
      </w:r>
      <w:r w:rsidR="00A4349E" w:rsidRPr="00A4349E">
        <w:rPr>
          <w:rFonts w:ascii="Angsana New" w:hAnsi="Angsana New"/>
          <w:bCs/>
          <w:sz w:val="30"/>
          <w:szCs w:val="30"/>
        </w:rPr>
        <w:t>2562</w:t>
      </w:r>
      <w:r w:rsidR="000A5764" w:rsidRPr="00C756BF">
        <w:rPr>
          <w:rFonts w:ascii="Angsana New" w:hAnsi="Angsana New"/>
          <w:b/>
          <w:sz w:val="30"/>
          <w:szCs w:val="30"/>
        </w:rPr>
        <w:t xml:space="preserve"> </w:t>
      </w:r>
      <w:r w:rsidRPr="00C756BF">
        <w:rPr>
          <w:rFonts w:ascii="Angsana New" w:hAnsi="Angsana New"/>
          <w:b/>
          <w:sz w:val="30"/>
          <w:szCs w:val="30"/>
          <w:cs/>
        </w:rPr>
        <w:t xml:space="preserve">และ </w:t>
      </w:r>
      <w:r w:rsidR="00A4349E" w:rsidRPr="00A4349E">
        <w:rPr>
          <w:rFonts w:ascii="Angsana New" w:hAnsi="Angsana New"/>
          <w:bCs/>
          <w:sz w:val="30"/>
          <w:szCs w:val="30"/>
        </w:rPr>
        <w:t>2561</w:t>
      </w:r>
      <w:r w:rsidRPr="00C756BF">
        <w:rPr>
          <w:rFonts w:ascii="Angsana New" w:hAnsi="Angsana New"/>
          <w:b/>
          <w:sz w:val="30"/>
          <w:szCs w:val="30"/>
        </w:rPr>
        <w:t xml:space="preserve"> </w:t>
      </w:r>
      <w:r w:rsidRPr="00C756BF">
        <w:rPr>
          <w:rFonts w:ascii="Angsana New" w:hAnsi="Angsana New"/>
          <w:b/>
          <w:sz w:val="30"/>
          <w:szCs w:val="30"/>
          <w:cs/>
        </w:rPr>
        <w:t>กับบริษัทใหญ่และกิจการที่เกี่ยวข้องกันสรุปได้ดังนี้</w:t>
      </w:r>
    </w:p>
    <w:p w:rsidR="001F3EE3" w:rsidRPr="00C756BF" w:rsidRDefault="001F3EE3" w:rsidP="001F3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/>
          <w:b/>
          <w:sz w:val="16"/>
          <w:szCs w:val="16"/>
          <w:cs/>
        </w:rPr>
      </w:pPr>
    </w:p>
    <w:tbl>
      <w:tblPr>
        <w:tblW w:w="9098" w:type="dxa"/>
        <w:tblInd w:w="498" w:type="dxa"/>
        <w:tblLayout w:type="fixed"/>
        <w:tblLook w:val="01E0" w:firstRow="1" w:lastRow="1" w:firstColumn="1" w:lastColumn="1" w:noHBand="0" w:noVBand="0"/>
      </w:tblPr>
      <w:tblGrid>
        <w:gridCol w:w="6540"/>
        <w:gridCol w:w="1298"/>
        <w:gridCol w:w="1260"/>
      </w:tblGrid>
      <w:tr w:rsidR="001F3EE3" w:rsidRPr="00C756BF" w:rsidTr="0003293E">
        <w:trPr>
          <w:tblHeader/>
        </w:trPr>
        <w:tc>
          <w:tcPr>
            <w:tcW w:w="6540" w:type="dxa"/>
          </w:tcPr>
          <w:p w:rsidR="001F3EE3" w:rsidRPr="00C756BF" w:rsidRDefault="001F3EE3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8" w:type="dxa"/>
          </w:tcPr>
          <w:p w:rsidR="001F3EE3" w:rsidRPr="00C756BF" w:rsidRDefault="00A4349E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1F3EE3" w:rsidRPr="00C756BF" w:rsidRDefault="00A4349E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1F3EE3" w:rsidRPr="00C756BF" w:rsidTr="0003293E">
        <w:trPr>
          <w:tblHeader/>
        </w:trPr>
        <w:tc>
          <w:tcPr>
            <w:tcW w:w="6540" w:type="dxa"/>
          </w:tcPr>
          <w:p w:rsidR="001F3EE3" w:rsidRPr="00C756BF" w:rsidRDefault="001F3EE3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8" w:type="dxa"/>
            <w:gridSpan w:val="2"/>
          </w:tcPr>
          <w:p w:rsidR="001F3EE3" w:rsidRPr="00C756BF" w:rsidRDefault="001F3EE3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756B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756B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C756B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F3EE3" w:rsidRPr="00C756BF" w:rsidTr="0003293E">
        <w:trPr>
          <w:trHeight w:val="382"/>
        </w:trPr>
        <w:tc>
          <w:tcPr>
            <w:tcW w:w="6540" w:type="dxa"/>
          </w:tcPr>
          <w:p w:rsidR="001F3EE3" w:rsidRPr="00C756BF" w:rsidRDefault="001F3EE3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756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1298" w:type="dxa"/>
            <w:vAlign w:val="bottom"/>
          </w:tcPr>
          <w:p w:rsidR="001F3EE3" w:rsidRPr="00C756BF" w:rsidRDefault="001F3EE3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1F3EE3" w:rsidRPr="00C756BF" w:rsidRDefault="001F3EE3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5764" w:rsidRPr="00C756BF" w:rsidTr="0003293E">
        <w:tc>
          <w:tcPr>
            <w:tcW w:w="6540" w:type="dxa"/>
          </w:tcPr>
          <w:p w:rsidR="000A5764" w:rsidRPr="00C756BF" w:rsidRDefault="000A5764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298" w:type="dxa"/>
          </w:tcPr>
          <w:p w:rsidR="000A5764" w:rsidRPr="00C756BF" w:rsidRDefault="00A4349E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4</w:t>
            </w:r>
            <w:r w:rsidR="00190FCD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816</w:t>
            </w:r>
          </w:p>
        </w:tc>
        <w:tc>
          <w:tcPr>
            <w:tcW w:w="1260" w:type="dxa"/>
          </w:tcPr>
          <w:p w:rsidR="000A5764" w:rsidRPr="00C756BF" w:rsidRDefault="00A4349E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13</w:t>
            </w:r>
          </w:p>
        </w:tc>
      </w:tr>
      <w:tr w:rsidR="000A5764" w:rsidRPr="00C756BF" w:rsidTr="0003293E">
        <w:tc>
          <w:tcPr>
            <w:tcW w:w="6540" w:type="dxa"/>
          </w:tcPr>
          <w:p w:rsidR="000A5764" w:rsidRPr="00C756BF" w:rsidRDefault="000A5764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บริษัท ร่วมทุน เค</w:t>
            </w:r>
            <w:r w:rsidRPr="00C756BF">
              <w:rPr>
                <w:rFonts w:ascii="Angsana New" w:hAnsi="Angsana New"/>
                <w:sz w:val="30"/>
                <w:szCs w:val="30"/>
              </w:rPr>
              <w:t>-</w:t>
            </w:r>
            <w:r w:rsidRPr="00C756BF">
              <w:rPr>
                <w:rFonts w:ascii="Angsana New" w:hAnsi="Angsana New"/>
                <w:sz w:val="30"/>
                <w:szCs w:val="30"/>
                <w:cs/>
              </w:rPr>
              <w:t>เอสเอ็มอี จำกัด</w:t>
            </w:r>
          </w:p>
        </w:tc>
        <w:tc>
          <w:tcPr>
            <w:tcW w:w="1298" w:type="dxa"/>
          </w:tcPr>
          <w:p w:rsidR="000A5764" w:rsidRPr="00C756BF" w:rsidRDefault="00A4349E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1260" w:type="dxa"/>
          </w:tcPr>
          <w:p w:rsidR="000A5764" w:rsidRPr="00C756BF" w:rsidRDefault="00A4349E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0A5764" w:rsidRPr="00C756BF" w:rsidTr="0003293E">
        <w:tc>
          <w:tcPr>
            <w:tcW w:w="6540" w:type="dxa"/>
          </w:tcPr>
          <w:p w:rsidR="000A5764" w:rsidRPr="00C756BF" w:rsidRDefault="000A5764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1298" w:type="dxa"/>
          </w:tcPr>
          <w:p w:rsidR="000A5764" w:rsidRPr="00C756BF" w:rsidRDefault="00A4349E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3</w:t>
            </w:r>
            <w:r w:rsidR="000E6D3A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524</w:t>
            </w:r>
          </w:p>
        </w:tc>
        <w:tc>
          <w:tcPr>
            <w:tcW w:w="1260" w:type="dxa"/>
          </w:tcPr>
          <w:p w:rsidR="000A5764" w:rsidRPr="00C756BF" w:rsidRDefault="00A4349E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230</w:t>
            </w:r>
          </w:p>
        </w:tc>
      </w:tr>
      <w:tr w:rsidR="000A5764" w:rsidRPr="00C756BF" w:rsidTr="0003293E">
        <w:tc>
          <w:tcPr>
            <w:tcW w:w="6540" w:type="dxa"/>
          </w:tcPr>
          <w:p w:rsidR="000A5764" w:rsidRPr="00C756BF" w:rsidRDefault="000A5764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98" w:type="dxa"/>
          </w:tcPr>
          <w:p w:rsidR="000A5764" w:rsidRPr="00C756BF" w:rsidRDefault="000A5764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0A5764" w:rsidRPr="00C756BF" w:rsidRDefault="000A5764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A5764" w:rsidRPr="00C756BF" w:rsidTr="0003293E">
        <w:tc>
          <w:tcPr>
            <w:tcW w:w="6540" w:type="dxa"/>
          </w:tcPr>
          <w:p w:rsidR="000A5764" w:rsidRPr="00C756BF" w:rsidRDefault="000A5764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รายได้ค่าธรรมเนียมและบริการ</w:t>
            </w:r>
          </w:p>
        </w:tc>
        <w:tc>
          <w:tcPr>
            <w:tcW w:w="1298" w:type="dxa"/>
          </w:tcPr>
          <w:p w:rsidR="000A5764" w:rsidRPr="00C756BF" w:rsidRDefault="000A5764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A5764" w:rsidRPr="00C756BF" w:rsidRDefault="000A5764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5764" w:rsidRPr="00C756BF" w:rsidTr="0003293E">
        <w:tc>
          <w:tcPr>
            <w:tcW w:w="6540" w:type="dxa"/>
          </w:tcPr>
          <w:p w:rsidR="000A5764" w:rsidRPr="00C756BF" w:rsidRDefault="000A5764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>บริษัทหลักทรัพย์จัดการกองทุน กสิกรไทย จำกัด</w:t>
            </w:r>
          </w:p>
        </w:tc>
        <w:tc>
          <w:tcPr>
            <w:tcW w:w="1298" w:type="dxa"/>
            <w:vAlign w:val="bottom"/>
          </w:tcPr>
          <w:p w:rsidR="000A5764" w:rsidRPr="00C756BF" w:rsidRDefault="00A4349E" w:rsidP="009E4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3</w:t>
            </w:r>
            <w:r w:rsidR="00AF3068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015</w:t>
            </w:r>
          </w:p>
        </w:tc>
        <w:tc>
          <w:tcPr>
            <w:tcW w:w="1260" w:type="dxa"/>
            <w:vAlign w:val="bottom"/>
          </w:tcPr>
          <w:p w:rsidR="000A5764" w:rsidRPr="00C756BF" w:rsidRDefault="00A4349E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</w:t>
            </w:r>
            <w:r w:rsidR="000A5764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942</w:t>
            </w:r>
          </w:p>
        </w:tc>
      </w:tr>
      <w:tr w:rsidR="000A5764" w:rsidRPr="00C756BF" w:rsidTr="0003293E">
        <w:tc>
          <w:tcPr>
            <w:tcW w:w="6540" w:type="dxa"/>
          </w:tcPr>
          <w:p w:rsidR="000A5764" w:rsidRPr="00C756BF" w:rsidRDefault="000A5764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98" w:type="dxa"/>
            <w:vAlign w:val="bottom"/>
          </w:tcPr>
          <w:p w:rsidR="000A5764" w:rsidRPr="00C756BF" w:rsidRDefault="000A5764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:rsidR="000A5764" w:rsidRPr="00C756BF" w:rsidRDefault="000A5764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A5764" w:rsidRPr="00C756BF" w:rsidTr="0003293E">
        <w:tc>
          <w:tcPr>
            <w:tcW w:w="6540" w:type="dxa"/>
          </w:tcPr>
          <w:p w:rsidR="000A5764" w:rsidRPr="00C756BF" w:rsidRDefault="000A5764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กำไร</w:t>
            </w:r>
            <w:r w:rsidRPr="00C756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756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(ขาดทุน) จากตราสารอนุพันธ์</w:t>
            </w:r>
          </w:p>
        </w:tc>
        <w:tc>
          <w:tcPr>
            <w:tcW w:w="1298" w:type="dxa"/>
          </w:tcPr>
          <w:p w:rsidR="000A5764" w:rsidRPr="00C756BF" w:rsidRDefault="000A5764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A5764" w:rsidRPr="00C756BF" w:rsidRDefault="000A5764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5764" w:rsidRPr="00C756BF" w:rsidTr="0003293E">
        <w:tc>
          <w:tcPr>
            <w:tcW w:w="6540" w:type="dxa"/>
          </w:tcPr>
          <w:p w:rsidR="000A5764" w:rsidRPr="00C756BF" w:rsidRDefault="000A5764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298" w:type="dxa"/>
          </w:tcPr>
          <w:p w:rsidR="000A5764" w:rsidRPr="00C756BF" w:rsidRDefault="008D4975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</w:rPr>
              <w:t>(</w:t>
            </w:r>
            <w:r w:rsidR="00A4349E" w:rsidRPr="00A4349E">
              <w:rPr>
                <w:rFonts w:ascii="Angsana New" w:hAnsi="Angsana New"/>
                <w:sz w:val="30"/>
                <w:szCs w:val="30"/>
              </w:rPr>
              <w:t>78</w:t>
            </w:r>
            <w:r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="00A4349E" w:rsidRPr="00A4349E">
              <w:rPr>
                <w:rFonts w:ascii="Angsana New" w:hAnsi="Angsana New"/>
                <w:sz w:val="30"/>
                <w:szCs w:val="30"/>
              </w:rPr>
              <w:t>071</w:t>
            </w:r>
            <w:r w:rsidRPr="00C756B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:rsidR="000A5764" w:rsidRPr="00C756BF" w:rsidRDefault="000A5764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</w:rPr>
              <w:t>(</w:t>
            </w:r>
            <w:r w:rsidR="00A4349E" w:rsidRPr="00A4349E">
              <w:rPr>
                <w:rFonts w:ascii="Angsana New" w:hAnsi="Angsana New"/>
                <w:sz w:val="30"/>
                <w:szCs w:val="30"/>
              </w:rPr>
              <w:t>45</w:t>
            </w:r>
            <w:r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="00A4349E" w:rsidRPr="00A4349E">
              <w:rPr>
                <w:rFonts w:ascii="Angsana New" w:hAnsi="Angsana New"/>
                <w:sz w:val="30"/>
                <w:szCs w:val="30"/>
              </w:rPr>
              <w:t>551</w:t>
            </w:r>
            <w:r w:rsidRPr="00C756B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A5764" w:rsidRPr="00C756BF" w:rsidTr="0003293E">
        <w:tc>
          <w:tcPr>
            <w:tcW w:w="6540" w:type="dxa"/>
          </w:tcPr>
          <w:p w:rsidR="000A5764" w:rsidRPr="00C756BF" w:rsidRDefault="005D23F4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  <w:tab w:val="left" w:pos="540"/>
              </w:tabs>
              <w:spacing w:line="240" w:lineRule="auto"/>
              <w:jc w:val="both"/>
            </w:pPr>
            <w:r w:rsidRPr="00C756BF">
              <w:br w:type="page"/>
            </w:r>
          </w:p>
          <w:p w:rsidR="005D23F4" w:rsidRPr="00C756BF" w:rsidRDefault="005D23F4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  <w:tab w:val="left" w:pos="540"/>
              </w:tabs>
              <w:spacing w:line="240" w:lineRule="auto"/>
              <w:jc w:val="both"/>
            </w:pPr>
          </w:p>
          <w:p w:rsidR="005D23F4" w:rsidRPr="00C756BF" w:rsidRDefault="005D23F4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sz w:val="16"/>
                <w:szCs w:val="16"/>
              </w:rPr>
            </w:pPr>
          </w:p>
          <w:p w:rsidR="00BD248B" w:rsidRPr="00C756BF" w:rsidRDefault="00BD248B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sz w:val="16"/>
                <w:szCs w:val="16"/>
              </w:rPr>
            </w:pPr>
          </w:p>
          <w:p w:rsidR="00BD248B" w:rsidRPr="00C756BF" w:rsidRDefault="00BD248B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98" w:type="dxa"/>
          </w:tcPr>
          <w:p w:rsidR="000A5764" w:rsidRPr="00C756BF" w:rsidRDefault="000A5764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:rsidR="000A5764" w:rsidRPr="00C756BF" w:rsidRDefault="000A5764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A5764" w:rsidRPr="00C756BF" w:rsidTr="0003293E">
        <w:tc>
          <w:tcPr>
            <w:tcW w:w="6540" w:type="dxa"/>
          </w:tcPr>
          <w:p w:rsidR="000A5764" w:rsidRPr="00C756BF" w:rsidRDefault="000A5764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756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98" w:type="dxa"/>
          </w:tcPr>
          <w:p w:rsidR="000A5764" w:rsidRPr="00C756BF" w:rsidRDefault="000A5764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A5764" w:rsidRPr="00C756BF" w:rsidRDefault="000A5764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5764" w:rsidRPr="00C756BF" w:rsidTr="0003293E">
        <w:tc>
          <w:tcPr>
            <w:tcW w:w="6540" w:type="dxa"/>
          </w:tcPr>
          <w:p w:rsidR="000A5764" w:rsidRPr="00C756BF" w:rsidRDefault="000A5764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lastRenderedPageBreak/>
              <w:t>ธนาคารกสิกรไทย จำกัด (มหาชน)</w:t>
            </w:r>
          </w:p>
        </w:tc>
        <w:tc>
          <w:tcPr>
            <w:tcW w:w="1298" w:type="dxa"/>
          </w:tcPr>
          <w:p w:rsidR="000A5764" w:rsidRPr="00C756BF" w:rsidRDefault="00A4349E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113</w:t>
            </w:r>
            <w:r w:rsidR="008D4975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737</w:t>
            </w:r>
          </w:p>
        </w:tc>
        <w:tc>
          <w:tcPr>
            <w:tcW w:w="1260" w:type="dxa"/>
          </w:tcPr>
          <w:p w:rsidR="000A5764" w:rsidRPr="00C756BF" w:rsidRDefault="00A4349E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113</w:t>
            </w:r>
            <w:r w:rsidR="000A5764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405</w:t>
            </w:r>
          </w:p>
        </w:tc>
      </w:tr>
      <w:tr w:rsidR="000A5764" w:rsidRPr="00C756BF" w:rsidTr="0003293E">
        <w:tc>
          <w:tcPr>
            <w:tcW w:w="6540" w:type="dxa"/>
          </w:tcPr>
          <w:p w:rsidR="000A5764" w:rsidRPr="00C756BF" w:rsidRDefault="000A5764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98" w:type="dxa"/>
          </w:tcPr>
          <w:p w:rsidR="000A5764" w:rsidRPr="00C756BF" w:rsidRDefault="000A5764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0A5764" w:rsidRPr="00C756BF" w:rsidRDefault="000A5764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A5764" w:rsidRPr="00C756BF" w:rsidTr="0003293E">
        <w:tc>
          <w:tcPr>
            <w:tcW w:w="6540" w:type="dxa"/>
          </w:tcPr>
          <w:p w:rsidR="000A5764" w:rsidRPr="00C756BF" w:rsidRDefault="000A5764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756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98" w:type="dxa"/>
          </w:tcPr>
          <w:p w:rsidR="000A5764" w:rsidRPr="00C756BF" w:rsidRDefault="000A5764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A5764" w:rsidRPr="00C756BF" w:rsidRDefault="000A5764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5764" w:rsidRPr="00C756BF" w:rsidTr="0003293E">
        <w:tc>
          <w:tcPr>
            <w:tcW w:w="6540" w:type="dxa"/>
          </w:tcPr>
          <w:p w:rsidR="000A5764" w:rsidRPr="00C756BF" w:rsidRDefault="000A5764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298" w:type="dxa"/>
          </w:tcPr>
          <w:p w:rsidR="000A5764" w:rsidRPr="00C756BF" w:rsidRDefault="00A4349E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3</w:t>
            </w:r>
            <w:r w:rsidR="008D4975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013</w:t>
            </w:r>
          </w:p>
        </w:tc>
        <w:tc>
          <w:tcPr>
            <w:tcW w:w="1260" w:type="dxa"/>
          </w:tcPr>
          <w:p w:rsidR="000A5764" w:rsidRPr="00C756BF" w:rsidRDefault="00A4349E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</w:t>
            </w:r>
            <w:r w:rsidR="000A5764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833</w:t>
            </w:r>
          </w:p>
        </w:tc>
      </w:tr>
      <w:tr w:rsidR="005D23F4" w:rsidRPr="00C756BF" w:rsidTr="0003293E">
        <w:tc>
          <w:tcPr>
            <w:tcW w:w="6540" w:type="dxa"/>
          </w:tcPr>
          <w:p w:rsidR="005D23F4" w:rsidRPr="00C756BF" w:rsidRDefault="005D23F4" w:rsidP="005D2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>บริษัท โพรเกรส มัลติ อินชัวรันส์ โบรกเกอร์ จำกัด</w:t>
            </w:r>
          </w:p>
        </w:tc>
        <w:tc>
          <w:tcPr>
            <w:tcW w:w="1298" w:type="dxa"/>
          </w:tcPr>
          <w:p w:rsidR="005D23F4" w:rsidRPr="00C756BF" w:rsidRDefault="00A4349E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:rsidR="005D23F4" w:rsidRPr="00C756BF" w:rsidRDefault="005D23F4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D23F4" w:rsidRPr="00C756BF" w:rsidTr="0003293E">
        <w:trPr>
          <w:trHeight w:val="137"/>
        </w:trPr>
        <w:tc>
          <w:tcPr>
            <w:tcW w:w="6540" w:type="dxa"/>
          </w:tcPr>
          <w:p w:rsidR="005D23F4" w:rsidRPr="00C756BF" w:rsidRDefault="005D23F4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98" w:type="dxa"/>
          </w:tcPr>
          <w:p w:rsidR="005D23F4" w:rsidRPr="00C756BF" w:rsidRDefault="005D23F4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5D23F4" w:rsidRPr="00C756BF" w:rsidRDefault="005D23F4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D23F4" w:rsidRPr="00C756BF" w:rsidTr="0003293E">
        <w:tc>
          <w:tcPr>
            <w:tcW w:w="6540" w:type="dxa"/>
          </w:tcPr>
          <w:p w:rsidR="005D23F4" w:rsidRPr="00C756BF" w:rsidRDefault="005D23F4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1298" w:type="dxa"/>
          </w:tcPr>
          <w:p w:rsidR="005D23F4" w:rsidRPr="00C756BF" w:rsidRDefault="005D23F4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260" w:type="dxa"/>
          </w:tcPr>
          <w:p w:rsidR="005D23F4" w:rsidRPr="00C756BF" w:rsidRDefault="005D23F4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</w:tr>
      <w:tr w:rsidR="005D23F4" w:rsidRPr="00C756BF" w:rsidTr="0003293E">
        <w:tc>
          <w:tcPr>
            <w:tcW w:w="6540" w:type="dxa"/>
          </w:tcPr>
          <w:p w:rsidR="005D23F4" w:rsidRPr="00C756BF" w:rsidRDefault="005D23F4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1298" w:type="dxa"/>
          </w:tcPr>
          <w:p w:rsidR="005D23F4" w:rsidRPr="00C756BF" w:rsidRDefault="00A4349E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10</w:t>
            </w:r>
            <w:r w:rsidR="005D23F4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822</w:t>
            </w:r>
          </w:p>
        </w:tc>
        <w:tc>
          <w:tcPr>
            <w:tcW w:w="1260" w:type="dxa"/>
          </w:tcPr>
          <w:p w:rsidR="005D23F4" w:rsidRPr="00C756BF" w:rsidRDefault="00A4349E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10</w:t>
            </w:r>
            <w:r w:rsidR="005D23F4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022</w:t>
            </w:r>
          </w:p>
        </w:tc>
      </w:tr>
      <w:tr w:rsidR="005D23F4" w:rsidRPr="00C756BF" w:rsidTr="0003293E">
        <w:tc>
          <w:tcPr>
            <w:tcW w:w="6540" w:type="dxa"/>
          </w:tcPr>
          <w:p w:rsidR="005D23F4" w:rsidRPr="00C756BF" w:rsidRDefault="005D23F4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>บริษัท โพรเกรส เทรนนิ่ง จำกัด</w:t>
            </w:r>
          </w:p>
        </w:tc>
        <w:tc>
          <w:tcPr>
            <w:tcW w:w="1298" w:type="dxa"/>
          </w:tcPr>
          <w:p w:rsidR="005D23F4" w:rsidRPr="00C756BF" w:rsidRDefault="00A4349E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260" w:type="dxa"/>
          </w:tcPr>
          <w:p w:rsidR="005D23F4" w:rsidRPr="00C756BF" w:rsidRDefault="00A4349E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5D23F4" w:rsidRPr="00C756BF" w:rsidTr="0003293E">
        <w:tc>
          <w:tcPr>
            <w:tcW w:w="6540" w:type="dxa"/>
          </w:tcPr>
          <w:p w:rsidR="005D23F4" w:rsidRPr="00C756BF" w:rsidRDefault="005D23F4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98" w:type="dxa"/>
          </w:tcPr>
          <w:p w:rsidR="005D23F4" w:rsidRPr="00C756BF" w:rsidRDefault="005D23F4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5D23F4" w:rsidRPr="00C756BF" w:rsidRDefault="005D23F4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D23F4" w:rsidRPr="00C756BF" w:rsidTr="0003293E">
        <w:tc>
          <w:tcPr>
            <w:tcW w:w="6540" w:type="dxa"/>
          </w:tcPr>
          <w:p w:rsidR="005D23F4" w:rsidRPr="00C756BF" w:rsidRDefault="005D23F4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ค่าธรรมเนียมและบริการจ่าย</w:t>
            </w:r>
          </w:p>
        </w:tc>
        <w:tc>
          <w:tcPr>
            <w:tcW w:w="1298" w:type="dxa"/>
          </w:tcPr>
          <w:p w:rsidR="005D23F4" w:rsidRPr="00C756BF" w:rsidRDefault="005D23F4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D23F4" w:rsidRPr="00C756BF" w:rsidRDefault="005D23F4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23F4" w:rsidRPr="00C756BF" w:rsidTr="0003293E">
        <w:tc>
          <w:tcPr>
            <w:tcW w:w="6540" w:type="dxa"/>
          </w:tcPr>
          <w:p w:rsidR="005D23F4" w:rsidRPr="00C756BF" w:rsidRDefault="005D23F4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298" w:type="dxa"/>
          </w:tcPr>
          <w:p w:rsidR="005D23F4" w:rsidRPr="00C756BF" w:rsidRDefault="00A4349E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3</w:t>
            </w:r>
            <w:r w:rsidR="005D23F4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969</w:t>
            </w:r>
          </w:p>
        </w:tc>
        <w:tc>
          <w:tcPr>
            <w:tcW w:w="1260" w:type="dxa"/>
          </w:tcPr>
          <w:p w:rsidR="005D23F4" w:rsidRPr="00C756BF" w:rsidRDefault="00A4349E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9</w:t>
            </w:r>
            <w:r w:rsidR="005D23F4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522</w:t>
            </w:r>
          </w:p>
        </w:tc>
      </w:tr>
      <w:tr w:rsidR="005D23F4" w:rsidRPr="00C756BF" w:rsidTr="0003293E">
        <w:tc>
          <w:tcPr>
            <w:tcW w:w="6540" w:type="dxa"/>
          </w:tcPr>
          <w:p w:rsidR="005D23F4" w:rsidRPr="00C756BF" w:rsidRDefault="005D23F4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86"/>
              </w:tabs>
              <w:spacing w:line="240" w:lineRule="auto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ab/>
              <w:t>บริษัทหลักทรัพย์จัดการกองทุน กสิกรไทย จำกัด</w:t>
            </w:r>
          </w:p>
        </w:tc>
        <w:tc>
          <w:tcPr>
            <w:tcW w:w="1298" w:type="dxa"/>
          </w:tcPr>
          <w:p w:rsidR="005D23F4" w:rsidRPr="00C756BF" w:rsidRDefault="00A4349E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233</w:t>
            </w:r>
          </w:p>
        </w:tc>
        <w:tc>
          <w:tcPr>
            <w:tcW w:w="1260" w:type="dxa"/>
          </w:tcPr>
          <w:p w:rsidR="005D23F4" w:rsidRPr="00C756BF" w:rsidRDefault="00A4349E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236</w:t>
            </w:r>
          </w:p>
        </w:tc>
      </w:tr>
      <w:tr w:rsidR="005D23F4" w:rsidRPr="00C756BF" w:rsidTr="0003293E">
        <w:tc>
          <w:tcPr>
            <w:tcW w:w="6540" w:type="dxa"/>
          </w:tcPr>
          <w:p w:rsidR="005D23F4" w:rsidRPr="00C756BF" w:rsidRDefault="005D23F4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86"/>
              </w:tabs>
              <w:spacing w:line="240" w:lineRule="auto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>บริษัท ศูนย์วิจัย กสิกรไทย จำกัด</w:t>
            </w:r>
          </w:p>
        </w:tc>
        <w:tc>
          <w:tcPr>
            <w:tcW w:w="1298" w:type="dxa"/>
          </w:tcPr>
          <w:p w:rsidR="005D23F4" w:rsidRPr="00C756BF" w:rsidRDefault="00A4349E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260" w:type="dxa"/>
          </w:tcPr>
          <w:p w:rsidR="005D23F4" w:rsidRPr="00C756BF" w:rsidRDefault="005D23F4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D23F4" w:rsidRPr="00C756BF" w:rsidTr="0003293E">
        <w:tc>
          <w:tcPr>
            <w:tcW w:w="6540" w:type="dxa"/>
          </w:tcPr>
          <w:p w:rsidR="005D23F4" w:rsidRPr="00C756BF" w:rsidRDefault="005D23F4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 w:rsidRPr="00C756BF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เมืองไทยประกันชีวิต จำกัด </w:t>
            </w:r>
            <w:r w:rsidRPr="00C756BF">
              <w:rPr>
                <w:rFonts w:ascii="Angsana New" w:hAnsi="Angsana New"/>
                <w:b/>
                <w:sz w:val="30"/>
                <w:szCs w:val="30"/>
              </w:rPr>
              <w:t>(</w:t>
            </w: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>มหาชน</w:t>
            </w:r>
            <w:r w:rsidRPr="00C756BF">
              <w:rPr>
                <w:rFonts w:ascii="Angsana New" w:hAnsi="Angsana New"/>
                <w:b/>
                <w:sz w:val="30"/>
                <w:szCs w:val="30"/>
              </w:rPr>
              <w:t>)</w:t>
            </w:r>
          </w:p>
        </w:tc>
        <w:tc>
          <w:tcPr>
            <w:tcW w:w="1298" w:type="dxa"/>
          </w:tcPr>
          <w:p w:rsidR="005D23F4" w:rsidRPr="00C756BF" w:rsidRDefault="00A4349E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</w:t>
            </w:r>
            <w:r w:rsidR="005D23F4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803</w:t>
            </w:r>
          </w:p>
        </w:tc>
        <w:tc>
          <w:tcPr>
            <w:tcW w:w="1260" w:type="dxa"/>
          </w:tcPr>
          <w:p w:rsidR="005D23F4" w:rsidRPr="00C756BF" w:rsidRDefault="00A4349E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</w:t>
            </w:r>
            <w:r w:rsidR="005D23F4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154</w:t>
            </w:r>
          </w:p>
        </w:tc>
      </w:tr>
      <w:tr w:rsidR="005D23F4" w:rsidRPr="00C756BF" w:rsidTr="0003293E">
        <w:tc>
          <w:tcPr>
            <w:tcW w:w="6540" w:type="dxa"/>
          </w:tcPr>
          <w:p w:rsidR="005D23F4" w:rsidRPr="00C756BF" w:rsidRDefault="005D23F4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98" w:type="dxa"/>
          </w:tcPr>
          <w:p w:rsidR="005D23F4" w:rsidRPr="00C756BF" w:rsidRDefault="005D23F4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:rsidR="005D23F4" w:rsidRPr="00C756BF" w:rsidRDefault="005D23F4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D23F4" w:rsidRPr="00C756BF" w:rsidTr="0003293E">
        <w:tc>
          <w:tcPr>
            <w:tcW w:w="6540" w:type="dxa"/>
          </w:tcPr>
          <w:p w:rsidR="005D23F4" w:rsidRPr="00C756BF" w:rsidRDefault="005D23F4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ค่าใช้จ่ายอาคาร สถานที่ และอุปกรณ์</w:t>
            </w:r>
          </w:p>
        </w:tc>
        <w:tc>
          <w:tcPr>
            <w:tcW w:w="1298" w:type="dxa"/>
          </w:tcPr>
          <w:p w:rsidR="005D23F4" w:rsidRPr="00C756BF" w:rsidRDefault="005D23F4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D23F4" w:rsidRPr="00C756BF" w:rsidRDefault="005D23F4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23F4" w:rsidRPr="00C756BF" w:rsidTr="0003293E">
        <w:tc>
          <w:tcPr>
            <w:tcW w:w="6540" w:type="dxa"/>
          </w:tcPr>
          <w:p w:rsidR="005D23F4" w:rsidRPr="00C756BF" w:rsidRDefault="005D23F4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298" w:type="dxa"/>
          </w:tcPr>
          <w:p w:rsidR="005D23F4" w:rsidRPr="00C756BF" w:rsidRDefault="00A4349E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43</w:t>
            </w:r>
            <w:r w:rsidR="005D23F4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945</w:t>
            </w:r>
          </w:p>
        </w:tc>
        <w:tc>
          <w:tcPr>
            <w:tcW w:w="1260" w:type="dxa"/>
          </w:tcPr>
          <w:p w:rsidR="005D23F4" w:rsidRPr="00C756BF" w:rsidRDefault="00A4349E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43</w:t>
            </w:r>
            <w:r w:rsidR="005D23F4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074</w:t>
            </w:r>
          </w:p>
        </w:tc>
      </w:tr>
      <w:tr w:rsidR="005D23F4" w:rsidRPr="00C756BF" w:rsidTr="0003293E">
        <w:tc>
          <w:tcPr>
            <w:tcW w:w="6540" w:type="dxa"/>
          </w:tcPr>
          <w:p w:rsidR="005D23F4" w:rsidRPr="00C756BF" w:rsidRDefault="005D23F4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98" w:type="dxa"/>
          </w:tcPr>
          <w:p w:rsidR="005D23F4" w:rsidRPr="00C756BF" w:rsidRDefault="005D23F4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5D23F4" w:rsidRPr="00C756BF" w:rsidRDefault="005D23F4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D23F4" w:rsidRPr="00C756BF" w:rsidTr="0003293E">
        <w:tc>
          <w:tcPr>
            <w:tcW w:w="6540" w:type="dxa"/>
          </w:tcPr>
          <w:p w:rsidR="005D23F4" w:rsidRPr="00C756BF" w:rsidRDefault="005D23F4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98" w:type="dxa"/>
          </w:tcPr>
          <w:p w:rsidR="005D23F4" w:rsidRPr="00C756BF" w:rsidRDefault="005D23F4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D23F4" w:rsidRPr="00C756BF" w:rsidRDefault="005D23F4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23F4" w:rsidRPr="00C756BF" w:rsidTr="0003293E">
        <w:tc>
          <w:tcPr>
            <w:tcW w:w="6540" w:type="dxa"/>
          </w:tcPr>
          <w:p w:rsidR="005D23F4" w:rsidRPr="00C756BF" w:rsidRDefault="005D23F4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298" w:type="dxa"/>
          </w:tcPr>
          <w:p w:rsidR="005D23F4" w:rsidRPr="00C756BF" w:rsidRDefault="00A4349E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60" w:type="dxa"/>
          </w:tcPr>
          <w:p w:rsidR="005D23F4" w:rsidRPr="00C756BF" w:rsidRDefault="00A4349E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931</w:t>
            </w:r>
          </w:p>
        </w:tc>
      </w:tr>
      <w:tr w:rsidR="005D23F4" w:rsidRPr="00C756BF" w:rsidTr="0003293E">
        <w:tc>
          <w:tcPr>
            <w:tcW w:w="6540" w:type="dxa"/>
          </w:tcPr>
          <w:p w:rsidR="005D23F4" w:rsidRPr="00C756BF" w:rsidRDefault="005D23F4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98" w:type="dxa"/>
          </w:tcPr>
          <w:p w:rsidR="005D23F4" w:rsidRPr="00C756BF" w:rsidRDefault="005D23F4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5D23F4" w:rsidRPr="00C756BF" w:rsidRDefault="005D23F4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D23F4" w:rsidRPr="00C756BF" w:rsidTr="0003293E">
        <w:tc>
          <w:tcPr>
            <w:tcW w:w="6540" w:type="dxa"/>
          </w:tcPr>
          <w:p w:rsidR="005D23F4" w:rsidRPr="00C756BF" w:rsidRDefault="005D23F4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98" w:type="dxa"/>
          </w:tcPr>
          <w:p w:rsidR="005D23F4" w:rsidRPr="00C756BF" w:rsidRDefault="005D23F4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D23F4" w:rsidRPr="00C756BF" w:rsidRDefault="005D23F4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23F4" w:rsidRPr="00C756BF" w:rsidTr="0003293E">
        <w:tc>
          <w:tcPr>
            <w:tcW w:w="6540" w:type="dxa"/>
          </w:tcPr>
          <w:p w:rsidR="005D23F4" w:rsidRPr="00C756BF" w:rsidRDefault="005D23F4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298" w:type="dxa"/>
          </w:tcPr>
          <w:p w:rsidR="005D23F4" w:rsidRPr="00C756BF" w:rsidRDefault="00A4349E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340</w:t>
            </w:r>
          </w:p>
        </w:tc>
        <w:tc>
          <w:tcPr>
            <w:tcW w:w="1260" w:type="dxa"/>
          </w:tcPr>
          <w:p w:rsidR="005D23F4" w:rsidRPr="00C756BF" w:rsidRDefault="00A4349E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474</w:t>
            </w:r>
          </w:p>
        </w:tc>
      </w:tr>
      <w:tr w:rsidR="005D23F4" w:rsidRPr="00C756BF" w:rsidTr="005D23F4">
        <w:tc>
          <w:tcPr>
            <w:tcW w:w="6540" w:type="dxa"/>
          </w:tcPr>
          <w:p w:rsidR="005D23F4" w:rsidRPr="00C756BF" w:rsidRDefault="005D23F4" w:rsidP="005D2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>บริษัท โพรเกรส พลัส จำกัด</w:t>
            </w:r>
          </w:p>
        </w:tc>
        <w:tc>
          <w:tcPr>
            <w:tcW w:w="1298" w:type="dxa"/>
          </w:tcPr>
          <w:p w:rsidR="005D23F4" w:rsidRPr="00C756BF" w:rsidRDefault="005D23F4" w:rsidP="005D2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5D23F4" w:rsidRPr="00C756BF" w:rsidRDefault="00A4349E" w:rsidP="005D2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120</w:t>
            </w:r>
          </w:p>
        </w:tc>
      </w:tr>
      <w:tr w:rsidR="005D23F4" w:rsidRPr="00C756BF" w:rsidTr="005D23F4">
        <w:tc>
          <w:tcPr>
            <w:tcW w:w="6540" w:type="dxa"/>
          </w:tcPr>
          <w:p w:rsidR="005D23F4" w:rsidRPr="00C756BF" w:rsidRDefault="005D23F4" w:rsidP="005D23F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>บริษัท โพรเกรส ฟาซิลิตีส์ แมเนจเมนท์  จำกัด</w:t>
            </w:r>
          </w:p>
        </w:tc>
        <w:tc>
          <w:tcPr>
            <w:tcW w:w="1298" w:type="dxa"/>
          </w:tcPr>
          <w:p w:rsidR="005D23F4" w:rsidRPr="00C756BF" w:rsidRDefault="00A4349E" w:rsidP="005D2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774</w:t>
            </w:r>
          </w:p>
        </w:tc>
        <w:tc>
          <w:tcPr>
            <w:tcW w:w="1260" w:type="dxa"/>
          </w:tcPr>
          <w:p w:rsidR="005D23F4" w:rsidRPr="00C756BF" w:rsidRDefault="00A4349E" w:rsidP="005D2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744</w:t>
            </w:r>
          </w:p>
        </w:tc>
      </w:tr>
      <w:tr w:rsidR="005D23F4" w:rsidRPr="00C756BF" w:rsidTr="005D23F4">
        <w:tc>
          <w:tcPr>
            <w:tcW w:w="6540" w:type="dxa"/>
          </w:tcPr>
          <w:p w:rsidR="005D23F4" w:rsidRPr="00C756BF" w:rsidRDefault="005D23F4" w:rsidP="005D23F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>บริษัท รักษาความปลอดภัย โพรเกรส เซอร์วิส จำกัด</w:t>
            </w:r>
          </w:p>
        </w:tc>
        <w:tc>
          <w:tcPr>
            <w:tcW w:w="1298" w:type="dxa"/>
          </w:tcPr>
          <w:p w:rsidR="005D23F4" w:rsidRPr="00C756BF" w:rsidRDefault="00A4349E" w:rsidP="005D2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</w:t>
            </w:r>
            <w:r w:rsidR="005D23F4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889</w:t>
            </w:r>
          </w:p>
        </w:tc>
        <w:tc>
          <w:tcPr>
            <w:tcW w:w="1260" w:type="dxa"/>
          </w:tcPr>
          <w:p w:rsidR="005D23F4" w:rsidRPr="00C756BF" w:rsidRDefault="00A4349E" w:rsidP="005D2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</w:t>
            </w:r>
            <w:r w:rsidR="005D23F4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190</w:t>
            </w:r>
          </w:p>
        </w:tc>
      </w:tr>
      <w:tr w:rsidR="005D23F4" w:rsidRPr="00C756BF" w:rsidTr="0003293E">
        <w:tc>
          <w:tcPr>
            <w:tcW w:w="6540" w:type="dxa"/>
          </w:tcPr>
          <w:p w:rsidR="005D23F4" w:rsidRPr="00C756BF" w:rsidRDefault="005D23F4" w:rsidP="000A576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>บริษัท โพรเกรส เอช อาร์ จำกัด</w:t>
            </w:r>
          </w:p>
        </w:tc>
        <w:tc>
          <w:tcPr>
            <w:tcW w:w="1298" w:type="dxa"/>
          </w:tcPr>
          <w:p w:rsidR="005D23F4" w:rsidRPr="00C756BF" w:rsidRDefault="00A4349E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8</w:t>
            </w:r>
            <w:r w:rsidR="005D23F4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829</w:t>
            </w:r>
          </w:p>
        </w:tc>
        <w:tc>
          <w:tcPr>
            <w:tcW w:w="1260" w:type="dxa"/>
          </w:tcPr>
          <w:p w:rsidR="005D23F4" w:rsidRPr="00C756BF" w:rsidRDefault="00A4349E" w:rsidP="000A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7</w:t>
            </w:r>
            <w:r w:rsidR="005D23F4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287</w:t>
            </w:r>
          </w:p>
        </w:tc>
      </w:tr>
    </w:tbl>
    <w:p w:rsidR="001F3EE3" w:rsidRPr="00C756BF" w:rsidRDefault="001F3EE3" w:rsidP="00C179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="Angsana New" w:hAnsi="Angsana New"/>
          <w:b/>
          <w:sz w:val="24"/>
          <w:szCs w:val="24"/>
        </w:rPr>
      </w:pPr>
    </w:p>
    <w:p w:rsidR="00D67464" w:rsidRPr="00C756BF" w:rsidRDefault="000A5764" w:rsidP="000A5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="Angsana New" w:hAnsi="Angsana New"/>
          <w:b/>
          <w:sz w:val="30"/>
          <w:szCs w:val="30"/>
        </w:rPr>
      </w:pPr>
      <w:r w:rsidRPr="00C756BF">
        <w:rPr>
          <w:rFonts w:ascii="Angsana New" w:hAnsi="Angsana New"/>
          <w:b/>
          <w:sz w:val="24"/>
          <w:szCs w:val="24"/>
        </w:rPr>
        <w:br w:type="page"/>
      </w:r>
      <w:r w:rsidR="00000A65" w:rsidRPr="00C756BF">
        <w:rPr>
          <w:rFonts w:ascii="Angsana New" w:hAnsi="Angsana New"/>
          <w:b/>
          <w:sz w:val="30"/>
          <w:szCs w:val="30"/>
          <w:cs/>
        </w:rPr>
        <w:lastRenderedPageBreak/>
        <w:t>ยอดคงเหลือ</w:t>
      </w:r>
      <w:r w:rsidR="000325CC" w:rsidRPr="00C756BF">
        <w:rPr>
          <w:rFonts w:ascii="Angsana New" w:hAnsi="Angsana New"/>
          <w:b/>
          <w:sz w:val="30"/>
          <w:szCs w:val="30"/>
          <w:cs/>
        </w:rPr>
        <w:t>ที่สำคัญ</w:t>
      </w:r>
      <w:r w:rsidR="00000A65" w:rsidRPr="00C756BF">
        <w:rPr>
          <w:rFonts w:ascii="Angsana New" w:hAnsi="Angsana New"/>
          <w:b/>
          <w:sz w:val="30"/>
          <w:szCs w:val="30"/>
          <w:cs/>
        </w:rPr>
        <w:t xml:space="preserve"> ณ วันที่</w:t>
      </w:r>
      <w:r w:rsidR="00000A65" w:rsidRPr="00C756BF">
        <w:rPr>
          <w:rFonts w:ascii="Angsana New" w:hAnsi="Angsana New"/>
          <w:bCs/>
          <w:sz w:val="30"/>
          <w:szCs w:val="30"/>
          <w:cs/>
        </w:rPr>
        <w:t xml:space="preserve"> </w:t>
      </w:r>
      <w:r w:rsidR="00A4349E" w:rsidRPr="00A4349E">
        <w:rPr>
          <w:rFonts w:ascii="Angsana New" w:hAnsi="Angsana New"/>
          <w:bCs/>
          <w:sz w:val="30"/>
          <w:szCs w:val="30"/>
        </w:rPr>
        <w:t>31</w:t>
      </w:r>
      <w:r w:rsidRPr="00C756BF">
        <w:rPr>
          <w:rFonts w:ascii="Angsana New" w:hAnsi="Angsana New"/>
          <w:bCs/>
          <w:sz w:val="30"/>
          <w:szCs w:val="30"/>
        </w:rPr>
        <w:t xml:space="preserve"> </w:t>
      </w:r>
      <w:r w:rsidRPr="00C756BF">
        <w:rPr>
          <w:rFonts w:ascii="Angsana New" w:hAnsi="Angsana New"/>
          <w:b/>
          <w:sz w:val="30"/>
          <w:szCs w:val="30"/>
          <w:cs/>
        </w:rPr>
        <w:t>ธันวาคม</w:t>
      </w:r>
      <w:r w:rsidR="00C17931" w:rsidRPr="00C756BF">
        <w:rPr>
          <w:rFonts w:ascii="Angsana New" w:hAnsi="Angsana New"/>
          <w:b/>
          <w:sz w:val="30"/>
          <w:szCs w:val="30"/>
          <w:cs/>
        </w:rPr>
        <w:t xml:space="preserve"> </w:t>
      </w:r>
      <w:r w:rsidR="00A4349E" w:rsidRPr="00A4349E">
        <w:rPr>
          <w:rFonts w:ascii="Angsana New" w:hAnsi="Angsana New"/>
          <w:bCs/>
          <w:sz w:val="30"/>
          <w:szCs w:val="30"/>
        </w:rPr>
        <w:t>2562</w:t>
      </w:r>
      <w:r w:rsidR="00C17931" w:rsidRPr="00C756BF">
        <w:rPr>
          <w:rFonts w:ascii="Angsana New" w:hAnsi="Angsana New"/>
          <w:b/>
          <w:sz w:val="30"/>
          <w:szCs w:val="30"/>
          <w:cs/>
        </w:rPr>
        <w:t xml:space="preserve"> และ</w:t>
      </w:r>
      <w:r w:rsidR="00C17931" w:rsidRPr="00C756BF">
        <w:rPr>
          <w:rFonts w:ascii="Angsana New" w:hAnsi="Angsana New"/>
          <w:bCs/>
          <w:sz w:val="30"/>
          <w:szCs w:val="30"/>
          <w:cs/>
        </w:rPr>
        <w:t xml:space="preserve"> </w:t>
      </w:r>
      <w:r w:rsidR="00A4349E" w:rsidRPr="00A4349E">
        <w:rPr>
          <w:rFonts w:ascii="Angsana New" w:hAnsi="Angsana New"/>
          <w:bCs/>
          <w:sz w:val="30"/>
          <w:szCs w:val="30"/>
        </w:rPr>
        <w:t>2561</w:t>
      </w:r>
      <w:r w:rsidR="00000A65" w:rsidRPr="00C756BF">
        <w:rPr>
          <w:rFonts w:ascii="Angsana New" w:hAnsi="Angsana New"/>
          <w:b/>
          <w:sz w:val="30"/>
          <w:szCs w:val="30"/>
        </w:rPr>
        <w:t xml:space="preserve"> </w:t>
      </w:r>
      <w:r w:rsidR="00181C58" w:rsidRPr="00C756BF">
        <w:rPr>
          <w:rFonts w:ascii="Angsana New" w:hAnsi="Angsana New"/>
          <w:b/>
          <w:sz w:val="30"/>
          <w:szCs w:val="30"/>
          <w:cs/>
        </w:rPr>
        <w:t>บุคคลหรือ</w:t>
      </w:r>
      <w:r w:rsidR="00EE303D" w:rsidRPr="00C756BF">
        <w:rPr>
          <w:rFonts w:ascii="Angsana New" w:hAnsi="Angsana New"/>
          <w:b/>
          <w:sz w:val="30"/>
          <w:szCs w:val="30"/>
          <w:cs/>
        </w:rPr>
        <w:t>กิจการที่เกี่ยวข้องกันสรุปได้ดังนี้</w:t>
      </w:r>
    </w:p>
    <w:p w:rsidR="0000793D" w:rsidRPr="00C756BF" w:rsidRDefault="0000793D" w:rsidP="00D67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="Angsana New" w:hAnsi="Angsana New"/>
          <w:bCs/>
          <w:sz w:val="20"/>
          <w:szCs w:val="20"/>
        </w:rPr>
      </w:pPr>
    </w:p>
    <w:tbl>
      <w:tblPr>
        <w:tblW w:w="9171" w:type="dxa"/>
        <w:tblInd w:w="495" w:type="dxa"/>
        <w:tblLayout w:type="fixed"/>
        <w:tblLook w:val="01E0" w:firstRow="1" w:lastRow="1" w:firstColumn="1" w:lastColumn="1" w:noHBand="0" w:noVBand="0"/>
      </w:tblPr>
      <w:tblGrid>
        <w:gridCol w:w="6471"/>
        <w:gridCol w:w="1350"/>
        <w:gridCol w:w="1350"/>
      </w:tblGrid>
      <w:tr w:rsidR="00000A65" w:rsidRPr="00C756BF" w:rsidTr="000A5764">
        <w:trPr>
          <w:tblHeader/>
        </w:trPr>
        <w:tc>
          <w:tcPr>
            <w:tcW w:w="6471" w:type="dxa"/>
          </w:tcPr>
          <w:p w:rsidR="00000A65" w:rsidRPr="00C756BF" w:rsidRDefault="00000A65" w:rsidP="00000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000A65" w:rsidRPr="00C756BF" w:rsidRDefault="00A4349E" w:rsidP="00000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000A65" w:rsidRPr="00C756BF" w:rsidRDefault="00A4349E" w:rsidP="00000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000A65" w:rsidRPr="00C756BF" w:rsidTr="000A5764">
        <w:trPr>
          <w:tblHeader/>
        </w:trPr>
        <w:tc>
          <w:tcPr>
            <w:tcW w:w="6471" w:type="dxa"/>
          </w:tcPr>
          <w:p w:rsidR="00000A65" w:rsidRPr="00C756BF" w:rsidRDefault="00000A65" w:rsidP="00000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:rsidR="00000A65" w:rsidRPr="00C756BF" w:rsidRDefault="00000A65" w:rsidP="00000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u w:val="double"/>
              </w:rPr>
            </w:pPr>
            <w:r w:rsidRPr="00C756B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756B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C756B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00A65" w:rsidRPr="00C756BF" w:rsidTr="000A5764">
        <w:tc>
          <w:tcPr>
            <w:tcW w:w="6471" w:type="dxa"/>
          </w:tcPr>
          <w:p w:rsidR="00000A65" w:rsidRPr="00C756BF" w:rsidRDefault="00000A65" w:rsidP="00000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:rsidR="00000A65" w:rsidRPr="00C756BF" w:rsidRDefault="00000A65" w:rsidP="00000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350" w:type="dxa"/>
          </w:tcPr>
          <w:p w:rsidR="00000A65" w:rsidRPr="00C756BF" w:rsidRDefault="00000A65" w:rsidP="00000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</w:tr>
      <w:tr w:rsidR="00C17931" w:rsidRPr="00C756BF" w:rsidTr="00C33AF7">
        <w:tc>
          <w:tcPr>
            <w:tcW w:w="6471" w:type="dxa"/>
          </w:tcPr>
          <w:p w:rsidR="00C17931" w:rsidRPr="00C756BF" w:rsidRDefault="00C17931" w:rsidP="00C1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50" w:type="dxa"/>
            <w:shd w:val="clear" w:color="auto" w:fill="auto"/>
          </w:tcPr>
          <w:p w:rsidR="00C17931" w:rsidRPr="00C756BF" w:rsidRDefault="00A4349E" w:rsidP="00C1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75</w:t>
            </w:r>
            <w:r w:rsidR="00C33AF7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507</w:t>
            </w:r>
          </w:p>
        </w:tc>
        <w:tc>
          <w:tcPr>
            <w:tcW w:w="1350" w:type="dxa"/>
          </w:tcPr>
          <w:p w:rsidR="00C17931" w:rsidRPr="00C756BF" w:rsidRDefault="00A4349E" w:rsidP="00C1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219</w:t>
            </w:r>
            <w:r w:rsidR="00C17931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377</w:t>
            </w:r>
          </w:p>
        </w:tc>
      </w:tr>
      <w:tr w:rsidR="00C17931" w:rsidRPr="00C756BF" w:rsidTr="000A5764">
        <w:tc>
          <w:tcPr>
            <w:tcW w:w="6471" w:type="dxa"/>
          </w:tcPr>
          <w:p w:rsidR="00C17931" w:rsidRPr="00C756BF" w:rsidRDefault="00C17931" w:rsidP="00C17931">
            <w:pPr>
              <w:rPr>
                <w:rFonts w:ascii="Angsana New" w:hAnsi="Angsana New"/>
                <w:b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C17931" w:rsidRPr="00C756BF" w:rsidRDefault="00C17931" w:rsidP="00C1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:rsidR="00C17931" w:rsidRPr="00C756BF" w:rsidRDefault="00C17931" w:rsidP="00C1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35CD6" w:rsidRPr="00C756BF" w:rsidTr="000A5764">
        <w:tc>
          <w:tcPr>
            <w:tcW w:w="6471" w:type="dxa"/>
          </w:tcPr>
          <w:p w:rsidR="00335CD6" w:rsidRPr="00C756BF" w:rsidRDefault="00335CD6" w:rsidP="00A90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ตราสารอนุพันธ์</w:t>
            </w:r>
            <w:r w:rsidRPr="00C756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90E1F" w:rsidRPr="00C756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–</w:t>
            </w:r>
            <w:r w:rsidRPr="00C756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756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ออป</w:t>
            </w:r>
            <w:r w:rsidR="00A90E1F" w:rsidRPr="00C756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ชั่</w:t>
            </w:r>
            <w:r w:rsidRPr="00C756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น </w:t>
            </w:r>
            <w:r w:rsidRPr="00C756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C756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จำนวนเงินตามสัญญา</w:t>
            </w:r>
            <w:r w:rsidRPr="00C756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:rsidR="00335CD6" w:rsidRPr="00C756BF" w:rsidRDefault="00335CD6" w:rsidP="00C1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335CD6" w:rsidRPr="00C756BF" w:rsidRDefault="00335CD6" w:rsidP="00C1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35CD6" w:rsidRPr="00C756BF" w:rsidTr="000A5764">
        <w:tc>
          <w:tcPr>
            <w:tcW w:w="6471" w:type="dxa"/>
          </w:tcPr>
          <w:p w:rsidR="00335CD6" w:rsidRPr="00C756BF" w:rsidRDefault="00335CD6" w:rsidP="00C1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50" w:type="dxa"/>
            <w:shd w:val="clear" w:color="auto" w:fill="auto"/>
          </w:tcPr>
          <w:p w:rsidR="00335CD6" w:rsidRPr="00C756BF" w:rsidRDefault="00A90E1F" w:rsidP="00C1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</w:tcPr>
          <w:p w:rsidR="00335CD6" w:rsidRPr="00C756BF" w:rsidRDefault="00A4349E" w:rsidP="00C1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413</w:t>
            </w:r>
            <w:r w:rsidR="00335CD6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657</w:t>
            </w:r>
          </w:p>
        </w:tc>
      </w:tr>
      <w:tr w:rsidR="00335CD6" w:rsidRPr="00C756BF" w:rsidTr="000A5764">
        <w:tc>
          <w:tcPr>
            <w:tcW w:w="6471" w:type="dxa"/>
          </w:tcPr>
          <w:p w:rsidR="00335CD6" w:rsidRPr="00C756BF" w:rsidRDefault="00335CD6" w:rsidP="00C1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:rsidR="00335CD6" w:rsidRPr="00C756BF" w:rsidRDefault="00335CD6" w:rsidP="00C1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:rsidR="00335CD6" w:rsidRPr="00C756BF" w:rsidRDefault="00335CD6" w:rsidP="00C1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335CD6" w:rsidRPr="00C756BF" w:rsidTr="000A5764">
        <w:tc>
          <w:tcPr>
            <w:tcW w:w="6471" w:type="dxa"/>
          </w:tcPr>
          <w:p w:rsidR="00335CD6" w:rsidRPr="00C756BF" w:rsidRDefault="00335CD6" w:rsidP="00C1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56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350" w:type="dxa"/>
          </w:tcPr>
          <w:p w:rsidR="00335CD6" w:rsidRPr="00C756BF" w:rsidRDefault="00335CD6" w:rsidP="00C1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:rsidR="00335CD6" w:rsidRPr="00C756BF" w:rsidRDefault="00335CD6" w:rsidP="00C1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35CD6" w:rsidRPr="00C756BF" w:rsidTr="000A5764">
        <w:tc>
          <w:tcPr>
            <w:tcW w:w="6471" w:type="dxa"/>
          </w:tcPr>
          <w:p w:rsidR="00335CD6" w:rsidRPr="00C756BF" w:rsidRDefault="00335CD6" w:rsidP="00C1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50" w:type="dxa"/>
          </w:tcPr>
          <w:p w:rsidR="00335CD6" w:rsidRPr="00C756BF" w:rsidRDefault="00A4349E" w:rsidP="00C1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29</w:t>
            </w:r>
            <w:r w:rsidR="00A90E1F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715</w:t>
            </w:r>
          </w:p>
        </w:tc>
        <w:tc>
          <w:tcPr>
            <w:tcW w:w="1350" w:type="dxa"/>
          </w:tcPr>
          <w:p w:rsidR="00335CD6" w:rsidRPr="00C756BF" w:rsidRDefault="00A4349E" w:rsidP="00C1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15</w:t>
            </w:r>
            <w:r w:rsidR="00335CD6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481</w:t>
            </w:r>
          </w:p>
        </w:tc>
      </w:tr>
      <w:tr w:rsidR="00335CD6" w:rsidRPr="00C756BF" w:rsidTr="000A5764">
        <w:tc>
          <w:tcPr>
            <w:tcW w:w="6471" w:type="dxa"/>
          </w:tcPr>
          <w:p w:rsidR="00335CD6" w:rsidRPr="00C756BF" w:rsidRDefault="00335CD6" w:rsidP="00C1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:rsidR="00335CD6" w:rsidRPr="00C756BF" w:rsidRDefault="00335CD6" w:rsidP="00C1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:rsidR="00335CD6" w:rsidRPr="00C756BF" w:rsidRDefault="00335CD6" w:rsidP="00C1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35CD6" w:rsidRPr="00C756BF" w:rsidTr="00873886">
        <w:tc>
          <w:tcPr>
            <w:tcW w:w="6471" w:type="dxa"/>
          </w:tcPr>
          <w:p w:rsidR="00335CD6" w:rsidRPr="00C756BF" w:rsidRDefault="00335CD6" w:rsidP="00C1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sz w:val="20"/>
                <w:szCs w:val="20"/>
                <w:cs/>
              </w:rPr>
            </w:pPr>
            <w:r w:rsidRPr="00C756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350" w:type="dxa"/>
          </w:tcPr>
          <w:p w:rsidR="00335CD6" w:rsidRPr="00C756BF" w:rsidRDefault="00335CD6" w:rsidP="00C1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:rsidR="00335CD6" w:rsidRPr="00C756BF" w:rsidRDefault="00335CD6" w:rsidP="00C1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35CD6" w:rsidRPr="00C756BF" w:rsidTr="00873886">
        <w:tc>
          <w:tcPr>
            <w:tcW w:w="6471" w:type="dxa"/>
          </w:tcPr>
          <w:p w:rsidR="00335CD6" w:rsidRPr="00C756BF" w:rsidRDefault="00335CD6" w:rsidP="00C1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>บริษัทหลักทรัพย์จัดการกองทุน กสิกรไทย จำกัด</w:t>
            </w:r>
          </w:p>
        </w:tc>
        <w:tc>
          <w:tcPr>
            <w:tcW w:w="1350" w:type="dxa"/>
          </w:tcPr>
          <w:p w:rsidR="00335CD6" w:rsidRPr="00C756BF" w:rsidRDefault="00A4349E" w:rsidP="00C1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288</w:t>
            </w:r>
          </w:p>
        </w:tc>
        <w:tc>
          <w:tcPr>
            <w:tcW w:w="1350" w:type="dxa"/>
          </w:tcPr>
          <w:p w:rsidR="00335CD6" w:rsidRPr="00C756BF" w:rsidRDefault="00A4349E" w:rsidP="00C1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30"/>
                <w:szCs w:val="30"/>
                <w:u w:val="double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241</w:t>
            </w:r>
          </w:p>
        </w:tc>
      </w:tr>
      <w:tr w:rsidR="00335CD6" w:rsidRPr="00C756BF" w:rsidTr="00873886">
        <w:tc>
          <w:tcPr>
            <w:tcW w:w="6471" w:type="dxa"/>
          </w:tcPr>
          <w:p w:rsidR="00335CD6" w:rsidRPr="00C756BF" w:rsidRDefault="00335CD6" w:rsidP="00C1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:rsidR="00335CD6" w:rsidRPr="00C756BF" w:rsidRDefault="00335CD6" w:rsidP="00C1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:rsidR="00335CD6" w:rsidRPr="00C756BF" w:rsidRDefault="00335CD6" w:rsidP="00C1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35CD6" w:rsidRPr="00C756BF" w:rsidTr="000A5764">
        <w:tc>
          <w:tcPr>
            <w:tcW w:w="6471" w:type="dxa"/>
          </w:tcPr>
          <w:p w:rsidR="00335CD6" w:rsidRPr="00C756BF" w:rsidRDefault="00335CD6" w:rsidP="00C1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sz w:val="20"/>
                <w:szCs w:val="20"/>
                <w:cs/>
              </w:rPr>
            </w:pPr>
            <w:r w:rsidRPr="00C756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  <w:shd w:val="clear" w:color="auto" w:fill="auto"/>
          </w:tcPr>
          <w:p w:rsidR="00335CD6" w:rsidRPr="00C756BF" w:rsidRDefault="00335CD6" w:rsidP="00C1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:rsidR="00335CD6" w:rsidRPr="00C756BF" w:rsidRDefault="00335CD6" w:rsidP="00C1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335CD6" w:rsidRPr="00C756BF" w:rsidTr="007B2772">
        <w:tc>
          <w:tcPr>
            <w:tcW w:w="6471" w:type="dxa"/>
          </w:tcPr>
          <w:p w:rsidR="00335CD6" w:rsidRPr="00C756BF" w:rsidRDefault="00335CD6" w:rsidP="00C1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50" w:type="dxa"/>
            <w:shd w:val="clear" w:color="auto" w:fill="auto"/>
          </w:tcPr>
          <w:p w:rsidR="00335CD6" w:rsidRPr="00C756BF" w:rsidRDefault="00A4349E" w:rsidP="00C1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113</w:t>
            </w:r>
            <w:r w:rsidR="00873886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832</w:t>
            </w:r>
          </w:p>
        </w:tc>
        <w:tc>
          <w:tcPr>
            <w:tcW w:w="1350" w:type="dxa"/>
          </w:tcPr>
          <w:p w:rsidR="00335CD6" w:rsidRPr="00C756BF" w:rsidRDefault="00A4349E" w:rsidP="00C1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82</w:t>
            </w:r>
            <w:r w:rsidR="00335CD6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644</w:t>
            </w:r>
          </w:p>
        </w:tc>
      </w:tr>
      <w:tr w:rsidR="00335CD6" w:rsidRPr="00C756BF" w:rsidTr="007B2772">
        <w:tc>
          <w:tcPr>
            <w:tcW w:w="6471" w:type="dxa"/>
          </w:tcPr>
          <w:p w:rsidR="00335CD6" w:rsidRPr="00C756BF" w:rsidRDefault="00335CD6" w:rsidP="00C1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>บริษัท รักษาความปลอดภัย โพรเกรส เซอร์วิส จำกัด</w:t>
            </w:r>
          </w:p>
        </w:tc>
        <w:tc>
          <w:tcPr>
            <w:tcW w:w="1350" w:type="dxa"/>
            <w:shd w:val="clear" w:color="auto" w:fill="auto"/>
          </w:tcPr>
          <w:p w:rsidR="00335CD6" w:rsidRPr="00C756BF" w:rsidRDefault="00A4349E" w:rsidP="00C1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:rsidR="00335CD6" w:rsidRPr="00C756BF" w:rsidRDefault="00A4349E" w:rsidP="00C1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35CD6" w:rsidRPr="00C756BF" w:rsidTr="000A5764">
        <w:tc>
          <w:tcPr>
            <w:tcW w:w="6471" w:type="dxa"/>
          </w:tcPr>
          <w:p w:rsidR="00335CD6" w:rsidRPr="00C756BF" w:rsidRDefault="00335CD6" w:rsidP="00C1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335CD6" w:rsidRPr="00C756BF" w:rsidRDefault="00335CD6" w:rsidP="00C1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:rsidR="00335CD6" w:rsidRPr="00C756BF" w:rsidRDefault="00335CD6" w:rsidP="00C1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87D91" w:rsidRPr="00C756BF" w:rsidTr="000A5764">
        <w:tc>
          <w:tcPr>
            <w:tcW w:w="6471" w:type="dxa"/>
          </w:tcPr>
          <w:p w:rsidR="00A87D91" w:rsidRPr="00C756BF" w:rsidRDefault="00A87D91" w:rsidP="00A8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350" w:type="dxa"/>
            <w:shd w:val="clear" w:color="auto" w:fill="auto"/>
          </w:tcPr>
          <w:p w:rsidR="00A87D91" w:rsidRPr="00C756BF" w:rsidRDefault="00A87D91" w:rsidP="00A8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A87D91" w:rsidRPr="00C756BF" w:rsidRDefault="00A87D91" w:rsidP="00A8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7D91" w:rsidRPr="00C756BF" w:rsidTr="000A5764">
        <w:tc>
          <w:tcPr>
            <w:tcW w:w="6471" w:type="dxa"/>
          </w:tcPr>
          <w:p w:rsidR="00A87D91" w:rsidRPr="00C756BF" w:rsidRDefault="00A87D91" w:rsidP="00A8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50" w:type="dxa"/>
            <w:shd w:val="clear" w:color="auto" w:fill="auto"/>
          </w:tcPr>
          <w:p w:rsidR="00A87D91" w:rsidRPr="00C756BF" w:rsidRDefault="00A4349E" w:rsidP="00A8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</w:t>
            </w:r>
            <w:r w:rsidR="00873886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832</w:t>
            </w:r>
          </w:p>
        </w:tc>
        <w:tc>
          <w:tcPr>
            <w:tcW w:w="1350" w:type="dxa"/>
          </w:tcPr>
          <w:p w:rsidR="00A87D91" w:rsidRPr="00C756BF" w:rsidRDefault="00A87D91" w:rsidP="00A8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7D91" w:rsidRPr="00C756BF" w:rsidTr="000A5764">
        <w:tc>
          <w:tcPr>
            <w:tcW w:w="6471" w:type="dxa"/>
          </w:tcPr>
          <w:p w:rsidR="0097499C" w:rsidRPr="00C756BF" w:rsidRDefault="0097499C" w:rsidP="00A8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A87D91" w:rsidRPr="00C756BF" w:rsidRDefault="00A87D91" w:rsidP="00A8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:rsidR="00A87D91" w:rsidRPr="00C756BF" w:rsidRDefault="00A87D91" w:rsidP="00A8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35CD6" w:rsidRPr="00C756BF" w:rsidTr="000A5764">
        <w:tc>
          <w:tcPr>
            <w:tcW w:w="6471" w:type="dxa"/>
          </w:tcPr>
          <w:p w:rsidR="00335CD6" w:rsidRPr="00C756BF" w:rsidRDefault="00335CD6" w:rsidP="0037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50" w:type="dxa"/>
            <w:shd w:val="clear" w:color="auto" w:fill="auto"/>
          </w:tcPr>
          <w:p w:rsidR="00335CD6" w:rsidRPr="00C756BF" w:rsidRDefault="00335CD6" w:rsidP="0037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35CD6" w:rsidRPr="00C756BF" w:rsidRDefault="00335CD6" w:rsidP="0037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5CD6" w:rsidRPr="00C756BF" w:rsidTr="000A5764">
        <w:tc>
          <w:tcPr>
            <w:tcW w:w="6471" w:type="dxa"/>
          </w:tcPr>
          <w:p w:rsidR="00335CD6" w:rsidRPr="00C756BF" w:rsidRDefault="00335CD6" w:rsidP="0037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50" w:type="dxa"/>
            <w:shd w:val="clear" w:color="auto" w:fill="auto"/>
          </w:tcPr>
          <w:p w:rsidR="00335CD6" w:rsidRPr="00C756BF" w:rsidRDefault="00A4349E" w:rsidP="0037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114</w:t>
            </w:r>
            <w:r w:rsidR="00644634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159</w:t>
            </w:r>
          </w:p>
        </w:tc>
        <w:tc>
          <w:tcPr>
            <w:tcW w:w="1350" w:type="dxa"/>
          </w:tcPr>
          <w:p w:rsidR="00335CD6" w:rsidRPr="00C756BF" w:rsidRDefault="00A4349E" w:rsidP="0037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82</w:t>
            </w:r>
            <w:r w:rsidR="00335CD6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958</w:t>
            </w:r>
          </w:p>
        </w:tc>
      </w:tr>
      <w:tr w:rsidR="0093502F" w:rsidRPr="00C756BF" w:rsidTr="006C365C">
        <w:tc>
          <w:tcPr>
            <w:tcW w:w="6471" w:type="dxa"/>
          </w:tcPr>
          <w:p w:rsidR="0093502F" w:rsidRPr="00C756BF" w:rsidRDefault="0093502F" w:rsidP="006C365C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>บริษัทหลักทรัพย์จัดการกองทุน กสิกรไทย จำกัด</w:t>
            </w:r>
          </w:p>
        </w:tc>
        <w:tc>
          <w:tcPr>
            <w:tcW w:w="1350" w:type="dxa"/>
            <w:shd w:val="clear" w:color="auto" w:fill="auto"/>
          </w:tcPr>
          <w:p w:rsidR="0093502F" w:rsidRPr="00C756BF" w:rsidRDefault="00A4349E" w:rsidP="006C3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350" w:type="dxa"/>
          </w:tcPr>
          <w:p w:rsidR="0093502F" w:rsidRPr="00C756BF" w:rsidRDefault="00A4349E" w:rsidP="006C3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93502F" w:rsidRPr="00C756BF" w:rsidTr="006C365C">
        <w:tc>
          <w:tcPr>
            <w:tcW w:w="6471" w:type="dxa"/>
          </w:tcPr>
          <w:p w:rsidR="0093502F" w:rsidRPr="00C756BF" w:rsidRDefault="0093502F" w:rsidP="006C365C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1350" w:type="dxa"/>
            <w:shd w:val="clear" w:color="auto" w:fill="auto"/>
          </w:tcPr>
          <w:p w:rsidR="0093502F" w:rsidRPr="00C756BF" w:rsidRDefault="00A4349E" w:rsidP="006C3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124</w:t>
            </w:r>
          </w:p>
        </w:tc>
        <w:tc>
          <w:tcPr>
            <w:tcW w:w="1350" w:type="dxa"/>
          </w:tcPr>
          <w:p w:rsidR="0093502F" w:rsidRPr="00C756BF" w:rsidRDefault="00A4349E" w:rsidP="006C3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52</w:t>
            </w:r>
          </w:p>
        </w:tc>
      </w:tr>
      <w:tr w:rsidR="00335CD6" w:rsidRPr="00C756BF" w:rsidTr="000A5764">
        <w:tc>
          <w:tcPr>
            <w:tcW w:w="6471" w:type="dxa"/>
          </w:tcPr>
          <w:p w:rsidR="00335CD6" w:rsidRPr="00C756BF" w:rsidRDefault="00335CD6" w:rsidP="0037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>บริษัท โพรเกรส พลัส จำกัด</w:t>
            </w:r>
          </w:p>
        </w:tc>
        <w:tc>
          <w:tcPr>
            <w:tcW w:w="1350" w:type="dxa"/>
            <w:shd w:val="clear" w:color="auto" w:fill="auto"/>
          </w:tcPr>
          <w:p w:rsidR="00335CD6" w:rsidRPr="00C756BF" w:rsidRDefault="00644634" w:rsidP="0037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335CD6" w:rsidRPr="00C756BF" w:rsidRDefault="00A4349E" w:rsidP="0037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49</w:t>
            </w:r>
          </w:p>
        </w:tc>
      </w:tr>
      <w:tr w:rsidR="00335CD6" w:rsidRPr="00C756BF" w:rsidTr="000A5764">
        <w:tc>
          <w:tcPr>
            <w:tcW w:w="6471" w:type="dxa"/>
          </w:tcPr>
          <w:p w:rsidR="00335CD6" w:rsidRPr="00C756BF" w:rsidRDefault="00335CD6" w:rsidP="00377ED6">
            <w:pPr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>บริษัท รักษาความปลอดภัย โพรเกรส เซอร์วิส จำกัด</w:t>
            </w:r>
          </w:p>
        </w:tc>
        <w:tc>
          <w:tcPr>
            <w:tcW w:w="1350" w:type="dxa"/>
            <w:shd w:val="clear" w:color="auto" w:fill="auto"/>
          </w:tcPr>
          <w:p w:rsidR="00335CD6" w:rsidRPr="00C756BF" w:rsidRDefault="00A4349E" w:rsidP="0037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157</w:t>
            </w:r>
          </w:p>
        </w:tc>
        <w:tc>
          <w:tcPr>
            <w:tcW w:w="1350" w:type="dxa"/>
          </w:tcPr>
          <w:p w:rsidR="00335CD6" w:rsidRPr="00C756BF" w:rsidRDefault="00A4349E" w:rsidP="0037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137</w:t>
            </w:r>
          </w:p>
        </w:tc>
      </w:tr>
      <w:tr w:rsidR="0093502F" w:rsidRPr="00C756BF" w:rsidTr="0093502F">
        <w:tc>
          <w:tcPr>
            <w:tcW w:w="6471" w:type="dxa"/>
          </w:tcPr>
          <w:p w:rsidR="0093502F" w:rsidRPr="00C756BF" w:rsidRDefault="0093502F" w:rsidP="0093502F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sz w:val="30"/>
                <w:szCs w:val="30"/>
                <w:cs/>
              </w:rPr>
              <w:t>บริษัท โพรเกรส เอช อาร์ จำกัด</w:t>
            </w:r>
          </w:p>
        </w:tc>
        <w:tc>
          <w:tcPr>
            <w:tcW w:w="1350" w:type="dxa"/>
            <w:shd w:val="clear" w:color="auto" w:fill="auto"/>
          </w:tcPr>
          <w:p w:rsidR="0093502F" w:rsidRPr="00C756BF" w:rsidRDefault="0093502F" w:rsidP="006C3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93502F" w:rsidRPr="00C756BF" w:rsidRDefault="00A4349E" w:rsidP="006C3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694</w:t>
            </w:r>
          </w:p>
        </w:tc>
      </w:tr>
    </w:tbl>
    <w:p w:rsidR="000A5764" w:rsidRPr="00C756BF" w:rsidRDefault="000A5764" w:rsidP="00096E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7"/>
        <w:jc w:val="both"/>
        <w:rPr>
          <w:rFonts w:ascii="Angsana New" w:hAnsi="Angsana New"/>
          <w:color w:val="000000"/>
          <w:sz w:val="30"/>
          <w:szCs w:val="30"/>
        </w:rPr>
      </w:pPr>
    </w:p>
    <w:p w:rsidR="006F1451" w:rsidRPr="00C756BF" w:rsidRDefault="00644634" w:rsidP="00096E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7"/>
        <w:jc w:val="both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C756BF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br w:type="page"/>
      </w:r>
      <w:r w:rsidR="006F1451" w:rsidRPr="00C756BF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ค่าตอบแทนที่จ่ายให้ผู้บริหารสำคัญ</w:t>
      </w:r>
    </w:p>
    <w:p w:rsidR="006F1451" w:rsidRPr="00C756BF" w:rsidRDefault="006F1451" w:rsidP="006F14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8"/>
          <w:szCs w:val="28"/>
        </w:rPr>
      </w:pPr>
    </w:p>
    <w:p w:rsidR="00FF7EC0" w:rsidRPr="00C756BF" w:rsidRDefault="00FF7EC0" w:rsidP="00FF7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56BF">
        <w:rPr>
          <w:rFonts w:ascii="Angsana New" w:hAnsi="Angsana New"/>
          <w:sz w:val="30"/>
          <w:szCs w:val="30"/>
          <w:cs/>
        </w:rPr>
        <w:t>บริษัทไม่มีการจ่ายผลประโยชน์อื่นแก่กรรมการและผู้บริหาร รวมถึงเบี้ยประชุมกรรมการและบำเหน็จกรรมการ นอกเหนือจากผลประโยชน์ที่พึงจ่ายตามปกติ ได้แก่ เงินเดือนและโบนัสของผู้บริหาร</w:t>
      </w:r>
      <w:r w:rsidRPr="00C756BF">
        <w:rPr>
          <w:rFonts w:ascii="Angsana New" w:hAnsi="Angsana New"/>
          <w:sz w:val="30"/>
          <w:szCs w:val="30"/>
        </w:rPr>
        <w:t xml:space="preserve"> </w:t>
      </w:r>
      <w:r w:rsidRPr="00C756BF">
        <w:rPr>
          <w:rFonts w:ascii="Angsana New" w:hAnsi="Angsana New"/>
          <w:sz w:val="30"/>
          <w:szCs w:val="30"/>
          <w:cs/>
        </w:rPr>
        <w:t>ดังต่อไปนี้</w:t>
      </w:r>
    </w:p>
    <w:p w:rsidR="00FF7EC0" w:rsidRPr="00C756BF" w:rsidRDefault="00FF7EC0" w:rsidP="00FF7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370" w:type="dxa"/>
        <w:tblInd w:w="558" w:type="dxa"/>
        <w:tblLook w:val="01E0" w:firstRow="1" w:lastRow="1" w:firstColumn="1" w:lastColumn="1" w:noHBand="0" w:noVBand="0"/>
      </w:tblPr>
      <w:tblGrid>
        <w:gridCol w:w="6300"/>
        <w:gridCol w:w="1400"/>
        <w:gridCol w:w="270"/>
        <w:gridCol w:w="1400"/>
      </w:tblGrid>
      <w:tr w:rsidR="00FF7EC0" w:rsidRPr="00C756BF" w:rsidTr="0003293E">
        <w:tc>
          <w:tcPr>
            <w:tcW w:w="6300" w:type="dxa"/>
          </w:tcPr>
          <w:p w:rsidR="00FF7EC0" w:rsidRPr="00C756BF" w:rsidRDefault="00FF7EC0" w:rsidP="0003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0" w:type="dxa"/>
            <w:shd w:val="clear" w:color="auto" w:fill="auto"/>
          </w:tcPr>
          <w:p w:rsidR="00FF7EC0" w:rsidRPr="00C756BF" w:rsidRDefault="00A4349E" w:rsidP="0003293E">
            <w:pPr>
              <w:spacing w:line="40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4349E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FF7EC0" w:rsidRPr="00C756BF" w:rsidRDefault="00FF7EC0" w:rsidP="0003293E">
            <w:pPr>
              <w:spacing w:line="40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00" w:type="dxa"/>
            <w:shd w:val="clear" w:color="auto" w:fill="auto"/>
          </w:tcPr>
          <w:p w:rsidR="00FF7EC0" w:rsidRPr="00C756BF" w:rsidRDefault="00A4349E" w:rsidP="0003293E">
            <w:pPr>
              <w:spacing w:line="40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4349E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FF7EC0" w:rsidRPr="00C756BF" w:rsidTr="0003293E">
        <w:tc>
          <w:tcPr>
            <w:tcW w:w="6300" w:type="dxa"/>
          </w:tcPr>
          <w:p w:rsidR="00FF7EC0" w:rsidRPr="00C756BF" w:rsidRDefault="00FF7EC0" w:rsidP="0003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70" w:type="dxa"/>
            <w:gridSpan w:val="3"/>
            <w:shd w:val="clear" w:color="auto" w:fill="auto"/>
          </w:tcPr>
          <w:p w:rsidR="00FF7EC0" w:rsidRPr="00C756BF" w:rsidRDefault="00FF7EC0" w:rsidP="0003293E">
            <w:pPr>
              <w:spacing w:line="400" w:lineRule="exact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7EC0" w:rsidRPr="00C756BF" w:rsidTr="0003293E">
        <w:tc>
          <w:tcPr>
            <w:tcW w:w="6300" w:type="dxa"/>
          </w:tcPr>
          <w:p w:rsidR="00FF7EC0" w:rsidRPr="00C756BF" w:rsidRDefault="00FF7EC0" w:rsidP="00F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00" w:type="dxa"/>
          </w:tcPr>
          <w:p w:rsidR="00FF7EC0" w:rsidRPr="00C756BF" w:rsidRDefault="00A4349E" w:rsidP="00FF7EC0">
            <w:pPr>
              <w:pStyle w:val="acctfourfigures"/>
              <w:tabs>
                <w:tab w:val="clear" w:pos="765"/>
                <w:tab w:val="decimal" w:pos="1081"/>
              </w:tabs>
              <w:spacing w:line="400" w:lineRule="exac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349E">
              <w:rPr>
                <w:rFonts w:ascii="Angsana New" w:hAnsi="Angsana New"/>
                <w:sz w:val="30"/>
                <w:szCs w:val="30"/>
                <w:lang w:val="en-US" w:bidi="th-TH"/>
              </w:rPr>
              <w:t>98</w:t>
            </w:r>
            <w:r w:rsidR="00873886" w:rsidRPr="00C756B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  <w:lang w:val="en-US" w:bidi="th-TH"/>
              </w:rPr>
              <w:t>878</w:t>
            </w:r>
          </w:p>
        </w:tc>
        <w:tc>
          <w:tcPr>
            <w:tcW w:w="270" w:type="dxa"/>
          </w:tcPr>
          <w:p w:rsidR="00FF7EC0" w:rsidRPr="00C756BF" w:rsidRDefault="00FF7EC0" w:rsidP="00F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400" w:lineRule="exac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00" w:type="dxa"/>
          </w:tcPr>
          <w:p w:rsidR="00FF7EC0" w:rsidRPr="00C756BF" w:rsidRDefault="00A4349E" w:rsidP="00FF7EC0">
            <w:pPr>
              <w:pStyle w:val="acctfourfigures"/>
              <w:tabs>
                <w:tab w:val="clear" w:pos="765"/>
                <w:tab w:val="decimal" w:pos="1081"/>
              </w:tabs>
              <w:spacing w:line="400" w:lineRule="exac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349E">
              <w:rPr>
                <w:rFonts w:ascii="Angsana New" w:hAnsi="Angsana New"/>
                <w:sz w:val="30"/>
                <w:szCs w:val="30"/>
                <w:lang w:val="en-US" w:bidi="th-TH"/>
              </w:rPr>
              <w:t>95</w:t>
            </w:r>
            <w:r w:rsidR="00FF7EC0" w:rsidRPr="00C756B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  <w:lang w:val="en-US" w:bidi="th-TH"/>
              </w:rPr>
              <w:t>016</w:t>
            </w:r>
          </w:p>
        </w:tc>
      </w:tr>
      <w:tr w:rsidR="00FF7EC0" w:rsidRPr="00C756BF" w:rsidTr="00B92139">
        <w:tc>
          <w:tcPr>
            <w:tcW w:w="6300" w:type="dxa"/>
          </w:tcPr>
          <w:p w:rsidR="00FF7EC0" w:rsidRPr="00C756BF" w:rsidRDefault="00FF7EC0" w:rsidP="00F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:rsidR="00FF7EC0" w:rsidRPr="00C756BF" w:rsidRDefault="00A4349E" w:rsidP="00FF7EC0">
            <w:pPr>
              <w:pStyle w:val="acctfourfigures"/>
              <w:tabs>
                <w:tab w:val="clear" w:pos="765"/>
                <w:tab w:val="decimal" w:pos="1081"/>
              </w:tabs>
              <w:spacing w:line="400" w:lineRule="exac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349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2518AC" w:rsidRPr="00C756B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  <w:lang w:val="en-US" w:bidi="th-TH"/>
              </w:rPr>
              <w:t>302</w:t>
            </w:r>
          </w:p>
        </w:tc>
        <w:tc>
          <w:tcPr>
            <w:tcW w:w="270" w:type="dxa"/>
          </w:tcPr>
          <w:p w:rsidR="00FF7EC0" w:rsidRPr="00C756BF" w:rsidRDefault="00FF7EC0" w:rsidP="00F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40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FF7EC0" w:rsidRPr="00C756BF" w:rsidRDefault="00A4349E" w:rsidP="00FF7EC0">
            <w:pPr>
              <w:pStyle w:val="acctfourfigures"/>
              <w:tabs>
                <w:tab w:val="clear" w:pos="765"/>
                <w:tab w:val="decimal" w:pos="1081"/>
              </w:tabs>
              <w:spacing w:line="400" w:lineRule="exac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349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2518AC" w:rsidRPr="00C756B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  <w:lang w:val="en-US" w:bidi="th-TH"/>
              </w:rPr>
              <w:t>877</w:t>
            </w:r>
          </w:p>
        </w:tc>
      </w:tr>
      <w:tr w:rsidR="00FF7EC0" w:rsidRPr="00C756BF" w:rsidTr="00B92139">
        <w:tc>
          <w:tcPr>
            <w:tcW w:w="6300" w:type="dxa"/>
          </w:tcPr>
          <w:p w:rsidR="00FF7EC0" w:rsidRPr="00C756BF" w:rsidRDefault="00FF7EC0" w:rsidP="00F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56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F7EC0" w:rsidRPr="00C756BF" w:rsidRDefault="00A4349E" w:rsidP="00FF7EC0">
            <w:pPr>
              <w:pStyle w:val="acctfourfigures"/>
              <w:tabs>
                <w:tab w:val="clear" w:pos="765"/>
                <w:tab w:val="decimal" w:pos="1081"/>
              </w:tabs>
              <w:spacing w:line="400" w:lineRule="exac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349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100</w:t>
            </w:r>
            <w:r w:rsidR="002518AC" w:rsidRPr="00C756B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180</w:t>
            </w:r>
          </w:p>
        </w:tc>
        <w:tc>
          <w:tcPr>
            <w:tcW w:w="270" w:type="dxa"/>
          </w:tcPr>
          <w:p w:rsidR="00FF7EC0" w:rsidRPr="00C756BF" w:rsidRDefault="00FF7EC0" w:rsidP="00F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40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</w:tcPr>
          <w:p w:rsidR="00FF7EC0" w:rsidRPr="00C756BF" w:rsidRDefault="00A4349E" w:rsidP="00FF7EC0">
            <w:pPr>
              <w:pStyle w:val="acctfourfigures"/>
              <w:tabs>
                <w:tab w:val="clear" w:pos="765"/>
                <w:tab w:val="decimal" w:pos="1081"/>
              </w:tabs>
              <w:spacing w:line="400" w:lineRule="exac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349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98</w:t>
            </w:r>
            <w:r w:rsidR="002518AC" w:rsidRPr="00C756B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893</w:t>
            </w:r>
          </w:p>
        </w:tc>
      </w:tr>
    </w:tbl>
    <w:p w:rsidR="00FF7EC0" w:rsidRPr="00C756BF" w:rsidRDefault="00FF7EC0" w:rsidP="006F14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692657" w:rsidRPr="00C756BF" w:rsidRDefault="00077DA6" w:rsidP="00790D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firstLine="547"/>
        <w:jc w:val="both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C756BF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ภาระผูกพันกับกิจการที่เกี่ยวข้องกัน</w:t>
      </w:r>
    </w:p>
    <w:p w:rsidR="00725F11" w:rsidRPr="00C756BF" w:rsidRDefault="00725F11" w:rsidP="00790D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firstLine="547"/>
        <w:jc w:val="both"/>
        <w:rPr>
          <w:rFonts w:ascii="Angsana New" w:hAnsi="Angsana New"/>
          <w:b/>
          <w:bCs/>
          <w:i/>
          <w:iCs/>
          <w:color w:val="000000"/>
          <w:sz w:val="24"/>
          <w:szCs w:val="24"/>
          <w:cs/>
        </w:rPr>
      </w:pPr>
    </w:p>
    <w:tbl>
      <w:tblPr>
        <w:tblW w:w="9189" w:type="dxa"/>
        <w:tblInd w:w="558" w:type="dxa"/>
        <w:tblLook w:val="01E0" w:firstRow="1" w:lastRow="1" w:firstColumn="1" w:lastColumn="1" w:noHBand="0" w:noVBand="0"/>
      </w:tblPr>
      <w:tblGrid>
        <w:gridCol w:w="6120"/>
        <w:gridCol w:w="1377"/>
        <w:gridCol w:w="288"/>
        <w:gridCol w:w="1404"/>
      </w:tblGrid>
      <w:tr w:rsidR="00FF7EC0" w:rsidRPr="00C756BF" w:rsidTr="0003293E">
        <w:tc>
          <w:tcPr>
            <w:tcW w:w="6120" w:type="dxa"/>
          </w:tcPr>
          <w:p w:rsidR="00FF7EC0" w:rsidRPr="00C756BF" w:rsidRDefault="00FF7EC0" w:rsidP="0003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:rsidR="00FF7EC0" w:rsidRPr="00C756BF" w:rsidRDefault="00A4349E" w:rsidP="0003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4349E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88" w:type="dxa"/>
          </w:tcPr>
          <w:p w:rsidR="00FF7EC0" w:rsidRPr="00C756BF" w:rsidRDefault="00FF7EC0" w:rsidP="0003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04" w:type="dxa"/>
          </w:tcPr>
          <w:p w:rsidR="00FF7EC0" w:rsidRPr="00C756BF" w:rsidRDefault="00A4349E" w:rsidP="0003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4349E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FF7EC0" w:rsidRPr="00C756BF" w:rsidTr="0003293E">
        <w:tc>
          <w:tcPr>
            <w:tcW w:w="6120" w:type="dxa"/>
          </w:tcPr>
          <w:p w:rsidR="00FF7EC0" w:rsidRPr="00C756BF" w:rsidRDefault="00FF7EC0" w:rsidP="0003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ภาระผูกพันจากสัญญาที่ยกเลิกไม่ได้</w:t>
            </w:r>
          </w:p>
        </w:tc>
        <w:tc>
          <w:tcPr>
            <w:tcW w:w="3069" w:type="dxa"/>
            <w:gridSpan w:val="3"/>
          </w:tcPr>
          <w:p w:rsidR="00FF7EC0" w:rsidRPr="00C756BF" w:rsidRDefault="00FF7EC0" w:rsidP="0003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7EC0" w:rsidRPr="00C756BF" w:rsidTr="0003293E">
        <w:tc>
          <w:tcPr>
            <w:tcW w:w="6120" w:type="dxa"/>
          </w:tcPr>
          <w:p w:rsidR="00FF7EC0" w:rsidRPr="00C756BF" w:rsidRDefault="00FF7EC0" w:rsidP="00F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377" w:type="dxa"/>
          </w:tcPr>
          <w:p w:rsidR="00FF7EC0" w:rsidRPr="00C756BF" w:rsidRDefault="00A4349E" w:rsidP="00F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40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38</w:t>
            </w:r>
            <w:r w:rsidR="008E6962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309</w:t>
            </w:r>
          </w:p>
        </w:tc>
        <w:tc>
          <w:tcPr>
            <w:tcW w:w="288" w:type="dxa"/>
          </w:tcPr>
          <w:p w:rsidR="00FF7EC0" w:rsidRPr="00C756BF" w:rsidRDefault="00FF7EC0" w:rsidP="00F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40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:rsidR="00FF7EC0" w:rsidRPr="00C756BF" w:rsidRDefault="00A4349E" w:rsidP="00F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40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31</w:t>
            </w:r>
            <w:r w:rsidR="00FF7EC0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854</w:t>
            </w:r>
          </w:p>
        </w:tc>
      </w:tr>
      <w:tr w:rsidR="00FF7EC0" w:rsidRPr="00C756BF" w:rsidTr="0003293E">
        <w:tc>
          <w:tcPr>
            <w:tcW w:w="6120" w:type="dxa"/>
          </w:tcPr>
          <w:p w:rsidR="00FF7EC0" w:rsidRPr="00C756BF" w:rsidRDefault="00FF7EC0" w:rsidP="00F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:rsidR="00FF7EC0" w:rsidRPr="00C756BF" w:rsidRDefault="00A4349E" w:rsidP="008E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40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19</w:t>
            </w:r>
            <w:r w:rsidR="00C33AF7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565</w:t>
            </w:r>
          </w:p>
        </w:tc>
        <w:tc>
          <w:tcPr>
            <w:tcW w:w="288" w:type="dxa"/>
          </w:tcPr>
          <w:p w:rsidR="00FF7EC0" w:rsidRPr="00C756BF" w:rsidRDefault="00FF7EC0" w:rsidP="00F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40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:rsidR="00FF7EC0" w:rsidRPr="00C756BF" w:rsidRDefault="00A4349E" w:rsidP="00F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40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23</w:t>
            </w:r>
            <w:r w:rsidR="00FF7EC0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413</w:t>
            </w:r>
          </w:p>
        </w:tc>
      </w:tr>
      <w:tr w:rsidR="00FF7EC0" w:rsidRPr="00C756BF" w:rsidTr="0003293E">
        <w:tc>
          <w:tcPr>
            <w:tcW w:w="6120" w:type="dxa"/>
          </w:tcPr>
          <w:p w:rsidR="00FF7EC0" w:rsidRPr="00C756BF" w:rsidRDefault="00FF7EC0" w:rsidP="00F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:rsidR="00FF7EC0" w:rsidRPr="00C756BF" w:rsidRDefault="00A4349E" w:rsidP="00F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40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57</w:t>
            </w:r>
            <w:r w:rsidR="008E6962" w:rsidRPr="00C756B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874</w:t>
            </w:r>
          </w:p>
        </w:tc>
        <w:tc>
          <w:tcPr>
            <w:tcW w:w="288" w:type="dxa"/>
          </w:tcPr>
          <w:p w:rsidR="00FF7EC0" w:rsidRPr="00C756BF" w:rsidRDefault="00FF7EC0" w:rsidP="00F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40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</w:tcPr>
          <w:p w:rsidR="00FF7EC0" w:rsidRPr="00C756BF" w:rsidRDefault="00A4349E" w:rsidP="00FF7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40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  <w:r w:rsidR="00FF7EC0" w:rsidRPr="00C756B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267</w:t>
            </w:r>
          </w:p>
        </w:tc>
      </w:tr>
    </w:tbl>
    <w:p w:rsidR="00615152" w:rsidRPr="00C756BF" w:rsidRDefault="00615152" w:rsidP="00692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7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06439F" w:rsidRPr="00C756BF" w:rsidRDefault="0006439F" w:rsidP="00692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756BF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สัญญาที่สำคัญกับกิจการที่เกี่ยวข้องกัน</w:t>
      </w:r>
    </w:p>
    <w:p w:rsidR="00142D1E" w:rsidRPr="00C756BF" w:rsidRDefault="00142D1E" w:rsidP="00265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="Angsana New" w:hAnsi="Angsana New"/>
          <w:i/>
          <w:iCs/>
          <w:sz w:val="30"/>
          <w:szCs w:val="30"/>
        </w:rPr>
      </w:pPr>
    </w:p>
    <w:p w:rsidR="0006439F" w:rsidRPr="00C756BF" w:rsidRDefault="0006439F" w:rsidP="00265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="Angsana New" w:hAnsi="Angsana New"/>
          <w:i/>
          <w:iCs/>
          <w:sz w:val="30"/>
          <w:szCs w:val="30"/>
        </w:rPr>
      </w:pPr>
      <w:r w:rsidRPr="00C756BF">
        <w:rPr>
          <w:rFonts w:ascii="Angsana New" w:hAnsi="Angsana New"/>
          <w:i/>
          <w:iCs/>
          <w:sz w:val="30"/>
          <w:szCs w:val="30"/>
          <w:cs/>
        </w:rPr>
        <w:t>สัญญาเช่าอาคารสำนักงานและบริการ</w:t>
      </w:r>
    </w:p>
    <w:p w:rsidR="0006439F" w:rsidRPr="00C756BF" w:rsidRDefault="0006439F" w:rsidP="00265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="Angsana New" w:hAnsi="Angsana New"/>
          <w:sz w:val="30"/>
          <w:szCs w:val="30"/>
          <w:cs/>
        </w:rPr>
      </w:pPr>
    </w:p>
    <w:p w:rsidR="00B4047F" w:rsidRPr="00C756BF" w:rsidRDefault="00B4047F" w:rsidP="00B40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b/>
          <w:i/>
          <w:iCs/>
          <w:sz w:val="30"/>
          <w:szCs w:val="30"/>
          <w:cs/>
        </w:rPr>
      </w:pPr>
      <w:r w:rsidRPr="00C756BF">
        <w:rPr>
          <w:rFonts w:ascii="Angsana New" w:hAnsi="Angsana New"/>
          <w:sz w:val="30"/>
          <w:szCs w:val="30"/>
          <w:cs/>
        </w:rPr>
        <w:t xml:space="preserve">บริษัทได้ทำสัญญาเช่าอาคารและรับบริการกับธนาคารกสิกรไทย จำกัด (มหาชน) หลายสัญญาซึ่งมีกำหนดระยะเวลา </w:t>
      </w:r>
      <w:r w:rsidR="00A4349E" w:rsidRPr="00A4349E">
        <w:rPr>
          <w:rFonts w:ascii="Angsana New" w:hAnsi="Angsana New"/>
          <w:sz w:val="30"/>
          <w:szCs w:val="30"/>
        </w:rPr>
        <w:t>1</w:t>
      </w:r>
      <w:r w:rsidR="008633A5" w:rsidRPr="00C756BF">
        <w:rPr>
          <w:rFonts w:ascii="Angsana New" w:hAnsi="Angsana New"/>
          <w:sz w:val="30"/>
          <w:szCs w:val="30"/>
        </w:rPr>
        <w:t xml:space="preserve"> - </w:t>
      </w:r>
      <w:r w:rsidR="00A4349E" w:rsidRPr="00A4349E">
        <w:rPr>
          <w:rFonts w:ascii="Angsana New" w:hAnsi="Angsana New"/>
          <w:sz w:val="30"/>
          <w:szCs w:val="30"/>
        </w:rPr>
        <w:t>3</w:t>
      </w:r>
      <w:r w:rsidRPr="00C756BF">
        <w:rPr>
          <w:rFonts w:ascii="Angsana New" w:hAnsi="Angsana New"/>
          <w:sz w:val="30"/>
          <w:szCs w:val="30"/>
          <w:cs/>
        </w:rPr>
        <w:t xml:space="preserve"> ปี เริ่มตั้งแต่เดือน</w:t>
      </w:r>
      <w:r w:rsidR="008633A5" w:rsidRPr="00C756BF">
        <w:rPr>
          <w:rFonts w:ascii="Angsana New" w:hAnsi="Angsana New"/>
          <w:sz w:val="30"/>
          <w:szCs w:val="30"/>
          <w:cs/>
        </w:rPr>
        <w:t>สิงหาค</w:t>
      </w:r>
      <w:r w:rsidRPr="00C756BF">
        <w:rPr>
          <w:rFonts w:ascii="Angsana New" w:hAnsi="Angsana New"/>
          <w:sz w:val="30"/>
          <w:szCs w:val="30"/>
          <w:cs/>
        </w:rPr>
        <w:t xml:space="preserve">ม </w:t>
      </w:r>
      <w:r w:rsidR="00A4349E" w:rsidRPr="00A4349E">
        <w:rPr>
          <w:rFonts w:ascii="Angsana New" w:hAnsi="Angsana New"/>
          <w:sz w:val="30"/>
          <w:szCs w:val="30"/>
        </w:rPr>
        <w:t>2560</w:t>
      </w:r>
      <w:r w:rsidRPr="00C756BF">
        <w:rPr>
          <w:rFonts w:ascii="Angsana New" w:hAnsi="Angsana New"/>
          <w:sz w:val="30"/>
          <w:szCs w:val="30"/>
        </w:rPr>
        <w:t xml:space="preserve"> </w:t>
      </w:r>
      <w:r w:rsidRPr="00C756BF">
        <w:rPr>
          <w:rFonts w:ascii="Angsana New" w:hAnsi="Angsana New"/>
          <w:sz w:val="30"/>
          <w:szCs w:val="30"/>
          <w:cs/>
        </w:rPr>
        <w:t xml:space="preserve">ถึงเดือนธันวาคม </w:t>
      </w:r>
      <w:r w:rsidR="00A4349E" w:rsidRPr="00A4349E">
        <w:rPr>
          <w:rFonts w:ascii="Angsana New" w:hAnsi="Angsana New"/>
          <w:sz w:val="30"/>
          <w:szCs w:val="30"/>
        </w:rPr>
        <w:t>2565</w:t>
      </w:r>
    </w:p>
    <w:p w:rsidR="00B4047F" w:rsidRPr="00C756BF" w:rsidRDefault="00B4047F" w:rsidP="00B40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b/>
          <w:sz w:val="30"/>
          <w:szCs w:val="30"/>
        </w:rPr>
      </w:pPr>
    </w:p>
    <w:p w:rsidR="00B4047F" w:rsidRPr="00C756BF" w:rsidRDefault="00B4047F" w:rsidP="00B40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b/>
          <w:i/>
          <w:iCs/>
          <w:sz w:val="30"/>
          <w:szCs w:val="30"/>
        </w:rPr>
      </w:pPr>
      <w:r w:rsidRPr="00C756BF">
        <w:rPr>
          <w:rFonts w:ascii="Angsana New" w:hAnsi="Angsana New"/>
          <w:b/>
          <w:i/>
          <w:iCs/>
          <w:sz w:val="30"/>
          <w:szCs w:val="30"/>
          <w:cs/>
        </w:rPr>
        <w:t>สัญญาให้ใช้พนักงาน</w:t>
      </w:r>
    </w:p>
    <w:p w:rsidR="00B4047F" w:rsidRPr="00C756BF" w:rsidRDefault="00B4047F" w:rsidP="00B40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b/>
          <w:sz w:val="30"/>
          <w:szCs w:val="30"/>
        </w:rPr>
      </w:pPr>
    </w:p>
    <w:p w:rsidR="00B4047F" w:rsidRPr="00C756BF" w:rsidRDefault="00B4047F" w:rsidP="00B40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C756BF">
        <w:rPr>
          <w:rFonts w:ascii="Angsana New" w:hAnsi="Angsana New"/>
          <w:b/>
          <w:sz w:val="30"/>
          <w:szCs w:val="30"/>
          <w:cs/>
        </w:rPr>
        <w:t>บริษัทได้ทำสัญญาให้ใช้พนักงานกับธนาคารกสิกรไทย จำกัด (มหาชน) (</w:t>
      </w:r>
      <w:r w:rsidRPr="00C756BF">
        <w:rPr>
          <w:rFonts w:ascii="Angsana New" w:hAnsi="Angsana New"/>
          <w:bCs/>
          <w:sz w:val="30"/>
          <w:szCs w:val="30"/>
        </w:rPr>
        <w:t>“</w:t>
      </w:r>
      <w:r w:rsidRPr="00C756BF">
        <w:rPr>
          <w:rFonts w:ascii="Angsana New" w:hAnsi="Angsana New"/>
          <w:b/>
          <w:sz w:val="30"/>
          <w:szCs w:val="30"/>
          <w:cs/>
        </w:rPr>
        <w:t>ธนาคาร</w:t>
      </w:r>
      <w:r w:rsidRPr="00C756BF">
        <w:rPr>
          <w:rFonts w:ascii="Angsana New" w:hAnsi="Angsana New"/>
          <w:bCs/>
          <w:sz w:val="30"/>
          <w:szCs w:val="30"/>
        </w:rPr>
        <w:t>”</w:t>
      </w:r>
      <w:r w:rsidRPr="00C756BF">
        <w:rPr>
          <w:rFonts w:ascii="Angsana New" w:hAnsi="Angsana New"/>
          <w:b/>
          <w:sz w:val="30"/>
          <w:szCs w:val="30"/>
          <w:cs/>
        </w:rPr>
        <w:t xml:space="preserve">) เริ่มตั้งแต่เดือนมกราคม </w:t>
      </w:r>
      <w:r w:rsidR="00A4349E" w:rsidRPr="00A4349E">
        <w:rPr>
          <w:rFonts w:ascii="Angsana New" w:hAnsi="Angsana New"/>
          <w:bCs/>
          <w:sz w:val="30"/>
          <w:szCs w:val="30"/>
        </w:rPr>
        <w:t>2553</w:t>
      </w:r>
      <w:r w:rsidRPr="00C756BF">
        <w:rPr>
          <w:rFonts w:ascii="Angsana New" w:hAnsi="Angsana New"/>
          <w:bCs/>
          <w:sz w:val="30"/>
          <w:szCs w:val="30"/>
          <w:cs/>
        </w:rPr>
        <w:t xml:space="preserve"> </w:t>
      </w:r>
      <w:r w:rsidRPr="00C756BF">
        <w:rPr>
          <w:rFonts w:ascii="Angsana New" w:hAnsi="Angsana New"/>
          <w:b/>
          <w:sz w:val="30"/>
          <w:szCs w:val="30"/>
          <w:cs/>
        </w:rPr>
        <w:t xml:space="preserve">เป็นต้นไป โดยธนาคารมีสิทธิจะบอกเลิกสัญญา โดยต้องแจ้งล่วงหน้าให้บริษัททราบไม่น้อยกว่า </w:t>
      </w:r>
      <w:r w:rsidR="00A4349E" w:rsidRPr="00A4349E">
        <w:rPr>
          <w:rFonts w:ascii="Angsana New" w:hAnsi="Angsana New"/>
          <w:bCs/>
          <w:sz w:val="30"/>
          <w:szCs w:val="30"/>
        </w:rPr>
        <w:t>60</w:t>
      </w:r>
      <w:r w:rsidRPr="00C756BF">
        <w:rPr>
          <w:rFonts w:ascii="Angsana New" w:hAnsi="Angsana New"/>
          <w:b/>
          <w:sz w:val="30"/>
          <w:szCs w:val="30"/>
          <w:cs/>
        </w:rPr>
        <w:t xml:space="preserve"> วันนับจากวันที่ธนาคารได้แจ้งบอกเลิก ทั้งนี้ ธนาคารจะรับผิดชอบค่าใช้จ่าย สำหรับเงินเดือน สวัสดิการ และเงินค่าตอบแทนอื่น</w:t>
      </w:r>
      <w:r w:rsidRPr="00C756BF">
        <w:rPr>
          <w:rFonts w:ascii="Angsana New" w:hAnsi="Angsana New"/>
          <w:b/>
          <w:sz w:val="30"/>
          <w:szCs w:val="30"/>
        </w:rPr>
        <w:t xml:space="preserve"> </w:t>
      </w:r>
      <w:r w:rsidRPr="00C756BF">
        <w:rPr>
          <w:rFonts w:ascii="Angsana New" w:hAnsi="Angsana New"/>
          <w:b/>
          <w:sz w:val="30"/>
          <w:szCs w:val="30"/>
          <w:cs/>
        </w:rPr>
        <w:t>ๆ รวมทั้งความเสียหายที่เกิดขึ้นหรืออาจจะเกิดขึ้นจากการปฏิบัติงานของพนักงานทั้งจำนวน</w:t>
      </w:r>
      <w:r w:rsidRPr="00C756BF">
        <w:rPr>
          <w:rFonts w:ascii="Angsana New" w:hAnsi="Angsana New"/>
          <w:b/>
          <w:sz w:val="30"/>
          <w:szCs w:val="30"/>
        </w:rPr>
        <w:t xml:space="preserve"> </w:t>
      </w:r>
      <w:r w:rsidRPr="00C756BF">
        <w:rPr>
          <w:rFonts w:ascii="Angsana New" w:hAnsi="Angsana New"/>
          <w:b/>
          <w:sz w:val="30"/>
          <w:szCs w:val="30"/>
          <w:cs/>
        </w:rPr>
        <w:t>บริษัทแสดงยอดคงเหลือจากสัญญาดังกล่าวสุทธิในงบแสดงฐานะการเงิน</w:t>
      </w:r>
    </w:p>
    <w:p w:rsidR="00B4047F" w:rsidRPr="00C756BF" w:rsidRDefault="00B4047F" w:rsidP="00B40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bCs/>
          <w:sz w:val="30"/>
          <w:szCs w:val="30"/>
        </w:rPr>
      </w:pPr>
    </w:p>
    <w:p w:rsidR="00B4047F" w:rsidRPr="00C756BF" w:rsidRDefault="00B4047F" w:rsidP="00B40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A4349E" w:rsidRPr="00A4349E">
        <w:rPr>
          <w:rFonts w:ascii="Angsana New" w:hAnsi="Angsana New"/>
          <w:bCs/>
          <w:sz w:val="30"/>
          <w:szCs w:val="30"/>
        </w:rPr>
        <w:t>31</w:t>
      </w:r>
      <w:r w:rsidRPr="00C756BF">
        <w:rPr>
          <w:rFonts w:ascii="Angsana New" w:hAnsi="Angsana New"/>
          <w:bCs/>
          <w:sz w:val="30"/>
          <w:szCs w:val="30"/>
        </w:rPr>
        <w:t xml:space="preserve"> </w:t>
      </w:r>
      <w:r w:rsidRPr="00C756BF">
        <w:rPr>
          <w:rFonts w:ascii="Angsana New" w:hAnsi="Angsana New"/>
          <w:b/>
          <w:sz w:val="30"/>
          <w:szCs w:val="30"/>
          <w:cs/>
        </w:rPr>
        <w:t>ธันวาคม</w:t>
      </w:r>
      <w:r w:rsidRPr="00C756BF">
        <w:rPr>
          <w:rFonts w:ascii="Angsana New" w:hAnsi="Angsana New"/>
          <w:bCs/>
          <w:sz w:val="30"/>
          <w:szCs w:val="30"/>
        </w:rPr>
        <w:t xml:space="preserve"> </w:t>
      </w:r>
      <w:r w:rsidR="00A4349E" w:rsidRPr="00A4349E">
        <w:rPr>
          <w:rFonts w:ascii="Angsana New" w:hAnsi="Angsana New"/>
          <w:sz w:val="30"/>
          <w:szCs w:val="30"/>
        </w:rPr>
        <w:t>2562</w:t>
      </w:r>
      <w:r w:rsidRPr="00C756BF">
        <w:rPr>
          <w:rFonts w:ascii="Angsana New" w:hAnsi="Angsana New"/>
          <w:sz w:val="30"/>
          <w:szCs w:val="30"/>
          <w:cs/>
        </w:rPr>
        <w:t xml:space="preserve"> บริษัทได้เรียกเก็บค่าใช้จ่ายเกี่ยวกับสัญญาให้ใช้พนักงาน</w:t>
      </w:r>
      <w:r w:rsidRPr="00C756BF">
        <w:rPr>
          <w:rFonts w:ascii="Angsana New" w:hAnsi="Angsana New"/>
          <w:b/>
          <w:sz w:val="30"/>
          <w:szCs w:val="30"/>
          <w:cs/>
        </w:rPr>
        <w:t>ดังกล่าวเป็นจำนวนเงิน</w:t>
      </w:r>
      <w:r w:rsidRPr="00C756BF">
        <w:rPr>
          <w:rFonts w:ascii="Angsana New" w:hAnsi="Angsana New"/>
          <w:bCs/>
          <w:sz w:val="30"/>
          <w:szCs w:val="30"/>
          <w:cs/>
        </w:rPr>
        <w:t xml:space="preserve"> </w:t>
      </w:r>
      <w:r w:rsidR="00A4349E" w:rsidRPr="00A4349E">
        <w:rPr>
          <w:rFonts w:ascii="Angsana New" w:hAnsi="Angsana New"/>
          <w:bCs/>
          <w:sz w:val="30"/>
          <w:szCs w:val="30"/>
        </w:rPr>
        <w:t>832</w:t>
      </w:r>
      <w:r w:rsidR="0001783E" w:rsidRPr="00C756BF">
        <w:rPr>
          <w:rFonts w:ascii="Angsana New" w:hAnsi="Angsana New"/>
          <w:bCs/>
          <w:sz w:val="30"/>
          <w:szCs w:val="30"/>
        </w:rPr>
        <w:t>.</w:t>
      </w:r>
      <w:r w:rsidR="00A4349E" w:rsidRPr="00A4349E">
        <w:rPr>
          <w:rFonts w:ascii="Angsana New" w:hAnsi="Angsana New"/>
          <w:bCs/>
          <w:sz w:val="30"/>
          <w:szCs w:val="30"/>
        </w:rPr>
        <w:t>71</w:t>
      </w:r>
      <w:r w:rsidRPr="00C756BF">
        <w:rPr>
          <w:rFonts w:ascii="Angsana New" w:hAnsi="Angsana New"/>
          <w:b/>
          <w:sz w:val="30"/>
          <w:szCs w:val="30"/>
        </w:rPr>
        <w:t xml:space="preserve"> </w:t>
      </w:r>
      <w:r w:rsidRPr="00C756BF">
        <w:rPr>
          <w:rFonts w:ascii="Angsana New" w:hAnsi="Angsana New"/>
          <w:b/>
          <w:sz w:val="30"/>
          <w:szCs w:val="30"/>
          <w:cs/>
        </w:rPr>
        <w:t>ล้านบาท</w:t>
      </w:r>
      <w:r w:rsidRPr="00C756BF">
        <w:rPr>
          <w:rFonts w:ascii="Angsana New" w:hAnsi="Angsana New"/>
          <w:bCs/>
          <w:sz w:val="30"/>
          <w:szCs w:val="30"/>
          <w:cs/>
        </w:rPr>
        <w:t xml:space="preserve"> </w:t>
      </w:r>
      <w:r w:rsidRPr="00C756BF">
        <w:rPr>
          <w:rFonts w:ascii="Angsana New" w:hAnsi="Angsana New"/>
          <w:bCs/>
          <w:i/>
          <w:iCs/>
          <w:sz w:val="30"/>
          <w:szCs w:val="30"/>
        </w:rPr>
        <w:t>(</w:t>
      </w:r>
      <w:r w:rsidR="00A4349E" w:rsidRPr="00A4349E">
        <w:rPr>
          <w:rFonts w:ascii="Angsana New" w:hAnsi="Angsana New"/>
          <w:bCs/>
          <w:i/>
          <w:iCs/>
          <w:sz w:val="30"/>
          <w:szCs w:val="30"/>
        </w:rPr>
        <w:t>2561</w:t>
      </w:r>
      <w:r w:rsidRPr="00C756BF">
        <w:rPr>
          <w:rFonts w:ascii="Angsana New" w:hAnsi="Angsana New"/>
          <w:bCs/>
          <w:i/>
          <w:iCs/>
          <w:sz w:val="30"/>
          <w:szCs w:val="30"/>
        </w:rPr>
        <w:t xml:space="preserve">: </w:t>
      </w:r>
      <w:r w:rsidR="00A4349E" w:rsidRPr="00A4349E">
        <w:rPr>
          <w:rFonts w:ascii="Angsana New" w:hAnsi="Angsana New"/>
          <w:bCs/>
          <w:i/>
          <w:iCs/>
          <w:sz w:val="30"/>
          <w:szCs w:val="30"/>
        </w:rPr>
        <w:t>768</w:t>
      </w:r>
      <w:r w:rsidRPr="00C756BF">
        <w:rPr>
          <w:rFonts w:ascii="Angsana New" w:hAnsi="Angsana New"/>
          <w:bCs/>
          <w:i/>
          <w:iCs/>
          <w:sz w:val="30"/>
          <w:szCs w:val="30"/>
        </w:rPr>
        <w:t>.</w:t>
      </w:r>
      <w:r w:rsidR="00A4349E" w:rsidRPr="00A4349E">
        <w:rPr>
          <w:rFonts w:ascii="Angsana New" w:hAnsi="Angsana New"/>
          <w:bCs/>
          <w:i/>
          <w:iCs/>
          <w:sz w:val="30"/>
          <w:szCs w:val="30"/>
        </w:rPr>
        <w:t>22</w:t>
      </w:r>
      <w:r w:rsidRPr="00C756BF">
        <w:rPr>
          <w:rFonts w:ascii="Angsana New" w:hAnsi="Angsana New"/>
          <w:b/>
          <w:i/>
          <w:iCs/>
          <w:sz w:val="30"/>
          <w:szCs w:val="30"/>
          <w:cs/>
        </w:rPr>
        <w:t xml:space="preserve"> ล้านบาท)</w:t>
      </w:r>
      <w:r w:rsidRPr="00C756BF">
        <w:rPr>
          <w:rFonts w:ascii="Angsana New" w:hAnsi="Angsana New"/>
          <w:b/>
          <w:sz w:val="30"/>
          <w:szCs w:val="30"/>
          <w:cs/>
        </w:rPr>
        <w:t xml:space="preserve"> โดยบริษัทได้บันทึกรายการส่วนที่เรียกคืนค่าใช้จ่ายสุทธิกับบัญชีค่าใช้จ่ายเกี่ยวกับพนักงานเป็นจำนวนเงิน </w:t>
      </w:r>
      <w:r w:rsidR="00A4349E" w:rsidRPr="00A4349E">
        <w:rPr>
          <w:rFonts w:ascii="Angsana New" w:hAnsi="Angsana New"/>
          <w:bCs/>
          <w:sz w:val="30"/>
          <w:szCs w:val="30"/>
        </w:rPr>
        <w:t>829</w:t>
      </w:r>
      <w:r w:rsidR="0001783E" w:rsidRPr="00C756BF">
        <w:rPr>
          <w:rFonts w:ascii="Angsana New" w:hAnsi="Angsana New"/>
          <w:bCs/>
          <w:sz w:val="30"/>
          <w:szCs w:val="30"/>
        </w:rPr>
        <w:t>.</w:t>
      </w:r>
      <w:r w:rsidR="00A4349E" w:rsidRPr="00A4349E">
        <w:rPr>
          <w:rFonts w:ascii="Angsana New" w:hAnsi="Angsana New"/>
          <w:bCs/>
          <w:sz w:val="30"/>
          <w:szCs w:val="30"/>
        </w:rPr>
        <w:t>69</w:t>
      </w:r>
      <w:r w:rsidRPr="00C756BF">
        <w:rPr>
          <w:rFonts w:ascii="Angsana New" w:hAnsi="Angsana New"/>
          <w:b/>
          <w:sz w:val="30"/>
          <w:szCs w:val="30"/>
        </w:rPr>
        <w:t xml:space="preserve"> </w:t>
      </w:r>
      <w:r w:rsidRPr="00C756BF">
        <w:rPr>
          <w:rFonts w:ascii="Angsana New" w:hAnsi="Angsana New"/>
          <w:b/>
          <w:sz w:val="30"/>
          <w:szCs w:val="30"/>
          <w:cs/>
        </w:rPr>
        <w:t xml:space="preserve">ล้านบาท </w:t>
      </w:r>
      <w:r w:rsidRPr="00C756BF">
        <w:rPr>
          <w:rFonts w:ascii="Angsana New" w:hAnsi="Angsana New"/>
          <w:bCs/>
          <w:i/>
          <w:iCs/>
          <w:sz w:val="30"/>
          <w:szCs w:val="30"/>
        </w:rPr>
        <w:t>(</w:t>
      </w:r>
      <w:r w:rsidR="00A4349E" w:rsidRPr="00A4349E">
        <w:rPr>
          <w:rFonts w:ascii="Angsana New" w:hAnsi="Angsana New"/>
          <w:bCs/>
          <w:i/>
          <w:iCs/>
          <w:sz w:val="30"/>
          <w:szCs w:val="30"/>
        </w:rPr>
        <w:t>2561</w:t>
      </w:r>
      <w:r w:rsidRPr="00C756BF">
        <w:rPr>
          <w:rFonts w:ascii="Angsana New" w:hAnsi="Angsana New"/>
          <w:b/>
          <w:i/>
          <w:iCs/>
          <w:sz w:val="30"/>
          <w:szCs w:val="30"/>
        </w:rPr>
        <w:t>:</w:t>
      </w:r>
      <w:r w:rsidRPr="00C756BF">
        <w:rPr>
          <w:rFonts w:ascii="Angsana New" w:hAnsi="Angsana New"/>
          <w:bCs/>
          <w:i/>
          <w:iCs/>
          <w:sz w:val="30"/>
          <w:szCs w:val="30"/>
        </w:rPr>
        <w:t xml:space="preserve"> </w:t>
      </w:r>
      <w:r w:rsidR="00A4349E" w:rsidRPr="00A4349E">
        <w:rPr>
          <w:rFonts w:ascii="Angsana New" w:hAnsi="Angsana New"/>
          <w:bCs/>
          <w:i/>
          <w:iCs/>
          <w:sz w:val="30"/>
          <w:szCs w:val="30"/>
        </w:rPr>
        <w:t>765</w:t>
      </w:r>
      <w:r w:rsidRPr="00C756BF">
        <w:rPr>
          <w:rFonts w:ascii="Angsana New" w:hAnsi="Angsana New"/>
          <w:bCs/>
          <w:i/>
          <w:iCs/>
          <w:sz w:val="30"/>
          <w:szCs w:val="30"/>
        </w:rPr>
        <w:t>.</w:t>
      </w:r>
      <w:r w:rsidR="00A4349E" w:rsidRPr="00A4349E">
        <w:rPr>
          <w:rFonts w:ascii="Angsana New" w:hAnsi="Angsana New"/>
          <w:bCs/>
          <w:i/>
          <w:iCs/>
          <w:sz w:val="30"/>
          <w:szCs w:val="30"/>
        </w:rPr>
        <w:t>39</w:t>
      </w:r>
      <w:r w:rsidRPr="00C756BF">
        <w:rPr>
          <w:rFonts w:ascii="Angsana New" w:hAnsi="Angsana New"/>
          <w:b/>
          <w:i/>
          <w:iCs/>
          <w:sz w:val="30"/>
          <w:szCs w:val="30"/>
          <w:cs/>
        </w:rPr>
        <w:t xml:space="preserve"> ล้านบาท)</w:t>
      </w:r>
      <w:r w:rsidRPr="00C756BF">
        <w:rPr>
          <w:rFonts w:ascii="Angsana New" w:hAnsi="Angsana New"/>
          <w:b/>
          <w:sz w:val="30"/>
          <w:szCs w:val="30"/>
          <w:cs/>
        </w:rPr>
        <w:t xml:space="preserve"> โดยส่วนต่างเป็นจำนวนเงิน </w:t>
      </w:r>
      <w:r w:rsidR="00A4349E" w:rsidRPr="00A4349E">
        <w:rPr>
          <w:rFonts w:ascii="Angsana New" w:hAnsi="Angsana New"/>
          <w:bCs/>
          <w:sz w:val="30"/>
          <w:szCs w:val="30"/>
        </w:rPr>
        <w:t>3</w:t>
      </w:r>
      <w:r w:rsidR="0001783E" w:rsidRPr="00C756BF">
        <w:rPr>
          <w:rFonts w:ascii="Angsana New" w:hAnsi="Angsana New"/>
          <w:bCs/>
          <w:sz w:val="30"/>
          <w:szCs w:val="30"/>
        </w:rPr>
        <w:t>.</w:t>
      </w:r>
      <w:r w:rsidR="00A4349E" w:rsidRPr="00A4349E">
        <w:rPr>
          <w:rFonts w:ascii="Angsana New" w:hAnsi="Angsana New"/>
          <w:bCs/>
          <w:sz w:val="30"/>
          <w:szCs w:val="30"/>
        </w:rPr>
        <w:t>02</w:t>
      </w:r>
      <w:r w:rsidRPr="00C756BF">
        <w:rPr>
          <w:rFonts w:ascii="Angsana New" w:hAnsi="Angsana New"/>
          <w:bCs/>
          <w:sz w:val="30"/>
          <w:szCs w:val="30"/>
        </w:rPr>
        <w:t xml:space="preserve"> </w:t>
      </w:r>
      <w:r w:rsidRPr="00C756BF">
        <w:rPr>
          <w:rFonts w:ascii="Angsana New" w:hAnsi="Angsana New"/>
          <w:b/>
          <w:sz w:val="30"/>
          <w:szCs w:val="30"/>
          <w:cs/>
        </w:rPr>
        <w:t>ล้านบาท</w:t>
      </w:r>
      <w:r w:rsidRPr="00C756BF">
        <w:rPr>
          <w:rFonts w:ascii="Angsana New" w:hAnsi="Angsana New"/>
          <w:b/>
          <w:sz w:val="30"/>
          <w:szCs w:val="30"/>
        </w:rPr>
        <w:t xml:space="preserve"> </w:t>
      </w:r>
      <w:r w:rsidRPr="00C756BF">
        <w:rPr>
          <w:rFonts w:ascii="Angsana New" w:hAnsi="Angsana New"/>
          <w:bCs/>
          <w:i/>
          <w:iCs/>
          <w:sz w:val="30"/>
          <w:szCs w:val="30"/>
        </w:rPr>
        <w:t>(</w:t>
      </w:r>
      <w:r w:rsidR="00A4349E" w:rsidRPr="00A4349E">
        <w:rPr>
          <w:rFonts w:ascii="Angsana New" w:hAnsi="Angsana New"/>
          <w:bCs/>
          <w:i/>
          <w:iCs/>
          <w:sz w:val="30"/>
          <w:szCs w:val="30"/>
        </w:rPr>
        <w:t>2561</w:t>
      </w:r>
      <w:r w:rsidRPr="00C756BF">
        <w:rPr>
          <w:rFonts w:ascii="Angsana New" w:hAnsi="Angsana New"/>
          <w:bCs/>
          <w:i/>
          <w:iCs/>
          <w:sz w:val="30"/>
          <w:szCs w:val="30"/>
        </w:rPr>
        <w:t xml:space="preserve">: </w:t>
      </w:r>
      <w:r w:rsidR="00A4349E" w:rsidRPr="00A4349E">
        <w:rPr>
          <w:rFonts w:ascii="Angsana New" w:hAnsi="Angsana New"/>
          <w:bCs/>
          <w:i/>
          <w:iCs/>
          <w:sz w:val="30"/>
          <w:szCs w:val="30"/>
        </w:rPr>
        <w:t>2</w:t>
      </w:r>
      <w:r w:rsidRPr="00C756BF">
        <w:rPr>
          <w:rFonts w:ascii="Angsana New" w:hAnsi="Angsana New"/>
          <w:bCs/>
          <w:i/>
          <w:iCs/>
          <w:sz w:val="30"/>
          <w:szCs w:val="30"/>
        </w:rPr>
        <w:t>.</w:t>
      </w:r>
      <w:r w:rsidR="00A4349E" w:rsidRPr="00A4349E">
        <w:rPr>
          <w:rFonts w:ascii="Angsana New" w:hAnsi="Angsana New"/>
          <w:bCs/>
          <w:i/>
          <w:iCs/>
          <w:sz w:val="30"/>
          <w:szCs w:val="30"/>
        </w:rPr>
        <w:t>83</w:t>
      </w:r>
      <w:r w:rsidRPr="00C756BF">
        <w:rPr>
          <w:rFonts w:ascii="Angsana New" w:hAnsi="Angsana New"/>
          <w:b/>
          <w:i/>
          <w:iCs/>
          <w:sz w:val="30"/>
          <w:szCs w:val="30"/>
          <w:cs/>
        </w:rPr>
        <w:t xml:space="preserve"> ล้านบาท)</w:t>
      </w:r>
      <w:r w:rsidRPr="00C756BF">
        <w:rPr>
          <w:rFonts w:ascii="Angsana New" w:hAnsi="Angsana New"/>
          <w:b/>
          <w:sz w:val="30"/>
          <w:szCs w:val="30"/>
          <w:cs/>
        </w:rPr>
        <w:t xml:space="preserve"> แสดงรวมอยู่ในรายได้อื่นในกำไรหรือขาดทุน</w:t>
      </w:r>
    </w:p>
    <w:p w:rsidR="00B83657" w:rsidRPr="00C756BF" w:rsidRDefault="00B83657" w:rsidP="00C644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C6441A" w:rsidRPr="00C756BF" w:rsidRDefault="00A4349E" w:rsidP="00C644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  <w:r w:rsidRPr="00A4349E">
        <w:rPr>
          <w:rFonts w:ascii="Angsana New" w:hAnsi="Angsana New"/>
          <w:b/>
          <w:bCs/>
          <w:sz w:val="30"/>
          <w:szCs w:val="30"/>
        </w:rPr>
        <w:t>31</w:t>
      </w:r>
      <w:r w:rsidR="00C6441A" w:rsidRPr="00C756BF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C6441A" w:rsidRPr="00C756BF">
        <w:rPr>
          <w:rFonts w:ascii="Angsana New" w:hAnsi="Angsana New"/>
          <w:b/>
          <w:bCs/>
          <w:color w:val="000000"/>
          <w:sz w:val="30"/>
          <w:szCs w:val="30"/>
          <w:cs/>
        </w:rPr>
        <w:t>ส่วนงานดำเนินงาน</w:t>
      </w:r>
      <w:r w:rsidR="0081658D" w:rsidRPr="00C756BF">
        <w:rPr>
          <w:rFonts w:ascii="Angsana New" w:hAnsi="Angsana New"/>
          <w:b/>
          <w:bCs/>
          <w:color w:val="000000"/>
          <w:sz w:val="30"/>
          <w:szCs w:val="30"/>
          <w:cs/>
        </w:rPr>
        <w:t>และการจำแนกรายได้</w:t>
      </w:r>
      <w:r w:rsidR="00443749" w:rsidRPr="00C756BF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</w:t>
      </w:r>
    </w:p>
    <w:p w:rsidR="00C6441A" w:rsidRPr="00C756BF" w:rsidRDefault="00C6441A" w:rsidP="00C644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color w:val="000000"/>
          <w:sz w:val="30"/>
          <w:szCs w:val="30"/>
        </w:rPr>
      </w:pPr>
      <w:r w:rsidRPr="00C756BF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ab/>
      </w:r>
    </w:p>
    <w:p w:rsidR="00C6441A" w:rsidRPr="00C756BF" w:rsidRDefault="00181C58" w:rsidP="00C644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756BF">
        <w:rPr>
          <w:rFonts w:ascii="Angsana New" w:hAnsi="Angsana New"/>
          <w:color w:val="000000"/>
          <w:sz w:val="30"/>
          <w:szCs w:val="30"/>
          <w:cs/>
        </w:rPr>
        <w:t>บริษัทมีส่วนงานดำเนินงานหลัก</w:t>
      </w:r>
      <w:r w:rsidR="00C6441A" w:rsidRPr="00C756BF">
        <w:rPr>
          <w:rFonts w:ascii="Angsana New" w:hAnsi="Angsana New"/>
          <w:color w:val="000000"/>
          <w:sz w:val="30"/>
          <w:szCs w:val="30"/>
          <w:cs/>
        </w:rPr>
        <w:t xml:space="preserve">คือ ธุรกิจหลักทรัพย์ ซึ่งมีรายได้ ค่าใช้จ่าย สินทรัพย์และหนี้สินเกินกว่าร้อยละ </w:t>
      </w:r>
      <w:r w:rsidR="00A4349E" w:rsidRPr="00A4349E">
        <w:rPr>
          <w:rFonts w:ascii="Angsana New" w:hAnsi="Angsana New"/>
          <w:color w:val="000000"/>
          <w:sz w:val="30"/>
          <w:szCs w:val="30"/>
        </w:rPr>
        <w:t>85</w:t>
      </w:r>
      <w:r w:rsidR="00C6441A" w:rsidRPr="00C756BF">
        <w:rPr>
          <w:rFonts w:ascii="Angsana New" w:hAnsi="Angsana New"/>
          <w:color w:val="000000"/>
          <w:sz w:val="30"/>
          <w:szCs w:val="30"/>
          <w:cs/>
        </w:rPr>
        <w:t xml:space="preserve"> ของส่วนงานดำเนินงานทั้งหมด โดยไม่มีส่วนงานดำเนินงานใดส่วนงานหนึ่งมีจำนวนเงินมากกว่าร้อยละ </w:t>
      </w:r>
      <w:r w:rsidR="00A4349E" w:rsidRPr="00A4349E">
        <w:rPr>
          <w:rFonts w:ascii="Angsana New" w:hAnsi="Angsana New"/>
          <w:color w:val="000000"/>
          <w:sz w:val="30"/>
          <w:szCs w:val="30"/>
        </w:rPr>
        <w:t>10</w:t>
      </w:r>
      <w:r w:rsidR="00C6441A" w:rsidRPr="00C756BF">
        <w:rPr>
          <w:rFonts w:ascii="Angsana New" w:hAnsi="Angsana New"/>
          <w:color w:val="000000"/>
          <w:sz w:val="30"/>
          <w:szCs w:val="30"/>
          <w:cs/>
        </w:rPr>
        <w:t xml:space="preserve"> ของจำนวนเงินที่บันทึกในงบการเงินและเมื่อพิจารณาถึงเกณฑ์ทำเลที่ตั้งของสถานประกอบการของบริษัทแล้ว บริษัทมีส่วนงานทางภูมิศาสตร์</w:t>
      </w:r>
      <w:r w:rsidR="00FE5F90" w:rsidRPr="00C756BF">
        <w:rPr>
          <w:rFonts w:ascii="Angsana New" w:hAnsi="Angsana New"/>
          <w:color w:val="000000"/>
          <w:sz w:val="30"/>
          <w:szCs w:val="30"/>
          <w:cs/>
        </w:rPr>
        <w:t>เพียงส่วนงานเดียว เนื่องจาก</w:t>
      </w:r>
      <w:r w:rsidR="00C6441A" w:rsidRPr="00C756BF">
        <w:rPr>
          <w:rFonts w:ascii="Angsana New" w:hAnsi="Angsana New"/>
          <w:color w:val="000000"/>
          <w:sz w:val="30"/>
          <w:szCs w:val="30"/>
          <w:cs/>
        </w:rPr>
        <w:t>บริษัทดำเนินธุรกิจเฉพาะในประเทศไทยเท่านั้น</w:t>
      </w:r>
    </w:p>
    <w:p w:rsidR="00B6122C" w:rsidRPr="00C756BF" w:rsidRDefault="00B6122C" w:rsidP="004061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C6441A" w:rsidRPr="00C756BF" w:rsidRDefault="00C6441A" w:rsidP="002E07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756BF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ข้อมูลตามส่วนงานที่รายงาน</w:t>
      </w:r>
    </w:p>
    <w:p w:rsidR="00270CCF" w:rsidRPr="00C756BF" w:rsidRDefault="00270CCF" w:rsidP="00934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napToGrid w:val="0"/>
          <w:sz w:val="24"/>
          <w:szCs w:val="24"/>
          <w:lang w:eastAsia="th-TH"/>
        </w:rPr>
      </w:pPr>
    </w:p>
    <w:tbl>
      <w:tblPr>
        <w:tblW w:w="9424" w:type="dxa"/>
        <w:tblInd w:w="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4"/>
        <w:gridCol w:w="245"/>
        <w:gridCol w:w="907"/>
        <w:gridCol w:w="846"/>
        <w:gridCol w:w="918"/>
        <w:gridCol w:w="918"/>
        <w:gridCol w:w="972"/>
        <w:gridCol w:w="18"/>
        <w:gridCol w:w="972"/>
        <w:gridCol w:w="963"/>
        <w:gridCol w:w="22"/>
        <w:gridCol w:w="969"/>
      </w:tblGrid>
      <w:tr w:rsidR="002E07A7" w:rsidRPr="00C756BF" w:rsidTr="002E07A7"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</w:tcPr>
          <w:p w:rsidR="002E07A7" w:rsidRPr="00C756BF" w:rsidRDefault="002E07A7" w:rsidP="0003293E">
            <w:pPr>
              <w:tabs>
                <w:tab w:val="clear" w:pos="1644"/>
                <w:tab w:val="clear" w:pos="1871"/>
                <w:tab w:val="left" w:pos="165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:rsidR="002E07A7" w:rsidRPr="00C756BF" w:rsidRDefault="002E07A7" w:rsidP="0003293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07A7" w:rsidRPr="00C756BF" w:rsidRDefault="008302CD" w:rsidP="0003293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  <w:r w:rsidR="002E07A7" w:rsidRPr="00C756BF">
              <w:rPr>
                <w:rFonts w:ascii="Angsana New" w:hAnsi="Angsana New"/>
                <w:sz w:val="26"/>
                <w:szCs w:val="26"/>
                <w:cs/>
              </w:rPr>
              <w:t>ค่านายหน้าและ</w:t>
            </w:r>
            <w:r w:rsidR="002E07A7" w:rsidRPr="00C756BF">
              <w:rPr>
                <w:rFonts w:ascii="Angsana New" w:hAnsi="Angsana New"/>
                <w:sz w:val="26"/>
                <w:szCs w:val="26"/>
                <w:cs/>
              </w:rPr>
              <w:br/>
            </w:r>
            <w:r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  <w:r w:rsidR="002E07A7" w:rsidRPr="00C756BF">
              <w:rPr>
                <w:rFonts w:ascii="Angsana New" w:hAnsi="Angsana New"/>
                <w:sz w:val="26"/>
                <w:szCs w:val="26"/>
                <w:cs/>
              </w:rPr>
              <w:t>ดอกเบี้ยเงินให้กู้ยืมเพื่อซื้อหลักทรัพย์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07A7" w:rsidRPr="00C756BF" w:rsidRDefault="002E07A7" w:rsidP="0003293E">
            <w:pPr>
              <w:tabs>
                <w:tab w:val="clear" w:pos="1644"/>
              </w:tabs>
              <w:ind w:left="-126" w:right="-144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  <w:p w:rsidR="002E07A7" w:rsidRPr="00C756BF" w:rsidRDefault="002E07A7" w:rsidP="0003293E">
            <w:pPr>
              <w:tabs>
                <w:tab w:val="clear" w:pos="1644"/>
              </w:tabs>
              <w:ind w:left="-126" w:right="-144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C756BF">
              <w:rPr>
                <w:rFonts w:ascii="Angsana New" w:hAnsi="Angsana New"/>
                <w:spacing w:val="-6"/>
                <w:sz w:val="26"/>
                <w:szCs w:val="26"/>
              </w:rPr>
              <w:t xml:space="preserve">   </w:t>
            </w:r>
          </w:p>
          <w:p w:rsidR="002E07A7" w:rsidRPr="00C756BF" w:rsidRDefault="002E07A7" w:rsidP="0003293E">
            <w:pPr>
              <w:tabs>
                <w:tab w:val="clear" w:pos="1644"/>
              </w:tabs>
              <w:ind w:left="-126" w:right="-144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C756BF">
              <w:rPr>
                <w:rFonts w:ascii="Angsana New" w:hAnsi="Angsana New"/>
                <w:spacing w:val="-6"/>
                <w:sz w:val="26"/>
                <w:szCs w:val="26"/>
                <w:cs/>
              </w:rPr>
              <w:t>ค่าธรรมเนียมและบริการ</w:t>
            </w:r>
          </w:p>
        </w:tc>
        <w:tc>
          <w:tcPr>
            <w:tcW w:w="19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07A7" w:rsidRPr="00C756BF" w:rsidRDefault="002E07A7" w:rsidP="0003293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2E07A7" w:rsidRPr="00C756BF" w:rsidRDefault="002E07A7" w:rsidP="0003293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2E07A7" w:rsidRPr="00C756BF" w:rsidRDefault="002E07A7" w:rsidP="0003293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9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07A7" w:rsidRPr="00C756BF" w:rsidRDefault="002E07A7" w:rsidP="0003293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2E07A7" w:rsidRPr="00C756BF" w:rsidRDefault="002E07A7" w:rsidP="0003293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2E07A7" w:rsidRPr="00C756BF" w:rsidRDefault="002E07A7" w:rsidP="0003293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756B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2E07A7" w:rsidRPr="00C756BF" w:rsidTr="002E07A7"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</w:tcPr>
          <w:p w:rsidR="002E07A7" w:rsidRPr="00C756BF" w:rsidRDefault="002E07A7" w:rsidP="002E07A7">
            <w:pPr>
              <w:tabs>
                <w:tab w:val="clear" w:pos="1644"/>
                <w:tab w:val="clear" w:pos="1871"/>
                <w:tab w:val="left" w:pos="165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:rsidR="002E07A7" w:rsidRPr="00C756BF" w:rsidRDefault="002E07A7" w:rsidP="002E07A7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2E07A7" w:rsidRPr="00C756BF" w:rsidRDefault="00A4349E" w:rsidP="002E07A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349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2E07A7" w:rsidRPr="00C756BF" w:rsidRDefault="00A4349E" w:rsidP="002E07A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349E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2E07A7" w:rsidRPr="00C756BF" w:rsidRDefault="00A4349E" w:rsidP="002E07A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349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2E07A7" w:rsidRPr="00C756BF" w:rsidRDefault="00A4349E" w:rsidP="002E07A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349E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:rsidR="002E07A7" w:rsidRPr="00C756BF" w:rsidRDefault="00A4349E" w:rsidP="002E07A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349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07A7" w:rsidRPr="00C756BF" w:rsidRDefault="00A4349E" w:rsidP="002E07A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349E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07A7" w:rsidRPr="00C756BF" w:rsidRDefault="00A4349E" w:rsidP="002E07A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349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:rsidR="002E07A7" w:rsidRPr="00C756BF" w:rsidRDefault="00A4349E" w:rsidP="002E07A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349E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2E07A7" w:rsidRPr="00C756BF" w:rsidTr="002E07A7"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</w:tcPr>
          <w:p w:rsidR="002E07A7" w:rsidRPr="00C756BF" w:rsidRDefault="002E07A7" w:rsidP="002E07A7">
            <w:pPr>
              <w:tabs>
                <w:tab w:val="clear" w:pos="1644"/>
                <w:tab w:val="clear" w:pos="1871"/>
                <w:tab w:val="left" w:pos="165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:rsidR="002E07A7" w:rsidRPr="00C756BF" w:rsidRDefault="002E07A7" w:rsidP="002E07A7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0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2E07A7" w:rsidRPr="00C756BF" w:rsidRDefault="002E07A7" w:rsidP="002E07A7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C756B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2E07A7" w:rsidRPr="00C756BF" w:rsidTr="00C33AF7">
        <w:trPr>
          <w:trHeight w:val="668"/>
        </w:trPr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</w:tcPr>
          <w:p w:rsidR="002E07A7" w:rsidRPr="00C756BF" w:rsidRDefault="002E07A7" w:rsidP="002E07A7">
            <w:pPr>
              <w:tabs>
                <w:tab w:val="clear" w:pos="1644"/>
                <w:tab w:val="clear" w:pos="1871"/>
                <w:tab w:val="left" w:pos="1656"/>
              </w:tabs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  <w:cs/>
              </w:rPr>
              <w:t>รายได้จากบุคคล</w:t>
            </w:r>
          </w:p>
          <w:p w:rsidR="002E07A7" w:rsidRPr="00C756BF" w:rsidRDefault="002E07A7" w:rsidP="002E07A7">
            <w:pPr>
              <w:tabs>
                <w:tab w:val="clear" w:pos="1644"/>
                <w:tab w:val="clear" w:pos="1871"/>
                <w:tab w:val="left" w:pos="1656"/>
              </w:tabs>
              <w:rPr>
                <w:rFonts w:ascii="Angsana New" w:hAnsi="Angsana New"/>
                <w:sz w:val="26"/>
                <w:szCs w:val="26"/>
              </w:rPr>
            </w:pPr>
            <w:r w:rsidRPr="00C756BF">
              <w:rPr>
                <w:rFonts w:ascii="Angsana New" w:hAnsi="Angsana New"/>
                <w:sz w:val="26"/>
                <w:szCs w:val="26"/>
                <w:cs/>
              </w:rPr>
              <w:t xml:space="preserve">   ภายนอก</w:t>
            </w:r>
            <w:r w:rsidRPr="00C756BF">
              <w:rPr>
                <w:rFonts w:ascii="Angsana New" w:hAnsi="Angsana New"/>
                <w:sz w:val="26"/>
                <w:szCs w:val="26"/>
              </w:rPr>
              <w:t xml:space="preserve">                                                                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:rsidR="002E07A7" w:rsidRPr="00C756BF" w:rsidRDefault="002E07A7" w:rsidP="002E07A7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E07A7" w:rsidRPr="00C756BF" w:rsidRDefault="00A4349E" w:rsidP="002E0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83" w:right="-36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4349E">
              <w:rPr>
                <w:rFonts w:ascii="Angsana New" w:hAnsi="Angsana New"/>
                <w:sz w:val="26"/>
                <w:szCs w:val="26"/>
              </w:rPr>
              <w:t>1</w:t>
            </w:r>
            <w:r w:rsidR="00C33AF7" w:rsidRPr="00C756BF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A4349E">
              <w:rPr>
                <w:rFonts w:ascii="Angsana New" w:hAnsi="Angsana New"/>
                <w:sz w:val="26"/>
                <w:szCs w:val="26"/>
              </w:rPr>
              <w:t>560</w:t>
            </w:r>
            <w:r w:rsidR="00C33AF7" w:rsidRPr="00C756BF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A4349E">
              <w:rPr>
                <w:rFonts w:ascii="Angsana New" w:hAnsi="Angsana New"/>
                <w:sz w:val="26"/>
                <w:szCs w:val="26"/>
              </w:rPr>
              <w:t>117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E07A7" w:rsidRPr="00C756BF" w:rsidRDefault="00A4349E" w:rsidP="002E0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83" w:right="-36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4349E">
              <w:rPr>
                <w:rFonts w:ascii="Angsana New" w:hAnsi="Angsana New"/>
                <w:sz w:val="26"/>
                <w:szCs w:val="26"/>
              </w:rPr>
              <w:t>1</w:t>
            </w:r>
            <w:r w:rsidR="002E07A7" w:rsidRPr="00C756BF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A4349E">
              <w:rPr>
                <w:rFonts w:ascii="Angsana New" w:hAnsi="Angsana New"/>
                <w:sz w:val="26"/>
                <w:szCs w:val="26"/>
              </w:rPr>
              <w:t>715</w:t>
            </w:r>
            <w:r w:rsidR="002E07A7" w:rsidRPr="00C756BF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A4349E">
              <w:rPr>
                <w:rFonts w:ascii="Angsana New" w:hAnsi="Angsana New"/>
                <w:sz w:val="26"/>
                <w:szCs w:val="26"/>
              </w:rPr>
              <w:t>297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E07A7" w:rsidRPr="00C756BF" w:rsidRDefault="00A4349E" w:rsidP="002E0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83" w:right="-72" w:firstLine="1"/>
              <w:rPr>
                <w:rFonts w:ascii="Angsana New" w:hAnsi="Angsana New"/>
                <w:sz w:val="26"/>
                <w:szCs w:val="26"/>
              </w:rPr>
            </w:pPr>
            <w:r w:rsidRPr="00A4349E">
              <w:rPr>
                <w:rFonts w:ascii="Angsana New" w:hAnsi="Angsana New"/>
                <w:sz w:val="26"/>
                <w:szCs w:val="26"/>
              </w:rPr>
              <w:t>397</w:t>
            </w:r>
            <w:r w:rsidR="00C33AF7" w:rsidRPr="00C756BF">
              <w:rPr>
                <w:rFonts w:ascii="Angsana New" w:hAnsi="Angsana New"/>
                <w:sz w:val="26"/>
                <w:szCs w:val="26"/>
              </w:rPr>
              <w:t>,</w:t>
            </w:r>
            <w:r w:rsidRPr="00A4349E">
              <w:rPr>
                <w:rFonts w:ascii="Angsana New" w:hAnsi="Angsana New"/>
                <w:sz w:val="26"/>
                <w:szCs w:val="26"/>
              </w:rPr>
              <w:t>944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E07A7" w:rsidRPr="00C756BF" w:rsidRDefault="00A4349E" w:rsidP="002E0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83" w:right="-72" w:firstLine="1"/>
              <w:rPr>
                <w:rFonts w:ascii="Angsana New" w:hAnsi="Angsana New"/>
                <w:sz w:val="26"/>
                <w:szCs w:val="26"/>
              </w:rPr>
            </w:pPr>
            <w:r w:rsidRPr="00A4349E">
              <w:rPr>
                <w:rFonts w:ascii="Angsana New" w:hAnsi="Angsana New"/>
                <w:sz w:val="26"/>
                <w:szCs w:val="26"/>
              </w:rPr>
              <w:t>111</w:t>
            </w:r>
            <w:r w:rsidR="002E07A7" w:rsidRPr="00C756BF">
              <w:rPr>
                <w:rFonts w:ascii="Angsana New" w:hAnsi="Angsana New"/>
                <w:sz w:val="26"/>
                <w:szCs w:val="26"/>
              </w:rPr>
              <w:t>,</w:t>
            </w:r>
            <w:r w:rsidRPr="00A4349E">
              <w:rPr>
                <w:rFonts w:ascii="Angsana New" w:hAnsi="Angsana New"/>
                <w:sz w:val="26"/>
                <w:szCs w:val="26"/>
              </w:rPr>
              <w:t>421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E07A7" w:rsidRPr="00C756BF" w:rsidRDefault="00A4349E" w:rsidP="002E0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83" w:right="-36"/>
              <w:rPr>
                <w:rFonts w:ascii="Angsana New" w:hAnsi="Angsana New"/>
                <w:sz w:val="26"/>
                <w:szCs w:val="26"/>
              </w:rPr>
            </w:pPr>
            <w:r w:rsidRPr="00A4349E">
              <w:rPr>
                <w:rFonts w:ascii="Angsana New" w:hAnsi="Angsana New"/>
                <w:sz w:val="26"/>
                <w:szCs w:val="26"/>
              </w:rPr>
              <w:t>314</w:t>
            </w:r>
            <w:r w:rsidR="00C33AF7" w:rsidRPr="00C756BF">
              <w:rPr>
                <w:rFonts w:ascii="Angsana New" w:hAnsi="Angsana New"/>
                <w:sz w:val="26"/>
                <w:szCs w:val="26"/>
              </w:rPr>
              <w:t>,</w:t>
            </w:r>
            <w:r w:rsidRPr="00A4349E">
              <w:rPr>
                <w:rFonts w:ascii="Angsana New" w:hAnsi="Angsana New"/>
                <w:sz w:val="26"/>
                <w:szCs w:val="26"/>
              </w:rPr>
              <w:t>397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E07A7" w:rsidRPr="00C756BF" w:rsidRDefault="00A4349E" w:rsidP="002E0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83" w:right="-36"/>
              <w:rPr>
                <w:rFonts w:ascii="Angsana New" w:hAnsi="Angsana New"/>
                <w:sz w:val="26"/>
                <w:szCs w:val="26"/>
              </w:rPr>
            </w:pPr>
            <w:r w:rsidRPr="00A4349E">
              <w:rPr>
                <w:rFonts w:ascii="Angsana New" w:hAnsi="Angsana New"/>
                <w:sz w:val="26"/>
                <w:szCs w:val="26"/>
              </w:rPr>
              <w:t>461</w:t>
            </w:r>
            <w:r w:rsidR="002E07A7" w:rsidRPr="00C756BF">
              <w:rPr>
                <w:rFonts w:ascii="Angsana New" w:hAnsi="Angsana New"/>
                <w:sz w:val="26"/>
                <w:szCs w:val="26"/>
              </w:rPr>
              <w:t>,</w:t>
            </w:r>
            <w:r w:rsidRPr="00A4349E">
              <w:rPr>
                <w:rFonts w:ascii="Angsana New" w:hAnsi="Angsana New"/>
                <w:sz w:val="26"/>
                <w:szCs w:val="26"/>
              </w:rPr>
              <w:t>140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E07A7" w:rsidRPr="00C756BF" w:rsidRDefault="00A4349E" w:rsidP="002E0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83"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349E">
              <w:rPr>
                <w:rFonts w:ascii="Angsana New" w:hAnsi="Angsana New"/>
                <w:sz w:val="26"/>
                <w:szCs w:val="26"/>
              </w:rPr>
              <w:t>2</w:t>
            </w:r>
            <w:r w:rsidR="00C33AF7" w:rsidRPr="00C756BF">
              <w:rPr>
                <w:rFonts w:ascii="Angsana New" w:hAnsi="Angsana New"/>
                <w:sz w:val="26"/>
                <w:szCs w:val="26"/>
              </w:rPr>
              <w:t>,</w:t>
            </w:r>
            <w:r w:rsidRPr="00A4349E">
              <w:rPr>
                <w:rFonts w:ascii="Angsana New" w:hAnsi="Angsana New"/>
                <w:sz w:val="26"/>
                <w:szCs w:val="26"/>
              </w:rPr>
              <w:t>272</w:t>
            </w:r>
            <w:r w:rsidR="00C33AF7" w:rsidRPr="00C756BF">
              <w:rPr>
                <w:rFonts w:ascii="Angsana New" w:hAnsi="Angsana New"/>
                <w:sz w:val="26"/>
                <w:szCs w:val="26"/>
              </w:rPr>
              <w:t>,</w:t>
            </w:r>
            <w:r w:rsidRPr="00A4349E">
              <w:rPr>
                <w:rFonts w:ascii="Angsana New" w:hAnsi="Angsana New"/>
                <w:sz w:val="26"/>
                <w:szCs w:val="26"/>
              </w:rPr>
              <w:t>458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07A7" w:rsidRPr="00C756BF" w:rsidRDefault="00A4349E" w:rsidP="002E0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83"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349E">
              <w:rPr>
                <w:rFonts w:ascii="Angsana New" w:hAnsi="Angsana New"/>
                <w:sz w:val="26"/>
                <w:szCs w:val="26"/>
              </w:rPr>
              <w:t>2</w:t>
            </w:r>
            <w:r w:rsidR="002E07A7" w:rsidRPr="00C756BF">
              <w:rPr>
                <w:rFonts w:ascii="Angsana New" w:hAnsi="Angsana New"/>
                <w:sz w:val="26"/>
                <w:szCs w:val="26"/>
              </w:rPr>
              <w:t>,</w:t>
            </w:r>
            <w:r w:rsidRPr="00A4349E">
              <w:rPr>
                <w:rFonts w:ascii="Angsana New" w:hAnsi="Angsana New"/>
                <w:sz w:val="26"/>
                <w:szCs w:val="26"/>
              </w:rPr>
              <w:t>287</w:t>
            </w:r>
            <w:r w:rsidR="002E07A7" w:rsidRPr="00C756BF">
              <w:rPr>
                <w:rFonts w:ascii="Angsana New" w:hAnsi="Angsana New"/>
                <w:sz w:val="26"/>
                <w:szCs w:val="26"/>
              </w:rPr>
              <w:t>,</w:t>
            </w:r>
            <w:r w:rsidRPr="00A4349E">
              <w:rPr>
                <w:rFonts w:ascii="Angsana New" w:hAnsi="Angsana New"/>
                <w:sz w:val="26"/>
                <w:szCs w:val="26"/>
              </w:rPr>
              <w:t>858</w:t>
            </w:r>
          </w:p>
        </w:tc>
      </w:tr>
    </w:tbl>
    <w:p w:rsidR="002E07A7" w:rsidRPr="00C756BF" w:rsidRDefault="002E07A7" w:rsidP="00934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p w:rsidR="009C72A3" w:rsidRPr="00C756BF" w:rsidRDefault="00C6441A" w:rsidP="00C644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C756BF">
        <w:rPr>
          <w:rFonts w:ascii="Angsana New" w:hAnsi="Angsana New"/>
          <w:snapToGrid w:val="0"/>
          <w:sz w:val="30"/>
          <w:szCs w:val="30"/>
          <w:cs/>
          <w:lang w:eastAsia="th-TH"/>
        </w:rPr>
        <w:t>ส่วนงานดำเนินงานที่นำเสนอนี้สอดคล้องกับรายงานภายในของบริษัทที่จัดทำให้กับผู้มีอำนาจตัดสินใจสูงสุด</w:t>
      </w:r>
      <w:r w:rsidR="00953933" w:rsidRPr="00C756BF">
        <w:rPr>
          <w:rFonts w:ascii="Angsana New" w:hAnsi="Angsana New"/>
          <w:snapToGrid w:val="0"/>
          <w:sz w:val="30"/>
          <w:szCs w:val="30"/>
          <w:lang w:eastAsia="th-TH"/>
        </w:rPr>
        <w:br/>
      </w:r>
      <w:r w:rsidRPr="00C756BF">
        <w:rPr>
          <w:rFonts w:ascii="Angsana New" w:hAnsi="Angsana New"/>
          <w:snapToGrid w:val="0"/>
          <w:sz w:val="30"/>
          <w:szCs w:val="30"/>
          <w:cs/>
          <w:lang w:eastAsia="th-TH"/>
        </w:rPr>
        <w:t>ด้านการดำเนินงาน และได้รับการ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โดยมีประธานเจ้าหน้าที่บริหารเป็นผู้มีอำนาจตัดสินใจสูงสุดด้าน</w:t>
      </w:r>
      <w:r w:rsidR="00953933" w:rsidRPr="00C756BF">
        <w:rPr>
          <w:rFonts w:ascii="Angsana New" w:hAnsi="Angsana New"/>
          <w:snapToGrid w:val="0"/>
          <w:sz w:val="30"/>
          <w:szCs w:val="30"/>
          <w:lang w:eastAsia="th-TH"/>
        </w:rPr>
        <w:br/>
      </w:r>
      <w:r w:rsidRPr="00C756BF">
        <w:rPr>
          <w:rFonts w:ascii="Angsana New" w:hAnsi="Angsana New"/>
          <w:snapToGrid w:val="0"/>
          <w:sz w:val="30"/>
          <w:szCs w:val="30"/>
          <w:cs/>
          <w:lang w:eastAsia="th-TH"/>
        </w:rPr>
        <w:t>การดำเนินงานของบริษัท</w:t>
      </w:r>
    </w:p>
    <w:p w:rsidR="002312D0" w:rsidRPr="00C756BF" w:rsidRDefault="002312D0" w:rsidP="00231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:rsidR="002312D0" w:rsidRPr="00C756BF" w:rsidRDefault="002312D0" w:rsidP="00231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C756BF">
        <w:rPr>
          <w:rFonts w:ascii="Angsana New" w:hAnsi="Angsana New"/>
          <w:snapToGrid w:val="0"/>
          <w:sz w:val="30"/>
          <w:szCs w:val="30"/>
          <w:cs/>
          <w:lang w:eastAsia="th-TH"/>
        </w:rPr>
        <w:t>จังหวะเวลาในการรับรู้รายได้หลักของบริษัทหลักทรัพย์จะรับรู้ ณ เวลาใดเวลาหนึ่ง</w:t>
      </w:r>
    </w:p>
    <w:p w:rsidR="002E07A7" w:rsidRPr="00C756BF" w:rsidRDefault="002E07A7" w:rsidP="00231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:rsidR="009E1975" w:rsidRPr="00C756BF" w:rsidRDefault="0001783E" w:rsidP="00265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C756BF">
        <w:rPr>
          <w:rFonts w:ascii="Angsana New" w:hAnsi="Angsana New"/>
          <w:b/>
          <w:bCs/>
          <w:sz w:val="30"/>
          <w:szCs w:val="30"/>
        </w:rPr>
        <w:br w:type="page"/>
      </w:r>
      <w:r w:rsidR="00A4349E" w:rsidRPr="00A4349E">
        <w:rPr>
          <w:rFonts w:ascii="Angsana New" w:hAnsi="Angsana New"/>
          <w:b/>
          <w:bCs/>
          <w:sz w:val="30"/>
          <w:szCs w:val="30"/>
        </w:rPr>
        <w:lastRenderedPageBreak/>
        <w:t>32</w:t>
      </w:r>
      <w:r w:rsidR="009E1975" w:rsidRPr="00C756BF">
        <w:rPr>
          <w:rFonts w:ascii="Angsana New" w:hAnsi="Angsana New"/>
          <w:b/>
          <w:bCs/>
          <w:sz w:val="30"/>
          <w:szCs w:val="30"/>
          <w:cs/>
        </w:rPr>
        <w:tab/>
        <w:t>ภาระผูกพัน</w:t>
      </w:r>
      <w:r w:rsidR="00EE6C16" w:rsidRPr="00C756BF">
        <w:rPr>
          <w:rFonts w:ascii="Angsana New" w:hAnsi="Angsana New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:rsidR="00CE1F79" w:rsidRPr="00C756BF" w:rsidRDefault="00CE1F79" w:rsidP="00265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E270A1" w:rsidRPr="00C756BF" w:rsidRDefault="004355C4" w:rsidP="00265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>ณ วันที่</w:t>
      </w:r>
      <w:r w:rsidRPr="00C756BF">
        <w:rPr>
          <w:rFonts w:ascii="Angsana New" w:hAnsi="Angsana New"/>
          <w:sz w:val="30"/>
          <w:szCs w:val="30"/>
        </w:rPr>
        <w:t xml:space="preserve"> </w:t>
      </w:r>
      <w:r w:rsidR="00A4349E" w:rsidRPr="00A4349E">
        <w:rPr>
          <w:rFonts w:ascii="Angsana New" w:hAnsi="Angsana New"/>
          <w:sz w:val="30"/>
          <w:szCs w:val="30"/>
        </w:rPr>
        <w:t>31</w:t>
      </w:r>
      <w:r w:rsidR="0003293E" w:rsidRPr="00C756BF">
        <w:rPr>
          <w:rFonts w:ascii="Angsana New" w:hAnsi="Angsana New"/>
          <w:sz w:val="30"/>
          <w:szCs w:val="30"/>
        </w:rPr>
        <w:t xml:space="preserve"> </w:t>
      </w:r>
      <w:r w:rsidR="0003293E" w:rsidRPr="00C756BF">
        <w:rPr>
          <w:rFonts w:ascii="Angsana New" w:hAnsi="Angsana New"/>
          <w:sz w:val="30"/>
          <w:szCs w:val="30"/>
          <w:cs/>
        </w:rPr>
        <w:t>ธันวาคม</w:t>
      </w:r>
      <w:r w:rsidR="00934F55" w:rsidRPr="00C756BF">
        <w:rPr>
          <w:rFonts w:ascii="Angsana New" w:hAnsi="Angsana New"/>
          <w:sz w:val="30"/>
          <w:szCs w:val="30"/>
          <w:cs/>
        </w:rPr>
        <w:t xml:space="preserve"> </w:t>
      </w:r>
      <w:r w:rsidR="00A4349E" w:rsidRPr="00A4349E">
        <w:rPr>
          <w:rFonts w:ascii="Angsana New" w:hAnsi="Angsana New"/>
          <w:sz w:val="30"/>
          <w:szCs w:val="30"/>
        </w:rPr>
        <w:t>2562</w:t>
      </w:r>
      <w:r w:rsidR="00934F55" w:rsidRPr="00C756BF">
        <w:rPr>
          <w:rFonts w:ascii="Angsana New" w:hAnsi="Angsana New"/>
          <w:sz w:val="30"/>
          <w:szCs w:val="30"/>
          <w:cs/>
        </w:rPr>
        <w:t xml:space="preserve"> และ </w:t>
      </w:r>
      <w:r w:rsidR="00A4349E" w:rsidRPr="00A4349E">
        <w:rPr>
          <w:rFonts w:ascii="Angsana New" w:hAnsi="Angsana New"/>
          <w:sz w:val="30"/>
          <w:szCs w:val="30"/>
        </w:rPr>
        <w:t>2561</w:t>
      </w:r>
      <w:r w:rsidRPr="00C756BF">
        <w:rPr>
          <w:rFonts w:ascii="Angsana New" w:hAnsi="Angsana New"/>
          <w:sz w:val="30"/>
          <w:szCs w:val="30"/>
          <w:cs/>
        </w:rPr>
        <w:t xml:space="preserve"> </w:t>
      </w:r>
      <w:r w:rsidR="00E270A1" w:rsidRPr="00C756BF">
        <w:rPr>
          <w:rFonts w:ascii="Angsana New" w:hAnsi="Angsana New"/>
          <w:sz w:val="30"/>
          <w:szCs w:val="30"/>
          <w:cs/>
        </w:rPr>
        <w:t>บริษัทมีภาระผูกพันจากการทำสัญญาระยะยาว เพื่อ</w:t>
      </w:r>
      <w:r w:rsidR="00820B11" w:rsidRPr="00C756BF">
        <w:rPr>
          <w:rFonts w:ascii="Angsana New" w:hAnsi="Angsana New"/>
          <w:sz w:val="30"/>
          <w:szCs w:val="30"/>
          <w:cs/>
        </w:rPr>
        <w:t>เช่าสินทรัพย์และ</w:t>
      </w:r>
      <w:r w:rsidR="00E270A1" w:rsidRPr="00C756BF">
        <w:rPr>
          <w:rFonts w:ascii="Angsana New" w:hAnsi="Angsana New"/>
          <w:sz w:val="30"/>
          <w:szCs w:val="30"/>
          <w:cs/>
        </w:rPr>
        <w:t>รับบริการต่าง ๆ จากบริษัทอื่นหล</w:t>
      </w:r>
      <w:r w:rsidR="009E5BDE" w:rsidRPr="00C756BF">
        <w:rPr>
          <w:rFonts w:ascii="Angsana New" w:hAnsi="Angsana New"/>
          <w:sz w:val="30"/>
          <w:szCs w:val="30"/>
          <w:cs/>
        </w:rPr>
        <w:t>ายแห่งโดยมีกำหนดระยะเวลาตั้งแต่</w:t>
      </w:r>
      <w:r w:rsidR="00F34203" w:rsidRPr="00C756BF">
        <w:rPr>
          <w:rFonts w:ascii="Angsana New" w:hAnsi="Angsana New"/>
          <w:sz w:val="30"/>
          <w:szCs w:val="30"/>
        </w:rPr>
        <w:t xml:space="preserve"> </w:t>
      </w:r>
      <w:r w:rsidR="00A4349E" w:rsidRPr="00A4349E">
        <w:rPr>
          <w:rFonts w:ascii="Angsana New" w:hAnsi="Angsana New"/>
          <w:sz w:val="30"/>
          <w:szCs w:val="30"/>
        </w:rPr>
        <w:t>1</w:t>
      </w:r>
      <w:r w:rsidR="009B6C76" w:rsidRPr="00C756BF">
        <w:rPr>
          <w:rFonts w:ascii="Angsana New" w:hAnsi="Angsana New"/>
          <w:sz w:val="30"/>
          <w:szCs w:val="30"/>
          <w:cs/>
        </w:rPr>
        <w:t xml:space="preserve"> </w:t>
      </w:r>
      <w:r w:rsidR="0006040B" w:rsidRPr="00C756BF">
        <w:rPr>
          <w:rFonts w:ascii="Angsana New" w:hAnsi="Angsana New"/>
          <w:sz w:val="30"/>
          <w:szCs w:val="30"/>
        </w:rPr>
        <w:t>-</w:t>
      </w:r>
      <w:r w:rsidR="009B6C76" w:rsidRPr="00C756BF">
        <w:rPr>
          <w:rFonts w:ascii="Angsana New" w:hAnsi="Angsana New"/>
          <w:sz w:val="30"/>
          <w:szCs w:val="30"/>
        </w:rPr>
        <w:t xml:space="preserve"> </w:t>
      </w:r>
      <w:r w:rsidR="00A4349E" w:rsidRPr="00A4349E">
        <w:rPr>
          <w:rFonts w:ascii="Angsana New" w:hAnsi="Angsana New"/>
          <w:sz w:val="30"/>
          <w:szCs w:val="30"/>
        </w:rPr>
        <w:t>5</w:t>
      </w:r>
      <w:r w:rsidR="00DD704A" w:rsidRPr="00C756BF">
        <w:rPr>
          <w:rFonts w:ascii="Angsana New" w:hAnsi="Angsana New"/>
          <w:sz w:val="30"/>
          <w:szCs w:val="30"/>
        </w:rPr>
        <w:t xml:space="preserve"> </w:t>
      </w:r>
      <w:r w:rsidR="009B6C76" w:rsidRPr="00C756BF">
        <w:rPr>
          <w:rFonts w:ascii="Angsana New" w:hAnsi="Angsana New"/>
          <w:sz w:val="30"/>
          <w:szCs w:val="30"/>
          <w:cs/>
        </w:rPr>
        <w:t xml:space="preserve">ปี </w:t>
      </w:r>
      <w:r w:rsidR="00E270A1" w:rsidRPr="00C756BF">
        <w:rPr>
          <w:rFonts w:ascii="Angsana New" w:hAnsi="Angsana New"/>
          <w:sz w:val="30"/>
          <w:szCs w:val="30"/>
          <w:cs/>
        </w:rPr>
        <w:t>กำหนดจ่ายชำระ</w:t>
      </w:r>
      <w:r w:rsidR="00820B11" w:rsidRPr="00C756BF">
        <w:rPr>
          <w:rFonts w:ascii="Angsana New" w:hAnsi="Angsana New"/>
          <w:sz w:val="30"/>
          <w:szCs w:val="30"/>
          <w:cs/>
        </w:rPr>
        <w:t>ค่าเช่าและ</w:t>
      </w:r>
      <w:r w:rsidR="00E270A1" w:rsidRPr="00C756BF">
        <w:rPr>
          <w:rFonts w:ascii="Angsana New" w:hAnsi="Angsana New"/>
          <w:sz w:val="30"/>
          <w:szCs w:val="30"/>
          <w:cs/>
        </w:rPr>
        <w:t>ค่าบริการเป็นรายเดือน สรุปได้ดังนี้</w:t>
      </w:r>
    </w:p>
    <w:p w:rsidR="0069293D" w:rsidRPr="00C756BF" w:rsidRDefault="00692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248" w:type="dxa"/>
        <w:tblInd w:w="558" w:type="dxa"/>
        <w:tblLook w:val="01E0" w:firstRow="1" w:lastRow="1" w:firstColumn="1" w:lastColumn="1" w:noHBand="0" w:noVBand="0"/>
      </w:tblPr>
      <w:tblGrid>
        <w:gridCol w:w="6120"/>
        <w:gridCol w:w="1446"/>
        <w:gridCol w:w="250"/>
        <w:gridCol w:w="1432"/>
      </w:tblGrid>
      <w:tr w:rsidR="00934F55" w:rsidRPr="00C756BF" w:rsidTr="00C97970">
        <w:tc>
          <w:tcPr>
            <w:tcW w:w="6120" w:type="dxa"/>
          </w:tcPr>
          <w:p w:rsidR="00934F55" w:rsidRPr="00C756BF" w:rsidRDefault="00934F55" w:rsidP="0093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dxa"/>
          </w:tcPr>
          <w:p w:rsidR="00934F55" w:rsidRPr="00C756BF" w:rsidRDefault="00A4349E" w:rsidP="0093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4349E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50" w:type="dxa"/>
          </w:tcPr>
          <w:p w:rsidR="00934F55" w:rsidRPr="00C756BF" w:rsidRDefault="00934F55" w:rsidP="0093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32" w:type="dxa"/>
          </w:tcPr>
          <w:p w:rsidR="00934F55" w:rsidRPr="00C756BF" w:rsidRDefault="00A4349E" w:rsidP="0093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4349E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B0299F" w:rsidRPr="00C756BF" w:rsidTr="00AB62E9">
        <w:tc>
          <w:tcPr>
            <w:tcW w:w="6120" w:type="dxa"/>
          </w:tcPr>
          <w:p w:rsidR="00B0299F" w:rsidRPr="00C756BF" w:rsidRDefault="00B0299F" w:rsidP="0093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28" w:type="dxa"/>
            <w:gridSpan w:val="3"/>
          </w:tcPr>
          <w:p w:rsidR="00B0299F" w:rsidRPr="00C756BF" w:rsidRDefault="00B0299F" w:rsidP="0093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756B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34F55" w:rsidRPr="00C756BF" w:rsidTr="00C97970">
        <w:tc>
          <w:tcPr>
            <w:tcW w:w="6120" w:type="dxa"/>
          </w:tcPr>
          <w:p w:rsidR="00934F55" w:rsidRPr="00C756BF" w:rsidRDefault="00934F55" w:rsidP="0093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ภาระผูกพันจากสัญญาที่ยกเลิกไม่ได้</w:t>
            </w:r>
          </w:p>
        </w:tc>
        <w:tc>
          <w:tcPr>
            <w:tcW w:w="3128" w:type="dxa"/>
            <w:gridSpan w:val="3"/>
          </w:tcPr>
          <w:p w:rsidR="00934F55" w:rsidRPr="00C756BF" w:rsidRDefault="00934F55" w:rsidP="0093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4F55" w:rsidRPr="00C756BF" w:rsidTr="00C33AF7">
        <w:tc>
          <w:tcPr>
            <w:tcW w:w="6120" w:type="dxa"/>
          </w:tcPr>
          <w:p w:rsidR="00934F55" w:rsidRPr="00C756BF" w:rsidRDefault="00934F55" w:rsidP="0093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446" w:type="dxa"/>
            <w:shd w:val="clear" w:color="auto" w:fill="auto"/>
          </w:tcPr>
          <w:p w:rsidR="00934F55" w:rsidRPr="00C756BF" w:rsidRDefault="00A4349E" w:rsidP="008E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27</w:t>
            </w:r>
            <w:r w:rsidR="00C33AF7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194</w:t>
            </w:r>
          </w:p>
        </w:tc>
        <w:tc>
          <w:tcPr>
            <w:tcW w:w="250" w:type="dxa"/>
          </w:tcPr>
          <w:p w:rsidR="00934F55" w:rsidRPr="00C756BF" w:rsidRDefault="00934F55" w:rsidP="0093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2" w:type="dxa"/>
          </w:tcPr>
          <w:p w:rsidR="00934F55" w:rsidRPr="00C756BF" w:rsidRDefault="00A4349E" w:rsidP="0093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17</w:t>
            </w:r>
            <w:r w:rsidR="00934F55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240</w:t>
            </w:r>
          </w:p>
        </w:tc>
      </w:tr>
      <w:tr w:rsidR="00934F55" w:rsidRPr="00C756BF" w:rsidTr="00C33AF7">
        <w:tc>
          <w:tcPr>
            <w:tcW w:w="6120" w:type="dxa"/>
          </w:tcPr>
          <w:p w:rsidR="00934F55" w:rsidRPr="00C756BF" w:rsidRDefault="00934F55" w:rsidP="0093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934F55" w:rsidRPr="00C756BF" w:rsidRDefault="00A4349E" w:rsidP="008E6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4</w:t>
            </w:r>
            <w:r w:rsidR="00C33AF7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111</w:t>
            </w:r>
          </w:p>
        </w:tc>
        <w:tc>
          <w:tcPr>
            <w:tcW w:w="250" w:type="dxa"/>
          </w:tcPr>
          <w:p w:rsidR="00934F55" w:rsidRPr="00C756BF" w:rsidRDefault="00934F55" w:rsidP="0093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:rsidR="00934F55" w:rsidRPr="00C756BF" w:rsidRDefault="00A4349E" w:rsidP="0093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7</w:t>
            </w:r>
            <w:r w:rsidR="00934F55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194</w:t>
            </w:r>
          </w:p>
        </w:tc>
      </w:tr>
      <w:tr w:rsidR="00934F55" w:rsidRPr="00C756BF" w:rsidTr="00C33AF7">
        <w:tc>
          <w:tcPr>
            <w:tcW w:w="6120" w:type="dxa"/>
          </w:tcPr>
          <w:p w:rsidR="00934F55" w:rsidRPr="00C756BF" w:rsidRDefault="00934F55" w:rsidP="0093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34F55" w:rsidRPr="00C756BF" w:rsidRDefault="00A4349E" w:rsidP="0093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C33AF7" w:rsidRPr="00C756B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305</w:t>
            </w:r>
          </w:p>
        </w:tc>
        <w:tc>
          <w:tcPr>
            <w:tcW w:w="250" w:type="dxa"/>
          </w:tcPr>
          <w:p w:rsidR="00934F55" w:rsidRPr="00C756BF" w:rsidRDefault="00934F55" w:rsidP="0093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</w:tcPr>
          <w:p w:rsidR="00934F55" w:rsidRPr="00C756BF" w:rsidRDefault="00A4349E" w:rsidP="0093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  <w:r w:rsidR="00934F55" w:rsidRPr="00C756B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434</w:t>
            </w:r>
          </w:p>
        </w:tc>
      </w:tr>
    </w:tbl>
    <w:p w:rsidR="00B83657" w:rsidRPr="00C756BF" w:rsidRDefault="00B83657" w:rsidP="004061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AE1B3B" w:rsidRPr="00C756BF" w:rsidRDefault="00A4349E" w:rsidP="004061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Cs/>
          <w:sz w:val="30"/>
          <w:szCs w:val="30"/>
          <w:lang w:val="en-GB"/>
        </w:rPr>
      </w:pPr>
      <w:r w:rsidRPr="00A4349E">
        <w:rPr>
          <w:rFonts w:ascii="Angsana New" w:hAnsi="Angsana New"/>
          <w:b/>
          <w:bCs/>
          <w:sz w:val="30"/>
          <w:szCs w:val="30"/>
        </w:rPr>
        <w:t>33</w:t>
      </w:r>
      <w:r w:rsidR="00203B17" w:rsidRPr="00C756BF">
        <w:rPr>
          <w:rFonts w:ascii="Angsana New" w:hAnsi="Angsana New"/>
          <w:b/>
          <w:bCs/>
          <w:sz w:val="30"/>
          <w:szCs w:val="30"/>
          <w:cs/>
        </w:rPr>
        <w:tab/>
      </w:r>
      <w:r w:rsidR="00AE1B3B" w:rsidRPr="00C756BF">
        <w:rPr>
          <w:rFonts w:ascii="Angsana New" w:hAnsi="Angsana New"/>
          <w:bCs/>
          <w:sz w:val="30"/>
          <w:szCs w:val="30"/>
          <w:cs/>
          <w:lang w:val="en-GB"/>
        </w:rPr>
        <w:t>ภาระผูกพันด้านรายจ่ายในการลงทุน</w:t>
      </w:r>
    </w:p>
    <w:p w:rsidR="00DA6B2A" w:rsidRPr="00C756BF" w:rsidRDefault="00DA6B2A" w:rsidP="003604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sz w:val="30"/>
          <w:szCs w:val="30"/>
        </w:rPr>
      </w:pPr>
      <w:r w:rsidRPr="00C756BF">
        <w:rPr>
          <w:rFonts w:ascii="Angsana New" w:hAnsi="Angsana New"/>
          <w:bCs/>
          <w:i/>
          <w:iCs/>
          <w:sz w:val="30"/>
          <w:szCs w:val="30"/>
          <w:lang w:val="en-GB"/>
        </w:rPr>
        <w:tab/>
      </w:r>
    </w:p>
    <w:tbl>
      <w:tblPr>
        <w:tblW w:w="9263" w:type="dxa"/>
        <w:tblInd w:w="558" w:type="dxa"/>
        <w:tblLook w:val="01E0" w:firstRow="1" w:lastRow="1" w:firstColumn="1" w:lastColumn="1" w:noHBand="0" w:noVBand="0"/>
      </w:tblPr>
      <w:tblGrid>
        <w:gridCol w:w="6120"/>
        <w:gridCol w:w="1455"/>
        <w:gridCol w:w="250"/>
        <w:gridCol w:w="1438"/>
      </w:tblGrid>
      <w:tr w:rsidR="00934F55" w:rsidRPr="00C756BF" w:rsidTr="0047638E">
        <w:tc>
          <w:tcPr>
            <w:tcW w:w="6120" w:type="dxa"/>
          </w:tcPr>
          <w:p w:rsidR="00934F55" w:rsidRPr="00C756BF" w:rsidRDefault="00934F55" w:rsidP="0093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5" w:type="dxa"/>
          </w:tcPr>
          <w:p w:rsidR="00934F55" w:rsidRPr="00C756BF" w:rsidRDefault="00A4349E" w:rsidP="0093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4349E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50" w:type="dxa"/>
          </w:tcPr>
          <w:p w:rsidR="00934F55" w:rsidRPr="00C756BF" w:rsidRDefault="00934F55" w:rsidP="0093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38" w:type="dxa"/>
          </w:tcPr>
          <w:p w:rsidR="00934F55" w:rsidRPr="00C756BF" w:rsidRDefault="00A4349E" w:rsidP="0093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4349E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B0299F" w:rsidRPr="00C756BF" w:rsidTr="00AB62E9">
        <w:tc>
          <w:tcPr>
            <w:tcW w:w="6120" w:type="dxa"/>
          </w:tcPr>
          <w:p w:rsidR="00B0299F" w:rsidRPr="00C756BF" w:rsidRDefault="00B0299F" w:rsidP="0093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3" w:type="dxa"/>
            <w:gridSpan w:val="3"/>
          </w:tcPr>
          <w:p w:rsidR="00B0299F" w:rsidRPr="00C756BF" w:rsidRDefault="00B0299F" w:rsidP="0093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756B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34F55" w:rsidRPr="00C756BF" w:rsidTr="0047638E">
        <w:tc>
          <w:tcPr>
            <w:tcW w:w="6120" w:type="dxa"/>
          </w:tcPr>
          <w:p w:rsidR="00934F55" w:rsidRPr="00C756BF" w:rsidRDefault="00934F55" w:rsidP="0093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รายการที่ทำสัญญาแล้วแต่ยังไม่ได้รับรู้สำหรับ</w:t>
            </w:r>
          </w:p>
        </w:tc>
        <w:tc>
          <w:tcPr>
            <w:tcW w:w="3143" w:type="dxa"/>
            <w:gridSpan w:val="3"/>
          </w:tcPr>
          <w:p w:rsidR="00934F55" w:rsidRPr="00C756BF" w:rsidRDefault="00934F55" w:rsidP="0093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4F55" w:rsidRPr="00C756BF" w:rsidTr="00644634">
        <w:tc>
          <w:tcPr>
            <w:tcW w:w="6120" w:type="dxa"/>
          </w:tcPr>
          <w:p w:rsidR="007C6563" w:rsidRPr="00C756BF" w:rsidRDefault="00934F55" w:rsidP="00C33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ซอฟท์แวร์ที่อยู่ระหว่างพัฒนา</w:t>
            </w:r>
          </w:p>
        </w:tc>
        <w:tc>
          <w:tcPr>
            <w:tcW w:w="1455" w:type="dxa"/>
            <w:shd w:val="clear" w:color="auto" w:fill="auto"/>
          </w:tcPr>
          <w:p w:rsidR="007C705D" w:rsidRPr="00C756BF" w:rsidRDefault="00A4349E" w:rsidP="00C33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7</w:t>
            </w:r>
            <w:r w:rsidR="0001783E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011</w:t>
            </w:r>
          </w:p>
        </w:tc>
        <w:tc>
          <w:tcPr>
            <w:tcW w:w="250" w:type="dxa"/>
          </w:tcPr>
          <w:p w:rsidR="00934F55" w:rsidRPr="00C756BF" w:rsidRDefault="00934F55" w:rsidP="0093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</w:tcPr>
          <w:p w:rsidR="00934F55" w:rsidRPr="00C756BF" w:rsidRDefault="00A4349E" w:rsidP="00C33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</w:rPr>
              <w:t>8</w:t>
            </w:r>
            <w:r w:rsidR="00934F55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</w:rPr>
              <w:t>167</w:t>
            </w:r>
          </w:p>
        </w:tc>
      </w:tr>
      <w:tr w:rsidR="00934F55" w:rsidRPr="00C756BF" w:rsidTr="00644634">
        <w:tc>
          <w:tcPr>
            <w:tcW w:w="6120" w:type="dxa"/>
          </w:tcPr>
          <w:p w:rsidR="00934F55" w:rsidRPr="00C756BF" w:rsidRDefault="00934F55" w:rsidP="0093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34F55" w:rsidRPr="00C756BF" w:rsidRDefault="00A4349E" w:rsidP="00017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7C705D" w:rsidRPr="00C756B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011</w:t>
            </w:r>
          </w:p>
        </w:tc>
        <w:tc>
          <w:tcPr>
            <w:tcW w:w="250" w:type="dxa"/>
          </w:tcPr>
          <w:p w:rsidR="00934F55" w:rsidRPr="00C756BF" w:rsidRDefault="00934F55" w:rsidP="0093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:rsidR="00934F55" w:rsidRPr="00C756BF" w:rsidRDefault="00A4349E" w:rsidP="0093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934F55" w:rsidRPr="00C756B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167</w:t>
            </w:r>
          </w:p>
        </w:tc>
      </w:tr>
    </w:tbl>
    <w:p w:rsidR="0097499C" w:rsidRPr="00C756BF" w:rsidRDefault="0097499C" w:rsidP="00BA3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BA346A" w:rsidRPr="00C756BF" w:rsidRDefault="00A4349E" w:rsidP="00BA3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A4349E">
        <w:rPr>
          <w:rFonts w:ascii="Angsana New" w:hAnsi="Angsana New"/>
          <w:b/>
          <w:bCs/>
          <w:sz w:val="30"/>
          <w:szCs w:val="30"/>
        </w:rPr>
        <w:t>34</w:t>
      </w:r>
      <w:r w:rsidR="00BA346A" w:rsidRPr="00C756BF">
        <w:rPr>
          <w:rFonts w:ascii="Angsana New" w:hAnsi="Angsana New"/>
          <w:b/>
          <w:bCs/>
          <w:sz w:val="30"/>
          <w:szCs w:val="30"/>
          <w:cs/>
        </w:rPr>
        <w:tab/>
      </w:r>
      <w:r w:rsidR="00B71FE0" w:rsidRPr="00C756BF">
        <w:rPr>
          <w:rFonts w:ascii="Angsana New" w:hAnsi="Angsana New"/>
          <w:b/>
          <w:bCs/>
          <w:sz w:val="30"/>
          <w:szCs w:val="30"/>
          <w:cs/>
        </w:rPr>
        <w:t>มูลค่ายุติธรรม</w:t>
      </w:r>
      <w:r w:rsidR="00BE0BA4" w:rsidRPr="00C756BF">
        <w:rPr>
          <w:rFonts w:ascii="Angsana New" w:hAnsi="Angsana New"/>
          <w:b/>
          <w:bCs/>
          <w:sz w:val="30"/>
          <w:szCs w:val="30"/>
          <w:cs/>
        </w:rPr>
        <w:t>ของสินทรัพย์และหนี้สินทางการเงิน</w:t>
      </w:r>
    </w:p>
    <w:p w:rsidR="0000793D" w:rsidRPr="00C756BF" w:rsidRDefault="0000793D" w:rsidP="00BA3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F54A22" w:rsidRPr="00C756BF" w:rsidRDefault="00A4349E" w:rsidP="00E838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4349E">
        <w:rPr>
          <w:rFonts w:ascii="Angsana New" w:hAnsi="Angsana New"/>
          <w:b/>
          <w:bCs/>
          <w:sz w:val="30"/>
          <w:szCs w:val="30"/>
        </w:rPr>
        <w:t>34</w:t>
      </w:r>
      <w:r w:rsidR="00E83848" w:rsidRPr="00C756BF">
        <w:rPr>
          <w:rFonts w:ascii="Angsana New" w:hAnsi="Angsana New"/>
          <w:b/>
          <w:bCs/>
          <w:sz w:val="30"/>
          <w:szCs w:val="30"/>
        </w:rPr>
        <w:t>.</w:t>
      </w:r>
      <w:r w:rsidRPr="00A4349E">
        <w:rPr>
          <w:rFonts w:ascii="Angsana New" w:hAnsi="Angsana New"/>
          <w:b/>
          <w:bCs/>
          <w:sz w:val="30"/>
          <w:szCs w:val="30"/>
        </w:rPr>
        <w:t>1</w:t>
      </w:r>
      <w:r w:rsidR="00E83848" w:rsidRPr="00C756BF">
        <w:rPr>
          <w:rFonts w:ascii="Angsana New" w:hAnsi="Angsana New"/>
          <w:b/>
          <w:bCs/>
          <w:sz w:val="30"/>
          <w:szCs w:val="30"/>
        </w:rPr>
        <w:tab/>
      </w:r>
      <w:r w:rsidR="00F54A22" w:rsidRPr="00C756BF">
        <w:rPr>
          <w:rFonts w:ascii="Angsana New" w:hAnsi="Angsana New"/>
          <w:b/>
          <w:bCs/>
          <w:sz w:val="30"/>
          <w:szCs w:val="30"/>
          <w:cs/>
        </w:rPr>
        <w:t>สินทรัพย์ทางการเงินที่วัดมูลค่าด้วยมูลค่ายุติธรรม</w:t>
      </w:r>
    </w:p>
    <w:p w:rsidR="00F54A22" w:rsidRPr="00C756BF" w:rsidRDefault="00F54A22" w:rsidP="00BA3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CF5392" w:rsidRPr="00C756BF" w:rsidRDefault="002978A5" w:rsidP="00BA3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>บริษัทมีการกำหนดกรอบการควบคุมเกี่ยวกับการวัดมูลค่ายุติธรรม เพื่อให้แน่ใจว่าหลักการความระมัดระวังในการเปลี่ยนแปลงมูลค่าและกระบวนการการควบคุมภายในที่กำหนดไว้อย่างเหมาะสมได้มีการนำไปใช้จริง</w:t>
      </w:r>
    </w:p>
    <w:p w:rsidR="002978A5" w:rsidRPr="00C756BF" w:rsidRDefault="002978A5" w:rsidP="00BA3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2978A5" w:rsidRPr="00C756BF" w:rsidRDefault="007B2772" w:rsidP="00BA3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br w:type="page"/>
      </w:r>
      <w:r w:rsidR="002978A5" w:rsidRPr="00C756BF">
        <w:rPr>
          <w:rFonts w:ascii="Angsana New" w:hAnsi="Angsana New"/>
          <w:sz w:val="30"/>
          <w:szCs w:val="30"/>
          <w:cs/>
        </w:rPr>
        <w:lastRenderedPageBreak/>
        <w:t>ตารางต่อไปนี้แสดงการวิเคราะห์การวัดสินทรัพย์</w:t>
      </w:r>
      <w:r w:rsidR="007E6337" w:rsidRPr="00C756BF">
        <w:rPr>
          <w:rFonts w:ascii="Angsana New" w:hAnsi="Angsana New"/>
          <w:sz w:val="30"/>
          <w:szCs w:val="30"/>
          <w:cs/>
        </w:rPr>
        <w:t>และหนี้สิน</w:t>
      </w:r>
      <w:r w:rsidR="002978A5" w:rsidRPr="00C756BF">
        <w:rPr>
          <w:rFonts w:ascii="Angsana New" w:hAnsi="Angsana New"/>
          <w:sz w:val="30"/>
          <w:szCs w:val="30"/>
          <w:cs/>
        </w:rPr>
        <w:t xml:space="preserve">ทางการเงินที่มีสาระสำคัญด้วยมูลค่ายุติธรรม </w:t>
      </w:r>
      <w:r w:rsidR="0097499C" w:rsidRPr="00C756BF">
        <w:rPr>
          <w:rFonts w:ascii="Angsana New" w:hAnsi="Angsana New"/>
          <w:sz w:val="30"/>
          <w:szCs w:val="30"/>
          <w:cs/>
        </w:rPr>
        <w:br/>
      </w:r>
      <w:r w:rsidR="002978A5" w:rsidRPr="00C756BF">
        <w:rPr>
          <w:rFonts w:ascii="Angsana New" w:hAnsi="Angsana New"/>
          <w:sz w:val="30"/>
          <w:szCs w:val="30"/>
          <w:cs/>
        </w:rPr>
        <w:t>ณ วันที่รายงาน โดยการวัดมูลค่ายุติธรรมถูกจัดประเภทอยู่ในระดับของลำดับชั้นมูลค่ายุติธรรม</w:t>
      </w:r>
    </w:p>
    <w:p w:rsidR="00C90B90" w:rsidRPr="00C756BF" w:rsidRDefault="00C90B90" w:rsidP="006E18B6">
      <w:pPr>
        <w:spacing w:line="240" w:lineRule="auto"/>
        <w:rPr>
          <w:rFonts w:ascii="Angsana New" w:hAnsi="Angsana New"/>
          <w:color w:val="FF0000"/>
          <w:sz w:val="20"/>
          <w:szCs w:val="20"/>
        </w:rPr>
      </w:pPr>
    </w:p>
    <w:tbl>
      <w:tblPr>
        <w:tblW w:w="9198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35"/>
        <w:gridCol w:w="180"/>
        <w:gridCol w:w="1170"/>
        <w:gridCol w:w="270"/>
        <w:gridCol w:w="1170"/>
        <w:gridCol w:w="180"/>
        <w:gridCol w:w="1170"/>
        <w:gridCol w:w="180"/>
        <w:gridCol w:w="1143"/>
      </w:tblGrid>
      <w:tr w:rsidR="00C90B90" w:rsidRPr="00C756BF" w:rsidTr="009107D7">
        <w:trPr>
          <w:cantSplit/>
          <w:tblHeader/>
        </w:trPr>
        <w:tc>
          <w:tcPr>
            <w:tcW w:w="3735" w:type="dxa"/>
            <w:shd w:val="clear" w:color="auto" w:fill="auto"/>
            <w:vAlign w:val="bottom"/>
          </w:tcPr>
          <w:p w:rsidR="00C90B90" w:rsidRPr="00C756BF" w:rsidRDefault="00C90B90" w:rsidP="009107D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C90B90" w:rsidRPr="00C756BF" w:rsidRDefault="00C90B90" w:rsidP="009107D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283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0B90" w:rsidRPr="00C756BF" w:rsidRDefault="00C90B90" w:rsidP="009107D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90B90" w:rsidRPr="00C756BF" w:rsidTr="009107D7">
        <w:trPr>
          <w:cantSplit/>
          <w:tblHeader/>
        </w:trPr>
        <w:tc>
          <w:tcPr>
            <w:tcW w:w="3735" w:type="dxa"/>
            <w:shd w:val="clear" w:color="auto" w:fill="auto"/>
            <w:vAlign w:val="bottom"/>
          </w:tcPr>
          <w:p w:rsidR="00C90B90" w:rsidRPr="00C756BF" w:rsidRDefault="00C90B90" w:rsidP="009107D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90B90" w:rsidRPr="00C756BF" w:rsidRDefault="00C90B90" w:rsidP="009107D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C90B90" w:rsidRPr="00C756BF" w:rsidRDefault="00C90B90" w:rsidP="009107D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A4349E" w:rsidRPr="00A4349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C90B90" w:rsidRPr="00C756BF" w:rsidRDefault="00C90B90" w:rsidP="009107D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C90B90" w:rsidRPr="00C756BF" w:rsidRDefault="00C90B90" w:rsidP="009107D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A4349E" w:rsidRPr="00A4349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C90B90" w:rsidRPr="00C756BF" w:rsidRDefault="00C90B90" w:rsidP="009107D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C90B90" w:rsidRPr="00C756BF" w:rsidRDefault="00C90B90" w:rsidP="009107D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A4349E" w:rsidRPr="00A4349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C90B90" w:rsidRPr="00C756BF" w:rsidRDefault="00C90B90" w:rsidP="009107D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</w:tcPr>
          <w:p w:rsidR="00C90B90" w:rsidRPr="00C756BF" w:rsidRDefault="00C90B90" w:rsidP="009107D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90B90" w:rsidRPr="00C756BF" w:rsidTr="009107D7">
        <w:trPr>
          <w:cantSplit/>
          <w:trHeight w:val="452"/>
          <w:tblHeader/>
        </w:trPr>
        <w:tc>
          <w:tcPr>
            <w:tcW w:w="3735" w:type="dxa"/>
            <w:shd w:val="clear" w:color="auto" w:fill="auto"/>
          </w:tcPr>
          <w:p w:rsidR="00C90B90" w:rsidRPr="00C756BF" w:rsidRDefault="00C90B90" w:rsidP="009107D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C90B90" w:rsidRPr="00C756BF" w:rsidRDefault="00C90B90" w:rsidP="009107D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283" w:type="dxa"/>
            <w:gridSpan w:val="7"/>
            <w:shd w:val="clear" w:color="auto" w:fill="auto"/>
          </w:tcPr>
          <w:p w:rsidR="00C90B90" w:rsidRPr="00C756BF" w:rsidRDefault="00C90B90" w:rsidP="009107D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C756BF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90B90" w:rsidRPr="00C756BF" w:rsidTr="009107D7">
        <w:trPr>
          <w:cantSplit/>
        </w:trPr>
        <w:tc>
          <w:tcPr>
            <w:tcW w:w="3735" w:type="dxa"/>
            <w:shd w:val="clear" w:color="auto" w:fill="auto"/>
          </w:tcPr>
          <w:p w:rsidR="00C90B90" w:rsidRPr="00C756BF" w:rsidRDefault="00A4349E" w:rsidP="009107D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C90B90" w:rsidRPr="00C756B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C90B90" w:rsidRPr="00C756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:rsidR="00C90B90" w:rsidRPr="00C756BF" w:rsidRDefault="00C90B90" w:rsidP="009107D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C90B90" w:rsidRPr="00C756BF" w:rsidRDefault="00C90B90" w:rsidP="009107D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C90B90" w:rsidRPr="00C756BF" w:rsidRDefault="00C90B90" w:rsidP="009107D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C90B90" w:rsidRPr="00C756BF" w:rsidRDefault="00C90B90" w:rsidP="009107D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C90B90" w:rsidRPr="00C756BF" w:rsidRDefault="00C90B90" w:rsidP="009107D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C90B90" w:rsidRPr="00C756BF" w:rsidRDefault="00C90B90" w:rsidP="009107D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C90B90" w:rsidRPr="00C756BF" w:rsidRDefault="00C90B90" w:rsidP="009107D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:rsidR="00C90B90" w:rsidRPr="00C756BF" w:rsidRDefault="00C90B90" w:rsidP="009107D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0B90" w:rsidRPr="00C756BF" w:rsidTr="009107D7">
        <w:trPr>
          <w:cantSplit/>
        </w:trPr>
        <w:tc>
          <w:tcPr>
            <w:tcW w:w="3735" w:type="dxa"/>
            <w:shd w:val="clear" w:color="auto" w:fill="auto"/>
          </w:tcPr>
          <w:p w:rsidR="00C90B90" w:rsidRPr="00C756BF" w:rsidRDefault="00C90B90" w:rsidP="009107D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756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80" w:type="dxa"/>
          </w:tcPr>
          <w:p w:rsidR="00C90B90" w:rsidRPr="00C756BF" w:rsidRDefault="00C90B90" w:rsidP="009107D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C90B90" w:rsidRPr="00C756BF" w:rsidRDefault="00C90B90" w:rsidP="009107D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C90B90" w:rsidRPr="00C756BF" w:rsidRDefault="00C90B90" w:rsidP="009107D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C90B90" w:rsidRPr="00C756BF" w:rsidRDefault="00C90B90" w:rsidP="009107D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C90B90" w:rsidRPr="00C756BF" w:rsidRDefault="00C90B90" w:rsidP="009107D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C90B90" w:rsidRPr="00C756BF" w:rsidRDefault="00C90B90" w:rsidP="009107D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C90B90" w:rsidRPr="00C756BF" w:rsidRDefault="00C90B90" w:rsidP="009107D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:rsidR="00C90B90" w:rsidRPr="00C756BF" w:rsidRDefault="00C90B90" w:rsidP="009107D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6D3A" w:rsidRPr="00C756BF" w:rsidTr="009107D7">
        <w:trPr>
          <w:cantSplit/>
        </w:trPr>
        <w:tc>
          <w:tcPr>
            <w:tcW w:w="3735" w:type="dxa"/>
            <w:shd w:val="clear" w:color="auto" w:fill="auto"/>
          </w:tcPr>
          <w:p w:rsidR="000E6D3A" w:rsidRPr="00C756BF" w:rsidRDefault="000E6D3A" w:rsidP="009107D7">
            <w:pPr>
              <w:tabs>
                <w:tab w:val="clear" w:pos="227"/>
              </w:tabs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80" w:type="dxa"/>
          </w:tcPr>
          <w:p w:rsidR="000E6D3A" w:rsidRPr="00C756BF" w:rsidRDefault="000E6D3A" w:rsidP="009107D7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0E6D3A" w:rsidRPr="00C756BF" w:rsidRDefault="00A4349E" w:rsidP="008D4975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349E">
              <w:rPr>
                <w:rFonts w:ascii="Angsana New" w:hAnsi="Angsana New"/>
                <w:sz w:val="30"/>
                <w:szCs w:val="30"/>
                <w:lang w:val="en-US" w:bidi="th-TH"/>
              </w:rPr>
              <w:t>250</w:t>
            </w:r>
          </w:p>
        </w:tc>
        <w:tc>
          <w:tcPr>
            <w:tcW w:w="270" w:type="dxa"/>
            <w:shd w:val="clear" w:color="auto" w:fill="auto"/>
          </w:tcPr>
          <w:p w:rsidR="000E6D3A" w:rsidRPr="00C756BF" w:rsidRDefault="000E6D3A" w:rsidP="008D4975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E6D3A" w:rsidRPr="00C756BF" w:rsidRDefault="00A4349E" w:rsidP="000E6D3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349E">
              <w:rPr>
                <w:rFonts w:ascii="Angsana New" w:hAnsi="Angsana New"/>
                <w:sz w:val="30"/>
                <w:szCs w:val="30"/>
                <w:lang w:val="en-US" w:bidi="th-TH"/>
              </w:rPr>
              <w:t>137</w:t>
            </w:r>
            <w:r w:rsidR="000E6D3A" w:rsidRPr="00C756B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  <w:lang w:val="en-US" w:bidi="th-TH"/>
              </w:rPr>
              <w:t>680</w:t>
            </w:r>
          </w:p>
        </w:tc>
        <w:tc>
          <w:tcPr>
            <w:tcW w:w="180" w:type="dxa"/>
            <w:shd w:val="clear" w:color="auto" w:fill="auto"/>
          </w:tcPr>
          <w:p w:rsidR="000E6D3A" w:rsidRPr="00C756BF" w:rsidRDefault="000E6D3A" w:rsidP="008D4975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E6D3A" w:rsidRPr="00C756BF" w:rsidRDefault="000E6D3A" w:rsidP="008D4975">
            <w:pPr>
              <w:pStyle w:val="acctfourfigures"/>
              <w:tabs>
                <w:tab w:val="clear" w:pos="765"/>
                <w:tab w:val="decimal" w:pos="913"/>
              </w:tabs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E6D3A" w:rsidRPr="00C756BF" w:rsidRDefault="000E6D3A" w:rsidP="008D4975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:rsidR="000E6D3A" w:rsidRPr="00C756BF" w:rsidRDefault="00A4349E" w:rsidP="000E6D3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349E">
              <w:rPr>
                <w:rFonts w:ascii="Angsana New" w:hAnsi="Angsana New"/>
                <w:sz w:val="30"/>
                <w:szCs w:val="30"/>
                <w:lang w:val="en-US" w:bidi="th-TH"/>
              </w:rPr>
              <w:t>137</w:t>
            </w:r>
            <w:r w:rsidR="000E6D3A" w:rsidRPr="00C756B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  <w:lang w:val="en-US" w:bidi="th-TH"/>
              </w:rPr>
              <w:t>930</w:t>
            </w:r>
          </w:p>
        </w:tc>
      </w:tr>
      <w:tr w:rsidR="000E6D3A" w:rsidRPr="00C756BF" w:rsidTr="009107D7">
        <w:trPr>
          <w:cantSplit/>
        </w:trPr>
        <w:tc>
          <w:tcPr>
            <w:tcW w:w="3735" w:type="dxa"/>
            <w:shd w:val="clear" w:color="auto" w:fill="auto"/>
          </w:tcPr>
          <w:p w:rsidR="000E6D3A" w:rsidRPr="00C756BF" w:rsidRDefault="000E6D3A" w:rsidP="009107D7">
            <w:pPr>
              <w:tabs>
                <w:tab w:val="clear" w:pos="22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เงินลงทุนเพื่อค้าสุทธิ</w:t>
            </w:r>
          </w:p>
        </w:tc>
        <w:tc>
          <w:tcPr>
            <w:tcW w:w="180" w:type="dxa"/>
          </w:tcPr>
          <w:p w:rsidR="000E6D3A" w:rsidRPr="00C756BF" w:rsidRDefault="000E6D3A" w:rsidP="009107D7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0E6D3A" w:rsidRPr="00C756BF" w:rsidRDefault="00A4349E" w:rsidP="008D4975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0E6D3A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  <w:lang w:val="en-US"/>
              </w:rPr>
              <w:t>785</w:t>
            </w:r>
            <w:r w:rsidR="000E6D3A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  <w:lang w:val="en-US"/>
              </w:rPr>
              <w:t>719</w:t>
            </w:r>
          </w:p>
        </w:tc>
        <w:tc>
          <w:tcPr>
            <w:tcW w:w="270" w:type="dxa"/>
            <w:shd w:val="clear" w:color="auto" w:fill="auto"/>
          </w:tcPr>
          <w:p w:rsidR="000E6D3A" w:rsidRPr="00C756BF" w:rsidRDefault="000E6D3A" w:rsidP="008D4975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E6D3A" w:rsidRPr="00C756BF" w:rsidRDefault="000E6D3A" w:rsidP="008D4975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E6D3A" w:rsidRPr="00C756BF" w:rsidRDefault="000E6D3A" w:rsidP="008D4975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E6D3A" w:rsidRPr="00C756BF" w:rsidRDefault="000E6D3A" w:rsidP="008D4975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E6D3A" w:rsidRPr="00C756BF" w:rsidRDefault="000E6D3A" w:rsidP="008D4975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:rsidR="000E6D3A" w:rsidRPr="00C756BF" w:rsidRDefault="00A4349E" w:rsidP="008D4975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0E6D3A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  <w:lang w:val="en-US"/>
              </w:rPr>
              <w:t>785</w:t>
            </w:r>
            <w:r w:rsidR="000E6D3A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  <w:lang w:val="en-US"/>
              </w:rPr>
              <w:t>719</w:t>
            </w:r>
          </w:p>
        </w:tc>
      </w:tr>
      <w:tr w:rsidR="000E6D3A" w:rsidRPr="00C756BF" w:rsidTr="009107D7">
        <w:trPr>
          <w:cantSplit/>
        </w:trPr>
        <w:tc>
          <w:tcPr>
            <w:tcW w:w="3735" w:type="dxa"/>
            <w:shd w:val="clear" w:color="auto" w:fill="auto"/>
          </w:tcPr>
          <w:p w:rsidR="000E6D3A" w:rsidRPr="00C756BF" w:rsidRDefault="000E6D3A" w:rsidP="009107D7">
            <w:pPr>
              <w:tabs>
                <w:tab w:val="clear" w:pos="227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:rsidR="000E6D3A" w:rsidRPr="00C756BF" w:rsidRDefault="000E6D3A" w:rsidP="009107D7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0E6D3A" w:rsidRPr="00C756BF" w:rsidRDefault="000E6D3A" w:rsidP="008D4975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0E6D3A" w:rsidRPr="00C756BF" w:rsidRDefault="000E6D3A" w:rsidP="008D4975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:rsidR="000E6D3A" w:rsidRPr="00C756BF" w:rsidRDefault="000E6D3A" w:rsidP="008D4975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0E6D3A" w:rsidRPr="00C756BF" w:rsidRDefault="000E6D3A" w:rsidP="008D4975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:rsidR="000E6D3A" w:rsidRPr="00C756BF" w:rsidRDefault="000E6D3A" w:rsidP="008D4975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:rsidR="000E6D3A" w:rsidRPr="00C756BF" w:rsidRDefault="000E6D3A" w:rsidP="008D4975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</w:tcPr>
          <w:p w:rsidR="000E6D3A" w:rsidRPr="00C756BF" w:rsidRDefault="000E6D3A" w:rsidP="008D4975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</w:tr>
      <w:tr w:rsidR="000E6D3A" w:rsidRPr="00C756BF" w:rsidTr="009107D7">
        <w:trPr>
          <w:cantSplit/>
        </w:trPr>
        <w:tc>
          <w:tcPr>
            <w:tcW w:w="3735" w:type="dxa"/>
            <w:shd w:val="clear" w:color="auto" w:fill="auto"/>
          </w:tcPr>
          <w:p w:rsidR="000E6D3A" w:rsidRPr="00C756BF" w:rsidRDefault="000E6D3A" w:rsidP="009107D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756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80" w:type="dxa"/>
          </w:tcPr>
          <w:p w:rsidR="000E6D3A" w:rsidRPr="00C756BF" w:rsidRDefault="000E6D3A" w:rsidP="009107D7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E6D3A" w:rsidRPr="00C756BF" w:rsidRDefault="000E6D3A" w:rsidP="008D4975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0E6D3A" w:rsidRPr="00C756BF" w:rsidRDefault="000E6D3A" w:rsidP="008D4975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E6D3A" w:rsidRPr="00C756BF" w:rsidRDefault="000E6D3A" w:rsidP="008D4975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0E6D3A" w:rsidRPr="00C756BF" w:rsidRDefault="000E6D3A" w:rsidP="008D4975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E6D3A" w:rsidRPr="00C756BF" w:rsidRDefault="000E6D3A" w:rsidP="008D4975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0E6D3A" w:rsidRPr="00C756BF" w:rsidRDefault="000E6D3A" w:rsidP="008D4975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:rsidR="000E6D3A" w:rsidRPr="00C756BF" w:rsidRDefault="000E6D3A" w:rsidP="008D4975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6D3A" w:rsidRPr="00C756BF" w:rsidTr="009107D7">
        <w:trPr>
          <w:cantSplit/>
        </w:trPr>
        <w:tc>
          <w:tcPr>
            <w:tcW w:w="3735" w:type="dxa"/>
            <w:shd w:val="clear" w:color="auto" w:fill="auto"/>
          </w:tcPr>
          <w:p w:rsidR="000E6D3A" w:rsidRPr="00C756BF" w:rsidRDefault="000E6D3A" w:rsidP="009107D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80" w:type="dxa"/>
          </w:tcPr>
          <w:p w:rsidR="000E6D3A" w:rsidRPr="00C756BF" w:rsidRDefault="000E6D3A" w:rsidP="009107D7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E6D3A" w:rsidRPr="00C756BF" w:rsidRDefault="00A4349E" w:rsidP="000E6D3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349E"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  <w:r w:rsidR="000E6D3A" w:rsidRPr="00C756B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  <w:lang w:val="en-US" w:bidi="th-TH"/>
              </w:rPr>
              <w:t>594</w:t>
            </w:r>
          </w:p>
        </w:tc>
        <w:tc>
          <w:tcPr>
            <w:tcW w:w="270" w:type="dxa"/>
            <w:shd w:val="clear" w:color="auto" w:fill="auto"/>
          </w:tcPr>
          <w:p w:rsidR="000E6D3A" w:rsidRPr="00C756BF" w:rsidRDefault="000E6D3A" w:rsidP="008D4975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E6D3A" w:rsidRPr="00C756BF" w:rsidRDefault="00A4349E" w:rsidP="000E6D3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349E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="000E6D3A" w:rsidRPr="00C756B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  <w:lang w:val="en-US" w:bidi="th-TH"/>
              </w:rPr>
              <w:t>927</w:t>
            </w:r>
          </w:p>
        </w:tc>
        <w:tc>
          <w:tcPr>
            <w:tcW w:w="180" w:type="dxa"/>
            <w:shd w:val="clear" w:color="auto" w:fill="auto"/>
          </w:tcPr>
          <w:p w:rsidR="000E6D3A" w:rsidRPr="00C756BF" w:rsidRDefault="000E6D3A" w:rsidP="008D4975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E6D3A" w:rsidRPr="00C756BF" w:rsidRDefault="000E6D3A" w:rsidP="008D4975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E6D3A" w:rsidRPr="00C756BF" w:rsidRDefault="000E6D3A" w:rsidP="008D4975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:rsidR="000E6D3A" w:rsidRPr="00C756BF" w:rsidRDefault="00A4349E" w:rsidP="008D4975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49E"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  <w:r w:rsidR="000E6D3A" w:rsidRPr="00C756B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  <w:lang w:val="en-US"/>
              </w:rPr>
              <w:t>521</w:t>
            </w:r>
          </w:p>
        </w:tc>
      </w:tr>
      <w:tr w:rsidR="000E6D3A" w:rsidRPr="00C756BF" w:rsidTr="009107D7">
        <w:trPr>
          <w:cantSplit/>
        </w:trPr>
        <w:tc>
          <w:tcPr>
            <w:tcW w:w="3735" w:type="dxa"/>
            <w:shd w:val="clear" w:color="auto" w:fill="auto"/>
          </w:tcPr>
          <w:p w:rsidR="000E6D3A" w:rsidRPr="00C756BF" w:rsidRDefault="000E6D3A" w:rsidP="009107D7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0E6D3A" w:rsidRPr="00C756BF" w:rsidRDefault="000E6D3A" w:rsidP="009107D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:rsidR="000E6D3A" w:rsidRPr="00C756BF" w:rsidRDefault="000E6D3A" w:rsidP="009107D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0E6D3A" w:rsidRPr="00C756BF" w:rsidRDefault="000E6D3A" w:rsidP="009107D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:rsidR="000E6D3A" w:rsidRPr="00C756BF" w:rsidRDefault="000E6D3A" w:rsidP="009107D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:rsidR="000E6D3A" w:rsidRPr="00C756BF" w:rsidRDefault="000E6D3A" w:rsidP="009107D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:rsidR="000E6D3A" w:rsidRPr="00C756BF" w:rsidRDefault="000E6D3A" w:rsidP="009107D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:rsidR="000E6D3A" w:rsidRPr="00C756BF" w:rsidRDefault="000E6D3A" w:rsidP="009107D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</w:tcPr>
          <w:p w:rsidR="000E6D3A" w:rsidRPr="00C756BF" w:rsidRDefault="000E6D3A" w:rsidP="009107D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E6D3A" w:rsidRPr="00C756BF" w:rsidTr="009107D7">
        <w:trPr>
          <w:cantSplit/>
        </w:trPr>
        <w:tc>
          <w:tcPr>
            <w:tcW w:w="3735" w:type="dxa"/>
            <w:shd w:val="clear" w:color="auto" w:fill="auto"/>
          </w:tcPr>
          <w:p w:rsidR="000E6D3A" w:rsidRPr="00C756BF" w:rsidRDefault="00A4349E" w:rsidP="00C90B9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0E6D3A" w:rsidRPr="00C756B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0E6D3A" w:rsidRPr="00C756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4349E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:rsidR="000E6D3A" w:rsidRPr="00C756BF" w:rsidRDefault="000E6D3A" w:rsidP="00C90B9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E6D3A" w:rsidRPr="00C756BF" w:rsidRDefault="000E6D3A" w:rsidP="00C90B9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0E6D3A" w:rsidRPr="00C756BF" w:rsidRDefault="000E6D3A" w:rsidP="00C90B9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E6D3A" w:rsidRPr="00C756BF" w:rsidRDefault="000E6D3A" w:rsidP="00C90B9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0E6D3A" w:rsidRPr="00C756BF" w:rsidRDefault="000E6D3A" w:rsidP="00C90B9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E6D3A" w:rsidRPr="00C756BF" w:rsidRDefault="000E6D3A" w:rsidP="00C90B9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0E6D3A" w:rsidRPr="00C756BF" w:rsidRDefault="000E6D3A" w:rsidP="00C90B9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:rsidR="000E6D3A" w:rsidRPr="00C756BF" w:rsidRDefault="000E6D3A" w:rsidP="00C90B9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6D3A" w:rsidRPr="00C756BF" w:rsidTr="008E6962">
        <w:trPr>
          <w:cantSplit/>
          <w:trHeight w:val="380"/>
        </w:trPr>
        <w:tc>
          <w:tcPr>
            <w:tcW w:w="3735" w:type="dxa"/>
            <w:shd w:val="clear" w:color="auto" w:fill="auto"/>
          </w:tcPr>
          <w:p w:rsidR="000E6D3A" w:rsidRPr="00C756BF" w:rsidRDefault="000E6D3A" w:rsidP="00C90B9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756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80" w:type="dxa"/>
          </w:tcPr>
          <w:p w:rsidR="000E6D3A" w:rsidRPr="00C756BF" w:rsidRDefault="000E6D3A" w:rsidP="00C90B9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E6D3A" w:rsidRPr="00C756BF" w:rsidRDefault="000E6D3A" w:rsidP="00C90B9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0E6D3A" w:rsidRPr="00C756BF" w:rsidRDefault="000E6D3A" w:rsidP="00C90B9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E6D3A" w:rsidRPr="00C756BF" w:rsidRDefault="000E6D3A" w:rsidP="00C90B9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0E6D3A" w:rsidRPr="00C756BF" w:rsidRDefault="000E6D3A" w:rsidP="00C90B9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E6D3A" w:rsidRPr="00C756BF" w:rsidRDefault="000E6D3A" w:rsidP="00C90B9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0E6D3A" w:rsidRPr="00C756BF" w:rsidRDefault="000E6D3A" w:rsidP="00C90B9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:rsidR="000E6D3A" w:rsidRPr="00C756BF" w:rsidRDefault="000E6D3A" w:rsidP="00C90B9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6D3A" w:rsidRPr="00C756BF" w:rsidTr="009107D7">
        <w:trPr>
          <w:cantSplit/>
        </w:trPr>
        <w:tc>
          <w:tcPr>
            <w:tcW w:w="3735" w:type="dxa"/>
            <w:shd w:val="clear" w:color="auto" w:fill="auto"/>
          </w:tcPr>
          <w:p w:rsidR="000E6D3A" w:rsidRPr="00C756BF" w:rsidRDefault="000E6D3A" w:rsidP="00C90B90">
            <w:pPr>
              <w:tabs>
                <w:tab w:val="clear" w:pos="227"/>
              </w:tabs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80" w:type="dxa"/>
          </w:tcPr>
          <w:p w:rsidR="000E6D3A" w:rsidRPr="00C756BF" w:rsidRDefault="000E6D3A" w:rsidP="00C90B9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0E6D3A" w:rsidRPr="00C756BF" w:rsidRDefault="00A4349E" w:rsidP="00C90B9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349E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0E6D3A" w:rsidRPr="00C756B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  <w:lang w:val="en-US" w:bidi="th-TH"/>
              </w:rPr>
              <w:t>506</w:t>
            </w:r>
          </w:p>
        </w:tc>
        <w:tc>
          <w:tcPr>
            <w:tcW w:w="270" w:type="dxa"/>
            <w:shd w:val="clear" w:color="auto" w:fill="auto"/>
          </w:tcPr>
          <w:p w:rsidR="000E6D3A" w:rsidRPr="00C756BF" w:rsidRDefault="000E6D3A" w:rsidP="00C90B9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E6D3A" w:rsidRPr="00C756BF" w:rsidRDefault="00A4349E" w:rsidP="00C90B9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349E">
              <w:rPr>
                <w:rFonts w:ascii="Angsana New" w:hAnsi="Angsana New"/>
                <w:sz w:val="30"/>
                <w:szCs w:val="30"/>
                <w:lang w:val="en-US" w:bidi="th-TH"/>
              </w:rPr>
              <w:t>215</w:t>
            </w:r>
            <w:r w:rsidR="000E6D3A" w:rsidRPr="00C756B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  <w:lang w:val="en-US" w:bidi="th-TH"/>
              </w:rPr>
              <w:t>792</w:t>
            </w:r>
          </w:p>
        </w:tc>
        <w:tc>
          <w:tcPr>
            <w:tcW w:w="180" w:type="dxa"/>
            <w:shd w:val="clear" w:color="auto" w:fill="auto"/>
          </w:tcPr>
          <w:p w:rsidR="000E6D3A" w:rsidRPr="00C756BF" w:rsidRDefault="000E6D3A" w:rsidP="00C90B9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E6D3A" w:rsidRPr="00C756BF" w:rsidRDefault="000E6D3A" w:rsidP="00C90B90">
            <w:pPr>
              <w:pStyle w:val="acctfourfigures"/>
              <w:tabs>
                <w:tab w:val="clear" w:pos="765"/>
                <w:tab w:val="decimal" w:pos="913"/>
              </w:tabs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E6D3A" w:rsidRPr="00C756BF" w:rsidRDefault="000E6D3A" w:rsidP="00C90B9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:rsidR="000E6D3A" w:rsidRPr="00C756BF" w:rsidRDefault="00A4349E" w:rsidP="00C90B9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349E">
              <w:rPr>
                <w:rFonts w:ascii="Angsana New" w:hAnsi="Angsana New"/>
                <w:sz w:val="30"/>
                <w:szCs w:val="30"/>
                <w:lang w:val="en-US" w:bidi="th-TH"/>
              </w:rPr>
              <w:t>222</w:t>
            </w:r>
            <w:r w:rsidR="000E6D3A" w:rsidRPr="00C756B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  <w:lang w:val="en-US" w:bidi="th-TH"/>
              </w:rPr>
              <w:t>298</w:t>
            </w:r>
          </w:p>
        </w:tc>
      </w:tr>
      <w:tr w:rsidR="000E6D3A" w:rsidRPr="00C756BF" w:rsidTr="009107D7">
        <w:trPr>
          <w:cantSplit/>
        </w:trPr>
        <w:tc>
          <w:tcPr>
            <w:tcW w:w="3735" w:type="dxa"/>
            <w:shd w:val="clear" w:color="auto" w:fill="auto"/>
          </w:tcPr>
          <w:p w:rsidR="000E6D3A" w:rsidRPr="00C756BF" w:rsidRDefault="000E6D3A" w:rsidP="00C90B90">
            <w:pPr>
              <w:tabs>
                <w:tab w:val="clear" w:pos="22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เงินลงทุนเพื่อค้าสุทธิ</w:t>
            </w:r>
          </w:p>
        </w:tc>
        <w:tc>
          <w:tcPr>
            <w:tcW w:w="180" w:type="dxa"/>
          </w:tcPr>
          <w:p w:rsidR="000E6D3A" w:rsidRPr="00C756BF" w:rsidRDefault="000E6D3A" w:rsidP="00C90B9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0E6D3A" w:rsidRPr="00C756BF" w:rsidRDefault="00A4349E" w:rsidP="00C90B9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0E6D3A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  <w:lang w:val="en-US"/>
              </w:rPr>
              <w:t>161</w:t>
            </w:r>
            <w:r w:rsidR="000E6D3A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  <w:lang w:val="en-US"/>
              </w:rPr>
              <w:t>171</w:t>
            </w:r>
          </w:p>
        </w:tc>
        <w:tc>
          <w:tcPr>
            <w:tcW w:w="270" w:type="dxa"/>
            <w:shd w:val="clear" w:color="auto" w:fill="auto"/>
          </w:tcPr>
          <w:p w:rsidR="000E6D3A" w:rsidRPr="00C756BF" w:rsidRDefault="000E6D3A" w:rsidP="00C90B9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E6D3A" w:rsidRPr="00C756BF" w:rsidRDefault="000E6D3A" w:rsidP="00C90B9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E6D3A" w:rsidRPr="00C756BF" w:rsidRDefault="000E6D3A" w:rsidP="00C90B9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E6D3A" w:rsidRPr="00C756BF" w:rsidRDefault="000E6D3A" w:rsidP="00C90B9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E6D3A" w:rsidRPr="00C756BF" w:rsidRDefault="000E6D3A" w:rsidP="00C90B9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:rsidR="000E6D3A" w:rsidRPr="00C756BF" w:rsidRDefault="00A4349E" w:rsidP="00C90B9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A4349E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0E6D3A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  <w:lang w:val="en-US"/>
              </w:rPr>
              <w:t>161</w:t>
            </w:r>
            <w:r w:rsidR="000E6D3A" w:rsidRPr="00C756BF">
              <w:rPr>
                <w:rFonts w:ascii="Angsana New" w:hAnsi="Angsana New"/>
                <w:sz w:val="30"/>
                <w:szCs w:val="30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  <w:lang w:val="en-US"/>
              </w:rPr>
              <w:t>171</w:t>
            </w:r>
          </w:p>
        </w:tc>
      </w:tr>
      <w:tr w:rsidR="000E6D3A" w:rsidRPr="00C756BF" w:rsidTr="009107D7">
        <w:trPr>
          <w:cantSplit/>
        </w:trPr>
        <w:tc>
          <w:tcPr>
            <w:tcW w:w="3735" w:type="dxa"/>
            <w:shd w:val="clear" w:color="auto" w:fill="auto"/>
          </w:tcPr>
          <w:p w:rsidR="000E6D3A" w:rsidRPr="00C756BF" w:rsidRDefault="000E6D3A" w:rsidP="00C90B90">
            <w:pPr>
              <w:tabs>
                <w:tab w:val="clear" w:pos="227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:rsidR="000E6D3A" w:rsidRPr="00C756BF" w:rsidRDefault="000E6D3A" w:rsidP="00C90B9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0E6D3A" w:rsidRPr="00C756BF" w:rsidRDefault="000E6D3A" w:rsidP="00C90B9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0E6D3A" w:rsidRPr="00C756BF" w:rsidRDefault="000E6D3A" w:rsidP="00C90B9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:rsidR="000E6D3A" w:rsidRPr="00C756BF" w:rsidRDefault="000E6D3A" w:rsidP="00C90B9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0E6D3A" w:rsidRPr="00C756BF" w:rsidRDefault="000E6D3A" w:rsidP="00C90B9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:rsidR="000E6D3A" w:rsidRPr="00C756BF" w:rsidRDefault="000E6D3A" w:rsidP="00C90B9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:rsidR="000E6D3A" w:rsidRPr="00C756BF" w:rsidRDefault="000E6D3A" w:rsidP="00C90B9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</w:tcPr>
          <w:p w:rsidR="000E6D3A" w:rsidRPr="00C756BF" w:rsidRDefault="000E6D3A" w:rsidP="00C90B9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</w:tr>
      <w:tr w:rsidR="000E6D3A" w:rsidRPr="00C756BF" w:rsidTr="009107D7">
        <w:trPr>
          <w:cantSplit/>
        </w:trPr>
        <w:tc>
          <w:tcPr>
            <w:tcW w:w="3735" w:type="dxa"/>
            <w:shd w:val="clear" w:color="auto" w:fill="auto"/>
          </w:tcPr>
          <w:p w:rsidR="000E6D3A" w:rsidRPr="00C756BF" w:rsidRDefault="000E6D3A" w:rsidP="00C90B9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756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80" w:type="dxa"/>
          </w:tcPr>
          <w:p w:rsidR="000E6D3A" w:rsidRPr="00C756BF" w:rsidRDefault="000E6D3A" w:rsidP="00C90B9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E6D3A" w:rsidRPr="00C756BF" w:rsidRDefault="000E6D3A" w:rsidP="00C90B9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0E6D3A" w:rsidRPr="00C756BF" w:rsidRDefault="000E6D3A" w:rsidP="00C90B9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E6D3A" w:rsidRPr="00C756BF" w:rsidRDefault="000E6D3A" w:rsidP="00C90B9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0E6D3A" w:rsidRPr="00C756BF" w:rsidRDefault="000E6D3A" w:rsidP="00C90B9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E6D3A" w:rsidRPr="00C756BF" w:rsidRDefault="000E6D3A" w:rsidP="00C90B9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0E6D3A" w:rsidRPr="00C756BF" w:rsidRDefault="000E6D3A" w:rsidP="00C90B9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:rsidR="000E6D3A" w:rsidRPr="00C756BF" w:rsidRDefault="000E6D3A" w:rsidP="00C90B9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6D3A" w:rsidRPr="00C756BF" w:rsidTr="009107D7">
        <w:trPr>
          <w:cantSplit/>
        </w:trPr>
        <w:tc>
          <w:tcPr>
            <w:tcW w:w="3735" w:type="dxa"/>
            <w:shd w:val="clear" w:color="auto" w:fill="auto"/>
          </w:tcPr>
          <w:p w:rsidR="000E6D3A" w:rsidRPr="00C756BF" w:rsidRDefault="000E6D3A" w:rsidP="00C90B9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80" w:type="dxa"/>
          </w:tcPr>
          <w:p w:rsidR="000E6D3A" w:rsidRPr="00C756BF" w:rsidRDefault="000E6D3A" w:rsidP="00C90B9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E6D3A" w:rsidRPr="00C756BF" w:rsidRDefault="00A4349E" w:rsidP="00C90B9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349E"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  <w:r w:rsidR="000E6D3A" w:rsidRPr="00C756B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  <w:lang w:val="en-US" w:bidi="th-TH"/>
              </w:rPr>
              <w:t>594</w:t>
            </w:r>
          </w:p>
        </w:tc>
        <w:tc>
          <w:tcPr>
            <w:tcW w:w="270" w:type="dxa"/>
            <w:shd w:val="clear" w:color="auto" w:fill="auto"/>
          </w:tcPr>
          <w:p w:rsidR="000E6D3A" w:rsidRPr="00C756BF" w:rsidRDefault="000E6D3A" w:rsidP="00C90B9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E6D3A" w:rsidRPr="00C756BF" w:rsidRDefault="00A4349E" w:rsidP="00C90B9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349E">
              <w:rPr>
                <w:rFonts w:ascii="Angsana New" w:hAnsi="Angsana New"/>
                <w:sz w:val="30"/>
                <w:szCs w:val="30"/>
                <w:lang w:val="en-US" w:bidi="th-TH"/>
              </w:rPr>
              <w:t>394</w:t>
            </w:r>
            <w:r w:rsidR="000E6D3A" w:rsidRPr="00C756B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  <w:lang w:val="en-US" w:bidi="th-TH"/>
              </w:rPr>
              <w:t>749</w:t>
            </w:r>
          </w:p>
        </w:tc>
        <w:tc>
          <w:tcPr>
            <w:tcW w:w="180" w:type="dxa"/>
            <w:shd w:val="clear" w:color="auto" w:fill="auto"/>
          </w:tcPr>
          <w:p w:rsidR="000E6D3A" w:rsidRPr="00C756BF" w:rsidRDefault="000E6D3A" w:rsidP="00C90B9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E6D3A" w:rsidRPr="00C756BF" w:rsidRDefault="000E6D3A" w:rsidP="00C90B9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E6D3A" w:rsidRPr="00C756BF" w:rsidRDefault="000E6D3A" w:rsidP="00C90B9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:rsidR="000E6D3A" w:rsidRPr="00C756BF" w:rsidRDefault="00A4349E" w:rsidP="00C90B9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349E">
              <w:rPr>
                <w:rFonts w:ascii="Angsana New" w:hAnsi="Angsana New"/>
                <w:sz w:val="30"/>
                <w:szCs w:val="30"/>
                <w:lang w:val="en-US"/>
              </w:rPr>
              <w:t>411</w:t>
            </w:r>
            <w:r w:rsidR="000E6D3A" w:rsidRPr="00C756B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4349E">
              <w:rPr>
                <w:rFonts w:ascii="Angsana New" w:hAnsi="Angsana New"/>
                <w:sz w:val="30"/>
                <w:szCs w:val="30"/>
                <w:lang w:val="en-US"/>
              </w:rPr>
              <w:t>343</w:t>
            </w:r>
          </w:p>
        </w:tc>
      </w:tr>
    </w:tbl>
    <w:p w:rsidR="00C90B90" w:rsidRPr="00C756BF" w:rsidRDefault="00C90B90" w:rsidP="00C90B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C90B90" w:rsidRPr="00C756BF" w:rsidRDefault="00C90B90" w:rsidP="00C90B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>บริษัทใช้วิธีการและข้อสมมติในการประมาณมูลค่ายุติธรรมของสินทรัพย์และหนี้สินทางการเงิน สรุปได้ดังนี้</w:t>
      </w:r>
    </w:p>
    <w:p w:rsidR="00C90B90" w:rsidRPr="00C756BF" w:rsidRDefault="00C90B90" w:rsidP="00C90B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:rsidR="00C90B90" w:rsidRPr="00C756BF" w:rsidRDefault="00C90B90" w:rsidP="00C90B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>สำหรับเงินลงทุนเพื่อค้าและใบสำคัญแสดงสิทธิอนุพันธ์จะใช้ราคาเสนอซื้อขายสุดท้าย สำหรับมูลค่ายุติธรรมของสัญญาออปชั่นและสัญญาฟิวเจอร์พิจารณาจากประมาณการของจำนวนเงินที่ต้องการเพื่อทดแทนสัญญาด้วยอัตราตลาด ณ วันที่รายงานโดยอิงจากข้อมูลที่สังเกตได้จากตลาด</w:t>
      </w:r>
    </w:p>
    <w:p w:rsidR="00C90B90" w:rsidRPr="00C756BF" w:rsidRDefault="00C90B90" w:rsidP="00C90B90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C90B90" w:rsidRPr="00C756BF" w:rsidRDefault="00C90B90" w:rsidP="00C90B90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C756BF">
        <w:rPr>
          <w:rFonts w:ascii="Angsana New" w:hAnsi="Angsana New"/>
          <w:sz w:val="30"/>
          <w:szCs w:val="30"/>
          <w:cs/>
          <w:lang w:bidi="th-TH"/>
        </w:rPr>
        <w:t>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บริษัทและคู่สัญญา</w:t>
      </w:r>
      <w:r w:rsidRPr="00C756BF">
        <w:rPr>
          <w:rFonts w:ascii="Angsana New" w:hAnsi="Angsana New"/>
          <w:sz w:val="30"/>
          <w:szCs w:val="30"/>
          <w:lang w:bidi="th-TH"/>
        </w:rPr>
        <w:t xml:space="preserve"> </w:t>
      </w:r>
      <w:r w:rsidRPr="00C756BF">
        <w:rPr>
          <w:rFonts w:ascii="Angsana New" w:hAnsi="Angsana New"/>
          <w:sz w:val="30"/>
          <w:szCs w:val="30"/>
          <w:cs/>
          <w:lang w:bidi="th-TH"/>
        </w:rPr>
        <w:t>ตามความเหมาะสม</w:t>
      </w:r>
    </w:p>
    <w:p w:rsidR="00BE0BA4" w:rsidRPr="00C756BF" w:rsidRDefault="00A4349E" w:rsidP="00C90B90">
      <w:pPr>
        <w:pStyle w:val="block"/>
        <w:spacing w:after="0" w:line="240" w:lineRule="auto"/>
        <w:ind w:left="540" w:right="-7" w:hanging="540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  <w:r w:rsidRPr="00A4349E">
        <w:rPr>
          <w:rFonts w:ascii="Angsana New" w:hAnsi="Angsana New"/>
          <w:b/>
          <w:bCs/>
          <w:sz w:val="30"/>
          <w:szCs w:val="30"/>
          <w:lang w:val="en-US" w:bidi="th-TH"/>
        </w:rPr>
        <w:t>34</w:t>
      </w:r>
      <w:r w:rsidR="00BE3441" w:rsidRPr="00C756BF">
        <w:rPr>
          <w:rFonts w:ascii="Angsana New" w:hAnsi="Angsana New"/>
          <w:b/>
          <w:bCs/>
          <w:sz w:val="30"/>
          <w:szCs w:val="30"/>
          <w:cs/>
          <w:lang w:bidi="th-TH"/>
        </w:rPr>
        <w:t>.</w:t>
      </w:r>
      <w:r w:rsidRPr="00A4349E">
        <w:rPr>
          <w:rFonts w:ascii="Angsana New" w:hAnsi="Angsana New"/>
          <w:b/>
          <w:bCs/>
          <w:sz w:val="30"/>
          <w:szCs w:val="30"/>
          <w:lang w:val="en-US" w:bidi="th-TH"/>
        </w:rPr>
        <w:t>2</w:t>
      </w:r>
      <w:r w:rsidR="00E83848" w:rsidRPr="00C756BF">
        <w:rPr>
          <w:rFonts w:ascii="Angsana New" w:hAnsi="Angsana New"/>
          <w:b/>
          <w:bCs/>
          <w:sz w:val="30"/>
          <w:szCs w:val="30"/>
          <w:lang w:bidi="th-TH"/>
        </w:rPr>
        <w:t xml:space="preserve"> </w:t>
      </w:r>
      <w:r w:rsidR="00E83848" w:rsidRPr="00C756BF"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="00BE0BA4" w:rsidRPr="00C756BF">
        <w:rPr>
          <w:rFonts w:ascii="Angsana New" w:hAnsi="Angsana New"/>
          <w:b/>
          <w:bCs/>
          <w:sz w:val="30"/>
          <w:szCs w:val="30"/>
          <w:cs/>
          <w:lang w:bidi="th-TH"/>
        </w:rPr>
        <w:t>สินทรัพย์ทางการเงินที่ไม่ได้วัดมูลค่าด้วยมูลค่ายุติธรรม</w:t>
      </w:r>
    </w:p>
    <w:p w:rsidR="00BE0BA4" w:rsidRPr="00C756BF" w:rsidRDefault="00BE0BA4" w:rsidP="00C90B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:rsidR="00BE0BA4" w:rsidRPr="00C756BF" w:rsidRDefault="00BE0BA4" w:rsidP="00C90B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>มูลค่ายุติธรรมของสินทรัพย์และหนี้สินทางการเงินที่สำคัญอื่นที่ไม่ได้วัดมูลค่ายุติธรรมไม่มีความแตกต่างเป็น</w:t>
      </w:r>
      <w:r w:rsidRPr="00C756BF">
        <w:rPr>
          <w:rFonts w:ascii="Angsana New" w:hAnsi="Angsana New"/>
          <w:spacing w:val="-6"/>
          <w:sz w:val="30"/>
          <w:szCs w:val="30"/>
          <w:cs/>
        </w:rPr>
        <w:t>สาระสำคัญเมื่อเปรียบเทียบกับมูลค่าตามบัญชีในงบแสดงฐานะการเงิน ณ วันที่</w:t>
      </w:r>
      <w:r w:rsidR="00953933" w:rsidRPr="00C756BF">
        <w:rPr>
          <w:rFonts w:ascii="Angsana New" w:hAnsi="Angsana New"/>
          <w:spacing w:val="-6"/>
          <w:sz w:val="30"/>
          <w:szCs w:val="30"/>
        </w:rPr>
        <w:t xml:space="preserve"> </w:t>
      </w:r>
      <w:r w:rsidR="00A4349E" w:rsidRPr="00A4349E">
        <w:rPr>
          <w:rFonts w:ascii="Angsana New" w:hAnsi="Angsana New"/>
          <w:spacing w:val="-6"/>
          <w:sz w:val="30"/>
          <w:szCs w:val="30"/>
        </w:rPr>
        <w:t>31</w:t>
      </w:r>
      <w:r w:rsidR="00C90B90" w:rsidRPr="00C756BF">
        <w:rPr>
          <w:rFonts w:ascii="Angsana New" w:hAnsi="Angsana New"/>
          <w:spacing w:val="-6"/>
          <w:sz w:val="30"/>
          <w:szCs w:val="30"/>
          <w:cs/>
        </w:rPr>
        <w:t xml:space="preserve"> ธันวาคม</w:t>
      </w:r>
      <w:r w:rsidR="00953933" w:rsidRPr="00C756B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A4349E" w:rsidRPr="00A4349E">
        <w:rPr>
          <w:rFonts w:ascii="Angsana New" w:hAnsi="Angsana New"/>
          <w:spacing w:val="-6"/>
          <w:sz w:val="30"/>
          <w:szCs w:val="30"/>
        </w:rPr>
        <w:t>2562</w:t>
      </w:r>
      <w:r w:rsidR="00953933" w:rsidRPr="00C756BF">
        <w:rPr>
          <w:rFonts w:ascii="Angsana New" w:hAnsi="Angsana New"/>
          <w:spacing w:val="-6"/>
          <w:sz w:val="30"/>
          <w:szCs w:val="30"/>
          <w:cs/>
        </w:rPr>
        <w:t xml:space="preserve"> และ</w:t>
      </w:r>
      <w:r w:rsidRPr="00C756B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A4349E" w:rsidRPr="00A4349E">
        <w:rPr>
          <w:rFonts w:ascii="Angsana New" w:hAnsi="Angsana New"/>
          <w:spacing w:val="-6"/>
          <w:sz w:val="30"/>
          <w:szCs w:val="30"/>
        </w:rPr>
        <w:t>2561</w:t>
      </w:r>
    </w:p>
    <w:p w:rsidR="00F84427" w:rsidRPr="00C756BF" w:rsidRDefault="000A61CD" w:rsidP="00C90B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C756BF">
        <w:rPr>
          <w:rFonts w:ascii="Angsana New" w:hAnsi="Angsana New"/>
          <w:sz w:val="30"/>
          <w:szCs w:val="30"/>
        </w:rPr>
        <w:t xml:space="preserve"> </w:t>
      </w:r>
    </w:p>
    <w:p w:rsidR="00F84427" w:rsidRPr="00C756BF" w:rsidRDefault="00F84427" w:rsidP="00C90B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>บริษัทใช้วิธีการและข้อสมมติในการประมาณมูลค่ายุติธรรมของสินทรัพย์และหนี้สินทางการเงิน</w:t>
      </w:r>
      <w:r w:rsidR="000A61CD" w:rsidRPr="00C756BF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:rsidR="00F84427" w:rsidRPr="00C756BF" w:rsidRDefault="00F84427" w:rsidP="00C90B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8E6962" w:rsidRDefault="00FC7967" w:rsidP="00C90B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C7967">
        <w:rPr>
          <w:rFonts w:ascii="Angsana New" w:hAnsi="Angsana New" w:hint="cs"/>
          <w:sz w:val="30"/>
          <w:szCs w:val="30"/>
          <w:cs/>
        </w:rPr>
        <w:t>เงินลงทุนในตราสารหนี้ภาครัฐบาลที่เป็นตราสารหนี้ที่จะถือจนครบกำหนด</w:t>
      </w:r>
      <w:r w:rsidRPr="00FC7967">
        <w:rPr>
          <w:rFonts w:ascii="Angsana New" w:hAnsi="Angsana New"/>
          <w:sz w:val="30"/>
          <w:szCs w:val="30"/>
          <w:cs/>
        </w:rPr>
        <w:t xml:space="preserve"> </w:t>
      </w:r>
      <w:r w:rsidRPr="00FC7967">
        <w:rPr>
          <w:rFonts w:ascii="Angsana New" w:hAnsi="Angsana New" w:hint="cs"/>
          <w:sz w:val="30"/>
          <w:szCs w:val="30"/>
          <w:cs/>
        </w:rPr>
        <w:t>วัดมูลค่ายุติธรรมที่คำนวณโดยใช้เส้นอัตราผลตอบแทนพันธบัตรรัฐบาลของสมาคมตลาดตราสารหนี้ไทย</w:t>
      </w:r>
      <w:r w:rsidRPr="00FC7967">
        <w:rPr>
          <w:rFonts w:ascii="Angsana New" w:hAnsi="Angsana New"/>
          <w:sz w:val="30"/>
          <w:szCs w:val="30"/>
          <w:cs/>
        </w:rPr>
        <w:t xml:space="preserve"> (</w:t>
      </w:r>
      <w:r w:rsidRPr="00FC7967">
        <w:rPr>
          <w:rFonts w:ascii="Angsana New" w:hAnsi="Angsana New"/>
          <w:sz w:val="30"/>
          <w:szCs w:val="30"/>
        </w:rPr>
        <w:t xml:space="preserve">Thai Bond Market Association Government Bond Yield Curve) </w:t>
      </w:r>
      <w:r w:rsidRPr="00FC7967">
        <w:rPr>
          <w:rFonts w:ascii="Angsana New" w:hAnsi="Angsana New" w:hint="cs"/>
          <w:sz w:val="30"/>
          <w:szCs w:val="30"/>
          <w:cs/>
        </w:rPr>
        <w:t>ณ</w:t>
      </w:r>
      <w:r w:rsidRPr="00FC7967">
        <w:rPr>
          <w:rFonts w:ascii="Angsana New" w:hAnsi="Angsana New"/>
          <w:sz w:val="30"/>
          <w:szCs w:val="30"/>
          <w:cs/>
        </w:rPr>
        <w:t xml:space="preserve"> </w:t>
      </w:r>
      <w:r w:rsidRPr="00FC7967">
        <w:rPr>
          <w:rFonts w:ascii="Angsana New" w:hAnsi="Angsana New" w:hint="cs"/>
          <w:sz w:val="30"/>
          <w:szCs w:val="30"/>
          <w:cs/>
        </w:rPr>
        <w:t>วันที่รายงาน</w:t>
      </w:r>
    </w:p>
    <w:p w:rsidR="00FC7967" w:rsidRDefault="00FC7967" w:rsidP="00C90B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FC7967" w:rsidRDefault="00FC7967" w:rsidP="00C90B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C7967">
        <w:rPr>
          <w:rFonts w:ascii="Angsana New" w:hAnsi="Angsana New" w:hint="cs"/>
          <w:sz w:val="30"/>
          <w:szCs w:val="30"/>
          <w:cs/>
        </w:rPr>
        <w:t>ตราสารหนี้ที่ออกและเงินกู้ยืม</w:t>
      </w:r>
      <w:r w:rsidRPr="00FC7967">
        <w:rPr>
          <w:rFonts w:ascii="Angsana New" w:hAnsi="Angsana New"/>
          <w:sz w:val="30"/>
          <w:szCs w:val="30"/>
          <w:cs/>
        </w:rPr>
        <w:t xml:space="preserve"> </w:t>
      </w:r>
      <w:r w:rsidRPr="00FC7967">
        <w:rPr>
          <w:rFonts w:ascii="Angsana New" w:hAnsi="Angsana New" w:hint="cs"/>
          <w:sz w:val="30"/>
          <w:szCs w:val="30"/>
          <w:cs/>
        </w:rPr>
        <w:t>วัดมูลค่ายุติธรรมโดยใช้ราคาตลาดหรือประมาณจากมูลค่าปัจจุบันของประมาณการกระแสเงินสด</w:t>
      </w:r>
      <w:r w:rsidRPr="00FC7967">
        <w:rPr>
          <w:rFonts w:ascii="Angsana New" w:hAnsi="Angsana New"/>
          <w:sz w:val="30"/>
          <w:szCs w:val="30"/>
          <w:cs/>
        </w:rPr>
        <w:t xml:space="preserve"> </w:t>
      </w:r>
      <w:r w:rsidRPr="00FC7967">
        <w:rPr>
          <w:rFonts w:ascii="Angsana New" w:hAnsi="Angsana New" w:hint="cs"/>
          <w:sz w:val="30"/>
          <w:szCs w:val="30"/>
          <w:cs/>
        </w:rPr>
        <w:t>โดยใช้อัตราคิดลดจากอัตราดอกเบี้ยซึ่งสะท้อนความเสี่ยงด้านอัตราดอกเบี้ยและความเสี่ยงด้านเครดิตของบริษัทในปัจจุบัน</w:t>
      </w:r>
    </w:p>
    <w:p w:rsidR="00FC7967" w:rsidRDefault="00FC7967" w:rsidP="00C90B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FC7967" w:rsidRDefault="00FC7967" w:rsidP="00C90B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C7967">
        <w:rPr>
          <w:rFonts w:ascii="Angsana New" w:hAnsi="Angsana New" w:hint="cs"/>
          <w:sz w:val="30"/>
          <w:szCs w:val="30"/>
          <w:cs/>
        </w:rPr>
        <w:t>เงินให้กู้ยืมเพื่อซื้อหลักทรัพย์วัดมูลค่ายุติธรรมโดยประมาณจากยอดเงินให้กู้ยืมเพื่อซื้อหลักทรัพย</w:t>
      </w:r>
      <w:r w:rsidR="00431CFD">
        <w:rPr>
          <w:rFonts w:ascii="Angsana New" w:hAnsi="Angsana New" w:hint="cs"/>
          <w:sz w:val="30"/>
          <w:szCs w:val="30"/>
          <w:cs/>
        </w:rPr>
        <w:t>์</w:t>
      </w:r>
      <w:r w:rsidRPr="00FC7967">
        <w:rPr>
          <w:rFonts w:ascii="Angsana New" w:hAnsi="Angsana New" w:hint="cs"/>
          <w:sz w:val="30"/>
          <w:szCs w:val="30"/>
          <w:cs/>
        </w:rPr>
        <w:t>ตามจำนวนเงินที่แสดงในงบแสดงฐานะการเงิน</w:t>
      </w:r>
      <w:r w:rsidRPr="00FC7967">
        <w:rPr>
          <w:rFonts w:ascii="Angsana New" w:hAnsi="Angsana New"/>
          <w:sz w:val="30"/>
          <w:szCs w:val="30"/>
          <w:cs/>
        </w:rPr>
        <w:t xml:space="preserve"> </w:t>
      </w:r>
      <w:r w:rsidRPr="00FC7967">
        <w:rPr>
          <w:rFonts w:ascii="Angsana New" w:hAnsi="Angsana New" w:hint="cs"/>
          <w:sz w:val="30"/>
          <w:szCs w:val="30"/>
          <w:cs/>
        </w:rPr>
        <w:t>หักค่าเผื่อหนี้สงสัยจะสูญ</w:t>
      </w:r>
      <w:r w:rsidRPr="00FC7967">
        <w:rPr>
          <w:rFonts w:ascii="Angsana New" w:hAnsi="Angsana New"/>
          <w:sz w:val="30"/>
          <w:szCs w:val="30"/>
          <w:cs/>
        </w:rPr>
        <w:t xml:space="preserve"> </w:t>
      </w:r>
      <w:r w:rsidRPr="00FC7967">
        <w:rPr>
          <w:rFonts w:ascii="Angsana New" w:hAnsi="Angsana New" w:hint="cs"/>
          <w:sz w:val="30"/>
          <w:szCs w:val="30"/>
          <w:cs/>
        </w:rPr>
        <w:t>เนื่องจากเงินให้กู้ยืมเพื่อซื้อหลักทรัพย์มีอัตราดอกเบี้ยเทียบเคียงอัตราตลาด</w:t>
      </w:r>
      <w:r w:rsidRPr="00FC7967">
        <w:rPr>
          <w:rFonts w:ascii="Angsana New" w:hAnsi="Angsana New"/>
          <w:sz w:val="30"/>
          <w:szCs w:val="30"/>
          <w:cs/>
        </w:rPr>
        <w:t xml:space="preserve"> </w:t>
      </w:r>
      <w:r w:rsidR="00251A30">
        <w:rPr>
          <w:rFonts w:ascii="Angsana New" w:hAnsi="Angsana New" w:hint="cs"/>
          <w:sz w:val="30"/>
          <w:szCs w:val="30"/>
          <w:cs/>
        </w:rPr>
        <w:t>นอกจากนี้</w:t>
      </w:r>
      <w:r w:rsidRPr="00FC7967">
        <w:rPr>
          <w:rFonts w:ascii="Angsana New" w:hAnsi="Angsana New" w:hint="cs"/>
          <w:sz w:val="30"/>
          <w:szCs w:val="30"/>
          <w:cs/>
        </w:rPr>
        <w:t>ค่าเผื่อหนี้สงสัยจะสูญโดยส่วนใหญ่ประเมินตามผลขาดทุนที่คาดว่าจะเกิดขึ้น</w:t>
      </w:r>
    </w:p>
    <w:p w:rsidR="00FC7967" w:rsidRDefault="00FC7967" w:rsidP="00C90B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FC7967" w:rsidRDefault="001664D4" w:rsidP="00C90B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สำหรับ</w:t>
      </w:r>
      <w:r w:rsidR="00FC7967" w:rsidRPr="00FC7967">
        <w:rPr>
          <w:rFonts w:ascii="Angsana New" w:hAnsi="Angsana New" w:hint="cs"/>
          <w:sz w:val="30"/>
          <w:szCs w:val="30"/>
          <w:cs/>
        </w:rPr>
        <w:t>สินทรัพย์ทางการเงิน</w:t>
      </w:r>
      <w:r>
        <w:rPr>
          <w:rFonts w:ascii="Angsana New" w:hAnsi="Angsana New" w:hint="cs"/>
          <w:sz w:val="30"/>
          <w:szCs w:val="30"/>
          <w:cs/>
        </w:rPr>
        <w:t xml:space="preserve"> ที่ประกอบด้วย</w:t>
      </w:r>
      <w:r w:rsidR="00251A30">
        <w:rPr>
          <w:rFonts w:ascii="Angsana New" w:hAnsi="Angsana New" w:hint="cs"/>
          <w:sz w:val="30"/>
          <w:szCs w:val="30"/>
          <w:cs/>
        </w:rPr>
        <w:t xml:space="preserve"> </w:t>
      </w:r>
      <w:r w:rsidR="00FC7967" w:rsidRPr="00FC7967">
        <w:rPr>
          <w:rFonts w:ascii="Angsana New" w:hAnsi="Angsana New" w:hint="cs"/>
          <w:sz w:val="30"/>
          <w:szCs w:val="30"/>
          <w:cs/>
        </w:rPr>
        <w:t>เงินสดและรายการเทียบเท่าเงินสด</w:t>
      </w:r>
      <w:r w:rsidR="00FC7967" w:rsidRPr="00FC7967">
        <w:rPr>
          <w:rFonts w:ascii="Angsana New" w:hAnsi="Angsana New"/>
          <w:sz w:val="30"/>
          <w:szCs w:val="30"/>
          <w:cs/>
        </w:rPr>
        <w:t xml:space="preserve"> </w:t>
      </w:r>
      <w:r w:rsidR="00FC7967" w:rsidRPr="00FC7967">
        <w:rPr>
          <w:rFonts w:ascii="Angsana New" w:hAnsi="Angsana New" w:hint="cs"/>
          <w:sz w:val="30"/>
          <w:szCs w:val="30"/>
          <w:cs/>
        </w:rPr>
        <w:t>ลูกหนี้สำนักหักบัญชีและบริษัทหลักทรัพย์</w:t>
      </w:r>
      <w:r w:rsidR="00FC7967" w:rsidRPr="00FC7967">
        <w:rPr>
          <w:rFonts w:ascii="Angsana New" w:hAnsi="Angsana New"/>
          <w:sz w:val="30"/>
          <w:szCs w:val="30"/>
          <w:cs/>
        </w:rPr>
        <w:t xml:space="preserve"> </w:t>
      </w:r>
      <w:r w:rsidR="00FC7967" w:rsidRPr="00FC7967">
        <w:rPr>
          <w:rFonts w:ascii="Angsana New" w:hAnsi="Angsana New" w:hint="cs"/>
          <w:sz w:val="30"/>
          <w:szCs w:val="30"/>
          <w:cs/>
        </w:rPr>
        <w:t>ลูกหนี้ธุรกิจหลักทรัพย์และสัญญาซื้อขายล่วงหน้า</w:t>
      </w:r>
      <w:r w:rsidR="00FC7967" w:rsidRPr="00FC7967">
        <w:rPr>
          <w:rFonts w:ascii="Angsana New" w:hAnsi="Angsana New"/>
          <w:sz w:val="30"/>
          <w:szCs w:val="30"/>
          <w:cs/>
        </w:rPr>
        <w:t xml:space="preserve"> </w:t>
      </w:r>
      <w:r w:rsidR="00FC7967" w:rsidRPr="00FC7967">
        <w:rPr>
          <w:rFonts w:ascii="Angsana New" w:hAnsi="Angsana New" w:hint="cs"/>
          <w:sz w:val="30"/>
          <w:szCs w:val="30"/>
          <w:cs/>
        </w:rPr>
        <w:t>และหนี้สินทางการเงิน</w:t>
      </w:r>
      <w:r w:rsidR="00FC7967" w:rsidRPr="00FC796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ที่ประกอบด้วย</w:t>
      </w:r>
      <w:r w:rsidR="00251A30">
        <w:rPr>
          <w:rFonts w:ascii="Angsana New" w:hAnsi="Angsana New" w:hint="cs"/>
          <w:sz w:val="30"/>
          <w:szCs w:val="30"/>
          <w:cs/>
        </w:rPr>
        <w:t xml:space="preserve"> </w:t>
      </w:r>
      <w:r w:rsidR="00FC7967" w:rsidRPr="00FC7967">
        <w:rPr>
          <w:rFonts w:ascii="Angsana New" w:hAnsi="Angsana New" w:hint="cs"/>
          <w:sz w:val="30"/>
          <w:szCs w:val="30"/>
          <w:cs/>
        </w:rPr>
        <w:t>เงินกู้ยืมจากสถาบันการเงิน</w:t>
      </w:r>
      <w:r w:rsidR="00FC7967" w:rsidRPr="00FC7967">
        <w:rPr>
          <w:rFonts w:ascii="Angsana New" w:hAnsi="Angsana New"/>
          <w:sz w:val="30"/>
          <w:szCs w:val="30"/>
          <w:cs/>
        </w:rPr>
        <w:t xml:space="preserve"> </w:t>
      </w:r>
      <w:r w:rsidR="00FC7967" w:rsidRPr="00FC7967">
        <w:rPr>
          <w:rFonts w:ascii="Angsana New" w:hAnsi="Angsana New" w:hint="cs"/>
          <w:sz w:val="30"/>
          <w:szCs w:val="30"/>
          <w:cs/>
        </w:rPr>
        <w:t>เจ้าหนี้สำนักหักบัญชีและบริษัทหลักทรัพย์</w:t>
      </w:r>
      <w:r w:rsidR="00FC7967" w:rsidRPr="00FC7967">
        <w:rPr>
          <w:rFonts w:ascii="Angsana New" w:hAnsi="Angsana New"/>
          <w:sz w:val="30"/>
          <w:szCs w:val="30"/>
          <w:cs/>
        </w:rPr>
        <w:t xml:space="preserve"> </w:t>
      </w:r>
      <w:r w:rsidR="00FC7967" w:rsidRPr="00FC7967">
        <w:rPr>
          <w:rFonts w:ascii="Angsana New" w:hAnsi="Angsana New" w:hint="cs"/>
          <w:sz w:val="30"/>
          <w:szCs w:val="30"/>
          <w:cs/>
        </w:rPr>
        <w:t>เจ้าหนี้ธุรกิจหลักทรัพย์และสัญญาซื้อขายล่วงหน้า</w:t>
      </w:r>
      <w:r w:rsidR="00FC7967" w:rsidRPr="00FC7967">
        <w:rPr>
          <w:rFonts w:ascii="Angsana New" w:hAnsi="Angsana New"/>
          <w:sz w:val="30"/>
          <w:szCs w:val="30"/>
          <w:cs/>
        </w:rPr>
        <w:t xml:space="preserve"> </w:t>
      </w:r>
      <w:r w:rsidR="00FC7967" w:rsidRPr="00FC7967">
        <w:rPr>
          <w:rFonts w:ascii="Angsana New" w:hAnsi="Angsana New" w:hint="cs"/>
          <w:sz w:val="30"/>
          <w:szCs w:val="30"/>
          <w:cs/>
        </w:rPr>
        <w:t>ได้สะท้อนมูลค่ายุติธรรมอย่างน่าเชื่อถือแล้ว</w:t>
      </w:r>
      <w:r w:rsidR="00FC7967" w:rsidRPr="00FC7967">
        <w:rPr>
          <w:rFonts w:ascii="Angsana New" w:hAnsi="Angsana New"/>
          <w:sz w:val="30"/>
          <w:szCs w:val="30"/>
          <w:cs/>
        </w:rPr>
        <w:t xml:space="preserve"> </w:t>
      </w:r>
      <w:r w:rsidR="00FC7967" w:rsidRPr="00FC7967">
        <w:rPr>
          <w:rFonts w:ascii="Angsana New" w:hAnsi="Angsana New" w:hint="cs"/>
          <w:sz w:val="30"/>
          <w:szCs w:val="30"/>
          <w:cs/>
        </w:rPr>
        <w:t>เนื่องจากเป็นรายการที่มีอายุสั้นและ</w:t>
      </w:r>
      <w:r w:rsidR="00FC7967" w:rsidRPr="00FC7967">
        <w:rPr>
          <w:rFonts w:ascii="Angsana New" w:hAnsi="Angsana New"/>
          <w:sz w:val="30"/>
          <w:szCs w:val="30"/>
          <w:cs/>
        </w:rPr>
        <w:t>/</w:t>
      </w:r>
      <w:r w:rsidR="00FC7967" w:rsidRPr="00FC7967">
        <w:rPr>
          <w:rFonts w:ascii="Angsana New" w:hAnsi="Angsana New" w:hint="cs"/>
          <w:sz w:val="30"/>
          <w:szCs w:val="30"/>
          <w:cs/>
        </w:rPr>
        <w:t>หรืออ้างอิงอัตราดอกเบี้ยลอยตัว</w:t>
      </w:r>
    </w:p>
    <w:p w:rsidR="00394991" w:rsidRDefault="00394991" w:rsidP="00C90B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394991" w:rsidRDefault="00394991" w:rsidP="00394991">
      <w:pPr>
        <w:pStyle w:val="block"/>
        <w:spacing w:after="0" w:line="240" w:lineRule="auto"/>
        <w:ind w:left="540" w:right="-7" w:hanging="540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  <w:r w:rsidRPr="00394991">
        <w:rPr>
          <w:rFonts w:ascii="Angsana New" w:hAnsi="Angsana New"/>
          <w:b/>
          <w:bCs/>
          <w:sz w:val="30"/>
          <w:szCs w:val="30"/>
        </w:rPr>
        <w:t>35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ab/>
      </w:r>
      <w:r w:rsidRPr="00394991">
        <w:rPr>
          <w:rFonts w:ascii="Angsana New" w:hAnsi="Angsana New" w:hint="cs"/>
          <w:b/>
          <w:bCs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:rsidR="00394991" w:rsidRDefault="00394991" w:rsidP="00394991">
      <w:pPr>
        <w:pStyle w:val="block"/>
        <w:spacing w:after="0" w:line="240" w:lineRule="auto"/>
        <w:ind w:left="540" w:right="-7" w:hanging="540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</w:p>
    <w:p w:rsidR="00394991" w:rsidRPr="00394991" w:rsidRDefault="00394991" w:rsidP="00394991">
      <w:pPr>
        <w:pStyle w:val="block"/>
        <w:spacing w:after="0" w:line="240" w:lineRule="auto"/>
        <w:ind w:left="540" w:right="-7" w:hanging="540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>
        <w:rPr>
          <w:rFonts w:ascii="Angsana New" w:hAnsi="Angsana New"/>
          <w:b/>
          <w:bCs/>
          <w:sz w:val="30"/>
          <w:szCs w:val="30"/>
          <w:cs/>
          <w:lang w:bidi="th-TH"/>
        </w:rPr>
        <w:tab/>
      </w:r>
      <w:r>
        <w:rPr>
          <w:rFonts w:ascii="Angsana New" w:hAnsi="Angsana New" w:hint="cs"/>
          <w:sz w:val="30"/>
          <w:szCs w:val="30"/>
          <w:cs/>
          <w:lang w:bidi="th-TH"/>
        </w:rPr>
        <w:t xml:space="preserve">เมื่อวันที่ </w:t>
      </w:r>
      <w:r>
        <w:rPr>
          <w:rFonts w:ascii="Angsana New" w:hAnsi="Angsana New"/>
          <w:sz w:val="30"/>
          <w:szCs w:val="30"/>
          <w:lang w:val="en-US" w:bidi="th-TH"/>
        </w:rPr>
        <w:t xml:space="preserve">17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มีนาคม </w:t>
      </w:r>
      <w:r>
        <w:rPr>
          <w:rFonts w:ascii="Angsana New" w:hAnsi="Angsana New"/>
          <w:sz w:val="30"/>
          <w:szCs w:val="30"/>
          <w:lang w:val="en-US" w:bidi="th-TH"/>
        </w:rPr>
        <w:t xml:space="preserve">2563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ที่ประชุมคณะกรรมการบริษัท</w:t>
      </w:r>
      <w:r w:rsidR="0010194F" w:rsidRPr="0010194F">
        <w:rPr>
          <w:rFonts w:ascii="Angsana New" w:hAnsi="Angsana New" w:hint="cs"/>
          <w:sz w:val="30"/>
          <w:szCs w:val="30"/>
          <w:cs/>
          <w:lang w:val="en-US" w:bidi="th-TH"/>
        </w:rPr>
        <w:t>มีมติเห็นชอบในการจ่ายเงินปันผลในอัตราหุ้นละ</w:t>
      </w:r>
      <w:r w:rsidR="0010194F" w:rsidRPr="0010194F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10194F">
        <w:rPr>
          <w:rFonts w:ascii="Angsana New" w:hAnsi="Angsana New"/>
          <w:sz w:val="30"/>
          <w:szCs w:val="30"/>
          <w:lang w:val="en-US" w:bidi="th-TH"/>
        </w:rPr>
        <w:t>10</w:t>
      </w:r>
      <w:r w:rsidR="0010194F" w:rsidRPr="0010194F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10194F" w:rsidRPr="0010194F">
        <w:rPr>
          <w:rFonts w:ascii="Angsana New" w:hAnsi="Angsana New" w:hint="cs"/>
          <w:sz w:val="30"/>
          <w:szCs w:val="30"/>
          <w:cs/>
          <w:lang w:val="en-US" w:bidi="th-TH"/>
        </w:rPr>
        <w:t>บาทต่อหุ้น</w:t>
      </w:r>
      <w:r w:rsidR="0010194F" w:rsidRPr="0010194F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10194F" w:rsidRPr="0010194F">
        <w:rPr>
          <w:rFonts w:ascii="Angsana New" w:hAnsi="Angsana New" w:hint="cs"/>
          <w:sz w:val="30"/>
          <w:szCs w:val="30"/>
          <w:cs/>
          <w:lang w:val="en-US" w:bidi="th-TH"/>
        </w:rPr>
        <w:t>เป็นจำนวนเงิน</w:t>
      </w:r>
      <w:r w:rsidR="0010194F" w:rsidRPr="0010194F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E22FCA">
        <w:rPr>
          <w:rFonts w:ascii="Angsana New" w:hAnsi="Angsana New"/>
          <w:sz w:val="30"/>
          <w:szCs w:val="30"/>
          <w:lang w:val="en-US" w:bidi="th-TH"/>
        </w:rPr>
        <w:t>1,000</w:t>
      </w:r>
      <w:r w:rsidR="0010194F" w:rsidRPr="0010194F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10194F" w:rsidRPr="0010194F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 w:rsidR="0010194F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10194F" w:rsidRPr="0010194F">
        <w:rPr>
          <w:rFonts w:ascii="Angsana New" w:hAnsi="Angsana New" w:hint="cs"/>
          <w:sz w:val="30"/>
          <w:szCs w:val="30"/>
          <w:cs/>
          <w:lang w:val="en-US" w:bidi="th-TH"/>
        </w:rPr>
        <w:t>ทั้งนี้มติดังกล่าวจะต้องได้รับการเสนอขออนุมัติในการประชุมสามัญประจําปีผู้ถือหุ้นของ</w:t>
      </w:r>
      <w:r w:rsidR="0010194F">
        <w:rPr>
          <w:rFonts w:ascii="Angsana New" w:hAnsi="Angsana New" w:hint="cs"/>
          <w:sz w:val="30"/>
          <w:szCs w:val="30"/>
          <w:cs/>
          <w:lang w:val="en-US" w:bidi="th-TH"/>
        </w:rPr>
        <w:t>บริษัท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ในวันที่ </w:t>
      </w:r>
      <w:r>
        <w:rPr>
          <w:rFonts w:ascii="Angsana New" w:hAnsi="Angsana New"/>
          <w:sz w:val="30"/>
          <w:szCs w:val="30"/>
          <w:lang w:val="en-US" w:bidi="th-TH"/>
        </w:rPr>
        <w:t xml:space="preserve">31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มีนาคม </w:t>
      </w:r>
      <w:r>
        <w:rPr>
          <w:rFonts w:ascii="Angsana New" w:hAnsi="Angsana New"/>
          <w:sz w:val="30"/>
          <w:szCs w:val="30"/>
          <w:lang w:val="en-US" w:bidi="th-TH"/>
        </w:rPr>
        <w:t xml:space="preserve">2563 </w:t>
      </w:r>
    </w:p>
    <w:p w:rsidR="00FC7967" w:rsidRPr="00C756BF" w:rsidRDefault="00394991" w:rsidP="003949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8E6962" w:rsidRPr="00C756BF" w:rsidRDefault="00394991" w:rsidP="008E6962">
      <w:pPr>
        <w:pStyle w:val="block"/>
        <w:spacing w:after="0" w:line="240" w:lineRule="auto"/>
        <w:ind w:left="540" w:right="-7" w:hanging="540"/>
        <w:jc w:val="thaiDistribute"/>
        <w:rPr>
          <w:rFonts w:ascii="Angsana New" w:hAnsi="Angsana New"/>
          <w:b/>
          <w:bCs/>
          <w:sz w:val="30"/>
          <w:szCs w:val="30"/>
          <w:lang w:val="en-US" w:bidi="th-TH"/>
        </w:rPr>
      </w:pPr>
      <w:r>
        <w:rPr>
          <w:rFonts w:ascii="Angsana New" w:hAnsi="Angsana New"/>
          <w:b/>
          <w:bCs/>
          <w:sz w:val="30"/>
          <w:szCs w:val="30"/>
          <w:lang w:val="en-US" w:bidi="th-TH"/>
        </w:rPr>
        <w:lastRenderedPageBreak/>
        <w:t>36</w:t>
      </w:r>
      <w:r w:rsidR="008E6962" w:rsidRPr="00C756BF">
        <w:rPr>
          <w:rFonts w:ascii="Angsana New" w:hAnsi="Angsana New"/>
          <w:b/>
          <w:bCs/>
          <w:sz w:val="30"/>
          <w:szCs w:val="30"/>
          <w:lang w:val="en-US" w:bidi="th-TH"/>
        </w:rPr>
        <w:tab/>
      </w:r>
      <w:r w:rsidR="008E6962" w:rsidRPr="00C756BF">
        <w:rPr>
          <w:rFonts w:ascii="Angsana New" w:hAnsi="Angsana New"/>
          <w:b/>
          <w:bCs/>
          <w:sz w:val="30"/>
          <w:szCs w:val="30"/>
          <w:cs/>
          <w:lang w:val="en-US" w:bidi="th-TH"/>
        </w:rPr>
        <w:t>มาตรฐานการรายงานทางการเงินที่ยังไม่ได้ใช้</w:t>
      </w:r>
    </w:p>
    <w:p w:rsidR="008E6962" w:rsidRPr="00C756BF" w:rsidRDefault="008E6962" w:rsidP="008E69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FE2C51" w:rsidRPr="00C756BF" w:rsidRDefault="008E6962" w:rsidP="008E69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756BF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มาตรฐานการรายงานทางการเงินที่ออกและปรับปรุงใหม่ซึ่งเกี่ยวกับการดำเนินงานของบริษัท และคาดว่าจะมีผลกระทบที่มีสาระสำคัญต่องบการเงินของบริษัท เมื่อนำมาถือปฏิบัติเป็นครั้งแรก </w:t>
      </w:r>
      <w:r w:rsidR="0036789B" w:rsidRPr="00C756BF">
        <w:rPr>
          <w:rFonts w:ascii="Angsana New" w:hAnsi="Angsana New"/>
          <w:sz w:val="30"/>
          <w:szCs w:val="30"/>
          <w:cs/>
        </w:rPr>
        <w:t>และมีผลบังคับใช้</w:t>
      </w:r>
      <w:r w:rsidRPr="00C756BF">
        <w:rPr>
          <w:rFonts w:ascii="Angsana New" w:hAnsi="Angsana New"/>
          <w:sz w:val="30"/>
          <w:szCs w:val="30"/>
          <w:cs/>
        </w:rPr>
        <w:t xml:space="preserve">กับงบการเงินสำหรับรอบระยะเวลาบัญชีที่เริ่มในหรือหลังวันที่ </w:t>
      </w:r>
      <w:r w:rsidR="00A4349E" w:rsidRPr="00A4349E">
        <w:rPr>
          <w:rFonts w:ascii="Angsana New" w:hAnsi="Angsana New"/>
          <w:sz w:val="30"/>
          <w:szCs w:val="30"/>
        </w:rPr>
        <w:t>1</w:t>
      </w:r>
      <w:r w:rsidRPr="00C756BF">
        <w:rPr>
          <w:rFonts w:ascii="Angsana New" w:hAnsi="Angsana New"/>
          <w:sz w:val="30"/>
          <w:szCs w:val="30"/>
        </w:rPr>
        <w:t xml:space="preserve"> </w:t>
      </w:r>
      <w:r w:rsidRPr="00C756BF">
        <w:rPr>
          <w:rFonts w:ascii="Angsana New" w:hAnsi="Angsana New"/>
          <w:sz w:val="30"/>
          <w:szCs w:val="30"/>
          <w:cs/>
        </w:rPr>
        <w:t xml:space="preserve">มกราคม </w:t>
      </w:r>
      <w:r w:rsidR="00A4349E" w:rsidRPr="00A4349E">
        <w:rPr>
          <w:rFonts w:ascii="Angsana New" w:hAnsi="Angsana New"/>
          <w:sz w:val="30"/>
          <w:szCs w:val="30"/>
        </w:rPr>
        <w:t>2563</w:t>
      </w:r>
      <w:r w:rsidRPr="00C756BF">
        <w:rPr>
          <w:rFonts w:ascii="Angsana New" w:hAnsi="Angsana New"/>
          <w:sz w:val="30"/>
          <w:szCs w:val="30"/>
        </w:rPr>
        <w:t xml:space="preserve"> </w:t>
      </w:r>
      <w:r w:rsidRPr="00C756BF">
        <w:rPr>
          <w:rFonts w:ascii="Angsana New" w:hAnsi="Angsana New"/>
          <w:sz w:val="30"/>
          <w:szCs w:val="30"/>
          <w:cs/>
        </w:rPr>
        <w:t>มีดังต่อไปนี้</w:t>
      </w:r>
    </w:p>
    <w:p w:rsidR="00C43AA8" w:rsidRPr="00431CFD" w:rsidRDefault="00C43AA8" w:rsidP="00431C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</w:p>
    <w:tbl>
      <w:tblPr>
        <w:tblW w:w="9351" w:type="dxa"/>
        <w:tblInd w:w="450" w:type="dxa"/>
        <w:tblLook w:val="04A0" w:firstRow="1" w:lastRow="0" w:firstColumn="1" w:lastColumn="0" w:noHBand="0" w:noVBand="1"/>
      </w:tblPr>
      <w:tblGrid>
        <w:gridCol w:w="3888"/>
        <w:gridCol w:w="4500"/>
        <w:gridCol w:w="963"/>
      </w:tblGrid>
      <w:tr w:rsidR="008E6962" w:rsidRPr="00C756BF" w:rsidTr="008E6962">
        <w:trPr>
          <w:tblHeader/>
        </w:trPr>
        <w:tc>
          <w:tcPr>
            <w:tcW w:w="3888" w:type="dxa"/>
            <w:vAlign w:val="bottom"/>
            <w:hideMark/>
          </w:tcPr>
          <w:p w:rsidR="008E6962" w:rsidRPr="00C756BF" w:rsidRDefault="008E696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</w:rPr>
            </w:pPr>
            <w:r w:rsidRPr="00C756BF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500" w:type="dxa"/>
            <w:vAlign w:val="bottom"/>
            <w:hideMark/>
          </w:tcPr>
          <w:p w:rsidR="008E6962" w:rsidRPr="00C756BF" w:rsidRDefault="008E6962">
            <w:pPr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C756BF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963" w:type="dxa"/>
          </w:tcPr>
          <w:p w:rsidR="008E6962" w:rsidRPr="00C756BF" w:rsidRDefault="008E6962">
            <w:pPr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</w:tr>
      <w:tr w:rsidR="008E6962" w:rsidRPr="00C756BF" w:rsidTr="008E6962">
        <w:tc>
          <w:tcPr>
            <w:tcW w:w="3888" w:type="dxa"/>
            <w:hideMark/>
          </w:tcPr>
          <w:p w:rsidR="008E6962" w:rsidRPr="00C756BF" w:rsidRDefault="008E6962">
            <w:pPr>
              <w:spacing w:line="240" w:lineRule="auto"/>
              <w:ind w:left="288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C756BF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="00A4349E" w:rsidRPr="00A4349E">
              <w:rPr>
                <w:rFonts w:ascii="Angsana New" w:eastAsia="Calibri" w:hAnsi="Angsana New"/>
                <w:sz w:val="30"/>
                <w:szCs w:val="30"/>
              </w:rPr>
              <w:t>7</w:t>
            </w:r>
            <w:r w:rsidRPr="00C756BF">
              <w:rPr>
                <w:rFonts w:ascii="Angsana New" w:eastAsia="Calibri" w:hAnsi="Angsana New"/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4500" w:type="dxa"/>
            <w:hideMark/>
          </w:tcPr>
          <w:p w:rsidR="008E6962" w:rsidRPr="00C756BF" w:rsidRDefault="008E6962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  <w:tc>
          <w:tcPr>
            <w:tcW w:w="963" w:type="dxa"/>
          </w:tcPr>
          <w:p w:rsidR="008E6962" w:rsidRPr="00C756BF" w:rsidRDefault="008E6962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</w:tr>
      <w:tr w:rsidR="008E6962" w:rsidRPr="00C756BF" w:rsidTr="008E6962">
        <w:tc>
          <w:tcPr>
            <w:tcW w:w="3888" w:type="dxa"/>
            <w:hideMark/>
          </w:tcPr>
          <w:p w:rsidR="008E6962" w:rsidRPr="00C756BF" w:rsidRDefault="008E6962">
            <w:pPr>
              <w:spacing w:line="240" w:lineRule="auto"/>
              <w:ind w:left="288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="00A4349E" w:rsidRPr="00A4349E">
              <w:rPr>
                <w:rFonts w:ascii="Angsana New" w:hAnsi="Angsana New"/>
                <w:sz w:val="30"/>
                <w:szCs w:val="30"/>
              </w:rPr>
              <w:t>9</w:t>
            </w:r>
            <w:r w:rsidRPr="00C756BF">
              <w:rPr>
                <w:rFonts w:ascii="Angsana New" w:hAnsi="Angsana New"/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4500" w:type="dxa"/>
            <w:hideMark/>
          </w:tcPr>
          <w:p w:rsidR="008E6962" w:rsidRPr="00C756BF" w:rsidRDefault="008E6962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963" w:type="dxa"/>
          </w:tcPr>
          <w:p w:rsidR="008E6962" w:rsidRPr="00C756BF" w:rsidRDefault="008E6962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</w:tr>
      <w:tr w:rsidR="008E6962" w:rsidRPr="00C756BF" w:rsidTr="008E6962">
        <w:tc>
          <w:tcPr>
            <w:tcW w:w="3888" w:type="dxa"/>
            <w:hideMark/>
          </w:tcPr>
          <w:p w:rsidR="008E6962" w:rsidRPr="00C756BF" w:rsidRDefault="008E6962">
            <w:pPr>
              <w:spacing w:line="240" w:lineRule="auto"/>
              <w:ind w:left="288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C756BF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="00A4349E" w:rsidRPr="00A4349E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500" w:type="dxa"/>
            <w:hideMark/>
          </w:tcPr>
          <w:p w:rsidR="008E6962" w:rsidRPr="00C756BF" w:rsidRDefault="008E6962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 w:rsidRPr="00C756BF">
              <w:rPr>
                <w:rFonts w:ascii="Angsana New" w:eastAsia="Calibri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963" w:type="dxa"/>
          </w:tcPr>
          <w:p w:rsidR="008E6962" w:rsidRPr="00C756BF" w:rsidRDefault="008E6962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</w:tr>
      <w:tr w:rsidR="008E6962" w:rsidRPr="00C756BF" w:rsidTr="008E6962">
        <w:tc>
          <w:tcPr>
            <w:tcW w:w="3888" w:type="dxa"/>
            <w:hideMark/>
          </w:tcPr>
          <w:p w:rsidR="008E6962" w:rsidRPr="00C756BF" w:rsidRDefault="008E6962">
            <w:pPr>
              <w:spacing w:line="240" w:lineRule="auto"/>
              <w:ind w:left="288" w:hanging="162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="00A4349E" w:rsidRPr="00A4349E">
              <w:rPr>
                <w:rFonts w:ascii="Angsana New" w:hAnsi="Angsana New"/>
                <w:sz w:val="30"/>
                <w:szCs w:val="30"/>
              </w:rPr>
              <w:t>32</w:t>
            </w:r>
            <w:r w:rsidRPr="00C756BF">
              <w:rPr>
                <w:rFonts w:ascii="Angsana New" w:hAnsi="Angsana New"/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4500" w:type="dxa"/>
            <w:hideMark/>
          </w:tcPr>
          <w:p w:rsidR="008E6962" w:rsidRPr="00C756BF" w:rsidRDefault="008E696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  <w:tc>
          <w:tcPr>
            <w:tcW w:w="963" w:type="dxa"/>
          </w:tcPr>
          <w:p w:rsidR="008E6962" w:rsidRPr="00C756BF" w:rsidRDefault="008E6962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</w:tr>
      <w:tr w:rsidR="008E6962" w:rsidRPr="00C756BF" w:rsidTr="008E6962">
        <w:tc>
          <w:tcPr>
            <w:tcW w:w="3888" w:type="dxa"/>
            <w:hideMark/>
          </w:tcPr>
          <w:p w:rsidR="008E6962" w:rsidRPr="00C756BF" w:rsidRDefault="008E6962">
            <w:pPr>
              <w:spacing w:line="240" w:lineRule="auto"/>
              <w:ind w:left="288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="00A4349E" w:rsidRPr="00A4349E">
              <w:rPr>
                <w:rFonts w:ascii="Angsana New" w:hAnsi="Angsana New"/>
                <w:sz w:val="30"/>
                <w:szCs w:val="30"/>
              </w:rPr>
              <w:t>16</w:t>
            </w:r>
            <w:r w:rsidRPr="00C756BF">
              <w:rPr>
                <w:rFonts w:ascii="Angsana New" w:hAnsi="Angsana New"/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4500" w:type="dxa"/>
            <w:hideMark/>
          </w:tcPr>
          <w:p w:rsidR="008E6962" w:rsidRPr="00C756BF" w:rsidRDefault="008E6962">
            <w:pPr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963" w:type="dxa"/>
          </w:tcPr>
          <w:p w:rsidR="008E6962" w:rsidRPr="00C756BF" w:rsidRDefault="008E6962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</w:tr>
      <w:tr w:rsidR="008E6962" w:rsidRPr="00C756BF" w:rsidTr="008E6962">
        <w:tc>
          <w:tcPr>
            <w:tcW w:w="3888" w:type="dxa"/>
            <w:hideMark/>
          </w:tcPr>
          <w:p w:rsidR="008E6962" w:rsidRPr="00C756BF" w:rsidRDefault="008E6962">
            <w:pPr>
              <w:spacing w:line="240" w:lineRule="auto"/>
              <w:ind w:left="288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="00A4349E" w:rsidRPr="00A4349E">
              <w:rPr>
                <w:rFonts w:ascii="Angsana New" w:hAnsi="Angsana New"/>
                <w:sz w:val="30"/>
                <w:szCs w:val="30"/>
              </w:rPr>
              <w:t>19</w:t>
            </w:r>
            <w:r w:rsidRPr="00C756BF">
              <w:rPr>
                <w:rFonts w:ascii="Angsana New" w:hAnsi="Angsana New"/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4500" w:type="dxa"/>
            <w:hideMark/>
          </w:tcPr>
          <w:p w:rsidR="008E6962" w:rsidRPr="00C756BF" w:rsidRDefault="008E696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56BF">
              <w:rPr>
                <w:rFonts w:ascii="Angsana New" w:hAnsi="Angsana New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963" w:type="dxa"/>
          </w:tcPr>
          <w:p w:rsidR="008E6962" w:rsidRPr="00C756BF" w:rsidRDefault="008E6962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</w:tr>
    </w:tbl>
    <w:p w:rsidR="008E6962" w:rsidRDefault="008E6962" w:rsidP="008E6962">
      <w:pPr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C756BF">
        <w:rPr>
          <w:rFonts w:ascii="Angsana New" w:hAnsi="Angsana New"/>
          <w:i/>
          <w:iCs/>
          <w:vertAlign w:val="superscript"/>
        </w:rPr>
        <w:br/>
      </w:r>
      <w:r w:rsidRPr="00C756BF">
        <w:rPr>
          <w:rFonts w:ascii="Angsana New" w:hAnsi="Angsana New"/>
          <w:i/>
          <w:iCs/>
          <w:sz w:val="28"/>
          <w:szCs w:val="28"/>
          <w:vertAlign w:val="superscript"/>
        </w:rPr>
        <w:t>*</w:t>
      </w:r>
      <w:r w:rsidRPr="00C756BF">
        <w:rPr>
          <w:rFonts w:ascii="Angsana New" w:hAnsi="Angsana New"/>
          <w:i/>
          <w:iCs/>
          <w:sz w:val="28"/>
          <w:szCs w:val="28"/>
        </w:rPr>
        <w:t xml:space="preserve"> </w:t>
      </w:r>
      <w:r w:rsidRPr="00C756BF">
        <w:rPr>
          <w:rFonts w:ascii="Angsana New" w:hAnsi="Angsana New"/>
          <w:i/>
          <w:iCs/>
          <w:sz w:val="28"/>
          <w:szCs w:val="28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FC7967" w:rsidRPr="00C756BF" w:rsidRDefault="00FC7967" w:rsidP="008E6962">
      <w:pPr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</w:p>
    <w:p w:rsidR="008E6962" w:rsidRPr="00C756BF" w:rsidRDefault="00FC7967" w:rsidP="008E6962">
      <w:pPr>
        <w:pStyle w:val="ListParagraph"/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C756BF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="008E6962" w:rsidRPr="00C756BF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(ก)</w:t>
      </w:r>
      <w:r w:rsidR="008E6962" w:rsidRPr="00C756BF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  <w:t>มาตรฐานการรายงานทางการเงินที่เกี่ยวข้องกับเครื่องมือทางการเงิน</w:t>
      </w:r>
    </w:p>
    <w:p w:rsidR="008E6962" w:rsidRPr="00C756BF" w:rsidRDefault="008E6962" w:rsidP="008E6962">
      <w:pPr>
        <w:pStyle w:val="block"/>
        <w:spacing w:after="0" w:line="240" w:lineRule="auto"/>
        <w:ind w:left="549" w:hanging="549"/>
        <w:jc w:val="thaiDistribute"/>
        <w:rPr>
          <w:rFonts w:ascii="Angsana New" w:hAnsi="Angsana New"/>
          <w:sz w:val="24"/>
          <w:szCs w:val="24"/>
          <w:lang w:bidi="th-TH"/>
        </w:rPr>
      </w:pPr>
    </w:p>
    <w:p w:rsidR="008E6962" w:rsidRPr="00C756BF" w:rsidRDefault="008E6962" w:rsidP="008E6962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C756BF">
        <w:rPr>
          <w:rFonts w:ascii="Angsana New" w:hAnsi="Angsana New"/>
          <w:sz w:val="30"/>
          <w:szCs w:val="30"/>
          <w:cs/>
          <w:lang w:bidi="th-TH"/>
        </w:rPr>
        <w:t>มาตรฐานการรายงานทางการเงินที่เกี่ยวข้องกับเครื่องมือทางการเงิน</w:t>
      </w:r>
      <w:r w:rsidR="0036789B" w:rsidRPr="00C756BF">
        <w:rPr>
          <w:rFonts w:ascii="Angsana New" w:hAnsi="Angsana New"/>
          <w:sz w:val="30"/>
          <w:szCs w:val="30"/>
          <w:cs/>
          <w:lang w:bidi="th-TH"/>
        </w:rPr>
        <w:t>นี้</w:t>
      </w:r>
      <w:r w:rsidRPr="00C756BF">
        <w:rPr>
          <w:rFonts w:ascii="Angsana New" w:hAnsi="Angsana New"/>
          <w:sz w:val="30"/>
          <w:szCs w:val="30"/>
          <w:cs/>
          <w:lang w:bidi="th-TH"/>
        </w:rPr>
        <w:t>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r w:rsidR="009974B8" w:rsidRPr="00C756BF">
        <w:rPr>
          <w:rFonts w:ascii="Angsana New" w:hAnsi="Angsana New"/>
          <w:sz w:val="30"/>
          <w:szCs w:val="30"/>
          <w:lang w:bidi="th-TH"/>
        </w:rPr>
        <w:t xml:space="preserve"> </w:t>
      </w:r>
      <w:r w:rsidR="009974B8" w:rsidRPr="00C756BF">
        <w:rPr>
          <w:rFonts w:ascii="Angsana New" w:hAnsi="Angsana New"/>
          <w:sz w:val="30"/>
          <w:szCs w:val="30"/>
          <w:cs/>
          <w:lang w:bidi="th-TH"/>
        </w:rPr>
        <w:t>โดยผลกระทบจากการถือปฏิบัติตามาตรฐานการรายงานทางการเงินที่เกี่ยวข้องกับเครื่องมือทางการเงิน มีดังนี้</w:t>
      </w:r>
    </w:p>
    <w:p w:rsidR="009974B8" w:rsidRPr="00C756BF" w:rsidRDefault="009974B8" w:rsidP="008E6962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9974B8" w:rsidRPr="00C756BF" w:rsidRDefault="009974B8" w:rsidP="009974B8">
      <w:pPr>
        <w:pStyle w:val="block"/>
        <w:numPr>
          <w:ilvl w:val="0"/>
          <w:numId w:val="41"/>
        </w:numPr>
        <w:spacing w:line="240" w:lineRule="auto"/>
        <w:jc w:val="thaiDistribute"/>
        <w:rPr>
          <w:rFonts w:ascii="Angsana New" w:hAnsi="Angsana New"/>
          <w:sz w:val="30"/>
          <w:szCs w:val="30"/>
          <w:lang w:bidi="th-TH"/>
        </w:rPr>
      </w:pPr>
      <w:r w:rsidRPr="00C756BF">
        <w:rPr>
          <w:rFonts w:ascii="Angsana New" w:hAnsi="Angsana New"/>
          <w:sz w:val="30"/>
          <w:szCs w:val="30"/>
          <w:cs/>
          <w:lang w:bidi="th-TH"/>
        </w:rPr>
        <w:t>การจัดประเภทรายการของสินทรัพย์ทางการเงิน</w:t>
      </w:r>
    </w:p>
    <w:p w:rsidR="009974B8" w:rsidRPr="00C756BF" w:rsidRDefault="009974B8" w:rsidP="009974B8">
      <w:pPr>
        <w:pStyle w:val="block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  <w:lang w:bidi="th-TH"/>
        </w:rPr>
      </w:pPr>
      <w:r w:rsidRPr="00C756BF">
        <w:rPr>
          <w:rFonts w:ascii="Angsana New" w:hAnsi="Angsana New"/>
          <w:sz w:val="30"/>
          <w:szCs w:val="30"/>
          <w:cs/>
          <w:lang w:bidi="th-TH"/>
        </w:rPr>
        <w:t xml:space="preserve">มาตรฐานการรายงานทางการเงิน ฉบับที่ </w:t>
      </w:r>
      <w:r w:rsidR="00A4349E" w:rsidRPr="00A4349E">
        <w:rPr>
          <w:rFonts w:ascii="Angsana New" w:hAnsi="Angsana New"/>
          <w:sz w:val="30"/>
          <w:szCs w:val="30"/>
          <w:lang w:val="en-US" w:bidi="th-TH"/>
        </w:rPr>
        <w:t>9</w:t>
      </w:r>
      <w:r w:rsidRPr="00C756BF">
        <w:rPr>
          <w:rFonts w:ascii="Angsana New" w:hAnsi="Angsana New"/>
          <w:sz w:val="30"/>
          <w:szCs w:val="30"/>
          <w:cs/>
          <w:lang w:bidi="th-TH"/>
        </w:rPr>
        <w:t xml:space="preserve"> (“</w:t>
      </w:r>
      <w:r w:rsidRPr="00C756BF">
        <w:rPr>
          <w:rFonts w:ascii="Angsana New" w:hAnsi="Angsana New"/>
          <w:sz w:val="30"/>
          <w:szCs w:val="30"/>
          <w:lang w:bidi="th-TH"/>
        </w:rPr>
        <w:t xml:space="preserve">TFRS </w:t>
      </w:r>
      <w:r w:rsidR="00A4349E" w:rsidRPr="00A4349E">
        <w:rPr>
          <w:rFonts w:ascii="Angsana New" w:hAnsi="Angsana New"/>
          <w:sz w:val="30"/>
          <w:szCs w:val="30"/>
          <w:lang w:val="en-US" w:bidi="th-TH"/>
        </w:rPr>
        <w:t>9</w:t>
      </w:r>
      <w:r w:rsidRPr="00C756BF">
        <w:rPr>
          <w:rFonts w:ascii="Angsana New" w:hAnsi="Angsana New"/>
          <w:sz w:val="30"/>
          <w:szCs w:val="30"/>
          <w:cs/>
          <w:lang w:bidi="th-TH"/>
        </w:rPr>
        <w:t xml:space="preserve">”) จัดประเภทสินทรัพย์ทางการเงินเป็น </w:t>
      </w:r>
      <w:r w:rsidR="00A4349E" w:rsidRPr="00A4349E">
        <w:rPr>
          <w:rFonts w:ascii="Angsana New" w:hAnsi="Angsana New"/>
          <w:sz w:val="30"/>
          <w:szCs w:val="30"/>
          <w:lang w:val="en-US" w:bidi="th-TH"/>
        </w:rPr>
        <w:t>3</w:t>
      </w:r>
      <w:r w:rsidRPr="00C756BF">
        <w:rPr>
          <w:rFonts w:ascii="Angsana New" w:hAnsi="Angsana New"/>
          <w:sz w:val="30"/>
          <w:szCs w:val="30"/>
          <w:cs/>
          <w:lang w:bidi="th-TH"/>
        </w:rPr>
        <w:t xml:space="preserve"> ประเภท ได้แก่ ราคาทุนตัดจำหน่าย มูลค่ายุติธรรมผ่านกำไรขาดทุนเบ็ดเสร็จอื่น และมูลค่ายุติธรรมผ่านกำไรหรือขาดทุน ทั้งนี้ มาตรฐานการรายงานทางการเงินฉบับนี้จะยกเลิกการจัดประเภทตราสารหนี้ที่จะถือจนครบกำหนด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A4349E" w:rsidRPr="00A4349E">
        <w:rPr>
          <w:rFonts w:ascii="Angsana New" w:hAnsi="Angsana New"/>
          <w:sz w:val="30"/>
          <w:szCs w:val="30"/>
          <w:lang w:val="en-US" w:bidi="th-TH"/>
        </w:rPr>
        <w:t>105</w:t>
      </w:r>
      <w:r w:rsidRPr="00C756BF">
        <w:rPr>
          <w:rFonts w:ascii="Angsana New" w:hAnsi="Angsana New"/>
          <w:sz w:val="30"/>
          <w:szCs w:val="30"/>
          <w:cs/>
          <w:lang w:bidi="th-TH"/>
        </w:rPr>
        <w:t xml:space="preserve"> โดยการจัด</w:t>
      </w:r>
      <w:r w:rsidRPr="00C756BF">
        <w:rPr>
          <w:rFonts w:ascii="Angsana New" w:hAnsi="Angsana New"/>
          <w:sz w:val="30"/>
          <w:szCs w:val="30"/>
          <w:cs/>
          <w:lang w:bidi="th-TH"/>
        </w:rPr>
        <w:lastRenderedPageBreak/>
        <w:t xml:space="preserve">ประเภทตาม </w:t>
      </w:r>
      <w:r w:rsidRPr="00C756BF">
        <w:rPr>
          <w:rFonts w:ascii="Angsana New" w:hAnsi="Angsana New"/>
          <w:sz w:val="30"/>
          <w:szCs w:val="30"/>
          <w:lang w:bidi="th-TH"/>
        </w:rPr>
        <w:t xml:space="preserve">TFRS </w:t>
      </w:r>
      <w:r w:rsidR="00A4349E" w:rsidRPr="00A4349E">
        <w:rPr>
          <w:rFonts w:ascii="Angsana New" w:hAnsi="Angsana New"/>
          <w:sz w:val="30"/>
          <w:szCs w:val="30"/>
          <w:lang w:val="en-US" w:bidi="th-TH"/>
        </w:rPr>
        <w:t>9</w:t>
      </w:r>
      <w:r w:rsidRPr="00C756BF">
        <w:rPr>
          <w:rFonts w:ascii="Angsana New" w:hAnsi="Angsana New"/>
          <w:sz w:val="30"/>
          <w:szCs w:val="30"/>
          <w:cs/>
          <w:lang w:bidi="th-TH"/>
        </w:rPr>
        <w:t xml:space="preserve"> 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</w:t>
      </w:r>
    </w:p>
    <w:p w:rsidR="00CE394D" w:rsidRPr="00C756BF" w:rsidRDefault="00CE394D" w:rsidP="009974B8">
      <w:pPr>
        <w:pStyle w:val="block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9974B8" w:rsidRPr="00C756BF" w:rsidRDefault="009974B8" w:rsidP="00CE394D">
      <w:pPr>
        <w:pStyle w:val="block"/>
        <w:numPr>
          <w:ilvl w:val="0"/>
          <w:numId w:val="41"/>
        </w:numPr>
        <w:spacing w:line="240" w:lineRule="auto"/>
        <w:jc w:val="thaiDistribute"/>
        <w:rPr>
          <w:rFonts w:ascii="Angsana New" w:hAnsi="Angsana New"/>
          <w:sz w:val="30"/>
          <w:szCs w:val="30"/>
          <w:lang w:bidi="th-TH"/>
        </w:rPr>
      </w:pPr>
      <w:r w:rsidRPr="00C756BF">
        <w:rPr>
          <w:rFonts w:ascii="Angsana New" w:hAnsi="Angsana New"/>
          <w:sz w:val="30"/>
          <w:szCs w:val="30"/>
          <w:cs/>
          <w:lang w:bidi="th-TH"/>
        </w:rPr>
        <w:t xml:space="preserve">การวัดมูลค่าด้วยวิธีราคาทุนตัดจำหน่าย </w:t>
      </w:r>
    </w:p>
    <w:p w:rsidR="00CE394D" w:rsidRDefault="009974B8" w:rsidP="00FC7967">
      <w:pPr>
        <w:pStyle w:val="block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  <w:lang w:bidi="th-TH"/>
        </w:rPr>
      </w:pPr>
      <w:r w:rsidRPr="00C756BF">
        <w:rPr>
          <w:rFonts w:ascii="Angsana New" w:hAnsi="Angsana New"/>
          <w:sz w:val="30"/>
          <w:szCs w:val="30"/>
          <w:cs/>
          <w:lang w:bidi="th-TH"/>
        </w:rPr>
        <w:t xml:space="preserve">ตาม </w:t>
      </w:r>
      <w:r w:rsidRPr="00C756BF">
        <w:rPr>
          <w:rFonts w:ascii="Angsana New" w:hAnsi="Angsana New"/>
          <w:sz w:val="30"/>
          <w:szCs w:val="30"/>
          <w:lang w:bidi="th-TH"/>
        </w:rPr>
        <w:t xml:space="preserve">TFRS </w:t>
      </w:r>
      <w:r w:rsidR="00A4349E" w:rsidRPr="00A4349E">
        <w:rPr>
          <w:rFonts w:ascii="Angsana New" w:hAnsi="Angsana New"/>
          <w:sz w:val="30"/>
          <w:szCs w:val="30"/>
          <w:lang w:val="en-US" w:bidi="th-TH"/>
        </w:rPr>
        <w:t>9</w:t>
      </w:r>
      <w:r w:rsidRPr="00C756BF">
        <w:rPr>
          <w:rFonts w:ascii="Angsana New" w:hAnsi="Angsana New"/>
          <w:sz w:val="30"/>
          <w:szCs w:val="30"/>
          <w:cs/>
          <w:lang w:bidi="th-TH"/>
        </w:rPr>
        <w:t xml:space="preserve"> 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</w:t>
      </w:r>
    </w:p>
    <w:p w:rsidR="006F5D71" w:rsidRPr="00C756BF" w:rsidRDefault="006F5D71" w:rsidP="00FC7967">
      <w:pPr>
        <w:pStyle w:val="block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CE394D" w:rsidRPr="00C756BF" w:rsidRDefault="00CE394D" w:rsidP="00CE394D">
      <w:pPr>
        <w:pStyle w:val="block"/>
        <w:spacing w:line="240" w:lineRule="auto"/>
        <w:ind w:left="900" w:hanging="360"/>
        <w:jc w:val="thaiDistribute"/>
        <w:rPr>
          <w:rFonts w:ascii="Angsana New" w:hAnsi="Angsana New"/>
          <w:sz w:val="30"/>
          <w:szCs w:val="30"/>
          <w:lang w:bidi="th-TH"/>
        </w:rPr>
      </w:pPr>
      <w:r w:rsidRPr="00C756BF">
        <w:rPr>
          <w:rFonts w:ascii="Angsana New" w:hAnsi="Angsana New"/>
          <w:sz w:val="30"/>
          <w:szCs w:val="30"/>
          <w:cs/>
          <w:lang w:bidi="th-TH"/>
        </w:rPr>
        <w:t>(</w:t>
      </w:r>
      <w:r w:rsidR="00A4349E" w:rsidRPr="00A4349E">
        <w:rPr>
          <w:rFonts w:ascii="Angsana New" w:hAnsi="Angsana New"/>
          <w:sz w:val="30"/>
          <w:szCs w:val="30"/>
          <w:lang w:val="en-US" w:bidi="th-TH"/>
        </w:rPr>
        <w:t>3</w:t>
      </w:r>
      <w:r w:rsidRPr="00C756BF">
        <w:rPr>
          <w:rFonts w:ascii="Angsana New" w:hAnsi="Angsana New"/>
          <w:sz w:val="30"/>
          <w:szCs w:val="30"/>
          <w:cs/>
          <w:lang w:bidi="th-TH"/>
        </w:rPr>
        <w:t>)</w:t>
      </w:r>
      <w:r w:rsidRPr="00C756BF">
        <w:rPr>
          <w:rFonts w:ascii="Angsana New" w:hAnsi="Angsana New"/>
          <w:sz w:val="30"/>
          <w:szCs w:val="30"/>
          <w:cs/>
          <w:lang w:bidi="th-TH"/>
        </w:rPr>
        <w:tab/>
        <w:t xml:space="preserve">การด้อยค่าของสินทรัพย์ทางการเงินและสินทรัพย์ที่เกิดจากสัญญา </w:t>
      </w:r>
    </w:p>
    <w:p w:rsidR="00CE394D" w:rsidRPr="00C756BF" w:rsidRDefault="00CE394D" w:rsidP="00FC7967">
      <w:pPr>
        <w:pStyle w:val="block"/>
        <w:spacing w:line="240" w:lineRule="auto"/>
        <w:ind w:left="900"/>
        <w:jc w:val="thaiDistribute"/>
        <w:rPr>
          <w:rFonts w:ascii="Angsana New" w:hAnsi="Angsana New"/>
          <w:sz w:val="30"/>
          <w:szCs w:val="30"/>
          <w:lang w:bidi="th-TH"/>
        </w:rPr>
      </w:pPr>
      <w:r w:rsidRPr="00C756BF">
        <w:rPr>
          <w:rFonts w:ascii="Angsana New" w:hAnsi="Angsana New"/>
          <w:sz w:val="30"/>
          <w:szCs w:val="30"/>
          <w:lang w:bidi="th-TH"/>
        </w:rPr>
        <w:t xml:space="preserve">TFRS </w:t>
      </w:r>
      <w:r w:rsidR="00A4349E" w:rsidRPr="00A4349E">
        <w:rPr>
          <w:rFonts w:ascii="Angsana New" w:hAnsi="Angsana New"/>
          <w:sz w:val="30"/>
          <w:szCs w:val="30"/>
          <w:lang w:val="en-US" w:bidi="th-TH"/>
        </w:rPr>
        <w:t>9</w:t>
      </w:r>
      <w:r w:rsidRPr="00C756BF">
        <w:rPr>
          <w:rFonts w:ascii="Angsana New" w:hAnsi="Angsana New"/>
          <w:sz w:val="30"/>
          <w:szCs w:val="30"/>
          <w:cs/>
          <w:lang w:bidi="th-TH"/>
        </w:rPr>
        <w:t xml:space="preserve"> 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ในขณะที่ปัจจุบันบริษัทประมาณการค่าเผื่อหนี้สงสัยจะสูญโดยการวิเคราะห์ประวัติการชำระหนี้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C756BF">
        <w:rPr>
          <w:rFonts w:ascii="Angsana New" w:hAnsi="Angsana New"/>
          <w:sz w:val="30"/>
          <w:szCs w:val="30"/>
          <w:lang w:bidi="th-TH"/>
        </w:rPr>
        <w:t xml:space="preserve">TFRS </w:t>
      </w:r>
      <w:r w:rsidR="00A4349E" w:rsidRPr="00A4349E">
        <w:rPr>
          <w:rFonts w:ascii="Angsana New" w:hAnsi="Angsana New"/>
          <w:sz w:val="30"/>
          <w:szCs w:val="30"/>
          <w:lang w:val="en-US" w:bidi="th-TH"/>
        </w:rPr>
        <w:t>9</w:t>
      </w:r>
      <w:r w:rsidRPr="00C756BF">
        <w:rPr>
          <w:rFonts w:ascii="Angsana New" w:hAnsi="Angsana New"/>
          <w:sz w:val="30"/>
          <w:szCs w:val="30"/>
          <w:cs/>
          <w:lang w:bidi="th-TH"/>
        </w:rPr>
        <w:t xml:space="preserve"> 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โดยใช้ความน่าจะเป็นถ่วงน้ำหนักเป็นเกณฑ์</w:t>
      </w:r>
    </w:p>
    <w:p w:rsidR="00CE394D" w:rsidRPr="00C756BF" w:rsidRDefault="00CE394D" w:rsidP="00CE394D">
      <w:pPr>
        <w:pStyle w:val="block"/>
        <w:spacing w:line="240" w:lineRule="auto"/>
        <w:ind w:left="900"/>
        <w:jc w:val="thaiDistribute"/>
        <w:rPr>
          <w:rFonts w:ascii="Angsana New" w:hAnsi="Angsana New"/>
          <w:sz w:val="30"/>
          <w:szCs w:val="30"/>
          <w:lang w:bidi="th-TH"/>
        </w:rPr>
      </w:pPr>
      <w:r w:rsidRPr="00C756BF">
        <w:rPr>
          <w:rFonts w:ascii="Angsana New" w:hAnsi="Angsana New"/>
          <w:sz w:val="30"/>
          <w:szCs w:val="30"/>
          <w:cs/>
          <w:lang w:bidi="th-TH"/>
        </w:rPr>
        <w:t xml:space="preserve">รูปแบบใหม่ของการพิจารณาด้อยค่าจะถือปฏิบัติกับสินทรัพย์ทางการเงินที่วัดมูลค่าด้วยวิธีราคาทุนตัดจำหน่าย หรือมูลค่ายุติธรรมผ่านกำไรขาดทุนเบ็ดเสร็จอื่น ซึ่งไม่รวมเงินลงทุนในตราสารทุน </w:t>
      </w:r>
    </w:p>
    <w:p w:rsidR="00CE394D" w:rsidRPr="00C756BF" w:rsidRDefault="00CE394D" w:rsidP="00CE394D">
      <w:pPr>
        <w:pStyle w:val="block"/>
        <w:spacing w:line="240" w:lineRule="auto"/>
        <w:ind w:left="900" w:hanging="360"/>
        <w:jc w:val="thaiDistribute"/>
        <w:rPr>
          <w:rFonts w:ascii="Angsana New" w:hAnsi="Angsana New"/>
          <w:sz w:val="30"/>
          <w:szCs w:val="30"/>
          <w:lang w:bidi="th-TH"/>
        </w:rPr>
      </w:pPr>
      <w:r w:rsidRPr="00C756BF">
        <w:rPr>
          <w:rFonts w:ascii="Angsana New" w:hAnsi="Angsana New"/>
          <w:sz w:val="30"/>
          <w:szCs w:val="30"/>
          <w:cs/>
          <w:lang w:bidi="th-TH"/>
        </w:rPr>
        <w:t>(</w:t>
      </w:r>
      <w:r w:rsidR="00A4349E" w:rsidRPr="00A4349E">
        <w:rPr>
          <w:rFonts w:ascii="Angsana New" w:hAnsi="Angsana New"/>
          <w:sz w:val="30"/>
          <w:szCs w:val="30"/>
          <w:lang w:val="en-US" w:bidi="th-TH"/>
        </w:rPr>
        <w:t>4</w:t>
      </w:r>
      <w:r w:rsidRPr="00C756BF">
        <w:rPr>
          <w:rFonts w:ascii="Angsana New" w:hAnsi="Angsana New"/>
          <w:sz w:val="30"/>
          <w:szCs w:val="30"/>
          <w:cs/>
          <w:lang w:bidi="th-TH"/>
        </w:rPr>
        <w:t>)</w:t>
      </w:r>
      <w:r w:rsidRPr="00C756BF">
        <w:rPr>
          <w:rFonts w:ascii="Angsana New" w:hAnsi="Angsana New"/>
          <w:sz w:val="30"/>
          <w:szCs w:val="30"/>
          <w:cs/>
          <w:lang w:bidi="th-TH"/>
        </w:rPr>
        <w:tab/>
        <w:t>การจัดประเภทรายการหนี้สินทางการเงิน</w:t>
      </w:r>
    </w:p>
    <w:p w:rsidR="00CE394D" w:rsidRPr="00C756BF" w:rsidRDefault="00CE394D" w:rsidP="00CE394D">
      <w:pPr>
        <w:pStyle w:val="block"/>
        <w:spacing w:line="240" w:lineRule="auto"/>
        <w:ind w:left="900"/>
        <w:jc w:val="thaiDistribute"/>
        <w:rPr>
          <w:rFonts w:ascii="Angsana New" w:hAnsi="Angsana New"/>
          <w:sz w:val="30"/>
          <w:szCs w:val="30"/>
          <w:lang w:bidi="th-TH"/>
        </w:rPr>
      </w:pPr>
      <w:r w:rsidRPr="00C756BF">
        <w:rPr>
          <w:rFonts w:ascii="Angsana New" w:hAnsi="Angsana New"/>
          <w:sz w:val="30"/>
          <w:szCs w:val="30"/>
          <w:lang w:bidi="th-TH"/>
        </w:rPr>
        <w:t xml:space="preserve">TFRS </w:t>
      </w:r>
      <w:r w:rsidR="00A4349E" w:rsidRPr="00A4349E">
        <w:rPr>
          <w:rFonts w:ascii="Angsana New" w:hAnsi="Angsana New"/>
          <w:sz w:val="30"/>
          <w:szCs w:val="30"/>
          <w:lang w:val="en-US" w:bidi="th-TH"/>
        </w:rPr>
        <w:t>9</w:t>
      </w:r>
      <w:r w:rsidRPr="00C756BF">
        <w:rPr>
          <w:rFonts w:ascii="Angsana New" w:hAnsi="Angsana New"/>
          <w:sz w:val="30"/>
          <w:szCs w:val="30"/>
          <w:cs/>
          <w:lang w:bidi="th-TH"/>
        </w:rPr>
        <w:t xml:space="preserve"> แนะนำวิธีการจัดประเภทและการวัดมูลค่าหนี้สินทางการเงินใหม่ โดยจัดประเภทหนี้สินทางการเงินเป็น </w:t>
      </w:r>
      <w:r w:rsidR="00A4349E" w:rsidRPr="00A4349E">
        <w:rPr>
          <w:rFonts w:ascii="Angsana New" w:hAnsi="Angsana New"/>
          <w:sz w:val="30"/>
          <w:szCs w:val="30"/>
          <w:lang w:val="en-US" w:bidi="th-TH"/>
        </w:rPr>
        <w:t>2</w:t>
      </w:r>
      <w:r w:rsidRPr="00C756BF">
        <w:rPr>
          <w:rFonts w:ascii="Angsana New" w:hAnsi="Angsana New"/>
          <w:sz w:val="30"/>
          <w:szCs w:val="30"/>
          <w:cs/>
          <w:lang w:bidi="th-TH"/>
        </w:rPr>
        <w:t xml:space="preserve"> ประเภทหลัก คือ วิธีราคาทุนตัดจำหน่าย และวิธีมูลค่ายุติธรรมผ่านกำไรหรือขาดทุน ทั้งนี้ หนี้สินทางการเงินจะจัดประเภทเป็นหนี้สินทางการเงินที่วัดมูลค่าด้วยมูลค่ายุติธรรมผ่านกำไรหรือขาดทุนได้ก็ต่อเมื่อกิจการถือไว้เพื่อค้า หรือเป็นอนุพันธ์ หรือเลือกวัดมูลค่าเมื่อเริ่มแรกด้วยวิธีดังกล่าว</w:t>
      </w:r>
    </w:p>
    <w:p w:rsidR="00CE394D" w:rsidRPr="00C756BF" w:rsidRDefault="00CE394D" w:rsidP="00CE394D">
      <w:pPr>
        <w:pStyle w:val="block"/>
        <w:spacing w:line="240" w:lineRule="auto"/>
        <w:ind w:left="900"/>
        <w:jc w:val="thaiDistribute"/>
        <w:rPr>
          <w:rFonts w:ascii="Angsana New" w:hAnsi="Angsana New"/>
          <w:sz w:val="30"/>
          <w:szCs w:val="30"/>
          <w:lang w:bidi="th-TH"/>
        </w:rPr>
      </w:pPr>
      <w:r w:rsidRPr="00C756BF">
        <w:rPr>
          <w:rFonts w:ascii="Angsana New" w:hAnsi="Angsana New"/>
          <w:sz w:val="30"/>
          <w:szCs w:val="30"/>
          <w:cs/>
          <w:lang w:bidi="th-TH"/>
        </w:rPr>
        <w:t xml:space="preserve">ตาม </w:t>
      </w:r>
      <w:r w:rsidRPr="00C756BF">
        <w:rPr>
          <w:rFonts w:ascii="Angsana New" w:hAnsi="Angsana New"/>
          <w:sz w:val="30"/>
          <w:szCs w:val="30"/>
          <w:lang w:bidi="th-TH"/>
        </w:rPr>
        <w:t xml:space="preserve">TFRS </w:t>
      </w:r>
      <w:r w:rsidR="00A4349E" w:rsidRPr="00A4349E">
        <w:rPr>
          <w:rFonts w:ascii="Angsana New" w:hAnsi="Angsana New"/>
          <w:sz w:val="30"/>
          <w:szCs w:val="30"/>
          <w:lang w:val="en-US" w:bidi="th-TH"/>
        </w:rPr>
        <w:t>9</w:t>
      </w:r>
      <w:r w:rsidRPr="00C756BF">
        <w:rPr>
          <w:rFonts w:ascii="Angsana New" w:hAnsi="Angsana New"/>
          <w:sz w:val="30"/>
          <w:szCs w:val="30"/>
          <w:cs/>
          <w:lang w:bidi="th-TH"/>
        </w:rPr>
        <w:t xml:space="preserve"> การเปลี่ยนแปลงของมูลค่ายุติธรรมของหนี้สินทางการเงินที่จัดประเภทเป็นหนี้สินทางการเงินที่วัดมูลค่าด้วยมูลค่ายุติธรรมผ่านกำไรหรือขาดทุนต้องแสดงรายการดังนี้ </w:t>
      </w:r>
    </w:p>
    <w:p w:rsidR="00CE394D" w:rsidRPr="00C756BF" w:rsidRDefault="00CE394D" w:rsidP="00CE394D">
      <w:pPr>
        <w:pStyle w:val="block"/>
        <w:spacing w:line="240" w:lineRule="auto"/>
        <w:ind w:left="1412" w:hanging="512"/>
        <w:jc w:val="thaiDistribute"/>
        <w:rPr>
          <w:rFonts w:ascii="Angsana New" w:hAnsi="Angsana New"/>
          <w:sz w:val="30"/>
          <w:szCs w:val="30"/>
          <w:lang w:bidi="th-TH"/>
        </w:rPr>
      </w:pPr>
      <w:r w:rsidRPr="00C756BF">
        <w:rPr>
          <w:rFonts w:ascii="Angsana New" w:hAnsi="Angsana New"/>
          <w:sz w:val="30"/>
          <w:szCs w:val="30"/>
          <w:cs/>
          <w:lang w:bidi="th-TH"/>
        </w:rPr>
        <w:t>-</w:t>
      </w:r>
      <w:r w:rsidRPr="00C756BF">
        <w:rPr>
          <w:rFonts w:ascii="Angsana New" w:hAnsi="Angsana New"/>
          <w:sz w:val="30"/>
          <w:szCs w:val="30"/>
          <w:cs/>
          <w:lang w:bidi="th-TH"/>
        </w:rPr>
        <w:tab/>
        <w:t>จำนวนเงินของมูลค่ายุติธรรมที่เปลี่ยนแปลงเนื่องจากการเปลี่ยนแปลงความเสี่ยงด้านเครดิตของหนี้สินจะแสดงในกำไรขาดทุนเบ็ดเสร็จอื่น และ</w:t>
      </w:r>
    </w:p>
    <w:p w:rsidR="00CE394D" w:rsidRPr="00C756BF" w:rsidRDefault="00CE394D" w:rsidP="00CE394D">
      <w:pPr>
        <w:pStyle w:val="block"/>
        <w:spacing w:line="240" w:lineRule="auto"/>
        <w:ind w:left="1412" w:hanging="512"/>
        <w:jc w:val="thaiDistribute"/>
        <w:rPr>
          <w:rFonts w:ascii="Angsana New" w:hAnsi="Angsana New"/>
          <w:sz w:val="30"/>
          <w:szCs w:val="30"/>
          <w:lang w:bidi="th-TH"/>
        </w:rPr>
      </w:pPr>
      <w:r w:rsidRPr="00C756BF">
        <w:rPr>
          <w:rFonts w:ascii="Angsana New" w:hAnsi="Angsana New"/>
          <w:sz w:val="30"/>
          <w:szCs w:val="30"/>
          <w:lang w:bidi="th-TH"/>
        </w:rPr>
        <w:t>-</w:t>
      </w:r>
      <w:r w:rsidRPr="00C756BF">
        <w:rPr>
          <w:rFonts w:ascii="Angsana New" w:hAnsi="Angsana New"/>
          <w:sz w:val="30"/>
          <w:szCs w:val="30"/>
          <w:lang w:bidi="th-TH"/>
        </w:rPr>
        <w:tab/>
      </w:r>
      <w:r w:rsidRPr="00C756BF">
        <w:rPr>
          <w:rFonts w:ascii="Angsana New" w:hAnsi="Angsana New"/>
          <w:sz w:val="30"/>
          <w:szCs w:val="30"/>
          <w:cs/>
          <w:lang w:bidi="th-TH"/>
        </w:rPr>
        <w:t>จำนวนเงินของมูลค่ายุติธรรมที่เปลี่ยนแปลงส่วนที่เหลือจะแสดงในกำไรหรือขาดทุน</w:t>
      </w:r>
    </w:p>
    <w:p w:rsidR="00FC7967" w:rsidRPr="00394991" w:rsidRDefault="00CE394D" w:rsidP="00F36416">
      <w:pPr>
        <w:pStyle w:val="block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C756BF">
        <w:rPr>
          <w:rFonts w:ascii="Angsana New" w:hAnsi="Angsana New"/>
          <w:sz w:val="30"/>
          <w:szCs w:val="30"/>
          <w:cs/>
          <w:lang w:bidi="th-TH"/>
        </w:rPr>
        <w:t>บริษัทคาดว่าจะถือปฏิบัติตามมาตรฐานการรายงานทางการเงิน</w:t>
      </w:r>
      <w:r w:rsidR="008302CD">
        <w:rPr>
          <w:rFonts w:ascii="Angsana New" w:hAnsi="Angsana New"/>
          <w:sz w:val="30"/>
          <w:szCs w:val="30"/>
          <w:cs/>
          <w:lang w:bidi="th-TH"/>
        </w:rPr>
        <w:t xml:space="preserve"> ฉบับที่ </w:t>
      </w:r>
      <w:r w:rsidR="00A4349E" w:rsidRPr="00A4349E">
        <w:rPr>
          <w:rFonts w:ascii="Angsana New" w:hAnsi="Angsana New"/>
          <w:sz w:val="30"/>
          <w:szCs w:val="30"/>
          <w:lang w:val="en-US" w:bidi="th-TH"/>
        </w:rPr>
        <w:t>9</w:t>
      </w:r>
      <w:r w:rsidR="008302CD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C756BF">
        <w:rPr>
          <w:rFonts w:ascii="Angsana New" w:hAnsi="Angsana New"/>
          <w:sz w:val="30"/>
          <w:szCs w:val="30"/>
          <w:cs/>
          <w:lang w:bidi="th-TH"/>
        </w:rPr>
        <w:t>เป็นครั้งแรก</w:t>
      </w:r>
      <w:r w:rsidR="00E25EED">
        <w:rPr>
          <w:rFonts w:ascii="Angsana New" w:hAnsi="Angsana New"/>
          <w:sz w:val="30"/>
          <w:szCs w:val="30"/>
          <w:cs/>
          <w:lang w:bidi="th-TH"/>
        </w:rPr>
        <w:t>โดย</w:t>
      </w:r>
      <w:r w:rsidRPr="00C756BF">
        <w:rPr>
          <w:rFonts w:ascii="Angsana New" w:hAnsi="Angsana New"/>
          <w:sz w:val="30"/>
          <w:szCs w:val="30"/>
          <w:cs/>
          <w:lang w:bidi="th-TH"/>
        </w:rPr>
        <w:t xml:space="preserve">ปรับปรุงผลกระทบกับกำไรสะสม หรือองค์ประกอบอื่นในส่วนของผู้ถือหุ้น ณ วันที่ </w:t>
      </w:r>
      <w:r w:rsidR="00A4349E" w:rsidRPr="00A4349E">
        <w:rPr>
          <w:rFonts w:ascii="Angsana New" w:hAnsi="Angsana New"/>
          <w:sz w:val="30"/>
          <w:szCs w:val="30"/>
          <w:lang w:val="en-US" w:bidi="th-TH"/>
        </w:rPr>
        <w:t>1</w:t>
      </w:r>
      <w:r w:rsidRPr="00C756BF">
        <w:rPr>
          <w:rFonts w:ascii="Angsana New" w:hAnsi="Angsana New"/>
          <w:sz w:val="30"/>
          <w:szCs w:val="30"/>
          <w:lang w:bidi="th-TH"/>
        </w:rPr>
        <w:t xml:space="preserve"> </w:t>
      </w:r>
      <w:r w:rsidRPr="00C756BF">
        <w:rPr>
          <w:rFonts w:ascii="Angsana New" w:hAnsi="Angsana New"/>
          <w:sz w:val="30"/>
          <w:szCs w:val="30"/>
          <w:cs/>
          <w:lang w:bidi="th-TH"/>
        </w:rPr>
        <w:t xml:space="preserve">มกราคม </w:t>
      </w:r>
      <w:r w:rsidR="00A4349E" w:rsidRPr="00A4349E">
        <w:rPr>
          <w:rFonts w:ascii="Angsana New" w:hAnsi="Angsana New"/>
          <w:sz w:val="30"/>
          <w:szCs w:val="30"/>
          <w:lang w:val="en-US" w:bidi="th-TH"/>
        </w:rPr>
        <w:t>2563</w:t>
      </w:r>
      <w:r w:rsidRPr="00C756BF">
        <w:rPr>
          <w:rFonts w:ascii="Angsana New" w:hAnsi="Angsana New"/>
          <w:sz w:val="30"/>
          <w:szCs w:val="30"/>
          <w:lang w:bidi="th-TH"/>
        </w:rPr>
        <w:t xml:space="preserve"> </w:t>
      </w:r>
      <w:r w:rsidR="008302CD">
        <w:rPr>
          <w:rFonts w:ascii="Angsana New" w:hAnsi="Angsana New"/>
          <w:sz w:val="30"/>
          <w:szCs w:val="30"/>
          <w:cs/>
          <w:lang w:bidi="th-TH"/>
        </w:rPr>
        <w:t>จากการประเมินผลกระทบเบื้องต้น</w:t>
      </w:r>
      <w:r w:rsidR="008302CD">
        <w:rPr>
          <w:rFonts w:ascii="Angsana New" w:hAnsi="Angsana New"/>
          <w:sz w:val="30"/>
          <w:szCs w:val="30"/>
          <w:cs/>
          <w:lang w:bidi="th-TH"/>
        </w:rPr>
        <w:lastRenderedPageBreak/>
        <w:t xml:space="preserve">ของการถือปฏิบัติตามมาตรฐานการรายงานทางการเงิน ฉบับที่ </w:t>
      </w:r>
      <w:r w:rsidR="00A4349E" w:rsidRPr="00A4349E">
        <w:rPr>
          <w:rFonts w:ascii="Angsana New" w:hAnsi="Angsana New"/>
          <w:sz w:val="30"/>
          <w:szCs w:val="30"/>
          <w:lang w:val="en-US" w:bidi="th-TH"/>
        </w:rPr>
        <w:t>9</w:t>
      </w:r>
      <w:r w:rsidR="008302CD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8302CD">
        <w:rPr>
          <w:rFonts w:ascii="Angsana New" w:hAnsi="Angsana New"/>
          <w:sz w:val="30"/>
          <w:szCs w:val="30"/>
          <w:cs/>
          <w:lang w:val="en-US" w:bidi="th-TH"/>
        </w:rPr>
        <w:t>เป็นครั้งแรก บริษัทประเมินว่าไม่มีผลกระทบอย่างมีสาระสำคัญต่องบการเงิน</w:t>
      </w:r>
    </w:p>
    <w:p w:rsidR="008E6962" w:rsidRPr="00C756BF" w:rsidRDefault="008E6962" w:rsidP="008E6962">
      <w:pPr>
        <w:pStyle w:val="ListParagraph"/>
        <w:tabs>
          <w:tab w:val="clear" w:pos="227"/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left="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C756BF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(ข)</w:t>
      </w:r>
      <w:r w:rsidRPr="00C756BF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  <w:t xml:space="preserve">มาตรฐานการรายงานทางการเงิน ฉบับที่ </w:t>
      </w:r>
      <w:r w:rsidR="00A4349E" w:rsidRPr="00A4349E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C756BF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8E6962" w:rsidRPr="00E42882" w:rsidRDefault="008E6962" w:rsidP="008E6962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eastAsia="Times New Roman" w:hAnsi="Angsana New"/>
        </w:rPr>
      </w:pPr>
    </w:p>
    <w:p w:rsidR="008E6962" w:rsidRPr="00C756BF" w:rsidRDefault="008E6962" w:rsidP="008E6962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C756BF">
        <w:rPr>
          <w:rFonts w:ascii="Angsana New" w:eastAsia="Times New Roman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="00A4349E" w:rsidRPr="00A4349E">
        <w:rPr>
          <w:rFonts w:ascii="Angsana New" w:eastAsia="Times New Roman" w:hAnsi="Angsana New"/>
          <w:sz w:val="30"/>
          <w:szCs w:val="30"/>
        </w:rPr>
        <w:t>16</w:t>
      </w:r>
      <w:r w:rsidRPr="00C756BF">
        <w:rPr>
          <w:rFonts w:ascii="Angsana New" w:eastAsia="Times New Roman" w:hAnsi="Angsana New"/>
          <w:sz w:val="30"/>
          <w:szCs w:val="30"/>
          <w:cs/>
        </w:rPr>
        <w:t xml:space="preserve"> ได้นำเสนอวิธีการ</w:t>
      </w:r>
      <w:r w:rsidRPr="00C756BF">
        <w:rPr>
          <w:rFonts w:ascii="Angsana New" w:eastAsia="Times New Roman" w:hAnsi="Angsana New"/>
          <w:color w:val="000000"/>
          <w:sz w:val="30"/>
          <w:szCs w:val="30"/>
          <w:cs/>
        </w:rPr>
        <w:t>บัญชีเดียวสำหรับผู้เช่า โดยผู้เช่าต้องรับรู้</w:t>
      </w:r>
      <w:r w:rsidR="0036789B" w:rsidRPr="00C756BF">
        <w:rPr>
          <w:rFonts w:ascii="Angsana New" w:eastAsia="Times New Roman" w:hAnsi="Angsana New"/>
          <w:color w:val="000000"/>
          <w:sz w:val="30"/>
          <w:szCs w:val="30"/>
          <w:cs/>
        </w:rPr>
        <w:t>สินทรัพย์</w:t>
      </w:r>
      <w:r w:rsidRPr="00C756BF">
        <w:rPr>
          <w:rFonts w:ascii="Angsana New" w:eastAsia="Times New Roman" w:hAnsi="Angsana New"/>
          <w:color w:val="000000"/>
          <w:sz w:val="30"/>
          <w:szCs w:val="30"/>
          <w:cs/>
        </w:rPr>
        <w:t>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ซึ่งยกเว้นการรับรู้รายการสำหรับสัญญาเช่าระยะสั้นหรือสินทรัพย์อ้างอิงมีมูลค่าต่ำ เมื่อมาตรฐานการรายงานทางการเงินฉบับนี้มีผลบังคับใช้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:rsidR="008E6962" w:rsidRPr="00E42882" w:rsidRDefault="008E6962" w:rsidP="008E6962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eastAsia="Times New Roman" w:hAnsi="Angsana New"/>
          <w:color w:val="000000"/>
          <w:sz w:val="22"/>
          <w:szCs w:val="22"/>
        </w:rPr>
      </w:pPr>
    </w:p>
    <w:p w:rsidR="008E6962" w:rsidRPr="00C756BF" w:rsidRDefault="00CE394D" w:rsidP="00CE394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eastAsia="Times New Roman" w:hAnsi="Angsana New"/>
          <w:sz w:val="30"/>
          <w:szCs w:val="30"/>
        </w:rPr>
      </w:pPr>
      <w:r w:rsidRPr="00C756BF">
        <w:rPr>
          <w:rFonts w:ascii="Angsana New" w:eastAsia="Times New Roman" w:hAnsi="Angsana New"/>
          <w:sz w:val="30"/>
          <w:szCs w:val="30"/>
          <w:cs/>
        </w:rPr>
        <w:t xml:space="preserve">ปัจจุบันบริษัท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 และรับรู้สินทรัพย์และหนี้สินในกรณีที่การจ่ายเงินตามสัญญาเช่ามีช่วงเวลาแตกต่างจากการรับรู้ค่าเช่าจ่าย ตาม </w:t>
      </w:r>
      <w:r w:rsidRPr="00C756BF">
        <w:rPr>
          <w:rFonts w:ascii="Angsana New" w:eastAsia="Times New Roman" w:hAnsi="Angsana New"/>
          <w:sz w:val="30"/>
          <w:szCs w:val="30"/>
        </w:rPr>
        <w:t xml:space="preserve">TFRS </w:t>
      </w:r>
      <w:r w:rsidR="00A4349E" w:rsidRPr="00A4349E">
        <w:rPr>
          <w:rFonts w:ascii="Angsana New" w:eastAsia="Times New Roman" w:hAnsi="Angsana New"/>
          <w:sz w:val="30"/>
          <w:szCs w:val="30"/>
        </w:rPr>
        <w:t>16</w:t>
      </w:r>
      <w:r w:rsidRPr="00C756BF">
        <w:rPr>
          <w:rFonts w:ascii="Angsana New" w:eastAsia="Times New Roman" w:hAnsi="Angsana New"/>
          <w:sz w:val="30"/>
          <w:szCs w:val="30"/>
        </w:rPr>
        <w:t xml:space="preserve"> </w:t>
      </w:r>
      <w:r w:rsidRPr="00C756BF">
        <w:rPr>
          <w:rFonts w:ascii="Angsana New" w:eastAsia="Times New Roman" w:hAnsi="Angsana New"/>
          <w:sz w:val="30"/>
          <w:szCs w:val="30"/>
          <w:cs/>
        </w:rPr>
        <w:t>บริษัทจะรับรู้สินทรัพย์สิทธิการใช้และหนี้สินตามสัญญาเช่าสำหรับสัญญาเช่าดำเนินงานของบริษัท</w:t>
      </w:r>
      <w:r w:rsidRPr="00C756BF">
        <w:rPr>
          <w:rFonts w:ascii="Angsana New" w:eastAsia="Times New Roman" w:hAnsi="Angsana New"/>
          <w:sz w:val="30"/>
          <w:szCs w:val="30"/>
        </w:rPr>
        <w:t xml:space="preserve"> </w:t>
      </w:r>
      <w:r w:rsidRPr="00C756BF">
        <w:rPr>
          <w:rFonts w:ascii="Angsana New" w:eastAsia="Times New Roman" w:hAnsi="Angsana New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บริษัทจะรับรู้ค่าเสื่อมราคาของสินทรัพย์สิทธิการใช้และดอกเบี้ยจ่ายของหนี้สินตามสัญญาเช่า</w:t>
      </w:r>
    </w:p>
    <w:p w:rsidR="00431CFD" w:rsidRPr="00E42882" w:rsidRDefault="00431CFD" w:rsidP="00AE619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eastAsia="Times New Roman" w:hAnsi="Angsana New"/>
          <w:sz w:val="22"/>
          <w:szCs w:val="22"/>
        </w:rPr>
      </w:pPr>
    </w:p>
    <w:p w:rsidR="00AE6190" w:rsidRPr="00C756BF" w:rsidRDefault="00785BA7" w:rsidP="00AE619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eastAsia="Times New Roman" w:hAnsi="Angsana New"/>
          <w:sz w:val="30"/>
          <w:szCs w:val="30"/>
        </w:rPr>
      </w:pPr>
      <w:r w:rsidRPr="00C756BF">
        <w:rPr>
          <w:rFonts w:ascii="Angsana New" w:eastAsia="Times New Roman" w:hAnsi="Angsana New"/>
          <w:sz w:val="30"/>
          <w:szCs w:val="30"/>
          <w:cs/>
        </w:rPr>
        <w:t>บริษัท</w:t>
      </w:r>
      <w:r w:rsidR="00AE6190" w:rsidRPr="00C756BF">
        <w:rPr>
          <w:rFonts w:ascii="Angsana New" w:eastAsia="Times New Roman" w:hAnsi="Angsana New"/>
          <w:sz w:val="30"/>
          <w:szCs w:val="30"/>
          <w:cs/>
        </w:rPr>
        <w:t xml:space="preserve">คาดว่าจะถือปฏิบัติตาม </w:t>
      </w:r>
      <w:r w:rsidR="00AE6190" w:rsidRPr="00C756BF">
        <w:rPr>
          <w:rFonts w:ascii="Angsana New" w:eastAsia="Times New Roman" w:hAnsi="Angsana New"/>
          <w:sz w:val="30"/>
          <w:szCs w:val="30"/>
        </w:rPr>
        <w:t xml:space="preserve">TFRS </w:t>
      </w:r>
      <w:r w:rsidR="00A4349E" w:rsidRPr="00A4349E">
        <w:rPr>
          <w:rFonts w:ascii="Angsana New" w:eastAsia="Times New Roman" w:hAnsi="Angsana New"/>
          <w:sz w:val="30"/>
          <w:szCs w:val="30"/>
        </w:rPr>
        <w:t>16</w:t>
      </w:r>
      <w:r w:rsidR="00AE6190" w:rsidRPr="00C756BF">
        <w:rPr>
          <w:rFonts w:ascii="Angsana New" w:eastAsia="Times New Roman" w:hAnsi="Angsana New"/>
          <w:sz w:val="30"/>
          <w:szCs w:val="30"/>
          <w:cs/>
        </w:rPr>
        <w:t xml:space="preserve"> เป็นครั้งแรก ณ วันที่ </w:t>
      </w:r>
      <w:r w:rsidR="00A4349E" w:rsidRPr="00A4349E">
        <w:rPr>
          <w:rFonts w:ascii="Angsana New" w:eastAsia="Times New Roman" w:hAnsi="Angsana New"/>
          <w:sz w:val="30"/>
          <w:szCs w:val="30"/>
        </w:rPr>
        <w:t>1</w:t>
      </w:r>
      <w:r w:rsidR="00AE6190" w:rsidRPr="00C756BF">
        <w:rPr>
          <w:rFonts w:ascii="Angsana New" w:eastAsia="Times New Roman" w:hAnsi="Angsana New"/>
          <w:sz w:val="30"/>
          <w:szCs w:val="30"/>
          <w:cs/>
        </w:rPr>
        <w:t xml:space="preserve"> มกราคม </w:t>
      </w:r>
      <w:r w:rsidR="00A4349E" w:rsidRPr="00A4349E">
        <w:rPr>
          <w:rFonts w:ascii="Angsana New" w:eastAsia="Times New Roman" w:hAnsi="Angsana New"/>
          <w:sz w:val="30"/>
          <w:szCs w:val="30"/>
        </w:rPr>
        <w:t>2563</w:t>
      </w:r>
      <w:r w:rsidR="00AE6190" w:rsidRPr="00C756BF">
        <w:rPr>
          <w:rFonts w:ascii="Angsana New" w:eastAsia="Times New Roman" w:hAnsi="Angsana New"/>
          <w:sz w:val="30"/>
          <w:szCs w:val="30"/>
          <w:cs/>
        </w:rPr>
        <w:t xml:space="preserve"> ด้วยวิธีปรับปรุงผลกระทบสะสมย้อนหลัง ดังนั้น ผลกระทบสะสมจากการถือปฏิบัติตาม </w:t>
      </w:r>
      <w:r w:rsidR="00AE6190" w:rsidRPr="00C756BF">
        <w:rPr>
          <w:rFonts w:ascii="Angsana New" w:eastAsia="Times New Roman" w:hAnsi="Angsana New"/>
          <w:sz w:val="30"/>
          <w:szCs w:val="30"/>
        </w:rPr>
        <w:t xml:space="preserve">TFRS </w:t>
      </w:r>
      <w:r w:rsidR="00A4349E" w:rsidRPr="00A4349E">
        <w:rPr>
          <w:rFonts w:ascii="Angsana New" w:eastAsia="Times New Roman" w:hAnsi="Angsana New"/>
          <w:sz w:val="30"/>
          <w:szCs w:val="30"/>
        </w:rPr>
        <w:t>16</w:t>
      </w:r>
      <w:r w:rsidR="00AE6190" w:rsidRPr="00C756BF">
        <w:rPr>
          <w:rFonts w:ascii="Angsana New" w:eastAsia="Times New Roman" w:hAnsi="Angsana New"/>
          <w:sz w:val="30"/>
          <w:szCs w:val="30"/>
          <w:cs/>
        </w:rPr>
        <w:t xml:space="preserve"> จะปรับปรุงกับยอดยกมาของกำไรสะสม ณ วันที่ </w:t>
      </w:r>
    </w:p>
    <w:p w:rsidR="00785BA7" w:rsidRDefault="00A4349E" w:rsidP="00AE619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eastAsia="Times New Roman" w:hAnsi="Angsana New"/>
          <w:sz w:val="30"/>
          <w:szCs w:val="30"/>
        </w:rPr>
      </w:pPr>
      <w:r w:rsidRPr="00A4349E">
        <w:rPr>
          <w:rFonts w:ascii="Angsana New" w:eastAsia="Times New Roman" w:hAnsi="Angsana New"/>
          <w:sz w:val="30"/>
          <w:szCs w:val="30"/>
        </w:rPr>
        <w:t>1</w:t>
      </w:r>
      <w:r w:rsidR="00AE6190" w:rsidRPr="00C756BF">
        <w:rPr>
          <w:rFonts w:ascii="Angsana New" w:eastAsia="Times New Roman" w:hAnsi="Angsana New"/>
          <w:sz w:val="30"/>
          <w:szCs w:val="30"/>
          <w:cs/>
        </w:rPr>
        <w:t xml:space="preserve"> มกราคม </w:t>
      </w:r>
      <w:r w:rsidRPr="00A4349E">
        <w:rPr>
          <w:rFonts w:ascii="Angsana New" w:eastAsia="Times New Roman" w:hAnsi="Angsana New"/>
          <w:sz w:val="30"/>
          <w:szCs w:val="30"/>
        </w:rPr>
        <w:t>2563</w:t>
      </w:r>
      <w:r w:rsidR="00AE6190" w:rsidRPr="00C756BF">
        <w:rPr>
          <w:rFonts w:ascii="Angsana New" w:eastAsia="Times New Roman" w:hAnsi="Angsana New"/>
          <w:sz w:val="30"/>
          <w:szCs w:val="30"/>
          <w:cs/>
        </w:rPr>
        <w:t xml:space="preserve"> โดยไม่ปรับปรุงข้อมูลเปรียบเทียบ</w:t>
      </w:r>
    </w:p>
    <w:p w:rsidR="00B01055" w:rsidRPr="00E42882" w:rsidRDefault="00B01055" w:rsidP="00AE619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eastAsia="Times New Roman" w:hAnsi="Angsana New"/>
          <w:sz w:val="22"/>
          <w:szCs w:val="22"/>
        </w:rPr>
      </w:pPr>
    </w:p>
    <w:p w:rsidR="00B01055" w:rsidRPr="00C756BF" w:rsidRDefault="00B01055" w:rsidP="00AE619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eastAsia="Times New Roman" w:hAnsi="Angsana New"/>
          <w:sz w:val="30"/>
          <w:szCs w:val="30"/>
        </w:rPr>
      </w:pPr>
      <w:r w:rsidRPr="00B01055">
        <w:rPr>
          <w:rFonts w:ascii="Angsana New" w:eastAsia="Times New Roman" w:hAnsi="Angsana New" w:hint="cs"/>
          <w:sz w:val="30"/>
          <w:szCs w:val="30"/>
          <w:cs/>
        </w:rPr>
        <w:t>บริษัทคาดว่าจะใช้ข้อยกเว้นเรื่องการนำคำนิยามของสัญญาเช่ามาใช้พิจารณากับสัญญาเช่าที่มีอยู่ก่อนวันที่เปลี่ยนแปลงมาตรฐาน</w:t>
      </w:r>
      <w:r w:rsidRPr="00B0105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B01055">
        <w:rPr>
          <w:rFonts w:ascii="Angsana New" w:eastAsia="Times New Roman" w:hAnsi="Angsana New" w:hint="cs"/>
          <w:sz w:val="30"/>
          <w:szCs w:val="30"/>
          <w:cs/>
        </w:rPr>
        <w:t>โดยจะนำ</w:t>
      </w:r>
      <w:r w:rsidRPr="00B0105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B01055">
        <w:rPr>
          <w:rFonts w:ascii="Angsana New" w:eastAsia="Times New Roman" w:hAnsi="Angsana New"/>
          <w:sz w:val="30"/>
          <w:szCs w:val="30"/>
        </w:rPr>
        <w:t xml:space="preserve">TFRS 16 </w:t>
      </w:r>
      <w:r w:rsidRPr="00B01055">
        <w:rPr>
          <w:rFonts w:ascii="Angsana New" w:eastAsia="Times New Roman" w:hAnsi="Angsana New" w:hint="cs"/>
          <w:sz w:val="30"/>
          <w:szCs w:val="30"/>
          <w:cs/>
        </w:rPr>
        <w:t>มาถือปฏิบัติกับทุกสัญญาที่ทำขึ้นก่อนวันที่</w:t>
      </w:r>
      <w:r w:rsidRPr="00B0105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B01055">
        <w:rPr>
          <w:rFonts w:ascii="Angsana New" w:eastAsia="Times New Roman" w:hAnsi="Angsana New"/>
          <w:sz w:val="30"/>
          <w:szCs w:val="30"/>
        </w:rPr>
        <w:t xml:space="preserve">1 </w:t>
      </w:r>
      <w:r w:rsidRPr="00B01055">
        <w:rPr>
          <w:rFonts w:ascii="Angsana New" w:eastAsia="Times New Roman" w:hAnsi="Angsana New" w:hint="cs"/>
          <w:sz w:val="30"/>
          <w:szCs w:val="30"/>
          <w:cs/>
        </w:rPr>
        <w:t>มกราคม</w:t>
      </w:r>
      <w:r w:rsidRPr="00B0105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B01055">
        <w:rPr>
          <w:rFonts w:ascii="Angsana New" w:eastAsia="Times New Roman" w:hAnsi="Angsana New"/>
          <w:sz w:val="30"/>
          <w:szCs w:val="30"/>
        </w:rPr>
        <w:t xml:space="preserve">2563 </w:t>
      </w:r>
      <w:r w:rsidRPr="00B01055">
        <w:rPr>
          <w:rFonts w:ascii="Angsana New" w:eastAsia="Times New Roman" w:hAnsi="Angsana New" w:hint="cs"/>
          <w:sz w:val="30"/>
          <w:szCs w:val="30"/>
          <w:cs/>
        </w:rPr>
        <w:t>และเคยระบุเป็นสัญญาเช่าตามมาตรฐานการบัญชี</w:t>
      </w:r>
      <w:r w:rsidRPr="00B0105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B01055">
        <w:rPr>
          <w:rFonts w:ascii="Angsana New" w:eastAsia="Times New Roman" w:hAnsi="Angsana New" w:hint="cs"/>
          <w:sz w:val="30"/>
          <w:szCs w:val="30"/>
          <w:cs/>
        </w:rPr>
        <w:t>ฉบับที่</w:t>
      </w:r>
      <w:r w:rsidRPr="00B0105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B01055">
        <w:rPr>
          <w:rFonts w:ascii="Angsana New" w:eastAsia="Times New Roman" w:hAnsi="Angsana New"/>
          <w:sz w:val="30"/>
          <w:szCs w:val="30"/>
        </w:rPr>
        <w:t xml:space="preserve">17 </w:t>
      </w:r>
      <w:r w:rsidRPr="00B01055">
        <w:rPr>
          <w:rFonts w:ascii="Angsana New" w:eastAsia="Times New Roman" w:hAnsi="Angsana New" w:hint="cs"/>
          <w:sz w:val="30"/>
          <w:szCs w:val="30"/>
          <w:cs/>
        </w:rPr>
        <w:t>และการตีความมาตรฐานการรายงานทางการเงิน</w:t>
      </w:r>
      <w:r w:rsidRPr="00B0105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B01055">
        <w:rPr>
          <w:rFonts w:ascii="Angsana New" w:eastAsia="Times New Roman" w:hAnsi="Angsana New" w:hint="cs"/>
          <w:sz w:val="30"/>
          <w:szCs w:val="30"/>
          <w:cs/>
        </w:rPr>
        <w:t>ฉบับที่</w:t>
      </w:r>
      <w:r w:rsidRPr="00B0105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B01055">
        <w:rPr>
          <w:rFonts w:ascii="Angsana New" w:eastAsia="Times New Roman" w:hAnsi="Angsana New"/>
          <w:sz w:val="30"/>
          <w:szCs w:val="30"/>
        </w:rPr>
        <w:t>4</w:t>
      </w:r>
    </w:p>
    <w:p w:rsidR="00A9221D" w:rsidRPr="00E42882" w:rsidRDefault="00A9221D" w:rsidP="00AE619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eastAsia="Times New Roman" w:hAnsi="Angsana New"/>
          <w:sz w:val="22"/>
          <w:szCs w:val="22"/>
        </w:rPr>
      </w:pPr>
    </w:p>
    <w:p w:rsidR="00A9221D" w:rsidRPr="00C756BF" w:rsidRDefault="00A9221D" w:rsidP="00AE619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eastAsia="Times New Roman" w:hAnsi="Angsana New"/>
          <w:sz w:val="30"/>
          <w:szCs w:val="30"/>
        </w:rPr>
      </w:pPr>
      <w:r w:rsidRPr="00C756BF">
        <w:rPr>
          <w:rFonts w:ascii="Angsana New" w:eastAsia="Times New Roman" w:hAnsi="Angsana New"/>
          <w:sz w:val="30"/>
          <w:szCs w:val="30"/>
          <w:cs/>
        </w:rPr>
        <w:t xml:space="preserve">การประเมินผลกระทบเบื้องต้นของการถือปฏิบัติตาม </w:t>
      </w:r>
      <w:r w:rsidRPr="00C756BF">
        <w:rPr>
          <w:rFonts w:ascii="Angsana New" w:eastAsia="Times New Roman" w:hAnsi="Angsana New"/>
          <w:sz w:val="30"/>
          <w:szCs w:val="30"/>
        </w:rPr>
        <w:t xml:space="preserve">TFRS </w:t>
      </w:r>
      <w:r w:rsidR="00A4349E" w:rsidRPr="00A4349E">
        <w:rPr>
          <w:rFonts w:ascii="Angsana New" w:eastAsia="Times New Roman" w:hAnsi="Angsana New"/>
          <w:sz w:val="30"/>
          <w:szCs w:val="30"/>
        </w:rPr>
        <w:t>16</w:t>
      </w:r>
      <w:r w:rsidRPr="00C756BF">
        <w:rPr>
          <w:rFonts w:ascii="Angsana New" w:eastAsia="Times New Roman" w:hAnsi="Angsana New"/>
          <w:sz w:val="30"/>
          <w:szCs w:val="30"/>
          <w:cs/>
        </w:rPr>
        <w:t xml:space="preserve"> เป็นครั้งแรกต่องบการเงิน มีดังนี้</w:t>
      </w:r>
    </w:p>
    <w:p w:rsidR="00A9221D" w:rsidRPr="00E42882" w:rsidRDefault="00A9221D" w:rsidP="00AE619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eastAsia="Times New Roman" w:hAnsi="Angsana New"/>
          <w:sz w:val="16"/>
          <w:szCs w:val="16"/>
        </w:rPr>
      </w:pPr>
    </w:p>
    <w:tbl>
      <w:tblPr>
        <w:tblStyle w:val="TableGrid"/>
        <w:tblW w:w="9210" w:type="dxa"/>
        <w:tblInd w:w="5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70"/>
        <w:gridCol w:w="2340"/>
      </w:tblGrid>
      <w:tr w:rsidR="00A9221D" w:rsidRPr="00C756BF" w:rsidTr="00A9221D">
        <w:tc>
          <w:tcPr>
            <w:tcW w:w="6870" w:type="dxa"/>
          </w:tcPr>
          <w:p w:rsidR="00A9221D" w:rsidRPr="00C756BF" w:rsidRDefault="00A9221D" w:rsidP="00AE61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contextualSpacing/>
              <w:jc w:val="thaiDistribute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  <w:r w:rsidRPr="00C756BF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งบแสดงฐานะการเงิน </w:t>
            </w:r>
          </w:p>
          <w:p w:rsidR="00A9221D" w:rsidRPr="00C756BF" w:rsidRDefault="00A9221D" w:rsidP="00AE61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contextualSpacing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C756BF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4349E" w:rsidRPr="00A4349E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C756BF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756BF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มกราคม</w:t>
            </w:r>
            <w:r w:rsidRPr="00C756BF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40" w:type="dxa"/>
          </w:tcPr>
          <w:p w:rsidR="00A9221D" w:rsidRPr="00C756BF" w:rsidRDefault="00A9221D" w:rsidP="00AE61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contextualSpacing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A9221D" w:rsidRPr="00C756BF" w:rsidRDefault="00A4349E" w:rsidP="00A922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A4349E"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</w:tr>
      <w:tr w:rsidR="00A9221D" w:rsidRPr="00C756BF" w:rsidTr="00A9221D">
        <w:tc>
          <w:tcPr>
            <w:tcW w:w="6870" w:type="dxa"/>
          </w:tcPr>
          <w:p w:rsidR="00A9221D" w:rsidRPr="00C756BF" w:rsidRDefault="00A9221D" w:rsidP="00AE61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contextualSpacing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:rsidR="00A9221D" w:rsidRPr="00C756BF" w:rsidRDefault="00A9221D" w:rsidP="00A922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  <w:r w:rsidRPr="00C756BF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9221D" w:rsidRPr="00C756BF" w:rsidTr="00A9221D">
        <w:tc>
          <w:tcPr>
            <w:tcW w:w="6870" w:type="dxa"/>
          </w:tcPr>
          <w:p w:rsidR="00A9221D" w:rsidRPr="00C756BF" w:rsidRDefault="00A9221D" w:rsidP="00AE61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contextualSpacing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C756BF">
              <w:rPr>
                <w:rFonts w:ascii="Angsana New" w:eastAsia="Times New Roman" w:hAnsi="Angsana New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2340" w:type="dxa"/>
          </w:tcPr>
          <w:p w:rsidR="00A9221D" w:rsidRPr="00C756BF" w:rsidRDefault="00A4349E" w:rsidP="00A922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A4349E">
              <w:rPr>
                <w:rFonts w:ascii="Angsana New" w:eastAsia="Times New Roman" w:hAnsi="Angsana New"/>
                <w:sz w:val="30"/>
                <w:szCs w:val="30"/>
              </w:rPr>
              <w:t>41</w:t>
            </w:r>
            <w:r w:rsidR="00A9221D" w:rsidRPr="00C756BF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A4349E">
              <w:rPr>
                <w:rFonts w:ascii="Angsana New" w:eastAsia="Times New Roman" w:hAnsi="Angsana New"/>
                <w:sz w:val="30"/>
                <w:szCs w:val="30"/>
              </w:rPr>
              <w:t>479</w:t>
            </w:r>
          </w:p>
        </w:tc>
      </w:tr>
      <w:tr w:rsidR="00A9221D" w:rsidTr="00A9221D">
        <w:tc>
          <w:tcPr>
            <w:tcW w:w="6870" w:type="dxa"/>
          </w:tcPr>
          <w:p w:rsidR="00A9221D" w:rsidRPr="00C756BF" w:rsidRDefault="00A9221D" w:rsidP="00AE61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contextualSpacing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C756BF">
              <w:rPr>
                <w:rFonts w:ascii="Angsana New" w:eastAsia="Times New Roman" w:hAnsi="Angsana New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2340" w:type="dxa"/>
          </w:tcPr>
          <w:p w:rsidR="00A9221D" w:rsidRDefault="00A4349E" w:rsidP="00A922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A4349E">
              <w:rPr>
                <w:rFonts w:ascii="Angsana New" w:eastAsia="Times New Roman" w:hAnsi="Angsana New"/>
                <w:sz w:val="30"/>
                <w:szCs w:val="30"/>
              </w:rPr>
              <w:t>41</w:t>
            </w:r>
            <w:r w:rsidR="00A9221D" w:rsidRPr="00C756BF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A4349E">
              <w:rPr>
                <w:rFonts w:ascii="Angsana New" w:eastAsia="Times New Roman" w:hAnsi="Angsana New"/>
                <w:sz w:val="30"/>
                <w:szCs w:val="30"/>
              </w:rPr>
              <w:t>479</w:t>
            </w:r>
          </w:p>
        </w:tc>
      </w:tr>
    </w:tbl>
    <w:p w:rsidR="00A9221D" w:rsidRPr="008E6962" w:rsidRDefault="00E42882" w:rsidP="00AE619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eastAsia="Times New Roman" w:hAnsi="Angsana New"/>
          <w:sz w:val="30"/>
          <w:szCs w:val="30"/>
          <w:cs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33DB906" wp14:editId="01EFFC97">
                <wp:simplePos x="0" y="0"/>
                <wp:positionH relativeFrom="column">
                  <wp:posOffset>671830</wp:posOffset>
                </wp:positionH>
                <wp:positionV relativeFrom="paragraph">
                  <wp:posOffset>175260</wp:posOffset>
                </wp:positionV>
                <wp:extent cx="5734050" cy="374650"/>
                <wp:effectExtent l="0" t="0" r="0" b="635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05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2882" w:rsidRDefault="00E42882" w:rsidP="00E42882">
                            <w:r w:rsidRPr="00E42882">
                              <w:rPr>
                                <w:rFonts w:hint="cs"/>
                                <w:sz w:val="30"/>
                                <w:szCs w:val="30"/>
                                <w:cs/>
                              </w:rPr>
                              <w:t>กรรมการ</w:t>
                            </w:r>
                            <w:r>
                              <w:t>__________________________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 w:rsidRPr="00E42882">
                              <w:rPr>
                                <w:rFonts w:hint="cs"/>
                                <w:sz w:val="30"/>
                                <w:szCs w:val="30"/>
                                <w:cs/>
                              </w:rPr>
                              <w:t>กรรมการ</w:t>
                            </w:r>
                            <w:r>
                              <w:t>__________________________</w:t>
                            </w:r>
                          </w:p>
                          <w:p w:rsidR="00E42882" w:rsidRDefault="00E42882" w:rsidP="00E4288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533DB90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2.9pt;margin-top:13.8pt;width:451.5pt;height:29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" stroked="f">
                <v:textbox>
                  <w:txbxContent>
                    <w:p w:rsidR="00E42882" w:rsidRDefault="00E42882" w:rsidP="00E42882">
                      <w:r w:rsidRPr="00E42882">
                        <w:rPr>
                          <w:rFonts w:hint="cs"/>
                          <w:sz w:val="30"/>
                          <w:szCs w:val="30"/>
                          <w:cs/>
                        </w:rPr>
                        <w:t>กรรมการ</w:t>
                      </w:r>
                      <w:r>
                        <w:t>__________________________</w:t>
                      </w:r>
                      <w:r>
                        <w:tab/>
                      </w:r>
                      <w:r>
                        <w:tab/>
                      </w:r>
                      <w:r w:rsidRPr="00E42882">
                        <w:rPr>
                          <w:rFonts w:hint="cs"/>
                          <w:sz w:val="30"/>
                          <w:szCs w:val="30"/>
                          <w:cs/>
                        </w:rPr>
                        <w:t>กรรมการ</w:t>
                      </w:r>
                      <w:r>
                        <w:t>__________________________</w:t>
                      </w:r>
                    </w:p>
                    <w:p w:rsidR="00E42882" w:rsidRDefault="00E42882" w:rsidP="00E42882"/>
                  </w:txbxContent>
                </v:textbox>
              </v:shape>
            </w:pict>
          </mc:Fallback>
        </mc:AlternateContent>
      </w:r>
    </w:p>
    <w:sectPr w:rsidR="00A9221D" w:rsidRPr="008E6962" w:rsidSect="0056204C">
      <w:headerReference w:type="first" r:id="rId11"/>
      <w:footerReference w:type="first" r:id="rId12"/>
      <w:pgSz w:w="11909" w:h="16834" w:code="9"/>
      <w:pgMar w:top="691" w:right="1152" w:bottom="720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528B" w:rsidRDefault="00DF528B" w:rsidP="004956B4">
      <w:r>
        <w:separator/>
      </w:r>
    </w:p>
  </w:endnote>
  <w:endnote w:type="continuationSeparator" w:id="0">
    <w:p w:rsidR="00DF528B" w:rsidRDefault="00DF528B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71" w:rsidRPr="00963735" w:rsidRDefault="006F5D71" w:rsidP="00F90FD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  <w:r w:rsidRPr="00AE1804">
      <w:rPr>
        <w:rStyle w:val="PageNumber"/>
        <w:rFonts w:ascii="Angsana New" w:hAnsi="Angsana New"/>
        <w:i/>
        <w:iCs/>
        <w:sz w:val="28"/>
        <w:szCs w:val="28"/>
      </w:rPr>
      <w:fldChar w:fldCharType="begin"/>
    </w:r>
    <w:r w:rsidRPr="00AE1804">
      <w:rPr>
        <w:rStyle w:val="PageNumber"/>
        <w:rFonts w:ascii="Angsana New" w:hAnsi="Angsana New"/>
        <w:i/>
        <w:iCs/>
        <w:sz w:val="28"/>
        <w:szCs w:val="28"/>
      </w:rPr>
      <w:instrText xml:space="preserve"> FILENAME </w:instrText>
    </w:r>
    <w:r w:rsidRPr="00AE1804">
      <w:rPr>
        <w:rStyle w:val="PageNumber"/>
        <w:rFonts w:ascii="Angsana New" w:hAnsi="Angsana New"/>
        <w:i/>
        <w:iCs/>
        <w:sz w:val="28"/>
        <w:szCs w:val="28"/>
      </w:rPr>
      <w:fldChar w:fldCharType="separate"/>
    </w:r>
    <w:r w:rsidR="00964D30">
      <w:rPr>
        <w:rStyle w:val="PageNumber"/>
        <w:rFonts w:ascii="Angsana New" w:hAnsi="Angsana New"/>
        <w:i/>
        <w:iCs/>
        <w:noProof/>
        <w:sz w:val="28"/>
        <w:szCs w:val="28"/>
      </w:rPr>
      <w:t>kas003a191a-12t-1 V.5</w:t>
    </w:r>
    <w:r w:rsidRPr="00AE1804">
      <w:rPr>
        <w:rStyle w:val="PageNumber"/>
        <w:rFonts w:ascii="Angsana New" w:hAnsi="Angsana New"/>
        <w:i/>
        <w:iCs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528B" w:rsidRDefault="00DF528B" w:rsidP="004956B4">
      <w:r>
        <w:separator/>
      </w:r>
    </w:p>
  </w:footnote>
  <w:footnote w:type="continuationSeparator" w:id="0">
    <w:p w:rsidR="00DF528B" w:rsidRDefault="00DF528B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71" w:rsidRDefault="006F5D71" w:rsidP="003070A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</w:t>
    </w:r>
    <w:r w:rsidRPr="00887BB5">
      <w:rPr>
        <w:rFonts w:ascii="Angsana New" w:hAnsi="Angsana New" w:hint="cs"/>
        <w:b w:val="0"/>
        <w:bCs/>
        <w:sz w:val="32"/>
        <w:szCs w:val="32"/>
        <w:cs/>
        <w:lang w:bidi="th-TH"/>
      </w:rPr>
      <w:t>หลักทรัพย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์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887BB5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กสิกรไทย จำกัด </w:t>
    </w:r>
    <w:r w:rsidRPr="00790D05">
      <w:rPr>
        <w:rFonts w:ascii="Angsana New" w:hAnsi="Angsana New"/>
        <w:sz w:val="32"/>
        <w:szCs w:val="32"/>
        <w:lang w:bidi="th-TH"/>
      </w:rPr>
      <w:t>(</w:t>
    </w:r>
    <w:r w:rsidRPr="00887BB5">
      <w:rPr>
        <w:rFonts w:ascii="Angsana New" w:hAnsi="Angsana New" w:hint="cs"/>
        <w:b w:val="0"/>
        <w:bCs/>
        <w:sz w:val="32"/>
        <w:szCs w:val="32"/>
        <w:cs/>
        <w:lang w:bidi="th-TH"/>
      </w:rPr>
      <w:t>มหาชน</w:t>
    </w:r>
    <w:r w:rsidRPr="00790D05">
      <w:rPr>
        <w:rFonts w:ascii="Angsana New" w:hAnsi="Angsana New"/>
        <w:sz w:val="32"/>
        <w:szCs w:val="32"/>
        <w:lang w:bidi="th-TH"/>
      </w:rPr>
      <w:t>)</w:t>
    </w:r>
  </w:p>
  <w:p w:rsidR="006F5D71" w:rsidRDefault="006F5D71" w:rsidP="00A220F5">
    <w:pPr>
      <w:pStyle w:val="acctmainheading"/>
      <w:tabs>
        <w:tab w:val="center" w:pos="4802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ab/>
    </w:r>
  </w:p>
  <w:p w:rsidR="006F5D71" w:rsidRDefault="006F5D71" w:rsidP="006719A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8E6962">
      <w:rPr>
        <w:rFonts w:ascii="Angsana New" w:hAnsi="Angsana New" w:hint="cs"/>
        <w:sz w:val="32"/>
        <w:szCs w:val="32"/>
        <w:lang w:val="en-US" w:bidi="th-TH"/>
      </w:rPr>
      <w:t>31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ธันวาคม</w:t>
    </w:r>
    <w:r w:rsidRPr="008E6962">
      <w:rPr>
        <w:rFonts w:ascii="Angsana New" w:hAnsi="Angsana New" w:hint="cs"/>
        <w:sz w:val="32"/>
        <w:szCs w:val="32"/>
        <w:cs/>
        <w:lang w:bidi="th-TH"/>
      </w:rPr>
      <w:t xml:space="preserve"> </w:t>
    </w:r>
    <w:r w:rsidRPr="008E6962">
      <w:rPr>
        <w:rFonts w:ascii="Angsana New" w:hAnsi="Angsana New" w:hint="cs"/>
        <w:sz w:val="32"/>
        <w:szCs w:val="32"/>
        <w:lang w:val="en-US" w:bidi="th-TH"/>
      </w:rPr>
      <w:t>25</w:t>
    </w:r>
    <w:r w:rsidRPr="008E6962">
      <w:rPr>
        <w:rFonts w:ascii="Angsana New" w:hAnsi="Angsana New"/>
        <w:sz w:val="32"/>
        <w:szCs w:val="32"/>
        <w:lang w:bidi="th-TH"/>
      </w:rPr>
      <w:t>6</w:t>
    </w:r>
    <w:r w:rsidRPr="008E6962">
      <w:rPr>
        <w:rFonts w:ascii="Angsana New" w:hAnsi="Angsana New" w:hint="cs"/>
        <w:sz w:val="32"/>
        <w:szCs w:val="32"/>
        <w:lang w:val="en-US" w:bidi="th-TH"/>
      </w:rPr>
      <w:t>2</w:t>
    </w:r>
  </w:p>
  <w:p w:rsidR="006F5D71" w:rsidRPr="006719A6" w:rsidRDefault="006F5D71" w:rsidP="003070A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71" w:rsidRDefault="006F5D71" w:rsidP="003928ED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บริษัทหลักทรัพย์ กสิกรไทย จำกัด (มหาชน) จำกัด</w:t>
    </w:r>
  </w:p>
  <w:p w:rsidR="006F5D71" w:rsidRDefault="006F5D71" w:rsidP="00124287">
    <w:pPr>
      <w:tabs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:rsidR="006F5D71" w:rsidRDefault="006F5D71" w:rsidP="003928ED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สำหรับแต่ละปีสิ้นสุดวันที่ </w:t>
    </w:r>
    <w:r w:rsidRPr="000B5D60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0B5D60">
      <w:rPr>
        <w:rFonts w:ascii="Angsana New" w:hAnsi="Angsana New" w:hint="cs"/>
        <w:b/>
        <w:bCs/>
        <w:sz w:val="32"/>
        <w:szCs w:val="32"/>
      </w:rPr>
      <w:t>2550</w:t>
    </w:r>
    <w:r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0B5D60">
      <w:rPr>
        <w:rFonts w:ascii="Angsana New" w:hAnsi="Angsana New" w:hint="cs"/>
        <w:b/>
        <w:bCs/>
        <w:sz w:val="32"/>
        <w:szCs w:val="32"/>
      </w:rPr>
      <w:t>2549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:rsidR="006F5D71" w:rsidRPr="003928ED" w:rsidRDefault="006F5D71" w:rsidP="003928ED">
    <w:pPr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71" w:rsidRDefault="006F5D71" w:rsidP="003928ED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บริษัทหลักทรัพย์ กสิกรไทย จำกัด (มหาชน) จำกัด</w:t>
    </w:r>
  </w:p>
  <w:p w:rsidR="006F5D71" w:rsidRDefault="006F5D71" w:rsidP="00124287">
    <w:pPr>
      <w:tabs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:rsidR="006F5D71" w:rsidRDefault="006F5D71" w:rsidP="003928ED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สำหรับแต่ละปีสิ้นสุดวันที่ </w:t>
    </w:r>
    <w:r w:rsidRPr="000B5D60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0B5D60">
      <w:rPr>
        <w:rFonts w:ascii="Angsana New" w:hAnsi="Angsana New" w:hint="cs"/>
        <w:b/>
        <w:bCs/>
        <w:sz w:val="32"/>
        <w:szCs w:val="32"/>
      </w:rPr>
      <w:t>2550</w:t>
    </w:r>
    <w:r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0B5D60">
      <w:rPr>
        <w:rFonts w:ascii="Angsana New" w:hAnsi="Angsana New" w:hint="cs"/>
        <w:b/>
        <w:bCs/>
        <w:sz w:val="32"/>
        <w:szCs w:val="32"/>
      </w:rPr>
      <w:t>2549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:rsidR="006F5D71" w:rsidRPr="00AE1804" w:rsidRDefault="006F5D71" w:rsidP="003928ED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D4AAF"/>
    <w:multiLevelType w:val="hybridMultilevel"/>
    <w:tmpl w:val="FF82C0CE"/>
    <w:lvl w:ilvl="0" w:tplc="8300F5D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9B76234"/>
    <w:multiLevelType w:val="hybridMultilevel"/>
    <w:tmpl w:val="62420846"/>
    <w:lvl w:ilvl="0" w:tplc="BA8AD386">
      <w:start w:val="8"/>
      <w:numFmt w:val="bullet"/>
      <w:lvlText w:val="﷐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6B5FD3"/>
    <w:multiLevelType w:val="singleLevel"/>
    <w:tmpl w:val="B99649A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C9D08A6"/>
    <w:multiLevelType w:val="multilevel"/>
    <w:tmpl w:val="82102EE0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>
    <w:nsid w:val="0FE4524E"/>
    <w:multiLevelType w:val="hybridMultilevel"/>
    <w:tmpl w:val="C34E1952"/>
    <w:lvl w:ilvl="0" w:tplc="304C434A">
      <w:start w:val="5"/>
      <w:numFmt w:val="bullet"/>
      <w:lvlText w:val="-"/>
      <w:lvlJc w:val="left"/>
      <w:pPr>
        <w:ind w:left="257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7" w:hanging="360"/>
      </w:pPr>
      <w:rPr>
        <w:rFonts w:ascii="Wingdings" w:hAnsi="Wingdings" w:hint="default"/>
      </w:rPr>
    </w:lvl>
  </w:abstractNum>
  <w:abstractNum w:abstractNumId="7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>
    <w:nsid w:val="11A21903"/>
    <w:multiLevelType w:val="multilevel"/>
    <w:tmpl w:val="65CEF80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14A532B7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>
    <w:nsid w:val="1BBB1DAA"/>
    <w:multiLevelType w:val="hybridMultilevel"/>
    <w:tmpl w:val="E3C81056"/>
    <w:lvl w:ilvl="0" w:tplc="0092570C">
      <w:start w:val="5"/>
      <w:numFmt w:val="bullet"/>
      <w:lvlText w:val="﷐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>
    <w:nsid w:val="239961B1"/>
    <w:multiLevelType w:val="hybridMultilevel"/>
    <w:tmpl w:val="B2C810F0"/>
    <w:lvl w:ilvl="0" w:tplc="C170563C">
      <w:start w:val="22"/>
      <w:numFmt w:val="bullet"/>
      <w:lvlText w:val="-"/>
      <w:lvlJc w:val="left"/>
      <w:pPr>
        <w:ind w:left="69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4">
    <w:nsid w:val="2F6B5622"/>
    <w:multiLevelType w:val="hybridMultilevel"/>
    <w:tmpl w:val="0ED2CA1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2F85448D"/>
    <w:multiLevelType w:val="hybridMultilevel"/>
    <w:tmpl w:val="AFD2B1EA"/>
    <w:lvl w:ilvl="0" w:tplc="BF886E22">
      <w:numFmt w:val="bullet"/>
      <w:lvlText w:val="﷐"/>
      <w:lvlJc w:val="left"/>
      <w:pPr>
        <w:ind w:left="930" w:hanging="57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3B834C6A"/>
    <w:multiLevelType w:val="multilevel"/>
    <w:tmpl w:val="51A6C0E0"/>
    <w:lvl w:ilvl="0">
      <w:start w:val="53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>
    <w:nsid w:val="3F403222"/>
    <w:multiLevelType w:val="hybridMultilevel"/>
    <w:tmpl w:val="1366807E"/>
    <w:lvl w:ilvl="0" w:tplc="386E4EA8">
      <w:start w:val="4"/>
      <w:numFmt w:val="bullet"/>
      <w:lvlText w:val="-"/>
      <w:lvlJc w:val="left"/>
      <w:pPr>
        <w:ind w:left="297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7" w:hanging="360"/>
      </w:pPr>
      <w:rPr>
        <w:rFonts w:ascii="Wingdings" w:hAnsi="Wingdings" w:hint="default"/>
      </w:rPr>
    </w:lvl>
  </w:abstractNum>
  <w:abstractNum w:abstractNumId="19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402D3EFE"/>
    <w:multiLevelType w:val="hybridMultilevel"/>
    <w:tmpl w:val="7A6A8FE6"/>
    <w:lvl w:ilvl="0" w:tplc="5FFE27AC">
      <w:start w:val="6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05215E"/>
    <w:multiLevelType w:val="hybridMultilevel"/>
    <w:tmpl w:val="7C4274BE"/>
    <w:lvl w:ilvl="0" w:tplc="3CA6FD08">
      <w:start w:val="1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1AA55F0"/>
    <w:multiLevelType w:val="hybridMultilevel"/>
    <w:tmpl w:val="3EF8254C"/>
    <w:lvl w:ilvl="0" w:tplc="0268BBDA">
      <w:start w:val="22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B8527A"/>
    <w:multiLevelType w:val="hybridMultilevel"/>
    <w:tmpl w:val="E828E11A"/>
    <w:lvl w:ilvl="0" w:tplc="C846ACF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>
    <w:nsid w:val="4A247B20"/>
    <w:multiLevelType w:val="hybridMultilevel"/>
    <w:tmpl w:val="1416DC8E"/>
    <w:lvl w:ilvl="0" w:tplc="F3627B42">
      <w:start w:val="2"/>
      <w:numFmt w:val="bullet"/>
      <w:lvlText w:val="﷐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9D49F3"/>
    <w:multiLevelType w:val="hybridMultilevel"/>
    <w:tmpl w:val="8624BAE6"/>
    <w:lvl w:ilvl="0" w:tplc="8110BEB4">
      <w:start w:val="2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4E902864"/>
    <w:multiLevelType w:val="hybridMultilevel"/>
    <w:tmpl w:val="9CF2558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56443BB0"/>
    <w:multiLevelType w:val="hybridMultilevel"/>
    <w:tmpl w:val="07F24542"/>
    <w:lvl w:ilvl="0" w:tplc="DDF81110">
      <w:start w:val="4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CD36540"/>
    <w:multiLevelType w:val="hybridMultilevel"/>
    <w:tmpl w:val="462ED14C"/>
    <w:lvl w:ilvl="0" w:tplc="5E8A4FB4">
      <w:numFmt w:val="bullet"/>
      <w:lvlText w:val="-"/>
      <w:lvlJc w:val="left"/>
      <w:pPr>
        <w:ind w:left="1066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30">
    <w:nsid w:val="5F7140C0"/>
    <w:multiLevelType w:val="hybridMultilevel"/>
    <w:tmpl w:val="97B6C0F2"/>
    <w:lvl w:ilvl="0" w:tplc="3FEE16DE">
      <w:start w:val="499"/>
      <w:numFmt w:val="bullet"/>
      <w:lvlText w:val="-"/>
      <w:lvlJc w:val="left"/>
      <w:pPr>
        <w:ind w:left="281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31">
    <w:nsid w:val="610E1DA7"/>
    <w:multiLevelType w:val="multilevel"/>
    <w:tmpl w:val="AF0294C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>
    <w:nsid w:val="66645D90"/>
    <w:multiLevelType w:val="hybridMultilevel"/>
    <w:tmpl w:val="F2C2AABA"/>
    <w:lvl w:ilvl="0" w:tplc="4A808B34">
      <w:start w:val="43"/>
      <w:numFmt w:val="bullet"/>
      <w:lvlText w:val="-"/>
      <w:lvlJc w:val="left"/>
      <w:pPr>
        <w:ind w:left="281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33">
    <w:nsid w:val="6DC438AC"/>
    <w:multiLevelType w:val="hybridMultilevel"/>
    <w:tmpl w:val="9426D97C"/>
    <w:lvl w:ilvl="0" w:tplc="53F09D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cs"/>
        <w:sz w:val="28"/>
      </w:rPr>
    </w:lvl>
    <w:lvl w:ilvl="1" w:tplc="EDAA3536">
      <w:start w:val="36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cs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4">
    <w:nsid w:val="6F8F07B4"/>
    <w:multiLevelType w:val="multilevel"/>
    <w:tmpl w:val="67A23F10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>
    <w:nsid w:val="71B862B9"/>
    <w:multiLevelType w:val="hybridMultilevel"/>
    <w:tmpl w:val="0A1C2962"/>
    <w:lvl w:ilvl="0" w:tplc="5150E6FC">
      <w:start w:val="252"/>
      <w:numFmt w:val="bullet"/>
      <w:lvlText w:val="-"/>
      <w:lvlJc w:val="left"/>
      <w:pPr>
        <w:ind w:left="810" w:hanging="360"/>
      </w:pPr>
      <w:rPr>
        <w:rFonts w:ascii="Angsana New" w:eastAsia="Batang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6">
    <w:nsid w:val="72514C7D"/>
    <w:multiLevelType w:val="multilevel"/>
    <w:tmpl w:val="4B4C243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>
    <w:nsid w:val="74F06023"/>
    <w:multiLevelType w:val="hybridMultilevel"/>
    <w:tmpl w:val="A80208C8"/>
    <w:lvl w:ilvl="0" w:tplc="1B9471D4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5592893"/>
    <w:multiLevelType w:val="hybridMultilevel"/>
    <w:tmpl w:val="A75C0C5A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9">
    <w:nsid w:val="79980C1D"/>
    <w:multiLevelType w:val="hybridMultilevel"/>
    <w:tmpl w:val="FF82C0CE"/>
    <w:lvl w:ilvl="0" w:tplc="8300F5D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7E7A6A5C"/>
    <w:multiLevelType w:val="multilevel"/>
    <w:tmpl w:val="474CC2D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6"/>
  </w:num>
  <w:num w:numId="2">
    <w:abstractNumId w:val="27"/>
  </w:num>
  <w:num w:numId="3">
    <w:abstractNumId w:val="20"/>
  </w:num>
  <w:num w:numId="4">
    <w:abstractNumId w:val="37"/>
  </w:num>
  <w:num w:numId="5">
    <w:abstractNumId w:val="6"/>
  </w:num>
  <w:num w:numId="6">
    <w:abstractNumId w:val="28"/>
  </w:num>
  <w:num w:numId="7">
    <w:abstractNumId w:val="18"/>
  </w:num>
  <w:num w:numId="8">
    <w:abstractNumId w:val="35"/>
  </w:num>
  <w:num w:numId="9">
    <w:abstractNumId w:val="25"/>
  </w:num>
  <w:num w:numId="10">
    <w:abstractNumId w:val="1"/>
  </w:num>
  <w:num w:numId="11">
    <w:abstractNumId w:val="15"/>
  </w:num>
  <w:num w:numId="12">
    <w:abstractNumId w:val="38"/>
  </w:num>
  <w:num w:numId="13">
    <w:abstractNumId w:val="33"/>
  </w:num>
  <w:num w:numId="14">
    <w:abstractNumId w:val="22"/>
  </w:num>
  <w:num w:numId="15">
    <w:abstractNumId w:val="13"/>
  </w:num>
  <w:num w:numId="16">
    <w:abstractNumId w:val="30"/>
  </w:num>
  <w:num w:numId="17">
    <w:abstractNumId w:val="32"/>
  </w:num>
  <w:num w:numId="18">
    <w:abstractNumId w:val="7"/>
  </w:num>
  <w:num w:numId="19">
    <w:abstractNumId w:val="26"/>
  </w:num>
  <w:num w:numId="20">
    <w:abstractNumId w:val="5"/>
  </w:num>
  <w:num w:numId="21">
    <w:abstractNumId w:val="24"/>
  </w:num>
  <w:num w:numId="22">
    <w:abstractNumId w:val="11"/>
  </w:num>
  <w:num w:numId="23">
    <w:abstractNumId w:val="21"/>
  </w:num>
  <w:num w:numId="24">
    <w:abstractNumId w:val="24"/>
  </w:num>
  <w:num w:numId="25">
    <w:abstractNumId w:val="2"/>
  </w:num>
  <w:num w:numId="26">
    <w:abstractNumId w:val="19"/>
  </w:num>
  <w:num w:numId="27">
    <w:abstractNumId w:val="12"/>
  </w:num>
  <w:num w:numId="28">
    <w:abstractNumId w:val="17"/>
  </w:num>
  <w:num w:numId="29">
    <w:abstractNumId w:val="10"/>
  </w:num>
  <w:num w:numId="30">
    <w:abstractNumId w:val="0"/>
  </w:num>
  <w:num w:numId="31">
    <w:abstractNumId w:val="39"/>
  </w:num>
  <w:num w:numId="32">
    <w:abstractNumId w:val="40"/>
  </w:num>
  <w:num w:numId="33">
    <w:abstractNumId w:val="8"/>
  </w:num>
  <w:num w:numId="34">
    <w:abstractNumId w:val="4"/>
  </w:num>
  <w:num w:numId="35">
    <w:abstractNumId w:val="36"/>
  </w:num>
  <w:num w:numId="36">
    <w:abstractNumId w:val="34"/>
  </w:num>
  <w:num w:numId="37">
    <w:abstractNumId w:val="31"/>
  </w:num>
  <w:num w:numId="38">
    <w:abstractNumId w:val="29"/>
  </w:num>
  <w:num w:numId="39">
    <w:abstractNumId w:val="3"/>
  </w:num>
  <w:num w:numId="40">
    <w:abstractNumId w:val="9"/>
  </w:num>
  <w:num w:numId="41">
    <w:abstractNumId w:val="23"/>
  </w:num>
  <w:num w:numId="42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raftWatermark" w:val="0"/>
  </w:docVars>
  <w:rsids>
    <w:rsidRoot w:val="00127299"/>
    <w:rsid w:val="00000A65"/>
    <w:rsid w:val="0000124B"/>
    <w:rsid w:val="000019C7"/>
    <w:rsid w:val="000022C3"/>
    <w:rsid w:val="00002354"/>
    <w:rsid w:val="00002766"/>
    <w:rsid w:val="00002884"/>
    <w:rsid w:val="00003294"/>
    <w:rsid w:val="00003669"/>
    <w:rsid w:val="0000390D"/>
    <w:rsid w:val="00003926"/>
    <w:rsid w:val="0000398C"/>
    <w:rsid w:val="00004962"/>
    <w:rsid w:val="00004A63"/>
    <w:rsid w:val="000055C0"/>
    <w:rsid w:val="00005DBD"/>
    <w:rsid w:val="00006074"/>
    <w:rsid w:val="00006855"/>
    <w:rsid w:val="00007074"/>
    <w:rsid w:val="000070B1"/>
    <w:rsid w:val="000076E5"/>
    <w:rsid w:val="00007856"/>
    <w:rsid w:val="0000793D"/>
    <w:rsid w:val="000079ED"/>
    <w:rsid w:val="00007DFF"/>
    <w:rsid w:val="00007F14"/>
    <w:rsid w:val="000126F1"/>
    <w:rsid w:val="0001288A"/>
    <w:rsid w:val="00012B7B"/>
    <w:rsid w:val="00012CBC"/>
    <w:rsid w:val="00012F68"/>
    <w:rsid w:val="000137CF"/>
    <w:rsid w:val="00013A7F"/>
    <w:rsid w:val="00013C36"/>
    <w:rsid w:val="00013E80"/>
    <w:rsid w:val="0001431E"/>
    <w:rsid w:val="0001472C"/>
    <w:rsid w:val="000151F5"/>
    <w:rsid w:val="0001546C"/>
    <w:rsid w:val="00015AE2"/>
    <w:rsid w:val="00015AE3"/>
    <w:rsid w:val="00015BE3"/>
    <w:rsid w:val="00016985"/>
    <w:rsid w:val="00016DFA"/>
    <w:rsid w:val="00016F6E"/>
    <w:rsid w:val="0001783E"/>
    <w:rsid w:val="00017A79"/>
    <w:rsid w:val="00017C7A"/>
    <w:rsid w:val="00017E76"/>
    <w:rsid w:val="00020964"/>
    <w:rsid w:val="00020CD2"/>
    <w:rsid w:val="00021329"/>
    <w:rsid w:val="0002220B"/>
    <w:rsid w:val="00022271"/>
    <w:rsid w:val="0002235A"/>
    <w:rsid w:val="0002358F"/>
    <w:rsid w:val="000238CE"/>
    <w:rsid w:val="000239B9"/>
    <w:rsid w:val="00023AAA"/>
    <w:rsid w:val="00023E11"/>
    <w:rsid w:val="000249D1"/>
    <w:rsid w:val="000250B8"/>
    <w:rsid w:val="00026ADD"/>
    <w:rsid w:val="0002714C"/>
    <w:rsid w:val="00027626"/>
    <w:rsid w:val="000279AA"/>
    <w:rsid w:val="00030176"/>
    <w:rsid w:val="00030782"/>
    <w:rsid w:val="0003099A"/>
    <w:rsid w:val="00030B3B"/>
    <w:rsid w:val="00030C22"/>
    <w:rsid w:val="00030CD3"/>
    <w:rsid w:val="00031020"/>
    <w:rsid w:val="000315D2"/>
    <w:rsid w:val="0003166B"/>
    <w:rsid w:val="00031CF7"/>
    <w:rsid w:val="00031FB4"/>
    <w:rsid w:val="00032081"/>
    <w:rsid w:val="000325CC"/>
    <w:rsid w:val="0003293E"/>
    <w:rsid w:val="00032B6F"/>
    <w:rsid w:val="00032D0D"/>
    <w:rsid w:val="0003375B"/>
    <w:rsid w:val="000339B8"/>
    <w:rsid w:val="00033FBD"/>
    <w:rsid w:val="000341B3"/>
    <w:rsid w:val="0003469C"/>
    <w:rsid w:val="00034BB8"/>
    <w:rsid w:val="0003500E"/>
    <w:rsid w:val="00035538"/>
    <w:rsid w:val="000355EF"/>
    <w:rsid w:val="00035898"/>
    <w:rsid w:val="00035AA5"/>
    <w:rsid w:val="00035D7E"/>
    <w:rsid w:val="00035EEE"/>
    <w:rsid w:val="000362C6"/>
    <w:rsid w:val="00036C50"/>
    <w:rsid w:val="00036DD6"/>
    <w:rsid w:val="000371F0"/>
    <w:rsid w:val="0003738A"/>
    <w:rsid w:val="00037408"/>
    <w:rsid w:val="000376DB"/>
    <w:rsid w:val="000377D5"/>
    <w:rsid w:val="00037B04"/>
    <w:rsid w:val="000403CB"/>
    <w:rsid w:val="00040979"/>
    <w:rsid w:val="00040C06"/>
    <w:rsid w:val="00042CD3"/>
    <w:rsid w:val="00043E34"/>
    <w:rsid w:val="00043F0E"/>
    <w:rsid w:val="00044C53"/>
    <w:rsid w:val="00045015"/>
    <w:rsid w:val="0004659E"/>
    <w:rsid w:val="00046A4F"/>
    <w:rsid w:val="000472B5"/>
    <w:rsid w:val="0004747D"/>
    <w:rsid w:val="00047A3E"/>
    <w:rsid w:val="000500A6"/>
    <w:rsid w:val="00050814"/>
    <w:rsid w:val="00050D84"/>
    <w:rsid w:val="00050ECE"/>
    <w:rsid w:val="00051598"/>
    <w:rsid w:val="00051BB2"/>
    <w:rsid w:val="00051CDB"/>
    <w:rsid w:val="0005225C"/>
    <w:rsid w:val="000524AF"/>
    <w:rsid w:val="0005270D"/>
    <w:rsid w:val="00052989"/>
    <w:rsid w:val="0005320C"/>
    <w:rsid w:val="000534E9"/>
    <w:rsid w:val="00053554"/>
    <w:rsid w:val="00054546"/>
    <w:rsid w:val="00055387"/>
    <w:rsid w:val="00055655"/>
    <w:rsid w:val="0005594C"/>
    <w:rsid w:val="00055960"/>
    <w:rsid w:val="00055D63"/>
    <w:rsid w:val="000560EB"/>
    <w:rsid w:val="000566AD"/>
    <w:rsid w:val="000571AF"/>
    <w:rsid w:val="000574A2"/>
    <w:rsid w:val="000574DA"/>
    <w:rsid w:val="00057636"/>
    <w:rsid w:val="0005772B"/>
    <w:rsid w:val="00057F00"/>
    <w:rsid w:val="0006040B"/>
    <w:rsid w:val="00060CE2"/>
    <w:rsid w:val="00060D1D"/>
    <w:rsid w:val="00060E06"/>
    <w:rsid w:val="0006113B"/>
    <w:rsid w:val="000612DC"/>
    <w:rsid w:val="000612FF"/>
    <w:rsid w:val="00061A06"/>
    <w:rsid w:val="000620B6"/>
    <w:rsid w:val="000622B0"/>
    <w:rsid w:val="000627D5"/>
    <w:rsid w:val="00063636"/>
    <w:rsid w:val="000636AB"/>
    <w:rsid w:val="000637D4"/>
    <w:rsid w:val="00063C2E"/>
    <w:rsid w:val="00063C84"/>
    <w:rsid w:val="0006439F"/>
    <w:rsid w:val="0006446A"/>
    <w:rsid w:val="0006451B"/>
    <w:rsid w:val="000646A7"/>
    <w:rsid w:val="00064AA6"/>
    <w:rsid w:val="000650E1"/>
    <w:rsid w:val="0006565A"/>
    <w:rsid w:val="000656E1"/>
    <w:rsid w:val="00065B52"/>
    <w:rsid w:val="00065C80"/>
    <w:rsid w:val="000667D0"/>
    <w:rsid w:val="000669DB"/>
    <w:rsid w:val="00066AD5"/>
    <w:rsid w:val="00066BFA"/>
    <w:rsid w:val="00067661"/>
    <w:rsid w:val="000679CA"/>
    <w:rsid w:val="00067D22"/>
    <w:rsid w:val="00067FFD"/>
    <w:rsid w:val="0007030B"/>
    <w:rsid w:val="00070393"/>
    <w:rsid w:val="00070655"/>
    <w:rsid w:val="000706AC"/>
    <w:rsid w:val="000728C0"/>
    <w:rsid w:val="0007307D"/>
    <w:rsid w:val="000730CF"/>
    <w:rsid w:val="0007331C"/>
    <w:rsid w:val="00073437"/>
    <w:rsid w:val="0007363E"/>
    <w:rsid w:val="0007375B"/>
    <w:rsid w:val="0007399F"/>
    <w:rsid w:val="00073DE7"/>
    <w:rsid w:val="000744FA"/>
    <w:rsid w:val="00074575"/>
    <w:rsid w:val="0007509B"/>
    <w:rsid w:val="000751B4"/>
    <w:rsid w:val="000754D3"/>
    <w:rsid w:val="0007553A"/>
    <w:rsid w:val="000755C9"/>
    <w:rsid w:val="00075D7A"/>
    <w:rsid w:val="00075F25"/>
    <w:rsid w:val="000765BC"/>
    <w:rsid w:val="000766AE"/>
    <w:rsid w:val="00076889"/>
    <w:rsid w:val="00076E2B"/>
    <w:rsid w:val="00077086"/>
    <w:rsid w:val="00077DA6"/>
    <w:rsid w:val="00080280"/>
    <w:rsid w:val="000804FA"/>
    <w:rsid w:val="000809DC"/>
    <w:rsid w:val="00080A86"/>
    <w:rsid w:val="00080E15"/>
    <w:rsid w:val="0008106C"/>
    <w:rsid w:val="00081166"/>
    <w:rsid w:val="000814B5"/>
    <w:rsid w:val="000814EB"/>
    <w:rsid w:val="00081A36"/>
    <w:rsid w:val="00081BA3"/>
    <w:rsid w:val="000823D3"/>
    <w:rsid w:val="00082776"/>
    <w:rsid w:val="00082E1F"/>
    <w:rsid w:val="00082F02"/>
    <w:rsid w:val="000834ED"/>
    <w:rsid w:val="0008356D"/>
    <w:rsid w:val="00083A7E"/>
    <w:rsid w:val="00084267"/>
    <w:rsid w:val="00085361"/>
    <w:rsid w:val="00085793"/>
    <w:rsid w:val="000858C6"/>
    <w:rsid w:val="00085BAB"/>
    <w:rsid w:val="00085C28"/>
    <w:rsid w:val="00085EDA"/>
    <w:rsid w:val="00085F06"/>
    <w:rsid w:val="000865A4"/>
    <w:rsid w:val="0008690C"/>
    <w:rsid w:val="00086A0B"/>
    <w:rsid w:val="00086C1E"/>
    <w:rsid w:val="00086C91"/>
    <w:rsid w:val="000875F8"/>
    <w:rsid w:val="00087A22"/>
    <w:rsid w:val="00087C9A"/>
    <w:rsid w:val="00087FDF"/>
    <w:rsid w:val="00090859"/>
    <w:rsid w:val="00090D1B"/>
    <w:rsid w:val="00090ED3"/>
    <w:rsid w:val="000916F8"/>
    <w:rsid w:val="00091A8E"/>
    <w:rsid w:val="0009300B"/>
    <w:rsid w:val="00093DC3"/>
    <w:rsid w:val="00093DE8"/>
    <w:rsid w:val="00094074"/>
    <w:rsid w:val="000941F3"/>
    <w:rsid w:val="00094494"/>
    <w:rsid w:val="000948F6"/>
    <w:rsid w:val="0009511D"/>
    <w:rsid w:val="000953FC"/>
    <w:rsid w:val="00095C81"/>
    <w:rsid w:val="00096315"/>
    <w:rsid w:val="00096768"/>
    <w:rsid w:val="0009677F"/>
    <w:rsid w:val="00096B5D"/>
    <w:rsid w:val="00096DA9"/>
    <w:rsid w:val="00096E0A"/>
    <w:rsid w:val="00096E26"/>
    <w:rsid w:val="00097168"/>
    <w:rsid w:val="0009724F"/>
    <w:rsid w:val="0009749E"/>
    <w:rsid w:val="0009756E"/>
    <w:rsid w:val="000A090F"/>
    <w:rsid w:val="000A0CE4"/>
    <w:rsid w:val="000A158E"/>
    <w:rsid w:val="000A1811"/>
    <w:rsid w:val="000A22C8"/>
    <w:rsid w:val="000A25E9"/>
    <w:rsid w:val="000A2FD3"/>
    <w:rsid w:val="000A31EB"/>
    <w:rsid w:val="000A3271"/>
    <w:rsid w:val="000A3809"/>
    <w:rsid w:val="000A3B2A"/>
    <w:rsid w:val="000A3D15"/>
    <w:rsid w:val="000A4AF2"/>
    <w:rsid w:val="000A5478"/>
    <w:rsid w:val="000A553E"/>
    <w:rsid w:val="000A558F"/>
    <w:rsid w:val="000A5764"/>
    <w:rsid w:val="000A5957"/>
    <w:rsid w:val="000A61CD"/>
    <w:rsid w:val="000A6496"/>
    <w:rsid w:val="000A660D"/>
    <w:rsid w:val="000A662A"/>
    <w:rsid w:val="000A68C9"/>
    <w:rsid w:val="000A6C30"/>
    <w:rsid w:val="000A6C35"/>
    <w:rsid w:val="000A7005"/>
    <w:rsid w:val="000A70BC"/>
    <w:rsid w:val="000A71B8"/>
    <w:rsid w:val="000A7C33"/>
    <w:rsid w:val="000B03E4"/>
    <w:rsid w:val="000B07DC"/>
    <w:rsid w:val="000B0E74"/>
    <w:rsid w:val="000B11BE"/>
    <w:rsid w:val="000B1307"/>
    <w:rsid w:val="000B1B38"/>
    <w:rsid w:val="000B1B44"/>
    <w:rsid w:val="000B1F6A"/>
    <w:rsid w:val="000B2119"/>
    <w:rsid w:val="000B217E"/>
    <w:rsid w:val="000B218C"/>
    <w:rsid w:val="000B231D"/>
    <w:rsid w:val="000B2377"/>
    <w:rsid w:val="000B33D5"/>
    <w:rsid w:val="000B36B1"/>
    <w:rsid w:val="000B3921"/>
    <w:rsid w:val="000B414F"/>
    <w:rsid w:val="000B4D6D"/>
    <w:rsid w:val="000B523B"/>
    <w:rsid w:val="000B547C"/>
    <w:rsid w:val="000B54FF"/>
    <w:rsid w:val="000B588C"/>
    <w:rsid w:val="000B5D60"/>
    <w:rsid w:val="000B6232"/>
    <w:rsid w:val="000B6BF7"/>
    <w:rsid w:val="000B6C1F"/>
    <w:rsid w:val="000B6CD1"/>
    <w:rsid w:val="000B71D0"/>
    <w:rsid w:val="000B7638"/>
    <w:rsid w:val="000B78AD"/>
    <w:rsid w:val="000B7A3D"/>
    <w:rsid w:val="000B7A60"/>
    <w:rsid w:val="000B7E4A"/>
    <w:rsid w:val="000C0029"/>
    <w:rsid w:val="000C071C"/>
    <w:rsid w:val="000C0E04"/>
    <w:rsid w:val="000C0EA7"/>
    <w:rsid w:val="000C1443"/>
    <w:rsid w:val="000C163B"/>
    <w:rsid w:val="000C18D0"/>
    <w:rsid w:val="000C1C8C"/>
    <w:rsid w:val="000C1E6C"/>
    <w:rsid w:val="000C1F54"/>
    <w:rsid w:val="000C217D"/>
    <w:rsid w:val="000C24E6"/>
    <w:rsid w:val="000C2A21"/>
    <w:rsid w:val="000C2D6D"/>
    <w:rsid w:val="000C3631"/>
    <w:rsid w:val="000C370D"/>
    <w:rsid w:val="000C3853"/>
    <w:rsid w:val="000C3FD6"/>
    <w:rsid w:val="000C3FE5"/>
    <w:rsid w:val="000C4009"/>
    <w:rsid w:val="000C41E4"/>
    <w:rsid w:val="000C43F1"/>
    <w:rsid w:val="000C45DE"/>
    <w:rsid w:val="000C4884"/>
    <w:rsid w:val="000C5965"/>
    <w:rsid w:val="000C5B88"/>
    <w:rsid w:val="000C6085"/>
    <w:rsid w:val="000C62AD"/>
    <w:rsid w:val="000C67C1"/>
    <w:rsid w:val="000C6D34"/>
    <w:rsid w:val="000C7526"/>
    <w:rsid w:val="000C7D8B"/>
    <w:rsid w:val="000D00F4"/>
    <w:rsid w:val="000D0381"/>
    <w:rsid w:val="000D0395"/>
    <w:rsid w:val="000D0494"/>
    <w:rsid w:val="000D1009"/>
    <w:rsid w:val="000D1111"/>
    <w:rsid w:val="000D1AB9"/>
    <w:rsid w:val="000D1C91"/>
    <w:rsid w:val="000D1F2D"/>
    <w:rsid w:val="000D2554"/>
    <w:rsid w:val="000D29A0"/>
    <w:rsid w:val="000D3577"/>
    <w:rsid w:val="000D3A88"/>
    <w:rsid w:val="000D3FC2"/>
    <w:rsid w:val="000D41FB"/>
    <w:rsid w:val="000D4462"/>
    <w:rsid w:val="000D453D"/>
    <w:rsid w:val="000D45E8"/>
    <w:rsid w:val="000D47A6"/>
    <w:rsid w:val="000D4AB2"/>
    <w:rsid w:val="000D5065"/>
    <w:rsid w:val="000D54D0"/>
    <w:rsid w:val="000D5557"/>
    <w:rsid w:val="000D5964"/>
    <w:rsid w:val="000D5E7B"/>
    <w:rsid w:val="000D6139"/>
    <w:rsid w:val="000D636C"/>
    <w:rsid w:val="000D79A4"/>
    <w:rsid w:val="000D79DC"/>
    <w:rsid w:val="000D7C8F"/>
    <w:rsid w:val="000D7F8A"/>
    <w:rsid w:val="000E005C"/>
    <w:rsid w:val="000E0109"/>
    <w:rsid w:val="000E098B"/>
    <w:rsid w:val="000E0A10"/>
    <w:rsid w:val="000E0B04"/>
    <w:rsid w:val="000E1120"/>
    <w:rsid w:val="000E15E3"/>
    <w:rsid w:val="000E163B"/>
    <w:rsid w:val="000E1DBE"/>
    <w:rsid w:val="000E1ED1"/>
    <w:rsid w:val="000E25B0"/>
    <w:rsid w:val="000E2918"/>
    <w:rsid w:val="000E2A65"/>
    <w:rsid w:val="000E2D96"/>
    <w:rsid w:val="000E318D"/>
    <w:rsid w:val="000E3235"/>
    <w:rsid w:val="000E3A6D"/>
    <w:rsid w:val="000E3B72"/>
    <w:rsid w:val="000E4504"/>
    <w:rsid w:val="000E4A7D"/>
    <w:rsid w:val="000E5395"/>
    <w:rsid w:val="000E5532"/>
    <w:rsid w:val="000E5607"/>
    <w:rsid w:val="000E5748"/>
    <w:rsid w:val="000E6CEA"/>
    <w:rsid w:val="000E6D3A"/>
    <w:rsid w:val="000E74E0"/>
    <w:rsid w:val="000E7569"/>
    <w:rsid w:val="000E7B7F"/>
    <w:rsid w:val="000E7E13"/>
    <w:rsid w:val="000F0429"/>
    <w:rsid w:val="000F0846"/>
    <w:rsid w:val="000F094B"/>
    <w:rsid w:val="000F094E"/>
    <w:rsid w:val="000F0D85"/>
    <w:rsid w:val="000F1DF1"/>
    <w:rsid w:val="000F1EAE"/>
    <w:rsid w:val="000F2537"/>
    <w:rsid w:val="000F2E02"/>
    <w:rsid w:val="000F37D1"/>
    <w:rsid w:val="000F3C45"/>
    <w:rsid w:val="000F4664"/>
    <w:rsid w:val="000F4732"/>
    <w:rsid w:val="000F4921"/>
    <w:rsid w:val="000F5143"/>
    <w:rsid w:val="000F51DC"/>
    <w:rsid w:val="000F5827"/>
    <w:rsid w:val="000F60D3"/>
    <w:rsid w:val="000F6923"/>
    <w:rsid w:val="000F6B16"/>
    <w:rsid w:val="000F6CBE"/>
    <w:rsid w:val="000F6EA7"/>
    <w:rsid w:val="000F6EDA"/>
    <w:rsid w:val="000F7692"/>
    <w:rsid w:val="000F7850"/>
    <w:rsid w:val="000F78E4"/>
    <w:rsid w:val="000F7967"/>
    <w:rsid w:val="000F7A91"/>
    <w:rsid w:val="000F7C0A"/>
    <w:rsid w:val="000F7E5B"/>
    <w:rsid w:val="000F7FA2"/>
    <w:rsid w:val="001002BC"/>
    <w:rsid w:val="00100601"/>
    <w:rsid w:val="0010075B"/>
    <w:rsid w:val="001007CF"/>
    <w:rsid w:val="001008F5"/>
    <w:rsid w:val="00100C2C"/>
    <w:rsid w:val="00100F5A"/>
    <w:rsid w:val="0010194F"/>
    <w:rsid w:val="00101D87"/>
    <w:rsid w:val="00102714"/>
    <w:rsid w:val="00102E6B"/>
    <w:rsid w:val="00103A74"/>
    <w:rsid w:val="001045FE"/>
    <w:rsid w:val="001047C5"/>
    <w:rsid w:val="00104816"/>
    <w:rsid w:val="00104B13"/>
    <w:rsid w:val="00104DBB"/>
    <w:rsid w:val="00104E5B"/>
    <w:rsid w:val="00105128"/>
    <w:rsid w:val="0010513F"/>
    <w:rsid w:val="001052D8"/>
    <w:rsid w:val="00105866"/>
    <w:rsid w:val="00105AE7"/>
    <w:rsid w:val="00105B9F"/>
    <w:rsid w:val="00105CB6"/>
    <w:rsid w:val="00105EEA"/>
    <w:rsid w:val="00106141"/>
    <w:rsid w:val="00106AFE"/>
    <w:rsid w:val="001070BE"/>
    <w:rsid w:val="0010758B"/>
    <w:rsid w:val="001077C4"/>
    <w:rsid w:val="00107830"/>
    <w:rsid w:val="00107FAF"/>
    <w:rsid w:val="0011083D"/>
    <w:rsid w:val="00110C7D"/>
    <w:rsid w:val="00110CA2"/>
    <w:rsid w:val="00110CCA"/>
    <w:rsid w:val="00111212"/>
    <w:rsid w:val="0011140E"/>
    <w:rsid w:val="00111558"/>
    <w:rsid w:val="0011182D"/>
    <w:rsid w:val="00111B01"/>
    <w:rsid w:val="00112208"/>
    <w:rsid w:val="001123FD"/>
    <w:rsid w:val="00112AFB"/>
    <w:rsid w:val="00113212"/>
    <w:rsid w:val="0011361D"/>
    <w:rsid w:val="001136A8"/>
    <w:rsid w:val="001138C3"/>
    <w:rsid w:val="00114009"/>
    <w:rsid w:val="00114441"/>
    <w:rsid w:val="00115226"/>
    <w:rsid w:val="00115D9E"/>
    <w:rsid w:val="00115E35"/>
    <w:rsid w:val="00116047"/>
    <w:rsid w:val="0011654C"/>
    <w:rsid w:val="00116A7C"/>
    <w:rsid w:val="00116B19"/>
    <w:rsid w:val="00116DFE"/>
    <w:rsid w:val="00116E92"/>
    <w:rsid w:val="00117BBD"/>
    <w:rsid w:val="00120302"/>
    <w:rsid w:val="00120A63"/>
    <w:rsid w:val="00120D6C"/>
    <w:rsid w:val="00120E72"/>
    <w:rsid w:val="0012144E"/>
    <w:rsid w:val="001219EE"/>
    <w:rsid w:val="0012262C"/>
    <w:rsid w:val="00122CDE"/>
    <w:rsid w:val="00122E00"/>
    <w:rsid w:val="00123289"/>
    <w:rsid w:val="0012368C"/>
    <w:rsid w:val="00123758"/>
    <w:rsid w:val="001237E7"/>
    <w:rsid w:val="0012409A"/>
    <w:rsid w:val="00124287"/>
    <w:rsid w:val="00124623"/>
    <w:rsid w:val="00124E3B"/>
    <w:rsid w:val="00124F22"/>
    <w:rsid w:val="001254B7"/>
    <w:rsid w:val="0012572E"/>
    <w:rsid w:val="00125AE7"/>
    <w:rsid w:val="001260A2"/>
    <w:rsid w:val="00126296"/>
    <w:rsid w:val="001264A7"/>
    <w:rsid w:val="00126561"/>
    <w:rsid w:val="00126630"/>
    <w:rsid w:val="001269F5"/>
    <w:rsid w:val="00126C10"/>
    <w:rsid w:val="00126F87"/>
    <w:rsid w:val="00127247"/>
    <w:rsid w:val="00127268"/>
    <w:rsid w:val="00127299"/>
    <w:rsid w:val="00127D0A"/>
    <w:rsid w:val="00127FB7"/>
    <w:rsid w:val="00130142"/>
    <w:rsid w:val="001302C9"/>
    <w:rsid w:val="001305E3"/>
    <w:rsid w:val="00130A36"/>
    <w:rsid w:val="00130ABB"/>
    <w:rsid w:val="00130DAA"/>
    <w:rsid w:val="0013176A"/>
    <w:rsid w:val="00131A15"/>
    <w:rsid w:val="00132190"/>
    <w:rsid w:val="001323E5"/>
    <w:rsid w:val="001323FC"/>
    <w:rsid w:val="001325D8"/>
    <w:rsid w:val="00132954"/>
    <w:rsid w:val="00133106"/>
    <w:rsid w:val="0013351B"/>
    <w:rsid w:val="001347F6"/>
    <w:rsid w:val="001354CB"/>
    <w:rsid w:val="001358CE"/>
    <w:rsid w:val="00135C13"/>
    <w:rsid w:val="00135C29"/>
    <w:rsid w:val="00136AE1"/>
    <w:rsid w:val="00136C77"/>
    <w:rsid w:val="001370D7"/>
    <w:rsid w:val="001371D6"/>
    <w:rsid w:val="001372AA"/>
    <w:rsid w:val="00137D72"/>
    <w:rsid w:val="00140FB7"/>
    <w:rsid w:val="001410C9"/>
    <w:rsid w:val="0014153D"/>
    <w:rsid w:val="00141BF9"/>
    <w:rsid w:val="0014239E"/>
    <w:rsid w:val="00142D1E"/>
    <w:rsid w:val="0014342B"/>
    <w:rsid w:val="00143C4E"/>
    <w:rsid w:val="00143DDE"/>
    <w:rsid w:val="00143F22"/>
    <w:rsid w:val="001443BB"/>
    <w:rsid w:val="001449A5"/>
    <w:rsid w:val="00144B5D"/>
    <w:rsid w:val="00144C05"/>
    <w:rsid w:val="001452FE"/>
    <w:rsid w:val="0014535E"/>
    <w:rsid w:val="00145C72"/>
    <w:rsid w:val="00145ED8"/>
    <w:rsid w:val="00146152"/>
    <w:rsid w:val="001464EC"/>
    <w:rsid w:val="001466B9"/>
    <w:rsid w:val="00146BB3"/>
    <w:rsid w:val="00146C61"/>
    <w:rsid w:val="00146D5F"/>
    <w:rsid w:val="00146DDF"/>
    <w:rsid w:val="00147054"/>
    <w:rsid w:val="001472BD"/>
    <w:rsid w:val="00147352"/>
    <w:rsid w:val="001474EE"/>
    <w:rsid w:val="00150031"/>
    <w:rsid w:val="001502B4"/>
    <w:rsid w:val="0015034A"/>
    <w:rsid w:val="00150A2B"/>
    <w:rsid w:val="00150B3D"/>
    <w:rsid w:val="0015119D"/>
    <w:rsid w:val="0015254F"/>
    <w:rsid w:val="00152A2C"/>
    <w:rsid w:val="00152B69"/>
    <w:rsid w:val="00152BDD"/>
    <w:rsid w:val="00152D56"/>
    <w:rsid w:val="0015316A"/>
    <w:rsid w:val="00153ED5"/>
    <w:rsid w:val="001544A9"/>
    <w:rsid w:val="00154F17"/>
    <w:rsid w:val="00155543"/>
    <w:rsid w:val="00155638"/>
    <w:rsid w:val="00155C84"/>
    <w:rsid w:val="00156041"/>
    <w:rsid w:val="001560B9"/>
    <w:rsid w:val="00156121"/>
    <w:rsid w:val="001561CA"/>
    <w:rsid w:val="0015644D"/>
    <w:rsid w:val="00156452"/>
    <w:rsid w:val="001574EF"/>
    <w:rsid w:val="00157B21"/>
    <w:rsid w:val="00157C7B"/>
    <w:rsid w:val="001605C1"/>
    <w:rsid w:val="001606AA"/>
    <w:rsid w:val="0016083D"/>
    <w:rsid w:val="00160AE4"/>
    <w:rsid w:val="00160C47"/>
    <w:rsid w:val="00160D02"/>
    <w:rsid w:val="00160FCF"/>
    <w:rsid w:val="00161074"/>
    <w:rsid w:val="001613FE"/>
    <w:rsid w:val="001615F8"/>
    <w:rsid w:val="00161984"/>
    <w:rsid w:val="00161C3A"/>
    <w:rsid w:val="00161D61"/>
    <w:rsid w:val="001620C9"/>
    <w:rsid w:val="001624F3"/>
    <w:rsid w:val="00162BD0"/>
    <w:rsid w:val="00163B21"/>
    <w:rsid w:val="00163B5C"/>
    <w:rsid w:val="0016482F"/>
    <w:rsid w:val="00164C2F"/>
    <w:rsid w:val="00165282"/>
    <w:rsid w:val="001658B2"/>
    <w:rsid w:val="00165AF4"/>
    <w:rsid w:val="00166472"/>
    <w:rsid w:val="001664D4"/>
    <w:rsid w:val="00166505"/>
    <w:rsid w:val="001665FF"/>
    <w:rsid w:val="0016711F"/>
    <w:rsid w:val="00167B76"/>
    <w:rsid w:val="00167D59"/>
    <w:rsid w:val="00170636"/>
    <w:rsid w:val="001709D8"/>
    <w:rsid w:val="00170B61"/>
    <w:rsid w:val="00170CF0"/>
    <w:rsid w:val="00170DF0"/>
    <w:rsid w:val="0017155A"/>
    <w:rsid w:val="001716D3"/>
    <w:rsid w:val="00171D05"/>
    <w:rsid w:val="0017214C"/>
    <w:rsid w:val="001728CE"/>
    <w:rsid w:val="00172AB1"/>
    <w:rsid w:val="00172C6B"/>
    <w:rsid w:val="00173C00"/>
    <w:rsid w:val="00173D33"/>
    <w:rsid w:val="00174172"/>
    <w:rsid w:val="00175682"/>
    <w:rsid w:val="00175F53"/>
    <w:rsid w:val="00175FD3"/>
    <w:rsid w:val="001762F1"/>
    <w:rsid w:val="00176337"/>
    <w:rsid w:val="0017672E"/>
    <w:rsid w:val="00176889"/>
    <w:rsid w:val="00176CF0"/>
    <w:rsid w:val="00176CFB"/>
    <w:rsid w:val="00177A19"/>
    <w:rsid w:val="00177BE0"/>
    <w:rsid w:val="00177F59"/>
    <w:rsid w:val="001808C6"/>
    <w:rsid w:val="00180927"/>
    <w:rsid w:val="00180C2D"/>
    <w:rsid w:val="00180CD0"/>
    <w:rsid w:val="001812D8"/>
    <w:rsid w:val="001814D0"/>
    <w:rsid w:val="0018159A"/>
    <w:rsid w:val="00181831"/>
    <w:rsid w:val="00181C58"/>
    <w:rsid w:val="00181CD4"/>
    <w:rsid w:val="00181FB8"/>
    <w:rsid w:val="0018202E"/>
    <w:rsid w:val="00182190"/>
    <w:rsid w:val="00182902"/>
    <w:rsid w:val="001829C5"/>
    <w:rsid w:val="00183304"/>
    <w:rsid w:val="00183321"/>
    <w:rsid w:val="001833FE"/>
    <w:rsid w:val="00183A24"/>
    <w:rsid w:val="00183DA1"/>
    <w:rsid w:val="00184878"/>
    <w:rsid w:val="001849AF"/>
    <w:rsid w:val="00184EF6"/>
    <w:rsid w:val="00184F54"/>
    <w:rsid w:val="00184F7F"/>
    <w:rsid w:val="001853F3"/>
    <w:rsid w:val="001864ED"/>
    <w:rsid w:val="00186AEA"/>
    <w:rsid w:val="00186BF8"/>
    <w:rsid w:val="0018703A"/>
    <w:rsid w:val="0018713C"/>
    <w:rsid w:val="00187BC5"/>
    <w:rsid w:val="00190477"/>
    <w:rsid w:val="00190FCD"/>
    <w:rsid w:val="00191160"/>
    <w:rsid w:val="0019159A"/>
    <w:rsid w:val="00191B63"/>
    <w:rsid w:val="00191C9F"/>
    <w:rsid w:val="00191EF3"/>
    <w:rsid w:val="00192018"/>
    <w:rsid w:val="00192A28"/>
    <w:rsid w:val="00192F63"/>
    <w:rsid w:val="0019313C"/>
    <w:rsid w:val="001938D5"/>
    <w:rsid w:val="00193B93"/>
    <w:rsid w:val="00194BD3"/>
    <w:rsid w:val="00194D73"/>
    <w:rsid w:val="00194FE4"/>
    <w:rsid w:val="0019518B"/>
    <w:rsid w:val="00195334"/>
    <w:rsid w:val="001961EA"/>
    <w:rsid w:val="001969D6"/>
    <w:rsid w:val="00196CE9"/>
    <w:rsid w:val="00197001"/>
    <w:rsid w:val="001972E3"/>
    <w:rsid w:val="0019749D"/>
    <w:rsid w:val="0019757D"/>
    <w:rsid w:val="0019764A"/>
    <w:rsid w:val="00197EC9"/>
    <w:rsid w:val="00197FFE"/>
    <w:rsid w:val="001A0100"/>
    <w:rsid w:val="001A0ABF"/>
    <w:rsid w:val="001A1149"/>
    <w:rsid w:val="001A129B"/>
    <w:rsid w:val="001A15A4"/>
    <w:rsid w:val="001A1964"/>
    <w:rsid w:val="001A1A98"/>
    <w:rsid w:val="001A1DED"/>
    <w:rsid w:val="001A1E0D"/>
    <w:rsid w:val="001A246F"/>
    <w:rsid w:val="001A2644"/>
    <w:rsid w:val="001A39F8"/>
    <w:rsid w:val="001A3BB9"/>
    <w:rsid w:val="001A4291"/>
    <w:rsid w:val="001A4A62"/>
    <w:rsid w:val="001A4AA1"/>
    <w:rsid w:val="001A4DD7"/>
    <w:rsid w:val="001A51A8"/>
    <w:rsid w:val="001A52F4"/>
    <w:rsid w:val="001A5EE7"/>
    <w:rsid w:val="001A63DF"/>
    <w:rsid w:val="001A6728"/>
    <w:rsid w:val="001A68EF"/>
    <w:rsid w:val="001A6C53"/>
    <w:rsid w:val="001A6DB6"/>
    <w:rsid w:val="001A6E97"/>
    <w:rsid w:val="001A7019"/>
    <w:rsid w:val="001A7825"/>
    <w:rsid w:val="001A78B3"/>
    <w:rsid w:val="001A7D29"/>
    <w:rsid w:val="001A7F24"/>
    <w:rsid w:val="001B08CF"/>
    <w:rsid w:val="001B0A2B"/>
    <w:rsid w:val="001B0B4E"/>
    <w:rsid w:val="001B0D0A"/>
    <w:rsid w:val="001B0D77"/>
    <w:rsid w:val="001B1B83"/>
    <w:rsid w:val="001B1C98"/>
    <w:rsid w:val="001B1FE3"/>
    <w:rsid w:val="001B24B1"/>
    <w:rsid w:val="001B2A8B"/>
    <w:rsid w:val="001B2C3F"/>
    <w:rsid w:val="001B2EC5"/>
    <w:rsid w:val="001B2FB8"/>
    <w:rsid w:val="001B3281"/>
    <w:rsid w:val="001B3D2E"/>
    <w:rsid w:val="001B402C"/>
    <w:rsid w:val="001B403F"/>
    <w:rsid w:val="001B419A"/>
    <w:rsid w:val="001B4F85"/>
    <w:rsid w:val="001B5835"/>
    <w:rsid w:val="001B594D"/>
    <w:rsid w:val="001B5CAE"/>
    <w:rsid w:val="001B5CC0"/>
    <w:rsid w:val="001B5D23"/>
    <w:rsid w:val="001B5DC9"/>
    <w:rsid w:val="001B62AD"/>
    <w:rsid w:val="001B62F4"/>
    <w:rsid w:val="001B6335"/>
    <w:rsid w:val="001B6600"/>
    <w:rsid w:val="001B66D7"/>
    <w:rsid w:val="001B7A78"/>
    <w:rsid w:val="001B7C65"/>
    <w:rsid w:val="001B7C8B"/>
    <w:rsid w:val="001C0128"/>
    <w:rsid w:val="001C0221"/>
    <w:rsid w:val="001C10CF"/>
    <w:rsid w:val="001C1489"/>
    <w:rsid w:val="001C16DA"/>
    <w:rsid w:val="001C17F7"/>
    <w:rsid w:val="001C1CC7"/>
    <w:rsid w:val="001C2054"/>
    <w:rsid w:val="001C24F3"/>
    <w:rsid w:val="001C2811"/>
    <w:rsid w:val="001C282C"/>
    <w:rsid w:val="001C2923"/>
    <w:rsid w:val="001C293A"/>
    <w:rsid w:val="001C2C03"/>
    <w:rsid w:val="001C349F"/>
    <w:rsid w:val="001C3F32"/>
    <w:rsid w:val="001C3F49"/>
    <w:rsid w:val="001C4A11"/>
    <w:rsid w:val="001C5501"/>
    <w:rsid w:val="001C55CE"/>
    <w:rsid w:val="001C63C7"/>
    <w:rsid w:val="001C73A5"/>
    <w:rsid w:val="001C73D8"/>
    <w:rsid w:val="001C7B54"/>
    <w:rsid w:val="001D0104"/>
    <w:rsid w:val="001D027E"/>
    <w:rsid w:val="001D0DB9"/>
    <w:rsid w:val="001D0DFF"/>
    <w:rsid w:val="001D11F6"/>
    <w:rsid w:val="001D1436"/>
    <w:rsid w:val="001D1490"/>
    <w:rsid w:val="001D1689"/>
    <w:rsid w:val="001D1765"/>
    <w:rsid w:val="001D1800"/>
    <w:rsid w:val="001D181C"/>
    <w:rsid w:val="001D1A51"/>
    <w:rsid w:val="001D2E24"/>
    <w:rsid w:val="001D30EC"/>
    <w:rsid w:val="001D33D8"/>
    <w:rsid w:val="001D377B"/>
    <w:rsid w:val="001D382F"/>
    <w:rsid w:val="001D3A43"/>
    <w:rsid w:val="001D4326"/>
    <w:rsid w:val="001D4600"/>
    <w:rsid w:val="001D4678"/>
    <w:rsid w:val="001D488B"/>
    <w:rsid w:val="001D4F91"/>
    <w:rsid w:val="001D5171"/>
    <w:rsid w:val="001D5598"/>
    <w:rsid w:val="001D5BA7"/>
    <w:rsid w:val="001D5BDA"/>
    <w:rsid w:val="001D5FF4"/>
    <w:rsid w:val="001D610C"/>
    <w:rsid w:val="001D6607"/>
    <w:rsid w:val="001D677E"/>
    <w:rsid w:val="001D6D4C"/>
    <w:rsid w:val="001D7310"/>
    <w:rsid w:val="001D737B"/>
    <w:rsid w:val="001D7728"/>
    <w:rsid w:val="001D7962"/>
    <w:rsid w:val="001E022D"/>
    <w:rsid w:val="001E11D4"/>
    <w:rsid w:val="001E1560"/>
    <w:rsid w:val="001E15AA"/>
    <w:rsid w:val="001E1C75"/>
    <w:rsid w:val="001E2C0B"/>
    <w:rsid w:val="001E3696"/>
    <w:rsid w:val="001E38F1"/>
    <w:rsid w:val="001E40EB"/>
    <w:rsid w:val="001E4B83"/>
    <w:rsid w:val="001E4CE9"/>
    <w:rsid w:val="001E55EF"/>
    <w:rsid w:val="001E5961"/>
    <w:rsid w:val="001E5B08"/>
    <w:rsid w:val="001E670F"/>
    <w:rsid w:val="001E6969"/>
    <w:rsid w:val="001E789C"/>
    <w:rsid w:val="001F01D4"/>
    <w:rsid w:val="001F03A7"/>
    <w:rsid w:val="001F1D1B"/>
    <w:rsid w:val="001F1F29"/>
    <w:rsid w:val="001F210B"/>
    <w:rsid w:val="001F2413"/>
    <w:rsid w:val="001F2B71"/>
    <w:rsid w:val="001F3EE3"/>
    <w:rsid w:val="001F5C62"/>
    <w:rsid w:val="001F648A"/>
    <w:rsid w:val="001F6536"/>
    <w:rsid w:val="001F6608"/>
    <w:rsid w:val="001F6753"/>
    <w:rsid w:val="001F74F5"/>
    <w:rsid w:val="001F7CEC"/>
    <w:rsid w:val="002001B2"/>
    <w:rsid w:val="0020032C"/>
    <w:rsid w:val="002006A9"/>
    <w:rsid w:val="002008AF"/>
    <w:rsid w:val="00201244"/>
    <w:rsid w:val="0020178D"/>
    <w:rsid w:val="002018C1"/>
    <w:rsid w:val="002022FC"/>
    <w:rsid w:val="0020242B"/>
    <w:rsid w:val="00202471"/>
    <w:rsid w:val="00202848"/>
    <w:rsid w:val="00202906"/>
    <w:rsid w:val="00202DA8"/>
    <w:rsid w:val="00202FFD"/>
    <w:rsid w:val="00203024"/>
    <w:rsid w:val="002036E1"/>
    <w:rsid w:val="00203A67"/>
    <w:rsid w:val="00203B17"/>
    <w:rsid w:val="00203EF4"/>
    <w:rsid w:val="00203F5A"/>
    <w:rsid w:val="00204A49"/>
    <w:rsid w:val="00204B6D"/>
    <w:rsid w:val="00204C48"/>
    <w:rsid w:val="00204D9D"/>
    <w:rsid w:val="00204F23"/>
    <w:rsid w:val="0020503C"/>
    <w:rsid w:val="00205158"/>
    <w:rsid w:val="002056A6"/>
    <w:rsid w:val="002056D8"/>
    <w:rsid w:val="00205BE5"/>
    <w:rsid w:val="002064CD"/>
    <w:rsid w:val="002069B1"/>
    <w:rsid w:val="00206D3F"/>
    <w:rsid w:val="002077A0"/>
    <w:rsid w:val="0020785F"/>
    <w:rsid w:val="00207B8A"/>
    <w:rsid w:val="00207FC1"/>
    <w:rsid w:val="0021056F"/>
    <w:rsid w:val="00210861"/>
    <w:rsid w:val="00210C86"/>
    <w:rsid w:val="002110CB"/>
    <w:rsid w:val="00211382"/>
    <w:rsid w:val="00211981"/>
    <w:rsid w:val="00211CCF"/>
    <w:rsid w:val="00212243"/>
    <w:rsid w:val="00212353"/>
    <w:rsid w:val="0021296C"/>
    <w:rsid w:val="00212C03"/>
    <w:rsid w:val="00212EED"/>
    <w:rsid w:val="00213087"/>
    <w:rsid w:val="00213D64"/>
    <w:rsid w:val="00214B4A"/>
    <w:rsid w:val="00214BF9"/>
    <w:rsid w:val="002155C4"/>
    <w:rsid w:val="0021560A"/>
    <w:rsid w:val="00215789"/>
    <w:rsid w:val="0021614B"/>
    <w:rsid w:val="00216281"/>
    <w:rsid w:val="00216D19"/>
    <w:rsid w:val="00216DD2"/>
    <w:rsid w:val="00216E09"/>
    <w:rsid w:val="002174DC"/>
    <w:rsid w:val="00217AEC"/>
    <w:rsid w:val="00217C44"/>
    <w:rsid w:val="00217ED3"/>
    <w:rsid w:val="002203E8"/>
    <w:rsid w:val="00220665"/>
    <w:rsid w:val="002207AA"/>
    <w:rsid w:val="00220F86"/>
    <w:rsid w:val="00222707"/>
    <w:rsid w:val="00222EE3"/>
    <w:rsid w:val="00223289"/>
    <w:rsid w:val="00223FB8"/>
    <w:rsid w:val="002240DE"/>
    <w:rsid w:val="002243A9"/>
    <w:rsid w:val="002249DD"/>
    <w:rsid w:val="00224BE3"/>
    <w:rsid w:val="00224E4D"/>
    <w:rsid w:val="002250BC"/>
    <w:rsid w:val="002254F4"/>
    <w:rsid w:val="0022595C"/>
    <w:rsid w:val="002259C0"/>
    <w:rsid w:val="0022601E"/>
    <w:rsid w:val="002263CC"/>
    <w:rsid w:val="00226745"/>
    <w:rsid w:val="00227064"/>
    <w:rsid w:val="0022711E"/>
    <w:rsid w:val="002271BA"/>
    <w:rsid w:val="002274B3"/>
    <w:rsid w:val="00227553"/>
    <w:rsid w:val="00227798"/>
    <w:rsid w:val="002302AC"/>
    <w:rsid w:val="0023061B"/>
    <w:rsid w:val="00230969"/>
    <w:rsid w:val="00230A38"/>
    <w:rsid w:val="00230E18"/>
    <w:rsid w:val="00231242"/>
    <w:rsid w:val="002312D0"/>
    <w:rsid w:val="00231656"/>
    <w:rsid w:val="00231930"/>
    <w:rsid w:val="00231DBB"/>
    <w:rsid w:val="0023264F"/>
    <w:rsid w:val="002329EF"/>
    <w:rsid w:val="00232D6B"/>
    <w:rsid w:val="002330C3"/>
    <w:rsid w:val="0023317A"/>
    <w:rsid w:val="002331BE"/>
    <w:rsid w:val="00233740"/>
    <w:rsid w:val="00233AAD"/>
    <w:rsid w:val="00233E8F"/>
    <w:rsid w:val="00233E9F"/>
    <w:rsid w:val="00234248"/>
    <w:rsid w:val="00234537"/>
    <w:rsid w:val="00234789"/>
    <w:rsid w:val="0023487F"/>
    <w:rsid w:val="0023558A"/>
    <w:rsid w:val="00235DB9"/>
    <w:rsid w:val="00236142"/>
    <w:rsid w:val="0023672A"/>
    <w:rsid w:val="00236942"/>
    <w:rsid w:val="00236B59"/>
    <w:rsid w:val="002376C6"/>
    <w:rsid w:val="00237A51"/>
    <w:rsid w:val="00237F62"/>
    <w:rsid w:val="00240217"/>
    <w:rsid w:val="002404B5"/>
    <w:rsid w:val="00240ED6"/>
    <w:rsid w:val="00240FCD"/>
    <w:rsid w:val="00241682"/>
    <w:rsid w:val="002417F3"/>
    <w:rsid w:val="00241C81"/>
    <w:rsid w:val="002420BB"/>
    <w:rsid w:val="002424B5"/>
    <w:rsid w:val="00242846"/>
    <w:rsid w:val="00242C9E"/>
    <w:rsid w:val="002433C0"/>
    <w:rsid w:val="0024342A"/>
    <w:rsid w:val="00243536"/>
    <w:rsid w:val="00243B4D"/>
    <w:rsid w:val="00243EBF"/>
    <w:rsid w:val="0024409E"/>
    <w:rsid w:val="002441B2"/>
    <w:rsid w:val="00244771"/>
    <w:rsid w:val="0024566B"/>
    <w:rsid w:val="00245C1F"/>
    <w:rsid w:val="00245C74"/>
    <w:rsid w:val="00245CDF"/>
    <w:rsid w:val="00246252"/>
    <w:rsid w:val="00246719"/>
    <w:rsid w:val="00246837"/>
    <w:rsid w:val="00246B7F"/>
    <w:rsid w:val="0024742E"/>
    <w:rsid w:val="002476F1"/>
    <w:rsid w:val="00247B5C"/>
    <w:rsid w:val="00247FAC"/>
    <w:rsid w:val="00250287"/>
    <w:rsid w:val="002504AF"/>
    <w:rsid w:val="0025066D"/>
    <w:rsid w:val="002518AC"/>
    <w:rsid w:val="00251A30"/>
    <w:rsid w:val="00251B18"/>
    <w:rsid w:val="00251C42"/>
    <w:rsid w:val="00251DD5"/>
    <w:rsid w:val="002522C9"/>
    <w:rsid w:val="00252355"/>
    <w:rsid w:val="00253140"/>
    <w:rsid w:val="00253812"/>
    <w:rsid w:val="00255492"/>
    <w:rsid w:val="00255668"/>
    <w:rsid w:val="002559FF"/>
    <w:rsid w:val="00255FFD"/>
    <w:rsid w:val="00256223"/>
    <w:rsid w:val="00256CC8"/>
    <w:rsid w:val="00257296"/>
    <w:rsid w:val="002573C4"/>
    <w:rsid w:val="002574ED"/>
    <w:rsid w:val="00257E2F"/>
    <w:rsid w:val="00260373"/>
    <w:rsid w:val="0026109D"/>
    <w:rsid w:val="002611E8"/>
    <w:rsid w:val="0026145A"/>
    <w:rsid w:val="00261D02"/>
    <w:rsid w:val="00261F1B"/>
    <w:rsid w:val="00262186"/>
    <w:rsid w:val="00262621"/>
    <w:rsid w:val="002629BB"/>
    <w:rsid w:val="00262C28"/>
    <w:rsid w:val="00262CAD"/>
    <w:rsid w:val="00262DDE"/>
    <w:rsid w:val="002632B6"/>
    <w:rsid w:val="002635BD"/>
    <w:rsid w:val="00263B85"/>
    <w:rsid w:val="00263C98"/>
    <w:rsid w:val="00264228"/>
    <w:rsid w:val="002643C9"/>
    <w:rsid w:val="002645B3"/>
    <w:rsid w:val="00264BD6"/>
    <w:rsid w:val="00264E52"/>
    <w:rsid w:val="0026504D"/>
    <w:rsid w:val="0026509D"/>
    <w:rsid w:val="002654EB"/>
    <w:rsid w:val="00265797"/>
    <w:rsid w:val="00265A63"/>
    <w:rsid w:val="00265C9F"/>
    <w:rsid w:val="00265DA6"/>
    <w:rsid w:val="00265DFD"/>
    <w:rsid w:val="00265F49"/>
    <w:rsid w:val="0026678C"/>
    <w:rsid w:val="002669A4"/>
    <w:rsid w:val="00267136"/>
    <w:rsid w:val="00267164"/>
    <w:rsid w:val="0026738D"/>
    <w:rsid w:val="00267484"/>
    <w:rsid w:val="00267753"/>
    <w:rsid w:val="00267905"/>
    <w:rsid w:val="00267E6F"/>
    <w:rsid w:val="00270354"/>
    <w:rsid w:val="002707AF"/>
    <w:rsid w:val="002709EB"/>
    <w:rsid w:val="00270CCF"/>
    <w:rsid w:val="00270E14"/>
    <w:rsid w:val="00270E83"/>
    <w:rsid w:val="0027198D"/>
    <w:rsid w:val="00271BC7"/>
    <w:rsid w:val="0027241A"/>
    <w:rsid w:val="00272721"/>
    <w:rsid w:val="00272A1D"/>
    <w:rsid w:val="00272FC4"/>
    <w:rsid w:val="0027305A"/>
    <w:rsid w:val="002731FE"/>
    <w:rsid w:val="002733C6"/>
    <w:rsid w:val="00274387"/>
    <w:rsid w:val="00274D26"/>
    <w:rsid w:val="00275011"/>
    <w:rsid w:val="002751C6"/>
    <w:rsid w:val="00275F65"/>
    <w:rsid w:val="00277097"/>
    <w:rsid w:val="00277689"/>
    <w:rsid w:val="002779D6"/>
    <w:rsid w:val="00277D70"/>
    <w:rsid w:val="00280040"/>
    <w:rsid w:val="00280A55"/>
    <w:rsid w:val="00280E71"/>
    <w:rsid w:val="002811D9"/>
    <w:rsid w:val="002812C8"/>
    <w:rsid w:val="00281771"/>
    <w:rsid w:val="002819DE"/>
    <w:rsid w:val="0028252B"/>
    <w:rsid w:val="00282AB2"/>
    <w:rsid w:val="00282BB8"/>
    <w:rsid w:val="00283658"/>
    <w:rsid w:val="00283DC6"/>
    <w:rsid w:val="00283F0B"/>
    <w:rsid w:val="00284077"/>
    <w:rsid w:val="002841BA"/>
    <w:rsid w:val="00284E8B"/>
    <w:rsid w:val="00285626"/>
    <w:rsid w:val="002859A6"/>
    <w:rsid w:val="00285AB5"/>
    <w:rsid w:val="00285D34"/>
    <w:rsid w:val="00285D46"/>
    <w:rsid w:val="0028675F"/>
    <w:rsid w:val="00287911"/>
    <w:rsid w:val="00287C1D"/>
    <w:rsid w:val="00290365"/>
    <w:rsid w:val="00290C34"/>
    <w:rsid w:val="00290C60"/>
    <w:rsid w:val="00291223"/>
    <w:rsid w:val="002917A5"/>
    <w:rsid w:val="0029232A"/>
    <w:rsid w:val="00293037"/>
    <w:rsid w:val="00293A47"/>
    <w:rsid w:val="00293DC1"/>
    <w:rsid w:val="0029436C"/>
    <w:rsid w:val="0029447D"/>
    <w:rsid w:val="002945DC"/>
    <w:rsid w:val="00294BB1"/>
    <w:rsid w:val="00295DA6"/>
    <w:rsid w:val="0029611F"/>
    <w:rsid w:val="002973D6"/>
    <w:rsid w:val="002976EE"/>
    <w:rsid w:val="002978A5"/>
    <w:rsid w:val="00297E42"/>
    <w:rsid w:val="002A0488"/>
    <w:rsid w:val="002A10CE"/>
    <w:rsid w:val="002A14F9"/>
    <w:rsid w:val="002A15C8"/>
    <w:rsid w:val="002A1A97"/>
    <w:rsid w:val="002A1E2C"/>
    <w:rsid w:val="002A2462"/>
    <w:rsid w:val="002A28C9"/>
    <w:rsid w:val="002A30A1"/>
    <w:rsid w:val="002A33B0"/>
    <w:rsid w:val="002A362D"/>
    <w:rsid w:val="002A3811"/>
    <w:rsid w:val="002A3D38"/>
    <w:rsid w:val="002A3EBC"/>
    <w:rsid w:val="002A42B2"/>
    <w:rsid w:val="002A4983"/>
    <w:rsid w:val="002A4A07"/>
    <w:rsid w:val="002A5448"/>
    <w:rsid w:val="002A5B27"/>
    <w:rsid w:val="002A60D0"/>
    <w:rsid w:val="002A62DD"/>
    <w:rsid w:val="002A65A7"/>
    <w:rsid w:val="002A6D02"/>
    <w:rsid w:val="002A6EF0"/>
    <w:rsid w:val="002A7219"/>
    <w:rsid w:val="002A75CF"/>
    <w:rsid w:val="002B043C"/>
    <w:rsid w:val="002B16BE"/>
    <w:rsid w:val="002B17CB"/>
    <w:rsid w:val="002B199E"/>
    <w:rsid w:val="002B1C0F"/>
    <w:rsid w:val="002B1C4C"/>
    <w:rsid w:val="002B1CEB"/>
    <w:rsid w:val="002B24DE"/>
    <w:rsid w:val="002B3337"/>
    <w:rsid w:val="002B376A"/>
    <w:rsid w:val="002B380D"/>
    <w:rsid w:val="002B3831"/>
    <w:rsid w:val="002B397E"/>
    <w:rsid w:val="002B43A8"/>
    <w:rsid w:val="002B4653"/>
    <w:rsid w:val="002B4AFB"/>
    <w:rsid w:val="002B4C8C"/>
    <w:rsid w:val="002B5590"/>
    <w:rsid w:val="002B5610"/>
    <w:rsid w:val="002B5796"/>
    <w:rsid w:val="002B581E"/>
    <w:rsid w:val="002B608A"/>
    <w:rsid w:val="002B620F"/>
    <w:rsid w:val="002B6278"/>
    <w:rsid w:val="002B642D"/>
    <w:rsid w:val="002B6ACD"/>
    <w:rsid w:val="002B70E2"/>
    <w:rsid w:val="002B7CA0"/>
    <w:rsid w:val="002B7FDF"/>
    <w:rsid w:val="002C011E"/>
    <w:rsid w:val="002C0B13"/>
    <w:rsid w:val="002C0ECB"/>
    <w:rsid w:val="002C0F00"/>
    <w:rsid w:val="002C13B5"/>
    <w:rsid w:val="002C13BE"/>
    <w:rsid w:val="002C1964"/>
    <w:rsid w:val="002C26A4"/>
    <w:rsid w:val="002C2A59"/>
    <w:rsid w:val="002C2D76"/>
    <w:rsid w:val="002C3376"/>
    <w:rsid w:val="002C35B7"/>
    <w:rsid w:val="002C3B87"/>
    <w:rsid w:val="002C40ED"/>
    <w:rsid w:val="002C435C"/>
    <w:rsid w:val="002C4405"/>
    <w:rsid w:val="002C4579"/>
    <w:rsid w:val="002C4606"/>
    <w:rsid w:val="002C518E"/>
    <w:rsid w:val="002C5764"/>
    <w:rsid w:val="002C5FEF"/>
    <w:rsid w:val="002C6620"/>
    <w:rsid w:val="002C6673"/>
    <w:rsid w:val="002C76EF"/>
    <w:rsid w:val="002D0B68"/>
    <w:rsid w:val="002D161A"/>
    <w:rsid w:val="002D1841"/>
    <w:rsid w:val="002D1927"/>
    <w:rsid w:val="002D241E"/>
    <w:rsid w:val="002D24E3"/>
    <w:rsid w:val="002D26EA"/>
    <w:rsid w:val="002D2DE0"/>
    <w:rsid w:val="002D2E01"/>
    <w:rsid w:val="002D2F55"/>
    <w:rsid w:val="002D41D0"/>
    <w:rsid w:val="002D41FB"/>
    <w:rsid w:val="002D44BA"/>
    <w:rsid w:val="002D4898"/>
    <w:rsid w:val="002D4964"/>
    <w:rsid w:val="002D4D58"/>
    <w:rsid w:val="002D55D0"/>
    <w:rsid w:val="002D5646"/>
    <w:rsid w:val="002D5BB1"/>
    <w:rsid w:val="002D5D62"/>
    <w:rsid w:val="002D5DCC"/>
    <w:rsid w:val="002D638E"/>
    <w:rsid w:val="002D642B"/>
    <w:rsid w:val="002D6542"/>
    <w:rsid w:val="002D65B4"/>
    <w:rsid w:val="002D66BF"/>
    <w:rsid w:val="002D69CF"/>
    <w:rsid w:val="002D6A47"/>
    <w:rsid w:val="002D6C9C"/>
    <w:rsid w:val="002D72A1"/>
    <w:rsid w:val="002D7529"/>
    <w:rsid w:val="002D7CDA"/>
    <w:rsid w:val="002D7D8C"/>
    <w:rsid w:val="002E033B"/>
    <w:rsid w:val="002E03E2"/>
    <w:rsid w:val="002E07A7"/>
    <w:rsid w:val="002E0C3F"/>
    <w:rsid w:val="002E0F9E"/>
    <w:rsid w:val="002E10D2"/>
    <w:rsid w:val="002E10DF"/>
    <w:rsid w:val="002E1267"/>
    <w:rsid w:val="002E185E"/>
    <w:rsid w:val="002E2244"/>
    <w:rsid w:val="002E2301"/>
    <w:rsid w:val="002E2325"/>
    <w:rsid w:val="002E2430"/>
    <w:rsid w:val="002E2488"/>
    <w:rsid w:val="002E2B39"/>
    <w:rsid w:val="002E3033"/>
    <w:rsid w:val="002E30E6"/>
    <w:rsid w:val="002E31C6"/>
    <w:rsid w:val="002E373D"/>
    <w:rsid w:val="002E374B"/>
    <w:rsid w:val="002E3C89"/>
    <w:rsid w:val="002E3D2E"/>
    <w:rsid w:val="002E4347"/>
    <w:rsid w:val="002E4964"/>
    <w:rsid w:val="002E5110"/>
    <w:rsid w:val="002E54BF"/>
    <w:rsid w:val="002E554B"/>
    <w:rsid w:val="002E5AF1"/>
    <w:rsid w:val="002E64D7"/>
    <w:rsid w:val="002E6936"/>
    <w:rsid w:val="002E6DA7"/>
    <w:rsid w:val="002E7377"/>
    <w:rsid w:val="002E765B"/>
    <w:rsid w:val="002E77E7"/>
    <w:rsid w:val="002E7DED"/>
    <w:rsid w:val="002F0786"/>
    <w:rsid w:val="002F0EB4"/>
    <w:rsid w:val="002F13F3"/>
    <w:rsid w:val="002F1527"/>
    <w:rsid w:val="002F191F"/>
    <w:rsid w:val="002F1931"/>
    <w:rsid w:val="002F1939"/>
    <w:rsid w:val="002F1C48"/>
    <w:rsid w:val="002F1CD1"/>
    <w:rsid w:val="002F1D93"/>
    <w:rsid w:val="002F1F40"/>
    <w:rsid w:val="002F2423"/>
    <w:rsid w:val="002F29CB"/>
    <w:rsid w:val="002F2CF2"/>
    <w:rsid w:val="002F3245"/>
    <w:rsid w:val="002F4092"/>
    <w:rsid w:val="002F4AB7"/>
    <w:rsid w:val="002F4F29"/>
    <w:rsid w:val="002F50CC"/>
    <w:rsid w:val="002F5574"/>
    <w:rsid w:val="002F5A63"/>
    <w:rsid w:val="002F5B52"/>
    <w:rsid w:val="002F605B"/>
    <w:rsid w:val="002F6F3F"/>
    <w:rsid w:val="002F6F51"/>
    <w:rsid w:val="002F7614"/>
    <w:rsid w:val="002F7932"/>
    <w:rsid w:val="002F79E4"/>
    <w:rsid w:val="00300075"/>
    <w:rsid w:val="00300121"/>
    <w:rsid w:val="003007CF"/>
    <w:rsid w:val="003012E6"/>
    <w:rsid w:val="00301330"/>
    <w:rsid w:val="00302038"/>
    <w:rsid w:val="0030208F"/>
    <w:rsid w:val="0030247D"/>
    <w:rsid w:val="00302908"/>
    <w:rsid w:val="00302EDE"/>
    <w:rsid w:val="00303997"/>
    <w:rsid w:val="00303C02"/>
    <w:rsid w:val="00303D85"/>
    <w:rsid w:val="00304036"/>
    <w:rsid w:val="00304406"/>
    <w:rsid w:val="00304A6A"/>
    <w:rsid w:val="00304FF9"/>
    <w:rsid w:val="00305033"/>
    <w:rsid w:val="003057D6"/>
    <w:rsid w:val="00305961"/>
    <w:rsid w:val="00305A5D"/>
    <w:rsid w:val="00306038"/>
    <w:rsid w:val="00306BF8"/>
    <w:rsid w:val="00306CFA"/>
    <w:rsid w:val="00306F52"/>
    <w:rsid w:val="003070A3"/>
    <w:rsid w:val="0030712E"/>
    <w:rsid w:val="0030720C"/>
    <w:rsid w:val="00307395"/>
    <w:rsid w:val="00307498"/>
    <w:rsid w:val="0030765E"/>
    <w:rsid w:val="0030776A"/>
    <w:rsid w:val="003077B0"/>
    <w:rsid w:val="0030786B"/>
    <w:rsid w:val="00307C6F"/>
    <w:rsid w:val="0031024A"/>
    <w:rsid w:val="00311257"/>
    <w:rsid w:val="00311788"/>
    <w:rsid w:val="003119E6"/>
    <w:rsid w:val="00311C8A"/>
    <w:rsid w:val="003121B6"/>
    <w:rsid w:val="0031242A"/>
    <w:rsid w:val="00312835"/>
    <w:rsid w:val="00312D62"/>
    <w:rsid w:val="00313604"/>
    <w:rsid w:val="00313E2B"/>
    <w:rsid w:val="003141C0"/>
    <w:rsid w:val="0031429F"/>
    <w:rsid w:val="003143F2"/>
    <w:rsid w:val="003145C6"/>
    <w:rsid w:val="00314FD4"/>
    <w:rsid w:val="00315180"/>
    <w:rsid w:val="00315315"/>
    <w:rsid w:val="00315410"/>
    <w:rsid w:val="00315727"/>
    <w:rsid w:val="0031579A"/>
    <w:rsid w:val="00315CBE"/>
    <w:rsid w:val="00315FB5"/>
    <w:rsid w:val="00316ACB"/>
    <w:rsid w:val="00316B00"/>
    <w:rsid w:val="003170A7"/>
    <w:rsid w:val="00317668"/>
    <w:rsid w:val="0031796B"/>
    <w:rsid w:val="00320036"/>
    <w:rsid w:val="0032015B"/>
    <w:rsid w:val="00320873"/>
    <w:rsid w:val="00320F7F"/>
    <w:rsid w:val="00321592"/>
    <w:rsid w:val="003215CE"/>
    <w:rsid w:val="00321671"/>
    <w:rsid w:val="00321855"/>
    <w:rsid w:val="00321AE4"/>
    <w:rsid w:val="0032221C"/>
    <w:rsid w:val="003224D6"/>
    <w:rsid w:val="003228D7"/>
    <w:rsid w:val="00322B29"/>
    <w:rsid w:val="003230EA"/>
    <w:rsid w:val="003232E8"/>
    <w:rsid w:val="00323446"/>
    <w:rsid w:val="0032355F"/>
    <w:rsid w:val="003236EA"/>
    <w:rsid w:val="003239EC"/>
    <w:rsid w:val="00323EFD"/>
    <w:rsid w:val="00324577"/>
    <w:rsid w:val="0032487E"/>
    <w:rsid w:val="00324A90"/>
    <w:rsid w:val="00324AAC"/>
    <w:rsid w:val="003258A8"/>
    <w:rsid w:val="00325BE9"/>
    <w:rsid w:val="003266FC"/>
    <w:rsid w:val="0032679C"/>
    <w:rsid w:val="0032684E"/>
    <w:rsid w:val="003271F2"/>
    <w:rsid w:val="00327232"/>
    <w:rsid w:val="00327309"/>
    <w:rsid w:val="00327842"/>
    <w:rsid w:val="00327BCE"/>
    <w:rsid w:val="00327CAA"/>
    <w:rsid w:val="00330013"/>
    <w:rsid w:val="003307A9"/>
    <w:rsid w:val="00330BD7"/>
    <w:rsid w:val="00331222"/>
    <w:rsid w:val="003312CB"/>
    <w:rsid w:val="00331473"/>
    <w:rsid w:val="00331A01"/>
    <w:rsid w:val="0033268A"/>
    <w:rsid w:val="003332D5"/>
    <w:rsid w:val="00333825"/>
    <w:rsid w:val="00333DD8"/>
    <w:rsid w:val="00333E5D"/>
    <w:rsid w:val="00333E86"/>
    <w:rsid w:val="003350BF"/>
    <w:rsid w:val="00335159"/>
    <w:rsid w:val="0033553A"/>
    <w:rsid w:val="0033592B"/>
    <w:rsid w:val="00335CD6"/>
    <w:rsid w:val="003365C4"/>
    <w:rsid w:val="00336982"/>
    <w:rsid w:val="00336DCC"/>
    <w:rsid w:val="00336DF5"/>
    <w:rsid w:val="00336FAD"/>
    <w:rsid w:val="00337174"/>
    <w:rsid w:val="00337574"/>
    <w:rsid w:val="00337AFC"/>
    <w:rsid w:val="00340074"/>
    <w:rsid w:val="003403CA"/>
    <w:rsid w:val="003405E2"/>
    <w:rsid w:val="003412DD"/>
    <w:rsid w:val="003414F1"/>
    <w:rsid w:val="003418A2"/>
    <w:rsid w:val="00341F54"/>
    <w:rsid w:val="0034246E"/>
    <w:rsid w:val="00342A18"/>
    <w:rsid w:val="00342C63"/>
    <w:rsid w:val="00343121"/>
    <w:rsid w:val="003434D9"/>
    <w:rsid w:val="00343610"/>
    <w:rsid w:val="00343806"/>
    <w:rsid w:val="00343F1D"/>
    <w:rsid w:val="00344170"/>
    <w:rsid w:val="0034431D"/>
    <w:rsid w:val="00344735"/>
    <w:rsid w:val="00344A44"/>
    <w:rsid w:val="00344C36"/>
    <w:rsid w:val="00344E98"/>
    <w:rsid w:val="00344F34"/>
    <w:rsid w:val="003451DD"/>
    <w:rsid w:val="003452FE"/>
    <w:rsid w:val="00345371"/>
    <w:rsid w:val="003456FB"/>
    <w:rsid w:val="00345E57"/>
    <w:rsid w:val="00346057"/>
    <w:rsid w:val="00346074"/>
    <w:rsid w:val="00346274"/>
    <w:rsid w:val="00346D2B"/>
    <w:rsid w:val="00347F6A"/>
    <w:rsid w:val="00350238"/>
    <w:rsid w:val="003516C6"/>
    <w:rsid w:val="00352079"/>
    <w:rsid w:val="00352B6A"/>
    <w:rsid w:val="00352D27"/>
    <w:rsid w:val="00352D80"/>
    <w:rsid w:val="00353744"/>
    <w:rsid w:val="003538C7"/>
    <w:rsid w:val="003539F8"/>
    <w:rsid w:val="00353B84"/>
    <w:rsid w:val="00354390"/>
    <w:rsid w:val="003543ED"/>
    <w:rsid w:val="00354FD8"/>
    <w:rsid w:val="00355360"/>
    <w:rsid w:val="0035540D"/>
    <w:rsid w:val="003555CE"/>
    <w:rsid w:val="0035573F"/>
    <w:rsid w:val="00356A28"/>
    <w:rsid w:val="00356A46"/>
    <w:rsid w:val="00356C67"/>
    <w:rsid w:val="00356C7B"/>
    <w:rsid w:val="003578B0"/>
    <w:rsid w:val="0035799F"/>
    <w:rsid w:val="00357BE0"/>
    <w:rsid w:val="00357C07"/>
    <w:rsid w:val="00357CAD"/>
    <w:rsid w:val="00357D08"/>
    <w:rsid w:val="003601F3"/>
    <w:rsid w:val="0036027F"/>
    <w:rsid w:val="003602F0"/>
    <w:rsid w:val="00360416"/>
    <w:rsid w:val="00360715"/>
    <w:rsid w:val="003609F6"/>
    <w:rsid w:val="00360AB9"/>
    <w:rsid w:val="00360CF1"/>
    <w:rsid w:val="0036105A"/>
    <w:rsid w:val="00361259"/>
    <w:rsid w:val="003617E0"/>
    <w:rsid w:val="003619F7"/>
    <w:rsid w:val="00361A58"/>
    <w:rsid w:val="00361D83"/>
    <w:rsid w:val="00361DE6"/>
    <w:rsid w:val="003624EB"/>
    <w:rsid w:val="00362C9B"/>
    <w:rsid w:val="00363033"/>
    <w:rsid w:val="00363C9C"/>
    <w:rsid w:val="00364796"/>
    <w:rsid w:val="003647D1"/>
    <w:rsid w:val="00364B6C"/>
    <w:rsid w:val="00364ED8"/>
    <w:rsid w:val="0036548B"/>
    <w:rsid w:val="003657EA"/>
    <w:rsid w:val="00365866"/>
    <w:rsid w:val="00365924"/>
    <w:rsid w:val="00365A8E"/>
    <w:rsid w:val="00365B87"/>
    <w:rsid w:val="00365D2F"/>
    <w:rsid w:val="00366877"/>
    <w:rsid w:val="00366A53"/>
    <w:rsid w:val="00366EE9"/>
    <w:rsid w:val="00366EF1"/>
    <w:rsid w:val="00366FD5"/>
    <w:rsid w:val="00367008"/>
    <w:rsid w:val="003674A0"/>
    <w:rsid w:val="0036789B"/>
    <w:rsid w:val="00367B7B"/>
    <w:rsid w:val="00367B90"/>
    <w:rsid w:val="00370BAD"/>
    <w:rsid w:val="00370C30"/>
    <w:rsid w:val="00370DA3"/>
    <w:rsid w:val="00370E80"/>
    <w:rsid w:val="00370EBC"/>
    <w:rsid w:val="003712D2"/>
    <w:rsid w:val="00371533"/>
    <w:rsid w:val="003717EB"/>
    <w:rsid w:val="003729A1"/>
    <w:rsid w:val="00372C11"/>
    <w:rsid w:val="00372ED3"/>
    <w:rsid w:val="003731FB"/>
    <w:rsid w:val="00373695"/>
    <w:rsid w:val="00374252"/>
    <w:rsid w:val="0037438B"/>
    <w:rsid w:val="00374507"/>
    <w:rsid w:val="00374A02"/>
    <w:rsid w:val="00374A94"/>
    <w:rsid w:val="00374B9C"/>
    <w:rsid w:val="00375269"/>
    <w:rsid w:val="00375283"/>
    <w:rsid w:val="003755C2"/>
    <w:rsid w:val="003757DC"/>
    <w:rsid w:val="00375AA4"/>
    <w:rsid w:val="003767FC"/>
    <w:rsid w:val="0037693F"/>
    <w:rsid w:val="00376A80"/>
    <w:rsid w:val="00376D3B"/>
    <w:rsid w:val="00376FE7"/>
    <w:rsid w:val="00377675"/>
    <w:rsid w:val="0037780D"/>
    <w:rsid w:val="00377C80"/>
    <w:rsid w:val="00377ED6"/>
    <w:rsid w:val="0038030A"/>
    <w:rsid w:val="003804A2"/>
    <w:rsid w:val="003805CB"/>
    <w:rsid w:val="00380E89"/>
    <w:rsid w:val="00380F10"/>
    <w:rsid w:val="00380F7B"/>
    <w:rsid w:val="00380FE2"/>
    <w:rsid w:val="003817F7"/>
    <w:rsid w:val="003821BA"/>
    <w:rsid w:val="0038235A"/>
    <w:rsid w:val="00382A11"/>
    <w:rsid w:val="00382A60"/>
    <w:rsid w:val="00382B4F"/>
    <w:rsid w:val="00382C79"/>
    <w:rsid w:val="003831F0"/>
    <w:rsid w:val="003837CB"/>
    <w:rsid w:val="00383F88"/>
    <w:rsid w:val="003840C9"/>
    <w:rsid w:val="0038580C"/>
    <w:rsid w:val="00385D98"/>
    <w:rsid w:val="00386BA0"/>
    <w:rsid w:val="00386C11"/>
    <w:rsid w:val="003871DD"/>
    <w:rsid w:val="00387813"/>
    <w:rsid w:val="0039037E"/>
    <w:rsid w:val="00390F3A"/>
    <w:rsid w:val="00391710"/>
    <w:rsid w:val="00391A21"/>
    <w:rsid w:val="00391B0E"/>
    <w:rsid w:val="00391D76"/>
    <w:rsid w:val="00391FA3"/>
    <w:rsid w:val="00392185"/>
    <w:rsid w:val="003926D2"/>
    <w:rsid w:val="003928ED"/>
    <w:rsid w:val="00393234"/>
    <w:rsid w:val="0039323E"/>
    <w:rsid w:val="00393485"/>
    <w:rsid w:val="003934F2"/>
    <w:rsid w:val="00393614"/>
    <w:rsid w:val="003938B4"/>
    <w:rsid w:val="00394440"/>
    <w:rsid w:val="00394991"/>
    <w:rsid w:val="00394C84"/>
    <w:rsid w:val="00394E89"/>
    <w:rsid w:val="003951C5"/>
    <w:rsid w:val="003954A6"/>
    <w:rsid w:val="0039582F"/>
    <w:rsid w:val="00396046"/>
    <w:rsid w:val="003963B9"/>
    <w:rsid w:val="00396523"/>
    <w:rsid w:val="003968EF"/>
    <w:rsid w:val="00396934"/>
    <w:rsid w:val="003969C2"/>
    <w:rsid w:val="00396D2E"/>
    <w:rsid w:val="003973DB"/>
    <w:rsid w:val="003974D1"/>
    <w:rsid w:val="00397718"/>
    <w:rsid w:val="00397760"/>
    <w:rsid w:val="00397ADE"/>
    <w:rsid w:val="00397D7A"/>
    <w:rsid w:val="00397F91"/>
    <w:rsid w:val="003A05C0"/>
    <w:rsid w:val="003A069B"/>
    <w:rsid w:val="003A08CD"/>
    <w:rsid w:val="003A0DEB"/>
    <w:rsid w:val="003A198F"/>
    <w:rsid w:val="003A1D8A"/>
    <w:rsid w:val="003A2022"/>
    <w:rsid w:val="003A2211"/>
    <w:rsid w:val="003A2627"/>
    <w:rsid w:val="003A3093"/>
    <w:rsid w:val="003A321E"/>
    <w:rsid w:val="003A387E"/>
    <w:rsid w:val="003A3B94"/>
    <w:rsid w:val="003A433F"/>
    <w:rsid w:val="003A442E"/>
    <w:rsid w:val="003A4F8B"/>
    <w:rsid w:val="003A5203"/>
    <w:rsid w:val="003A59FE"/>
    <w:rsid w:val="003A5D13"/>
    <w:rsid w:val="003A666B"/>
    <w:rsid w:val="003A66EF"/>
    <w:rsid w:val="003A7034"/>
    <w:rsid w:val="003A78C1"/>
    <w:rsid w:val="003A7B6E"/>
    <w:rsid w:val="003B01F3"/>
    <w:rsid w:val="003B0545"/>
    <w:rsid w:val="003B06BF"/>
    <w:rsid w:val="003B083C"/>
    <w:rsid w:val="003B0B98"/>
    <w:rsid w:val="003B0F56"/>
    <w:rsid w:val="003B0FB2"/>
    <w:rsid w:val="003B1375"/>
    <w:rsid w:val="003B174D"/>
    <w:rsid w:val="003B1D64"/>
    <w:rsid w:val="003B1F4D"/>
    <w:rsid w:val="003B2142"/>
    <w:rsid w:val="003B22B2"/>
    <w:rsid w:val="003B22FF"/>
    <w:rsid w:val="003B2397"/>
    <w:rsid w:val="003B241F"/>
    <w:rsid w:val="003B27C1"/>
    <w:rsid w:val="003B30C0"/>
    <w:rsid w:val="003B314D"/>
    <w:rsid w:val="003B3594"/>
    <w:rsid w:val="003B3DC8"/>
    <w:rsid w:val="003B4056"/>
    <w:rsid w:val="003B40CC"/>
    <w:rsid w:val="003B436E"/>
    <w:rsid w:val="003B438E"/>
    <w:rsid w:val="003B4B12"/>
    <w:rsid w:val="003B4E8C"/>
    <w:rsid w:val="003B5075"/>
    <w:rsid w:val="003B51E9"/>
    <w:rsid w:val="003B57FA"/>
    <w:rsid w:val="003B5F49"/>
    <w:rsid w:val="003B69E1"/>
    <w:rsid w:val="003B7049"/>
    <w:rsid w:val="003B744A"/>
    <w:rsid w:val="003B7EDD"/>
    <w:rsid w:val="003B7EEC"/>
    <w:rsid w:val="003C08F6"/>
    <w:rsid w:val="003C097C"/>
    <w:rsid w:val="003C0B0E"/>
    <w:rsid w:val="003C0BB7"/>
    <w:rsid w:val="003C0D0B"/>
    <w:rsid w:val="003C13BD"/>
    <w:rsid w:val="003C1965"/>
    <w:rsid w:val="003C2406"/>
    <w:rsid w:val="003C2838"/>
    <w:rsid w:val="003C2969"/>
    <w:rsid w:val="003C2D2D"/>
    <w:rsid w:val="003C3760"/>
    <w:rsid w:val="003C3A01"/>
    <w:rsid w:val="003C415F"/>
    <w:rsid w:val="003C47CA"/>
    <w:rsid w:val="003C4858"/>
    <w:rsid w:val="003C4BD8"/>
    <w:rsid w:val="003C4CD3"/>
    <w:rsid w:val="003C50B0"/>
    <w:rsid w:val="003C563E"/>
    <w:rsid w:val="003C569C"/>
    <w:rsid w:val="003C5DE5"/>
    <w:rsid w:val="003C5F64"/>
    <w:rsid w:val="003C5F86"/>
    <w:rsid w:val="003C627E"/>
    <w:rsid w:val="003C6948"/>
    <w:rsid w:val="003C6A00"/>
    <w:rsid w:val="003C6F7A"/>
    <w:rsid w:val="003C71F0"/>
    <w:rsid w:val="003C75BA"/>
    <w:rsid w:val="003C780B"/>
    <w:rsid w:val="003D0793"/>
    <w:rsid w:val="003D0C45"/>
    <w:rsid w:val="003D0ED8"/>
    <w:rsid w:val="003D1119"/>
    <w:rsid w:val="003D2276"/>
    <w:rsid w:val="003D23B1"/>
    <w:rsid w:val="003D280D"/>
    <w:rsid w:val="003D2D8A"/>
    <w:rsid w:val="003D2DD6"/>
    <w:rsid w:val="003D3B3C"/>
    <w:rsid w:val="003D41F4"/>
    <w:rsid w:val="003D45BC"/>
    <w:rsid w:val="003D55D1"/>
    <w:rsid w:val="003D591F"/>
    <w:rsid w:val="003D594D"/>
    <w:rsid w:val="003D5A1C"/>
    <w:rsid w:val="003D60ED"/>
    <w:rsid w:val="003D696C"/>
    <w:rsid w:val="003D7659"/>
    <w:rsid w:val="003D79ED"/>
    <w:rsid w:val="003D7D4A"/>
    <w:rsid w:val="003E0866"/>
    <w:rsid w:val="003E0B8C"/>
    <w:rsid w:val="003E0C50"/>
    <w:rsid w:val="003E12A4"/>
    <w:rsid w:val="003E137B"/>
    <w:rsid w:val="003E13C3"/>
    <w:rsid w:val="003E13E4"/>
    <w:rsid w:val="003E2455"/>
    <w:rsid w:val="003E259A"/>
    <w:rsid w:val="003E2D0B"/>
    <w:rsid w:val="003E2DF1"/>
    <w:rsid w:val="003E3290"/>
    <w:rsid w:val="003E3745"/>
    <w:rsid w:val="003E4053"/>
    <w:rsid w:val="003E5D18"/>
    <w:rsid w:val="003E6458"/>
    <w:rsid w:val="003E706A"/>
    <w:rsid w:val="003E7BA6"/>
    <w:rsid w:val="003F0273"/>
    <w:rsid w:val="003F02FF"/>
    <w:rsid w:val="003F08D9"/>
    <w:rsid w:val="003F0C79"/>
    <w:rsid w:val="003F0DF7"/>
    <w:rsid w:val="003F15B3"/>
    <w:rsid w:val="003F1B7E"/>
    <w:rsid w:val="003F2299"/>
    <w:rsid w:val="003F2533"/>
    <w:rsid w:val="003F2640"/>
    <w:rsid w:val="003F26AC"/>
    <w:rsid w:val="003F288C"/>
    <w:rsid w:val="003F2AE5"/>
    <w:rsid w:val="003F4310"/>
    <w:rsid w:val="003F467A"/>
    <w:rsid w:val="003F4849"/>
    <w:rsid w:val="003F49B3"/>
    <w:rsid w:val="003F49D9"/>
    <w:rsid w:val="003F4B65"/>
    <w:rsid w:val="003F4FE4"/>
    <w:rsid w:val="003F5300"/>
    <w:rsid w:val="003F5777"/>
    <w:rsid w:val="003F6328"/>
    <w:rsid w:val="003F70CD"/>
    <w:rsid w:val="003F725E"/>
    <w:rsid w:val="003F739D"/>
    <w:rsid w:val="003F7464"/>
    <w:rsid w:val="003F752D"/>
    <w:rsid w:val="003F7535"/>
    <w:rsid w:val="003F7C87"/>
    <w:rsid w:val="004009DB"/>
    <w:rsid w:val="00400AD6"/>
    <w:rsid w:val="00400CC4"/>
    <w:rsid w:val="00400D6C"/>
    <w:rsid w:val="004011B0"/>
    <w:rsid w:val="004012FB"/>
    <w:rsid w:val="004016C9"/>
    <w:rsid w:val="00401741"/>
    <w:rsid w:val="00401AA2"/>
    <w:rsid w:val="00401EE8"/>
    <w:rsid w:val="004023B1"/>
    <w:rsid w:val="004027CC"/>
    <w:rsid w:val="00402A5B"/>
    <w:rsid w:val="00402E16"/>
    <w:rsid w:val="0040353F"/>
    <w:rsid w:val="00403B43"/>
    <w:rsid w:val="00403E50"/>
    <w:rsid w:val="00403F3D"/>
    <w:rsid w:val="00404750"/>
    <w:rsid w:val="00404C39"/>
    <w:rsid w:val="00404E21"/>
    <w:rsid w:val="00405F18"/>
    <w:rsid w:val="004061D9"/>
    <w:rsid w:val="00406643"/>
    <w:rsid w:val="00407118"/>
    <w:rsid w:val="004073DE"/>
    <w:rsid w:val="00407988"/>
    <w:rsid w:val="0041014C"/>
    <w:rsid w:val="00410D66"/>
    <w:rsid w:val="004113B0"/>
    <w:rsid w:val="00411660"/>
    <w:rsid w:val="00411DA2"/>
    <w:rsid w:val="004120F2"/>
    <w:rsid w:val="004125A9"/>
    <w:rsid w:val="00412769"/>
    <w:rsid w:val="004130C9"/>
    <w:rsid w:val="00413263"/>
    <w:rsid w:val="00413279"/>
    <w:rsid w:val="0041335A"/>
    <w:rsid w:val="00413499"/>
    <w:rsid w:val="00413D73"/>
    <w:rsid w:val="004147B8"/>
    <w:rsid w:val="00414946"/>
    <w:rsid w:val="00414D73"/>
    <w:rsid w:val="00415791"/>
    <w:rsid w:val="00416D9B"/>
    <w:rsid w:val="0041713C"/>
    <w:rsid w:val="004172B6"/>
    <w:rsid w:val="004174B6"/>
    <w:rsid w:val="00417B4C"/>
    <w:rsid w:val="00417B95"/>
    <w:rsid w:val="00417CA2"/>
    <w:rsid w:val="004204E1"/>
    <w:rsid w:val="004205DE"/>
    <w:rsid w:val="00420812"/>
    <w:rsid w:val="00420A75"/>
    <w:rsid w:val="00420C5D"/>
    <w:rsid w:val="0042133B"/>
    <w:rsid w:val="0042159F"/>
    <w:rsid w:val="00421604"/>
    <w:rsid w:val="004216E4"/>
    <w:rsid w:val="00421BEB"/>
    <w:rsid w:val="00421E81"/>
    <w:rsid w:val="00421E96"/>
    <w:rsid w:val="00422165"/>
    <w:rsid w:val="004227CB"/>
    <w:rsid w:val="004227F2"/>
    <w:rsid w:val="00422978"/>
    <w:rsid w:val="00422B1D"/>
    <w:rsid w:val="00422BE9"/>
    <w:rsid w:val="00422DDC"/>
    <w:rsid w:val="00422EA6"/>
    <w:rsid w:val="00423356"/>
    <w:rsid w:val="0042343D"/>
    <w:rsid w:val="004243EE"/>
    <w:rsid w:val="004256E0"/>
    <w:rsid w:val="0042622D"/>
    <w:rsid w:val="00426857"/>
    <w:rsid w:val="00426B9B"/>
    <w:rsid w:val="00426E5B"/>
    <w:rsid w:val="00426F5E"/>
    <w:rsid w:val="0042732A"/>
    <w:rsid w:val="00427C2E"/>
    <w:rsid w:val="004302B8"/>
    <w:rsid w:val="00430549"/>
    <w:rsid w:val="004307F1"/>
    <w:rsid w:val="00430AAF"/>
    <w:rsid w:val="00430AC1"/>
    <w:rsid w:val="00430ACE"/>
    <w:rsid w:val="00430D3D"/>
    <w:rsid w:val="004312EF"/>
    <w:rsid w:val="0043156A"/>
    <w:rsid w:val="00431879"/>
    <w:rsid w:val="00431CFD"/>
    <w:rsid w:val="00431DCF"/>
    <w:rsid w:val="00431FE6"/>
    <w:rsid w:val="0043294B"/>
    <w:rsid w:val="00432B3C"/>
    <w:rsid w:val="00433920"/>
    <w:rsid w:val="00434322"/>
    <w:rsid w:val="0043495A"/>
    <w:rsid w:val="00434CA0"/>
    <w:rsid w:val="004351B0"/>
    <w:rsid w:val="004355C4"/>
    <w:rsid w:val="0043650F"/>
    <w:rsid w:val="00436B35"/>
    <w:rsid w:val="00436E63"/>
    <w:rsid w:val="00437B65"/>
    <w:rsid w:val="00437D63"/>
    <w:rsid w:val="00437E05"/>
    <w:rsid w:val="004404A3"/>
    <w:rsid w:val="0044064E"/>
    <w:rsid w:val="004407D8"/>
    <w:rsid w:val="0044081C"/>
    <w:rsid w:val="00440F11"/>
    <w:rsid w:val="004417B2"/>
    <w:rsid w:val="004419C4"/>
    <w:rsid w:val="0044200D"/>
    <w:rsid w:val="004421E7"/>
    <w:rsid w:val="004423D0"/>
    <w:rsid w:val="0044280B"/>
    <w:rsid w:val="004428D4"/>
    <w:rsid w:val="00442A4B"/>
    <w:rsid w:val="00443749"/>
    <w:rsid w:val="00443D88"/>
    <w:rsid w:val="0044403A"/>
    <w:rsid w:val="00444068"/>
    <w:rsid w:val="00444865"/>
    <w:rsid w:val="004448C8"/>
    <w:rsid w:val="00444B43"/>
    <w:rsid w:val="00444B55"/>
    <w:rsid w:val="00444C04"/>
    <w:rsid w:val="0044508A"/>
    <w:rsid w:val="004451A1"/>
    <w:rsid w:val="004454F0"/>
    <w:rsid w:val="0044557E"/>
    <w:rsid w:val="004455A6"/>
    <w:rsid w:val="00445B2A"/>
    <w:rsid w:val="00445CB5"/>
    <w:rsid w:val="004464A1"/>
    <w:rsid w:val="00446619"/>
    <w:rsid w:val="00446FAC"/>
    <w:rsid w:val="0044780E"/>
    <w:rsid w:val="00451296"/>
    <w:rsid w:val="004513B9"/>
    <w:rsid w:val="00451453"/>
    <w:rsid w:val="00451482"/>
    <w:rsid w:val="0045158F"/>
    <w:rsid w:val="00451990"/>
    <w:rsid w:val="004519DF"/>
    <w:rsid w:val="00451F31"/>
    <w:rsid w:val="00452B35"/>
    <w:rsid w:val="00452F55"/>
    <w:rsid w:val="0045311D"/>
    <w:rsid w:val="004531D3"/>
    <w:rsid w:val="0045323E"/>
    <w:rsid w:val="0045390F"/>
    <w:rsid w:val="0045399A"/>
    <w:rsid w:val="0045489B"/>
    <w:rsid w:val="00454C73"/>
    <w:rsid w:val="00454CB3"/>
    <w:rsid w:val="0045536C"/>
    <w:rsid w:val="00455AAD"/>
    <w:rsid w:val="00456E46"/>
    <w:rsid w:val="004575C8"/>
    <w:rsid w:val="00457D1E"/>
    <w:rsid w:val="00460414"/>
    <w:rsid w:val="00461392"/>
    <w:rsid w:val="00462282"/>
    <w:rsid w:val="0046332D"/>
    <w:rsid w:val="0046356C"/>
    <w:rsid w:val="004638C2"/>
    <w:rsid w:val="00463BF3"/>
    <w:rsid w:val="00463C42"/>
    <w:rsid w:val="004642F9"/>
    <w:rsid w:val="004647D5"/>
    <w:rsid w:val="0046487E"/>
    <w:rsid w:val="00464AB4"/>
    <w:rsid w:val="00465413"/>
    <w:rsid w:val="004654B5"/>
    <w:rsid w:val="00465C2F"/>
    <w:rsid w:val="0046631A"/>
    <w:rsid w:val="00466326"/>
    <w:rsid w:val="00466A5B"/>
    <w:rsid w:val="00467416"/>
    <w:rsid w:val="00467D31"/>
    <w:rsid w:val="00470C09"/>
    <w:rsid w:val="00471248"/>
    <w:rsid w:val="00471CA3"/>
    <w:rsid w:val="00471F39"/>
    <w:rsid w:val="00472543"/>
    <w:rsid w:val="0047293F"/>
    <w:rsid w:val="00472AAF"/>
    <w:rsid w:val="00472EAD"/>
    <w:rsid w:val="00472EDB"/>
    <w:rsid w:val="0047318C"/>
    <w:rsid w:val="004736A8"/>
    <w:rsid w:val="00474677"/>
    <w:rsid w:val="00474B36"/>
    <w:rsid w:val="00474C96"/>
    <w:rsid w:val="00474DA6"/>
    <w:rsid w:val="004752B9"/>
    <w:rsid w:val="00475D56"/>
    <w:rsid w:val="00475DE8"/>
    <w:rsid w:val="0047614F"/>
    <w:rsid w:val="0047631D"/>
    <w:rsid w:val="0047638E"/>
    <w:rsid w:val="00476B41"/>
    <w:rsid w:val="004772C5"/>
    <w:rsid w:val="0048067A"/>
    <w:rsid w:val="00480C4F"/>
    <w:rsid w:val="00480C7D"/>
    <w:rsid w:val="00480E51"/>
    <w:rsid w:val="00481147"/>
    <w:rsid w:val="004818C1"/>
    <w:rsid w:val="00481A2C"/>
    <w:rsid w:val="004825FD"/>
    <w:rsid w:val="004826F0"/>
    <w:rsid w:val="00482842"/>
    <w:rsid w:val="00482946"/>
    <w:rsid w:val="004829E8"/>
    <w:rsid w:val="00482C4E"/>
    <w:rsid w:val="00482D28"/>
    <w:rsid w:val="00483105"/>
    <w:rsid w:val="004839F8"/>
    <w:rsid w:val="00483B64"/>
    <w:rsid w:val="004845CC"/>
    <w:rsid w:val="004845DC"/>
    <w:rsid w:val="004855C4"/>
    <w:rsid w:val="00485610"/>
    <w:rsid w:val="004864AE"/>
    <w:rsid w:val="00486D73"/>
    <w:rsid w:val="00487291"/>
    <w:rsid w:val="00487611"/>
    <w:rsid w:val="00487741"/>
    <w:rsid w:val="00487F5E"/>
    <w:rsid w:val="00490597"/>
    <w:rsid w:val="004906F0"/>
    <w:rsid w:val="0049081D"/>
    <w:rsid w:val="00490854"/>
    <w:rsid w:val="00490945"/>
    <w:rsid w:val="00491B6E"/>
    <w:rsid w:val="00491CA5"/>
    <w:rsid w:val="00491E09"/>
    <w:rsid w:val="004921D6"/>
    <w:rsid w:val="00492433"/>
    <w:rsid w:val="00492A64"/>
    <w:rsid w:val="00492BF1"/>
    <w:rsid w:val="00492E45"/>
    <w:rsid w:val="00492E70"/>
    <w:rsid w:val="00493152"/>
    <w:rsid w:val="004936C6"/>
    <w:rsid w:val="00493A7E"/>
    <w:rsid w:val="00493E68"/>
    <w:rsid w:val="0049455E"/>
    <w:rsid w:val="00494CE0"/>
    <w:rsid w:val="00494DEA"/>
    <w:rsid w:val="00494ECD"/>
    <w:rsid w:val="0049515B"/>
    <w:rsid w:val="004956B4"/>
    <w:rsid w:val="004957E7"/>
    <w:rsid w:val="00495834"/>
    <w:rsid w:val="00495EEC"/>
    <w:rsid w:val="004960DD"/>
    <w:rsid w:val="00497393"/>
    <w:rsid w:val="004973DC"/>
    <w:rsid w:val="00497596"/>
    <w:rsid w:val="004975AD"/>
    <w:rsid w:val="00497801"/>
    <w:rsid w:val="00497F0E"/>
    <w:rsid w:val="004A05CE"/>
    <w:rsid w:val="004A1C04"/>
    <w:rsid w:val="004A1D99"/>
    <w:rsid w:val="004A1FA2"/>
    <w:rsid w:val="004A26D3"/>
    <w:rsid w:val="004A2770"/>
    <w:rsid w:val="004A29F8"/>
    <w:rsid w:val="004A2CAB"/>
    <w:rsid w:val="004A3641"/>
    <w:rsid w:val="004A3B8B"/>
    <w:rsid w:val="004A3C33"/>
    <w:rsid w:val="004A3D91"/>
    <w:rsid w:val="004A3EF4"/>
    <w:rsid w:val="004A4346"/>
    <w:rsid w:val="004A4701"/>
    <w:rsid w:val="004A5544"/>
    <w:rsid w:val="004A5FE6"/>
    <w:rsid w:val="004A6270"/>
    <w:rsid w:val="004A6A2F"/>
    <w:rsid w:val="004A6F63"/>
    <w:rsid w:val="004A703C"/>
    <w:rsid w:val="004A70A1"/>
    <w:rsid w:val="004A7155"/>
    <w:rsid w:val="004A7833"/>
    <w:rsid w:val="004A7B3B"/>
    <w:rsid w:val="004B0329"/>
    <w:rsid w:val="004B03DF"/>
    <w:rsid w:val="004B06CA"/>
    <w:rsid w:val="004B0AD6"/>
    <w:rsid w:val="004B0AE2"/>
    <w:rsid w:val="004B0C99"/>
    <w:rsid w:val="004B1FFF"/>
    <w:rsid w:val="004B23BA"/>
    <w:rsid w:val="004B289F"/>
    <w:rsid w:val="004B31C0"/>
    <w:rsid w:val="004B365E"/>
    <w:rsid w:val="004B4304"/>
    <w:rsid w:val="004B439F"/>
    <w:rsid w:val="004B4699"/>
    <w:rsid w:val="004B4922"/>
    <w:rsid w:val="004B4D74"/>
    <w:rsid w:val="004B64B2"/>
    <w:rsid w:val="004B666F"/>
    <w:rsid w:val="004B69CD"/>
    <w:rsid w:val="004B6BC9"/>
    <w:rsid w:val="004B70BA"/>
    <w:rsid w:val="004B72C2"/>
    <w:rsid w:val="004B7413"/>
    <w:rsid w:val="004B754E"/>
    <w:rsid w:val="004B783A"/>
    <w:rsid w:val="004B7ACD"/>
    <w:rsid w:val="004C0CA5"/>
    <w:rsid w:val="004C108D"/>
    <w:rsid w:val="004C118D"/>
    <w:rsid w:val="004C13D5"/>
    <w:rsid w:val="004C1588"/>
    <w:rsid w:val="004C160D"/>
    <w:rsid w:val="004C1776"/>
    <w:rsid w:val="004C17B6"/>
    <w:rsid w:val="004C1C9F"/>
    <w:rsid w:val="004C1F42"/>
    <w:rsid w:val="004C20AB"/>
    <w:rsid w:val="004C3A37"/>
    <w:rsid w:val="004C3EE2"/>
    <w:rsid w:val="004C41AE"/>
    <w:rsid w:val="004C4397"/>
    <w:rsid w:val="004C44C8"/>
    <w:rsid w:val="004C497E"/>
    <w:rsid w:val="004C4DCD"/>
    <w:rsid w:val="004C5640"/>
    <w:rsid w:val="004C5EB7"/>
    <w:rsid w:val="004C6473"/>
    <w:rsid w:val="004C6533"/>
    <w:rsid w:val="004C708F"/>
    <w:rsid w:val="004C70DE"/>
    <w:rsid w:val="004C7690"/>
    <w:rsid w:val="004C7A5D"/>
    <w:rsid w:val="004C7C43"/>
    <w:rsid w:val="004D0204"/>
    <w:rsid w:val="004D0562"/>
    <w:rsid w:val="004D0981"/>
    <w:rsid w:val="004D0CB1"/>
    <w:rsid w:val="004D11A3"/>
    <w:rsid w:val="004D1236"/>
    <w:rsid w:val="004D1942"/>
    <w:rsid w:val="004D1E5C"/>
    <w:rsid w:val="004D244E"/>
    <w:rsid w:val="004D3184"/>
    <w:rsid w:val="004D31AC"/>
    <w:rsid w:val="004D3B30"/>
    <w:rsid w:val="004D3EEE"/>
    <w:rsid w:val="004D4025"/>
    <w:rsid w:val="004D46B5"/>
    <w:rsid w:val="004D496A"/>
    <w:rsid w:val="004D4D36"/>
    <w:rsid w:val="004D4FF5"/>
    <w:rsid w:val="004D5169"/>
    <w:rsid w:val="004D5231"/>
    <w:rsid w:val="004D5BBC"/>
    <w:rsid w:val="004D5FBE"/>
    <w:rsid w:val="004D6371"/>
    <w:rsid w:val="004D64ED"/>
    <w:rsid w:val="004D6854"/>
    <w:rsid w:val="004D6F95"/>
    <w:rsid w:val="004D749A"/>
    <w:rsid w:val="004D7A8F"/>
    <w:rsid w:val="004E0161"/>
    <w:rsid w:val="004E03DC"/>
    <w:rsid w:val="004E0DC1"/>
    <w:rsid w:val="004E1071"/>
    <w:rsid w:val="004E11DA"/>
    <w:rsid w:val="004E13BD"/>
    <w:rsid w:val="004E157C"/>
    <w:rsid w:val="004E16B7"/>
    <w:rsid w:val="004E190F"/>
    <w:rsid w:val="004E1E9E"/>
    <w:rsid w:val="004E1EE7"/>
    <w:rsid w:val="004E27FA"/>
    <w:rsid w:val="004E2D18"/>
    <w:rsid w:val="004E3266"/>
    <w:rsid w:val="004E34BA"/>
    <w:rsid w:val="004E35FA"/>
    <w:rsid w:val="004E3D6A"/>
    <w:rsid w:val="004E3DE0"/>
    <w:rsid w:val="004E417F"/>
    <w:rsid w:val="004E4AE8"/>
    <w:rsid w:val="004E5004"/>
    <w:rsid w:val="004E557E"/>
    <w:rsid w:val="004E5727"/>
    <w:rsid w:val="004E5950"/>
    <w:rsid w:val="004E5A12"/>
    <w:rsid w:val="004E5AFC"/>
    <w:rsid w:val="004E62EB"/>
    <w:rsid w:val="004E65C4"/>
    <w:rsid w:val="004E6AA2"/>
    <w:rsid w:val="004E6DBB"/>
    <w:rsid w:val="004E7BCC"/>
    <w:rsid w:val="004E7C45"/>
    <w:rsid w:val="004F016D"/>
    <w:rsid w:val="004F06B9"/>
    <w:rsid w:val="004F0C4B"/>
    <w:rsid w:val="004F0E01"/>
    <w:rsid w:val="004F0F98"/>
    <w:rsid w:val="004F1352"/>
    <w:rsid w:val="004F1783"/>
    <w:rsid w:val="004F18FC"/>
    <w:rsid w:val="004F1CC8"/>
    <w:rsid w:val="004F1F1C"/>
    <w:rsid w:val="004F2146"/>
    <w:rsid w:val="004F230C"/>
    <w:rsid w:val="004F23C0"/>
    <w:rsid w:val="004F26F9"/>
    <w:rsid w:val="004F2BAE"/>
    <w:rsid w:val="004F3699"/>
    <w:rsid w:val="004F3A98"/>
    <w:rsid w:val="004F3BD8"/>
    <w:rsid w:val="004F40CD"/>
    <w:rsid w:val="004F44E7"/>
    <w:rsid w:val="004F4656"/>
    <w:rsid w:val="004F4AB7"/>
    <w:rsid w:val="004F4BFB"/>
    <w:rsid w:val="004F50F9"/>
    <w:rsid w:val="004F5527"/>
    <w:rsid w:val="004F5C05"/>
    <w:rsid w:val="004F5F1B"/>
    <w:rsid w:val="004F5F44"/>
    <w:rsid w:val="004F645D"/>
    <w:rsid w:val="004F65E4"/>
    <w:rsid w:val="004F6A34"/>
    <w:rsid w:val="004F6A3B"/>
    <w:rsid w:val="004F6EEA"/>
    <w:rsid w:val="004F718C"/>
    <w:rsid w:val="004F7BD2"/>
    <w:rsid w:val="004F7E28"/>
    <w:rsid w:val="004F7F9A"/>
    <w:rsid w:val="00500902"/>
    <w:rsid w:val="00500956"/>
    <w:rsid w:val="005013EA"/>
    <w:rsid w:val="0050146B"/>
    <w:rsid w:val="00501803"/>
    <w:rsid w:val="0050197D"/>
    <w:rsid w:val="00501ED9"/>
    <w:rsid w:val="00502CA6"/>
    <w:rsid w:val="00502F59"/>
    <w:rsid w:val="00502FD0"/>
    <w:rsid w:val="0050302F"/>
    <w:rsid w:val="005033D7"/>
    <w:rsid w:val="00503C4D"/>
    <w:rsid w:val="0050413A"/>
    <w:rsid w:val="0050472A"/>
    <w:rsid w:val="0050490B"/>
    <w:rsid w:val="00505453"/>
    <w:rsid w:val="00505704"/>
    <w:rsid w:val="00505D8C"/>
    <w:rsid w:val="00506B1E"/>
    <w:rsid w:val="00506B48"/>
    <w:rsid w:val="00506E4F"/>
    <w:rsid w:val="00507A96"/>
    <w:rsid w:val="00507B59"/>
    <w:rsid w:val="00507ECA"/>
    <w:rsid w:val="0051053A"/>
    <w:rsid w:val="00510721"/>
    <w:rsid w:val="005111C6"/>
    <w:rsid w:val="005116F8"/>
    <w:rsid w:val="00511B8C"/>
    <w:rsid w:val="00511EF2"/>
    <w:rsid w:val="005122F4"/>
    <w:rsid w:val="00512831"/>
    <w:rsid w:val="00512886"/>
    <w:rsid w:val="0051290E"/>
    <w:rsid w:val="00512B34"/>
    <w:rsid w:val="00513139"/>
    <w:rsid w:val="00513618"/>
    <w:rsid w:val="00513725"/>
    <w:rsid w:val="00513764"/>
    <w:rsid w:val="0051376A"/>
    <w:rsid w:val="005137C1"/>
    <w:rsid w:val="00513EE9"/>
    <w:rsid w:val="00513F9F"/>
    <w:rsid w:val="00514054"/>
    <w:rsid w:val="00514776"/>
    <w:rsid w:val="00514C05"/>
    <w:rsid w:val="00515478"/>
    <w:rsid w:val="005156AC"/>
    <w:rsid w:val="005156CB"/>
    <w:rsid w:val="00515780"/>
    <w:rsid w:val="00515E87"/>
    <w:rsid w:val="005167D7"/>
    <w:rsid w:val="005176ED"/>
    <w:rsid w:val="0051770C"/>
    <w:rsid w:val="00520466"/>
    <w:rsid w:val="00520753"/>
    <w:rsid w:val="00520BDB"/>
    <w:rsid w:val="00520C5E"/>
    <w:rsid w:val="00520CD7"/>
    <w:rsid w:val="00521172"/>
    <w:rsid w:val="0052119D"/>
    <w:rsid w:val="00521237"/>
    <w:rsid w:val="0052125A"/>
    <w:rsid w:val="00521522"/>
    <w:rsid w:val="0052166D"/>
    <w:rsid w:val="0052178D"/>
    <w:rsid w:val="00521960"/>
    <w:rsid w:val="00521F5C"/>
    <w:rsid w:val="00522082"/>
    <w:rsid w:val="00522FA9"/>
    <w:rsid w:val="005230DA"/>
    <w:rsid w:val="0052348E"/>
    <w:rsid w:val="00523FA6"/>
    <w:rsid w:val="005248D6"/>
    <w:rsid w:val="00524A61"/>
    <w:rsid w:val="00524CC1"/>
    <w:rsid w:val="00524E4B"/>
    <w:rsid w:val="00525167"/>
    <w:rsid w:val="005254DB"/>
    <w:rsid w:val="00525829"/>
    <w:rsid w:val="00526752"/>
    <w:rsid w:val="00526957"/>
    <w:rsid w:val="00526C85"/>
    <w:rsid w:val="00526CB2"/>
    <w:rsid w:val="00526EB7"/>
    <w:rsid w:val="00527100"/>
    <w:rsid w:val="0052720E"/>
    <w:rsid w:val="00527254"/>
    <w:rsid w:val="0052734D"/>
    <w:rsid w:val="0052757A"/>
    <w:rsid w:val="00527AEB"/>
    <w:rsid w:val="00527F51"/>
    <w:rsid w:val="005302A4"/>
    <w:rsid w:val="005305AD"/>
    <w:rsid w:val="0053156C"/>
    <w:rsid w:val="00531C37"/>
    <w:rsid w:val="00531DBF"/>
    <w:rsid w:val="005325D7"/>
    <w:rsid w:val="005329C5"/>
    <w:rsid w:val="00532C3D"/>
    <w:rsid w:val="00533162"/>
    <w:rsid w:val="005331D5"/>
    <w:rsid w:val="00533587"/>
    <w:rsid w:val="0053362D"/>
    <w:rsid w:val="00534152"/>
    <w:rsid w:val="00534209"/>
    <w:rsid w:val="00534899"/>
    <w:rsid w:val="00534C16"/>
    <w:rsid w:val="005351D4"/>
    <w:rsid w:val="0053541A"/>
    <w:rsid w:val="00535650"/>
    <w:rsid w:val="005359BF"/>
    <w:rsid w:val="0053640B"/>
    <w:rsid w:val="005376D1"/>
    <w:rsid w:val="00537D1F"/>
    <w:rsid w:val="005412C0"/>
    <w:rsid w:val="00541C7E"/>
    <w:rsid w:val="00541EE0"/>
    <w:rsid w:val="005422A2"/>
    <w:rsid w:val="005422EE"/>
    <w:rsid w:val="005422FE"/>
    <w:rsid w:val="0054251E"/>
    <w:rsid w:val="00542844"/>
    <w:rsid w:val="0054302E"/>
    <w:rsid w:val="00543358"/>
    <w:rsid w:val="00543CB9"/>
    <w:rsid w:val="00543DE0"/>
    <w:rsid w:val="00544489"/>
    <w:rsid w:val="0054489C"/>
    <w:rsid w:val="005449B8"/>
    <w:rsid w:val="00544D14"/>
    <w:rsid w:val="0054508D"/>
    <w:rsid w:val="005464C4"/>
    <w:rsid w:val="00546694"/>
    <w:rsid w:val="00546CAE"/>
    <w:rsid w:val="00546F31"/>
    <w:rsid w:val="00547857"/>
    <w:rsid w:val="00547E9D"/>
    <w:rsid w:val="00547F0C"/>
    <w:rsid w:val="005504A3"/>
    <w:rsid w:val="005509C8"/>
    <w:rsid w:val="00550AA0"/>
    <w:rsid w:val="00550BCE"/>
    <w:rsid w:val="00550C66"/>
    <w:rsid w:val="00550C89"/>
    <w:rsid w:val="00551022"/>
    <w:rsid w:val="0055118A"/>
    <w:rsid w:val="005512BF"/>
    <w:rsid w:val="00551AAC"/>
    <w:rsid w:val="00551DF7"/>
    <w:rsid w:val="005521EE"/>
    <w:rsid w:val="0055323C"/>
    <w:rsid w:val="00553D54"/>
    <w:rsid w:val="00553F19"/>
    <w:rsid w:val="00554534"/>
    <w:rsid w:val="005545D8"/>
    <w:rsid w:val="0055472E"/>
    <w:rsid w:val="0055475A"/>
    <w:rsid w:val="005549B2"/>
    <w:rsid w:val="00554C7F"/>
    <w:rsid w:val="00555C5D"/>
    <w:rsid w:val="00555FF2"/>
    <w:rsid w:val="005565C3"/>
    <w:rsid w:val="00556916"/>
    <w:rsid w:val="0055764B"/>
    <w:rsid w:val="005578EC"/>
    <w:rsid w:val="00557B40"/>
    <w:rsid w:val="005609B4"/>
    <w:rsid w:val="00560B63"/>
    <w:rsid w:val="00560FC3"/>
    <w:rsid w:val="00561434"/>
    <w:rsid w:val="00561C7B"/>
    <w:rsid w:val="00561D19"/>
    <w:rsid w:val="00561E65"/>
    <w:rsid w:val="00561EC9"/>
    <w:rsid w:val="0056204C"/>
    <w:rsid w:val="005620C7"/>
    <w:rsid w:val="00562A05"/>
    <w:rsid w:val="00563092"/>
    <w:rsid w:val="00563294"/>
    <w:rsid w:val="0056392D"/>
    <w:rsid w:val="00564267"/>
    <w:rsid w:val="0056487B"/>
    <w:rsid w:val="00564E14"/>
    <w:rsid w:val="00565A6F"/>
    <w:rsid w:val="00566464"/>
    <w:rsid w:val="00566C71"/>
    <w:rsid w:val="00566CD1"/>
    <w:rsid w:val="00567307"/>
    <w:rsid w:val="005700E8"/>
    <w:rsid w:val="00570193"/>
    <w:rsid w:val="00571C42"/>
    <w:rsid w:val="00571E75"/>
    <w:rsid w:val="00572670"/>
    <w:rsid w:val="005726FD"/>
    <w:rsid w:val="00572809"/>
    <w:rsid w:val="00572CC1"/>
    <w:rsid w:val="00572E5C"/>
    <w:rsid w:val="00573622"/>
    <w:rsid w:val="0057382A"/>
    <w:rsid w:val="00574192"/>
    <w:rsid w:val="00574384"/>
    <w:rsid w:val="00574B94"/>
    <w:rsid w:val="00574FD7"/>
    <w:rsid w:val="005761C4"/>
    <w:rsid w:val="005763CB"/>
    <w:rsid w:val="00577319"/>
    <w:rsid w:val="005779D6"/>
    <w:rsid w:val="0058000D"/>
    <w:rsid w:val="0058014C"/>
    <w:rsid w:val="005806A0"/>
    <w:rsid w:val="00580F65"/>
    <w:rsid w:val="00581246"/>
    <w:rsid w:val="0058149C"/>
    <w:rsid w:val="00581D3B"/>
    <w:rsid w:val="00581FC8"/>
    <w:rsid w:val="00582036"/>
    <w:rsid w:val="00583166"/>
    <w:rsid w:val="00583FF7"/>
    <w:rsid w:val="005849D0"/>
    <w:rsid w:val="00584EB1"/>
    <w:rsid w:val="00584F09"/>
    <w:rsid w:val="00585B35"/>
    <w:rsid w:val="00586602"/>
    <w:rsid w:val="00586621"/>
    <w:rsid w:val="00586E80"/>
    <w:rsid w:val="005870B9"/>
    <w:rsid w:val="005875AF"/>
    <w:rsid w:val="005879E1"/>
    <w:rsid w:val="00590FA8"/>
    <w:rsid w:val="005911F0"/>
    <w:rsid w:val="00591359"/>
    <w:rsid w:val="00591C38"/>
    <w:rsid w:val="005920C5"/>
    <w:rsid w:val="0059254F"/>
    <w:rsid w:val="005925D9"/>
    <w:rsid w:val="005928E6"/>
    <w:rsid w:val="00592BA2"/>
    <w:rsid w:val="00592BAC"/>
    <w:rsid w:val="0059338A"/>
    <w:rsid w:val="00593D57"/>
    <w:rsid w:val="00593F4A"/>
    <w:rsid w:val="005943C8"/>
    <w:rsid w:val="0059466D"/>
    <w:rsid w:val="00594680"/>
    <w:rsid w:val="005948B5"/>
    <w:rsid w:val="005948B8"/>
    <w:rsid w:val="00594B2F"/>
    <w:rsid w:val="00594FA0"/>
    <w:rsid w:val="005951DE"/>
    <w:rsid w:val="00595E1D"/>
    <w:rsid w:val="00595F6D"/>
    <w:rsid w:val="005964D0"/>
    <w:rsid w:val="00596600"/>
    <w:rsid w:val="00596B77"/>
    <w:rsid w:val="005971BA"/>
    <w:rsid w:val="005972AD"/>
    <w:rsid w:val="005973F5"/>
    <w:rsid w:val="00597776"/>
    <w:rsid w:val="00597F3D"/>
    <w:rsid w:val="00597F67"/>
    <w:rsid w:val="005A02A5"/>
    <w:rsid w:val="005A0919"/>
    <w:rsid w:val="005A0CE1"/>
    <w:rsid w:val="005A1050"/>
    <w:rsid w:val="005A1191"/>
    <w:rsid w:val="005A13BA"/>
    <w:rsid w:val="005A1B5A"/>
    <w:rsid w:val="005A24A7"/>
    <w:rsid w:val="005A25DA"/>
    <w:rsid w:val="005A2779"/>
    <w:rsid w:val="005A27CC"/>
    <w:rsid w:val="005A2B61"/>
    <w:rsid w:val="005A305A"/>
    <w:rsid w:val="005A3190"/>
    <w:rsid w:val="005A3463"/>
    <w:rsid w:val="005A3EDF"/>
    <w:rsid w:val="005A4206"/>
    <w:rsid w:val="005A4209"/>
    <w:rsid w:val="005A42F2"/>
    <w:rsid w:val="005A5660"/>
    <w:rsid w:val="005A57AF"/>
    <w:rsid w:val="005A5874"/>
    <w:rsid w:val="005A5EA2"/>
    <w:rsid w:val="005A6138"/>
    <w:rsid w:val="005A6387"/>
    <w:rsid w:val="005A6C68"/>
    <w:rsid w:val="005A6F81"/>
    <w:rsid w:val="005A6F85"/>
    <w:rsid w:val="005A771D"/>
    <w:rsid w:val="005A7B9D"/>
    <w:rsid w:val="005B0430"/>
    <w:rsid w:val="005B060B"/>
    <w:rsid w:val="005B0BEE"/>
    <w:rsid w:val="005B10FA"/>
    <w:rsid w:val="005B12E0"/>
    <w:rsid w:val="005B17E1"/>
    <w:rsid w:val="005B19E6"/>
    <w:rsid w:val="005B1A9F"/>
    <w:rsid w:val="005B1D2C"/>
    <w:rsid w:val="005B20DA"/>
    <w:rsid w:val="005B24EF"/>
    <w:rsid w:val="005B270A"/>
    <w:rsid w:val="005B2F0B"/>
    <w:rsid w:val="005B31F3"/>
    <w:rsid w:val="005B35FB"/>
    <w:rsid w:val="005B3662"/>
    <w:rsid w:val="005B39C8"/>
    <w:rsid w:val="005B3B84"/>
    <w:rsid w:val="005B3D55"/>
    <w:rsid w:val="005B3F96"/>
    <w:rsid w:val="005B43B2"/>
    <w:rsid w:val="005B4B00"/>
    <w:rsid w:val="005B4B94"/>
    <w:rsid w:val="005B4E75"/>
    <w:rsid w:val="005B5197"/>
    <w:rsid w:val="005B5948"/>
    <w:rsid w:val="005B5957"/>
    <w:rsid w:val="005B595A"/>
    <w:rsid w:val="005B5A77"/>
    <w:rsid w:val="005B5B3C"/>
    <w:rsid w:val="005B5C64"/>
    <w:rsid w:val="005B60CD"/>
    <w:rsid w:val="005B6513"/>
    <w:rsid w:val="005B6A14"/>
    <w:rsid w:val="005B6BAF"/>
    <w:rsid w:val="005B7AD1"/>
    <w:rsid w:val="005C09F5"/>
    <w:rsid w:val="005C0B3C"/>
    <w:rsid w:val="005C0FA1"/>
    <w:rsid w:val="005C132A"/>
    <w:rsid w:val="005C1653"/>
    <w:rsid w:val="005C1C4A"/>
    <w:rsid w:val="005C1D9E"/>
    <w:rsid w:val="005C215A"/>
    <w:rsid w:val="005C21AE"/>
    <w:rsid w:val="005C2980"/>
    <w:rsid w:val="005C2AC9"/>
    <w:rsid w:val="005C2E52"/>
    <w:rsid w:val="005C31B6"/>
    <w:rsid w:val="005C31BD"/>
    <w:rsid w:val="005C3ABB"/>
    <w:rsid w:val="005C3FB2"/>
    <w:rsid w:val="005C40E8"/>
    <w:rsid w:val="005C4123"/>
    <w:rsid w:val="005C459F"/>
    <w:rsid w:val="005C471F"/>
    <w:rsid w:val="005C4EAC"/>
    <w:rsid w:val="005C5186"/>
    <w:rsid w:val="005C5837"/>
    <w:rsid w:val="005C5BF2"/>
    <w:rsid w:val="005C6CB1"/>
    <w:rsid w:val="005C7966"/>
    <w:rsid w:val="005C7D60"/>
    <w:rsid w:val="005C7D66"/>
    <w:rsid w:val="005D013B"/>
    <w:rsid w:val="005D014D"/>
    <w:rsid w:val="005D053A"/>
    <w:rsid w:val="005D09C0"/>
    <w:rsid w:val="005D0E39"/>
    <w:rsid w:val="005D1026"/>
    <w:rsid w:val="005D136A"/>
    <w:rsid w:val="005D1A76"/>
    <w:rsid w:val="005D2310"/>
    <w:rsid w:val="005D23F4"/>
    <w:rsid w:val="005D244E"/>
    <w:rsid w:val="005D26E0"/>
    <w:rsid w:val="005D28F4"/>
    <w:rsid w:val="005D28FD"/>
    <w:rsid w:val="005D296C"/>
    <w:rsid w:val="005D2A05"/>
    <w:rsid w:val="005D2CC6"/>
    <w:rsid w:val="005D3422"/>
    <w:rsid w:val="005D34D2"/>
    <w:rsid w:val="005D3689"/>
    <w:rsid w:val="005D369D"/>
    <w:rsid w:val="005D3DD9"/>
    <w:rsid w:val="005D3FE0"/>
    <w:rsid w:val="005D4474"/>
    <w:rsid w:val="005D4777"/>
    <w:rsid w:val="005D49A1"/>
    <w:rsid w:val="005D536D"/>
    <w:rsid w:val="005D5434"/>
    <w:rsid w:val="005D5806"/>
    <w:rsid w:val="005D5EE6"/>
    <w:rsid w:val="005D5FE6"/>
    <w:rsid w:val="005D6277"/>
    <w:rsid w:val="005D7112"/>
    <w:rsid w:val="005D7676"/>
    <w:rsid w:val="005D7A0A"/>
    <w:rsid w:val="005D7B7B"/>
    <w:rsid w:val="005E0797"/>
    <w:rsid w:val="005E105A"/>
    <w:rsid w:val="005E17E9"/>
    <w:rsid w:val="005E1B46"/>
    <w:rsid w:val="005E2702"/>
    <w:rsid w:val="005E2F87"/>
    <w:rsid w:val="005E3E9F"/>
    <w:rsid w:val="005E4313"/>
    <w:rsid w:val="005E464D"/>
    <w:rsid w:val="005E49AB"/>
    <w:rsid w:val="005E4ADB"/>
    <w:rsid w:val="005E50F8"/>
    <w:rsid w:val="005E52EC"/>
    <w:rsid w:val="005E5544"/>
    <w:rsid w:val="005E602C"/>
    <w:rsid w:val="005E62A5"/>
    <w:rsid w:val="005E6345"/>
    <w:rsid w:val="005E6FE0"/>
    <w:rsid w:val="005E7110"/>
    <w:rsid w:val="005E7C1D"/>
    <w:rsid w:val="005F025E"/>
    <w:rsid w:val="005F063C"/>
    <w:rsid w:val="005F0A7B"/>
    <w:rsid w:val="005F0BA7"/>
    <w:rsid w:val="005F0EBD"/>
    <w:rsid w:val="005F1015"/>
    <w:rsid w:val="005F10CD"/>
    <w:rsid w:val="005F1BE0"/>
    <w:rsid w:val="005F2136"/>
    <w:rsid w:val="005F33B9"/>
    <w:rsid w:val="005F3AFE"/>
    <w:rsid w:val="005F3C2D"/>
    <w:rsid w:val="005F3FAC"/>
    <w:rsid w:val="005F5179"/>
    <w:rsid w:val="005F51D1"/>
    <w:rsid w:val="005F5B84"/>
    <w:rsid w:val="005F5FD7"/>
    <w:rsid w:val="005F603A"/>
    <w:rsid w:val="005F6554"/>
    <w:rsid w:val="005F67D2"/>
    <w:rsid w:val="005F6962"/>
    <w:rsid w:val="005F716F"/>
    <w:rsid w:val="005F7520"/>
    <w:rsid w:val="005F76DE"/>
    <w:rsid w:val="005F7C26"/>
    <w:rsid w:val="00600225"/>
    <w:rsid w:val="0060054D"/>
    <w:rsid w:val="0060057D"/>
    <w:rsid w:val="0060091C"/>
    <w:rsid w:val="00600A94"/>
    <w:rsid w:val="00600E67"/>
    <w:rsid w:val="00600E84"/>
    <w:rsid w:val="006015CC"/>
    <w:rsid w:val="00601A49"/>
    <w:rsid w:val="006020A1"/>
    <w:rsid w:val="00602168"/>
    <w:rsid w:val="006030D0"/>
    <w:rsid w:val="006036BF"/>
    <w:rsid w:val="00603ABB"/>
    <w:rsid w:val="00603C21"/>
    <w:rsid w:val="0060414D"/>
    <w:rsid w:val="00604526"/>
    <w:rsid w:val="00604939"/>
    <w:rsid w:val="00604B1D"/>
    <w:rsid w:val="00605129"/>
    <w:rsid w:val="006058F1"/>
    <w:rsid w:val="0060668E"/>
    <w:rsid w:val="00606BC4"/>
    <w:rsid w:val="00606EFB"/>
    <w:rsid w:val="006074CE"/>
    <w:rsid w:val="0060762E"/>
    <w:rsid w:val="00607833"/>
    <w:rsid w:val="0060791F"/>
    <w:rsid w:val="006079F4"/>
    <w:rsid w:val="00610307"/>
    <w:rsid w:val="0061084E"/>
    <w:rsid w:val="00610B8B"/>
    <w:rsid w:val="00610F52"/>
    <w:rsid w:val="00611344"/>
    <w:rsid w:val="00611446"/>
    <w:rsid w:val="006118DA"/>
    <w:rsid w:val="00611D09"/>
    <w:rsid w:val="0061216A"/>
    <w:rsid w:val="00612B38"/>
    <w:rsid w:val="00613425"/>
    <w:rsid w:val="00613947"/>
    <w:rsid w:val="00613C85"/>
    <w:rsid w:val="00614688"/>
    <w:rsid w:val="00614CAF"/>
    <w:rsid w:val="00614D88"/>
    <w:rsid w:val="00614F92"/>
    <w:rsid w:val="00615152"/>
    <w:rsid w:val="006152EC"/>
    <w:rsid w:val="00615540"/>
    <w:rsid w:val="00615CCA"/>
    <w:rsid w:val="00615CD7"/>
    <w:rsid w:val="0061602A"/>
    <w:rsid w:val="0061676E"/>
    <w:rsid w:val="00616D74"/>
    <w:rsid w:val="00616F87"/>
    <w:rsid w:val="006172B1"/>
    <w:rsid w:val="006174C2"/>
    <w:rsid w:val="00620195"/>
    <w:rsid w:val="00620427"/>
    <w:rsid w:val="00620D04"/>
    <w:rsid w:val="00620FE9"/>
    <w:rsid w:val="006210C4"/>
    <w:rsid w:val="006214C4"/>
    <w:rsid w:val="006218E6"/>
    <w:rsid w:val="0062193D"/>
    <w:rsid w:val="0062216C"/>
    <w:rsid w:val="006223C7"/>
    <w:rsid w:val="006233B0"/>
    <w:rsid w:val="006237CA"/>
    <w:rsid w:val="006239B3"/>
    <w:rsid w:val="00623A3B"/>
    <w:rsid w:val="00623C55"/>
    <w:rsid w:val="00623DD1"/>
    <w:rsid w:val="00624155"/>
    <w:rsid w:val="00624AA1"/>
    <w:rsid w:val="00624AED"/>
    <w:rsid w:val="00624EA0"/>
    <w:rsid w:val="0062529B"/>
    <w:rsid w:val="0062545F"/>
    <w:rsid w:val="006260D8"/>
    <w:rsid w:val="0062614F"/>
    <w:rsid w:val="006261F0"/>
    <w:rsid w:val="00626701"/>
    <w:rsid w:val="006267DB"/>
    <w:rsid w:val="00626E5F"/>
    <w:rsid w:val="00626FEB"/>
    <w:rsid w:val="00627BA5"/>
    <w:rsid w:val="00627CC7"/>
    <w:rsid w:val="00630A40"/>
    <w:rsid w:val="00630F27"/>
    <w:rsid w:val="0063134F"/>
    <w:rsid w:val="00632053"/>
    <w:rsid w:val="00632511"/>
    <w:rsid w:val="00632C53"/>
    <w:rsid w:val="00632FDD"/>
    <w:rsid w:val="00633A09"/>
    <w:rsid w:val="00633DF8"/>
    <w:rsid w:val="006341F2"/>
    <w:rsid w:val="006342CD"/>
    <w:rsid w:val="00634B97"/>
    <w:rsid w:val="00634EB0"/>
    <w:rsid w:val="00634F55"/>
    <w:rsid w:val="006355C7"/>
    <w:rsid w:val="006359A4"/>
    <w:rsid w:val="00635A25"/>
    <w:rsid w:val="00635ACB"/>
    <w:rsid w:val="00635B3B"/>
    <w:rsid w:val="00635D8E"/>
    <w:rsid w:val="00635EC8"/>
    <w:rsid w:val="00636606"/>
    <w:rsid w:val="0063677B"/>
    <w:rsid w:val="0063711A"/>
    <w:rsid w:val="0063770E"/>
    <w:rsid w:val="00640312"/>
    <w:rsid w:val="00640411"/>
    <w:rsid w:val="00640FED"/>
    <w:rsid w:val="00641D33"/>
    <w:rsid w:val="00642204"/>
    <w:rsid w:val="006426D5"/>
    <w:rsid w:val="00642B4E"/>
    <w:rsid w:val="00642BED"/>
    <w:rsid w:val="00642DE9"/>
    <w:rsid w:val="00643049"/>
    <w:rsid w:val="0064350B"/>
    <w:rsid w:val="00643621"/>
    <w:rsid w:val="00643AC8"/>
    <w:rsid w:val="00643C3D"/>
    <w:rsid w:val="00644091"/>
    <w:rsid w:val="0064419C"/>
    <w:rsid w:val="00644451"/>
    <w:rsid w:val="00644560"/>
    <w:rsid w:val="00644634"/>
    <w:rsid w:val="00644C6D"/>
    <w:rsid w:val="00644DF4"/>
    <w:rsid w:val="006465BD"/>
    <w:rsid w:val="006465E1"/>
    <w:rsid w:val="00646ADD"/>
    <w:rsid w:val="00646E75"/>
    <w:rsid w:val="006474E9"/>
    <w:rsid w:val="00647653"/>
    <w:rsid w:val="00647A25"/>
    <w:rsid w:val="00647ECA"/>
    <w:rsid w:val="0065019B"/>
    <w:rsid w:val="006503D3"/>
    <w:rsid w:val="006504B6"/>
    <w:rsid w:val="006504B8"/>
    <w:rsid w:val="006509DE"/>
    <w:rsid w:val="00651BEA"/>
    <w:rsid w:val="00651F85"/>
    <w:rsid w:val="00652A3E"/>
    <w:rsid w:val="00652AA2"/>
    <w:rsid w:val="0065395A"/>
    <w:rsid w:val="00654444"/>
    <w:rsid w:val="00654658"/>
    <w:rsid w:val="006547DF"/>
    <w:rsid w:val="006548B7"/>
    <w:rsid w:val="00654BE5"/>
    <w:rsid w:val="00654CA7"/>
    <w:rsid w:val="00654DBE"/>
    <w:rsid w:val="00654F29"/>
    <w:rsid w:val="0065505F"/>
    <w:rsid w:val="00655727"/>
    <w:rsid w:val="00655EAC"/>
    <w:rsid w:val="006560B6"/>
    <w:rsid w:val="006570EF"/>
    <w:rsid w:val="00657649"/>
    <w:rsid w:val="00657982"/>
    <w:rsid w:val="00657AB8"/>
    <w:rsid w:val="00657BA7"/>
    <w:rsid w:val="00657FED"/>
    <w:rsid w:val="006601D7"/>
    <w:rsid w:val="006604FB"/>
    <w:rsid w:val="006627E4"/>
    <w:rsid w:val="00662B4A"/>
    <w:rsid w:val="006631D6"/>
    <w:rsid w:val="0066344F"/>
    <w:rsid w:val="0066359A"/>
    <w:rsid w:val="006638E3"/>
    <w:rsid w:val="00663B63"/>
    <w:rsid w:val="006640E2"/>
    <w:rsid w:val="00664999"/>
    <w:rsid w:val="006649C5"/>
    <w:rsid w:val="0066506D"/>
    <w:rsid w:val="006655B2"/>
    <w:rsid w:val="00665B69"/>
    <w:rsid w:val="00666215"/>
    <w:rsid w:val="00666473"/>
    <w:rsid w:val="00666D6B"/>
    <w:rsid w:val="00667069"/>
    <w:rsid w:val="00667338"/>
    <w:rsid w:val="00667455"/>
    <w:rsid w:val="00667612"/>
    <w:rsid w:val="006677B6"/>
    <w:rsid w:val="00667CF8"/>
    <w:rsid w:val="006704E3"/>
    <w:rsid w:val="00670807"/>
    <w:rsid w:val="00670B17"/>
    <w:rsid w:val="00670F96"/>
    <w:rsid w:val="00671066"/>
    <w:rsid w:val="0067106F"/>
    <w:rsid w:val="006716B8"/>
    <w:rsid w:val="006719A6"/>
    <w:rsid w:val="00671E28"/>
    <w:rsid w:val="006722D2"/>
    <w:rsid w:val="0067238A"/>
    <w:rsid w:val="00672B55"/>
    <w:rsid w:val="00672CDD"/>
    <w:rsid w:val="00672E3C"/>
    <w:rsid w:val="006730DD"/>
    <w:rsid w:val="006733AE"/>
    <w:rsid w:val="0067352D"/>
    <w:rsid w:val="00673876"/>
    <w:rsid w:val="00674056"/>
    <w:rsid w:val="00674188"/>
    <w:rsid w:val="0067476E"/>
    <w:rsid w:val="00675010"/>
    <w:rsid w:val="00675231"/>
    <w:rsid w:val="006752F5"/>
    <w:rsid w:val="0067593C"/>
    <w:rsid w:val="00675A87"/>
    <w:rsid w:val="0067641D"/>
    <w:rsid w:val="0067692C"/>
    <w:rsid w:val="00676FCF"/>
    <w:rsid w:val="00677240"/>
    <w:rsid w:val="00677402"/>
    <w:rsid w:val="0067783E"/>
    <w:rsid w:val="00677D27"/>
    <w:rsid w:val="0068002F"/>
    <w:rsid w:val="00680AD5"/>
    <w:rsid w:val="00680ECC"/>
    <w:rsid w:val="00681740"/>
    <w:rsid w:val="00681810"/>
    <w:rsid w:val="00681820"/>
    <w:rsid w:val="00681A91"/>
    <w:rsid w:val="00681DBC"/>
    <w:rsid w:val="00681DE4"/>
    <w:rsid w:val="006832E8"/>
    <w:rsid w:val="0068345D"/>
    <w:rsid w:val="00683677"/>
    <w:rsid w:val="00683D9A"/>
    <w:rsid w:val="00683F4B"/>
    <w:rsid w:val="00684762"/>
    <w:rsid w:val="00685444"/>
    <w:rsid w:val="00685591"/>
    <w:rsid w:val="00685BA8"/>
    <w:rsid w:val="00686C50"/>
    <w:rsid w:val="0068795A"/>
    <w:rsid w:val="00687979"/>
    <w:rsid w:val="00687BF4"/>
    <w:rsid w:val="00687CB8"/>
    <w:rsid w:val="0069078A"/>
    <w:rsid w:val="00690E76"/>
    <w:rsid w:val="006914C0"/>
    <w:rsid w:val="006915CF"/>
    <w:rsid w:val="006916D2"/>
    <w:rsid w:val="00691BAD"/>
    <w:rsid w:val="00691E15"/>
    <w:rsid w:val="00692657"/>
    <w:rsid w:val="006926DC"/>
    <w:rsid w:val="00692906"/>
    <w:rsid w:val="0069293D"/>
    <w:rsid w:val="00692EEF"/>
    <w:rsid w:val="0069395F"/>
    <w:rsid w:val="00693EE3"/>
    <w:rsid w:val="00693FD2"/>
    <w:rsid w:val="006942C9"/>
    <w:rsid w:val="0069430C"/>
    <w:rsid w:val="006948BE"/>
    <w:rsid w:val="00694AEF"/>
    <w:rsid w:val="006955A9"/>
    <w:rsid w:val="006958B9"/>
    <w:rsid w:val="00696166"/>
    <w:rsid w:val="006964FE"/>
    <w:rsid w:val="006979A7"/>
    <w:rsid w:val="00697FC2"/>
    <w:rsid w:val="006A006A"/>
    <w:rsid w:val="006A0C2F"/>
    <w:rsid w:val="006A0C89"/>
    <w:rsid w:val="006A1898"/>
    <w:rsid w:val="006A1DEC"/>
    <w:rsid w:val="006A2180"/>
    <w:rsid w:val="006A26F6"/>
    <w:rsid w:val="006A27C2"/>
    <w:rsid w:val="006A2AAE"/>
    <w:rsid w:val="006A2ABA"/>
    <w:rsid w:val="006A36B1"/>
    <w:rsid w:val="006A4406"/>
    <w:rsid w:val="006A477F"/>
    <w:rsid w:val="006A47FA"/>
    <w:rsid w:val="006A4EED"/>
    <w:rsid w:val="006A5772"/>
    <w:rsid w:val="006A5E75"/>
    <w:rsid w:val="006A62B2"/>
    <w:rsid w:val="006A65EF"/>
    <w:rsid w:val="006A67C2"/>
    <w:rsid w:val="006A6812"/>
    <w:rsid w:val="006A7C09"/>
    <w:rsid w:val="006B0054"/>
    <w:rsid w:val="006B081E"/>
    <w:rsid w:val="006B0991"/>
    <w:rsid w:val="006B0E31"/>
    <w:rsid w:val="006B0F56"/>
    <w:rsid w:val="006B2043"/>
    <w:rsid w:val="006B257B"/>
    <w:rsid w:val="006B2604"/>
    <w:rsid w:val="006B28D9"/>
    <w:rsid w:val="006B2924"/>
    <w:rsid w:val="006B2B83"/>
    <w:rsid w:val="006B2F85"/>
    <w:rsid w:val="006B317D"/>
    <w:rsid w:val="006B3329"/>
    <w:rsid w:val="006B3343"/>
    <w:rsid w:val="006B3AA6"/>
    <w:rsid w:val="006B3C84"/>
    <w:rsid w:val="006B40B6"/>
    <w:rsid w:val="006B4730"/>
    <w:rsid w:val="006B4AFE"/>
    <w:rsid w:val="006B4BE1"/>
    <w:rsid w:val="006B5A79"/>
    <w:rsid w:val="006B5E92"/>
    <w:rsid w:val="006B5ECD"/>
    <w:rsid w:val="006B6134"/>
    <w:rsid w:val="006B649D"/>
    <w:rsid w:val="006B6637"/>
    <w:rsid w:val="006B6C72"/>
    <w:rsid w:val="006B6EF4"/>
    <w:rsid w:val="006B791A"/>
    <w:rsid w:val="006B7D5E"/>
    <w:rsid w:val="006B7F4B"/>
    <w:rsid w:val="006C0564"/>
    <w:rsid w:val="006C0B58"/>
    <w:rsid w:val="006C1199"/>
    <w:rsid w:val="006C134F"/>
    <w:rsid w:val="006C24D9"/>
    <w:rsid w:val="006C2B21"/>
    <w:rsid w:val="006C2C47"/>
    <w:rsid w:val="006C2C9B"/>
    <w:rsid w:val="006C2F0C"/>
    <w:rsid w:val="006C33BA"/>
    <w:rsid w:val="006C342B"/>
    <w:rsid w:val="006C365C"/>
    <w:rsid w:val="006C3A54"/>
    <w:rsid w:val="006C3A9A"/>
    <w:rsid w:val="006C423F"/>
    <w:rsid w:val="006C4340"/>
    <w:rsid w:val="006C4599"/>
    <w:rsid w:val="006C4C26"/>
    <w:rsid w:val="006C4DB6"/>
    <w:rsid w:val="006C4FC0"/>
    <w:rsid w:val="006C508F"/>
    <w:rsid w:val="006C5268"/>
    <w:rsid w:val="006C53BC"/>
    <w:rsid w:val="006C5F04"/>
    <w:rsid w:val="006C6D42"/>
    <w:rsid w:val="006C6E55"/>
    <w:rsid w:val="006C6F29"/>
    <w:rsid w:val="006C72C2"/>
    <w:rsid w:val="006C72C3"/>
    <w:rsid w:val="006C7516"/>
    <w:rsid w:val="006C75C9"/>
    <w:rsid w:val="006C7B70"/>
    <w:rsid w:val="006D0389"/>
    <w:rsid w:val="006D05B1"/>
    <w:rsid w:val="006D10CE"/>
    <w:rsid w:val="006D18A3"/>
    <w:rsid w:val="006D20CE"/>
    <w:rsid w:val="006D2255"/>
    <w:rsid w:val="006D226D"/>
    <w:rsid w:val="006D2274"/>
    <w:rsid w:val="006D233D"/>
    <w:rsid w:val="006D26B2"/>
    <w:rsid w:val="006D26D5"/>
    <w:rsid w:val="006D289A"/>
    <w:rsid w:val="006D2E8E"/>
    <w:rsid w:val="006D3438"/>
    <w:rsid w:val="006D353F"/>
    <w:rsid w:val="006D586B"/>
    <w:rsid w:val="006D5F2F"/>
    <w:rsid w:val="006D60DF"/>
    <w:rsid w:val="006D7262"/>
    <w:rsid w:val="006D75A3"/>
    <w:rsid w:val="006D764D"/>
    <w:rsid w:val="006D770D"/>
    <w:rsid w:val="006D782B"/>
    <w:rsid w:val="006D7AC3"/>
    <w:rsid w:val="006D7C80"/>
    <w:rsid w:val="006D7D29"/>
    <w:rsid w:val="006E004B"/>
    <w:rsid w:val="006E0079"/>
    <w:rsid w:val="006E01EF"/>
    <w:rsid w:val="006E0222"/>
    <w:rsid w:val="006E0AC6"/>
    <w:rsid w:val="006E0B36"/>
    <w:rsid w:val="006E0D28"/>
    <w:rsid w:val="006E10A2"/>
    <w:rsid w:val="006E16B5"/>
    <w:rsid w:val="006E18B6"/>
    <w:rsid w:val="006E1A97"/>
    <w:rsid w:val="006E2216"/>
    <w:rsid w:val="006E22F5"/>
    <w:rsid w:val="006E28E5"/>
    <w:rsid w:val="006E29C2"/>
    <w:rsid w:val="006E316A"/>
    <w:rsid w:val="006E376C"/>
    <w:rsid w:val="006E3B7B"/>
    <w:rsid w:val="006E3FCD"/>
    <w:rsid w:val="006E4189"/>
    <w:rsid w:val="006E4324"/>
    <w:rsid w:val="006E4A91"/>
    <w:rsid w:val="006E4EBF"/>
    <w:rsid w:val="006E4F59"/>
    <w:rsid w:val="006E54EF"/>
    <w:rsid w:val="006E557A"/>
    <w:rsid w:val="006E592E"/>
    <w:rsid w:val="006E5967"/>
    <w:rsid w:val="006E5BC7"/>
    <w:rsid w:val="006E608C"/>
    <w:rsid w:val="006E6298"/>
    <w:rsid w:val="006E6F7C"/>
    <w:rsid w:val="006E6F8A"/>
    <w:rsid w:val="006E6FD2"/>
    <w:rsid w:val="006E73FF"/>
    <w:rsid w:val="006E7544"/>
    <w:rsid w:val="006E7977"/>
    <w:rsid w:val="006E7F4F"/>
    <w:rsid w:val="006F08B3"/>
    <w:rsid w:val="006F1086"/>
    <w:rsid w:val="006F1451"/>
    <w:rsid w:val="006F1F13"/>
    <w:rsid w:val="006F1F9B"/>
    <w:rsid w:val="006F218A"/>
    <w:rsid w:val="006F278A"/>
    <w:rsid w:val="006F2D2F"/>
    <w:rsid w:val="006F3135"/>
    <w:rsid w:val="006F3198"/>
    <w:rsid w:val="006F3639"/>
    <w:rsid w:val="006F3667"/>
    <w:rsid w:val="006F3B7A"/>
    <w:rsid w:val="006F3E42"/>
    <w:rsid w:val="006F4A9B"/>
    <w:rsid w:val="006F4B39"/>
    <w:rsid w:val="006F4D99"/>
    <w:rsid w:val="006F4DE0"/>
    <w:rsid w:val="006F53AA"/>
    <w:rsid w:val="006F596A"/>
    <w:rsid w:val="006F5A9C"/>
    <w:rsid w:val="006F5D71"/>
    <w:rsid w:val="006F5E7B"/>
    <w:rsid w:val="006F5F36"/>
    <w:rsid w:val="006F61EB"/>
    <w:rsid w:val="006F63AC"/>
    <w:rsid w:val="006F67B3"/>
    <w:rsid w:val="006F6885"/>
    <w:rsid w:val="006F69FF"/>
    <w:rsid w:val="006F7166"/>
    <w:rsid w:val="006F779F"/>
    <w:rsid w:val="006F7B62"/>
    <w:rsid w:val="006F7D57"/>
    <w:rsid w:val="00700000"/>
    <w:rsid w:val="00700721"/>
    <w:rsid w:val="0070097D"/>
    <w:rsid w:val="00700D43"/>
    <w:rsid w:val="00701B5A"/>
    <w:rsid w:val="00701CFD"/>
    <w:rsid w:val="00702417"/>
    <w:rsid w:val="007024CC"/>
    <w:rsid w:val="007024E1"/>
    <w:rsid w:val="00702520"/>
    <w:rsid w:val="00702705"/>
    <w:rsid w:val="00702723"/>
    <w:rsid w:val="007027F6"/>
    <w:rsid w:val="00702B20"/>
    <w:rsid w:val="0070328B"/>
    <w:rsid w:val="00703612"/>
    <w:rsid w:val="007036FB"/>
    <w:rsid w:val="00703CBA"/>
    <w:rsid w:val="0070509C"/>
    <w:rsid w:val="00705B7B"/>
    <w:rsid w:val="00705EA9"/>
    <w:rsid w:val="007061D7"/>
    <w:rsid w:val="00707080"/>
    <w:rsid w:val="007070EC"/>
    <w:rsid w:val="00707606"/>
    <w:rsid w:val="00707764"/>
    <w:rsid w:val="0070795A"/>
    <w:rsid w:val="007079C9"/>
    <w:rsid w:val="007105FF"/>
    <w:rsid w:val="00710659"/>
    <w:rsid w:val="0071070A"/>
    <w:rsid w:val="00710AD0"/>
    <w:rsid w:val="00710B1B"/>
    <w:rsid w:val="00710EAC"/>
    <w:rsid w:val="0071169D"/>
    <w:rsid w:val="00711B03"/>
    <w:rsid w:val="00711DA8"/>
    <w:rsid w:val="007121A2"/>
    <w:rsid w:val="007126F0"/>
    <w:rsid w:val="00712B80"/>
    <w:rsid w:val="00712B99"/>
    <w:rsid w:val="00712E28"/>
    <w:rsid w:val="00713187"/>
    <w:rsid w:val="0071364A"/>
    <w:rsid w:val="007138E1"/>
    <w:rsid w:val="00713903"/>
    <w:rsid w:val="00713A22"/>
    <w:rsid w:val="00713D36"/>
    <w:rsid w:val="00713F5F"/>
    <w:rsid w:val="00713FE6"/>
    <w:rsid w:val="00713FF9"/>
    <w:rsid w:val="007142C7"/>
    <w:rsid w:val="007144C0"/>
    <w:rsid w:val="00714910"/>
    <w:rsid w:val="00714C6D"/>
    <w:rsid w:val="00714CAC"/>
    <w:rsid w:val="007151F0"/>
    <w:rsid w:val="00715304"/>
    <w:rsid w:val="007157F2"/>
    <w:rsid w:val="0071596F"/>
    <w:rsid w:val="00715AD3"/>
    <w:rsid w:val="00715EC9"/>
    <w:rsid w:val="00715EE4"/>
    <w:rsid w:val="00716982"/>
    <w:rsid w:val="007169A2"/>
    <w:rsid w:val="00716BCE"/>
    <w:rsid w:val="00717867"/>
    <w:rsid w:val="00717AD1"/>
    <w:rsid w:val="00717BBD"/>
    <w:rsid w:val="00720255"/>
    <w:rsid w:val="00720A86"/>
    <w:rsid w:val="00720AAD"/>
    <w:rsid w:val="0072197B"/>
    <w:rsid w:val="00721F12"/>
    <w:rsid w:val="00722C12"/>
    <w:rsid w:val="00722D2C"/>
    <w:rsid w:val="00722F47"/>
    <w:rsid w:val="0072323F"/>
    <w:rsid w:val="00723BED"/>
    <w:rsid w:val="00723D20"/>
    <w:rsid w:val="00723D9A"/>
    <w:rsid w:val="00724A5D"/>
    <w:rsid w:val="00724A92"/>
    <w:rsid w:val="00724ADA"/>
    <w:rsid w:val="00724E68"/>
    <w:rsid w:val="00724EFA"/>
    <w:rsid w:val="007259D6"/>
    <w:rsid w:val="00725A20"/>
    <w:rsid w:val="00725E2D"/>
    <w:rsid w:val="00725F11"/>
    <w:rsid w:val="00726395"/>
    <w:rsid w:val="00726928"/>
    <w:rsid w:val="00726934"/>
    <w:rsid w:val="00726999"/>
    <w:rsid w:val="00726BDC"/>
    <w:rsid w:val="00726DDD"/>
    <w:rsid w:val="00727903"/>
    <w:rsid w:val="00727E7E"/>
    <w:rsid w:val="00727EEE"/>
    <w:rsid w:val="0073101B"/>
    <w:rsid w:val="00731398"/>
    <w:rsid w:val="00731D02"/>
    <w:rsid w:val="007322C9"/>
    <w:rsid w:val="007325E2"/>
    <w:rsid w:val="007330B1"/>
    <w:rsid w:val="00733551"/>
    <w:rsid w:val="00733770"/>
    <w:rsid w:val="00733C1D"/>
    <w:rsid w:val="00733C31"/>
    <w:rsid w:val="0073466B"/>
    <w:rsid w:val="00734A04"/>
    <w:rsid w:val="00734B93"/>
    <w:rsid w:val="00734D1C"/>
    <w:rsid w:val="00734E18"/>
    <w:rsid w:val="00734EAA"/>
    <w:rsid w:val="00735875"/>
    <w:rsid w:val="007359AD"/>
    <w:rsid w:val="00735B4B"/>
    <w:rsid w:val="00735BB1"/>
    <w:rsid w:val="007400BD"/>
    <w:rsid w:val="007407C8"/>
    <w:rsid w:val="00740B21"/>
    <w:rsid w:val="007410DA"/>
    <w:rsid w:val="007417AA"/>
    <w:rsid w:val="00742196"/>
    <w:rsid w:val="0074278E"/>
    <w:rsid w:val="00742D0A"/>
    <w:rsid w:val="0074305A"/>
    <w:rsid w:val="00743E7F"/>
    <w:rsid w:val="007440CD"/>
    <w:rsid w:val="007444F1"/>
    <w:rsid w:val="00744746"/>
    <w:rsid w:val="00744866"/>
    <w:rsid w:val="00744980"/>
    <w:rsid w:val="00744C13"/>
    <w:rsid w:val="007458D1"/>
    <w:rsid w:val="00745D39"/>
    <w:rsid w:val="00746A39"/>
    <w:rsid w:val="00747591"/>
    <w:rsid w:val="00750753"/>
    <w:rsid w:val="00750911"/>
    <w:rsid w:val="00750DE5"/>
    <w:rsid w:val="00750F4C"/>
    <w:rsid w:val="00750F5A"/>
    <w:rsid w:val="00751139"/>
    <w:rsid w:val="007514E6"/>
    <w:rsid w:val="00751993"/>
    <w:rsid w:val="00751A56"/>
    <w:rsid w:val="00751E54"/>
    <w:rsid w:val="00753852"/>
    <w:rsid w:val="00753D4F"/>
    <w:rsid w:val="007540AE"/>
    <w:rsid w:val="00754693"/>
    <w:rsid w:val="00754753"/>
    <w:rsid w:val="007547E7"/>
    <w:rsid w:val="00754CEB"/>
    <w:rsid w:val="00754D32"/>
    <w:rsid w:val="007566CB"/>
    <w:rsid w:val="007571C1"/>
    <w:rsid w:val="00757339"/>
    <w:rsid w:val="00757696"/>
    <w:rsid w:val="007603F5"/>
    <w:rsid w:val="00760707"/>
    <w:rsid w:val="007607AF"/>
    <w:rsid w:val="007608E3"/>
    <w:rsid w:val="00760931"/>
    <w:rsid w:val="00760A60"/>
    <w:rsid w:val="007610D2"/>
    <w:rsid w:val="007614E6"/>
    <w:rsid w:val="007614E8"/>
    <w:rsid w:val="00761AFA"/>
    <w:rsid w:val="00762222"/>
    <w:rsid w:val="00762DBB"/>
    <w:rsid w:val="00763060"/>
    <w:rsid w:val="007631F3"/>
    <w:rsid w:val="00763500"/>
    <w:rsid w:val="0076376E"/>
    <w:rsid w:val="00763935"/>
    <w:rsid w:val="00764152"/>
    <w:rsid w:val="0076441E"/>
    <w:rsid w:val="0076446F"/>
    <w:rsid w:val="0076456C"/>
    <w:rsid w:val="0076497E"/>
    <w:rsid w:val="00764F52"/>
    <w:rsid w:val="00764F71"/>
    <w:rsid w:val="007656B8"/>
    <w:rsid w:val="00765798"/>
    <w:rsid w:val="007659C9"/>
    <w:rsid w:val="00765BF2"/>
    <w:rsid w:val="00766663"/>
    <w:rsid w:val="0076688A"/>
    <w:rsid w:val="00766A83"/>
    <w:rsid w:val="00766F02"/>
    <w:rsid w:val="00766F7E"/>
    <w:rsid w:val="00766FC4"/>
    <w:rsid w:val="0076720C"/>
    <w:rsid w:val="0076728E"/>
    <w:rsid w:val="007676F0"/>
    <w:rsid w:val="00767991"/>
    <w:rsid w:val="00770A38"/>
    <w:rsid w:val="00770E85"/>
    <w:rsid w:val="00771389"/>
    <w:rsid w:val="00771954"/>
    <w:rsid w:val="007726DC"/>
    <w:rsid w:val="00772B4B"/>
    <w:rsid w:val="007736EF"/>
    <w:rsid w:val="00773ACE"/>
    <w:rsid w:val="00773C06"/>
    <w:rsid w:val="00773F03"/>
    <w:rsid w:val="007746F5"/>
    <w:rsid w:val="00774D1A"/>
    <w:rsid w:val="00775032"/>
    <w:rsid w:val="00775110"/>
    <w:rsid w:val="00775923"/>
    <w:rsid w:val="00775BA3"/>
    <w:rsid w:val="00775DB5"/>
    <w:rsid w:val="007765B8"/>
    <w:rsid w:val="00777166"/>
    <w:rsid w:val="007809C1"/>
    <w:rsid w:val="00780A2B"/>
    <w:rsid w:val="00780DBF"/>
    <w:rsid w:val="007813FE"/>
    <w:rsid w:val="00781984"/>
    <w:rsid w:val="007827EB"/>
    <w:rsid w:val="00783715"/>
    <w:rsid w:val="00783879"/>
    <w:rsid w:val="00783DC8"/>
    <w:rsid w:val="007842E9"/>
    <w:rsid w:val="0078431E"/>
    <w:rsid w:val="007843F2"/>
    <w:rsid w:val="0078447C"/>
    <w:rsid w:val="00784521"/>
    <w:rsid w:val="007848E0"/>
    <w:rsid w:val="00784BD2"/>
    <w:rsid w:val="00784D68"/>
    <w:rsid w:val="007852F9"/>
    <w:rsid w:val="007854AE"/>
    <w:rsid w:val="0078575E"/>
    <w:rsid w:val="007858CF"/>
    <w:rsid w:val="00785A2E"/>
    <w:rsid w:val="00785BA7"/>
    <w:rsid w:val="00785FC7"/>
    <w:rsid w:val="00786C43"/>
    <w:rsid w:val="00787A23"/>
    <w:rsid w:val="00787C76"/>
    <w:rsid w:val="00787D2A"/>
    <w:rsid w:val="00787D6F"/>
    <w:rsid w:val="00787FBB"/>
    <w:rsid w:val="007904DD"/>
    <w:rsid w:val="007905CD"/>
    <w:rsid w:val="00790667"/>
    <w:rsid w:val="00790781"/>
    <w:rsid w:val="0079096F"/>
    <w:rsid w:val="00790D05"/>
    <w:rsid w:val="00790DBF"/>
    <w:rsid w:val="0079107F"/>
    <w:rsid w:val="007915C9"/>
    <w:rsid w:val="00791920"/>
    <w:rsid w:val="00791B11"/>
    <w:rsid w:val="00792128"/>
    <w:rsid w:val="007928B5"/>
    <w:rsid w:val="00792BA2"/>
    <w:rsid w:val="00792D0D"/>
    <w:rsid w:val="00793654"/>
    <w:rsid w:val="00793F80"/>
    <w:rsid w:val="00793FD5"/>
    <w:rsid w:val="0079411D"/>
    <w:rsid w:val="0079415A"/>
    <w:rsid w:val="007946F2"/>
    <w:rsid w:val="00794C32"/>
    <w:rsid w:val="00795FE3"/>
    <w:rsid w:val="007969A2"/>
    <w:rsid w:val="00796C06"/>
    <w:rsid w:val="007972DF"/>
    <w:rsid w:val="00797694"/>
    <w:rsid w:val="00797838"/>
    <w:rsid w:val="0079787E"/>
    <w:rsid w:val="00797AC6"/>
    <w:rsid w:val="00797AD6"/>
    <w:rsid w:val="00797C9B"/>
    <w:rsid w:val="00797EA5"/>
    <w:rsid w:val="007A07D5"/>
    <w:rsid w:val="007A0F75"/>
    <w:rsid w:val="007A124E"/>
    <w:rsid w:val="007A14A9"/>
    <w:rsid w:val="007A1767"/>
    <w:rsid w:val="007A284F"/>
    <w:rsid w:val="007A29E1"/>
    <w:rsid w:val="007A2DD5"/>
    <w:rsid w:val="007A2FAD"/>
    <w:rsid w:val="007A3194"/>
    <w:rsid w:val="007A34B1"/>
    <w:rsid w:val="007A3585"/>
    <w:rsid w:val="007A3615"/>
    <w:rsid w:val="007A3D93"/>
    <w:rsid w:val="007A3EF0"/>
    <w:rsid w:val="007A4B12"/>
    <w:rsid w:val="007A4B77"/>
    <w:rsid w:val="007A4C78"/>
    <w:rsid w:val="007A4FC9"/>
    <w:rsid w:val="007A560D"/>
    <w:rsid w:val="007A5859"/>
    <w:rsid w:val="007A5F3F"/>
    <w:rsid w:val="007A5F83"/>
    <w:rsid w:val="007A63B1"/>
    <w:rsid w:val="007A64DB"/>
    <w:rsid w:val="007A65F0"/>
    <w:rsid w:val="007A6680"/>
    <w:rsid w:val="007A708C"/>
    <w:rsid w:val="007A75C6"/>
    <w:rsid w:val="007B087D"/>
    <w:rsid w:val="007B09EE"/>
    <w:rsid w:val="007B0D5D"/>
    <w:rsid w:val="007B0F31"/>
    <w:rsid w:val="007B0FCD"/>
    <w:rsid w:val="007B1376"/>
    <w:rsid w:val="007B1693"/>
    <w:rsid w:val="007B185A"/>
    <w:rsid w:val="007B2360"/>
    <w:rsid w:val="007B26FB"/>
    <w:rsid w:val="007B2772"/>
    <w:rsid w:val="007B2A61"/>
    <w:rsid w:val="007B3105"/>
    <w:rsid w:val="007B4852"/>
    <w:rsid w:val="007B5AC8"/>
    <w:rsid w:val="007B5B12"/>
    <w:rsid w:val="007B5CF0"/>
    <w:rsid w:val="007B5EED"/>
    <w:rsid w:val="007B5FE6"/>
    <w:rsid w:val="007B6258"/>
    <w:rsid w:val="007B684B"/>
    <w:rsid w:val="007B6ABC"/>
    <w:rsid w:val="007B7051"/>
    <w:rsid w:val="007B7419"/>
    <w:rsid w:val="007B766B"/>
    <w:rsid w:val="007C0527"/>
    <w:rsid w:val="007C066F"/>
    <w:rsid w:val="007C089C"/>
    <w:rsid w:val="007C1122"/>
    <w:rsid w:val="007C1E09"/>
    <w:rsid w:val="007C1E59"/>
    <w:rsid w:val="007C289B"/>
    <w:rsid w:val="007C29A4"/>
    <w:rsid w:val="007C30B2"/>
    <w:rsid w:val="007C35C7"/>
    <w:rsid w:val="007C3B34"/>
    <w:rsid w:val="007C3C9F"/>
    <w:rsid w:val="007C3D74"/>
    <w:rsid w:val="007C3D7B"/>
    <w:rsid w:val="007C3F7A"/>
    <w:rsid w:val="007C49CD"/>
    <w:rsid w:val="007C4C62"/>
    <w:rsid w:val="007C4E13"/>
    <w:rsid w:val="007C5288"/>
    <w:rsid w:val="007C536A"/>
    <w:rsid w:val="007C57D4"/>
    <w:rsid w:val="007C5FC3"/>
    <w:rsid w:val="007C6563"/>
    <w:rsid w:val="007C69E1"/>
    <w:rsid w:val="007C6E17"/>
    <w:rsid w:val="007C7036"/>
    <w:rsid w:val="007C705D"/>
    <w:rsid w:val="007C7CD6"/>
    <w:rsid w:val="007D02D7"/>
    <w:rsid w:val="007D04F1"/>
    <w:rsid w:val="007D0CFC"/>
    <w:rsid w:val="007D13C1"/>
    <w:rsid w:val="007D13CD"/>
    <w:rsid w:val="007D1563"/>
    <w:rsid w:val="007D1A4E"/>
    <w:rsid w:val="007D1E78"/>
    <w:rsid w:val="007D223D"/>
    <w:rsid w:val="007D2516"/>
    <w:rsid w:val="007D2E58"/>
    <w:rsid w:val="007D3517"/>
    <w:rsid w:val="007D3614"/>
    <w:rsid w:val="007D37F2"/>
    <w:rsid w:val="007D3C39"/>
    <w:rsid w:val="007D3D57"/>
    <w:rsid w:val="007D3E2E"/>
    <w:rsid w:val="007D3EE6"/>
    <w:rsid w:val="007D536F"/>
    <w:rsid w:val="007D69B7"/>
    <w:rsid w:val="007D6BD6"/>
    <w:rsid w:val="007D73A9"/>
    <w:rsid w:val="007D75E5"/>
    <w:rsid w:val="007D7887"/>
    <w:rsid w:val="007D7F4E"/>
    <w:rsid w:val="007E0020"/>
    <w:rsid w:val="007E0331"/>
    <w:rsid w:val="007E0606"/>
    <w:rsid w:val="007E0BAD"/>
    <w:rsid w:val="007E0F24"/>
    <w:rsid w:val="007E12F9"/>
    <w:rsid w:val="007E158B"/>
    <w:rsid w:val="007E162F"/>
    <w:rsid w:val="007E1698"/>
    <w:rsid w:val="007E1A66"/>
    <w:rsid w:val="007E2362"/>
    <w:rsid w:val="007E2856"/>
    <w:rsid w:val="007E414A"/>
    <w:rsid w:val="007E42BC"/>
    <w:rsid w:val="007E4A34"/>
    <w:rsid w:val="007E4A37"/>
    <w:rsid w:val="007E4D0E"/>
    <w:rsid w:val="007E6299"/>
    <w:rsid w:val="007E6337"/>
    <w:rsid w:val="007E6369"/>
    <w:rsid w:val="007F06EE"/>
    <w:rsid w:val="007F07BD"/>
    <w:rsid w:val="007F0C31"/>
    <w:rsid w:val="007F1ECC"/>
    <w:rsid w:val="007F1EF2"/>
    <w:rsid w:val="007F1F3A"/>
    <w:rsid w:val="007F2895"/>
    <w:rsid w:val="007F3615"/>
    <w:rsid w:val="007F3F6F"/>
    <w:rsid w:val="007F401A"/>
    <w:rsid w:val="007F421C"/>
    <w:rsid w:val="007F4542"/>
    <w:rsid w:val="007F4914"/>
    <w:rsid w:val="007F498F"/>
    <w:rsid w:val="007F4B4A"/>
    <w:rsid w:val="007F545A"/>
    <w:rsid w:val="007F556F"/>
    <w:rsid w:val="007F55C5"/>
    <w:rsid w:val="007F5F9F"/>
    <w:rsid w:val="007F619C"/>
    <w:rsid w:val="007F63D7"/>
    <w:rsid w:val="007F738E"/>
    <w:rsid w:val="007F7633"/>
    <w:rsid w:val="007F766E"/>
    <w:rsid w:val="007F7B6D"/>
    <w:rsid w:val="007F7CEE"/>
    <w:rsid w:val="007F7E7A"/>
    <w:rsid w:val="008008BE"/>
    <w:rsid w:val="00801166"/>
    <w:rsid w:val="00801776"/>
    <w:rsid w:val="0080243E"/>
    <w:rsid w:val="00802901"/>
    <w:rsid w:val="0080293A"/>
    <w:rsid w:val="00803255"/>
    <w:rsid w:val="0080347B"/>
    <w:rsid w:val="00803DA3"/>
    <w:rsid w:val="00803E55"/>
    <w:rsid w:val="00804165"/>
    <w:rsid w:val="008041A8"/>
    <w:rsid w:val="0080434C"/>
    <w:rsid w:val="008045BC"/>
    <w:rsid w:val="00804720"/>
    <w:rsid w:val="00804975"/>
    <w:rsid w:val="00804B14"/>
    <w:rsid w:val="00804F25"/>
    <w:rsid w:val="008051A3"/>
    <w:rsid w:val="0080522B"/>
    <w:rsid w:val="00805CB8"/>
    <w:rsid w:val="00806237"/>
    <w:rsid w:val="008063C5"/>
    <w:rsid w:val="0080651F"/>
    <w:rsid w:val="008066AC"/>
    <w:rsid w:val="00807C0E"/>
    <w:rsid w:val="008100FC"/>
    <w:rsid w:val="00810A38"/>
    <w:rsid w:val="00810B06"/>
    <w:rsid w:val="008112A4"/>
    <w:rsid w:val="008112B5"/>
    <w:rsid w:val="00811B8C"/>
    <w:rsid w:val="00812DDF"/>
    <w:rsid w:val="008134CE"/>
    <w:rsid w:val="00813568"/>
    <w:rsid w:val="00813775"/>
    <w:rsid w:val="008137AB"/>
    <w:rsid w:val="00813B42"/>
    <w:rsid w:val="00814090"/>
    <w:rsid w:val="008141C2"/>
    <w:rsid w:val="008141D0"/>
    <w:rsid w:val="00814408"/>
    <w:rsid w:val="008144D6"/>
    <w:rsid w:val="00814881"/>
    <w:rsid w:val="008148F3"/>
    <w:rsid w:val="008156AC"/>
    <w:rsid w:val="00815AE8"/>
    <w:rsid w:val="00815CF2"/>
    <w:rsid w:val="008160AF"/>
    <w:rsid w:val="008164A7"/>
    <w:rsid w:val="0081658D"/>
    <w:rsid w:val="00816603"/>
    <w:rsid w:val="008168B8"/>
    <w:rsid w:val="008169B3"/>
    <w:rsid w:val="008177E1"/>
    <w:rsid w:val="00817CF4"/>
    <w:rsid w:val="0082060A"/>
    <w:rsid w:val="00820B11"/>
    <w:rsid w:val="0082100D"/>
    <w:rsid w:val="008212F0"/>
    <w:rsid w:val="008217A7"/>
    <w:rsid w:val="00822028"/>
    <w:rsid w:val="008223FF"/>
    <w:rsid w:val="00822AA1"/>
    <w:rsid w:val="00823619"/>
    <w:rsid w:val="0082384A"/>
    <w:rsid w:val="0082390B"/>
    <w:rsid w:val="008239C5"/>
    <w:rsid w:val="0082455A"/>
    <w:rsid w:val="00824644"/>
    <w:rsid w:val="008248D8"/>
    <w:rsid w:val="0082496E"/>
    <w:rsid w:val="00824A28"/>
    <w:rsid w:val="00824BE5"/>
    <w:rsid w:val="008254CD"/>
    <w:rsid w:val="00825CD2"/>
    <w:rsid w:val="00826282"/>
    <w:rsid w:val="00826B24"/>
    <w:rsid w:val="00826B84"/>
    <w:rsid w:val="00826E06"/>
    <w:rsid w:val="008272BB"/>
    <w:rsid w:val="008272BC"/>
    <w:rsid w:val="0082746A"/>
    <w:rsid w:val="0082785E"/>
    <w:rsid w:val="008300A4"/>
    <w:rsid w:val="008302CD"/>
    <w:rsid w:val="008304DD"/>
    <w:rsid w:val="0083055D"/>
    <w:rsid w:val="0083066B"/>
    <w:rsid w:val="00830842"/>
    <w:rsid w:val="00831374"/>
    <w:rsid w:val="00831C93"/>
    <w:rsid w:val="00831DC6"/>
    <w:rsid w:val="00832331"/>
    <w:rsid w:val="00832512"/>
    <w:rsid w:val="008327C0"/>
    <w:rsid w:val="00832872"/>
    <w:rsid w:val="008328B6"/>
    <w:rsid w:val="0083306E"/>
    <w:rsid w:val="0083310F"/>
    <w:rsid w:val="008335F3"/>
    <w:rsid w:val="008336E8"/>
    <w:rsid w:val="0083404A"/>
    <w:rsid w:val="00834205"/>
    <w:rsid w:val="0083461B"/>
    <w:rsid w:val="00834C12"/>
    <w:rsid w:val="00834E2C"/>
    <w:rsid w:val="00834E7D"/>
    <w:rsid w:val="00835A7B"/>
    <w:rsid w:val="00835ACB"/>
    <w:rsid w:val="00835B00"/>
    <w:rsid w:val="00835B47"/>
    <w:rsid w:val="00836100"/>
    <w:rsid w:val="00836383"/>
    <w:rsid w:val="00836657"/>
    <w:rsid w:val="0083665F"/>
    <w:rsid w:val="008378E7"/>
    <w:rsid w:val="0083792B"/>
    <w:rsid w:val="00837B09"/>
    <w:rsid w:val="00837C46"/>
    <w:rsid w:val="00837ECA"/>
    <w:rsid w:val="008400FD"/>
    <w:rsid w:val="00840772"/>
    <w:rsid w:val="00840872"/>
    <w:rsid w:val="00840D8F"/>
    <w:rsid w:val="0084243A"/>
    <w:rsid w:val="008425E8"/>
    <w:rsid w:val="008426CB"/>
    <w:rsid w:val="0084299D"/>
    <w:rsid w:val="00842B14"/>
    <w:rsid w:val="00842CE5"/>
    <w:rsid w:val="00842FF6"/>
    <w:rsid w:val="0084310F"/>
    <w:rsid w:val="00843187"/>
    <w:rsid w:val="00843724"/>
    <w:rsid w:val="00843A9E"/>
    <w:rsid w:val="00843B8F"/>
    <w:rsid w:val="00844159"/>
    <w:rsid w:val="008447B8"/>
    <w:rsid w:val="0084483B"/>
    <w:rsid w:val="00844EF2"/>
    <w:rsid w:val="00845CB6"/>
    <w:rsid w:val="00845D56"/>
    <w:rsid w:val="00846363"/>
    <w:rsid w:val="00846754"/>
    <w:rsid w:val="00846EDA"/>
    <w:rsid w:val="00846F6F"/>
    <w:rsid w:val="00847282"/>
    <w:rsid w:val="008473F2"/>
    <w:rsid w:val="008475E2"/>
    <w:rsid w:val="00847AAF"/>
    <w:rsid w:val="00847DD2"/>
    <w:rsid w:val="00847EC1"/>
    <w:rsid w:val="00850204"/>
    <w:rsid w:val="00850285"/>
    <w:rsid w:val="00850820"/>
    <w:rsid w:val="008508DE"/>
    <w:rsid w:val="00850D03"/>
    <w:rsid w:val="00850FA7"/>
    <w:rsid w:val="00851553"/>
    <w:rsid w:val="00851A19"/>
    <w:rsid w:val="00851B21"/>
    <w:rsid w:val="00851F15"/>
    <w:rsid w:val="008522FA"/>
    <w:rsid w:val="008524D5"/>
    <w:rsid w:val="00852763"/>
    <w:rsid w:val="008527EA"/>
    <w:rsid w:val="00852A47"/>
    <w:rsid w:val="00852B68"/>
    <w:rsid w:val="00852E76"/>
    <w:rsid w:val="00853371"/>
    <w:rsid w:val="0085350B"/>
    <w:rsid w:val="008536F3"/>
    <w:rsid w:val="00853BCA"/>
    <w:rsid w:val="008541E7"/>
    <w:rsid w:val="00854543"/>
    <w:rsid w:val="0085460D"/>
    <w:rsid w:val="00854723"/>
    <w:rsid w:val="008550DA"/>
    <w:rsid w:val="00855C6A"/>
    <w:rsid w:val="00855CB1"/>
    <w:rsid w:val="00855F8F"/>
    <w:rsid w:val="008571CC"/>
    <w:rsid w:val="00857871"/>
    <w:rsid w:val="00857A98"/>
    <w:rsid w:val="00857ACA"/>
    <w:rsid w:val="00857B93"/>
    <w:rsid w:val="00857C85"/>
    <w:rsid w:val="00857DE4"/>
    <w:rsid w:val="0086003B"/>
    <w:rsid w:val="0086097E"/>
    <w:rsid w:val="00860CFB"/>
    <w:rsid w:val="00860FCE"/>
    <w:rsid w:val="008613C0"/>
    <w:rsid w:val="00861447"/>
    <w:rsid w:val="00861553"/>
    <w:rsid w:val="0086165F"/>
    <w:rsid w:val="008618BA"/>
    <w:rsid w:val="00861C66"/>
    <w:rsid w:val="00861CE5"/>
    <w:rsid w:val="00861DD4"/>
    <w:rsid w:val="00862276"/>
    <w:rsid w:val="00862819"/>
    <w:rsid w:val="00862840"/>
    <w:rsid w:val="00862B83"/>
    <w:rsid w:val="00862DDC"/>
    <w:rsid w:val="00862FF9"/>
    <w:rsid w:val="008633A5"/>
    <w:rsid w:val="00863548"/>
    <w:rsid w:val="008637D4"/>
    <w:rsid w:val="00863E4C"/>
    <w:rsid w:val="00864033"/>
    <w:rsid w:val="00864130"/>
    <w:rsid w:val="00864174"/>
    <w:rsid w:val="008641BE"/>
    <w:rsid w:val="0086450C"/>
    <w:rsid w:val="008645F2"/>
    <w:rsid w:val="00865BF7"/>
    <w:rsid w:val="00865DF8"/>
    <w:rsid w:val="008664EA"/>
    <w:rsid w:val="00866732"/>
    <w:rsid w:val="00866AF4"/>
    <w:rsid w:val="00867137"/>
    <w:rsid w:val="00867B45"/>
    <w:rsid w:val="0087007D"/>
    <w:rsid w:val="008705FB"/>
    <w:rsid w:val="0087066F"/>
    <w:rsid w:val="00871072"/>
    <w:rsid w:val="0087116F"/>
    <w:rsid w:val="008719B8"/>
    <w:rsid w:val="00871C72"/>
    <w:rsid w:val="00872287"/>
    <w:rsid w:val="0087238F"/>
    <w:rsid w:val="008737B7"/>
    <w:rsid w:val="00873886"/>
    <w:rsid w:val="00873C1E"/>
    <w:rsid w:val="008741EC"/>
    <w:rsid w:val="008742BF"/>
    <w:rsid w:val="008744F6"/>
    <w:rsid w:val="00874985"/>
    <w:rsid w:val="00874A83"/>
    <w:rsid w:val="00874CAE"/>
    <w:rsid w:val="00874F0B"/>
    <w:rsid w:val="00874F36"/>
    <w:rsid w:val="00875229"/>
    <w:rsid w:val="00875B00"/>
    <w:rsid w:val="00875B6A"/>
    <w:rsid w:val="00875D81"/>
    <w:rsid w:val="00876030"/>
    <w:rsid w:val="0087623D"/>
    <w:rsid w:val="008762CD"/>
    <w:rsid w:val="00876508"/>
    <w:rsid w:val="00876A43"/>
    <w:rsid w:val="00877139"/>
    <w:rsid w:val="00877812"/>
    <w:rsid w:val="00877DA1"/>
    <w:rsid w:val="00877E01"/>
    <w:rsid w:val="00880821"/>
    <w:rsid w:val="00880A5C"/>
    <w:rsid w:val="00880B1A"/>
    <w:rsid w:val="00880C32"/>
    <w:rsid w:val="00880C78"/>
    <w:rsid w:val="00881640"/>
    <w:rsid w:val="008816FD"/>
    <w:rsid w:val="00881703"/>
    <w:rsid w:val="00881852"/>
    <w:rsid w:val="0088199B"/>
    <w:rsid w:val="00882368"/>
    <w:rsid w:val="00882624"/>
    <w:rsid w:val="00882752"/>
    <w:rsid w:val="00882878"/>
    <w:rsid w:val="00882C68"/>
    <w:rsid w:val="008831FB"/>
    <w:rsid w:val="00883A61"/>
    <w:rsid w:val="00883B1D"/>
    <w:rsid w:val="008841BA"/>
    <w:rsid w:val="00884E0A"/>
    <w:rsid w:val="008856D5"/>
    <w:rsid w:val="0088590F"/>
    <w:rsid w:val="008859FF"/>
    <w:rsid w:val="00885FBC"/>
    <w:rsid w:val="008862F3"/>
    <w:rsid w:val="0088670B"/>
    <w:rsid w:val="008867FC"/>
    <w:rsid w:val="00886EBE"/>
    <w:rsid w:val="00887606"/>
    <w:rsid w:val="00887BB5"/>
    <w:rsid w:val="00887D53"/>
    <w:rsid w:val="00890BFE"/>
    <w:rsid w:val="00890CD0"/>
    <w:rsid w:val="0089129A"/>
    <w:rsid w:val="00891865"/>
    <w:rsid w:val="00891A72"/>
    <w:rsid w:val="00891A95"/>
    <w:rsid w:val="00891FE8"/>
    <w:rsid w:val="00892242"/>
    <w:rsid w:val="0089238E"/>
    <w:rsid w:val="00892478"/>
    <w:rsid w:val="008929DC"/>
    <w:rsid w:val="00892D8F"/>
    <w:rsid w:val="0089308E"/>
    <w:rsid w:val="00893244"/>
    <w:rsid w:val="0089377F"/>
    <w:rsid w:val="00894EFE"/>
    <w:rsid w:val="00894FA6"/>
    <w:rsid w:val="00895CD1"/>
    <w:rsid w:val="00895DBA"/>
    <w:rsid w:val="00896379"/>
    <w:rsid w:val="008971A5"/>
    <w:rsid w:val="0089787B"/>
    <w:rsid w:val="008979C6"/>
    <w:rsid w:val="00897FB4"/>
    <w:rsid w:val="008A061C"/>
    <w:rsid w:val="008A06C6"/>
    <w:rsid w:val="008A0F54"/>
    <w:rsid w:val="008A0F94"/>
    <w:rsid w:val="008A16F5"/>
    <w:rsid w:val="008A1B5E"/>
    <w:rsid w:val="008A1D93"/>
    <w:rsid w:val="008A28B7"/>
    <w:rsid w:val="008A2C6F"/>
    <w:rsid w:val="008A33F5"/>
    <w:rsid w:val="008A34B6"/>
    <w:rsid w:val="008A35F6"/>
    <w:rsid w:val="008A37F4"/>
    <w:rsid w:val="008A3873"/>
    <w:rsid w:val="008A4073"/>
    <w:rsid w:val="008A4288"/>
    <w:rsid w:val="008A42A9"/>
    <w:rsid w:val="008A5340"/>
    <w:rsid w:val="008A5AF4"/>
    <w:rsid w:val="008A64C5"/>
    <w:rsid w:val="008A6CD7"/>
    <w:rsid w:val="008A6D5B"/>
    <w:rsid w:val="008A6FEF"/>
    <w:rsid w:val="008A702D"/>
    <w:rsid w:val="008A708B"/>
    <w:rsid w:val="008A713D"/>
    <w:rsid w:val="008A7465"/>
    <w:rsid w:val="008A77A8"/>
    <w:rsid w:val="008A7836"/>
    <w:rsid w:val="008A7A4C"/>
    <w:rsid w:val="008A7A95"/>
    <w:rsid w:val="008A7E48"/>
    <w:rsid w:val="008B037F"/>
    <w:rsid w:val="008B05D0"/>
    <w:rsid w:val="008B072B"/>
    <w:rsid w:val="008B0AA1"/>
    <w:rsid w:val="008B0DF7"/>
    <w:rsid w:val="008B1436"/>
    <w:rsid w:val="008B1515"/>
    <w:rsid w:val="008B16A4"/>
    <w:rsid w:val="008B1FC2"/>
    <w:rsid w:val="008B25F0"/>
    <w:rsid w:val="008B2FE1"/>
    <w:rsid w:val="008B3714"/>
    <w:rsid w:val="008B3AA1"/>
    <w:rsid w:val="008B3D36"/>
    <w:rsid w:val="008B3F68"/>
    <w:rsid w:val="008B3FAE"/>
    <w:rsid w:val="008B45BA"/>
    <w:rsid w:val="008B4B44"/>
    <w:rsid w:val="008B4C76"/>
    <w:rsid w:val="008B4DD5"/>
    <w:rsid w:val="008B54B1"/>
    <w:rsid w:val="008B59AC"/>
    <w:rsid w:val="008B6E98"/>
    <w:rsid w:val="008B720E"/>
    <w:rsid w:val="008B7570"/>
    <w:rsid w:val="008B7F6B"/>
    <w:rsid w:val="008C0026"/>
    <w:rsid w:val="008C07B6"/>
    <w:rsid w:val="008C0A75"/>
    <w:rsid w:val="008C104A"/>
    <w:rsid w:val="008C1E33"/>
    <w:rsid w:val="008C207D"/>
    <w:rsid w:val="008C2760"/>
    <w:rsid w:val="008C27D2"/>
    <w:rsid w:val="008C2956"/>
    <w:rsid w:val="008C2F3C"/>
    <w:rsid w:val="008C300B"/>
    <w:rsid w:val="008C39E6"/>
    <w:rsid w:val="008C3AA0"/>
    <w:rsid w:val="008C3D93"/>
    <w:rsid w:val="008C3FD1"/>
    <w:rsid w:val="008C4BC9"/>
    <w:rsid w:val="008C4C81"/>
    <w:rsid w:val="008C4D80"/>
    <w:rsid w:val="008C4EBC"/>
    <w:rsid w:val="008C4EFC"/>
    <w:rsid w:val="008C5851"/>
    <w:rsid w:val="008C5BCE"/>
    <w:rsid w:val="008C617F"/>
    <w:rsid w:val="008C6318"/>
    <w:rsid w:val="008C6733"/>
    <w:rsid w:val="008C69C0"/>
    <w:rsid w:val="008C6A8E"/>
    <w:rsid w:val="008C6AD9"/>
    <w:rsid w:val="008C6BD2"/>
    <w:rsid w:val="008C6CA9"/>
    <w:rsid w:val="008C6E00"/>
    <w:rsid w:val="008C6F55"/>
    <w:rsid w:val="008C6FE9"/>
    <w:rsid w:val="008C700D"/>
    <w:rsid w:val="008C7340"/>
    <w:rsid w:val="008C7A1B"/>
    <w:rsid w:val="008C7E57"/>
    <w:rsid w:val="008D05B8"/>
    <w:rsid w:val="008D0933"/>
    <w:rsid w:val="008D1320"/>
    <w:rsid w:val="008D1D88"/>
    <w:rsid w:val="008D212C"/>
    <w:rsid w:val="008D21A9"/>
    <w:rsid w:val="008D299F"/>
    <w:rsid w:val="008D358F"/>
    <w:rsid w:val="008D3692"/>
    <w:rsid w:val="008D3DFF"/>
    <w:rsid w:val="008D41A9"/>
    <w:rsid w:val="008D44C8"/>
    <w:rsid w:val="008D4767"/>
    <w:rsid w:val="008D4975"/>
    <w:rsid w:val="008D4EF0"/>
    <w:rsid w:val="008D51C8"/>
    <w:rsid w:val="008D538E"/>
    <w:rsid w:val="008D5844"/>
    <w:rsid w:val="008D5D42"/>
    <w:rsid w:val="008D677D"/>
    <w:rsid w:val="008D7057"/>
    <w:rsid w:val="008D75EC"/>
    <w:rsid w:val="008D7919"/>
    <w:rsid w:val="008D794A"/>
    <w:rsid w:val="008D7C5E"/>
    <w:rsid w:val="008E01C5"/>
    <w:rsid w:val="008E0A3E"/>
    <w:rsid w:val="008E0D71"/>
    <w:rsid w:val="008E0EDE"/>
    <w:rsid w:val="008E1977"/>
    <w:rsid w:val="008E1E8E"/>
    <w:rsid w:val="008E1FA1"/>
    <w:rsid w:val="008E2104"/>
    <w:rsid w:val="008E238F"/>
    <w:rsid w:val="008E282E"/>
    <w:rsid w:val="008E2878"/>
    <w:rsid w:val="008E28A1"/>
    <w:rsid w:val="008E3350"/>
    <w:rsid w:val="008E3932"/>
    <w:rsid w:val="008E3BB9"/>
    <w:rsid w:val="008E45D8"/>
    <w:rsid w:val="008E47AE"/>
    <w:rsid w:val="008E47F7"/>
    <w:rsid w:val="008E47FB"/>
    <w:rsid w:val="008E548B"/>
    <w:rsid w:val="008E553D"/>
    <w:rsid w:val="008E555F"/>
    <w:rsid w:val="008E5A3E"/>
    <w:rsid w:val="008E5AB1"/>
    <w:rsid w:val="008E5E26"/>
    <w:rsid w:val="008E6962"/>
    <w:rsid w:val="008E6F05"/>
    <w:rsid w:val="008E739D"/>
    <w:rsid w:val="008E753A"/>
    <w:rsid w:val="008E7659"/>
    <w:rsid w:val="008E7666"/>
    <w:rsid w:val="008E78E9"/>
    <w:rsid w:val="008E7992"/>
    <w:rsid w:val="008E7BF7"/>
    <w:rsid w:val="008F06AE"/>
    <w:rsid w:val="008F1074"/>
    <w:rsid w:val="008F199B"/>
    <w:rsid w:val="008F1A45"/>
    <w:rsid w:val="008F1EEC"/>
    <w:rsid w:val="008F2363"/>
    <w:rsid w:val="008F2661"/>
    <w:rsid w:val="008F276F"/>
    <w:rsid w:val="008F28AA"/>
    <w:rsid w:val="008F2C23"/>
    <w:rsid w:val="008F3335"/>
    <w:rsid w:val="008F3D97"/>
    <w:rsid w:val="008F4154"/>
    <w:rsid w:val="008F4B43"/>
    <w:rsid w:val="008F509D"/>
    <w:rsid w:val="008F52D8"/>
    <w:rsid w:val="008F57CF"/>
    <w:rsid w:val="008F59A2"/>
    <w:rsid w:val="008F616A"/>
    <w:rsid w:val="008F62D3"/>
    <w:rsid w:val="008F6940"/>
    <w:rsid w:val="008F6E1B"/>
    <w:rsid w:val="008F6EDE"/>
    <w:rsid w:val="008F731A"/>
    <w:rsid w:val="008F749E"/>
    <w:rsid w:val="008F78FF"/>
    <w:rsid w:val="00900261"/>
    <w:rsid w:val="009005A8"/>
    <w:rsid w:val="00900828"/>
    <w:rsid w:val="00900999"/>
    <w:rsid w:val="00900D96"/>
    <w:rsid w:val="009010F8"/>
    <w:rsid w:val="00901B4F"/>
    <w:rsid w:val="00901E6F"/>
    <w:rsid w:val="009023FB"/>
    <w:rsid w:val="009025D6"/>
    <w:rsid w:val="00902F94"/>
    <w:rsid w:val="00903104"/>
    <w:rsid w:val="009031C5"/>
    <w:rsid w:val="00903836"/>
    <w:rsid w:val="009046DB"/>
    <w:rsid w:val="009046DC"/>
    <w:rsid w:val="00904BED"/>
    <w:rsid w:val="00904D2E"/>
    <w:rsid w:val="00904E01"/>
    <w:rsid w:val="00905297"/>
    <w:rsid w:val="00905357"/>
    <w:rsid w:val="00906256"/>
    <w:rsid w:val="00906262"/>
    <w:rsid w:val="00906940"/>
    <w:rsid w:val="00906C4E"/>
    <w:rsid w:val="0090760D"/>
    <w:rsid w:val="009079EA"/>
    <w:rsid w:val="00907C0B"/>
    <w:rsid w:val="00907CB5"/>
    <w:rsid w:val="00907D68"/>
    <w:rsid w:val="00910260"/>
    <w:rsid w:val="009105BB"/>
    <w:rsid w:val="009107D7"/>
    <w:rsid w:val="009112C3"/>
    <w:rsid w:val="009117EB"/>
    <w:rsid w:val="00911897"/>
    <w:rsid w:val="00911950"/>
    <w:rsid w:val="00911A4A"/>
    <w:rsid w:val="0091224E"/>
    <w:rsid w:val="009126B1"/>
    <w:rsid w:val="009127FE"/>
    <w:rsid w:val="009128B6"/>
    <w:rsid w:val="00912A93"/>
    <w:rsid w:val="00913049"/>
    <w:rsid w:val="0091310E"/>
    <w:rsid w:val="00913615"/>
    <w:rsid w:val="00913D4A"/>
    <w:rsid w:val="009144B9"/>
    <w:rsid w:val="00914754"/>
    <w:rsid w:val="00914A2C"/>
    <w:rsid w:val="00914DF4"/>
    <w:rsid w:val="00914E3C"/>
    <w:rsid w:val="00915093"/>
    <w:rsid w:val="00915770"/>
    <w:rsid w:val="0091647D"/>
    <w:rsid w:val="0091656C"/>
    <w:rsid w:val="00916A37"/>
    <w:rsid w:val="00916FC6"/>
    <w:rsid w:val="00917065"/>
    <w:rsid w:val="0091759A"/>
    <w:rsid w:val="00917644"/>
    <w:rsid w:val="009177B8"/>
    <w:rsid w:val="009202CD"/>
    <w:rsid w:val="00920566"/>
    <w:rsid w:val="00920632"/>
    <w:rsid w:val="00920B1F"/>
    <w:rsid w:val="00920D40"/>
    <w:rsid w:val="00921614"/>
    <w:rsid w:val="0092222F"/>
    <w:rsid w:val="00922D77"/>
    <w:rsid w:val="00923452"/>
    <w:rsid w:val="00923761"/>
    <w:rsid w:val="00923EB6"/>
    <w:rsid w:val="009243A0"/>
    <w:rsid w:val="00924CA8"/>
    <w:rsid w:val="00924CE9"/>
    <w:rsid w:val="0092500F"/>
    <w:rsid w:val="009258DE"/>
    <w:rsid w:val="009264C7"/>
    <w:rsid w:val="00926A1D"/>
    <w:rsid w:val="00926B00"/>
    <w:rsid w:val="00926CEA"/>
    <w:rsid w:val="00926F14"/>
    <w:rsid w:val="00927497"/>
    <w:rsid w:val="009275CA"/>
    <w:rsid w:val="00927CD6"/>
    <w:rsid w:val="00927CE4"/>
    <w:rsid w:val="00927F38"/>
    <w:rsid w:val="009303BD"/>
    <w:rsid w:val="009305B4"/>
    <w:rsid w:val="00930954"/>
    <w:rsid w:val="00930A98"/>
    <w:rsid w:val="00930CC5"/>
    <w:rsid w:val="00930EDD"/>
    <w:rsid w:val="009312EE"/>
    <w:rsid w:val="009314DC"/>
    <w:rsid w:val="0093160E"/>
    <w:rsid w:val="00931B5D"/>
    <w:rsid w:val="0093250A"/>
    <w:rsid w:val="00932AA8"/>
    <w:rsid w:val="00933D80"/>
    <w:rsid w:val="00934DCC"/>
    <w:rsid w:val="00934F55"/>
    <w:rsid w:val="0093502F"/>
    <w:rsid w:val="0093519D"/>
    <w:rsid w:val="0093527D"/>
    <w:rsid w:val="00936081"/>
    <w:rsid w:val="0093666D"/>
    <w:rsid w:val="0093745A"/>
    <w:rsid w:val="00937DEF"/>
    <w:rsid w:val="0094091A"/>
    <w:rsid w:val="009410F6"/>
    <w:rsid w:val="009411FA"/>
    <w:rsid w:val="009415D3"/>
    <w:rsid w:val="00941727"/>
    <w:rsid w:val="00941841"/>
    <w:rsid w:val="00941D3F"/>
    <w:rsid w:val="0094260F"/>
    <w:rsid w:val="00942C34"/>
    <w:rsid w:val="00942D68"/>
    <w:rsid w:val="00942DC2"/>
    <w:rsid w:val="0094306B"/>
    <w:rsid w:val="0094328D"/>
    <w:rsid w:val="0094355F"/>
    <w:rsid w:val="00943693"/>
    <w:rsid w:val="00943A27"/>
    <w:rsid w:val="00943D6D"/>
    <w:rsid w:val="00944029"/>
    <w:rsid w:val="00944806"/>
    <w:rsid w:val="00944884"/>
    <w:rsid w:val="00944F37"/>
    <w:rsid w:val="00944FB4"/>
    <w:rsid w:val="009455DB"/>
    <w:rsid w:val="00946075"/>
    <w:rsid w:val="00947E83"/>
    <w:rsid w:val="00950551"/>
    <w:rsid w:val="009509E6"/>
    <w:rsid w:val="00950A24"/>
    <w:rsid w:val="00950B23"/>
    <w:rsid w:val="00950B9C"/>
    <w:rsid w:val="00950FBA"/>
    <w:rsid w:val="00951A04"/>
    <w:rsid w:val="00951BDD"/>
    <w:rsid w:val="009522B8"/>
    <w:rsid w:val="00952B96"/>
    <w:rsid w:val="00952CC8"/>
    <w:rsid w:val="0095361B"/>
    <w:rsid w:val="00953933"/>
    <w:rsid w:val="00953AA7"/>
    <w:rsid w:val="00953B18"/>
    <w:rsid w:val="00953EB3"/>
    <w:rsid w:val="0095406D"/>
    <w:rsid w:val="009542C1"/>
    <w:rsid w:val="00954AB5"/>
    <w:rsid w:val="00954F5E"/>
    <w:rsid w:val="009551EF"/>
    <w:rsid w:val="0095557C"/>
    <w:rsid w:val="00956069"/>
    <w:rsid w:val="00956543"/>
    <w:rsid w:val="00956947"/>
    <w:rsid w:val="00956FBE"/>
    <w:rsid w:val="00957685"/>
    <w:rsid w:val="00960102"/>
    <w:rsid w:val="00960138"/>
    <w:rsid w:val="009603A3"/>
    <w:rsid w:val="00961351"/>
    <w:rsid w:val="0096199B"/>
    <w:rsid w:val="00961D52"/>
    <w:rsid w:val="009622F3"/>
    <w:rsid w:val="009624D2"/>
    <w:rsid w:val="00962A05"/>
    <w:rsid w:val="00962DC7"/>
    <w:rsid w:val="0096304D"/>
    <w:rsid w:val="009631F0"/>
    <w:rsid w:val="00963735"/>
    <w:rsid w:val="0096393B"/>
    <w:rsid w:val="0096434B"/>
    <w:rsid w:val="00964A29"/>
    <w:rsid w:val="00964D30"/>
    <w:rsid w:val="00964E81"/>
    <w:rsid w:val="00965870"/>
    <w:rsid w:val="009658AB"/>
    <w:rsid w:val="00965BE1"/>
    <w:rsid w:val="00966276"/>
    <w:rsid w:val="00966C52"/>
    <w:rsid w:val="0096737D"/>
    <w:rsid w:val="0096766D"/>
    <w:rsid w:val="00967B58"/>
    <w:rsid w:val="00967DF3"/>
    <w:rsid w:val="009701C9"/>
    <w:rsid w:val="0097055C"/>
    <w:rsid w:val="0097062A"/>
    <w:rsid w:val="009708D2"/>
    <w:rsid w:val="00970E49"/>
    <w:rsid w:val="00971012"/>
    <w:rsid w:val="009711A7"/>
    <w:rsid w:val="0097144B"/>
    <w:rsid w:val="00971965"/>
    <w:rsid w:val="00971B4C"/>
    <w:rsid w:val="00971F83"/>
    <w:rsid w:val="009720B1"/>
    <w:rsid w:val="00972F9A"/>
    <w:rsid w:val="00973928"/>
    <w:rsid w:val="00973C0E"/>
    <w:rsid w:val="00974025"/>
    <w:rsid w:val="00974250"/>
    <w:rsid w:val="009742D2"/>
    <w:rsid w:val="0097467A"/>
    <w:rsid w:val="0097499C"/>
    <w:rsid w:val="009749B8"/>
    <w:rsid w:val="00974B7F"/>
    <w:rsid w:val="00974FC5"/>
    <w:rsid w:val="00975D81"/>
    <w:rsid w:val="00976473"/>
    <w:rsid w:val="00976523"/>
    <w:rsid w:val="00976BB5"/>
    <w:rsid w:val="00976BE2"/>
    <w:rsid w:val="009773D7"/>
    <w:rsid w:val="0097754F"/>
    <w:rsid w:val="00977FC4"/>
    <w:rsid w:val="00980580"/>
    <w:rsid w:val="009805E2"/>
    <w:rsid w:val="00980668"/>
    <w:rsid w:val="009809CD"/>
    <w:rsid w:val="00980A25"/>
    <w:rsid w:val="00980DD0"/>
    <w:rsid w:val="00980E2D"/>
    <w:rsid w:val="0098125A"/>
    <w:rsid w:val="009819BD"/>
    <w:rsid w:val="00981D52"/>
    <w:rsid w:val="00982461"/>
    <w:rsid w:val="0098260C"/>
    <w:rsid w:val="00982664"/>
    <w:rsid w:val="009829BC"/>
    <w:rsid w:val="00983820"/>
    <w:rsid w:val="00983934"/>
    <w:rsid w:val="00983BCC"/>
    <w:rsid w:val="009843C0"/>
    <w:rsid w:val="00984A27"/>
    <w:rsid w:val="00984AD2"/>
    <w:rsid w:val="00984CF6"/>
    <w:rsid w:val="00984DBD"/>
    <w:rsid w:val="00984F22"/>
    <w:rsid w:val="009854AE"/>
    <w:rsid w:val="0098560E"/>
    <w:rsid w:val="00986426"/>
    <w:rsid w:val="0098658D"/>
    <w:rsid w:val="00987925"/>
    <w:rsid w:val="00987ADF"/>
    <w:rsid w:val="00990527"/>
    <w:rsid w:val="00990AEF"/>
    <w:rsid w:val="00990E8B"/>
    <w:rsid w:val="00991024"/>
    <w:rsid w:val="00991411"/>
    <w:rsid w:val="009915A7"/>
    <w:rsid w:val="00991F18"/>
    <w:rsid w:val="0099246B"/>
    <w:rsid w:val="0099288D"/>
    <w:rsid w:val="00992B1D"/>
    <w:rsid w:val="009932EA"/>
    <w:rsid w:val="00993A1E"/>
    <w:rsid w:val="00993B34"/>
    <w:rsid w:val="00994040"/>
    <w:rsid w:val="0099448C"/>
    <w:rsid w:val="00994A43"/>
    <w:rsid w:val="00994CE4"/>
    <w:rsid w:val="00994F1C"/>
    <w:rsid w:val="0099538F"/>
    <w:rsid w:val="0099667F"/>
    <w:rsid w:val="009969B2"/>
    <w:rsid w:val="00996D24"/>
    <w:rsid w:val="009974B8"/>
    <w:rsid w:val="009974FE"/>
    <w:rsid w:val="0099769F"/>
    <w:rsid w:val="00997A9A"/>
    <w:rsid w:val="00997D79"/>
    <w:rsid w:val="009A0663"/>
    <w:rsid w:val="009A0C40"/>
    <w:rsid w:val="009A0D8B"/>
    <w:rsid w:val="009A10CE"/>
    <w:rsid w:val="009A123D"/>
    <w:rsid w:val="009A1643"/>
    <w:rsid w:val="009A1ED0"/>
    <w:rsid w:val="009A1F37"/>
    <w:rsid w:val="009A214C"/>
    <w:rsid w:val="009A24A9"/>
    <w:rsid w:val="009A258A"/>
    <w:rsid w:val="009A2A46"/>
    <w:rsid w:val="009A2F44"/>
    <w:rsid w:val="009A36DA"/>
    <w:rsid w:val="009A3927"/>
    <w:rsid w:val="009A4512"/>
    <w:rsid w:val="009A49D9"/>
    <w:rsid w:val="009A5785"/>
    <w:rsid w:val="009A58AB"/>
    <w:rsid w:val="009A5CC1"/>
    <w:rsid w:val="009A6392"/>
    <w:rsid w:val="009A663B"/>
    <w:rsid w:val="009A7797"/>
    <w:rsid w:val="009A7B15"/>
    <w:rsid w:val="009A7E5A"/>
    <w:rsid w:val="009B03C0"/>
    <w:rsid w:val="009B06AE"/>
    <w:rsid w:val="009B0C6F"/>
    <w:rsid w:val="009B111D"/>
    <w:rsid w:val="009B127C"/>
    <w:rsid w:val="009B17FA"/>
    <w:rsid w:val="009B180E"/>
    <w:rsid w:val="009B1F69"/>
    <w:rsid w:val="009B30FF"/>
    <w:rsid w:val="009B323D"/>
    <w:rsid w:val="009B32EE"/>
    <w:rsid w:val="009B339A"/>
    <w:rsid w:val="009B3481"/>
    <w:rsid w:val="009B34D2"/>
    <w:rsid w:val="009B397C"/>
    <w:rsid w:val="009B471B"/>
    <w:rsid w:val="009B496A"/>
    <w:rsid w:val="009B4BD6"/>
    <w:rsid w:val="009B4F27"/>
    <w:rsid w:val="009B5873"/>
    <w:rsid w:val="009B5B75"/>
    <w:rsid w:val="009B61B0"/>
    <w:rsid w:val="009B65B6"/>
    <w:rsid w:val="009B65FE"/>
    <w:rsid w:val="009B661B"/>
    <w:rsid w:val="009B6877"/>
    <w:rsid w:val="009B6944"/>
    <w:rsid w:val="009B6C76"/>
    <w:rsid w:val="009B6D0A"/>
    <w:rsid w:val="009B7183"/>
    <w:rsid w:val="009C027C"/>
    <w:rsid w:val="009C0686"/>
    <w:rsid w:val="009C0BAB"/>
    <w:rsid w:val="009C0EFD"/>
    <w:rsid w:val="009C14F1"/>
    <w:rsid w:val="009C19E7"/>
    <w:rsid w:val="009C1B92"/>
    <w:rsid w:val="009C20AC"/>
    <w:rsid w:val="009C2498"/>
    <w:rsid w:val="009C3356"/>
    <w:rsid w:val="009C34AB"/>
    <w:rsid w:val="009C4E25"/>
    <w:rsid w:val="009C54D5"/>
    <w:rsid w:val="009C5CC2"/>
    <w:rsid w:val="009C6572"/>
    <w:rsid w:val="009C66B3"/>
    <w:rsid w:val="009C705D"/>
    <w:rsid w:val="009C707E"/>
    <w:rsid w:val="009C72A3"/>
    <w:rsid w:val="009C7AA9"/>
    <w:rsid w:val="009C7CB8"/>
    <w:rsid w:val="009C7EA8"/>
    <w:rsid w:val="009C7EE4"/>
    <w:rsid w:val="009D02D4"/>
    <w:rsid w:val="009D0396"/>
    <w:rsid w:val="009D0571"/>
    <w:rsid w:val="009D0AF4"/>
    <w:rsid w:val="009D0EEC"/>
    <w:rsid w:val="009D107B"/>
    <w:rsid w:val="009D108B"/>
    <w:rsid w:val="009D1174"/>
    <w:rsid w:val="009D161A"/>
    <w:rsid w:val="009D1628"/>
    <w:rsid w:val="009D1C98"/>
    <w:rsid w:val="009D2335"/>
    <w:rsid w:val="009D2735"/>
    <w:rsid w:val="009D2DBC"/>
    <w:rsid w:val="009D32AB"/>
    <w:rsid w:val="009D38B0"/>
    <w:rsid w:val="009D3C0A"/>
    <w:rsid w:val="009D3C11"/>
    <w:rsid w:val="009D41BE"/>
    <w:rsid w:val="009D4AC5"/>
    <w:rsid w:val="009D4EB6"/>
    <w:rsid w:val="009D4F31"/>
    <w:rsid w:val="009D546C"/>
    <w:rsid w:val="009D5637"/>
    <w:rsid w:val="009D598C"/>
    <w:rsid w:val="009D5A38"/>
    <w:rsid w:val="009D601E"/>
    <w:rsid w:val="009D68BD"/>
    <w:rsid w:val="009D68C7"/>
    <w:rsid w:val="009D69DC"/>
    <w:rsid w:val="009D6C28"/>
    <w:rsid w:val="009D6CDC"/>
    <w:rsid w:val="009D6D0C"/>
    <w:rsid w:val="009D7C55"/>
    <w:rsid w:val="009D7C8E"/>
    <w:rsid w:val="009E05B7"/>
    <w:rsid w:val="009E1393"/>
    <w:rsid w:val="009E1428"/>
    <w:rsid w:val="009E145E"/>
    <w:rsid w:val="009E1975"/>
    <w:rsid w:val="009E1F27"/>
    <w:rsid w:val="009E2291"/>
    <w:rsid w:val="009E250F"/>
    <w:rsid w:val="009E2694"/>
    <w:rsid w:val="009E282E"/>
    <w:rsid w:val="009E2FAB"/>
    <w:rsid w:val="009E3001"/>
    <w:rsid w:val="009E3077"/>
    <w:rsid w:val="009E3770"/>
    <w:rsid w:val="009E3F0E"/>
    <w:rsid w:val="009E3FEB"/>
    <w:rsid w:val="009E4210"/>
    <w:rsid w:val="009E4812"/>
    <w:rsid w:val="009E4D9E"/>
    <w:rsid w:val="009E4FF7"/>
    <w:rsid w:val="009E54A3"/>
    <w:rsid w:val="009E54E6"/>
    <w:rsid w:val="009E5BB2"/>
    <w:rsid w:val="009E5BDE"/>
    <w:rsid w:val="009E636C"/>
    <w:rsid w:val="009E64C6"/>
    <w:rsid w:val="009E68AA"/>
    <w:rsid w:val="009E6B71"/>
    <w:rsid w:val="009E6C20"/>
    <w:rsid w:val="009E7134"/>
    <w:rsid w:val="009E745A"/>
    <w:rsid w:val="009E75FD"/>
    <w:rsid w:val="009E7A98"/>
    <w:rsid w:val="009E7AF6"/>
    <w:rsid w:val="009E7C12"/>
    <w:rsid w:val="009E7D6A"/>
    <w:rsid w:val="009E7DF2"/>
    <w:rsid w:val="009F00CD"/>
    <w:rsid w:val="009F05A1"/>
    <w:rsid w:val="009F07C6"/>
    <w:rsid w:val="009F0E2A"/>
    <w:rsid w:val="009F11F0"/>
    <w:rsid w:val="009F2253"/>
    <w:rsid w:val="009F25FE"/>
    <w:rsid w:val="009F290E"/>
    <w:rsid w:val="009F2A4F"/>
    <w:rsid w:val="009F2BCB"/>
    <w:rsid w:val="009F36D9"/>
    <w:rsid w:val="009F3AD6"/>
    <w:rsid w:val="009F4228"/>
    <w:rsid w:val="009F4493"/>
    <w:rsid w:val="009F4861"/>
    <w:rsid w:val="009F4914"/>
    <w:rsid w:val="009F535B"/>
    <w:rsid w:val="009F569C"/>
    <w:rsid w:val="009F57A4"/>
    <w:rsid w:val="009F5B75"/>
    <w:rsid w:val="009F5B93"/>
    <w:rsid w:val="009F6489"/>
    <w:rsid w:val="009F696C"/>
    <w:rsid w:val="009F7DD7"/>
    <w:rsid w:val="009F7F1C"/>
    <w:rsid w:val="00A0058D"/>
    <w:rsid w:val="00A005B3"/>
    <w:rsid w:val="00A00DC4"/>
    <w:rsid w:val="00A01052"/>
    <w:rsid w:val="00A011B1"/>
    <w:rsid w:val="00A01407"/>
    <w:rsid w:val="00A01422"/>
    <w:rsid w:val="00A015A1"/>
    <w:rsid w:val="00A01784"/>
    <w:rsid w:val="00A02169"/>
    <w:rsid w:val="00A0228B"/>
    <w:rsid w:val="00A02F4D"/>
    <w:rsid w:val="00A03123"/>
    <w:rsid w:val="00A03263"/>
    <w:rsid w:val="00A039CE"/>
    <w:rsid w:val="00A03B40"/>
    <w:rsid w:val="00A03CEE"/>
    <w:rsid w:val="00A03E00"/>
    <w:rsid w:val="00A04BC4"/>
    <w:rsid w:val="00A04EC4"/>
    <w:rsid w:val="00A05192"/>
    <w:rsid w:val="00A053D2"/>
    <w:rsid w:val="00A0541B"/>
    <w:rsid w:val="00A054C7"/>
    <w:rsid w:val="00A05E32"/>
    <w:rsid w:val="00A0604C"/>
    <w:rsid w:val="00A064EC"/>
    <w:rsid w:val="00A06657"/>
    <w:rsid w:val="00A074B7"/>
    <w:rsid w:val="00A07A04"/>
    <w:rsid w:val="00A07C85"/>
    <w:rsid w:val="00A07D84"/>
    <w:rsid w:val="00A103FD"/>
    <w:rsid w:val="00A106BD"/>
    <w:rsid w:val="00A11033"/>
    <w:rsid w:val="00A111E8"/>
    <w:rsid w:val="00A12200"/>
    <w:rsid w:val="00A122F8"/>
    <w:rsid w:val="00A12AB4"/>
    <w:rsid w:val="00A13A67"/>
    <w:rsid w:val="00A13FAC"/>
    <w:rsid w:val="00A140C4"/>
    <w:rsid w:val="00A14160"/>
    <w:rsid w:val="00A1431F"/>
    <w:rsid w:val="00A144D7"/>
    <w:rsid w:val="00A147F7"/>
    <w:rsid w:val="00A15405"/>
    <w:rsid w:val="00A15B6E"/>
    <w:rsid w:val="00A15C38"/>
    <w:rsid w:val="00A16095"/>
    <w:rsid w:val="00A16767"/>
    <w:rsid w:val="00A173DD"/>
    <w:rsid w:val="00A17506"/>
    <w:rsid w:val="00A175E3"/>
    <w:rsid w:val="00A17780"/>
    <w:rsid w:val="00A177F9"/>
    <w:rsid w:val="00A17C99"/>
    <w:rsid w:val="00A20088"/>
    <w:rsid w:val="00A203C0"/>
    <w:rsid w:val="00A20604"/>
    <w:rsid w:val="00A2067D"/>
    <w:rsid w:val="00A21361"/>
    <w:rsid w:val="00A21AE6"/>
    <w:rsid w:val="00A21C8E"/>
    <w:rsid w:val="00A220F5"/>
    <w:rsid w:val="00A22273"/>
    <w:rsid w:val="00A2234E"/>
    <w:rsid w:val="00A2270F"/>
    <w:rsid w:val="00A2291D"/>
    <w:rsid w:val="00A22929"/>
    <w:rsid w:val="00A22C69"/>
    <w:rsid w:val="00A22D61"/>
    <w:rsid w:val="00A23167"/>
    <w:rsid w:val="00A23B18"/>
    <w:rsid w:val="00A23ECC"/>
    <w:rsid w:val="00A23F81"/>
    <w:rsid w:val="00A24239"/>
    <w:rsid w:val="00A2445C"/>
    <w:rsid w:val="00A24B95"/>
    <w:rsid w:val="00A2537D"/>
    <w:rsid w:val="00A26220"/>
    <w:rsid w:val="00A263BE"/>
    <w:rsid w:val="00A269B6"/>
    <w:rsid w:val="00A269BC"/>
    <w:rsid w:val="00A26CED"/>
    <w:rsid w:val="00A27A62"/>
    <w:rsid w:val="00A30022"/>
    <w:rsid w:val="00A305B0"/>
    <w:rsid w:val="00A30AE1"/>
    <w:rsid w:val="00A30BDC"/>
    <w:rsid w:val="00A3178A"/>
    <w:rsid w:val="00A3209A"/>
    <w:rsid w:val="00A329F5"/>
    <w:rsid w:val="00A32F76"/>
    <w:rsid w:val="00A3397E"/>
    <w:rsid w:val="00A33CA6"/>
    <w:rsid w:val="00A33F74"/>
    <w:rsid w:val="00A343BF"/>
    <w:rsid w:val="00A34629"/>
    <w:rsid w:val="00A35015"/>
    <w:rsid w:val="00A3584B"/>
    <w:rsid w:val="00A3584C"/>
    <w:rsid w:val="00A35CCE"/>
    <w:rsid w:val="00A35D8F"/>
    <w:rsid w:val="00A35E67"/>
    <w:rsid w:val="00A367FF"/>
    <w:rsid w:val="00A370CE"/>
    <w:rsid w:val="00A37F64"/>
    <w:rsid w:val="00A403D0"/>
    <w:rsid w:val="00A4071E"/>
    <w:rsid w:val="00A4076A"/>
    <w:rsid w:val="00A40951"/>
    <w:rsid w:val="00A4103C"/>
    <w:rsid w:val="00A41360"/>
    <w:rsid w:val="00A418B3"/>
    <w:rsid w:val="00A419F2"/>
    <w:rsid w:val="00A419FE"/>
    <w:rsid w:val="00A41CA7"/>
    <w:rsid w:val="00A42034"/>
    <w:rsid w:val="00A4266B"/>
    <w:rsid w:val="00A428DD"/>
    <w:rsid w:val="00A42AB4"/>
    <w:rsid w:val="00A42B5D"/>
    <w:rsid w:val="00A43054"/>
    <w:rsid w:val="00A43384"/>
    <w:rsid w:val="00A4349E"/>
    <w:rsid w:val="00A439B1"/>
    <w:rsid w:val="00A43E1A"/>
    <w:rsid w:val="00A442C8"/>
    <w:rsid w:val="00A443E0"/>
    <w:rsid w:val="00A45026"/>
    <w:rsid w:val="00A4512E"/>
    <w:rsid w:val="00A45518"/>
    <w:rsid w:val="00A46095"/>
    <w:rsid w:val="00A4623F"/>
    <w:rsid w:val="00A46523"/>
    <w:rsid w:val="00A46540"/>
    <w:rsid w:val="00A4655C"/>
    <w:rsid w:val="00A46674"/>
    <w:rsid w:val="00A467BC"/>
    <w:rsid w:val="00A46B39"/>
    <w:rsid w:val="00A4707E"/>
    <w:rsid w:val="00A471AF"/>
    <w:rsid w:val="00A50296"/>
    <w:rsid w:val="00A50526"/>
    <w:rsid w:val="00A51050"/>
    <w:rsid w:val="00A515E2"/>
    <w:rsid w:val="00A51798"/>
    <w:rsid w:val="00A51A61"/>
    <w:rsid w:val="00A51A72"/>
    <w:rsid w:val="00A520A8"/>
    <w:rsid w:val="00A52449"/>
    <w:rsid w:val="00A5322A"/>
    <w:rsid w:val="00A53EC1"/>
    <w:rsid w:val="00A54171"/>
    <w:rsid w:val="00A54A87"/>
    <w:rsid w:val="00A54C4F"/>
    <w:rsid w:val="00A54D4A"/>
    <w:rsid w:val="00A55247"/>
    <w:rsid w:val="00A55629"/>
    <w:rsid w:val="00A55D33"/>
    <w:rsid w:val="00A56089"/>
    <w:rsid w:val="00A5627A"/>
    <w:rsid w:val="00A56B4D"/>
    <w:rsid w:val="00A5712A"/>
    <w:rsid w:val="00A575D5"/>
    <w:rsid w:val="00A577B0"/>
    <w:rsid w:val="00A57AB9"/>
    <w:rsid w:val="00A57E07"/>
    <w:rsid w:val="00A6006D"/>
    <w:rsid w:val="00A606DB"/>
    <w:rsid w:val="00A60805"/>
    <w:rsid w:val="00A61646"/>
    <w:rsid w:val="00A61B95"/>
    <w:rsid w:val="00A61C65"/>
    <w:rsid w:val="00A61C75"/>
    <w:rsid w:val="00A62A33"/>
    <w:rsid w:val="00A62A50"/>
    <w:rsid w:val="00A63497"/>
    <w:rsid w:val="00A63647"/>
    <w:rsid w:val="00A637C7"/>
    <w:rsid w:val="00A63A35"/>
    <w:rsid w:val="00A63A62"/>
    <w:rsid w:val="00A6404B"/>
    <w:rsid w:val="00A64926"/>
    <w:rsid w:val="00A652EF"/>
    <w:rsid w:val="00A65745"/>
    <w:rsid w:val="00A657E3"/>
    <w:rsid w:val="00A66192"/>
    <w:rsid w:val="00A664CD"/>
    <w:rsid w:val="00A6666F"/>
    <w:rsid w:val="00A669A3"/>
    <w:rsid w:val="00A66DD7"/>
    <w:rsid w:val="00A67E42"/>
    <w:rsid w:val="00A67EA9"/>
    <w:rsid w:val="00A70924"/>
    <w:rsid w:val="00A70A74"/>
    <w:rsid w:val="00A70AC1"/>
    <w:rsid w:val="00A70F74"/>
    <w:rsid w:val="00A710F7"/>
    <w:rsid w:val="00A71D15"/>
    <w:rsid w:val="00A71DEB"/>
    <w:rsid w:val="00A71E42"/>
    <w:rsid w:val="00A72745"/>
    <w:rsid w:val="00A7325F"/>
    <w:rsid w:val="00A73368"/>
    <w:rsid w:val="00A73612"/>
    <w:rsid w:val="00A73C0E"/>
    <w:rsid w:val="00A73F03"/>
    <w:rsid w:val="00A74394"/>
    <w:rsid w:val="00A74454"/>
    <w:rsid w:val="00A746EC"/>
    <w:rsid w:val="00A747C3"/>
    <w:rsid w:val="00A74EA7"/>
    <w:rsid w:val="00A74FA5"/>
    <w:rsid w:val="00A752B0"/>
    <w:rsid w:val="00A75D80"/>
    <w:rsid w:val="00A7648F"/>
    <w:rsid w:val="00A76579"/>
    <w:rsid w:val="00A76B05"/>
    <w:rsid w:val="00A80469"/>
    <w:rsid w:val="00A8080F"/>
    <w:rsid w:val="00A80B67"/>
    <w:rsid w:val="00A80B71"/>
    <w:rsid w:val="00A8130F"/>
    <w:rsid w:val="00A81509"/>
    <w:rsid w:val="00A81831"/>
    <w:rsid w:val="00A82135"/>
    <w:rsid w:val="00A82BF1"/>
    <w:rsid w:val="00A833DB"/>
    <w:rsid w:val="00A83820"/>
    <w:rsid w:val="00A83999"/>
    <w:rsid w:val="00A8404A"/>
    <w:rsid w:val="00A8414D"/>
    <w:rsid w:val="00A846E4"/>
    <w:rsid w:val="00A84C2B"/>
    <w:rsid w:val="00A86526"/>
    <w:rsid w:val="00A8670D"/>
    <w:rsid w:val="00A87246"/>
    <w:rsid w:val="00A873DF"/>
    <w:rsid w:val="00A87B8A"/>
    <w:rsid w:val="00A87D91"/>
    <w:rsid w:val="00A90145"/>
    <w:rsid w:val="00A90E1F"/>
    <w:rsid w:val="00A90E2B"/>
    <w:rsid w:val="00A913B6"/>
    <w:rsid w:val="00A916C6"/>
    <w:rsid w:val="00A91895"/>
    <w:rsid w:val="00A91EC6"/>
    <w:rsid w:val="00A921BE"/>
    <w:rsid w:val="00A9221D"/>
    <w:rsid w:val="00A923A7"/>
    <w:rsid w:val="00A92840"/>
    <w:rsid w:val="00A92846"/>
    <w:rsid w:val="00A9317C"/>
    <w:rsid w:val="00A933A5"/>
    <w:rsid w:val="00A93BD0"/>
    <w:rsid w:val="00A93EC3"/>
    <w:rsid w:val="00A94D98"/>
    <w:rsid w:val="00A94E20"/>
    <w:rsid w:val="00A951EC"/>
    <w:rsid w:val="00A9559E"/>
    <w:rsid w:val="00A95B23"/>
    <w:rsid w:val="00A95CFF"/>
    <w:rsid w:val="00A961D4"/>
    <w:rsid w:val="00A96297"/>
    <w:rsid w:val="00A96B80"/>
    <w:rsid w:val="00A96C14"/>
    <w:rsid w:val="00A970F6"/>
    <w:rsid w:val="00A971F1"/>
    <w:rsid w:val="00A973B0"/>
    <w:rsid w:val="00A97543"/>
    <w:rsid w:val="00A977E2"/>
    <w:rsid w:val="00A97A5F"/>
    <w:rsid w:val="00A97B92"/>
    <w:rsid w:val="00A97F99"/>
    <w:rsid w:val="00AA02AE"/>
    <w:rsid w:val="00AA0BFB"/>
    <w:rsid w:val="00AA2172"/>
    <w:rsid w:val="00AA2672"/>
    <w:rsid w:val="00AA3453"/>
    <w:rsid w:val="00AA486E"/>
    <w:rsid w:val="00AA5405"/>
    <w:rsid w:val="00AA5C15"/>
    <w:rsid w:val="00AA5CA4"/>
    <w:rsid w:val="00AA5CE4"/>
    <w:rsid w:val="00AA7277"/>
    <w:rsid w:val="00AA7730"/>
    <w:rsid w:val="00AB008B"/>
    <w:rsid w:val="00AB03FA"/>
    <w:rsid w:val="00AB06D9"/>
    <w:rsid w:val="00AB078E"/>
    <w:rsid w:val="00AB0865"/>
    <w:rsid w:val="00AB0E22"/>
    <w:rsid w:val="00AB0F43"/>
    <w:rsid w:val="00AB1CC2"/>
    <w:rsid w:val="00AB2069"/>
    <w:rsid w:val="00AB2849"/>
    <w:rsid w:val="00AB2DD9"/>
    <w:rsid w:val="00AB3142"/>
    <w:rsid w:val="00AB3301"/>
    <w:rsid w:val="00AB34C4"/>
    <w:rsid w:val="00AB377A"/>
    <w:rsid w:val="00AB37A2"/>
    <w:rsid w:val="00AB39DF"/>
    <w:rsid w:val="00AB405A"/>
    <w:rsid w:val="00AB43D8"/>
    <w:rsid w:val="00AB514A"/>
    <w:rsid w:val="00AB51EF"/>
    <w:rsid w:val="00AB5241"/>
    <w:rsid w:val="00AB58F3"/>
    <w:rsid w:val="00AB62DC"/>
    <w:rsid w:val="00AB62E9"/>
    <w:rsid w:val="00AB6379"/>
    <w:rsid w:val="00AB6C15"/>
    <w:rsid w:val="00AB6CAE"/>
    <w:rsid w:val="00AB713D"/>
    <w:rsid w:val="00AB7418"/>
    <w:rsid w:val="00AB774C"/>
    <w:rsid w:val="00AB7782"/>
    <w:rsid w:val="00AB77E9"/>
    <w:rsid w:val="00AB7F38"/>
    <w:rsid w:val="00AB7F79"/>
    <w:rsid w:val="00AC0240"/>
    <w:rsid w:val="00AC0276"/>
    <w:rsid w:val="00AC02E8"/>
    <w:rsid w:val="00AC0463"/>
    <w:rsid w:val="00AC0655"/>
    <w:rsid w:val="00AC095A"/>
    <w:rsid w:val="00AC09F2"/>
    <w:rsid w:val="00AC1080"/>
    <w:rsid w:val="00AC2C6F"/>
    <w:rsid w:val="00AC341C"/>
    <w:rsid w:val="00AC345B"/>
    <w:rsid w:val="00AC3B78"/>
    <w:rsid w:val="00AC3E37"/>
    <w:rsid w:val="00AC422D"/>
    <w:rsid w:val="00AC48FE"/>
    <w:rsid w:val="00AC55CC"/>
    <w:rsid w:val="00AC55FD"/>
    <w:rsid w:val="00AC5821"/>
    <w:rsid w:val="00AC58A0"/>
    <w:rsid w:val="00AC5A7F"/>
    <w:rsid w:val="00AC5CF3"/>
    <w:rsid w:val="00AC5D8E"/>
    <w:rsid w:val="00AC5F6C"/>
    <w:rsid w:val="00AC5FCB"/>
    <w:rsid w:val="00AC5FD1"/>
    <w:rsid w:val="00AC604B"/>
    <w:rsid w:val="00AC6390"/>
    <w:rsid w:val="00AC7506"/>
    <w:rsid w:val="00AC75AE"/>
    <w:rsid w:val="00AD0061"/>
    <w:rsid w:val="00AD014C"/>
    <w:rsid w:val="00AD08C0"/>
    <w:rsid w:val="00AD0A9B"/>
    <w:rsid w:val="00AD0B3A"/>
    <w:rsid w:val="00AD1845"/>
    <w:rsid w:val="00AD1D41"/>
    <w:rsid w:val="00AD2071"/>
    <w:rsid w:val="00AD2D23"/>
    <w:rsid w:val="00AD2D35"/>
    <w:rsid w:val="00AD3510"/>
    <w:rsid w:val="00AD36B9"/>
    <w:rsid w:val="00AD37D6"/>
    <w:rsid w:val="00AD3903"/>
    <w:rsid w:val="00AD394F"/>
    <w:rsid w:val="00AD3CB1"/>
    <w:rsid w:val="00AD4296"/>
    <w:rsid w:val="00AD4D3C"/>
    <w:rsid w:val="00AD4E4A"/>
    <w:rsid w:val="00AD54FC"/>
    <w:rsid w:val="00AD5AB6"/>
    <w:rsid w:val="00AD5CCE"/>
    <w:rsid w:val="00AD5E29"/>
    <w:rsid w:val="00AD6425"/>
    <w:rsid w:val="00AD6D72"/>
    <w:rsid w:val="00AD7A1A"/>
    <w:rsid w:val="00AD7D81"/>
    <w:rsid w:val="00AD7FCD"/>
    <w:rsid w:val="00AE0039"/>
    <w:rsid w:val="00AE07CA"/>
    <w:rsid w:val="00AE09A6"/>
    <w:rsid w:val="00AE112A"/>
    <w:rsid w:val="00AE11F8"/>
    <w:rsid w:val="00AE1364"/>
    <w:rsid w:val="00AE1570"/>
    <w:rsid w:val="00AE1804"/>
    <w:rsid w:val="00AE199A"/>
    <w:rsid w:val="00AE1B3B"/>
    <w:rsid w:val="00AE2002"/>
    <w:rsid w:val="00AE2CCB"/>
    <w:rsid w:val="00AE3107"/>
    <w:rsid w:val="00AE378B"/>
    <w:rsid w:val="00AE37AD"/>
    <w:rsid w:val="00AE3B72"/>
    <w:rsid w:val="00AE419E"/>
    <w:rsid w:val="00AE47E3"/>
    <w:rsid w:val="00AE4A75"/>
    <w:rsid w:val="00AE5CEA"/>
    <w:rsid w:val="00AE60FD"/>
    <w:rsid w:val="00AE6190"/>
    <w:rsid w:val="00AE61D9"/>
    <w:rsid w:val="00AE6576"/>
    <w:rsid w:val="00AE6708"/>
    <w:rsid w:val="00AE6BC3"/>
    <w:rsid w:val="00AE6C53"/>
    <w:rsid w:val="00AE769B"/>
    <w:rsid w:val="00AE771C"/>
    <w:rsid w:val="00AF022B"/>
    <w:rsid w:val="00AF030C"/>
    <w:rsid w:val="00AF0ABB"/>
    <w:rsid w:val="00AF0C46"/>
    <w:rsid w:val="00AF0E66"/>
    <w:rsid w:val="00AF1921"/>
    <w:rsid w:val="00AF238B"/>
    <w:rsid w:val="00AF3068"/>
    <w:rsid w:val="00AF32CA"/>
    <w:rsid w:val="00AF3633"/>
    <w:rsid w:val="00AF3733"/>
    <w:rsid w:val="00AF37DB"/>
    <w:rsid w:val="00AF396B"/>
    <w:rsid w:val="00AF3A3E"/>
    <w:rsid w:val="00AF48CC"/>
    <w:rsid w:val="00AF5235"/>
    <w:rsid w:val="00AF539E"/>
    <w:rsid w:val="00AF54F5"/>
    <w:rsid w:val="00AF5704"/>
    <w:rsid w:val="00AF5F36"/>
    <w:rsid w:val="00AF6796"/>
    <w:rsid w:val="00AF68B7"/>
    <w:rsid w:val="00AF6B84"/>
    <w:rsid w:val="00AF715A"/>
    <w:rsid w:val="00AF72E6"/>
    <w:rsid w:val="00AF7355"/>
    <w:rsid w:val="00B000BF"/>
    <w:rsid w:val="00B00CDD"/>
    <w:rsid w:val="00B00FA2"/>
    <w:rsid w:val="00B01055"/>
    <w:rsid w:val="00B01632"/>
    <w:rsid w:val="00B01C69"/>
    <w:rsid w:val="00B01E92"/>
    <w:rsid w:val="00B0214E"/>
    <w:rsid w:val="00B0299F"/>
    <w:rsid w:val="00B03230"/>
    <w:rsid w:val="00B03362"/>
    <w:rsid w:val="00B03387"/>
    <w:rsid w:val="00B0350E"/>
    <w:rsid w:val="00B03C82"/>
    <w:rsid w:val="00B03D30"/>
    <w:rsid w:val="00B0410D"/>
    <w:rsid w:val="00B05150"/>
    <w:rsid w:val="00B0519E"/>
    <w:rsid w:val="00B051FF"/>
    <w:rsid w:val="00B05BC9"/>
    <w:rsid w:val="00B06056"/>
    <w:rsid w:val="00B06135"/>
    <w:rsid w:val="00B06205"/>
    <w:rsid w:val="00B06463"/>
    <w:rsid w:val="00B064E8"/>
    <w:rsid w:val="00B06C17"/>
    <w:rsid w:val="00B06D6D"/>
    <w:rsid w:val="00B06E2F"/>
    <w:rsid w:val="00B06ED7"/>
    <w:rsid w:val="00B06F85"/>
    <w:rsid w:val="00B070C4"/>
    <w:rsid w:val="00B0726F"/>
    <w:rsid w:val="00B073FA"/>
    <w:rsid w:val="00B0749F"/>
    <w:rsid w:val="00B078DE"/>
    <w:rsid w:val="00B101BA"/>
    <w:rsid w:val="00B102EC"/>
    <w:rsid w:val="00B10E16"/>
    <w:rsid w:val="00B10E58"/>
    <w:rsid w:val="00B10EE0"/>
    <w:rsid w:val="00B12EC2"/>
    <w:rsid w:val="00B136C8"/>
    <w:rsid w:val="00B137AA"/>
    <w:rsid w:val="00B13F3F"/>
    <w:rsid w:val="00B141DE"/>
    <w:rsid w:val="00B143B5"/>
    <w:rsid w:val="00B14436"/>
    <w:rsid w:val="00B14AD8"/>
    <w:rsid w:val="00B14B95"/>
    <w:rsid w:val="00B14CE0"/>
    <w:rsid w:val="00B1536D"/>
    <w:rsid w:val="00B15E55"/>
    <w:rsid w:val="00B161C2"/>
    <w:rsid w:val="00B1683E"/>
    <w:rsid w:val="00B16A5D"/>
    <w:rsid w:val="00B16CD2"/>
    <w:rsid w:val="00B16DDE"/>
    <w:rsid w:val="00B17379"/>
    <w:rsid w:val="00B17B9C"/>
    <w:rsid w:val="00B204D8"/>
    <w:rsid w:val="00B205B2"/>
    <w:rsid w:val="00B209A2"/>
    <w:rsid w:val="00B20EBC"/>
    <w:rsid w:val="00B21068"/>
    <w:rsid w:val="00B21488"/>
    <w:rsid w:val="00B21645"/>
    <w:rsid w:val="00B217E4"/>
    <w:rsid w:val="00B21B28"/>
    <w:rsid w:val="00B21E37"/>
    <w:rsid w:val="00B21E9A"/>
    <w:rsid w:val="00B22022"/>
    <w:rsid w:val="00B22D53"/>
    <w:rsid w:val="00B23018"/>
    <w:rsid w:val="00B23082"/>
    <w:rsid w:val="00B23B00"/>
    <w:rsid w:val="00B23E43"/>
    <w:rsid w:val="00B24115"/>
    <w:rsid w:val="00B24B9F"/>
    <w:rsid w:val="00B24D5F"/>
    <w:rsid w:val="00B25C96"/>
    <w:rsid w:val="00B25F43"/>
    <w:rsid w:val="00B2605E"/>
    <w:rsid w:val="00B26A39"/>
    <w:rsid w:val="00B26B49"/>
    <w:rsid w:val="00B27D9C"/>
    <w:rsid w:val="00B30798"/>
    <w:rsid w:val="00B3080C"/>
    <w:rsid w:val="00B31542"/>
    <w:rsid w:val="00B3156A"/>
    <w:rsid w:val="00B32098"/>
    <w:rsid w:val="00B32162"/>
    <w:rsid w:val="00B323AF"/>
    <w:rsid w:val="00B32A6E"/>
    <w:rsid w:val="00B32C06"/>
    <w:rsid w:val="00B32EEF"/>
    <w:rsid w:val="00B3389D"/>
    <w:rsid w:val="00B34018"/>
    <w:rsid w:val="00B3419A"/>
    <w:rsid w:val="00B343DD"/>
    <w:rsid w:val="00B34521"/>
    <w:rsid w:val="00B34B24"/>
    <w:rsid w:val="00B34B98"/>
    <w:rsid w:val="00B36717"/>
    <w:rsid w:val="00B36DE4"/>
    <w:rsid w:val="00B37BDC"/>
    <w:rsid w:val="00B40332"/>
    <w:rsid w:val="00B40478"/>
    <w:rsid w:val="00B4047F"/>
    <w:rsid w:val="00B40C01"/>
    <w:rsid w:val="00B41BD9"/>
    <w:rsid w:val="00B41C21"/>
    <w:rsid w:val="00B42337"/>
    <w:rsid w:val="00B43A40"/>
    <w:rsid w:val="00B43C58"/>
    <w:rsid w:val="00B443A2"/>
    <w:rsid w:val="00B4443F"/>
    <w:rsid w:val="00B445CB"/>
    <w:rsid w:val="00B45406"/>
    <w:rsid w:val="00B45965"/>
    <w:rsid w:val="00B45C89"/>
    <w:rsid w:val="00B46021"/>
    <w:rsid w:val="00B461F3"/>
    <w:rsid w:val="00B46280"/>
    <w:rsid w:val="00B468EC"/>
    <w:rsid w:val="00B47031"/>
    <w:rsid w:val="00B47756"/>
    <w:rsid w:val="00B47761"/>
    <w:rsid w:val="00B47DF5"/>
    <w:rsid w:val="00B50063"/>
    <w:rsid w:val="00B50453"/>
    <w:rsid w:val="00B509B2"/>
    <w:rsid w:val="00B50C1A"/>
    <w:rsid w:val="00B511E7"/>
    <w:rsid w:val="00B51594"/>
    <w:rsid w:val="00B51A1B"/>
    <w:rsid w:val="00B51EBF"/>
    <w:rsid w:val="00B52368"/>
    <w:rsid w:val="00B52B82"/>
    <w:rsid w:val="00B52D15"/>
    <w:rsid w:val="00B5300C"/>
    <w:rsid w:val="00B5305F"/>
    <w:rsid w:val="00B53248"/>
    <w:rsid w:val="00B532BC"/>
    <w:rsid w:val="00B534BD"/>
    <w:rsid w:val="00B53D31"/>
    <w:rsid w:val="00B5518A"/>
    <w:rsid w:val="00B5519F"/>
    <w:rsid w:val="00B55A2F"/>
    <w:rsid w:val="00B55D33"/>
    <w:rsid w:val="00B564BD"/>
    <w:rsid w:val="00B5652D"/>
    <w:rsid w:val="00B56540"/>
    <w:rsid w:val="00B56B57"/>
    <w:rsid w:val="00B57EC5"/>
    <w:rsid w:val="00B57F6C"/>
    <w:rsid w:val="00B60DA1"/>
    <w:rsid w:val="00B61223"/>
    <w:rsid w:val="00B6122C"/>
    <w:rsid w:val="00B61273"/>
    <w:rsid w:val="00B61D3E"/>
    <w:rsid w:val="00B61E6E"/>
    <w:rsid w:val="00B628F5"/>
    <w:rsid w:val="00B62AFC"/>
    <w:rsid w:val="00B62E43"/>
    <w:rsid w:val="00B631FC"/>
    <w:rsid w:val="00B63839"/>
    <w:rsid w:val="00B63946"/>
    <w:rsid w:val="00B639F8"/>
    <w:rsid w:val="00B63A3C"/>
    <w:rsid w:val="00B63ACA"/>
    <w:rsid w:val="00B64138"/>
    <w:rsid w:val="00B64962"/>
    <w:rsid w:val="00B652FA"/>
    <w:rsid w:val="00B65954"/>
    <w:rsid w:val="00B65D9B"/>
    <w:rsid w:val="00B66327"/>
    <w:rsid w:val="00B664D7"/>
    <w:rsid w:val="00B67362"/>
    <w:rsid w:val="00B674AB"/>
    <w:rsid w:val="00B675E4"/>
    <w:rsid w:val="00B6771B"/>
    <w:rsid w:val="00B677CB"/>
    <w:rsid w:val="00B67862"/>
    <w:rsid w:val="00B67B7E"/>
    <w:rsid w:val="00B67CFA"/>
    <w:rsid w:val="00B67D03"/>
    <w:rsid w:val="00B67FEB"/>
    <w:rsid w:val="00B7018C"/>
    <w:rsid w:val="00B70476"/>
    <w:rsid w:val="00B70CC1"/>
    <w:rsid w:val="00B710B7"/>
    <w:rsid w:val="00B71874"/>
    <w:rsid w:val="00B71C9F"/>
    <w:rsid w:val="00B71FE0"/>
    <w:rsid w:val="00B72B94"/>
    <w:rsid w:val="00B72CF6"/>
    <w:rsid w:val="00B73A5A"/>
    <w:rsid w:val="00B73F53"/>
    <w:rsid w:val="00B74409"/>
    <w:rsid w:val="00B74583"/>
    <w:rsid w:val="00B75045"/>
    <w:rsid w:val="00B7569E"/>
    <w:rsid w:val="00B756C7"/>
    <w:rsid w:val="00B75D50"/>
    <w:rsid w:val="00B75E61"/>
    <w:rsid w:val="00B76270"/>
    <w:rsid w:val="00B76627"/>
    <w:rsid w:val="00B7748C"/>
    <w:rsid w:val="00B77631"/>
    <w:rsid w:val="00B7778E"/>
    <w:rsid w:val="00B77C69"/>
    <w:rsid w:val="00B77EEE"/>
    <w:rsid w:val="00B77F0F"/>
    <w:rsid w:val="00B77FD4"/>
    <w:rsid w:val="00B80278"/>
    <w:rsid w:val="00B804A4"/>
    <w:rsid w:val="00B808AE"/>
    <w:rsid w:val="00B80B1B"/>
    <w:rsid w:val="00B80C20"/>
    <w:rsid w:val="00B80CC4"/>
    <w:rsid w:val="00B81434"/>
    <w:rsid w:val="00B817A8"/>
    <w:rsid w:val="00B81EAE"/>
    <w:rsid w:val="00B82065"/>
    <w:rsid w:val="00B820DF"/>
    <w:rsid w:val="00B824FD"/>
    <w:rsid w:val="00B8255C"/>
    <w:rsid w:val="00B82AE4"/>
    <w:rsid w:val="00B82C71"/>
    <w:rsid w:val="00B8328F"/>
    <w:rsid w:val="00B83657"/>
    <w:rsid w:val="00B83661"/>
    <w:rsid w:val="00B838A3"/>
    <w:rsid w:val="00B83959"/>
    <w:rsid w:val="00B83B6B"/>
    <w:rsid w:val="00B84056"/>
    <w:rsid w:val="00B843E3"/>
    <w:rsid w:val="00B8479B"/>
    <w:rsid w:val="00B855A5"/>
    <w:rsid w:val="00B8608F"/>
    <w:rsid w:val="00B86635"/>
    <w:rsid w:val="00B86C22"/>
    <w:rsid w:val="00B874DA"/>
    <w:rsid w:val="00B87642"/>
    <w:rsid w:val="00B878DC"/>
    <w:rsid w:val="00B87EBC"/>
    <w:rsid w:val="00B902E1"/>
    <w:rsid w:val="00B90326"/>
    <w:rsid w:val="00B9039A"/>
    <w:rsid w:val="00B903CC"/>
    <w:rsid w:val="00B90E4D"/>
    <w:rsid w:val="00B9159C"/>
    <w:rsid w:val="00B918CC"/>
    <w:rsid w:val="00B919B8"/>
    <w:rsid w:val="00B92139"/>
    <w:rsid w:val="00B9242B"/>
    <w:rsid w:val="00B92AD3"/>
    <w:rsid w:val="00B92C03"/>
    <w:rsid w:val="00B93004"/>
    <w:rsid w:val="00B93619"/>
    <w:rsid w:val="00B939AB"/>
    <w:rsid w:val="00B94F91"/>
    <w:rsid w:val="00B9524F"/>
    <w:rsid w:val="00B9581E"/>
    <w:rsid w:val="00B96598"/>
    <w:rsid w:val="00B96E96"/>
    <w:rsid w:val="00B97046"/>
    <w:rsid w:val="00B970E2"/>
    <w:rsid w:val="00B9746B"/>
    <w:rsid w:val="00B97CB7"/>
    <w:rsid w:val="00B97FDA"/>
    <w:rsid w:val="00BA04E5"/>
    <w:rsid w:val="00BA0673"/>
    <w:rsid w:val="00BA0E36"/>
    <w:rsid w:val="00BA0E81"/>
    <w:rsid w:val="00BA1DD3"/>
    <w:rsid w:val="00BA1FCC"/>
    <w:rsid w:val="00BA2048"/>
    <w:rsid w:val="00BA2146"/>
    <w:rsid w:val="00BA22E1"/>
    <w:rsid w:val="00BA249A"/>
    <w:rsid w:val="00BA30C4"/>
    <w:rsid w:val="00BA3109"/>
    <w:rsid w:val="00BA32C3"/>
    <w:rsid w:val="00BA32E8"/>
    <w:rsid w:val="00BA346A"/>
    <w:rsid w:val="00BA4548"/>
    <w:rsid w:val="00BA46DD"/>
    <w:rsid w:val="00BA4AE1"/>
    <w:rsid w:val="00BA4C8D"/>
    <w:rsid w:val="00BA521D"/>
    <w:rsid w:val="00BA55B8"/>
    <w:rsid w:val="00BA5D8A"/>
    <w:rsid w:val="00BA5E63"/>
    <w:rsid w:val="00BA5E87"/>
    <w:rsid w:val="00BA6348"/>
    <w:rsid w:val="00BA6EAA"/>
    <w:rsid w:val="00BA703A"/>
    <w:rsid w:val="00BA7316"/>
    <w:rsid w:val="00BA7813"/>
    <w:rsid w:val="00BA783E"/>
    <w:rsid w:val="00BA7AEC"/>
    <w:rsid w:val="00BA7B07"/>
    <w:rsid w:val="00BB0134"/>
    <w:rsid w:val="00BB03B3"/>
    <w:rsid w:val="00BB085C"/>
    <w:rsid w:val="00BB0988"/>
    <w:rsid w:val="00BB0B13"/>
    <w:rsid w:val="00BB0B50"/>
    <w:rsid w:val="00BB0BB6"/>
    <w:rsid w:val="00BB0BEA"/>
    <w:rsid w:val="00BB0FEB"/>
    <w:rsid w:val="00BB1263"/>
    <w:rsid w:val="00BB16FE"/>
    <w:rsid w:val="00BB1A38"/>
    <w:rsid w:val="00BB1BEE"/>
    <w:rsid w:val="00BB1C5B"/>
    <w:rsid w:val="00BB1D0E"/>
    <w:rsid w:val="00BB1E78"/>
    <w:rsid w:val="00BB23C5"/>
    <w:rsid w:val="00BB2873"/>
    <w:rsid w:val="00BB355C"/>
    <w:rsid w:val="00BB3AB0"/>
    <w:rsid w:val="00BB3CF6"/>
    <w:rsid w:val="00BB4069"/>
    <w:rsid w:val="00BB41DC"/>
    <w:rsid w:val="00BB41E2"/>
    <w:rsid w:val="00BB4278"/>
    <w:rsid w:val="00BB4C4A"/>
    <w:rsid w:val="00BB4D03"/>
    <w:rsid w:val="00BB4F49"/>
    <w:rsid w:val="00BB5F42"/>
    <w:rsid w:val="00BB66C7"/>
    <w:rsid w:val="00BB66CF"/>
    <w:rsid w:val="00BB67AA"/>
    <w:rsid w:val="00BB6F43"/>
    <w:rsid w:val="00BB6FF8"/>
    <w:rsid w:val="00BB73AF"/>
    <w:rsid w:val="00BB74F5"/>
    <w:rsid w:val="00BB790E"/>
    <w:rsid w:val="00BB7E7D"/>
    <w:rsid w:val="00BC052A"/>
    <w:rsid w:val="00BC064D"/>
    <w:rsid w:val="00BC084F"/>
    <w:rsid w:val="00BC09BD"/>
    <w:rsid w:val="00BC0B22"/>
    <w:rsid w:val="00BC0B3B"/>
    <w:rsid w:val="00BC0BA5"/>
    <w:rsid w:val="00BC1491"/>
    <w:rsid w:val="00BC1D85"/>
    <w:rsid w:val="00BC2279"/>
    <w:rsid w:val="00BC2928"/>
    <w:rsid w:val="00BC2955"/>
    <w:rsid w:val="00BC2C9D"/>
    <w:rsid w:val="00BC2D01"/>
    <w:rsid w:val="00BC2F26"/>
    <w:rsid w:val="00BC3119"/>
    <w:rsid w:val="00BC43E8"/>
    <w:rsid w:val="00BC4926"/>
    <w:rsid w:val="00BC4A94"/>
    <w:rsid w:val="00BC4BA0"/>
    <w:rsid w:val="00BC4C73"/>
    <w:rsid w:val="00BC524F"/>
    <w:rsid w:val="00BC6ADD"/>
    <w:rsid w:val="00BC6CE1"/>
    <w:rsid w:val="00BC7037"/>
    <w:rsid w:val="00BC70A1"/>
    <w:rsid w:val="00BC7DB0"/>
    <w:rsid w:val="00BD03EC"/>
    <w:rsid w:val="00BD075C"/>
    <w:rsid w:val="00BD0D0F"/>
    <w:rsid w:val="00BD2418"/>
    <w:rsid w:val="00BD248B"/>
    <w:rsid w:val="00BD2B97"/>
    <w:rsid w:val="00BD2C35"/>
    <w:rsid w:val="00BD3285"/>
    <w:rsid w:val="00BD3401"/>
    <w:rsid w:val="00BD3486"/>
    <w:rsid w:val="00BD388B"/>
    <w:rsid w:val="00BD39D1"/>
    <w:rsid w:val="00BD3B28"/>
    <w:rsid w:val="00BD3F92"/>
    <w:rsid w:val="00BD49A3"/>
    <w:rsid w:val="00BD49C7"/>
    <w:rsid w:val="00BD55EF"/>
    <w:rsid w:val="00BD5D6D"/>
    <w:rsid w:val="00BD6866"/>
    <w:rsid w:val="00BD6A4C"/>
    <w:rsid w:val="00BD6E8F"/>
    <w:rsid w:val="00BD71C7"/>
    <w:rsid w:val="00BD7411"/>
    <w:rsid w:val="00BD7B94"/>
    <w:rsid w:val="00BE088E"/>
    <w:rsid w:val="00BE08E8"/>
    <w:rsid w:val="00BE0999"/>
    <w:rsid w:val="00BE0BA4"/>
    <w:rsid w:val="00BE0F5C"/>
    <w:rsid w:val="00BE1007"/>
    <w:rsid w:val="00BE117A"/>
    <w:rsid w:val="00BE12F5"/>
    <w:rsid w:val="00BE1573"/>
    <w:rsid w:val="00BE1668"/>
    <w:rsid w:val="00BE1804"/>
    <w:rsid w:val="00BE1B7E"/>
    <w:rsid w:val="00BE1DEC"/>
    <w:rsid w:val="00BE1E1A"/>
    <w:rsid w:val="00BE1E6B"/>
    <w:rsid w:val="00BE30EA"/>
    <w:rsid w:val="00BE3441"/>
    <w:rsid w:val="00BE39FD"/>
    <w:rsid w:val="00BE3B18"/>
    <w:rsid w:val="00BE4120"/>
    <w:rsid w:val="00BE4B9A"/>
    <w:rsid w:val="00BE4D56"/>
    <w:rsid w:val="00BE55A5"/>
    <w:rsid w:val="00BE6121"/>
    <w:rsid w:val="00BE6476"/>
    <w:rsid w:val="00BE65C3"/>
    <w:rsid w:val="00BE68D3"/>
    <w:rsid w:val="00BE6AF2"/>
    <w:rsid w:val="00BE6DC7"/>
    <w:rsid w:val="00BE7111"/>
    <w:rsid w:val="00BE7659"/>
    <w:rsid w:val="00BF0346"/>
    <w:rsid w:val="00BF04DD"/>
    <w:rsid w:val="00BF096C"/>
    <w:rsid w:val="00BF0A66"/>
    <w:rsid w:val="00BF1018"/>
    <w:rsid w:val="00BF1908"/>
    <w:rsid w:val="00BF1B93"/>
    <w:rsid w:val="00BF2DC1"/>
    <w:rsid w:val="00BF34E3"/>
    <w:rsid w:val="00BF3547"/>
    <w:rsid w:val="00BF397C"/>
    <w:rsid w:val="00BF3991"/>
    <w:rsid w:val="00BF3CA1"/>
    <w:rsid w:val="00BF3EEA"/>
    <w:rsid w:val="00BF480E"/>
    <w:rsid w:val="00BF4B57"/>
    <w:rsid w:val="00BF4ED4"/>
    <w:rsid w:val="00BF4F9E"/>
    <w:rsid w:val="00BF51AB"/>
    <w:rsid w:val="00BF57D2"/>
    <w:rsid w:val="00BF6141"/>
    <w:rsid w:val="00BF6408"/>
    <w:rsid w:val="00BF6481"/>
    <w:rsid w:val="00BF6907"/>
    <w:rsid w:val="00BF6997"/>
    <w:rsid w:val="00BF6A71"/>
    <w:rsid w:val="00BF6BCA"/>
    <w:rsid w:val="00BF6EF4"/>
    <w:rsid w:val="00BF6FC9"/>
    <w:rsid w:val="00BF70E6"/>
    <w:rsid w:val="00BF72BE"/>
    <w:rsid w:val="00BF73D7"/>
    <w:rsid w:val="00C013C4"/>
    <w:rsid w:val="00C01BC1"/>
    <w:rsid w:val="00C01C98"/>
    <w:rsid w:val="00C020C6"/>
    <w:rsid w:val="00C026BF"/>
    <w:rsid w:val="00C02923"/>
    <w:rsid w:val="00C03215"/>
    <w:rsid w:val="00C036C9"/>
    <w:rsid w:val="00C03AC3"/>
    <w:rsid w:val="00C03AFF"/>
    <w:rsid w:val="00C03BAF"/>
    <w:rsid w:val="00C03C58"/>
    <w:rsid w:val="00C03DB5"/>
    <w:rsid w:val="00C0421A"/>
    <w:rsid w:val="00C04C3D"/>
    <w:rsid w:val="00C04D23"/>
    <w:rsid w:val="00C04EA9"/>
    <w:rsid w:val="00C04FE1"/>
    <w:rsid w:val="00C0539B"/>
    <w:rsid w:val="00C054A2"/>
    <w:rsid w:val="00C056C7"/>
    <w:rsid w:val="00C05CA1"/>
    <w:rsid w:val="00C068D6"/>
    <w:rsid w:val="00C06A52"/>
    <w:rsid w:val="00C07E63"/>
    <w:rsid w:val="00C1009C"/>
    <w:rsid w:val="00C1057A"/>
    <w:rsid w:val="00C10C25"/>
    <w:rsid w:val="00C1127A"/>
    <w:rsid w:val="00C11353"/>
    <w:rsid w:val="00C119A1"/>
    <w:rsid w:val="00C12084"/>
    <w:rsid w:val="00C1231A"/>
    <w:rsid w:val="00C12793"/>
    <w:rsid w:val="00C12AD1"/>
    <w:rsid w:val="00C12D61"/>
    <w:rsid w:val="00C12D88"/>
    <w:rsid w:val="00C12E8E"/>
    <w:rsid w:val="00C1350D"/>
    <w:rsid w:val="00C13A4F"/>
    <w:rsid w:val="00C13B6F"/>
    <w:rsid w:val="00C13D44"/>
    <w:rsid w:val="00C143ED"/>
    <w:rsid w:val="00C14F78"/>
    <w:rsid w:val="00C15250"/>
    <w:rsid w:val="00C161CA"/>
    <w:rsid w:val="00C1635C"/>
    <w:rsid w:val="00C16A3F"/>
    <w:rsid w:val="00C16C01"/>
    <w:rsid w:val="00C16E53"/>
    <w:rsid w:val="00C16FC1"/>
    <w:rsid w:val="00C1710B"/>
    <w:rsid w:val="00C17931"/>
    <w:rsid w:val="00C17A20"/>
    <w:rsid w:val="00C17CD2"/>
    <w:rsid w:val="00C209D9"/>
    <w:rsid w:val="00C20CEE"/>
    <w:rsid w:val="00C20EA4"/>
    <w:rsid w:val="00C20F9D"/>
    <w:rsid w:val="00C21204"/>
    <w:rsid w:val="00C21231"/>
    <w:rsid w:val="00C217A3"/>
    <w:rsid w:val="00C21EE4"/>
    <w:rsid w:val="00C21FCD"/>
    <w:rsid w:val="00C221E1"/>
    <w:rsid w:val="00C22AEF"/>
    <w:rsid w:val="00C23510"/>
    <w:rsid w:val="00C2382C"/>
    <w:rsid w:val="00C23E2D"/>
    <w:rsid w:val="00C24D8F"/>
    <w:rsid w:val="00C25075"/>
    <w:rsid w:val="00C253D3"/>
    <w:rsid w:val="00C254B0"/>
    <w:rsid w:val="00C25614"/>
    <w:rsid w:val="00C256D5"/>
    <w:rsid w:val="00C25D3C"/>
    <w:rsid w:val="00C25DBB"/>
    <w:rsid w:val="00C25F1B"/>
    <w:rsid w:val="00C2619A"/>
    <w:rsid w:val="00C27037"/>
    <w:rsid w:val="00C27336"/>
    <w:rsid w:val="00C2748F"/>
    <w:rsid w:val="00C27CE2"/>
    <w:rsid w:val="00C304E0"/>
    <w:rsid w:val="00C30B0E"/>
    <w:rsid w:val="00C31572"/>
    <w:rsid w:val="00C31745"/>
    <w:rsid w:val="00C317D2"/>
    <w:rsid w:val="00C31AC7"/>
    <w:rsid w:val="00C31ACC"/>
    <w:rsid w:val="00C329B5"/>
    <w:rsid w:val="00C33202"/>
    <w:rsid w:val="00C3326A"/>
    <w:rsid w:val="00C33A9A"/>
    <w:rsid w:val="00C33AF7"/>
    <w:rsid w:val="00C34008"/>
    <w:rsid w:val="00C34186"/>
    <w:rsid w:val="00C34A32"/>
    <w:rsid w:val="00C34F73"/>
    <w:rsid w:val="00C34FD9"/>
    <w:rsid w:val="00C35931"/>
    <w:rsid w:val="00C361EE"/>
    <w:rsid w:val="00C3625F"/>
    <w:rsid w:val="00C36F37"/>
    <w:rsid w:val="00C3731F"/>
    <w:rsid w:val="00C37532"/>
    <w:rsid w:val="00C37923"/>
    <w:rsid w:val="00C37DC4"/>
    <w:rsid w:val="00C409C9"/>
    <w:rsid w:val="00C40B4F"/>
    <w:rsid w:val="00C40C45"/>
    <w:rsid w:val="00C41506"/>
    <w:rsid w:val="00C415D6"/>
    <w:rsid w:val="00C416F8"/>
    <w:rsid w:val="00C42F25"/>
    <w:rsid w:val="00C43426"/>
    <w:rsid w:val="00C43AA8"/>
    <w:rsid w:val="00C43D3E"/>
    <w:rsid w:val="00C43D60"/>
    <w:rsid w:val="00C43F90"/>
    <w:rsid w:val="00C44906"/>
    <w:rsid w:val="00C4504D"/>
    <w:rsid w:val="00C45370"/>
    <w:rsid w:val="00C45D30"/>
    <w:rsid w:val="00C4634C"/>
    <w:rsid w:val="00C46832"/>
    <w:rsid w:val="00C468CF"/>
    <w:rsid w:val="00C46AA8"/>
    <w:rsid w:val="00C47DFA"/>
    <w:rsid w:val="00C500E2"/>
    <w:rsid w:val="00C5031E"/>
    <w:rsid w:val="00C5058B"/>
    <w:rsid w:val="00C50845"/>
    <w:rsid w:val="00C50E64"/>
    <w:rsid w:val="00C50FCB"/>
    <w:rsid w:val="00C51107"/>
    <w:rsid w:val="00C5114D"/>
    <w:rsid w:val="00C523AE"/>
    <w:rsid w:val="00C52A0B"/>
    <w:rsid w:val="00C52F8F"/>
    <w:rsid w:val="00C52FD8"/>
    <w:rsid w:val="00C5312F"/>
    <w:rsid w:val="00C53358"/>
    <w:rsid w:val="00C539CC"/>
    <w:rsid w:val="00C53F4A"/>
    <w:rsid w:val="00C5435D"/>
    <w:rsid w:val="00C54E94"/>
    <w:rsid w:val="00C5519E"/>
    <w:rsid w:val="00C5526A"/>
    <w:rsid w:val="00C55863"/>
    <w:rsid w:val="00C558B9"/>
    <w:rsid w:val="00C55A47"/>
    <w:rsid w:val="00C56497"/>
    <w:rsid w:val="00C569F4"/>
    <w:rsid w:val="00C57229"/>
    <w:rsid w:val="00C57637"/>
    <w:rsid w:val="00C57826"/>
    <w:rsid w:val="00C60862"/>
    <w:rsid w:val="00C61700"/>
    <w:rsid w:val="00C6170E"/>
    <w:rsid w:val="00C61B84"/>
    <w:rsid w:val="00C61CD3"/>
    <w:rsid w:val="00C61F81"/>
    <w:rsid w:val="00C62210"/>
    <w:rsid w:val="00C6264B"/>
    <w:rsid w:val="00C627A8"/>
    <w:rsid w:val="00C62C6A"/>
    <w:rsid w:val="00C6305D"/>
    <w:rsid w:val="00C63191"/>
    <w:rsid w:val="00C6441A"/>
    <w:rsid w:val="00C64900"/>
    <w:rsid w:val="00C64B3E"/>
    <w:rsid w:val="00C6514A"/>
    <w:rsid w:val="00C656B0"/>
    <w:rsid w:val="00C66248"/>
    <w:rsid w:val="00C663A2"/>
    <w:rsid w:val="00C6694B"/>
    <w:rsid w:val="00C6699C"/>
    <w:rsid w:val="00C671BE"/>
    <w:rsid w:val="00C67447"/>
    <w:rsid w:val="00C67562"/>
    <w:rsid w:val="00C6758B"/>
    <w:rsid w:val="00C67760"/>
    <w:rsid w:val="00C67796"/>
    <w:rsid w:val="00C67E9C"/>
    <w:rsid w:val="00C67FF2"/>
    <w:rsid w:val="00C700FB"/>
    <w:rsid w:val="00C70163"/>
    <w:rsid w:val="00C7031B"/>
    <w:rsid w:val="00C708A0"/>
    <w:rsid w:val="00C717CB"/>
    <w:rsid w:val="00C71C00"/>
    <w:rsid w:val="00C72409"/>
    <w:rsid w:val="00C7245A"/>
    <w:rsid w:val="00C72732"/>
    <w:rsid w:val="00C7284D"/>
    <w:rsid w:val="00C72938"/>
    <w:rsid w:val="00C72D58"/>
    <w:rsid w:val="00C72FF0"/>
    <w:rsid w:val="00C73000"/>
    <w:rsid w:val="00C73256"/>
    <w:rsid w:val="00C733A2"/>
    <w:rsid w:val="00C7361A"/>
    <w:rsid w:val="00C73C91"/>
    <w:rsid w:val="00C73E29"/>
    <w:rsid w:val="00C7424D"/>
    <w:rsid w:val="00C749AC"/>
    <w:rsid w:val="00C74A9E"/>
    <w:rsid w:val="00C74EB0"/>
    <w:rsid w:val="00C75458"/>
    <w:rsid w:val="00C75563"/>
    <w:rsid w:val="00C756BF"/>
    <w:rsid w:val="00C75C81"/>
    <w:rsid w:val="00C7786D"/>
    <w:rsid w:val="00C77B02"/>
    <w:rsid w:val="00C77DD2"/>
    <w:rsid w:val="00C77F46"/>
    <w:rsid w:val="00C80D34"/>
    <w:rsid w:val="00C80E39"/>
    <w:rsid w:val="00C80EED"/>
    <w:rsid w:val="00C80FBC"/>
    <w:rsid w:val="00C8152F"/>
    <w:rsid w:val="00C81E40"/>
    <w:rsid w:val="00C827D8"/>
    <w:rsid w:val="00C82D01"/>
    <w:rsid w:val="00C82E33"/>
    <w:rsid w:val="00C82FA3"/>
    <w:rsid w:val="00C830FB"/>
    <w:rsid w:val="00C83626"/>
    <w:rsid w:val="00C83677"/>
    <w:rsid w:val="00C83A3F"/>
    <w:rsid w:val="00C83FDD"/>
    <w:rsid w:val="00C84079"/>
    <w:rsid w:val="00C84AA1"/>
    <w:rsid w:val="00C84EFD"/>
    <w:rsid w:val="00C853EF"/>
    <w:rsid w:val="00C855BA"/>
    <w:rsid w:val="00C85633"/>
    <w:rsid w:val="00C85704"/>
    <w:rsid w:val="00C85788"/>
    <w:rsid w:val="00C85B18"/>
    <w:rsid w:val="00C85BD0"/>
    <w:rsid w:val="00C85E0D"/>
    <w:rsid w:val="00C85E86"/>
    <w:rsid w:val="00C85EC3"/>
    <w:rsid w:val="00C85FF7"/>
    <w:rsid w:val="00C86458"/>
    <w:rsid w:val="00C867E4"/>
    <w:rsid w:val="00C86885"/>
    <w:rsid w:val="00C86AF2"/>
    <w:rsid w:val="00C86C60"/>
    <w:rsid w:val="00C86DE4"/>
    <w:rsid w:val="00C86EE6"/>
    <w:rsid w:val="00C87155"/>
    <w:rsid w:val="00C8761A"/>
    <w:rsid w:val="00C8776E"/>
    <w:rsid w:val="00C902B8"/>
    <w:rsid w:val="00C903FC"/>
    <w:rsid w:val="00C90B90"/>
    <w:rsid w:val="00C915BF"/>
    <w:rsid w:val="00C917B0"/>
    <w:rsid w:val="00C917E8"/>
    <w:rsid w:val="00C91942"/>
    <w:rsid w:val="00C91D65"/>
    <w:rsid w:val="00C92424"/>
    <w:rsid w:val="00C924D6"/>
    <w:rsid w:val="00C92BE0"/>
    <w:rsid w:val="00C92C08"/>
    <w:rsid w:val="00C92FFD"/>
    <w:rsid w:val="00C931BF"/>
    <w:rsid w:val="00C93268"/>
    <w:rsid w:val="00C94113"/>
    <w:rsid w:val="00C94645"/>
    <w:rsid w:val="00C94790"/>
    <w:rsid w:val="00C9488C"/>
    <w:rsid w:val="00C948D4"/>
    <w:rsid w:val="00C95556"/>
    <w:rsid w:val="00C95622"/>
    <w:rsid w:val="00C95FC9"/>
    <w:rsid w:val="00C960BA"/>
    <w:rsid w:val="00C96403"/>
    <w:rsid w:val="00C96560"/>
    <w:rsid w:val="00C9690B"/>
    <w:rsid w:val="00C96B3D"/>
    <w:rsid w:val="00C97061"/>
    <w:rsid w:val="00C97348"/>
    <w:rsid w:val="00C97970"/>
    <w:rsid w:val="00CA020D"/>
    <w:rsid w:val="00CA05DF"/>
    <w:rsid w:val="00CA07E8"/>
    <w:rsid w:val="00CA1BBE"/>
    <w:rsid w:val="00CA38AD"/>
    <w:rsid w:val="00CA3BAC"/>
    <w:rsid w:val="00CA3D0F"/>
    <w:rsid w:val="00CA412C"/>
    <w:rsid w:val="00CA44C5"/>
    <w:rsid w:val="00CA477C"/>
    <w:rsid w:val="00CA4854"/>
    <w:rsid w:val="00CA4B0C"/>
    <w:rsid w:val="00CA4CF2"/>
    <w:rsid w:val="00CA4D2E"/>
    <w:rsid w:val="00CA5500"/>
    <w:rsid w:val="00CA5519"/>
    <w:rsid w:val="00CA56D0"/>
    <w:rsid w:val="00CA60E3"/>
    <w:rsid w:val="00CA6727"/>
    <w:rsid w:val="00CA6770"/>
    <w:rsid w:val="00CA71E1"/>
    <w:rsid w:val="00CA7F5B"/>
    <w:rsid w:val="00CB036C"/>
    <w:rsid w:val="00CB0BFC"/>
    <w:rsid w:val="00CB0E5A"/>
    <w:rsid w:val="00CB125A"/>
    <w:rsid w:val="00CB1953"/>
    <w:rsid w:val="00CB1DC9"/>
    <w:rsid w:val="00CB207D"/>
    <w:rsid w:val="00CB2298"/>
    <w:rsid w:val="00CB27DB"/>
    <w:rsid w:val="00CB2B0A"/>
    <w:rsid w:val="00CB3879"/>
    <w:rsid w:val="00CB3988"/>
    <w:rsid w:val="00CB3B27"/>
    <w:rsid w:val="00CB3C29"/>
    <w:rsid w:val="00CB3D01"/>
    <w:rsid w:val="00CB3D3B"/>
    <w:rsid w:val="00CB3F49"/>
    <w:rsid w:val="00CB5040"/>
    <w:rsid w:val="00CB50C8"/>
    <w:rsid w:val="00CB51A6"/>
    <w:rsid w:val="00CB52D8"/>
    <w:rsid w:val="00CB5921"/>
    <w:rsid w:val="00CB59B9"/>
    <w:rsid w:val="00CB5F34"/>
    <w:rsid w:val="00CB5F54"/>
    <w:rsid w:val="00CB6356"/>
    <w:rsid w:val="00CB658D"/>
    <w:rsid w:val="00CB666D"/>
    <w:rsid w:val="00CB71B1"/>
    <w:rsid w:val="00CB7D6B"/>
    <w:rsid w:val="00CC0431"/>
    <w:rsid w:val="00CC0A26"/>
    <w:rsid w:val="00CC11AE"/>
    <w:rsid w:val="00CC1415"/>
    <w:rsid w:val="00CC1D74"/>
    <w:rsid w:val="00CC1F9C"/>
    <w:rsid w:val="00CC2098"/>
    <w:rsid w:val="00CC24A1"/>
    <w:rsid w:val="00CC270F"/>
    <w:rsid w:val="00CC287D"/>
    <w:rsid w:val="00CC2CDD"/>
    <w:rsid w:val="00CC31BB"/>
    <w:rsid w:val="00CC3544"/>
    <w:rsid w:val="00CC3607"/>
    <w:rsid w:val="00CC3D27"/>
    <w:rsid w:val="00CC3DE4"/>
    <w:rsid w:val="00CC3E07"/>
    <w:rsid w:val="00CC4130"/>
    <w:rsid w:val="00CC41E2"/>
    <w:rsid w:val="00CC4768"/>
    <w:rsid w:val="00CC48E8"/>
    <w:rsid w:val="00CC4CF7"/>
    <w:rsid w:val="00CC4E50"/>
    <w:rsid w:val="00CC555A"/>
    <w:rsid w:val="00CC5AB5"/>
    <w:rsid w:val="00CC6065"/>
    <w:rsid w:val="00CC619A"/>
    <w:rsid w:val="00CC650D"/>
    <w:rsid w:val="00CC6A3B"/>
    <w:rsid w:val="00CC6E83"/>
    <w:rsid w:val="00CC6F6A"/>
    <w:rsid w:val="00CC78E0"/>
    <w:rsid w:val="00CC7970"/>
    <w:rsid w:val="00CC7A19"/>
    <w:rsid w:val="00CC7BCA"/>
    <w:rsid w:val="00CD0105"/>
    <w:rsid w:val="00CD04A7"/>
    <w:rsid w:val="00CD05E5"/>
    <w:rsid w:val="00CD067C"/>
    <w:rsid w:val="00CD06A6"/>
    <w:rsid w:val="00CD0786"/>
    <w:rsid w:val="00CD2453"/>
    <w:rsid w:val="00CD2819"/>
    <w:rsid w:val="00CD31DE"/>
    <w:rsid w:val="00CD34F8"/>
    <w:rsid w:val="00CD35CD"/>
    <w:rsid w:val="00CD3DD2"/>
    <w:rsid w:val="00CD3F4E"/>
    <w:rsid w:val="00CD460B"/>
    <w:rsid w:val="00CD46BB"/>
    <w:rsid w:val="00CD4ABE"/>
    <w:rsid w:val="00CD4D6C"/>
    <w:rsid w:val="00CD5031"/>
    <w:rsid w:val="00CD50D5"/>
    <w:rsid w:val="00CD61EF"/>
    <w:rsid w:val="00CD6302"/>
    <w:rsid w:val="00CD6BD1"/>
    <w:rsid w:val="00CD6DB2"/>
    <w:rsid w:val="00CD713C"/>
    <w:rsid w:val="00CD74AC"/>
    <w:rsid w:val="00CD754D"/>
    <w:rsid w:val="00CD7B45"/>
    <w:rsid w:val="00CE0209"/>
    <w:rsid w:val="00CE0256"/>
    <w:rsid w:val="00CE078E"/>
    <w:rsid w:val="00CE0E4D"/>
    <w:rsid w:val="00CE1268"/>
    <w:rsid w:val="00CE1890"/>
    <w:rsid w:val="00CE1F79"/>
    <w:rsid w:val="00CE3301"/>
    <w:rsid w:val="00CE33CB"/>
    <w:rsid w:val="00CE394D"/>
    <w:rsid w:val="00CE3DB8"/>
    <w:rsid w:val="00CE437D"/>
    <w:rsid w:val="00CE461D"/>
    <w:rsid w:val="00CE4641"/>
    <w:rsid w:val="00CE4AFD"/>
    <w:rsid w:val="00CE4CF3"/>
    <w:rsid w:val="00CE5E40"/>
    <w:rsid w:val="00CE5F4D"/>
    <w:rsid w:val="00CE6018"/>
    <w:rsid w:val="00CE62BC"/>
    <w:rsid w:val="00CE642E"/>
    <w:rsid w:val="00CE6E74"/>
    <w:rsid w:val="00CE6EE1"/>
    <w:rsid w:val="00CE6F34"/>
    <w:rsid w:val="00CE76F1"/>
    <w:rsid w:val="00CE7702"/>
    <w:rsid w:val="00CE7821"/>
    <w:rsid w:val="00CE785B"/>
    <w:rsid w:val="00CE7A0E"/>
    <w:rsid w:val="00CE7A37"/>
    <w:rsid w:val="00CE7BB6"/>
    <w:rsid w:val="00CE7D1C"/>
    <w:rsid w:val="00CF034B"/>
    <w:rsid w:val="00CF0CBF"/>
    <w:rsid w:val="00CF0F5F"/>
    <w:rsid w:val="00CF13EE"/>
    <w:rsid w:val="00CF1440"/>
    <w:rsid w:val="00CF21E1"/>
    <w:rsid w:val="00CF240D"/>
    <w:rsid w:val="00CF24A4"/>
    <w:rsid w:val="00CF2863"/>
    <w:rsid w:val="00CF304B"/>
    <w:rsid w:val="00CF37C3"/>
    <w:rsid w:val="00CF3BB8"/>
    <w:rsid w:val="00CF4049"/>
    <w:rsid w:val="00CF4399"/>
    <w:rsid w:val="00CF4800"/>
    <w:rsid w:val="00CF4D29"/>
    <w:rsid w:val="00CF5392"/>
    <w:rsid w:val="00CF5462"/>
    <w:rsid w:val="00CF572B"/>
    <w:rsid w:val="00CF61A7"/>
    <w:rsid w:val="00CF6996"/>
    <w:rsid w:val="00CF6F7C"/>
    <w:rsid w:val="00CF748B"/>
    <w:rsid w:val="00CF7494"/>
    <w:rsid w:val="00CF783B"/>
    <w:rsid w:val="00CF78A7"/>
    <w:rsid w:val="00CF78F8"/>
    <w:rsid w:val="00CF7A99"/>
    <w:rsid w:val="00CF7B32"/>
    <w:rsid w:val="00CF7F87"/>
    <w:rsid w:val="00D00506"/>
    <w:rsid w:val="00D0057C"/>
    <w:rsid w:val="00D00BB2"/>
    <w:rsid w:val="00D02013"/>
    <w:rsid w:val="00D02885"/>
    <w:rsid w:val="00D0290B"/>
    <w:rsid w:val="00D02C43"/>
    <w:rsid w:val="00D02C75"/>
    <w:rsid w:val="00D02F31"/>
    <w:rsid w:val="00D03075"/>
    <w:rsid w:val="00D03198"/>
    <w:rsid w:val="00D03294"/>
    <w:rsid w:val="00D03500"/>
    <w:rsid w:val="00D04BA3"/>
    <w:rsid w:val="00D05247"/>
    <w:rsid w:val="00D055BB"/>
    <w:rsid w:val="00D061E1"/>
    <w:rsid w:val="00D0627C"/>
    <w:rsid w:val="00D07DAA"/>
    <w:rsid w:val="00D10711"/>
    <w:rsid w:val="00D1071B"/>
    <w:rsid w:val="00D10B2A"/>
    <w:rsid w:val="00D10C76"/>
    <w:rsid w:val="00D10D1C"/>
    <w:rsid w:val="00D10DBF"/>
    <w:rsid w:val="00D11F60"/>
    <w:rsid w:val="00D12016"/>
    <w:rsid w:val="00D1221D"/>
    <w:rsid w:val="00D1225A"/>
    <w:rsid w:val="00D128FA"/>
    <w:rsid w:val="00D12918"/>
    <w:rsid w:val="00D1291A"/>
    <w:rsid w:val="00D12AE9"/>
    <w:rsid w:val="00D13022"/>
    <w:rsid w:val="00D13335"/>
    <w:rsid w:val="00D1369E"/>
    <w:rsid w:val="00D137B3"/>
    <w:rsid w:val="00D139A7"/>
    <w:rsid w:val="00D13CF6"/>
    <w:rsid w:val="00D146F1"/>
    <w:rsid w:val="00D14A4E"/>
    <w:rsid w:val="00D14AEF"/>
    <w:rsid w:val="00D14EA0"/>
    <w:rsid w:val="00D15500"/>
    <w:rsid w:val="00D155E4"/>
    <w:rsid w:val="00D1572D"/>
    <w:rsid w:val="00D158D5"/>
    <w:rsid w:val="00D15A6E"/>
    <w:rsid w:val="00D15CCC"/>
    <w:rsid w:val="00D16220"/>
    <w:rsid w:val="00D166DC"/>
    <w:rsid w:val="00D16D99"/>
    <w:rsid w:val="00D202B4"/>
    <w:rsid w:val="00D203D4"/>
    <w:rsid w:val="00D2064E"/>
    <w:rsid w:val="00D20700"/>
    <w:rsid w:val="00D221C1"/>
    <w:rsid w:val="00D22307"/>
    <w:rsid w:val="00D2230B"/>
    <w:rsid w:val="00D22F7C"/>
    <w:rsid w:val="00D22FF3"/>
    <w:rsid w:val="00D2316A"/>
    <w:rsid w:val="00D232AA"/>
    <w:rsid w:val="00D23AEB"/>
    <w:rsid w:val="00D23CFC"/>
    <w:rsid w:val="00D24915"/>
    <w:rsid w:val="00D24BB1"/>
    <w:rsid w:val="00D24E43"/>
    <w:rsid w:val="00D24E6C"/>
    <w:rsid w:val="00D24E9F"/>
    <w:rsid w:val="00D25770"/>
    <w:rsid w:val="00D25DE6"/>
    <w:rsid w:val="00D2607C"/>
    <w:rsid w:val="00D2608D"/>
    <w:rsid w:val="00D2637E"/>
    <w:rsid w:val="00D265A9"/>
    <w:rsid w:val="00D26A29"/>
    <w:rsid w:val="00D2702D"/>
    <w:rsid w:val="00D27078"/>
    <w:rsid w:val="00D27269"/>
    <w:rsid w:val="00D27813"/>
    <w:rsid w:val="00D27827"/>
    <w:rsid w:val="00D27A1A"/>
    <w:rsid w:val="00D303D1"/>
    <w:rsid w:val="00D3077E"/>
    <w:rsid w:val="00D30898"/>
    <w:rsid w:val="00D30C8F"/>
    <w:rsid w:val="00D3101D"/>
    <w:rsid w:val="00D31821"/>
    <w:rsid w:val="00D31979"/>
    <w:rsid w:val="00D31EB3"/>
    <w:rsid w:val="00D32665"/>
    <w:rsid w:val="00D328C5"/>
    <w:rsid w:val="00D32C1F"/>
    <w:rsid w:val="00D3342B"/>
    <w:rsid w:val="00D33550"/>
    <w:rsid w:val="00D33D37"/>
    <w:rsid w:val="00D33F23"/>
    <w:rsid w:val="00D3446C"/>
    <w:rsid w:val="00D3501F"/>
    <w:rsid w:val="00D355C0"/>
    <w:rsid w:val="00D35BC2"/>
    <w:rsid w:val="00D35D29"/>
    <w:rsid w:val="00D35F49"/>
    <w:rsid w:val="00D36A23"/>
    <w:rsid w:val="00D36BEA"/>
    <w:rsid w:val="00D376DF"/>
    <w:rsid w:val="00D37C23"/>
    <w:rsid w:val="00D37FB0"/>
    <w:rsid w:val="00D400F3"/>
    <w:rsid w:val="00D403DD"/>
    <w:rsid w:val="00D40A43"/>
    <w:rsid w:val="00D40D96"/>
    <w:rsid w:val="00D40DF0"/>
    <w:rsid w:val="00D41001"/>
    <w:rsid w:val="00D41E12"/>
    <w:rsid w:val="00D421DB"/>
    <w:rsid w:val="00D42B96"/>
    <w:rsid w:val="00D42E58"/>
    <w:rsid w:val="00D43C9A"/>
    <w:rsid w:val="00D4435C"/>
    <w:rsid w:val="00D44547"/>
    <w:rsid w:val="00D447A8"/>
    <w:rsid w:val="00D449EA"/>
    <w:rsid w:val="00D45035"/>
    <w:rsid w:val="00D4561C"/>
    <w:rsid w:val="00D45B15"/>
    <w:rsid w:val="00D45BC1"/>
    <w:rsid w:val="00D46166"/>
    <w:rsid w:val="00D4632E"/>
    <w:rsid w:val="00D463CD"/>
    <w:rsid w:val="00D466DE"/>
    <w:rsid w:val="00D46C8E"/>
    <w:rsid w:val="00D47170"/>
    <w:rsid w:val="00D5079F"/>
    <w:rsid w:val="00D50988"/>
    <w:rsid w:val="00D50BAC"/>
    <w:rsid w:val="00D50DA2"/>
    <w:rsid w:val="00D512B2"/>
    <w:rsid w:val="00D5168A"/>
    <w:rsid w:val="00D51B9C"/>
    <w:rsid w:val="00D52606"/>
    <w:rsid w:val="00D528E0"/>
    <w:rsid w:val="00D533EC"/>
    <w:rsid w:val="00D53BA4"/>
    <w:rsid w:val="00D54688"/>
    <w:rsid w:val="00D54A61"/>
    <w:rsid w:val="00D54FA2"/>
    <w:rsid w:val="00D5544D"/>
    <w:rsid w:val="00D5616F"/>
    <w:rsid w:val="00D56ED4"/>
    <w:rsid w:val="00D57005"/>
    <w:rsid w:val="00D572A7"/>
    <w:rsid w:val="00D57926"/>
    <w:rsid w:val="00D57B34"/>
    <w:rsid w:val="00D57D82"/>
    <w:rsid w:val="00D6035B"/>
    <w:rsid w:val="00D6051D"/>
    <w:rsid w:val="00D6136A"/>
    <w:rsid w:val="00D614CE"/>
    <w:rsid w:val="00D614D7"/>
    <w:rsid w:val="00D618B2"/>
    <w:rsid w:val="00D61DCF"/>
    <w:rsid w:val="00D62103"/>
    <w:rsid w:val="00D623EC"/>
    <w:rsid w:val="00D6270E"/>
    <w:rsid w:val="00D62867"/>
    <w:rsid w:val="00D6286C"/>
    <w:rsid w:val="00D629E6"/>
    <w:rsid w:val="00D62A82"/>
    <w:rsid w:val="00D62D89"/>
    <w:rsid w:val="00D62DFC"/>
    <w:rsid w:val="00D62FA1"/>
    <w:rsid w:val="00D6320D"/>
    <w:rsid w:val="00D63300"/>
    <w:rsid w:val="00D63434"/>
    <w:rsid w:val="00D639F7"/>
    <w:rsid w:val="00D63D73"/>
    <w:rsid w:val="00D63E50"/>
    <w:rsid w:val="00D64B65"/>
    <w:rsid w:val="00D65670"/>
    <w:rsid w:val="00D65B47"/>
    <w:rsid w:val="00D660DB"/>
    <w:rsid w:val="00D66109"/>
    <w:rsid w:val="00D661BB"/>
    <w:rsid w:val="00D6632F"/>
    <w:rsid w:val="00D6666A"/>
    <w:rsid w:val="00D66686"/>
    <w:rsid w:val="00D66B38"/>
    <w:rsid w:val="00D66DEB"/>
    <w:rsid w:val="00D67464"/>
    <w:rsid w:val="00D67643"/>
    <w:rsid w:val="00D676F1"/>
    <w:rsid w:val="00D67A44"/>
    <w:rsid w:val="00D703CD"/>
    <w:rsid w:val="00D708D5"/>
    <w:rsid w:val="00D70D07"/>
    <w:rsid w:val="00D7125D"/>
    <w:rsid w:val="00D71473"/>
    <w:rsid w:val="00D71E06"/>
    <w:rsid w:val="00D72149"/>
    <w:rsid w:val="00D7254E"/>
    <w:rsid w:val="00D72681"/>
    <w:rsid w:val="00D729A4"/>
    <w:rsid w:val="00D73006"/>
    <w:rsid w:val="00D73314"/>
    <w:rsid w:val="00D735D4"/>
    <w:rsid w:val="00D735EE"/>
    <w:rsid w:val="00D73C5F"/>
    <w:rsid w:val="00D7405A"/>
    <w:rsid w:val="00D740FA"/>
    <w:rsid w:val="00D74161"/>
    <w:rsid w:val="00D7491C"/>
    <w:rsid w:val="00D74A11"/>
    <w:rsid w:val="00D75799"/>
    <w:rsid w:val="00D758E0"/>
    <w:rsid w:val="00D75C61"/>
    <w:rsid w:val="00D75E83"/>
    <w:rsid w:val="00D7607B"/>
    <w:rsid w:val="00D768A5"/>
    <w:rsid w:val="00D76C7E"/>
    <w:rsid w:val="00D76D7A"/>
    <w:rsid w:val="00D76FB6"/>
    <w:rsid w:val="00D77436"/>
    <w:rsid w:val="00D77C35"/>
    <w:rsid w:val="00D80654"/>
    <w:rsid w:val="00D809C1"/>
    <w:rsid w:val="00D80F72"/>
    <w:rsid w:val="00D813EC"/>
    <w:rsid w:val="00D81F3A"/>
    <w:rsid w:val="00D8252A"/>
    <w:rsid w:val="00D82542"/>
    <w:rsid w:val="00D826F3"/>
    <w:rsid w:val="00D8296A"/>
    <w:rsid w:val="00D82A60"/>
    <w:rsid w:val="00D8353A"/>
    <w:rsid w:val="00D8398D"/>
    <w:rsid w:val="00D83F29"/>
    <w:rsid w:val="00D83FF5"/>
    <w:rsid w:val="00D84168"/>
    <w:rsid w:val="00D844D5"/>
    <w:rsid w:val="00D85404"/>
    <w:rsid w:val="00D859D3"/>
    <w:rsid w:val="00D85BD1"/>
    <w:rsid w:val="00D86639"/>
    <w:rsid w:val="00D86A84"/>
    <w:rsid w:val="00D86B16"/>
    <w:rsid w:val="00D87111"/>
    <w:rsid w:val="00D87BD2"/>
    <w:rsid w:val="00D87FC6"/>
    <w:rsid w:val="00D90055"/>
    <w:rsid w:val="00D902FE"/>
    <w:rsid w:val="00D909FA"/>
    <w:rsid w:val="00D90D81"/>
    <w:rsid w:val="00D9125D"/>
    <w:rsid w:val="00D91973"/>
    <w:rsid w:val="00D91F8D"/>
    <w:rsid w:val="00D9247E"/>
    <w:rsid w:val="00D92DA2"/>
    <w:rsid w:val="00D93349"/>
    <w:rsid w:val="00D936DA"/>
    <w:rsid w:val="00D93978"/>
    <w:rsid w:val="00D941BE"/>
    <w:rsid w:val="00D943CA"/>
    <w:rsid w:val="00D94578"/>
    <w:rsid w:val="00D94734"/>
    <w:rsid w:val="00D948FB"/>
    <w:rsid w:val="00D94F67"/>
    <w:rsid w:val="00D953E7"/>
    <w:rsid w:val="00D957CF"/>
    <w:rsid w:val="00D95A03"/>
    <w:rsid w:val="00D95CD6"/>
    <w:rsid w:val="00D962BE"/>
    <w:rsid w:val="00D96C34"/>
    <w:rsid w:val="00D96D99"/>
    <w:rsid w:val="00D97212"/>
    <w:rsid w:val="00D97493"/>
    <w:rsid w:val="00D97556"/>
    <w:rsid w:val="00D976F8"/>
    <w:rsid w:val="00DA0077"/>
    <w:rsid w:val="00DA03D7"/>
    <w:rsid w:val="00DA0495"/>
    <w:rsid w:val="00DA1F3F"/>
    <w:rsid w:val="00DA1F78"/>
    <w:rsid w:val="00DA2463"/>
    <w:rsid w:val="00DA28C4"/>
    <w:rsid w:val="00DA29D6"/>
    <w:rsid w:val="00DA2A62"/>
    <w:rsid w:val="00DA2F02"/>
    <w:rsid w:val="00DA349C"/>
    <w:rsid w:val="00DA3A55"/>
    <w:rsid w:val="00DA3A6A"/>
    <w:rsid w:val="00DA3F2D"/>
    <w:rsid w:val="00DA426D"/>
    <w:rsid w:val="00DA429B"/>
    <w:rsid w:val="00DA4560"/>
    <w:rsid w:val="00DA53D3"/>
    <w:rsid w:val="00DA5CF5"/>
    <w:rsid w:val="00DA6037"/>
    <w:rsid w:val="00DA67EC"/>
    <w:rsid w:val="00DA684D"/>
    <w:rsid w:val="00DA6B2A"/>
    <w:rsid w:val="00DA7CBC"/>
    <w:rsid w:val="00DA7F3E"/>
    <w:rsid w:val="00DB058E"/>
    <w:rsid w:val="00DB087C"/>
    <w:rsid w:val="00DB0C4A"/>
    <w:rsid w:val="00DB15C3"/>
    <w:rsid w:val="00DB1713"/>
    <w:rsid w:val="00DB1DBC"/>
    <w:rsid w:val="00DB1F9E"/>
    <w:rsid w:val="00DB20FE"/>
    <w:rsid w:val="00DB3AB1"/>
    <w:rsid w:val="00DB3EF9"/>
    <w:rsid w:val="00DB410C"/>
    <w:rsid w:val="00DB466F"/>
    <w:rsid w:val="00DB49DA"/>
    <w:rsid w:val="00DB4ABC"/>
    <w:rsid w:val="00DB4C13"/>
    <w:rsid w:val="00DB5040"/>
    <w:rsid w:val="00DB5316"/>
    <w:rsid w:val="00DB5BE1"/>
    <w:rsid w:val="00DB5C5A"/>
    <w:rsid w:val="00DB63CE"/>
    <w:rsid w:val="00DB70D0"/>
    <w:rsid w:val="00DB7225"/>
    <w:rsid w:val="00DB7434"/>
    <w:rsid w:val="00DB781E"/>
    <w:rsid w:val="00DB79E6"/>
    <w:rsid w:val="00DC011B"/>
    <w:rsid w:val="00DC0EFE"/>
    <w:rsid w:val="00DC0F4F"/>
    <w:rsid w:val="00DC1168"/>
    <w:rsid w:val="00DC17F7"/>
    <w:rsid w:val="00DC27BF"/>
    <w:rsid w:val="00DC2A6A"/>
    <w:rsid w:val="00DC31D4"/>
    <w:rsid w:val="00DC3396"/>
    <w:rsid w:val="00DC3716"/>
    <w:rsid w:val="00DC38A6"/>
    <w:rsid w:val="00DC3BC5"/>
    <w:rsid w:val="00DC4060"/>
    <w:rsid w:val="00DC42CA"/>
    <w:rsid w:val="00DC4951"/>
    <w:rsid w:val="00DC5577"/>
    <w:rsid w:val="00DC58A7"/>
    <w:rsid w:val="00DC5D03"/>
    <w:rsid w:val="00DC5EB5"/>
    <w:rsid w:val="00DC6409"/>
    <w:rsid w:val="00DC66B5"/>
    <w:rsid w:val="00DC6CC5"/>
    <w:rsid w:val="00DC7039"/>
    <w:rsid w:val="00DC7088"/>
    <w:rsid w:val="00DD0158"/>
    <w:rsid w:val="00DD018A"/>
    <w:rsid w:val="00DD03E0"/>
    <w:rsid w:val="00DD06D0"/>
    <w:rsid w:val="00DD0A32"/>
    <w:rsid w:val="00DD0D78"/>
    <w:rsid w:val="00DD17AF"/>
    <w:rsid w:val="00DD1FAB"/>
    <w:rsid w:val="00DD2653"/>
    <w:rsid w:val="00DD27C2"/>
    <w:rsid w:val="00DD2A28"/>
    <w:rsid w:val="00DD3341"/>
    <w:rsid w:val="00DD39B8"/>
    <w:rsid w:val="00DD39F9"/>
    <w:rsid w:val="00DD4F06"/>
    <w:rsid w:val="00DD51A5"/>
    <w:rsid w:val="00DD51CA"/>
    <w:rsid w:val="00DD5C5F"/>
    <w:rsid w:val="00DD5EF6"/>
    <w:rsid w:val="00DD61B7"/>
    <w:rsid w:val="00DD680A"/>
    <w:rsid w:val="00DD69B5"/>
    <w:rsid w:val="00DD6D4F"/>
    <w:rsid w:val="00DD6FF6"/>
    <w:rsid w:val="00DD704A"/>
    <w:rsid w:val="00DD7088"/>
    <w:rsid w:val="00DD711F"/>
    <w:rsid w:val="00DD71FA"/>
    <w:rsid w:val="00DD74E5"/>
    <w:rsid w:val="00DD7A94"/>
    <w:rsid w:val="00DD7A9C"/>
    <w:rsid w:val="00DE0285"/>
    <w:rsid w:val="00DE0662"/>
    <w:rsid w:val="00DE0A17"/>
    <w:rsid w:val="00DE1335"/>
    <w:rsid w:val="00DE173D"/>
    <w:rsid w:val="00DE1885"/>
    <w:rsid w:val="00DE1FDE"/>
    <w:rsid w:val="00DE24A6"/>
    <w:rsid w:val="00DE2AAF"/>
    <w:rsid w:val="00DE2F1D"/>
    <w:rsid w:val="00DE3371"/>
    <w:rsid w:val="00DE35A8"/>
    <w:rsid w:val="00DE3BBA"/>
    <w:rsid w:val="00DE4232"/>
    <w:rsid w:val="00DE45E9"/>
    <w:rsid w:val="00DE4E1B"/>
    <w:rsid w:val="00DE5290"/>
    <w:rsid w:val="00DE552C"/>
    <w:rsid w:val="00DE5F4A"/>
    <w:rsid w:val="00DE71AB"/>
    <w:rsid w:val="00DE7201"/>
    <w:rsid w:val="00DE7459"/>
    <w:rsid w:val="00DE75D4"/>
    <w:rsid w:val="00DE762C"/>
    <w:rsid w:val="00DE7CE4"/>
    <w:rsid w:val="00DF00FA"/>
    <w:rsid w:val="00DF1182"/>
    <w:rsid w:val="00DF11B8"/>
    <w:rsid w:val="00DF1659"/>
    <w:rsid w:val="00DF194C"/>
    <w:rsid w:val="00DF1F92"/>
    <w:rsid w:val="00DF234D"/>
    <w:rsid w:val="00DF23A2"/>
    <w:rsid w:val="00DF2C3D"/>
    <w:rsid w:val="00DF2DE5"/>
    <w:rsid w:val="00DF3106"/>
    <w:rsid w:val="00DF32FE"/>
    <w:rsid w:val="00DF3419"/>
    <w:rsid w:val="00DF34B0"/>
    <w:rsid w:val="00DF3A5E"/>
    <w:rsid w:val="00DF3DB0"/>
    <w:rsid w:val="00DF48A8"/>
    <w:rsid w:val="00DF4DEC"/>
    <w:rsid w:val="00DF5193"/>
    <w:rsid w:val="00DF528B"/>
    <w:rsid w:val="00DF7546"/>
    <w:rsid w:val="00DF7B56"/>
    <w:rsid w:val="00DF7FA2"/>
    <w:rsid w:val="00E0050F"/>
    <w:rsid w:val="00E00D70"/>
    <w:rsid w:val="00E0110F"/>
    <w:rsid w:val="00E0144B"/>
    <w:rsid w:val="00E01497"/>
    <w:rsid w:val="00E01722"/>
    <w:rsid w:val="00E018B3"/>
    <w:rsid w:val="00E01ACF"/>
    <w:rsid w:val="00E021C3"/>
    <w:rsid w:val="00E021D7"/>
    <w:rsid w:val="00E023EB"/>
    <w:rsid w:val="00E0257D"/>
    <w:rsid w:val="00E026F6"/>
    <w:rsid w:val="00E029C9"/>
    <w:rsid w:val="00E02D12"/>
    <w:rsid w:val="00E03C34"/>
    <w:rsid w:val="00E03C5E"/>
    <w:rsid w:val="00E04979"/>
    <w:rsid w:val="00E05599"/>
    <w:rsid w:val="00E055BD"/>
    <w:rsid w:val="00E059A4"/>
    <w:rsid w:val="00E05AAC"/>
    <w:rsid w:val="00E06080"/>
    <w:rsid w:val="00E062C6"/>
    <w:rsid w:val="00E066A3"/>
    <w:rsid w:val="00E0685A"/>
    <w:rsid w:val="00E068B3"/>
    <w:rsid w:val="00E06BAF"/>
    <w:rsid w:val="00E071CD"/>
    <w:rsid w:val="00E07286"/>
    <w:rsid w:val="00E074FF"/>
    <w:rsid w:val="00E07C63"/>
    <w:rsid w:val="00E07DFF"/>
    <w:rsid w:val="00E07E5C"/>
    <w:rsid w:val="00E1054A"/>
    <w:rsid w:val="00E1158D"/>
    <w:rsid w:val="00E120E9"/>
    <w:rsid w:val="00E12FD2"/>
    <w:rsid w:val="00E13069"/>
    <w:rsid w:val="00E131E2"/>
    <w:rsid w:val="00E1384E"/>
    <w:rsid w:val="00E13CC4"/>
    <w:rsid w:val="00E13E8C"/>
    <w:rsid w:val="00E1461C"/>
    <w:rsid w:val="00E14DCC"/>
    <w:rsid w:val="00E16269"/>
    <w:rsid w:val="00E16319"/>
    <w:rsid w:val="00E16894"/>
    <w:rsid w:val="00E16ABF"/>
    <w:rsid w:val="00E17082"/>
    <w:rsid w:val="00E17E4D"/>
    <w:rsid w:val="00E2031A"/>
    <w:rsid w:val="00E204BE"/>
    <w:rsid w:val="00E20685"/>
    <w:rsid w:val="00E20705"/>
    <w:rsid w:val="00E2095C"/>
    <w:rsid w:val="00E2125D"/>
    <w:rsid w:val="00E2149D"/>
    <w:rsid w:val="00E2157A"/>
    <w:rsid w:val="00E217D8"/>
    <w:rsid w:val="00E218C0"/>
    <w:rsid w:val="00E21C56"/>
    <w:rsid w:val="00E21D56"/>
    <w:rsid w:val="00E22096"/>
    <w:rsid w:val="00E22520"/>
    <w:rsid w:val="00E22D83"/>
    <w:rsid w:val="00E22FCA"/>
    <w:rsid w:val="00E230BD"/>
    <w:rsid w:val="00E23E39"/>
    <w:rsid w:val="00E244EB"/>
    <w:rsid w:val="00E24526"/>
    <w:rsid w:val="00E2460D"/>
    <w:rsid w:val="00E24A5B"/>
    <w:rsid w:val="00E24D4B"/>
    <w:rsid w:val="00E25461"/>
    <w:rsid w:val="00E25560"/>
    <w:rsid w:val="00E25891"/>
    <w:rsid w:val="00E25C3B"/>
    <w:rsid w:val="00E25EED"/>
    <w:rsid w:val="00E265EF"/>
    <w:rsid w:val="00E26D92"/>
    <w:rsid w:val="00E270A1"/>
    <w:rsid w:val="00E271B3"/>
    <w:rsid w:val="00E273D0"/>
    <w:rsid w:val="00E275BB"/>
    <w:rsid w:val="00E27AEC"/>
    <w:rsid w:val="00E27C84"/>
    <w:rsid w:val="00E308E4"/>
    <w:rsid w:val="00E30D08"/>
    <w:rsid w:val="00E30D85"/>
    <w:rsid w:val="00E3136B"/>
    <w:rsid w:val="00E318FB"/>
    <w:rsid w:val="00E31DF1"/>
    <w:rsid w:val="00E323EE"/>
    <w:rsid w:val="00E32496"/>
    <w:rsid w:val="00E324D2"/>
    <w:rsid w:val="00E32871"/>
    <w:rsid w:val="00E329DB"/>
    <w:rsid w:val="00E32C73"/>
    <w:rsid w:val="00E32F9E"/>
    <w:rsid w:val="00E33794"/>
    <w:rsid w:val="00E34197"/>
    <w:rsid w:val="00E34AC6"/>
    <w:rsid w:val="00E3580D"/>
    <w:rsid w:val="00E36718"/>
    <w:rsid w:val="00E36D47"/>
    <w:rsid w:val="00E36DB3"/>
    <w:rsid w:val="00E371E7"/>
    <w:rsid w:val="00E376DB"/>
    <w:rsid w:val="00E37827"/>
    <w:rsid w:val="00E37B51"/>
    <w:rsid w:val="00E37F3F"/>
    <w:rsid w:val="00E40008"/>
    <w:rsid w:val="00E400DA"/>
    <w:rsid w:val="00E407B1"/>
    <w:rsid w:val="00E40939"/>
    <w:rsid w:val="00E40C95"/>
    <w:rsid w:val="00E40F14"/>
    <w:rsid w:val="00E41402"/>
    <w:rsid w:val="00E4177E"/>
    <w:rsid w:val="00E41CD3"/>
    <w:rsid w:val="00E42882"/>
    <w:rsid w:val="00E42BE8"/>
    <w:rsid w:val="00E4366D"/>
    <w:rsid w:val="00E43D2E"/>
    <w:rsid w:val="00E43DC1"/>
    <w:rsid w:val="00E43DD9"/>
    <w:rsid w:val="00E44035"/>
    <w:rsid w:val="00E44248"/>
    <w:rsid w:val="00E44859"/>
    <w:rsid w:val="00E452C0"/>
    <w:rsid w:val="00E45C54"/>
    <w:rsid w:val="00E45C6C"/>
    <w:rsid w:val="00E45F3B"/>
    <w:rsid w:val="00E464EB"/>
    <w:rsid w:val="00E465DB"/>
    <w:rsid w:val="00E468D9"/>
    <w:rsid w:val="00E46C57"/>
    <w:rsid w:val="00E47049"/>
    <w:rsid w:val="00E47062"/>
    <w:rsid w:val="00E47088"/>
    <w:rsid w:val="00E47546"/>
    <w:rsid w:val="00E47673"/>
    <w:rsid w:val="00E47D91"/>
    <w:rsid w:val="00E50755"/>
    <w:rsid w:val="00E50A49"/>
    <w:rsid w:val="00E50CB7"/>
    <w:rsid w:val="00E5127F"/>
    <w:rsid w:val="00E5134A"/>
    <w:rsid w:val="00E51738"/>
    <w:rsid w:val="00E517B9"/>
    <w:rsid w:val="00E51DBE"/>
    <w:rsid w:val="00E5209F"/>
    <w:rsid w:val="00E5249E"/>
    <w:rsid w:val="00E5282C"/>
    <w:rsid w:val="00E53162"/>
    <w:rsid w:val="00E53442"/>
    <w:rsid w:val="00E53DAC"/>
    <w:rsid w:val="00E53F71"/>
    <w:rsid w:val="00E540B5"/>
    <w:rsid w:val="00E541AF"/>
    <w:rsid w:val="00E545D5"/>
    <w:rsid w:val="00E54C1A"/>
    <w:rsid w:val="00E54D2E"/>
    <w:rsid w:val="00E553B6"/>
    <w:rsid w:val="00E5552B"/>
    <w:rsid w:val="00E55CA7"/>
    <w:rsid w:val="00E55D63"/>
    <w:rsid w:val="00E562C9"/>
    <w:rsid w:val="00E56516"/>
    <w:rsid w:val="00E56733"/>
    <w:rsid w:val="00E5679E"/>
    <w:rsid w:val="00E56A82"/>
    <w:rsid w:val="00E57CE8"/>
    <w:rsid w:val="00E602D1"/>
    <w:rsid w:val="00E60601"/>
    <w:rsid w:val="00E60A47"/>
    <w:rsid w:val="00E60E57"/>
    <w:rsid w:val="00E61094"/>
    <w:rsid w:val="00E61154"/>
    <w:rsid w:val="00E61573"/>
    <w:rsid w:val="00E62C9C"/>
    <w:rsid w:val="00E62D9C"/>
    <w:rsid w:val="00E6354F"/>
    <w:rsid w:val="00E63824"/>
    <w:rsid w:val="00E63C44"/>
    <w:rsid w:val="00E641E1"/>
    <w:rsid w:val="00E642BC"/>
    <w:rsid w:val="00E6436D"/>
    <w:rsid w:val="00E64E5C"/>
    <w:rsid w:val="00E650D6"/>
    <w:rsid w:val="00E654CA"/>
    <w:rsid w:val="00E668B6"/>
    <w:rsid w:val="00E66B20"/>
    <w:rsid w:val="00E66C62"/>
    <w:rsid w:val="00E66EEE"/>
    <w:rsid w:val="00E677E3"/>
    <w:rsid w:val="00E678E8"/>
    <w:rsid w:val="00E67A90"/>
    <w:rsid w:val="00E7087C"/>
    <w:rsid w:val="00E7127B"/>
    <w:rsid w:val="00E717B3"/>
    <w:rsid w:val="00E71B72"/>
    <w:rsid w:val="00E71C09"/>
    <w:rsid w:val="00E71C52"/>
    <w:rsid w:val="00E71FD8"/>
    <w:rsid w:val="00E72AD3"/>
    <w:rsid w:val="00E72E27"/>
    <w:rsid w:val="00E73830"/>
    <w:rsid w:val="00E742C5"/>
    <w:rsid w:val="00E743D6"/>
    <w:rsid w:val="00E7496F"/>
    <w:rsid w:val="00E7505A"/>
    <w:rsid w:val="00E7520D"/>
    <w:rsid w:val="00E75334"/>
    <w:rsid w:val="00E75414"/>
    <w:rsid w:val="00E75793"/>
    <w:rsid w:val="00E75B5F"/>
    <w:rsid w:val="00E75C82"/>
    <w:rsid w:val="00E75E25"/>
    <w:rsid w:val="00E76201"/>
    <w:rsid w:val="00E7688E"/>
    <w:rsid w:val="00E76A41"/>
    <w:rsid w:val="00E76E22"/>
    <w:rsid w:val="00E77217"/>
    <w:rsid w:val="00E7729C"/>
    <w:rsid w:val="00E776FE"/>
    <w:rsid w:val="00E779A3"/>
    <w:rsid w:val="00E77E51"/>
    <w:rsid w:val="00E8020B"/>
    <w:rsid w:val="00E8074F"/>
    <w:rsid w:val="00E80AD5"/>
    <w:rsid w:val="00E80D0E"/>
    <w:rsid w:val="00E80FCE"/>
    <w:rsid w:val="00E81047"/>
    <w:rsid w:val="00E8145D"/>
    <w:rsid w:val="00E8164A"/>
    <w:rsid w:val="00E81C45"/>
    <w:rsid w:val="00E81D59"/>
    <w:rsid w:val="00E81FF0"/>
    <w:rsid w:val="00E82232"/>
    <w:rsid w:val="00E82E44"/>
    <w:rsid w:val="00E835E9"/>
    <w:rsid w:val="00E83848"/>
    <w:rsid w:val="00E838E0"/>
    <w:rsid w:val="00E83A86"/>
    <w:rsid w:val="00E83DED"/>
    <w:rsid w:val="00E83F9A"/>
    <w:rsid w:val="00E85025"/>
    <w:rsid w:val="00E8503E"/>
    <w:rsid w:val="00E8610A"/>
    <w:rsid w:val="00E8610F"/>
    <w:rsid w:val="00E86423"/>
    <w:rsid w:val="00E86961"/>
    <w:rsid w:val="00E869E3"/>
    <w:rsid w:val="00E87105"/>
    <w:rsid w:val="00E8792B"/>
    <w:rsid w:val="00E87D71"/>
    <w:rsid w:val="00E87F05"/>
    <w:rsid w:val="00E9035D"/>
    <w:rsid w:val="00E90D0C"/>
    <w:rsid w:val="00E90D56"/>
    <w:rsid w:val="00E9101F"/>
    <w:rsid w:val="00E91111"/>
    <w:rsid w:val="00E91549"/>
    <w:rsid w:val="00E91816"/>
    <w:rsid w:val="00E92457"/>
    <w:rsid w:val="00E92552"/>
    <w:rsid w:val="00E926B0"/>
    <w:rsid w:val="00E92F0C"/>
    <w:rsid w:val="00E9351B"/>
    <w:rsid w:val="00E93854"/>
    <w:rsid w:val="00E93926"/>
    <w:rsid w:val="00E93B14"/>
    <w:rsid w:val="00E93BFE"/>
    <w:rsid w:val="00E93C3A"/>
    <w:rsid w:val="00E93E39"/>
    <w:rsid w:val="00E941F1"/>
    <w:rsid w:val="00E942D3"/>
    <w:rsid w:val="00E949A6"/>
    <w:rsid w:val="00E94CD5"/>
    <w:rsid w:val="00E94F8D"/>
    <w:rsid w:val="00E950A8"/>
    <w:rsid w:val="00E95160"/>
    <w:rsid w:val="00E954BE"/>
    <w:rsid w:val="00E95BC5"/>
    <w:rsid w:val="00E95E8A"/>
    <w:rsid w:val="00E96581"/>
    <w:rsid w:val="00E96901"/>
    <w:rsid w:val="00E96AB1"/>
    <w:rsid w:val="00E96F4E"/>
    <w:rsid w:val="00E96FFE"/>
    <w:rsid w:val="00E97435"/>
    <w:rsid w:val="00E97897"/>
    <w:rsid w:val="00E97C38"/>
    <w:rsid w:val="00EA012C"/>
    <w:rsid w:val="00EA0852"/>
    <w:rsid w:val="00EA1216"/>
    <w:rsid w:val="00EA1964"/>
    <w:rsid w:val="00EA1CC5"/>
    <w:rsid w:val="00EA1DAA"/>
    <w:rsid w:val="00EA1DE1"/>
    <w:rsid w:val="00EA231F"/>
    <w:rsid w:val="00EA26F3"/>
    <w:rsid w:val="00EA2A25"/>
    <w:rsid w:val="00EA2ABD"/>
    <w:rsid w:val="00EA2F35"/>
    <w:rsid w:val="00EA3676"/>
    <w:rsid w:val="00EA379D"/>
    <w:rsid w:val="00EA3830"/>
    <w:rsid w:val="00EA3A12"/>
    <w:rsid w:val="00EA3D74"/>
    <w:rsid w:val="00EA3F06"/>
    <w:rsid w:val="00EA4066"/>
    <w:rsid w:val="00EA49B6"/>
    <w:rsid w:val="00EA4A3F"/>
    <w:rsid w:val="00EA4C6E"/>
    <w:rsid w:val="00EA4CDD"/>
    <w:rsid w:val="00EA4E7D"/>
    <w:rsid w:val="00EA4EC1"/>
    <w:rsid w:val="00EA5612"/>
    <w:rsid w:val="00EA587A"/>
    <w:rsid w:val="00EA5A34"/>
    <w:rsid w:val="00EA5B5C"/>
    <w:rsid w:val="00EA5F44"/>
    <w:rsid w:val="00EA6304"/>
    <w:rsid w:val="00EA6FA2"/>
    <w:rsid w:val="00EA710D"/>
    <w:rsid w:val="00EA72DE"/>
    <w:rsid w:val="00EA7A0A"/>
    <w:rsid w:val="00EA7F46"/>
    <w:rsid w:val="00EB005C"/>
    <w:rsid w:val="00EB00F7"/>
    <w:rsid w:val="00EB024A"/>
    <w:rsid w:val="00EB0331"/>
    <w:rsid w:val="00EB10CA"/>
    <w:rsid w:val="00EB10D8"/>
    <w:rsid w:val="00EB1112"/>
    <w:rsid w:val="00EB1A78"/>
    <w:rsid w:val="00EB2138"/>
    <w:rsid w:val="00EB213C"/>
    <w:rsid w:val="00EB22E6"/>
    <w:rsid w:val="00EB29C6"/>
    <w:rsid w:val="00EB2FE7"/>
    <w:rsid w:val="00EB36F1"/>
    <w:rsid w:val="00EB42B3"/>
    <w:rsid w:val="00EB4470"/>
    <w:rsid w:val="00EB4676"/>
    <w:rsid w:val="00EB4A9C"/>
    <w:rsid w:val="00EB4B93"/>
    <w:rsid w:val="00EB4D25"/>
    <w:rsid w:val="00EB4E79"/>
    <w:rsid w:val="00EB5137"/>
    <w:rsid w:val="00EB54D0"/>
    <w:rsid w:val="00EB5604"/>
    <w:rsid w:val="00EB613A"/>
    <w:rsid w:val="00EB64F0"/>
    <w:rsid w:val="00EB65D5"/>
    <w:rsid w:val="00EB7358"/>
    <w:rsid w:val="00EB78F8"/>
    <w:rsid w:val="00EB7936"/>
    <w:rsid w:val="00EB7BA1"/>
    <w:rsid w:val="00EB7CB3"/>
    <w:rsid w:val="00EC012E"/>
    <w:rsid w:val="00EC13AF"/>
    <w:rsid w:val="00EC155A"/>
    <w:rsid w:val="00EC1899"/>
    <w:rsid w:val="00EC1A55"/>
    <w:rsid w:val="00EC1BA3"/>
    <w:rsid w:val="00EC22DA"/>
    <w:rsid w:val="00EC23CD"/>
    <w:rsid w:val="00EC2426"/>
    <w:rsid w:val="00EC26AB"/>
    <w:rsid w:val="00EC28E8"/>
    <w:rsid w:val="00EC2CE4"/>
    <w:rsid w:val="00EC2D9B"/>
    <w:rsid w:val="00EC352F"/>
    <w:rsid w:val="00EC36E7"/>
    <w:rsid w:val="00EC3B70"/>
    <w:rsid w:val="00EC45F4"/>
    <w:rsid w:val="00EC4ACF"/>
    <w:rsid w:val="00EC4C3A"/>
    <w:rsid w:val="00EC514E"/>
    <w:rsid w:val="00EC5C8A"/>
    <w:rsid w:val="00EC627C"/>
    <w:rsid w:val="00EC6EB9"/>
    <w:rsid w:val="00EC7340"/>
    <w:rsid w:val="00EC7395"/>
    <w:rsid w:val="00EC766F"/>
    <w:rsid w:val="00EC7C7D"/>
    <w:rsid w:val="00EC7EBE"/>
    <w:rsid w:val="00ED04DD"/>
    <w:rsid w:val="00ED05A9"/>
    <w:rsid w:val="00ED0847"/>
    <w:rsid w:val="00ED099F"/>
    <w:rsid w:val="00ED0B66"/>
    <w:rsid w:val="00ED0F76"/>
    <w:rsid w:val="00ED18A2"/>
    <w:rsid w:val="00ED1B84"/>
    <w:rsid w:val="00ED1BD3"/>
    <w:rsid w:val="00ED1D9A"/>
    <w:rsid w:val="00ED1FAB"/>
    <w:rsid w:val="00ED2316"/>
    <w:rsid w:val="00ED2358"/>
    <w:rsid w:val="00ED2533"/>
    <w:rsid w:val="00ED2C74"/>
    <w:rsid w:val="00ED2E14"/>
    <w:rsid w:val="00ED2FFE"/>
    <w:rsid w:val="00ED32F4"/>
    <w:rsid w:val="00ED37F6"/>
    <w:rsid w:val="00ED449A"/>
    <w:rsid w:val="00ED482D"/>
    <w:rsid w:val="00ED4A09"/>
    <w:rsid w:val="00ED545F"/>
    <w:rsid w:val="00ED5684"/>
    <w:rsid w:val="00ED59A9"/>
    <w:rsid w:val="00ED64DF"/>
    <w:rsid w:val="00ED6C78"/>
    <w:rsid w:val="00ED6F45"/>
    <w:rsid w:val="00ED76C5"/>
    <w:rsid w:val="00ED76F3"/>
    <w:rsid w:val="00ED7BF2"/>
    <w:rsid w:val="00EE03AC"/>
    <w:rsid w:val="00EE0971"/>
    <w:rsid w:val="00EE0DB2"/>
    <w:rsid w:val="00EE0DD7"/>
    <w:rsid w:val="00EE19BD"/>
    <w:rsid w:val="00EE1D29"/>
    <w:rsid w:val="00EE21B5"/>
    <w:rsid w:val="00EE254A"/>
    <w:rsid w:val="00EE25FE"/>
    <w:rsid w:val="00EE28C6"/>
    <w:rsid w:val="00EE2C8C"/>
    <w:rsid w:val="00EE2D61"/>
    <w:rsid w:val="00EE2E5E"/>
    <w:rsid w:val="00EE303D"/>
    <w:rsid w:val="00EE3123"/>
    <w:rsid w:val="00EE3400"/>
    <w:rsid w:val="00EE3D23"/>
    <w:rsid w:val="00EE43BE"/>
    <w:rsid w:val="00EE4738"/>
    <w:rsid w:val="00EE47C8"/>
    <w:rsid w:val="00EE5791"/>
    <w:rsid w:val="00EE5857"/>
    <w:rsid w:val="00EE6043"/>
    <w:rsid w:val="00EE664B"/>
    <w:rsid w:val="00EE6664"/>
    <w:rsid w:val="00EE6868"/>
    <w:rsid w:val="00EE6C16"/>
    <w:rsid w:val="00EE7094"/>
    <w:rsid w:val="00EE7CB3"/>
    <w:rsid w:val="00EE7F09"/>
    <w:rsid w:val="00EF00D2"/>
    <w:rsid w:val="00EF030E"/>
    <w:rsid w:val="00EF06FB"/>
    <w:rsid w:val="00EF0D91"/>
    <w:rsid w:val="00EF0FC4"/>
    <w:rsid w:val="00EF2317"/>
    <w:rsid w:val="00EF2B8A"/>
    <w:rsid w:val="00EF2EF9"/>
    <w:rsid w:val="00EF2F9C"/>
    <w:rsid w:val="00EF3299"/>
    <w:rsid w:val="00EF372D"/>
    <w:rsid w:val="00EF3CAA"/>
    <w:rsid w:val="00EF40CE"/>
    <w:rsid w:val="00EF4232"/>
    <w:rsid w:val="00EF4671"/>
    <w:rsid w:val="00EF4CC0"/>
    <w:rsid w:val="00EF5174"/>
    <w:rsid w:val="00EF5380"/>
    <w:rsid w:val="00EF56CE"/>
    <w:rsid w:val="00EF583F"/>
    <w:rsid w:val="00EF62F8"/>
    <w:rsid w:val="00EF7135"/>
    <w:rsid w:val="00EF729E"/>
    <w:rsid w:val="00EF7A3D"/>
    <w:rsid w:val="00EF7B0E"/>
    <w:rsid w:val="00EF7EF3"/>
    <w:rsid w:val="00F00D37"/>
    <w:rsid w:val="00F00E82"/>
    <w:rsid w:val="00F016DB"/>
    <w:rsid w:val="00F0177E"/>
    <w:rsid w:val="00F01D18"/>
    <w:rsid w:val="00F0253E"/>
    <w:rsid w:val="00F030C2"/>
    <w:rsid w:val="00F0389C"/>
    <w:rsid w:val="00F038ED"/>
    <w:rsid w:val="00F043FC"/>
    <w:rsid w:val="00F04D39"/>
    <w:rsid w:val="00F052B1"/>
    <w:rsid w:val="00F0530F"/>
    <w:rsid w:val="00F05AE0"/>
    <w:rsid w:val="00F05E11"/>
    <w:rsid w:val="00F05EDE"/>
    <w:rsid w:val="00F067E2"/>
    <w:rsid w:val="00F06AE5"/>
    <w:rsid w:val="00F06C65"/>
    <w:rsid w:val="00F06EAC"/>
    <w:rsid w:val="00F0702A"/>
    <w:rsid w:val="00F0727B"/>
    <w:rsid w:val="00F0783D"/>
    <w:rsid w:val="00F07B9F"/>
    <w:rsid w:val="00F07D3E"/>
    <w:rsid w:val="00F07DF8"/>
    <w:rsid w:val="00F07FA9"/>
    <w:rsid w:val="00F10047"/>
    <w:rsid w:val="00F105E3"/>
    <w:rsid w:val="00F10A34"/>
    <w:rsid w:val="00F10BDB"/>
    <w:rsid w:val="00F10C3D"/>
    <w:rsid w:val="00F113A4"/>
    <w:rsid w:val="00F11470"/>
    <w:rsid w:val="00F11618"/>
    <w:rsid w:val="00F11623"/>
    <w:rsid w:val="00F11C21"/>
    <w:rsid w:val="00F11C9F"/>
    <w:rsid w:val="00F12532"/>
    <w:rsid w:val="00F12F6D"/>
    <w:rsid w:val="00F12FF1"/>
    <w:rsid w:val="00F13061"/>
    <w:rsid w:val="00F13E90"/>
    <w:rsid w:val="00F14203"/>
    <w:rsid w:val="00F1444D"/>
    <w:rsid w:val="00F1475A"/>
    <w:rsid w:val="00F14FF3"/>
    <w:rsid w:val="00F15249"/>
    <w:rsid w:val="00F1586E"/>
    <w:rsid w:val="00F15B5B"/>
    <w:rsid w:val="00F15C94"/>
    <w:rsid w:val="00F15CA8"/>
    <w:rsid w:val="00F17C11"/>
    <w:rsid w:val="00F20704"/>
    <w:rsid w:val="00F20C51"/>
    <w:rsid w:val="00F21B13"/>
    <w:rsid w:val="00F21F46"/>
    <w:rsid w:val="00F229F5"/>
    <w:rsid w:val="00F22D1E"/>
    <w:rsid w:val="00F22D38"/>
    <w:rsid w:val="00F22D78"/>
    <w:rsid w:val="00F2396A"/>
    <w:rsid w:val="00F23D23"/>
    <w:rsid w:val="00F24527"/>
    <w:rsid w:val="00F24C02"/>
    <w:rsid w:val="00F24F18"/>
    <w:rsid w:val="00F251F7"/>
    <w:rsid w:val="00F257F5"/>
    <w:rsid w:val="00F25AD2"/>
    <w:rsid w:val="00F25E26"/>
    <w:rsid w:val="00F264CE"/>
    <w:rsid w:val="00F2697B"/>
    <w:rsid w:val="00F26AB6"/>
    <w:rsid w:val="00F26DBC"/>
    <w:rsid w:val="00F2750E"/>
    <w:rsid w:val="00F275D8"/>
    <w:rsid w:val="00F27FF4"/>
    <w:rsid w:val="00F3002F"/>
    <w:rsid w:val="00F30408"/>
    <w:rsid w:val="00F30AED"/>
    <w:rsid w:val="00F30C33"/>
    <w:rsid w:val="00F30EC6"/>
    <w:rsid w:val="00F30FC5"/>
    <w:rsid w:val="00F3109C"/>
    <w:rsid w:val="00F311F8"/>
    <w:rsid w:val="00F313B7"/>
    <w:rsid w:val="00F31B6A"/>
    <w:rsid w:val="00F31BDE"/>
    <w:rsid w:val="00F31CD6"/>
    <w:rsid w:val="00F31DF8"/>
    <w:rsid w:val="00F32152"/>
    <w:rsid w:val="00F3230E"/>
    <w:rsid w:val="00F3269B"/>
    <w:rsid w:val="00F32CDE"/>
    <w:rsid w:val="00F32CDF"/>
    <w:rsid w:val="00F33736"/>
    <w:rsid w:val="00F33CD1"/>
    <w:rsid w:val="00F33ED7"/>
    <w:rsid w:val="00F34203"/>
    <w:rsid w:val="00F34266"/>
    <w:rsid w:val="00F34BAD"/>
    <w:rsid w:val="00F34E96"/>
    <w:rsid w:val="00F34FA8"/>
    <w:rsid w:val="00F3589F"/>
    <w:rsid w:val="00F35DA8"/>
    <w:rsid w:val="00F36416"/>
    <w:rsid w:val="00F36E78"/>
    <w:rsid w:val="00F37162"/>
    <w:rsid w:val="00F375B8"/>
    <w:rsid w:val="00F37E44"/>
    <w:rsid w:val="00F401E7"/>
    <w:rsid w:val="00F40524"/>
    <w:rsid w:val="00F4060F"/>
    <w:rsid w:val="00F40F26"/>
    <w:rsid w:val="00F4114D"/>
    <w:rsid w:val="00F413FB"/>
    <w:rsid w:val="00F417A6"/>
    <w:rsid w:val="00F41E2A"/>
    <w:rsid w:val="00F42021"/>
    <w:rsid w:val="00F42231"/>
    <w:rsid w:val="00F42890"/>
    <w:rsid w:val="00F429ED"/>
    <w:rsid w:val="00F42F5C"/>
    <w:rsid w:val="00F43377"/>
    <w:rsid w:val="00F435D0"/>
    <w:rsid w:val="00F438DD"/>
    <w:rsid w:val="00F440E0"/>
    <w:rsid w:val="00F4414B"/>
    <w:rsid w:val="00F44B7B"/>
    <w:rsid w:val="00F44D25"/>
    <w:rsid w:val="00F44FBF"/>
    <w:rsid w:val="00F44FD7"/>
    <w:rsid w:val="00F450BD"/>
    <w:rsid w:val="00F454C1"/>
    <w:rsid w:val="00F46063"/>
    <w:rsid w:val="00F46E89"/>
    <w:rsid w:val="00F470F2"/>
    <w:rsid w:val="00F471D3"/>
    <w:rsid w:val="00F474A6"/>
    <w:rsid w:val="00F4756F"/>
    <w:rsid w:val="00F478A9"/>
    <w:rsid w:val="00F47913"/>
    <w:rsid w:val="00F47CAA"/>
    <w:rsid w:val="00F47F70"/>
    <w:rsid w:val="00F50A8A"/>
    <w:rsid w:val="00F50BD1"/>
    <w:rsid w:val="00F50DFE"/>
    <w:rsid w:val="00F5112C"/>
    <w:rsid w:val="00F518A0"/>
    <w:rsid w:val="00F51AB7"/>
    <w:rsid w:val="00F521FC"/>
    <w:rsid w:val="00F52587"/>
    <w:rsid w:val="00F52B4B"/>
    <w:rsid w:val="00F532F2"/>
    <w:rsid w:val="00F5348C"/>
    <w:rsid w:val="00F53C2A"/>
    <w:rsid w:val="00F53CFA"/>
    <w:rsid w:val="00F54934"/>
    <w:rsid w:val="00F54A22"/>
    <w:rsid w:val="00F54F21"/>
    <w:rsid w:val="00F5511B"/>
    <w:rsid w:val="00F553CA"/>
    <w:rsid w:val="00F5570C"/>
    <w:rsid w:val="00F5574E"/>
    <w:rsid w:val="00F55C54"/>
    <w:rsid w:val="00F55DE9"/>
    <w:rsid w:val="00F56347"/>
    <w:rsid w:val="00F567DE"/>
    <w:rsid w:val="00F567F0"/>
    <w:rsid w:val="00F56EC9"/>
    <w:rsid w:val="00F570C3"/>
    <w:rsid w:val="00F57147"/>
    <w:rsid w:val="00F575CD"/>
    <w:rsid w:val="00F5768E"/>
    <w:rsid w:val="00F578EC"/>
    <w:rsid w:val="00F57C2D"/>
    <w:rsid w:val="00F57F0D"/>
    <w:rsid w:val="00F57F42"/>
    <w:rsid w:val="00F60398"/>
    <w:rsid w:val="00F60517"/>
    <w:rsid w:val="00F60C53"/>
    <w:rsid w:val="00F61085"/>
    <w:rsid w:val="00F61430"/>
    <w:rsid w:val="00F61855"/>
    <w:rsid w:val="00F61983"/>
    <w:rsid w:val="00F61F55"/>
    <w:rsid w:val="00F622A0"/>
    <w:rsid w:val="00F6242D"/>
    <w:rsid w:val="00F638D2"/>
    <w:rsid w:val="00F63AD4"/>
    <w:rsid w:val="00F63B8A"/>
    <w:rsid w:val="00F64442"/>
    <w:rsid w:val="00F647EE"/>
    <w:rsid w:val="00F64935"/>
    <w:rsid w:val="00F64AF0"/>
    <w:rsid w:val="00F64B3E"/>
    <w:rsid w:val="00F6521B"/>
    <w:rsid w:val="00F6523D"/>
    <w:rsid w:val="00F65658"/>
    <w:rsid w:val="00F65886"/>
    <w:rsid w:val="00F65965"/>
    <w:rsid w:val="00F66004"/>
    <w:rsid w:val="00F66133"/>
    <w:rsid w:val="00F66181"/>
    <w:rsid w:val="00F669DC"/>
    <w:rsid w:val="00F66D8B"/>
    <w:rsid w:val="00F66DCC"/>
    <w:rsid w:val="00F66F96"/>
    <w:rsid w:val="00F671FE"/>
    <w:rsid w:val="00F67416"/>
    <w:rsid w:val="00F6786A"/>
    <w:rsid w:val="00F67992"/>
    <w:rsid w:val="00F67EA1"/>
    <w:rsid w:val="00F67FD5"/>
    <w:rsid w:val="00F70D31"/>
    <w:rsid w:val="00F71D2C"/>
    <w:rsid w:val="00F7238C"/>
    <w:rsid w:val="00F72F44"/>
    <w:rsid w:val="00F733C2"/>
    <w:rsid w:val="00F7352A"/>
    <w:rsid w:val="00F73690"/>
    <w:rsid w:val="00F74092"/>
    <w:rsid w:val="00F74C8F"/>
    <w:rsid w:val="00F74FA1"/>
    <w:rsid w:val="00F7519E"/>
    <w:rsid w:val="00F7589D"/>
    <w:rsid w:val="00F76613"/>
    <w:rsid w:val="00F76799"/>
    <w:rsid w:val="00F7699A"/>
    <w:rsid w:val="00F772F4"/>
    <w:rsid w:val="00F77C9B"/>
    <w:rsid w:val="00F8113E"/>
    <w:rsid w:val="00F81AC0"/>
    <w:rsid w:val="00F81C6B"/>
    <w:rsid w:val="00F82052"/>
    <w:rsid w:val="00F821FF"/>
    <w:rsid w:val="00F82495"/>
    <w:rsid w:val="00F82B76"/>
    <w:rsid w:val="00F8351E"/>
    <w:rsid w:val="00F837FB"/>
    <w:rsid w:val="00F83A2B"/>
    <w:rsid w:val="00F83E26"/>
    <w:rsid w:val="00F84062"/>
    <w:rsid w:val="00F84427"/>
    <w:rsid w:val="00F8490C"/>
    <w:rsid w:val="00F8495E"/>
    <w:rsid w:val="00F84B80"/>
    <w:rsid w:val="00F84ED4"/>
    <w:rsid w:val="00F84EF9"/>
    <w:rsid w:val="00F8520E"/>
    <w:rsid w:val="00F854C3"/>
    <w:rsid w:val="00F8553F"/>
    <w:rsid w:val="00F85EC6"/>
    <w:rsid w:val="00F862E2"/>
    <w:rsid w:val="00F862EE"/>
    <w:rsid w:val="00F86A0B"/>
    <w:rsid w:val="00F86F46"/>
    <w:rsid w:val="00F87870"/>
    <w:rsid w:val="00F878DA"/>
    <w:rsid w:val="00F87CF6"/>
    <w:rsid w:val="00F87EE6"/>
    <w:rsid w:val="00F87F94"/>
    <w:rsid w:val="00F900CB"/>
    <w:rsid w:val="00F9020A"/>
    <w:rsid w:val="00F90E6B"/>
    <w:rsid w:val="00F90FD8"/>
    <w:rsid w:val="00F911B1"/>
    <w:rsid w:val="00F911FF"/>
    <w:rsid w:val="00F91823"/>
    <w:rsid w:val="00F92CFA"/>
    <w:rsid w:val="00F93099"/>
    <w:rsid w:val="00F932EC"/>
    <w:rsid w:val="00F93528"/>
    <w:rsid w:val="00F937F6"/>
    <w:rsid w:val="00F949A2"/>
    <w:rsid w:val="00F94EC4"/>
    <w:rsid w:val="00F9551E"/>
    <w:rsid w:val="00F95A3B"/>
    <w:rsid w:val="00F95A70"/>
    <w:rsid w:val="00F95B46"/>
    <w:rsid w:val="00F9616D"/>
    <w:rsid w:val="00F965F1"/>
    <w:rsid w:val="00F96DB6"/>
    <w:rsid w:val="00F96ED3"/>
    <w:rsid w:val="00F978E2"/>
    <w:rsid w:val="00F97AA2"/>
    <w:rsid w:val="00F97BF5"/>
    <w:rsid w:val="00F97E1E"/>
    <w:rsid w:val="00FA0969"/>
    <w:rsid w:val="00FA0BFC"/>
    <w:rsid w:val="00FA0C22"/>
    <w:rsid w:val="00FA0C3E"/>
    <w:rsid w:val="00FA10F8"/>
    <w:rsid w:val="00FA126D"/>
    <w:rsid w:val="00FA1520"/>
    <w:rsid w:val="00FA1561"/>
    <w:rsid w:val="00FA15C2"/>
    <w:rsid w:val="00FA16A7"/>
    <w:rsid w:val="00FA171A"/>
    <w:rsid w:val="00FA18FF"/>
    <w:rsid w:val="00FA211C"/>
    <w:rsid w:val="00FA2732"/>
    <w:rsid w:val="00FA2E32"/>
    <w:rsid w:val="00FA310D"/>
    <w:rsid w:val="00FA3153"/>
    <w:rsid w:val="00FA3857"/>
    <w:rsid w:val="00FA4673"/>
    <w:rsid w:val="00FA46DD"/>
    <w:rsid w:val="00FA4E2E"/>
    <w:rsid w:val="00FA5180"/>
    <w:rsid w:val="00FA5FE2"/>
    <w:rsid w:val="00FA6457"/>
    <w:rsid w:val="00FA6474"/>
    <w:rsid w:val="00FA653D"/>
    <w:rsid w:val="00FA686D"/>
    <w:rsid w:val="00FA69E1"/>
    <w:rsid w:val="00FB0E06"/>
    <w:rsid w:val="00FB0F46"/>
    <w:rsid w:val="00FB100F"/>
    <w:rsid w:val="00FB14AC"/>
    <w:rsid w:val="00FB161B"/>
    <w:rsid w:val="00FB1DB0"/>
    <w:rsid w:val="00FB20CE"/>
    <w:rsid w:val="00FB2556"/>
    <w:rsid w:val="00FB2E2A"/>
    <w:rsid w:val="00FB2FCE"/>
    <w:rsid w:val="00FB3038"/>
    <w:rsid w:val="00FB317D"/>
    <w:rsid w:val="00FB346C"/>
    <w:rsid w:val="00FB361C"/>
    <w:rsid w:val="00FB3AA5"/>
    <w:rsid w:val="00FB3DDC"/>
    <w:rsid w:val="00FB3DDF"/>
    <w:rsid w:val="00FB3F2D"/>
    <w:rsid w:val="00FB42A3"/>
    <w:rsid w:val="00FB45B4"/>
    <w:rsid w:val="00FB4716"/>
    <w:rsid w:val="00FB495D"/>
    <w:rsid w:val="00FB4CA2"/>
    <w:rsid w:val="00FB4F3C"/>
    <w:rsid w:val="00FB5B09"/>
    <w:rsid w:val="00FB5BFC"/>
    <w:rsid w:val="00FB60F1"/>
    <w:rsid w:val="00FB6389"/>
    <w:rsid w:val="00FB69DD"/>
    <w:rsid w:val="00FB6DBE"/>
    <w:rsid w:val="00FB6EE4"/>
    <w:rsid w:val="00FC0439"/>
    <w:rsid w:val="00FC090F"/>
    <w:rsid w:val="00FC0B3F"/>
    <w:rsid w:val="00FC119E"/>
    <w:rsid w:val="00FC1432"/>
    <w:rsid w:val="00FC1697"/>
    <w:rsid w:val="00FC189F"/>
    <w:rsid w:val="00FC1E21"/>
    <w:rsid w:val="00FC1E76"/>
    <w:rsid w:val="00FC211F"/>
    <w:rsid w:val="00FC2196"/>
    <w:rsid w:val="00FC2576"/>
    <w:rsid w:val="00FC3A9E"/>
    <w:rsid w:val="00FC3D26"/>
    <w:rsid w:val="00FC3F5D"/>
    <w:rsid w:val="00FC3FED"/>
    <w:rsid w:val="00FC40B7"/>
    <w:rsid w:val="00FC4AE5"/>
    <w:rsid w:val="00FC4BC7"/>
    <w:rsid w:val="00FC4D48"/>
    <w:rsid w:val="00FC501E"/>
    <w:rsid w:val="00FC506B"/>
    <w:rsid w:val="00FC5623"/>
    <w:rsid w:val="00FC5A23"/>
    <w:rsid w:val="00FC5D13"/>
    <w:rsid w:val="00FC61F7"/>
    <w:rsid w:val="00FC66E6"/>
    <w:rsid w:val="00FC6B2F"/>
    <w:rsid w:val="00FC736E"/>
    <w:rsid w:val="00FC7831"/>
    <w:rsid w:val="00FC7967"/>
    <w:rsid w:val="00FC7F36"/>
    <w:rsid w:val="00FD01B5"/>
    <w:rsid w:val="00FD0226"/>
    <w:rsid w:val="00FD02DF"/>
    <w:rsid w:val="00FD030A"/>
    <w:rsid w:val="00FD033B"/>
    <w:rsid w:val="00FD041B"/>
    <w:rsid w:val="00FD2647"/>
    <w:rsid w:val="00FD2686"/>
    <w:rsid w:val="00FD2721"/>
    <w:rsid w:val="00FD297D"/>
    <w:rsid w:val="00FD3B7B"/>
    <w:rsid w:val="00FD4B9C"/>
    <w:rsid w:val="00FD54B4"/>
    <w:rsid w:val="00FD5D01"/>
    <w:rsid w:val="00FD5FBC"/>
    <w:rsid w:val="00FD623B"/>
    <w:rsid w:val="00FD63E2"/>
    <w:rsid w:val="00FD6BB0"/>
    <w:rsid w:val="00FD7015"/>
    <w:rsid w:val="00FD70CF"/>
    <w:rsid w:val="00FE0041"/>
    <w:rsid w:val="00FE02BE"/>
    <w:rsid w:val="00FE0354"/>
    <w:rsid w:val="00FE0365"/>
    <w:rsid w:val="00FE07C0"/>
    <w:rsid w:val="00FE0901"/>
    <w:rsid w:val="00FE0C1C"/>
    <w:rsid w:val="00FE11CB"/>
    <w:rsid w:val="00FE168F"/>
    <w:rsid w:val="00FE23AD"/>
    <w:rsid w:val="00FE2C51"/>
    <w:rsid w:val="00FE3125"/>
    <w:rsid w:val="00FE3A6B"/>
    <w:rsid w:val="00FE3B39"/>
    <w:rsid w:val="00FE3B8B"/>
    <w:rsid w:val="00FE3C13"/>
    <w:rsid w:val="00FE4095"/>
    <w:rsid w:val="00FE47BE"/>
    <w:rsid w:val="00FE48EB"/>
    <w:rsid w:val="00FE4DF6"/>
    <w:rsid w:val="00FE4EA1"/>
    <w:rsid w:val="00FE5435"/>
    <w:rsid w:val="00FE5450"/>
    <w:rsid w:val="00FE5DC0"/>
    <w:rsid w:val="00FE5F4E"/>
    <w:rsid w:val="00FE5F90"/>
    <w:rsid w:val="00FE6416"/>
    <w:rsid w:val="00FE652B"/>
    <w:rsid w:val="00FE68C7"/>
    <w:rsid w:val="00FE71F2"/>
    <w:rsid w:val="00FE7A61"/>
    <w:rsid w:val="00FF067B"/>
    <w:rsid w:val="00FF0B85"/>
    <w:rsid w:val="00FF0C6C"/>
    <w:rsid w:val="00FF16E6"/>
    <w:rsid w:val="00FF191A"/>
    <w:rsid w:val="00FF1CFB"/>
    <w:rsid w:val="00FF1FF5"/>
    <w:rsid w:val="00FF257B"/>
    <w:rsid w:val="00FF28BF"/>
    <w:rsid w:val="00FF2B2B"/>
    <w:rsid w:val="00FF38AF"/>
    <w:rsid w:val="00FF3A44"/>
    <w:rsid w:val="00FF3BD7"/>
    <w:rsid w:val="00FF3F1F"/>
    <w:rsid w:val="00FF468A"/>
    <w:rsid w:val="00FF4EFF"/>
    <w:rsid w:val="00FF53CE"/>
    <w:rsid w:val="00FF5A45"/>
    <w:rsid w:val="00FF5CD4"/>
    <w:rsid w:val="00FF5FA6"/>
    <w:rsid w:val="00FF60EF"/>
    <w:rsid w:val="00FF7395"/>
    <w:rsid w:val="00FF73AC"/>
    <w:rsid w:val="00FF773C"/>
    <w:rsid w:val="00FF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81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32C3D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532C3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32C3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532C3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532C3D"/>
    <w:pPr>
      <w:spacing w:after="120"/>
    </w:pPr>
  </w:style>
  <w:style w:type="paragraph" w:styleId="Header">
    <w:name w:val="header"/>
    <w:basedOn w:val="Normal"/>
    <w:link w:val="HeaderChar"/>
    <w:uiPriority w:val="99"/>
    <w:rsid w:val="00532C3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sid w:val="00532C3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32C3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32C3D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532C3D"/>
    <w:rPr>
      <w:rFonts w:cs="Times New Roman"/>
      <w:b/>
      <w:bCs/>
    </w:rPr>
  </w:style>
  <w:style w:type="paragraph" w:styleId="ListBullet">
    <w:name w:val="List Bullet"/>
    <w:basedOn w:val="Normal"/>
    <w:rsid w:val="00532C3D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532C3D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532C3D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532C3D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532C3D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532C3D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532C3D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532C3D"/>
    <w:pPr>
      <w:ind w:left="284"/>
    </w:pPr>
  </w:style>
  <w:style w:type="paragraph" w:customStyle="1" w:styleId="AAFrameAddress">
    <w:name w:val="AA Frame Address"/>
    <w:basedOn w:val="Heading1"/>
    <w:rsid w:val="00532C3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32C3D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532C3D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532C3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32C3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32C3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32C3D"/>
    <w:pPr>
      <w:ind w:left="851" w:hanging="284"/>
    </w:pPr>
  </w:style>
  <w:style w:type="paragraph" w:styleId="Index4">
    <w:name w:val="index 4"/>
    <w:basedOn w:val="Normal"/>
    <w:next w:val="Normal"/>
    <w:semiHidden/>
    <w:rsid w:val="00532C3D"/>
    <w:pPr>
      <w:ind w:left="1135" w:hanging="284"/>
    </w:pPr>
  </w:style>
  <w:style w:type="paragraph" w:styleId="Index6">
    <w:name w:val="index 6"/>
    <w:basedOn w:val="Normal"/>
    <w:next w:val="Normal"/>
    <w:semiHidden/>
    <w:rsid w:val="00532C3D"/>
    <w:pPr>
      <w:ind w:left="1702" w:hanging="284"/>
    </w:pPr>
  </w:style>
  <w:style w:type="paragraph" w:styleId="Index5">
    <w:name w:val="index 5"/>
    <w:basedOn w:val="Normal"/>
    <w:next w:val="Normal"/>
    <w:semiHidden/>
    <w:rsid w:val="00532C3D"/>
    <w:pPr>
      <w:ind w:left="1418" w:hanging="284"/>
    </w:pPr>
  </w:style>
  <w:style w:type="paragraph" w:styleId="Index7">
    <w:name w:val="index 7"/>
    <w:basedOn w:val="Normal"/>
    <w:next w:val="Normal"/>
    <w:semiHidden/>
    <w:rsid w:val="00532C3D"/>
    <w:pPr>
      <w:ind w:left="1985" w:hanging="284"/>
    </w:pPr>
  </w:style>
  <w:style w:type="paragraph" w:styleId="Index8">
    <w:name w:val="index 8"/>
    <w:basedOn w:val="Normal"/>
    <w:next w:val="Normal"/>
    <w:semiHidden/>
    <w:rsid w:val="00532C3D"/>
    <w:pPr>
      <w:ind w:left="2269" w:hanging="284"/>
    </w:pPr>
  </w:style>
  <w:style w:type="paragraph" w:styleId="Index9">
    <w:name w:val="index 9"/>
    <w:basedOn w:val="Normal"/>
    <w:next w:val="Normal"/>
    <w:semiHidden/>
    <w:rsid w:val="00532C3D"/>
    <w:pPr>
      <w:ind w:left="2552" w:hanging="284"/>
    </w:pPr>
  </w:style>
  <w:style w:type="paragraph" w:styleId="TOC2">
    <w:name w:val="toc 2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32C3D"/>
    <w:pPr>
      <w:ind w:left="851"/>
    </w:pPr>
  </w:style>
  <w:style w:type="paragraph" w:styleId="TOC5">
    <w:name w:val="toc 5"/>
    <w:basedOn w:val="Normal"/>
    <w:next w:val="Normal"/>
    <w:semiHidden/>
    <w:rsid w:val="00532C3D"/>
    <w:pPr>
      <w:ind w:left="1134"/>
    </w:pPr>
  </w:style>
  <w:style w:type="paragraph" w:styleId="TOC6">
    <w:name w:val="toc 6"/>
    <w:basedOn w:val="Normal"/>
    <w:next w:val="Normal"/>
    <w:semiHidden/>
    <w:rsid w:val="00532C3D"/>
    <w:pPr>
      <w:ind w:left="1418"/>
    </w:pPr>
  </w:style>
  <w:style w:type="paragraph" w:styleId="TOC7">
    <w:name w:val="toc 7"/>
    <w:basedOn w:val="Normal"/>
    <w:next w:val="Normal"/>
    <w:semiHidden/>
    <w:rsid w:val="00532C3D"/>
    <w:pPr>
      <w:ind w:left="1701"/>
    </w:pPr>
  </w:style>
  <w:style w:type="paragraph" w:styleId="TOC8">
    <w:name w:val="toc 8"/>
    <w:basedOn w:val="Normal"/>
    <w:next w:val="Normal"/>
    <w:semiHidden/>
    <w:rsid w:val="00532C3D"/>
    <w:pPr>
      <w:ind w:left="1985"/>
    </w:pPr>
  </w:style>
  <w:style w:type="paragraph" w:styleId="TOC9">
    <w:name w:val="toc 9"/>
    <w:basedOn w:val="Normal"/>
    <w:next w:val="Normal"/>
    <w:semiHidden/>
    <w:rsid w:val="00532C3D"/>
    <w:pPr>
      <w:ind w:left="2268"/>
    </w:pPr>
  </w:style>
  <w:style w:type="paragraph" w:styleId="TableofFigures">
    <w:name w:val="table of figures"/>
    <w:basedOn w:val="Normal"/>
    <w:next w:val="Normal"/>
    <w:semiHidden/>
    <w:rsid w:val="00532C3D"/>
    <w:pPr>
      <w:ind w:left="567" w:hanging="567"/>
    </w:pPr>
  </w:style>
  <w:style w:type="paragraph" w:styleId="ListBullet5">
    <w:name w:val="List Bullet 5"/>
    <w:basedOn w:val="Normal"/>
    <w:rsid w:val="00532C3D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532C3D"/>
    <w:pPr>
      <w:ind w:firstLine="284"/>
    </w:pPr>
  </w:style>
  <w:style w:type="paragraph" w:styleId="BodyTextIndent">
    <w:name w:val="Body Text Indent"/>
    <w:aliases w:val="i"/>
    <w:basedOn w:val="Normal"/>
    <w:rsid w:val="00532C3D"/>
    <w:pPr>
      <w:spacing w:after="120"/>
      <w:ind w:left="283"/>
    </w:pPr>
  </w:style>
  <w:style w:type="paragraph" w:styleId="BodyTextFirstIndent2">
    <w:name w:val="Body Text First Indent 2"/>
    <w:basedOn w:val="BodyTextIndent"/>
    <w:rsid w:val="00532C3D"/>
    <w:pPr>
      <w:ind w:left="284" w:firstLine="284"/>
    </w:pPr>
  </w:style>
  <w:style w:type="character" w:styleId="Strong">
    <w:name w:val="Strong"/>
    <w:qFormat/>
    <w:rsid w:val="00532C3D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32C3D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32C3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32C3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32C3D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32C3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32C3D"/>
    <w:pPr>
      <w:framePr w:h="1054" w:wrap="around" w:y="5920"/>
    </w:pPr>
  </w:style>
  <w:style w:type="paragraph" w:customStyle="1" w:styleId="ReportHeading3">
    <w:name w:val="ReportHeading3"/>
    <w:basedOn w:val="ReportHeading2"/>
    <w:rsid w:val="00532C3D"/>
    <w:pPr>
      <w:framePr w:h="443" w:wrap="around" w:y="8223"/>
    </w:pPr>
  </w:style>
  <w:style w:type="paragraph" w:customStyle="1" w:styleId="a">
    <w:name w:val="¢éÍ¤ÇÒÁ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532C3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32C3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32C3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32C3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32C3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32C3D"/>
  </w:style>
  <w:style w:type="paragraph" w:customStyle="1" w:styleId="ASSETS">
    <w:name w:val="ASSETS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D54A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387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D54A61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styleId="BodyTextIndent3">
    <w:name w:val="Body Text Indent 3"/>
    <w:basedOn w:val="Normal"/>
    <w:rsid w:val="008137AB"/>
    <w:pPr>
      <w:spacing w:after="120"/>
      <w:ind w:left="360"/>
    </w:pPr>
    <w:rPr>
      <w:sz w:val="16"/>
      <w:szCs w:val="16"/>
    </w:rPr>
  </w:style>
  <w:style w:type="paragraph" w:customStyle="1" w:styleId="zDistnHeader">
    <w:name w:val="zDistnHeader"/>
    <w:basedOn w:val="Normal"/>
    <w:next w:val="Normal"/>
    <w:rsid w:val="008137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713FE6"/>
    <w:rPr>
      <w:rFonts w:ascii="Arial" w:hAnsi="Arial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6D2E8E"/>
    <w:pPr>
      <w:ind w:left="720"/>
      <w:contextualSpacing/>
    </w:pPr>
    <w:rPr>
      <w:rFonts w:eastAsia="Times New Roman"/>
      <w:szCs w:val="22"/>
    </w:rPr>
  </w:style>
  <w:style w:type="paragraph" w:customStyle="1" w:styleId="Text">
    <w:name w:val="Text"/>
    <w:basedOn w:val="Normal"/>
    <w:rsid w:val="00F53C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ormalLatinAngsanaNew">
    <w:name w:val="Normal + (Latin) Angsana New"/>
    <w:aliases w:val="15 pt,Right:  -0.12&quot;,Line spacing:  single"/>
    <w:basedOn w:val="acctfourfigures"/>
    <w:rsid w:val="00F53CFA"/>
    <w:pPr>
      <w:tabs>
        <w:tab w:val="clear" w:pos="765"/>
        <w:tab w:val="decimal" w:pos="1224"/>
      </w:tabs>
      <w:spacing w:line="240" w:lineRule="auto"/>
      <w:ind w:left="-135" w:right="-126"/>
    </w:pPr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uiPriority w:val="99"/>
    <w:rsid w:val="000766AE"/>
    <w:rPr>
      <w:rFonts w:ascii="Arial" w:hAnsi="Arial"/>
      <w:sz w:val="18"/>
      <w:szCs w:val="18"/>
    </w:rPr>
  </w:style>
  <w:style w:type="paragraph" w:customStyle="1" w:styleId="Default">
    <w:name w:val="Default"/>
    <w:rsid w:val="005E464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007074"/>
    <w:rPr>
      <w:rFonts w:ascii="Arial" w:hAnsi="Arial"/>
      <w:sz w:val="18"/>
      <w:szCs w:val="22"/>
    </w:rPr>
  </w:style>
  <w:style w:type="table" w:customStyle="1" w:styleId="Style1">
    <w:name w:val="Style1"/>
    <w:basedOn w:val="TableNormal"/>
    <w:uiPriority w:val="99"/>
    <w:qFormat/>
    <w:rsid w:val="003F08D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NoteNormal">
    <w:name w:val="1 Note Normal"/>
    <w:basedOn w:val="Normal"/>
    <w:link w:val="1NoteNormalChar"/>
    <w:qFormat/>
    <w:rsid w:val="00D00B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after="120" w:line="240" w:lineRule="auto"/>
      <w:ind w:left="539"/>
      <w:jc w:val="thaiDistribute"/>
    </w:pPr>
    <w:rPr>
      <w:rFonts w:ascii="Angsana New" w:eastAsia="Angsana New" w:hAnsi="Angsana New"/>
      <w:sz w:val="30"/>
      <w:szCs w:val="30"/>
      <w:lang w:val="en-GB" w:eastAsia="x-none" w:bidi="ar-SA"/>
    </w:rPr>
  </w:style>
  <w:style w:type="character" w:customStyle="1" w:styleId="1NoteNormalChar">
    <w:name w:val="1 Note Normal Char"/>
    <w:link w:val="1NoteNormal"/>
    <w:rsid w:val="00D00BB2"/>
    <w:rPr>
      <w:rFonts w:ascii="Angsana New" w:eastAsia="Angsana New" w:hAnsi="Angsana New"/>
      <w:sz w:val="30"/>
      <w:szCs w:val="30"/>
      <w:lang w:val="en-GB" w:eastAsia="x-none" w:bidi="ar-SA"/>
    </w:rPr>
  </w:style>
  <w:style w:type="character" w:customStyle="1" w:styleId="ListParagraphChar">
    <w:name w:val="List Paragraph Char"/>
    <w:link w:val="ListParagraph"/>
    <w:uiPriority w:val="34"/>
    <w:rsid w:val="00B677CB"/>
    <w:rPr>
      <w:rFonts w:ascii="Arial" w:eastAsia="Times New Roman" w:hAnsi="Arial"/>
      <w:sz w:val="18"/>
      <w:szCs w:val="22"/>
    </w:rPr>
  </w:style>
  <w:style w:type="table" w:customStyle="1" w:styleId="PlainTable4">
    <w:name w:val="Plain Table 4"/>
    <w:basedOn w:val="TableNormal"/>
    <w:uiPriority w:val="44"/>
    <w:rsid w:val="00A9221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81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32C3D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532C3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32C3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532C3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532C3D"/>
    <w:pPr>
      <w:spacing w:after="120"/>
    </w:pPr>
  </w:style>
  <w:style w:type="paragraph" w:styleId="Header">
    <w:name w:val="header"/>
    <w:basedOn w:val="Normal"/>
    <w:link w:val="HeaderChar"/>
    <w:uiPriority w:val="99"/>
    <w:rsid w:val="00532C3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sid w:val="00532C3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32C3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32C3D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532C3D"/>
    <w:rPr>
      <w:rFonts w:cs="Times New Roman"/>
      <w:b/>
      <w:bCs/>
    </w:rPr>
  </w:style>
  <w:style w:type="paragraph" w:styleId="ListBullet">
    <w:name w:val="List Bullet"/>
    <w:basedOn w:val="Normal"/>
    <w:rsid w:val="00532C3D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532C3D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532C3D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532C3D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532C3D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532C3D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532C3D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532C3D"/>
    <w:pPr>
      <w:ind w:left="284"/>
    </w:pPr>
  </w:style>
  <w:style w:type="paragraph" w:customStyle="1" w:styleId="AAFrameAddress">
    <w:name w:val="AA Frame Address"/>
    <w:basedOn w:val="Heading1"/>
    <w:rsid w:val="00532C3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32C3D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532C3D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532C3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32C3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32C3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32C3D"/>
    <w:pPr>
      <w:ind w:left="851" w:hanging="284"/>
    </w:pPr>
  </w:style>
  <w:style w:type="paragraph" w:styleId="Index4">
    <w:name w:val="index 4"/>
    <w:basedOn w:val="Normal"/>
    <w:next w:val="Normal"/>
    <w:semiHidden/>
    <w:rsid w:val="00532C3D"/>
    <w:pPr>
      <w:ind w:left="1135" w:hanging="284"/>
    </w:pPr>
  </w:style>
  <w:style w:type="paragraph" w:styleId="Index6">
    <w:name w:val="index 6"/>
    <w:basedOn w:val="Normal"/>
    <w:next w:val="Normal"/>
    <w:semiHidden/>
    <w:rsid w:val="00532C3D"/>
    <w:pPr>
      <w:ind w:left="1702" w:hanging="284"/>
    </w:pPr>
  </w:style>
  <w:style w:type="paragraph" w:styleId="Index5">
    <w:name w:val="index 5"/>
    <w:basedOn w:val="Normal"/>
    <w:next w:val="Normal"/>
    <w:semiHidden/>
    <w:rsid w:val="00532C3D"/>
    <w:pPr>
      <w:ind w:left="1418" w:hanging="284"/>
    </w:pPr>
  </w:style>
  <w:style w:type="paragraph" w:styleId="Index7">
    <w:name w:val="index 7"/>
    <w:basedOn w:val="Normal"/>
    <w:next w:val="Normal"/>
    <w:semiHidden/>
    <w:rsid w:val="00532C3D"/>
    <w:pPr>
      <w:ind w:left="1985" w:hanging="284"/>
    </w:pPr>
  </w:style>
  <w:style w:type="paragraph" w:styleId="Index8">
    <w:name w:val="index 8"/>
    <w:basedOn w:val="Normal"/>
    <w:next w:val="Normal"/>
    <w:semiHidden/>
    <w:rsid w:val="00532C3D"/>
    <w:pPr>
      <w:ind w:left="2269" w:hanging="284"/>
    </w:pPr>
  </w:style>
  <w:style w:type="paragraph" w:styleId="Index9">
    <w:name w:val="index 9"/>
    <w:basedOn w:val="Normal"/>
    <w:next w:val="Normal"/>
    <w:semiHidden/>
    <w:rsid w:val="00532C3D"/>
    <w:pPr>
      <w:ind w:left="2552" w:hanging="284"/>
    </w:pPr>
  </w:style>
  <w:style w:type="paragraph" w:styleId="TOC2">
    <w:name w:val="toc 2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32C3D"/>
    <w:pPr>
      <w:ind w:left="851"/>
    </w:pPr>
  </w:style>
  <w:style w:type="paragraph" w:styleId="TOC5">
    <w:name w:val="toc 5"/>
    <w:basedOn w:val="Normal"/>
    <w:next w:val="Normal"/>
    <w:semiHidden/>
    <w:rsid w:val="00532C3D"/>
    <w:pPr>
      <w:ind w:left="1134"/>
    </w:pPr>
  </w:style>
  <w:style w:type="paragraph" w:styleId="TOC6">
    <w:name w:val="toc 6"/>
    <w:basedOn w:val="Normal"/>
    <w:next w:val="Normal"/>
    <w:semiHidden/>
    <w:rsid w:val="00532C3D"/>
    <w:pPr>
      <w:ind w:left="1418"/>
    </w:pPr>
  </w:style>
  <w:style w:type="paragraph" w:styleId="TOC7">
    <w:name w:val="toc 7"/>
    <w:basedOn w:val="Normal"/>
    <w:next w:val="Normal"/>
    <w:semiHidden/>
    <w:rsid w:val="00532C3D"/>
    <w:pPr>
      <w:ind w:left="1701"/>
    </w:pPr>
  </w:style>
  <w:style w:type="paragraph" w:styleId="TOC8">
    <w:name w:val="toc 8"/>
    <w:basedOn w:val="Normal"/>
    <w:next w:val="Normal"/>
    <w:semiHidden/>
    <w:rsid w:val="00532C3D"/>
    <w:pPr>
      <w:ind w:left="1985"/>
    </w:pPr>
  </w:style>
  <w:style w:type="paragraph" w:styleId="TOC9">
    <w:name w:val="toc 9"/>
    <w:basedOn w:val="Normal"/>
    <w:next w:val="Normal"/>
    <w:semiHidden/>
    <w:rsid w:val="00532C3D"/>
    <w:pPr>
      <w:ind w:left="2268"/>
    </w:pPr>
  </w:style>
  <w:style w:type="paragraph" w:styleId="TableofFigures">
    <w:name w:val="table of figures"/>
    <w:basedOn w:val="Normal"/>
    <w:next w:val="Normal"/>
    <w:semiHidden/>
    <w:rsid w:val="00532C3D"/>
    <w:pPr>
      <w:ind w:left="567" w:hanging="567"/>
    </w:pPr>
  </w:style>
  <w:style w:type="paragraph" w:styleId="ListBullet5">
    <w:name w:val="List Bullet 5"/>
    <w:basedOn w:val="Normal"/>
    <w:rsid w:val="00532C3D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532C3D"/>
    <w:pPr>
      <w:ind w:firstLine="284"/>
    </w:pPr>
  </w:style>
  <w:style w:type="paragraph" w:styleId="BodyTextIndent">
    <w:name w:val="Body Text Indent"/>
    <w:aliases w:val="i"/>
    <w:basedOn w:val="Normal"/>
    <w:rsid w:val="00532C3D"/>
    <w:pPr>
      <w:spacing w:after="120"/>
      <w:ind w:left="283"/>
    </w:pPr>
  </w:style>
  <w:style w:type="paragraph" w:styleId="BodyTextFirstIndent2">
    <w:name w:val="Body Text First Indent 2"/>
    <w:basedOn w:val="BodyTextIndent"/>
    <w:rsid w:val="00532C3D"/>
    <w:pPr>
      <w:ind w:left="284" w:firstLine="284"/>
    </w:pPr>
  </w:style>
  <w:style w:type="character" w:styleId="Strong">
    <w:name w:val="Strong"/>
    <w:qFormat/>
    <w:rsid w:val="00532C3D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32C3D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32C3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32C3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32C3D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32C3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32C3D"/>
    <w:pPr>
      <w:framePr w:h="1054" w:wrap="around" w:y="5920"/>
    </w:pPr>
  </w:style>
  <w:style w:type="paragraph" w:customStyle="1" w:styleId="ReportHeading3">
    <w:name w:val="ReportHeading3"/>
    <w:basedOn w:val="ReportHeading2"/>
    <w:rsid w:val="00532C3D"/>
    <w:pPr>
      <w:framePr w:h="443" w:wrap="around" w:y="8223"/>
    </w:pPr>
  </w:style>
  <w:style w:type="paragraph" w:customStyle="1" w:styleId="a">
    <w:name w:val="¢éÍ¤ÇÒÁ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532C3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32C3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32C3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32C3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32C3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32C3D"/>
  </w:style>
  <w:style w:type="paragraph" w:customStyle="1" w:styleId="ASSETS">
    <w:name w:val="ASSETS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D54A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387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D54A61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styleId="BodyTextIndent3">
    <w:name w:val="Body Text Indent 3"/>
    <w:basedOn w:val="Normal"/>
    <w:rsid w:val="008137AB"/>
    <w:pPr>
      <w:spacing w:after="120"/>
      <w:ind w:left="360"/>
    </w:pPr>
    <w:rPr>
      <w:sz w:val="16"/>
      <w:szCs w:val="16"/>
    </w:rPr>
  </w:style>
  <w:style w:type="paragraph" w:customStyle="1" w:styleId="zDistnHeader">
    <w:name w:val="zDistnHeader"/>
    <w:basedOn w:val="Normal"/>
    <w:next w:val="Normal"/>
    <w:rsid w:val="008137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713FE6"/>
    <w:rPr>
      <w:rFonts w:ascii="Arial" w:hAnsi="Arial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6D2E8E"/>
    <w:pPr>
      <w:ind w:left="720"/>
      <w:contextualSpacing/>
    </w:pPr>
    <w:rPr>
      <w:rFonts w:eastAsia="Times New Roman"/>
      <w:szCs w:val="22"/>
    </w:rPr>
  </w:style>
  <w:style w:type="paragraph" w:customStyle="1" w:styleId="Text">
    <w:name w:val="Text"/>
    <w:basedOn w:val="Normal"/>
    <w:rsid w:val="00F53C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ormalLatinAngsanaNew">
    <w:name w:val="Normal + (Latin) Angsana New"/>
    <w:aliases w:val="15 pt,Right:  -0.12&quot;,Line spacing:  single"/>
    <w:basedOn w:val="acctfourfigures"/>
    <w:rsid w:val="00F53CFA"/>
    <w:pPr>
      <w:tabs>
        <w:tab w:val="clear" w:pos="765"/>
        <w:tab w:val="decimal" w:pos="1224"/>
      </w:tabs>
      <w:spacing w:line="240" w:lineRule="auto"/>
      <w:ind w:left="-135" w:right="-126"/>
    </w:pPr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uiPriority w:val="99"/>
    <w:rsid w:val="000766AE"/>
    <w:rPr>
      <w:rFonts w:ascii="Arial" w:hAnsi="Arial"/>
      <w:sz w:val="18"/>
      <w:szCs w:val="18"/>
    </w:rPr>
  </w:style>
  <w:style w:type="paragraph" w:customStyle="1" w:styleId="Default">
    <w:name w:val="Default"/>
    <w:rsid w:val="005E464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007074"/>
    <w:rPr>
      <w:rFonts w:ascii="Arial" w:hAnsi="Arial"/>
      <w:sz w:val="18"/>
      <w:szCs w:val="22"/>
    </w:rPr>
  </w:style>
  <w:style w:type="table" w:customStyle="1" w:styleId="Style1">
    <w:name w:val="Style1"/>
    <w:basedOn w:val="TableNormal"/>
    <w:uiPriority w:val="99"/>
    <w:qFormat/>
    <w:rsid w:val="003F08D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NoteNormal">
    <w:name w:val="1 Note Normal"/>
    <w:basedOn w:val="Normal"/>
    <w:link w:val="1NoteNormalChar"/>
    <w:qFormat/>
    <w:rsid w:val="00D00B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after="120" w:line="240" w:lineRule="auto"/>
      <w:ind w:left="539"/>
      <w:jc w:val="thaiDistribute"/>
    </w:pPr>
    <w:rPr>
      <w:rFonts w:ascii="Angsana New" w:eastAsia="Angsana New" w:hAnsi="Angsana New"/>
      <w:sz w:val="30"/>
      <w:szCs w:val="30"/>
      <w:lang w:val="en-GB" w:eastAsia="x-none" w:bidi="ar-SA"/>
    </w:rPr>
  </w:style>
  <w:style w:type="character" w:customStyle="1" w:styleId="1NoteNormalChar">
    <w:name w:val="1 Note Normal Char"/>
    <w:link w:val="1NoteNormal"/>
    <w:rsid w:val="00D00BB2"/>
    <w:rPr>
      <w:rFonts w:ascii="Angsana New" w:eastAsia="Angsana New" w:hAnsi="Angsana New"/>
      <w:sz w:val="30"/>
      <w:szCs w:val="30"/>
      <w:lang w:val="en-GB" w:eastAsia="x-none" w:bidi="ar-SA"/>
    </w:rPr>
  </w:style>
  <w:style w:type="character" w:customStyle="1" w:styleId="ListParagraphChar">
    <w:name w:val="List Paragraph Char"/>
    <w:link w:val="ListParagraph"/>
    <w:uiPriority w:val="34"/>
    <w:rsid w:val="00B677CB"/>
    <w:rPr>
      <w:rFonts w:ascii="Arial" w:eastAsia="Times New Roman" w:hAnsi="Arial"/>
      <w:sz w:val="18"/>
      <w:szCs w:val="22"/>
    </w:rPr>
  </w:style>
  <w:style w:type="table" w:customStyle="1" w:styleId="PlainTable4">
    <w:name w:val="Plain Table 4"/>
    <w:basedOn w:val="TableNormal"/>
    <w:uiPriority w:val="44"/>
    <w:rsid w:val="00A9221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1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519F1-C09B-415B-83BA-1D2C7847A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230</TotalTime>
  <Pages>50</Pages>
  <Words>13272</Words>
  <Characters>54934</Characters>
  <Application>Microsoft Office Word</Application>
  <DocSecurity>0</DocSecurity>
  <Lines>457</Lines>
  <Paragraphs>136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68070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Jirapat, Bunyakunakron</dc:creator>
  <cp:lastModifiedBy>nalida.y</cp:lastModifiedBy>
  <cp:revision>34</cp:revision>
  <cp:lastPrinted>2020-03-18T02:35:00Z</cp:lastPrinted>
  <dcterms:created xsi:type="dcterms:W3CDTF">2020-03-03T06:48:00Z</dcterms:created>
  <dcterms:modified xsi:type="dcterms:W3CDTF">2020-03-30T11:30:00Z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