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Pr="007C69A1" w:rsidRDefault="00DB308D" w:rsidP="004C2111">
      <w:pPr>
        <w:pStyle w:val="Reference"/>
        <w:rPr>
          <w:rFonts w:cstheme="minorBidi"/>
          <w:cs/>
          <w:lang w:bidi="th-TH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088901C5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CF0BF0" w14:textId="77777777" w:rsidR="00194973" w:rsidRDefault="00194973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8BC102" w14:textId="5D80872F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ได</w:t>
      </w:r>
      <w:proofErr w:type="spellEnd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 (สยาม) จำกัด (มหาชน)</w:t>
      </w:r>
    </w:p>
    <w:p w14:paraId="48784E94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B707C" w14:textId="2D498DD3" w:rsidR="00E75A28" w:rsidRPr="0045244D" w:rsidRDefault="00E75A28" w:rsidP="000F21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เมท (สยาม)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 และบริษัทย่อย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45FD4">
        <w:rPr>
          <w:rFonts w:ascii="Browallia New" w:hAnsi="Browallia New" w:cs="Browallia New"/>
          <w:sz w:val="28"/>
          <w:szCs w:val="28"/>
          <w:lang w:bidi="th-TH"/>
        </w:rPr>
        <w:t>1</w:t>
      </w:r>
      <w:r w:rsidR="00853D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45FD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1F043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="0078036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78036F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78036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78036F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E45FD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สิ้นสุดวันเดียวกัน</w:t>
      </w:r>
      <w:r w:rsidR="00833E7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833E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3C672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58BD4C" w14:textId="7A51434D" w:rsidR="009D6979" w:rsidRDefault="009D6979" w:rsidP="00833E7A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09FF6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D65592A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41A6DF5" w14:textId="27D8AE12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272D7B"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1A8FE8BF" w14:textId="7777777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112F2A" w14:textId="5C4B1E3F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D4355F" w14:textId="1010593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3BC622" w14:textId="314F505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A800C" w14:textId="7E296140" w:rsidR="006F78E5" w:rsidRDefault="006F78E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84CDA3" w14:textId="45D1A395" w:rsidR="006F78E5" w:rsidRDefault="006F78E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7D5BE8" w14:textId="77777777" w:rsidR="006F78E5" w:rsidRDefault="006F78E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5F156D" w14:textId="7EC5DD6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2978E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750FA41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16B123" w14:textId="4AEDAA39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581516"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5968121" w14:textId="5892F709" w:rsidR="00E75A28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49022" w14:textId="5F0E4BCF" w:rsidR="00F35F6C" w:rsidRDefault="00F35F6C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7F2216" w14:textId="77777777" w:rsidR="002D3034" w:rsidRPr="0045244D" w:rsidRDefault="002D3034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977DBE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63B41B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A542646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194D38C1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86F81D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EE94C9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C17B3B6" w14:textId="185B1C6E" w:rsidR="00E75A28" w:rsidRPr="00830CB4" w:rsidRDefault="000B0D6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</w:rPr>
        <w:t>30</w:t>
      </w:r>
      <w:r w:rsidR="00096D49" w:rsidRPr="004A2D02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096D49" w:rsidRPr="004A2D02">
        <w:rPr>
          <w:rFonts w:ascii="Browallia New" w:hAnsi="Browallia New" w:cs="Browallia New"/>
          <w:sz w:val="28"/>
          <w:szCs w:val="28"/>
        </w:rPr>
        <w:t xml:space="preserve"> 2563</w:t>
      </w:r>
    </w:p>
    <w:p w14:paraId="757AF532" w14:textId="091D660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0769B" w14:textId="09330482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40ADCC" w14:textId="1D5811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B46805" w14:textId="62076720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0C1243" w14:textId="572573CC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D842AF" w14:textId="4D830AC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41D1B5" w14:textId="7316DC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265793" w14:textId="0CFA76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CF247" w14:textId="43079C1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FBA913" w14:textId="7291F0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C08997" w14:textId="6C6B4E8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B087BA" w14:textId="6E53DFF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C4924D" w14:textId="6A2D6006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9AE07" w14:textId="7926394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713B5A" w14:textId="74FED99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EF47C8" w14:textId="49A1A54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4ED56F" w14:textId="405EDD1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548610" w14:textId="77777777" w:rsidR="00E75A28" w:rsidRPr="009E5BD5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sectPr w:rsidR="00E75A28" w:rsidRPr="009E5BD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3543B" w14:textId="77777777" w:rsidR="009D10D1" w:rsidRDefault="009D10D1">
      <w:r>
        <w:separator/>
      </w:r>
    </w:p>
  </w:endnote>
  <w:endnote w:type="continuationSeparator" w:id="0">
    <w:p w14:paraId="38460849" w14:textId="77777777" w:rsidR="009D10D1" w:rsidRDefault="009D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713B6" w14:textId="77777777" w:rsidR="009D10D1" w:rsidRDefault="009D10D1">
      <w:bookmarkStart w:id="0" w:name="_Hlk482348182"/>
      <w:bookmarkEnd w:id="0"/>
      <w:r>
        <w:separator/>
      </w:r>
    </w:p>
  </w:footnote>
  <w:footnote w:type="continuationSeparator" w:id="0">
    <w:p w14:paraId="44306F3B" w14:textId="77777777" w:rsidR="009D10D1" w:rsidRDefault="009D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0E320DFD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66C7F06F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75A2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3D22F47F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6D49"/>
    <w:rsid w:val="00097FAB"/>
    <w:rsid w:val="000A3CA8"/>
    <w:rsid w:val="000B0D6B"/>
    <w:rsid w:val="000B4D9E"/>
    <w:rsid w:val="000B65E3"/>
    <w:rsid w:val="000B7090"/>
    <w:rsid w:val="000E2F32"/>
    <w:rsid w:val="000E52CE"/>
    <w:rsid w:val="000F2136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22F7"/>
    <w:rsid w:val="001554CD"/>
    <w:rsid w:val="00155A91"/>
    <w:rsid w:val="001613E2"/>
    <w:rsid w:val="0016459D"/>
    <w:rsid w:val="00167017"/>
    <w:rsid w:val="0019210D"/>
    <w:rsid w:val="00193D90"/>
    <w:rsid w:val="00194973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1F0430"/>
    <w:rsid w:val="0022518C"/>
    <w:rsid w:val="00237A7E"/>
    <w:rsid w:val="00241F16"/>
    <w:rsid w:val="00247969"/>
    <w:rsid w:val="0026182A"/>
    <w:rsid w:val="00272D7B"/>
    <w:rsid w:val="00277EBE"/>
    <w:rsid w:val="002838FB"/>
    <w:rsid w:val="00285249"/>
    <w:rsid w:val="002A252E"/>
    <w:rsid w:val="002A78D6"/>
    <w:rsid w:val="002B5A4A"/>
    <w:rsid w:val="002C2726"/>
    <w:rsid w:val="002C623D"/>
    <w:rsid w:val="002D3034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C6726"/>
    <w:rsid w:val="003D237E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2D02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E3A3B"/>
    <w:rsid w:val="004F1A16"/>
    <w:rsid w:val="004F207F"/>
    <w:rsid w:val="004F5D91"/>
    <w:rsid w:val="00501B7B"/>
    <w:rsid w:val="00505680"/>
    <w:rsid w:val="005070FA"/>
    <w:rsid w:val="0052186A"/>
    <w:rsid w:val="005321DA"/>
    <w:rsid w:val="00532CC8"/>
    <w:rsid w:val="00547541"/>
    <w:rsid w:val="00550BB1"/>
    <w:rsid w:val="00551365"/>
    <w:rsid w:val="005627FF"/>
    <w:rsid w:val="00577D61"/>
    <w:rsid w:val="00581516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1829"/>
    <w:rsid w:val="006D6FF5"/>
    <w:rsid w:val="006F1B19"/>
    <w:rsid w:val="006F29ED"/>
    <w:rsid w:val="006F4F77"/>
    <w:rsid w:val="006F78E5"/>
    <w:rsid w:val="0070147C"/>
    <w:rsid w:val="0070773E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036F"/>
    <w:rsid w:val="0078170A"/>
    <w:rsid w:val="00787C36"/>
    <w:rsid w:val="00790956"/>
    <w:rsid w:val="007947FB"/>
    <w:rsid w:val="0079502D"/>
    <w:rsid w:val="00795625"/>
    <w:rsid w:val="007A0755"/>
    <w:rsid w:val="007A0F14"/>
    <w:rsid w:val="007A31D9"/>
    <w:rsid w:val="007A74F9"/>
    <w:rsid w:val="007B7D71"/>
    <w:rsid w:val="007C69A1"/>
    <w:rsid w:val="007D41A1"/>
    <w:rsid w:val="007D5FBA"/>
    <w:rsid w:val="008033D0"/>
    <w:rsid w:val="00803FB6"/>
    <w:rsid w:val="008059EF"/>
    <w:rsid w:val="008128F7"/>
    <w:rsid w:val="00812938"/>
    <w:rsid w:val="00827B71"/>
    <w:rsid w:val="00830CB4"/>
    <w:rsid w:val="00830DAC"/>
    <w:rsid w:val="0083134C"/>
    <w:rsid w:val="00832F51"/>
    <w:rsid w:val="008334B4"/>
    <w:rsid w:val="00833E7A"/>
    <w:rsid w:val="008340E5"/>
    <w:rsid w:val="00843100"/>
    <w:rsid w:val="00847054"/>
    <w:rsid w:val="00847543"/>
    <w:rsid w:val="00850F25"/>
    <w:rsid w:val="008534AA"/>
    <w:rsid w:val="00853DFF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31D7A"/>
    <w:rsid w:val="00935D8D"/>
    <w:rsid w:val="00941C2E"/>
    <w:rsid w:val="00942FE8"/>
    <w:rsid w:val="00957E70"/>
    <w:rsid w:val="00965CE3"/>
    <w:rsid w:val="00970DAB"/>
    <w:rsid w:val="0097321D"/>
    <w:rsid w:val="009741CA"/>
    <w:rsid w:val="00992531"/>
    <w:rsid w:val="00995CD5"/>
    <w:rsid w:val="009971F6"/>
    <w:rsid w:val="009A1787"/>
    <w:rsid w:val="009A4F5A"/>
    <w:rsid w:val="009B1F44"/>
    <w:rsid w:val="009B4573"/>
    <w:rsid w:val="009C002A"/>
    <w:rsid w:val="009D10D1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D48FF"/>
    <w:rsid w:val="00AD5170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3F21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2547E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4648"/>
    <w:rsid w:val="00D675F1"/>
    <w:rsid w:val="00D67B26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45FD4"/>
    <w:rsid w:val="00E56701"/>
    <w:rsid w:val="00E62754"/>
    <w:rsid w:val="00E6309B"/>
    <w:rsid w:val="00E64D2D"/>
    <w:rsid w:val="00E75A28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5F6C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8" ma:contentTypeDescription="Create a new document." ma:contentTypeScope="" ma:versionID="b01d21772b8c863f41681fa86312296b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ca245eebfbf3de4048ae638174aea646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703F5-3ABA-476B-8CF5-45FC51B1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CDB729-122A-4D57-B9E4-08F16B6A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</cp:revision>
  <cp:lastPrinted>2020-02-24T06:41:00Z</cp:lastPrinted>
  <dcterms:created xsi:type="dcterms:W3CDTF">2020-02-24T06:41:00Z</dcterms:created>
  <dcterms:modified xsi:type="dcterms:W3CDTF">2020-03-30T10:50:00Z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