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11637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274E0B08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809FD95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2522881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14E89B95" w14:textId="77777777"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AA557E1" w14:textId="77777777"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2927C7" w14:textId="77777777"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69E803B6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08263F">
        <w:rPr>
          <w:rFonts w:ascii="Angsana New" w:hAnsi="Angsana New" w:cs="Angsana New"/>
          <w:sz w:val="52"/>
          <w:szCs w:val="52"/>
          <w:cs/>
        </w:rPr>
        <w:t xml:space="preserve">บริษัท ฟูรูกาวา </w:t>
      </w:r>
      <w:bookmarkStart w:id="0" w:name="SubTitle"/>
      <w:r w:rsidRPr="0008263F">
        <w:rPr>
          <w:rFonts w:ascii="Angsana New" w:hAnsi="Angsana New" w:cs="Angsana New"/>
          <w:sz w:val="52"/>
          <w:szCs w:val="52"/>
          <w:cs/>
        </w:rPr>
        <w:t>เม็ททัล (ไทยแลนด์) จำกัด (มหาชน)</w:t>
      </w:r>
    </w:p>
    <w:bookmarkEnd w:id="0"/>
    <w:p w14:paraId="04E3583A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0BC6D42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7B83BB0" w14:textId="77777777" w:rsidR="00812542" w:rsidRPr="006B6495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D22F8" w:rsidRPr="00FD22F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A86E4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86E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FD22F8" w:rsidRPr="00FD22F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D22F8" w:rsidRPr="00FD22F8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</w:p>
    <w:p w14:paraId="71D6D069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06478D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0F3CC5B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03F39AA0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337F9E41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1E6EAF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52D01CC1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14EC05F6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3DAD6CC8" w14:textId="77777777" w:rsidR="0064070A" w:rsidRDefault="0064070A" w:rsidP="00856649">
      <w:pPr>
        <w:rPr>
          <w:sz w:val="32"/>
          <w:szCs w:val="32"/>
        </w:rPr>
        <w:sectPr w:rsidR="0064070A" w:rsidSect="00152D90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41331A42" w14:textId="77777777" w:rsidR="0064070A" w:rsidRPr="00173600" w:rsidRDefault="0064070A" w:rsidP="0064070A">
      <w:pPr>
        <w:rPr>
          <w:sz w:val="32"/>
          <w:szCs w:val="32"/>
        </w:rPr>
      </w:pPr>
    </w:p>
    <w:p w14:paraId="60833B81" w14:textId="77777777" w:rsidR="0064070A" w:rsidRDefault="0064070A" w:rsidP="0064070A">
      <w:pPr>
        <w:rPr>
          <w:sz w:val="32"/>
          <w:szCs w:val="32"/>
        </w:rPr>
      </w:pPr>
    </w:p>
    <w:p w14:paraId="258EA26D" w14:textId="77777777" w:rsidR="00173600" w:rsidRDefault="00173600" w:rsidP="0064070A">
      <w:pPr>
        <w:rPr>
          <w:sz w:val="32"/>
          <w:szCs w:val="32"/>
        </w:rPr>
      </w:pPr>
    </w:p>
    <w:p w14:paraId="6BF9EBEA" w14:textId="77777777" w:rsidR="00173600" w:rsidRDefault="00173600" w:rsidP="0064070A">
      <w:pPr>
        <w:rPr>
          <w:sz w:val="32"/>
          <w:szCs w:val="32"/>
        </w:rPr>
      </w:pPr>
    </w:p>
    <w:p w14:paraId="6DDC5250" w14:textId="77777777" w:rsidR="00173600" w:rsidRDefault="00173600" w:rsidP="0064070A">
      <w:pPr>
        <w:rPr>
          <w:sz w:val="32"/>
          <w:szCs w:val="32"/>
        </w:rPr>
      </w:pPr>
    </w:p>
    <w:p w14:paraId="384EACE4" w14:textId="77777777" w:rsidR="00173600" w:rsidRDefault="00173600" w:rsidP="0064070A">
      <w:pPr>
        <w:rPr>
          <w:sz w:val="32"/>
          <w:szCs w:val="32"/>
        </w:rPr>
      </w:pPr>
    </w:p>
    <w:p w14:paraId="3D4B7AF9" w14:textId="77777777" w:rsidR="00173600" w:rsidRDefault="00173600" w:rsidP="0064070A">
      <w:pPr>
        <w:rPr>
          <w:sz w:val="32"/>
          <w:szCs w:val="32"/>
        </w:rPr>
      </w:pPr>
    </w:p>
    <w:p w14:paraId="13B97BA0" w14:textId="77777777" w:rsidR="00173600" w:rsidRDefault="00173600" w:rsidP="0064070A">
      <w:pPr>
        <w:rPr>
          <w:sz w:val="32"/>
          <w:szCs w:val="32"/>
        </w:rPr>
      </w:pPr>
    </w:p>
    <w:p w14:paraId="4DC86272" w14:textId="77777777" w:rsidR="0064070A" w:rsidRPr="00173600" w:rsidRDefault="0064070A" w:rsidP="0064070A">
      <w:pPr>
        <w:rPr>
          <w:sz w:val="32"/>
          <w:szCs w:val="32"/>
        </w:rPr>
      </w:pPr>
    </w:p>
    <w:p w14:paraId="1B758788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06DD3743" w14:textId="77777777" w:rsidR="00484E04" w:rsidRPr="0086788A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6F9DCA6C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ฟูรูกาวา เม็ททัล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08263F">
        <w:rPr>
          <w:rFonts w:ascii="Angsana New" w:hAnsi="Angsana New"/>
          <w:b/>
          <w:bCs/>
          <w:sz w:val="30"/>
          <w:szCs w:val="30"/>
        </w:rPr>
        <w:t xml:space="preserve">) </w:t>
      </w: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08263F">
        <w:rPr>
          <w:rFonts w:ascii="Angsana New" w:hAnsi="Angsana New"/>
          <w:b/>
          <w:bCs/>
          <w:sz w:val="30"/>
          <w:szCs w:val="30"/>
        </w:rPr>
        <w:t>)</w:t>
      </w:r>
    </w:p>
    <w:p w14:paraId="136B7D36" w14:textId="77777777" w:rsidR="00415307" w:rsidRPr="0086788A" w:rsidRDefault="00415307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DAF2A5B" w14:textId="77777777" w:rsidR="00847E53" w:rsidRPr="00E049BA" w:rsidRDefault="00847E53" w:rsidP="003F1D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31</w:t>
      </w:r>
      <w:r w:rsidR="00A86E49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65400" w:rsidRPr="0008263F">
        <w:rPr>
          <w:rFonts w:ascii="Angsana New" w:hAnsi="Angsana New"/>
          <w:sz w:val="30"/>
          <w:szCs w:val="30"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2563</w:t>
      </w:r>
      <w:r w:rsidR="00D6250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 w:rsidR="00830DED">
        <w:rPr>
          <w:rFonts w:ascii="Angsana New" w:hAnsi="Angsana New" w:hint="cs"/>
          <w:sz w:val="30"/>
          <w:szCs w:val="30"/>
          <w:cs/>
        </w:rPr>
        <w:t>เสร็จ</w:t>
      </w:r>
      <w:r w:rsidR="00A86E49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งบแสดงการเปลี่ยนแปลง</w:t>
      </w:r>
      <w:r w:rsidR="00E34587">
        <w:rPr>
          <w:rFonts w:ascii="Angsana New" w:hAnsi="Angsana New"/>
          <w:spacing w:val="-4"/>
          <w:sz w:val="30"/>
          <w:szCs w:val="30"/>
          <w:cs/>
        </w:rPr>
        <w:t>ส่วนของผู้ถือหุ้น</w:t>
      </w:r>
      <w:r w:rsidR="009E6EEE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A86E49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08038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EC5D21">
        <w:rPr>
          <w:rFonts w:ascii="Angsana New" w:hAnsi="Angsana New"/>
          <w:spacing w:val="-4"/>
          <w:sz w:val="30"/>
          <w:szCs w:val="30"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31</w:t>
      </w:r>
      <w:r w:rsidR="00A86E49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A86E49" w:rsidRPr="0008263F">
        <w:rPr>
          <w:rFonts w:ascii="Angsana New" w:hAnsi="Angsana New"/>
          <w:sz w:val="30"/>
          <w:szCs w:val="30"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2563</w:t>
      </w:r>
      <w:r w:rsidR="00A86E49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</w:t>
      </w:r>
      <w:r w:rsidR="005F0821">
        <w:rPr>
          <w:rFonts w:ascii="Angsana New" w:hAnsi="Angsana New" w:hint="cs"/>
          <w:spacing w:val="-4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 w:rsidR="00395E78"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="00080381">
        <w:rPr>
          <w:rFonts w:ascii="Angsana New" w:hAnsi="Angsana New"/>
          <w:sz w:val="30"/>
          <w:szCs w:val="30"/>
          <w:cs/>
        </w:rPr>
        <w:t>บริษัท ฟูรูกาวา เม็ททัล</w:t>
      </w:r>
      <w:r w:rsidR="00EC5D21">
        <w:rPr>
          <w:rFonts w:ascii="Angsana New" w:hAnsi="Angsana New"/>
          <w:sz w:val="30"/>
          <w:szCs w:val="30"/>
        </w:rPr>
        <w:t xml:space="preserve">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ไทยแลนด์</w:t>
      </w:r>
      <w:r w:rsidR="00DE0E99" w:rsidRPr="0008263F">
        <w:rPr>
          <w:rFonts w:ascii="Angsana New" w:hAnsi="Angsana New"/>
          <w:sz w:val="30"/>
          <w:szCs w:val="30"/>
        </w:rPr>
        <w:t xml:space="preserve">) </w:t>
      </w:r>
      <w:r w:rsidR="00DE0E99" w:rsidRPr="0008263F">
        <w:rPr>
          <w:rFonts w:ascii="Angsana New" w:hAnsi="Angsana New"/>
          <w:sz w:val="30"/>
          <w:szCs w:val="30"/>
          <w:cs/>
        </w:rPr>
        <w:t xml:space="preserve">จำกัด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มหาชน</w:t>
      </w:r>
      <w:r w:rsidR="00DE0E99" w:rsidRPr="0008263F">
        <w:rPr>
          <w:rFonts w:ascii="Angsana New" w:hAnsi="Angsana New"/>
          <w:sz w:val="30"/>
          <w:szCs w:val="30"/>
        </w:rPr>
        <w:t>)</w:t>
      </w:r>
      <w:r w:rsidR="00D845F1"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</w:t>
      </w:r>
      <w:r w:rsidR="00D845F1" w:rsidRPr="0008263F">
        <w:rPr>
          <w:rFonts w:ascii="Angsana New" w:hAnsi="Angsana New"/>
          <w:sz w:val="30"/>
          <w:szCs w:val="30"/>
          <w:cs/>
        </w:rPr>
        <w:t>มูลทาง</w:t>
      </w:r>
      <w:r w:rsidR="00D845F1"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</w:t>
      </w:r>
      <w:r w:rsidRPr="00C45150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FD22F8" w:rsidRPr="00FD22F8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="00E049BA"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</w:t>
      </w:r>
      <w:r w:rsidR="009E6EEE" w:rsidRPr="00C45150">
        <w:rPr>
          <w:rFonts w:ascii="Angsana New" w:hAnsi="Angsana New"/>
          <w:sz w:val="30"/>
          <w:szCs w:val="30"/>
          <w:cs/>
        </w:rPr>
        <w:t>รเงินระหว่างกาล ส่วนข้าพเจ้า</w:t>
      </w:r>
      <w:r w:rsidR="009E6EEE">
        <w:rPr>
          <w:rFonts w:ascii="Angsana New" w:hAnsi="Angsana New"/>
          <w:sz w:val="30"/>
          <w:szCs w:val="30"/>
          <w:cs/>
        </w:rPr>
        <w:t>เป็</w:t>
      </w:r>
      <w:r w:rsidR="00AA452B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63F89F33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540065EE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E5345B6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38BBA748" w14:textId="77777777" w:rsidR="00152D90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FD3A9E5" w14:textId="77777777" w:rsidR="00152D90" w:rsidRDefault="00152D90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A62052" w14:textId="120D35BF" w:rsidR="00152D90" w:rsidRPr="0064070A" w:rsidRDefault="00152D90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152D90" w:rsidRPr="0064070A" w:rsidSect="00152D90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F32D563" w14:textId="77777777"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C310A83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06D0B60" w14:textId="77777777" w:rsidR="00847E53" w:rsidRPr="00152D90" w:rsidRDefault="00847E53" w:rsidP="0086788A">
      <w:pPr>
        <w:pStyle w:val="FSBlank"/>
        <w:rPr>
          <w:sz w:val="30"/>
          <w:szCs w:val="30"/>
        </w:rPr>
      </w:pPr>
    </w:p>
    <w:p w14:paraId="125A15CE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D22F8" w:rsidRPr="00FD22F8">
        <w:rPr>
          <w:rFonts w:ascii="Angsana New" w:hAnsi="Angsana New"/>
          <w:sz w:val="30"/>
          <w:szCs w:val="30"/>
        </w:rPr>
        <w:t>34</w:t>
      </w:r>
      <w:r w:rsidR="00E049B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5032E98" w14:textId="77777777" w:rsidR="00847E53" w:rsidRPr="00152D90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61F3DE3" w14:textId="77777777" w:rsidR="00D845F1" w:rsidRPr="00152D90" w:rsidRDefault="00D845F1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1" w:name="_GoBack"/>
      <w:bookmarkEnd w:id="1"/>
    </w:p>
    <w:p w14:paraId="7795D792" w14:textId="77777777" w:rsidR="00DA5F86" w:rsidRPr="00152D90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A7BFF63" w14:textId="77777777" w:rsidR="00981C3D" w:rsidRPr="00152D90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20162D7" w14:textId="77777777" w:rsidR="00A86E49" w:rsidRPr="00152D90" w:rsidRDefault="00A86E49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399ED5" w14:textId="77777777" w:rsidR="00484E04" w:rsidRPr="0008263F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(</w:t>
      </w:r>
      <w:r w:rsidR="005C7BD6">
        <w:rPr>
          <w:rFonts w:ascii="Angsana New" w:hAnsi="Angsana New" w:cs="Angsana New" w:hint="cs"/>
          <w:cs/>
        </w:rPr>
        <w:t xml:space="preserve">ทรงชัย </w:t>
      </w:r>
      <w:r w:rsidR="00135889">
        <w:rPr>
          <w:rFonts w:ascii="Angsana New" w:hAnsi="Angsana New" w:cs="Angsana New" w:hint="cs"/>
          <w:cs/>
        </w:rPr>
        <w:t>วงศ์พิริยาภรณ์</w:t>
      </w:r>
      <w:r w:rsidR="00844BEB" w:rsidRPr="0008263F">
        <w:rPr>
          <w:rFonts w:ascii="Angsana New" w:hAnsi="Angsana New" w:cs="Angsana New"/>
          <w:cs/>
        </w:rPr>
        <w:t>)</w:t>
      </w:r>
    </w:p>
    <w:p w14:paraId="6F8F2B37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279D504" w14:textId="77777777" w:rsidR="00484E04" w:rsidRPr="0008263F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เลข</w:t>
      </w:r>
      <w:r w:rsidR="007E3EE3" w:rsidRPr="0008263F">
        <w:rPr>
          <w:rFonts w:ascii="Angsana New" w:hAnsi="Angsana New" w:cs="Angsana New"/>
          <w:cs/>
        </w:rPr>
        <w:t xml:space="preserve">ทะเบียน </w:t>
      </w:r>
      <w:r w:rsidR="00FD22F8" w:rsidRPr="00FD22F8">
        <w:rPr>
          <w:rFonts w:ascii="Angsana New" w:hAnsi="Angsana New" w:cs="Angsana New"/>
          <w:lang w:val="en-US"/>
        </w:rPr>
        <w:t>10996</w:t>
      </w:r>
    </w:p>
    <w:p w14:paraId="76EDD3FD" w14:textId="77777777" w:rsidR="00484E04" w:rsidRPr="009E037D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CEA9370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E26F358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5277FE" w14:textId="77777777" w:rsidR="005F4458" w:rsidRPr="008D08B1" w:rsidRDefault="00FD22F8" w:rsidP="008D08B1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FD22F8">
        <w:rPr>
          <w:rFonts w:ascii="Angsana New" w:hAnsi="Angsana New" w:cs="Angsana New"/>
          <w:lang w:val="en-US"/>
        </w:rPr>
        <w:t>29</w:t>
      </w:r>
      <w:r w:rsidR="008618FD">
        <w:rPr>
          <w:rFonts w:ascii="Angsana New" w:hAnsi="Angsana New" w:cs="Angsana New"/>
          <w:lang w:val="en-US"/>
        </w:rPr>
        <w:t xml:space="preserve"> </w:t>
      </w:r>
      <w:r w:rsidR="008618FD">
        <w:rPr>
          <w:rFonts w:ascii="Angsana New" w:hAnsi="Angsana New" w:cs="Angsana New" w:hint="cs"/>
          <w:cs/>
          <w:lang w:val="en-US"/>
        </w:rPr>
        <w:t xml:space="preserve">เมษายน </w:t>
      </w:r>
      <w:r w:rsidRPr="00FD22F8">
        <w:rPr>
          <w:rFonts w:ascii="Angsana New" w:hAnsi="Angsana New" w:cs="Angsana New"/>
          <w:lang w:val="en-US"/>
        </w:rPr>
        <w:t>2563</w:t>
      </w:r>
    </w:p>
    <w:p w14:paraId="11FC3579" w14:textId="77777777" w:rsidR="00291247" w:rsidRPr="00B819BF" w:rsidRDefault="00291247" w:rsidP="00752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6"/>
          <w:sz w:val="30"/>
          <w:szCs w:val="30"/>
        </w:rPr>
      </w:pPr>
    </w:p>
    <w:sectPr w:rsidR="00291247" w:rsidRPr="00B819BF" w:rsidSect="00152D90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8B251" w14:textId="77777777" w:rsidR="00C53226" w:rsidRDefault="00C53226">
      <w:r>
        <w:separator/>
      </w:r>
    </w:p>
  </w:endnote>
  <w:endnote w:type="continuationSeparator" w:id="0">
    <w:p w14:paraId="653D766D" w14:textId="77777777" w:rsidR="00C53226" w:rsidRDefault="00C5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CB1BC" w14:textId="77777777" w:rsidR="00271CB6" w:rsidRDefault="00271CB6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FD22F8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003B5564" w14:textId="77777777" w:rsidR="00271CB6" w:rsidRDefault="00271CB6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98B5F" w14:textId="77777777" w:rsidR="00271CB6" w:rsidRPr="00B501AF" w:rsidRDefault="00271CB6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B95D6" w14:textId="77777777" w:rsidR="00271CB6" w:rsidRPr="00DA5F86" w:rsidRDefault="00271CB6">
    <w:pPr>
      <w:pStyle w:val="Footer"/>
      <w:jc w:val="center"/>
      <w:rPr>
        <w:rFonts w:ascii="Angsana New" w:hAnsi="Angsana New"/>
        <w:sz w:val="30"/>
        <w:szCs w:val="30"/>
      </w:rPr>
    </w:pPr>
    <w:r w:rsidRPr="00FD22F8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53D0C" w14:textId="77777777" w:rsidR="00152D90" w:rsidRPr="00B501AF" w:rsidRDefault="00152D90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DA20D" w14:textId="77777777" w:rsidR="00271CB6" w:rsidRPr="001C2877" w:rsidRDefault="00271CB6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FD22F8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7FDE86CA" w14:textId="77777777" w:rsidR="00271CB6" w:rsidRPr="00C70DC4" w:rsidRDefault="00271CB6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14316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9874F2" w14:textId="7426312C" w:rsidR="00152D90" w:rsidRPr="00152D90" w:rsidRDefault="00152D9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52D9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52D9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52D9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52D9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52D9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FCC52" w14:textId="77777777" w:rsidR="00C53226" w:rsidRDefault="00C53226">
      <w:r>
        <w:separator/>
      </w:r>
    </w:p>
  </w:footnote>
  <w:footnote w:type="continuationSeparator" w:id="0">
    <w:p w14:paraId="2A5E4935" w14:textId="77777777" w:rsidR="00C53226" w:rsidRDefault="00C53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BAAF1" w14:textId="77777777" w:rsidR="00271CB6" w:rsidRPr="00A86E49" w:rsidRDefault="00271CB6" w:rsidP="00A86E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A86E49">
      <w:rPr>
        <w:rFonts w:ascii="Angsana New" w:hAnsi="Angsana New"/>
        <w:b/>
        <w:bCs/>
        <w:sz w:val="32"/>
        <w:szCs w:val="32"/>
      </w:rPr>
      <w:t>(</w:t>
    </w:r>
    <w:r w:rsidRPr="00A86E49">
      <w:rPr>
        <w:rFonts w:ascii="Angsana New" w:hAnsi="Angsana New"/>
        <w:b/>
        <w:bCs/>
        <w:sz w:val="32"/>
        <w:szCs w:val="32"/>
        <w:cs/>
      </w:rPr>
      <w:t>ไทยแลนด์</w:t>
    </w:r>
    <w:r w:rsidRPr="00A86E49">
      <w:rPr>
        <w:rFonts w:ascii="Angsana New" w:hAnsi="Angsana New"/>
        <w:b/>
        <w:bCs/>
        <w:sz w:val="32"/>
        <w:szCs w:val="32"/>
      </w:rPr>
      <w:t xml:space="preserve">) 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A86E49">
      <w:rPr>
        <w:rFonts w:ascii="Angsana New" w:hAnsi="Angsana New"/>
        <w:b/>
        <w:bCs/>
        <w:sz w:val="32"/>
        <w:szCs w:val="32"/>
      </w:rPr>
      <w:t>(</w:t>
    </w:r>
    <w:r w:rsidRPr="00A86E49">
      <w:rPr>
        <w:rFonts w:ascii="Angsana New" w:hAnsi="Angsana New"/>
        <w:b/>
        <w:bCs/>
        <w:sz w:val="32"/>
        <w:szCs w:val="32"/>
        <w:cs/>
      </w:rPr>
      <w:t>มหาชน</w:t>
    </w:r>
    <w:r w:rsidRPr="00A86E49">
      <w:rPr>
        <w:rFonts w:ascii="Angsana New" w:hAnsi="Angsana New"/>
        <w:b/>
        <w:bCs/>
        <w:sz w:val="32"/>
        <w:szCs w:val="32"/>
      </w:rPr>
      <w:t>)</w:t>
    </w:r>
  </w:p>
  <w:p w14:paraId="3C99D45D" w14:textId="77777777" w:rsidR="00271CB6" w:rsidRPr="00A86E49" w:rsidRDefault="00271CB6" w:rsidP="00A86E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A86E49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</w:p>
  <w:p w14:paraId="7474D471" w14:textId="77777777" w:rsidR="00271CB6" w:rsidRPr="00A86E49" w:rsidRDefault="00271CB6" w:rsidP="00A86E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31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FD22F8">
      <w:rPr>
        <w:rFonts w:ascii="Angsana New" w:hAnsi="Angsana New"/>
        <w:b/>
        <w:bCs/>
        <w:sz w:val="32"/>
        <w:szCs w:val="32"/>
      </w:rPr>
      <w:t>2563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106D907" w14:textId="77777777" w:rsidR="00271CB6" w:rsidRPr="0064466F" w:rsidRDefault="00271CB6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7B865" w14:textId="77777777" w:rsidR="00271CB6" w:rsidRPr="00C41766" w:rsidRDefault="00271CB6" w:rsidP="00C417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9"/>
  </w:num>
  <w:num w:numId="17">
    <w:abstractNumId w:val="16"/>
  </w:num>
  <w:num w:numId="18">
    <w:abstractNumId w:val="10"/>
  </w:num>
  <w:num w:numId="19">
    <w:abstractNumId w:val="17"/>
  </w:num>
  <w:num w:numId="20">
    <w:abstractNumId w:val="20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4030D"/>
    <w:rsid w:val="00041C50"/>
    <w:rsid w:val="00042EA6"/>
    <w:rsid w:val="0004416A"/>
    <w:rsid w:val="000466BA"/>
    <w:rsid w:val="00050DC1"/>
    <w:rsid w:val="00051891"/>
    <w:rsid w:val="000523D2"/>
    <w:rsid w:val="000525CD"/>
    <w:rsid w:val="000532AC"/>
    <w:rsid w:val="000532E2"/>
    <w:rsid w:val="00053469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7EFA"/>
    <w:rsid w:val="00071855"/>
    <w:rsid w:val="000753B9"/>
    <w:rsid w:val="00075442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72AC"/>
    <w:rsid w:val="00097439"/>
    <w:rsid w:val="000A00CD"/>
    <w:rsid w:val="000A2D59"/>
    <w:rsid w:val="000A4576"/>
    <w:rsid w:val="000A4F17"/>
    <w:rsid w:val="000A4FE3"/>
    <w:rsid w:val="000A50D5"/>
    <w:rsid w:val="000A51A2"/>
    <w:rsid w:val="000A6E2F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6F5"/>
    <w:rsid w:val="00115E1C"/>
    <w:rsid w:val="0011655A"/>
    <w:rsid w:val="00121275"/>
    <w:rsid w:val="0012169E"/>
    <w:rsid w:val="00121E13"/>
    <w:rsid w:val="00121E85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4367"/>
    <w:rsid w:val="00134879"/>
    <w:rsid w:val="0013539E"/>
    <w:rsid w:val="00135889"/>
    <w:rsid w:val="00136CFF"/>
    <w:rsid w:val="001409B9"/>
    <w:rsid w:val="001419DE"/>
    <w:rsid w:val="00144FA8"/>
    <w:rsid w:val="001458DE"/>
    <w:rsid w:val="0014603A"/>
    <w:rsid w:val="00146A37"/>
    <w:rsid w:val="0014704A"/>
    <w:rsid w:val="0014756A"/>
    <w:rsid w:val="00150232"/>
    <w:rsid w:val="00152D90"/>
    <w:rsid w:val="00153FD3"/>
    <w:rsid w:val="0015440C"/>
    <w:rsid w:val="00155F36"/>
    <w:rsid w:val="00156819"/>
    <w:rsid w:val="0016024F"/>
    <w:rsid w:val="00161C73"/>
    <w:rsid w:val="00163454"/>
    <w:rsid w:val="001637EB"/>
    <w:rsid w:val="001640D1"/>
    <w:rsid w:val="00165C39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914"/>
    <w:rsid w:val="001A6F6E"/>
    <w:rsid w:val="001B092A"/>
    <w:rsid w:val="001B1017"/>
    <w:rsid w:val="001B1A63"/>
    <w:rsid w:val="001B2199"/>
    <w:rsid w:val="001B21B6"/>
    <w:rsid w:val="001B22AB"/>
    <w:rsid w:val="001B3573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3D20"/>
    <w:rsid w:val="00214BF1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2A26"/>
    <w:rsid w:val="002544AA"/>
    <w:rsid w:val="0025523F"/>
    <w:rsid w:val="00255C9D"/>
    <w:rsid w:val="00255FDB"/>
    <w:rsid w:val="002573C1"/>
    <w:rsid w:val="002607D0"/>
    <w:rsid w:val="00261303"/>
    <w:rsid w:val="00261D31"/>
    <w:rsid w:val="0026204C"/>
    <w:rsid w:val="0026254C"/>
    <w:rsid w:val="00267138"/>
    <w:rsid w:val="002676CB"/>
    <w:rsid w:val="00267E32"/>
    <w:rsid w:val="00271CB6"/>
    <w:rsid w:val="00271D80"/>
    <w:rsid w:val="002724C5"/>
    <w:rsid w:val="00272E6A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9A5"/>
    <w:rsid w:val="002B1A09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2E8"/>
    <w:rsid w:val="002C6897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A20"/>
    <w:rsid w:val="002E1E38"/>
    <w:rsid w:val="002E3646"/>
    <w:rsid w:val="002E480D"/>
    <w:rsid w:val="002E56C0"/>
    <w:rsid w:val="002E6AC7"/>
    <w:rsid w:val="002E6CD3"/>
    <w:rsid w:val="002E7AC9"/>
    <w:rsid w:val="002F1DD9"/>
    <w:rsid w:val="002F303B"/>
    <w:rsid w:val="002F5C14"/>
    <w:rsid w:val="002F730D"/>
    <w:rsid w:val="002F76DC"/>
    <w:rsid w:val="002F7DD3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304D6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5090A"/>
    <w:rsid w:val="003509E9"/>
    <w:rsid w:val="0035193E"/>
    <w:rsid w:val="00352FCA"/>
    <w:rsid w:val="00352FE2"/>
    <w:rsid w:val="00353E7C"/>
    <w:rsid w:val="0035630D"/>
    <w:rsid w:val="00357055"/>
    <w:rsid w:val="00360ABC"/>
    <w:rsid w:val="00360B81"/>
    <w:rsid w:val="00363746"/>
    <w:rsid w:val="0036490C"/>
    <w:rsid w:val="00364FA2"/>
    <w:rsid w:val="003664C6"/>
    <w:rsid w:val="00370104"/>
    <w:rsid w:val="0037055C"/>
    <w:rsid w:val="0037365C"/>
    <w:rsid w:val="00374B43"/>
    <w:rsid w:val="003757A2"/>
    <w:rsid w:val="00375D12"/>
    <w:rsid w:val="003762C4"/>
    <w:rsid w:val="003772AA"/>
    <w:rsid w:val="00377A88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4AA9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20B7B"/>
    <w:rsid w:val="0042195F"/>
    <w:rsid w:val="00423A25"/>
    <w:rsid w:val="00424550"/>
    <w:rsid w:val="00425859"/>
    <w:rsid w:val="004259D8"/>
    <w:rsid w:val="004262B0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2BC8"/>
    <w:rsid w:val="00484A4A"/>
    <w:rsid w:val="00484E04"/>
    <w:rsid w:val="004858DE"/>
    <w:rsid w:val="00485930"/>
    <w:rsid w:val="00485D17"/>
    <w:rsid w:val="00486845"/>
    <w:rsid w:val="0049013E"/>
    <w:rsid w:val="0049049D"/>
    <w:rsid w:val="00491767"/>
    <w:rsid w:val="00491AB3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54D8"/>
    <w:rsid w:val="004C567E"/>
    <w:rsid w:val="004C6E5A"/>
    <w:rsid w:val="004C70B4"/>
    <w:rsid w:val="004C7CC5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293C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71E8"/>
    <w:rsid w:val="0051797F"/>
    <w:rsid w:val="005205C8"/>
    <w:rsid w:val="00521487"/>
    <w:rsid w:val="00521EC1"/>
    <w:rsid w:val="005239D0"/>
    <w:rsid w:val="005243B5"/>
    <w:rsid w:val="00524CE3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42D2"/>
    <w:rsid w:val="00584A3B"/>
    <w:rsid w:val="00584B99"/>
    <w:rsid w:val="00584DFE"/>
    <w:rsid w:val="00586F1D"/>
    <w:rsid w:val="00587520"/>
    <w:rsid w:val="00587FAC"/>
    <w:rsid w:val="005918F3"/>
    <w:rsid w:val="005925B6"/>
    <w:rsid w:val="00594680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BC"/>
    <w:rsid w:val="00615788"/>
    <w:rsid w:val="00616541"/>
    <w:rsid w:val="00617690"/>
    <w:rsid w:val="00617CE1"/>
    <w:rsid w:val="0062018E"/>
    <w:rsid w:val="00621703"/>
    <w:rsid w:val="00621D1D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52BCC"/>
    <w:rsid w:val="00653567"/>
    <w:rsid w:val="00653577"/>
    <w:rsid w:val="00653E2E"/>
    <w:rsid w:val="00654F50"/>
    <w:rsid w:val="006569A4"/>
    <w:rsid w:val="00656A03"/>
    <w:rsid w:val="00656B29"/>
    <w:rsid w:val="00656E1D"/>
    <w:rsid w:val="00657A7B"/>
    <w:rsid w:val="00657D03"/>
    <w:rsid w:val="0066016B"/>
    <w:rsid w:val="00660F39"/>
    <w:rsid w:val="00661C6A"/>
    <w:rsid w:val="00662F19"/>
    <w:rsid w:val="00663F2C"/>
    <w:rsid w:val="00663F6E"/>
    <w:rsid w:val="00664F5C"/>
    <w:rsid w:val="00664FD6"/>
    <w:rsid w:val="006651CB"/>
    <w:rsid w:val="006661C5"/>
    <w:rsid w:val="0066638A"/>
    <w:rsid w:val="00666C95"/>
    <w:rsid w:val="006670B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C08"/>
    <w:rsid w:val="006E582E"/>
    <w:rsid w:val="006E79EC"/>
    <w:rsid w:val="006E7AEA"/>
    <w:rsid w:val="006F01F7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50A2C"/>
    <w:rsid w:val="0075131A"/>
    <w:rsid w:val="00751C72"/>
    <w:rsid w:val="007527B6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151E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4B97"/>
    <w:rsid w:val="007A4E3D"/>
    <w:rsid w:val="007A4EE3"/>
    <w:rsid w:val="007A58C4"/>
    <w:rsid w:val="007A5DD3"/>
    <w:rsid w:val="007B011A"/>
    <w:rsid w:val="007B4051"/>
    <w:rsid w:val="007B417A"/>
    <w:rsid w:val="007B4261"/>
    <w:rsid w:val="007C0405"/>
    <w:rsid w:val="007C0D5E"/>
    <w:rsid w:val="007C125B"/>
    <w:rsid w:val="007C1486"/>
    <w:rsid w:val="007C27B6"/>
    <w:rsid w:val="007C4125"/>
    <w:rsid w:val="007C68E9"/>
    <w:rsid w:val="007C7CEB"/>
    <w:rsid w:val="007D0498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3918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5D"/>
    <w:rsid w:val="00861640"/>
    <w:rsid w:val="008618FD"/>
    <w:rsid w:val="008620C8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68F2"/>
    <w:rsid w:val="008B693A"/>
    <w:rsid w:val="008B709E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11BF"/>
    <w:rsid w:val="008D159A"/>
    <w:rsid w:val="008D30D9"/>
    <w:rsid w:val="008D3666"/>
    <w:rsid w:val="008D5621"/>
    <w:rsid w:val="008D58DC"/>
    <w:rsid w:val="008D7ED1"/>
    <w:rsid w:val="008E0174"/>
    <w:rsid w:val="008E028B"/>
    <w:rsid w:val="008E2500"/>
    <w:rsid w:val="008E32A7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4D8E"/>
    <w:rsid w:val="009167BB"/>
    <w:rsid w:val="00916A5B"/>
    <w:rsid w:val="00916F5F"/>
    <w:rsid w:val="00916F7E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1955"/>
    <w:rsid w:val="00981C3D"/>
    <w:rsid w:val="0098251C"/>
    <w:rsid w:val="00983880"/>
    <w:rsid w:val="009838A0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65FA"/>
    <w:rsid w:val="009F676F"/>
    <w:rsid w:val="00A00439"/>
    <w:rsid w:val="00A00658"/>
    <w:rsid w:val="00A008C0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3C2B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17A2"/>
    <w:rsid w:val="00A8226D"/>
    <w:rsid w:val="00A82823"/>
    <w:rsid w:val="00A82C8F"/>
    <w:rsid w:val="00A83265"/>
    <w:rsid w:val="00A83683"/>
    <w:rsid w:val="00A84589"/>
    <w:rsid w:val="00A84909"/>
    <w:rsid w:val="00A85BF9"/>
    <w:rsid w:val="00A85DB4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C0A"/>
    <w:rsid w:val="00A95BC1"/>
    <w:rsid w:val="00A960F0"/>
    <w:rsid w:val="00A96371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72BE"/>
    <w:rsid w:val="00AB06B6"/>
    <w:rsid w:val="00AB0912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6C28"/>
    <w:rsid w:val="00AC7850"/>
    <w:rsid w:val="00AD0D80"/>
    <w:rsid w:val="00AD14D5"/>
    <w:rsid w:val="00AD22D0"/>
    <w:rsid w:val="00AD367B"/>
    <w:rsid w:val="00AD449B"/>
    <w:rsid w:val="00AD460C"/>
    <w:rsid w:val="00AD5E84"/>
    <w:rsid w:val="00AD5EC5"/>
    <w:rsid w:val="00AD6C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5A6"/>
    <w:rsid w:val="00B20FB4"/>
    <w:rsid w:val="00B21516"/>
    <w:rsid w:val="00B221C3"/>
    <w:rsid w:val="00B22380"/>
    <w:rsid w:val="00B22830"/>
    <w:rsid w:val="00B24088"/>
    <w:rsid w:val="00B25342"/>
    <w:rsid w:val="00B2666A"/>
    <w:rsid w:val="00B27BDF"/>
    <w:rsid w:val="00B3080E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80737"/>
    <w:rsid w:val="00B80CAA"/>
    <w:rsid w:val="00B817A4"/>
    <w:rsid w:val="00B819BF"/>
    <w:rsid w:val="00B8289E"/>
    <w:rsid w:val="00B829AF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285"/>
    <w:rsid w:val="00BC1D30"/>
    <w:rsid w:val="00BC2AB6"/>
    <w:rsid w:val="00BC38B9"/>
    <w:rsid w:val="00BC3D2C"/>
    <w:rsid w:val="00BC6274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346A"/>
    <w:rsid w:val="00BE3BA5"/>
    <w:rsid w:val="00BE3CB5"/>
    <w:rsid w:val="00BE555C"/>
    <w:rsid w:val="00BE60E1"/>
    <w:rsid w:val="00BE78CA"/>
    <w:rsid w:val="00BE7E43"/>
    <w:rsid w:val="00BF1C46"/>
    <w:rsid w:val="00BF1D7D"/>
    <w:rsid w:val="00BF2845"/>
    <w:rsid w:val="00BF2EDE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CBC"/>
    <w:rsid w:val="00C16186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70049"/>
    <w:rsid w:val="00C703B4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C35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CFD"/>
    <w:rsid w:val="00CE2A44"/>
    <w:rsid w:val="00CE3F87"/>
    <w:rsid w:val="00CE61C8"/>
    <w:rsid w:val="00CE660F"/>
    <w:rsid w:val="00CE6EBE"/>
    <w:rsid w:val="00CE7896"/>
    <w:rsid w:val="00CF031F"/>
    <w:rsid w:val="00CF05BD"/>
    <w:rsid w:val="00CF12FB"/>
    <w:rsid w:val="00CF1E9F"/>
    <w:rsid w:val="00CF1F09"/>
    <w:rsid w:val="00CF3686"/>
    <w:rsid w:val="00CF4630"/>
    <w:rsid w:val="00CF4C9C"/>
    <w:rsid w:val="00CF75FC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422C"/>
    <w:rsid w:val="00D14B26"/>
    <w:rsid w:val="00D14E65"/>
    <w:rsid w:val="00D1549F"/>
    <w:rsid w:val="00D15CE3"/>
    <w:rsid w:val="00D15EC7"/>
    <w:rsid w:val="00D16D69"/>
    <w:rsid w:val="00D17898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0902"/>
    <w:rsid w:val="00D3144E"/>
    <w:rsid w:val="00D31576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1A9"/>
    <w:rsid w:val="00D5077B"/>
    <w:rsid w:val="00D51D4D"/>
    <w:rsid w:val="00D52D5F"/>
    <w:rsid w:val="00D53616"/>
    <w:rsid w:val="00D53D9E"/>
    <w:rsid w:val="00D53FDC"/>
    <w:rsid w:val="00D5444B"/>
    <w:rsid w:val="00D5447D"/>
    <w:rsid w:val="00D5455B"/>
    <w:rsid w:val="00D56AD7"/>
    <w:rsid w:val="00D572C1"/>
    <w:rsid w:val="00D60804"/>
    <w:rsid w:val="00D61B1F"/>
    <w:rsid w:val="00D61DA1"/>
    <w:rsid w:val="00D6250B"/>
    <w:rsid w:val="00D62545"/>
    <w:rsid w:val="00D63258"/>
    <w:rsid w:val="00D63520"/>
    <w:rsid w:val="00D637E7"/>
    <w:rsid w:val="00D648EE"/>
    <w:rsid w:val="00D64AE2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647"/>
    <w:rsid w:val="00D7294A"/>
    <w:rsid w:val="00D72A2E"/>
    <w:rsid w:val="00D73090"/>
    <w:rsid w:val="00D73D97"/>
    <w:rsid w:val="00D75768"/>
    <w:rsid w:val="00D770E3"/>
    <w:rsid w:val="00D8131E"/>
    <w:rsid w:val="00D813B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7300"/>
    <w:rsid w:val="00D9157E"/>
    <w:rsid w:val="00D92288"/>
    <w:rsid w:val="00D92B12"/>
    <w:rsid w:val="00D92B56"/>
    <w:rsid w:val="00D92EC0"/>
    <w:rsid w:val="00D9435A"/>
    <w:rsid w:val="00D9494D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5F19"/>
    <w:rsid w:val="00DB6743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15DD"/>
    <w:rsid w:val="00DF2A13"/>
    <w:rsid w:val="00DF2BEF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10E68"/>
    <w:rsid w:val="00E128C5"/>
    <w:rsid w:val="00E147E8"/>
    <w:rsid w:val="00E158DF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60A8"/>
    <w:rsid w:val="00E56E07"/>
    <w:rsid w:val="00E56F98"/>
    <w:rsid w:val="00E577FC"/>
    <w:rsid w:val="00E57F9E"/>
    <w:rsid w:val="00E60026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69E"/>
    <w:rsid w:val="00E831E1"/>
    <w:rsid w:val="00E84539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A07E8"/>
    <w:rsid w:val="00EA07FD"/>
    <w:rsid w:val="00EA0B4B"/>
    <w:rsid w:val="00EA0DAA"/>
    <w:rsid w:val="00EA1B06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26D"/>
    <w:rsid w:val="00EB54A4"/>
    <w:rsid w:val="00EB73D8"/>
    <w:rsid w:val="00EB77C7"/>
    <w:rsid w:val="00EC0913"/>
    <w:rsid w:val="00EC153A"/>
    <w:rsid w:val="00EC1966"/>
    <w:rsid w:val="00EC3952"/>
    <w:rsid w:val="00EC4EF2"/>
    <w:rsid w:val="00EC5D21"/>
    <w:rsid w:val="00EC6749"/>
    <w:rsid w:val="00EC6AC9"/>
    <w:rsid w:val="00EC798B"/>
    <w:rsid w:val="00EC7EBB"/>
    <w:rsid w:val="00ED1757"/>
    <w:rsid w:val="00ED2115"/>
    <w:rsid w:val="00ED27E6"/>
    <w:rsid w:val="00ED374E"/>
    <w:rsid w:val="00ED409B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F0CE7"/>
    <w:rsid w:val="00EF1173"/>
    <w:rsid w:val="00EF1474"/>
    <w:rsid w:val="00EF14FB"/>
    <w:rsid w:val="00EF1D4E"/>
    <w:rsid w:val="00EF203E"/>
    <w:rsid w:val="00EF2486"/>
    <w:rsid w:val="00EF2D34"/>
    <w:rsid w:val="00EF4CAD"/>
    <w:rsid w:val="00EF4F46"/>
    <w:rsid w:val="00EF58A9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AA0"/>
    <w:rsid w:val="00F13F30"/>
    <w:rsid w:val="00F141EB"/>
    <w:rsid w:val="00F14431"/>
    <w:rsid w:val="00F14A97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46D4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7440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902D7"/>
    <w:rsid w:val="00F90AA2"/>
    <w:rsid w:val="00F91D52"/>
    <w:rsid w:val="00F91D79"/>
    <w:rsid w:val="00F93008"/>
    <w:rsid w:val="00F95596"/>
    <w:rsid w:val="00F95C73"/>
    <w:rsid w:val="00F970EB"/>
    <w:rsid w:val="00FA1C05"/>
    <w:rsid w:val="00FA1DB1"/>
    <w:rsid w:val="00FA26C9"/>
    <w:rsid w:val="00FA2927"/>
    <w:rsid w:val="00FA3E95"/>
    <w:rsid w:val="00FA4609"/>
    <w:rsid w:val="00FA4F29"/>
    <w:rsid w:val="00FA53A4"/>
    <w:rsid w:val="00FA6101"/>
    <w:rsid w:val="00FA69F2"/>
    <w:rsid w:val="00FB13F5"/>
    <w:rsid w:val="00FB1451"/>
    <w:rsid w:val="00FB39A8"/>
    <w:rsid w:val="00FB5130"/>
    <w:rsid w:val="00FB5144"/>
    <w:rsid w:val="00FB61FB"/>
    <w:rsid w:val="00FB6D6B"/>
    <w:rsid w:val="00FB789A"/>
    <w:rsid w:val="00FC28B0"/>
    <w:rsid w:val="00FC359C"/>
    <w:rsid w:val="00FC3C5D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145A"/>
    <w:rsid w:val="00FF1CFB"/>
    <w:rsid w:val="00FF2804"/>
    <w:rsid w:val="00FF2AF9"/>
    <w:rsid w:val="00FF388C"/>
    <w:rsid w:val="00FF3C0D"/>
    <w:rsid w:val="00FF3CE0"/>
    <w:rsid w:val="00FF580E"/>
    <w:rsid w:val="00FF619A"/>
    <w:rsid w:val="00FF66C3"/>
    <w:rsid w:val="00FF6841"/>
    <w:rsid w:val="00FF6922"/>
    <w:rsid w:val="00FF6EDC"/>
    <w:rsid w:val="00FF7319"/>
    <w:rsid w:val="00FF7835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0111ED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EB6757-2408-4BD0-9015-18D6C88A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357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2020-04-28T03:30:00Z</cp:lastPrinted>
  <dcterms:created xsi:type="dcterms:W3CDTF">2020-04-29T04:38:00Z</dcterms:created>
  <dcterms:modified xsi:type="dcterms:W3CDTF">2020-04-29T04:43:00Z</dcterms:modified>
</cp:coreProperties>
</file>