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832E1A" w:rsidRPr="0008263F" w:rsidTr="00871576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08263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32E1A" w:rsidRPr="00711FB8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32E1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32E1A" w:rsidRPr="0008263F" w:rsidRDefault="00FD22F8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D22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32E1A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832E1A" w:rsidRPr="0008263F" w:rsidRDefault="00FD22F8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D22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32E1A" w:rsidRPr="0008263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832E1A" w:rsidRPr="0008263F" w:rsidRDefault="0077658B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D637E7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637E7" w:rsidRPr="0008263F" w:rsidRDefault="00FD22F8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D22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D637E7" w:rsidRPr="0008263F" w:rsidRDefault="00D637E7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D637E7" w:rsidRPr="0008263F" w:rsidRDefault="00D637E7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637E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9B13EF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B13EF" w:rsidRPr="0008263F" w:rsidRDefault="00FD22F8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D22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9B13EF" w:rsidRPr="0008263F" w:rsidRDefault="009B13EF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B13EF" w:rsidRPr="0008263F" w:rsidRDefault="009B13EF" w:rsidP="00D4247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B13EF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B13EF" w:rsidRPr="0008263F" w:rsidRDefault="00FD22F8" w:rsidP="008C3D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D22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9B13EF" w:rsidRPr="0008263F" w:rsidRDefault="009B13EF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9B13EF" w:rsidRPr="0008263F" w:rsidRDefault="00BD2A80" w:rsidP="00D4247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</w:t>
            </w:r>
          </w:p>
        </w:tc>
      </w:tr>
      <w:tr w:rsidR="00BD2A80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D2A80" w:rsidRPr="0008263F" w:rsidRDefault="00FD22F8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D22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D2A80" w:rsidRPr="003772AA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772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D2A80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D2A80" w:rsidRPr="0008263F" w:rsidRDefault="00FD22F8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D22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D2A80" w:rsidRPr="003664C6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D2A80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D2A80" w:rsidRDefault="00FD22F8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D22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D2A80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5F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BD2A80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D2A80" w:rsidRDefault="00FD22F8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D22F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D2A80" w:rsidRPr="00DB5F19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637E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D2A80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D2A80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D2A80" w:rsidRPr="00DB5F19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D2A80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D2A80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D2A80" w:rsidRPr="00DB5F19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BD2A80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D2A80" w:rsidRPr="0008263F" w:rsidRDefault="00BD2A80" w:rsidP="00BD2A80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D2A80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D2A80" w:rsidRPr="0008263F" w:rsidRDefault="00BD2A80" w:rsidP="00BD2A80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2A80" w:rsidRPr="0008263F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:rsidR="00BD2A80" w:rsidRPr="0008263F" w:rsidRDefault="00BD2A80" w:rsidP="00BD2A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BD2A80" w:rsidRPr="0008263F" w:rsidRDefault="00BD2A80" w:rsidP="00BD2A80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6A34F6" w:rsidRDefault="006A34F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:rsidR="006A34F6" w:rsidRDefault="006A34F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6A34F6" w:rsidRDefault="006A34F6" w:rsidP="006A3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center"/>
        <w:rPr>
          <w:rFonts w:ascii="Angsana New" w:hAnsi="Angsana New"/>
          <w:sz w:val="30"/>
          <w:szCs w:val="30"/>
        </w:rPr>
      </w:pPr>
    </w:p>
    <w:p w:rsidR="00C41766" w:rsidRPr="003772AA" w:rsidRDefault="00832E1A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A34F6">
        <w:rPr>
          <w:rFonts w:ascii="Angsana New" w:hAnsi="Angsana New"/>
          <w:sz w:val="30"/>
          <w:szCs w:val="30"/>
        </w:rPr>
        <w:br w:type="page"/>
      </w:r>
      <w:r w:rsidR="00C41766" w:rsidRPr="004969B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C41766" w:rsidRPr="003772AA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000FE3" w:rsidRPr="003772AA">
        <w:rPr>
          <w:rFonts w:ascii="Angsana New" w:hAnsi="Angsana New"/>
          <w:sz w:val="30"/>
          <w:szCs w:val="30"/>
          <w:cs/>
        </w:rPr>
        <w:t>ระหว่างกาล</w:t>
      </w:r>
      <w:r w:rsidR="00C41766" w:rsidRPr="003772AA">
        <w:rPr>
          <w:rFonts w:ascii="Angsana New" w:hAnsi="Angsana New"/>
          <w:sz w:val="30"/>
          <w:szCs w:val="30"/>
          <w:cs/>
        </w:rPr>
        <w:t>นี้</w:t>
      </w:r>
    </w:p>
    <w:p w:rsidR="00C41766" w:rsidRPr="003772AA" w:rsidRDefault="00C41766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4"/>
          <w:szCs w:val="24"/>
        </w:rPr>
      </w:pPr>
    </w:p>
    <w:p w:rsidR="0054798C" w:rsidRPr="004969BE" w:rsidRDefault="00C41766" w:rsidP="00366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3772AA">
        <w:rPr>
          <w:rFonts w:ascii="Angsana New" w:hAnsi="Angsana New"/>
          <w:sz w:val="30"/>
          <w:szCs w:val="30"/>
          <w:cs/>
        </w:rPr>
        <w:t>งบการเงิน</w:t>
      </w:r>
      <w:r w:rsidR="001B7203" w:rsidRPr="003772AA">
        <w:rPr>
          <w:rFonts w:ascii="Angsana New" w:hAnsi="Angsana New"/>
          <w:sz w:val="30"/>
          <w:szCs w:val="30"/>
          <w:cs/>
        </w:rPr>
        <w:t>ระหว่างกาล</w:t>
      </w:r>
      <w:r w:rsidR="0061056C" w:rsidRPr="003772AA">
        <w:rPr>
          <w:rFonts w:ascii="Angsana New" w:hAnsi="Angsana New"/>
          <w:sz w:val="30"/>
          <w:szCs w:val="30"/>
          <w:cs/>
        </w:rPr>
        <w:t>นี้</w:t>
      </w:r>
      <w:r w:rsidRPr="003772AA">
        <w:rPr>
          <w:rFonts w:ascii="Angsana New" w:hAnsi="Angsana New"/>
          <w:sz w:val="30"/>
          <w:szCs w:val="30"/>
          <w:cs/>
        </w:rPr>
        <w:t>ได้รับอนุมัติ</w:t>
      </w:r>
      <w:r w:rsidR="001B7203" w:rsidRPr="003772AA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3772AA">
        <w:rPr>
          <w:rFonts w:ascii="Angsana New" w:hAnsi="Angsana New"/>
          <w:sz w:val="30"/>
          <w:szCs w:val="30"/>
          <w:cs/>
        </w:rPr>
        <w:t>จาก</w:t>
      </w:r>
      <w:r w:rsidR="003256E1" w:rsidRPr="003772AA">
        <w:rPr>
          <w:rFonts w:ascii="Angsana New" w:hAnsi="Angsana New" w:hint="cs"/>
          <w:sz w:val="30"/>
          <w:szCs w:val="30"/>
          <w:cs/>
        </w:rPr>
        <w:t>คณะ</w:t>
      </w:r>
      <w:r w:rsidRPr="003772AA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0668DC" w:rsidRPr="003772AA">
        <w:rPr>
          <w:rFonts w:ascii="Angsana New" w:hAnsi="Angsana New"/>
          <w:sz w:val="30"/>
          <w:szCs w:val="30"/>
        </w:rPr>
        <w:t xml:space="preserve"> </w:t>
      </w:r>
      <w:r w:rsidR="00FD22F8" w:rsidRPr="00FD22F8">
        <w:rPr>
          <w:rFonts w:ascii="Angsana New" w:hAnsi="Angsana New"/>
          <w:sz w:val="30"/>
          <w:szCs w:val="30"/>
        </w:rPr>
        <w:t>29</w:t>
      </w:r>
      <w:r w:rsidR="00E60026">
        <w:rPr>
          <w:rFonts w:ascii="Angsana New" w:hAnsi="Angsana New"/>
          <w:sz w:val="30"/>
          <w:szCs w:val="30"/>
        </w:rPr>
        <w:t xml:space="preserve"> </w:t>
      </w:r>
      <w:r w:rsidR="00E60026">
        <w:rPr>
          <w:rFonts w:ascii="Angsana New" w:hAnsi="Angsana New" w:hint="cs"/>
          <w:sz w:val="30"/>
          <w:szCs w:val="30"/>
          <w:cs/>
        </w:rPr>
        <w:t>เมษายน</w:t>
      </w:r>
      <w:r w:rsidR="00D14E65" w:rsidRPr="004969BE">
        <w:rPr>
          <w:rFonts w:ascii="Angsana New" w:hAnsi="Angsana New" w:hint="cs"/>
          <w:sz w:val="30"/>
          <w:szCs w:val="30"/>
          <w:cs/>
        </w:rPr>
        <w:t xml:space="preserve"> </w:t>
      </w:r>
      <w:r w:rsidR="00FD22F8" w:rsidRPr="00FD22F8">
        <w:rPr>
          <w:rFonts w:ascii="Angsana New" w:hAnsi="Angsana New"/>
          <w:sz w:val="30"/>
          <w:szCs w:val="30"/>
        </w:rPr>
        <w:t>2563</w:t>
      </w:r>
    </w:p>
    <w:p w:rsidR="00C41766" w:rsidRPr="004969BE" w:rsidRDefault="00C41766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4"/>
          <w:szCs w:val="24"/>
        </w:rPr>
      </w:pPr>
    </w:p>
    <w:p w:rsidR="00C41766" w:rsidRPr="004969BE" w:rsidRDefault="00C41766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969BE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4969BE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C41766" w:rsidRPr="004969BE" w:rsidRDefault="00C41766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4"/>
          <w:szCs w:val="24"/>
        </w:rPr>
      </w:pPr>
    </w:p>
    <w:p w:rsidR="00C41766" w:rsidRDefault="00C41766" w:rsidP="00E84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th-TH"/>
        </w:rPr>
      </w:pPr>
      <w:r w:rsidRPr="004969BE">
        <w:rPr>
          <w:rFonts w:ascii="Angsana New" w:hAnsi="Angsana New"/>
          <w:sz w:val="30"/>
          <w:szCs w:val="30"/>
          <w:cs/>
          <w:lang w:val="th-TH"/>
        </w:rPr>
        <w:t>บริษัทดำเนินธุรกิจหลักเกี่ยวกับการผลิตและจำ</w:t>
      </w:r>
      <w:r w:rsidR="0059486A" w:rsidRPr="004969BE">
        <w:rPr>
          <w:rFonts w:ascii="Angsana New" w:hAnsi="Angsana New"/>
          <w:sz w:val="30"/>
          <w:szCs w:val="30"/>
          <w:cs/>
          <w:lang w:val="th-TH"/>
        </w:rPr>
        <w:t>หน่ายท่อทองแดงไร้ตะเข็บชนิดต่าง</w:t>
      </w:r>
      <w:r w:rsidR="00642297" w:rsidRPr="004969BE">
        <w:rPr>
          <w:rFonts w:ascii="Angsana New" w:hAnsi="Angsana New"/>
          <w:sz w:val="30"/>
          <w:szCs w:val="30"/>
          <w:cs/>
          <w:lang w:val="th-TH"/>
        </w:rPr>
        <w:t xml:space="preserve">ๆ </w:t>
      </w:r>
      <w:r w:rsidRPr="004969BE">
        <w:rPr>
          <w:rFonts w:ascii="Angsana New" w:hAnsi="Angsana New"/>
          <w:sz w:val="30"/>
          <w:szCs w:val="30"/>
          <w:cs/>
          <w:lang w:val="th-TH"/>
        </w:rPr>
        <w:t>ซึ่งเป็นส่วนประกอบที่สำคัญ</w:t>
      </w:r>
      <w:r w:rsidR="00642297" w:rsidRPr="004969BE">
        <w:rPr>
          <w:rFonts w:ascii="Angsana New" w:hAnsi="Angsana New"/>
          <w:sz w:val="30"/>
          <w:szCs w:val="30"/>
          <w:cs/>
          <w:lang w:val="th-TH"/>
        </w:rPr>
        <w:br/>
      </w:r>
      <w:r w:rsidRPr="004969BE">
        <w:rPr>
          <w:rFonts w:ascii="Angsana New" w:hAnsi="Angsana New"/>
          <w:sz w:val="30"/>
          <w:szCs w:val="30"/>
          <w:cs/>
          <w:lang w:val="th-TH"/>
        </w:rPr>
        <w:t xml:space="preserve">ที่จะนำไปใช้ในอุตสาหกรรมการผลิตเครื่องปรับอากาศและตู้เย็น </w:t>
      </w:r>
    </w:p>
    <w:p w:rsidR="00EF1D4E" w:rsidRDefault="00EF1D4E" w:rsidP="00E84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th-TH"/>
        </w:rPr>
      </w:pPr>
    </w:p>
    <w:p w:rsidR="00EF1D4E" w:rsidRPr="00EF1D4E" w:rsidRDefault="00EF1D4E" w:rsidP="00EF1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EF1D4E">
        <w:rPr>
          <w:rFonts w:ascii="Angsana New" w:hAnsi="Angsana New"/>
          <w:sz w:val="30"/>
          <w:szCs w:val="30"/>
          <w:cs/>
        </w:rPr>
        <w:t xml:space="preserve">บริษัทใหญ่และบริษัทใหญ่ในลำดับสูงสุดในระหว่างปีได้แก่ </w:t>
      </w:r>
      <w:r w:rsidRPr="00EF1D4E">
        <w:rPr>
          <w:rFonts w:ascii="Angsana New" w:hAnsi="Angsana New"/>
          <w:sz w:val="30"/>
          <w:szCs w:val="30"/>
        </w:rPr>
        <w:t>Furukawa Electric Co., Ltd. (</w:t>
      </w:r>
      <w:r w:rsidRPr="00EF1D4E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="00FD22F8" w:rsidRPr="00FD22F8">
        <w:rPr>
          <w:rFonts w:ascii="Angsana New" w:hAnsi="Angsana New"/>
          <w:sz w:val="30"/>
          <w:szCs w:val="30"/>
        </w:rPr>
        <w:t>42</w:t>
      </w:r>
      <w:r w:rsidRPr="00EF1D4E">
        <w:rPr>
          <w:rFonts w:ascii="Angsana New" w:hAnsi="Angsana New"/>
          <w:sz w:val="30"/>
          <w:szCs w:val="30"/>
        </w:rPr>
        <w:t>.</w:t>
      </w:r>
      <w:r w:rsidR="00FD22F8" w:rsidRPr="00FD22F8">
        <w:rPr>
          <w:rFonts w:ascii="Angsana New" w:hAnsi="Angsana New"/>
          <w:sz w:val="30"/>
          <w:szCs w:val="30"/>
        </w:rPr>
        <w:t>25</w:t>
      </w:r>
      <w:r w:rsidRPr="00EF1D4E">
        <w:rPr>
          <w:rFonts w:ascii="Angsana New" w:hAnsi="Angsana New"/>
          <w:sz w:val="30"/>
          <w:szCs w:val="30"/>
        </w:rPr>
        <w:t xml:space="preserve">) </w:t>
      </w:r>
      <w:r>
        <w:rPr>
          <w:rFonts w:ascii="Angsana New" w:hAnsi="Angsana New"/>
          <w:sz w:val="30"/>
          <w:szCs w:val="30"/>
        </w:rPr>
        <w:br/>
      </w:r>
      <w:r w:rsidRPr="00EF1D4E">
        <w:rPr>
          <w:rFonts w:ascii="Angsana New" w:hAnsi="Angsana New"/>
          <w:sz w:val="30"/>
          <w:szCs w:val="30"/>
          <w:cs/>
        </w:rPr>
        <w:t>ซึ่งเป็นบริษัทที่จัดตั้งขึ้นในประเทศญี่ปุ่น</w:t>
      </w:r>
    </w:p>
    <w:p w:rsidR="00102B46" w:rsidRDefault="00102B46" w:rsidP="00E84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th-TH"/>
        </w:rPr>
      </w:pPr>
    </w:p>
    <w:p w:rsidR="00102B46" w:rsidRDefault="00FC642D" w:rsidP="006A5E5E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 xml:space="preserve">เมื่อวันที่ </w:t>
      </w:r>
      <w:r w:rsidR="00FD22F8" w:rsidRPr="00FD22F8">
        <w:rPr>
          <w:rFonts w:ascii="Angsana New" w:hAnsi="Angsana New"/>
          <w:sz w:val="30"/>
          <w:szCs w:val="30"/>
        </w:rPr>
        <w:t>27</w:t>
      </w:r>
      <w:r>
        <w:rPr>
          <w:rFonts w:ascii="Angsana New" w:hAnsi="Angsana New"/>
          <w:sz w:val="30"/>
          <w:szCs w:val="30"/>
        </w:rPr>
        <w:t xml:space="preserve"> </w:t>
      </w:r>
      <w:r w:rsidR="00102B46" w:rsidRPr="00102B46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 w:rsidR="00102B46" w:rsidRPr="00102B46">
        <w:rPr>
          <w:rFonts w:ascii="Angsana New" w:hAnsi="Angsana New"/>
          <w:sz w:val="30"/>
          <w:szCs w:val="30"/>
          <w:lang w:val="th-TH"/>
        </w:rPr>
        <w:t> </w:t>
      </w:r>
      <w:r w:rsidR="00FD22F8" w:rsidRPr="00FD22F8">
        <w:rPr>
          <w:rFonts w:ascii="Angsana New" w:hAnsi="Angsana New"/>
          <w:sz w:val="30"/>
          <w:szCs w:val="30"/>
        </w:rPr>
        <w:t>2562</w:t>
      </w:r>
      <w:r w:rsidR="009B5A0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บริษัทได้รับการแจ้ง</w:t>
      </w:r>
      <w:r w:rsidR="00A33C2B">
        <w:rPr>
          <w:rFonts w:ascii="Angsana New" w:hAnsi="Angsana New" w:hint="cs"/>
          <w:sz w:val="30"/>
          <w:szCs w:val="30"/>
          <w:cs/>
          <w:lang w:val="th-TH"/>
        </w:rPr>
        <w:t xml:space="preserve">เรื่อง </w:t>
      </w:r>
      <w:r w:rsidR="004A5EF7">
        <w:rPr>
          <w:rFonts w:ascii="Angsana New" w:hAnsi="Angsana New" w:hint="cs"/>
          <w:sz w:val="30"/>
          <w:szCs w:val="30"/>
          <w:cs/>
          <w:lang w:val="th-TH"/>
        </w:rPr>
        <w:t xml:space="preserve">Furukawa </w:t>
      </w:r>
      <w:r w:rsidR="004A5EF7">
        <w:rPr>
          <w:rFonts w:ascii="Angsana New" w:hAnsi="Angsana New"/>
          <w:sz w:val="30"/>
          <w:szCs w:val="30"/>
        </w:rPr>
        <w:t xml:space="preserve">Electric Co., Ltd. </w:t>
      </w:r>
      <w:r w:rsidR="00102B46" w:rsidRPr="00102B46">
        <w:rPr>
          <w:rFonts w:ascii="Angsana New" w:hAnsi="Angsana New" w:hint="cs"/>
          <w:sz w:val="30"/>
          <w:szCs w:val="30"/>
          <w:cs/>
          <w:lang w:val="th-TH"/>
        </w:rPr>
        <w:t>ซึ่งเป็น</w:t>
      </w:r>
      <w:r>
        <w:rPr>
          <w:rFonts w:ascii="Angsana New" w:hAnsi="Angsana New" w:hint="cs"/>
          <w:sz w:val="30"/>
          <w:szCs w:val="30"/>
          <w:cs/>
          <w:lang w:val="th-TH"/>
        </w:rPr>
        <w:t>ผู้ถือหุ้นราย</w:t>
      </w:r>
      <w:r w:rsidR="00102B46" w:rsidRPr="00102B46">
        <w:rPr>
          <w:rFonts w:ascii="Angsana New" w:hAnsi="Angsana New" w:hint="cs"/>
          <w:sz w:val="30"/>
          <w:szCs w:val="30"/>
          <w:cs/>
          <w:lang w:val="th-TH"/>
        </w:rPr>
        <w:t>ใหญ่ของบริษัท</w:t>
      </w:r>
      <w:r w:rsidR="00A33C2B">
        <w:rPr>
          <w:rFonts w:ascii="Angsana New" w:hAnsi="Angsana New" w:hint="cs"/>
          <w:sz w:val="30"/>
          <w:szCs w:val="30"/>
          <w:cs/>
          <w:lang w:val="th-TH"/>
        </w:rPr>
        <w:t>ได้ทำ</w:t>
      </w:r>
      <w:r w:rsidR="00102B46" w:rsidRPr="00102B46">
        <w:rPr>
          <w:rFonts w:ascii="Angsana New" w:hAnsi="Angsana New" w:hint="cs"/>
          <w:sz w:val="30"/>
          <w:szCs w:val="30"/>
          <w:cs/>
          <w:lang w:val="th-TH"/>
        </w:rPr>
        <w:t>สัญญาซื้อขายหุ้น</w:t>
      </w:r>
      <w:r w:rsidR="006A5E5E">
        <w:rPr>
          <w:rFonts w:ascii="Angsana New" w:hAnsi="Angsana New" w:hint="cs"/>
          <w:sz w:val="30"/>
          <w:szCs w:val="30"/>
          <w:cs/>
          <w:lang w:val="th-TH"/>
        </w:rPr>
        <w:t>กับ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6A5E5E" w:rsidRPr="006A5E5E">
        <w:rPr>
          <w:rFonts w:ascii="Angsana New" w:hAnsi="Angsana New"/>
          <w:sz w:val="30"/>
          <w:szCs w:val="30"/>
          <w:lang w:val="th-TH"/>
        </w:rPr>
        <w:t>CTJ Holdings</w:t>
      </w:r>
      <w:r w:rsidR="00FD22F8" w:rsidRPr="00FD22F8">
        <w:rPr>
          <w:rFonts w:ascii="Angsana New" w:hAnsi="Angsana New"/>
          <w:sz w:val="30"/>
          <w:szCs w:val="30"/>
        </w:rPr>
        <w:t>2</w:t>
      </w:r>
      <w:r w:rsidR="006A5E5E" w:rsidRPr="006A5E5E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6A5E5E" w:rsidRPr="00A33C2B">
        <w:rPr>
          <w:rFonts w:ascii="Angsana New" w:hAnsi="Angsana New"/>
          <w:sz w:val="30"/>
          <w:szCs w:val="30"/>
          <w:lang w:val="th-TH"/>
        </w:rPr>
        <w:t xml:space="preserve">LLC </w:t>
      </w:r>
      <w:r w:rsidR="00A33C2B" w:rsidRPr="00A33C2B">
        <w:rPr>
          <w:rFonts w:ascii="Angsana New" w:hAnsi="Angsana New" w:hint="cs"/>
          <w:sz w:val="30"/>
          <w:szCs w:val="30"/>
          <w:cs/>
          <w:lang w:val="th-TH"/>
        </w:rPr>
        <w:t>(</w:t>
      </w:r>
      <w:r w:rsidR="00A33C2B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="00A33C2B" w:rsidRPr="00A33C2B">
        <w:rPr>
          <w:rFonts w:ascii="Angsana New" w:hAnsi="Angsana New" w:hint="cs"/>
          <w:sz w:val="30"/>
          <w:szCs w:val="30"/>
          <w:cs/>
          <w:lang w:val="th-TH"/>
        </w:rPr>
        <w:t xml:space="preserve">ประเทศญี่ปุ่น) </w:t>
      </w:r>
      <w:r w:rsidR="006A5E5E" w:rsidRPr="00A33C2B">
        <w:rPr>
          <w:rFonts w:ascii="Angsana New" w:hAnsi="Angsana New" w:hint="cs"/>
          <w:sz w:val="30"/>
          <w:szCs w:val="30"/>
          <w:cs/>
        </w:rPr>
        <w:t>เพื่อ</w:t>
      </w:r>
      <w:r w:rsidR="006A5E5E">
        <w:rPr>
          <w:rFonts w:ascii="Angsana New" w:hAnsi="Angsana New" w:hint="cs"/>
          <w:sz w:val="30"/>
          <w:szCs w:val="30"/>
          <w:cs/>
        </w:rPr>
        <w:t>ขายหุ้นของบริษัท เป็นจำนว</w:t>
      </w:r>
      <w:r w:rsidR="00A33C2B">
        <w:rPr>
          <w:rFonts w:ascii="Angsana New" w:hAnsi="Angsana New" w:hint="cs"/>
          <w:sz w:val="30"/>
          <w:szCs w:val="30"/>
          <w:cs/>
        </w:rPr>
        <w:t xml:space="preserve">น </w:t>
      </w:r>
      <w:r w:rsidR="00FD22F8" w:rsidRPr="00FD22F8">
        <w:rPr>
          <w:rFonts w:ascii="Angsana New" w:hAnsi="Angsana New"/>
          <w:sz w:val="30"/>
          <w:szCs w:val="30"/>
        </w:rPr>
        <w:t>20</w:t>
      </w:r>
      <w:r w:rsidR="006A5E5E">
        <w:rPr>
          <w:rFonts w:ascii="Angsana New" w:hAnsi="Angsana New"/>
          <w:sz w:val="30"/>
          <w:szCs w:val="30"/>
        </w:rPr>
        <w:t>,</w:t>
      </w:r>
      <w:r w:rsidR="00FD22F8" w:rsidRPr="00FD22F8">
        <w:rPr>
          <w:rFonts w:ascii="Angsana New" w:hAnsi="Angsana New"/>
          <w:sz w:val="30"/>
          <w:szCs w:val="30"/>
        </w:rPr>
        <w:t>280</w:t>
      </w:r>
      <w:r w:rsidR="006A5E5E">
        <w:rPr>
          <w:rFonts w:ascii="Angsana New" w:hAnsi="Angsana New"/>
          <w:sz w:val="30"/>
          <w:szCs w:val="30"/>
        </w:rPr>
        <w:t>,</w:t>
      </w:r>
      <w:r w:rsidR="00FD22F8" w:rsidRPr="00FD22F8">
        <w:rPr>
          <w:rFonts w:ascii="Angsana New" w:hAnsi="Angsana New"/>
          <w:sz w:val="30"/>
          <w:szCs w:val="30"/>
        </w:rPr>
        <w:t>280</w:t>
      </w:r>
      <w:r w:rsidR="006A5E5E">
        <w:rPr>
          <w:rFonts w:ascii="Angsana New" w:hAnsi="Angsana New"/>
          <w:sz w:val="30"/>
          <w:szCs w:val="30"/>
        </w:rPr>
        <w:t xml:space="preserve"> </w:t>
      </w:r>
      <w:r w:rsidR="006A5E5E">
        <w:rPr>
          <w:rFonts w:ascii="Angsana New" w:hAnsi="Angsana New" w:hint="cs"/>
          <w:sz w:val="30"/>
          <w:szCs w:val="30"/>
          <w:cs/>
        </w:rPr>
        <w:t>หุ้น คิดเป็นร้อยละ</w:t>
      </w:r>
      <w:r w:rsidR="006A5E5E">
        <w:rPr>
          <w:rFonts w:ascii="Angsana New" w:hAnsi="Angsana New"/>
          <w:sz w:val="30"/>
          <w:szCs w:val="30"/>
        </w:rPr>
        <w:t xml:space="preserve"> </w:t>
      </w:r>
      <w:r w:rsidR="00FD22F8" w:rsidRPr="00FD22F8">
        <w:rPr>
          <w:rFonts w:ascii="Angsana New" w:hAnsi="Angsana New"/>
          <w:sz w:val="30"/>
          <w:szCs w:val="30"/>
        </w:rPr>
        <w:t>42</w:t>
      </w:r>
      <w:r w:rsidR="006A5E5E">
        <w:rPr>
          <w:rFonts w:ascii="Angsana New" w:hAnsi="Angsana New"/>
          <w:sz w:val="30"/>
          <w:szCs w:val="30"/>
        </w:rPr>
        <w:t>.</w:t>
      </w:r>
      <w:r w:rsidR="00FD22F8" w:rsidRPr="00FD22F8">
        <w:rPr>
          <w:rFonts w:ascii="Angsana New" w:hAnsi="Angsana New"/>
          <w:sz w:val="30"/>
          <w:szCs w:val="30"/>
        </w:rPr>
        <w:t>25</w:t>
      </w:r>
      <w:r w:rsidR="006A5E5E">
        <w:rPr>
          <w:rFonts w:ascii="Angsana New" w:hAnsi="Angsana New"/>
          <w:sz w:val="30"/>
          <w:szCs w:val="30"/>
        </w:rPr>
        <w:t xml:space="preserve"> </w:t>
      </w:r>
      <w:r w:rsidR="006A5E5E">
        <w:rPr>
          <w:rFonts w:ascii="Angsana New" w:hAnsi="Angsana New" w:hint="cs"/>
          <w:sz w:val="30"/>
          <w:szCs w:val="30"/>
          <w:cs/>
        </w:rPr>
        <w:t xml:space="preserve">ของจำนวนหุ้นที่ออกและจำหน่ายแล้วทั้งหมด </w:t>
      </w:r>
      <w:r w:rsidR="00A33C2B">
        <w:rPr>
          <w:rFonts w:ascii="Angsana New" w:hAnsi="Angsana New" w:hint="cs"/>
          <w:sz w:val="30"/>
          <w:szCs w:val="30"/>
          <w:cs/>
        </w:rPr>
        <w:t xml:space="preserve">ในราคา </w:t>
      </w:r>
      <w:r w:rsidR="00FD22F8" w:rsidRPr="00FD22F8">
        <w:rPr>
          <w:rFonts w:ascii="Angsana New" w:hAnsi="Angsana New"/>
          <w:sz w:val="30"/>
          <w:szCs w:val="30"/>
        </w:rPr>
        <w:t>10</w:t>
      </w:r>
      <w:r w:rsidR="00A33C2B">
        <w:rPr>
          <w:rFonts w:ascii="Angsana New" w:hAnsi="Angsana New"/>
          <w:sz w:val="30"/>
          <w:szCs w:val="30"/>
        </w:rPr>
        <w:t>.</w:t>
      </w:r>
      <w:r w:rsidR="00FD22F8" w:rsidRPr="00FD22F8">
        <w:rPr>
          <w:rFonts w:ascii="Angsana New" w:hAnsi="Angsana New"/>
          <w:sz w:val="30"/>
          <w:szCs w:val="30"/>
        </w:rPr>
        <w:t>20</w:t>
      </w:r>
      <w:r w:rsidR="00A33C2B">
        <w:rPr>
          <w:rFonts w:ascii="Angsana New" w:hAnsi="Angsana New"/>
          <w:sz w:val="30"/>
          <w:szCs w:val="30"/>
        </w:rPr>
        <w:t xml:space="preserve"> </w:t>
      </w:r>
      <w:r w:rsidR="00A33C2B">
        <w:rPr>
          <w:rFonts w:ascii="Angsana New" w:hAnsi="Angsana New" w:hint="cs"/>
          <w:sz w:val="30"/>
          <w:szCs w:val="30"/>
          <w:cs/>
        </w:rPr>
        <w:t xml:space="preserve">บาทต่อหุ้น หรือเป็นจำนวนเงินโดยประมาณ </w:t>
      </w:r>
      <w:r w:rsidR="00FD22F8" w:rsidRPr="00FD22F8">
        <w:rPr>
          <w:rFonts w:ascii="Angsana New" w:hAnsi="Angsana New"/>
          <w:sz w:val="30"/>
          <w:szCs w:val="30"/>
        </w:rPr>
        <w:t>206</w:t>
      </w:r>
      <w:r w:rsidR="00A33C2B">
        <w:rPr>
          <w:rFonts w:ascii="Angsana New" w:hAnsi="Angsana New"/>
          <w:sz w:val="30"/>
          <w:szCs w:val="30"/>
        </w:rPr>
        <w:t>.</w:t>
      </w:r>
      <w:r w:rsidR="00FD22F8" w:rsidRPr="00FD22F8">
        <w:rPr>
          <w:rFonts w:ascii="Angsana New" w:hAnsi="Angsana New"/>
          <w:sz w:val="30"/>
          <w:szCs w:val="30"/>
        </w:rPr>
        <w:t>86</w:t>
      </w:r>
      <w:r w:rsidR="00A33C2B">
        <w:rPr>
          <w:rFonts w:ascii="Angsana New" w:hAnsi="Angsana New"/>
          <w:sz w:val="30"/>
          <w:szCs w:val="30"/>
        </w:rPr>
        <w:t xml:space="preserve"> </w:t>
      </w:r>
      <w:r w:rsidR="00A33C2B">
        <w:rPr>
          <w:rFonts w:ascii="Angsana New" w:hAnsi="Angsana New" w:hint="cs"/>
          <w:sz w:val="30"/>
          <w:szCs w:val="30"/>
          <w:cs/>
        </w:rPr>
        <w:t>ล้านบาท</w:t>
      </w:r>
      <w:r w:rsidR="00A33C2B">
        <w:rPr>
          <w:rFonts w:ascii="Angsana New" w:hAnsi="Angsana New"/>
          <w:sz w:val="30"/>
          <w:szCs w:val="30"/>
        </w:rPr>
        <w:t xml:space="preserve"> </w:t>
      </w:r>
      <w:r w:rsidR="00A33C2B">
        <w:rPr>
          <w:rFonts w:ascii="Angsana New" w:hAnsi="Angsana New" w:hint="cs"/>
          <w:sz w:val="30"/>
          <w:szCs w:val="30"/>
          <w:cs/>
        </w:rPr>
        <w:t>รายการ</w:t>
      </w:r>
      <w:r w:rsidR="00102B46" w:rsidRPr="00102B46">
        <w:rPr>
          <w:rFonts w:ascii="Angsana New" w:hAnsi="Angsana New" w:hint="cs"/>
          <w:sz w:val="30"/>
          <w:szCs w:val="30"/>
          <w:cs/>
          <w:lang w:val="th-TH"/>
        </w:rPr>
        <w:t>ธุรกรรมการซื้อขาย</w:t>
      </w:r>
      <w:r w:rsidR="00A33C2B">
        <w:rPr>
          <w:rFonts w:ascii="Angsana New" w:hAnsi="Angsana New" w:hint="cs"/>
          <w:sz w:val="30"/>
          <w:szCs w:val="30"/>
          <w:cs/>
          <w:lang w:val="th-TH"/>
        </w:rPr>
        <w:t>นี้</w:t>
      </w:r>
      <w:r w:rsidR="00102B46" w:rsidRPr="00102B46">
        <w:rPr>
          <w:rFonts w:ascii="Angsana New" w:hAnsi="Angsana New" w:hint="cs"/>
          <w:sz w:val="30"/>
          <w:szCs w:val="30"/>
          <w:cs/>
          <w:lang w:val="th-TH"/>
        </w:rPr>
        <w:t>จะแล้วเสร็จ</w:t>
      </w:r>
      <w:r w:rsidR="00A33C2B">
        <w:rPr>
          <w:rFonts w:ascii="Angsana New" w:hAnsi="Angsana New" w:hint="cs"/>
          <w:sz w:val="30"/>
          <w:szCs w:val="30"/>
          <w:cs/>
        </w:rPr>
        <w:t>ภายในเดือ</w:t>
      </w:r>
      <w:r w:rsidR="00A33C2B">
        <w:rPr>
          <w:rFonts w:ascii="Angsana New" w:hAnsi="Angsana New" w:hint="cs"/>
          <w:sz w:val="30"/>
          <w:szCs w:val="30"/>
          <w:cs/>
          <w:lang w:val="th-TH"/>
        </w:rPr>
        <w:t>น</w:t>
      </w:r>
      <w:r w:rsidR="00EF1474">
        <w:rPr>
          <w:rFonts w:ascii="Angsana New" w:hAnsi="Angsana New" w:hint="cs"/>
          <w:sz w:val="30"/>
          <w:szCs w:val="30"/>
          <w:cs/>
          <w:lang w:val="th-TH"/>
        </w:rPr>
        <w:t>มิถุนายน</w:t>
      </w:r>
      <w:r w:rsidR="00102B46" w:rsidRPr="00102B4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D22F8" w:rsidRPr="00FD22F8">
        <w:rPr>
          <w:rFonts w:ascii="Angsana New" w:hAnsi="Angsana New" w:hint="cs"/>
          <w:sz w:val="30"/>
          <w:szCs w:val="30"/>
        </w:rPr>
        <w:t>2563</w:t>
      </w:r>
    </w:p>
    <w:p w:rsidR="00102B46" w:rsidRPr="004969BE" w:rsidRDefault="00102B46" w:rsidP="00E84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:rsidR="00842F07" w:rsidRPr="004969BE" w:rsidRDefault="0077658B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4969BE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77658B" w:rsidRPr="004969BE" w:rsidRDefault="0077658B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4"/>
          <w:szCs w:val="24"/>
        </w:rPr>
      </w:pPr>
    </w:p>
    <w:p w:rsidR="0077658B" w:rsidRPr="004969BE" w:rsidRDefault="0077658B" w:rsidP="00F446D4">
      <w:pPr>
        <w:pStyle w:val="BodyText2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hanging="552"/>
        <w:rPr>
          <w:rFonts w:ascii="Angsana New" w:hAnsi="Angsana New"/>
          <w:i/>
          <w:iCs/>
          <w:sz w:val="30"/>
          <w:szCs w:val="30"/>
        </w:rPr>
      </w:pPr>
      <w:r w:rsidRPr="004969BE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:rsidR="001074E3" w:rsidRPr="004969BE" w:rsidRDefault="001074E3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4"/>
          <w:szCs w:val="24"/>
        </w:rPr>
      </w:pPr>
    </w:p>
    <w:p w:rsidR="00974CA7" w:rsidRPr="004969BE" w:rsidRDefault="00974CA7" w:rsidP="00974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772AA">
        <w:rPr>
          <w:rFonts w:ascii="Angsana New" w:hAnsi="Angsana New" w:hint="cs"/>
          <w:sz w:val="30"/>
          <w:szCs w:val="30"/>
          <w:cs/>
        </w:rPr>
        <w:t>งบ</w:t>
      </w:r>
      <w:r w:rsidRPr="003772AA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C62C1F">
        <w:rPr>
          <w:rFonts w:ascii="Angsana New" w:hAnsi="Angsana New" w:hint="cs"/>
          <w:sz w:val="30"/>
          <w:szCs w:val="30"/>
          <w:cs/>
        </w:rPr>
        <w:t>แบบย่อ</w:t>
      </w:r>
      <w:r w:rsidRPr="003772AA">
        <w:rPr>
          <w:rFonts w:ascii="Angsana New" w:hAnsi="Angsana New"/>
          <w:sz w:val="30"/>
          <w:szCs w:val="30"/>
          <w:cs/>
        </w:rPr>
        <w:t>นี้</w:t>
      </w:r>
      <w:r w:rsidRPr="003772AA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3772AA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3772AA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Pr="003772AA">
        <w:rPr>
          <w:rFonts w:ascii="Angsana New" w:hAnsi="Angsana New"/>
          <w:sz w:val="30"/>
          <w:szCs w:val="30"/>
          <w:cs/>
        </w:rPr>
        <w:t>จัดทำ</w:t>
      </w:r>
      <w:r w:rsidR="00C62C1F">
        <w:rPr>
          <w:rFonts w:ascii="Angsana New" w:hAnsi="Angsana New"/>
          <w:sz w:val="30"/>
          <w:szCs w:val="30"/>
          <w:cs/>
        </w:rPr>
        <w:br/>
      </w:r>
      <w:r w:rsidRPr="00C62C1F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C62C1F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="00C62C1F" w:rsidRPr="00C62C1F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(“งบการเงินระหว่างกาล”) </w:t>
      </w:r>
      <w:r w:rsidRPr="00C62C1F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 ฉบับที่</w:t>
      </w:r>
      <w:r w:rsidRPr="003772AA">
        <w:rPr>
          <w:rFonts w:ascii="Angsana New" w:hAnsi="Angsana New"/>
          <w:sz w:val="30"/>
          <w:szCs w:val="30"/>
          <w:cs/>
        </w:rPr>
        <w:t xml:space="preserve"> </w:t>
      </w:r>
      <w:r w:rsidR="00FD22F8" w:rsidRPr="00FD22F8">
        <w:rPr>
          <w:rFonts w:ascii="Angsana New" w:hAnsi="Angsana New"/>
          <w:sz w:val="30"/>
          <w:szCs w:val="30"/>
        </w:rPr>
        <w:t>34</w:t>
      </w:r>
      <w:r w:rsidRPr="003772AA">
        <w:rPr>
          <w:rFonts w:ascii="Angsana New" w:hAnsi="Angsana New"/>
          <w:sz w:val="30"/>
          <w:szCs w:val="30"/>
        </w:rPr>
        <w:t xml:space="preserve"> </w:t>
      </w:r>
      <w:r w:rsidRPr="003772AA">
        <w:rPr>
          <w:rFonts w:ascii="Angsana New" w:hAnsi="Angsana New"/>
          <w:sz w:val="30"/>
          <w:szCs w:val="30"/>
          <w:cs/>
        </w:rPr>
        <w:t xml:space="preserve">เรื่อง </w:t>
      </w:r>
      <w:r w:rsidRPr="003772AA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3772AA">
        <w:rPr>
          <w:rFonts w:ascii="Angsana New" w:hAnsi="Angsana New"/>
          <w:i/>
          <w:iCs/>
          <w:sz w:val="30"/>
          <w:szCs w:val="30"/>
          <w:cs/>
        </w:rPr>
        <w:t>การเงิ</w:t>
      </w:r>
      <w:r w:rsidR="00662F19" w:rsidRPr="003772AA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Pr="003772AA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3772AA">
        <w:rPr>
          <w:rFonts w:ascii="Angsana New" w:hAnsi="Angsana New"/>
          <w:sz w:val="30"/>
          <w:szCs w:val="30"/>
          <w:cs/>
        </w:rPr>
        <w:t xml:space="preserve"> </w:t>
      </w:r>
      <w:r w:rsidRPr="003772AA">
        <w:rPr>
          <w:rFonts w:ascii="Angsana New" w:hAnsi="Angsana New"/>
          <w:sz w:val="30"/>
          <w:szCs w:val="30"/>
        </w:rPr>
        <w:t xml:space="preserve"> </w:t>
      </w:r>
      <w:r w:rsidRPr="003772AA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3772AA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3772AA">
        <w:rPr>
          <w:rFonts w:ascii="Angsana New" w:hAnsi="Angsana New"/>
          <w:sz w:val="30"/>
          <w:szCs w:val="30"/>
          <w:cs/>
        </w:rPr>
        <w:t>กฎระเบียบและประกาศ</w:t>
      </w:r>
      <w:r w:rsidRPr="00F64DE5">
        <w:rPr>
          <w:rFonts w:ascii="Angsana New" w:hAnsi="Angsana New"/>
          <w:spacing w:val="6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Pr="004969BE">
        <w:rPr>
          <w:rFonts w:ascii="Angsana New" w:hAnsi="Angsana New"/>
          <w:sz w:val="30"/>
          <w:szCs w:val="30"/>
        </w:rPr>
        <w:t xml:space="preserve"> </w:t>
      </w:r>
    </w:p>
    <w:p w:rsidR="00C96B00" w:rsidRPr="004969BE" w:rsidRDefault="00C96B00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4"/>
          <w:szCs w:val="24"/>
        </w:rPr>
      </w:pPr>
    </w:p>
    <w:p w:rsidR="00B62EDB" w:rsidRPr="004969BE" w:rsidRDefault="001074E3" w:rsidP="00997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969BE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4969BE">
        <w:rPr>
          <w:rFonts w:ascii="Angsana New" w:hAnsi="Angsana New"/>
          <w:spacing w:val="-2"/>
          <w:sz w:val="30"/>
          <w:szCs w:val="30"/>
          <w:cs/>
        </w:rPr>
        <w:t>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997EA0" w:rsidRPr="004969BE">
        <w:rPr>
          <w:rFonts w:ascii="Angsana New" w:hAnsi="Angsana New"/>
          <w:spacing w:val="-2"/>
          <w:sz w:val="30"/>
          <w:szCs w:val="30"/>
        </w:rPr>
        <w:t xml:space="preserve"> </w:t>
      </w:r>
      <w:r w:rsidRPr="004969BE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</w:t>
      </w:r>
      <w:r w:rsidRPr="004969BE">
        <w:rPr>
          <w:rFonts w:ascii="Angsana New" w:hAnsi="Angsana New"/>
          <w:spacing w:val="-2"/>
          <w:sz w:val="30"/>
          <w:szCs w:val="30"/>
          <w:cs/>
        </w:rPr>
        <w:t>สิ้นสุด</w:t>
      </w:r>
      <w:r w:rsidRPr="004969BE">
        <w:rPr>
          <w:rFonts w:ascii="Angsana New" w:hAnsi="Angsana New"/>
          <w:sz w:val="30"/>
          <w:szCs w:val="30"/>
          <w:cs/>
        </w:rPr>
        <w:t xml:space="preserve">วันที่ </w:t>
      </w:r>
      <w:r w:rsidR="00FD22F8" w:rsidRPr="00FD22F8">
        <w:rPr>
          <w:rFonts w:ascii="Angsana New" w:hAnsi="Angsana New"/>
          <w:sz w:val="30"/>
          <w:szCs w:val="30"/>
        </w:rPr>
        <w:t>31</w:t>
      </w:r>
      <w:r w:rsidR="00FC6073" w:rsidRPr="004969B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D22F8" w:rsidRPr="00FD22F8">
        <w:rPr>
          <w:rFonts w:ascii="Angsana New" w:hAnsi="Angsana New"/>
          <w:sz w:val="30"/>
          <w:szCs w:val="30"/>
        </w:rPr>
        <w:t>2562</w:t>
      </w:r>
    </w:p>
    <w:p w:rsidR="00D637E7" w:rsidRDefault="00D637E7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:rsidR="00D637E7" w:rsidRDefault="00D637E7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637E7">
        <w:rPr>
          <w:rFonts w:ascii="Angsana New" w:hAnsi="Angsana New"/>
          <w:sz w:val="30"/>
          <w:szCs w:val="30"/>
          <w:cs/>
        </w:rPr>
        <w:lastRenderedPageBreak/>
        <w:t>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D637E7">
        <w:rPr>
          <w:rFonts w:ascii="Angsana New" w:hAnsi="Angsana New" w:hint="cs"/>
          <w:sz w:val="30"/>
          <w:szCs w:val="30"/>
          <w:cs/>
        </w:rPr>
        <w:t xml:space="preserve"> </w:t>
      </w:r>
      <w:r w:rsidRPr="00D637E7">
        <w:rPr>
          <w:rFonts w:ascii="Angsana New" w:hAnsi="Angsana New"/>
          <w:sz w:val="30"/>
          <w:szCs w:val="30"/>
          <w:cs/>
        </w:rPr>
        <w:t xml:space="preserve">ฉบับที่ </w:t>
      </w:r>
      <w:r w:rsidR="00FD22F8" w:rsidRPr="00FD22F8">
        <w:rPr>
          <w:rFonts w:ascii="Angsana New" w:hAnsi="Angsana New"/>
          <w:sz w:val="30"/>
          <w:szCs w:val="30"/>
        </w:rPr>
        <w:t>16</w:t>
      </w:r>
      <w:r w:rsidRPr="00D637E7">
        <w:rPr>
          <w:rFonts w:ascii="Angsana New" w:hAnsi="Angsana New"/>
          <w:sz w:val="30"/>
          <w:szCs w:val="30"/>
        </w:rPr>
        <w:t xml:space="preserve"> </w:t>
      </w:r>
      <w:r w:rsidRPr="00D637E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802369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802369">
        <w:rPr>
          <w:rFonts w:ascii="Angsana New" w:hAnsi="Angsana New"/>
          <w:i/>
          <w:iCs/>
          <w:sz w:val="30"/>
          <w:szCs w:val="30"/>
        </w:rPr>
        <w:t xml:space="preserve"> </w:t>
      </w:r>
      <w:r w:rsidRPr="00802369">
        <w:rPr>
          <w:rFonts w:ascii="Angsana New" w:hAnsi="Angsana New"/>
          <w:i/>
          <w:iCs/>
          <w:sz w:val="30"/>
          <w:szCs w:val="30"/>
          <w:cs/>
        </w:rPr>
        <w:t>(</w:t>
      </w:r>
      <w:r w:rsidRPr="00802369">
        <w:rPr>
          <w:rFonts w:ascii="Angsana New" w:hAnsi="Angsana New"/>
          <w:i/>
          <w:iCs/>
          <w:sz w:val="30"/>
          <w:szCs w:val="30"/>
        </w:rPr>
        <w:t xml:space="preserve">TFRS </w:t>
      </w:r>
      <w:r w:rsidR="00FD22F8" w:rsidRPr="00FD22F8">
        <w:rPr>
          <w:rFonts w:ascii="Angsana New" w:hAnsi="Angsana New"/>
          <w:i/>
          <w:iCs/>
          <w:sz w:val="30"/>
          <w:szCs w:val="30"/>
        </w:rPr>
        <w:t>16</w:t>
      </w:r>
      <w:r w:rsidRPr="00802369">
        <w:rPr>
          <w:rFonts w:ascii="Angsana New" w:hAnsi="Angsana New"/>
          <w:i/>
          <w:iCs/>
          <w:sz w:val="30"/>
          <w:szCs w:val="30"/>
          <w:cs/>
        </w:rPr>
        <w:t>)</w:t>
      </w:r>
      <w:r w:rsidRPr="00D637E7">
        <w:rPr>
          <w:rFonts w:ascii="Angsana New" w:hAnsi="Angsana New"/>
          <w:sz w:val="30"/>
          <w:szCs w:val="30"/>
          <w:cs/>
        </w:rPr>
        <w:t xml:space="preserve">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FD22F8" w:rsidRPr="00FD22F8">
        <w:rPr>
          <w:rFonts w:ascii="Angsana New" w:hAnsi="Angsana New"/>
          <w:sz w:val="30"/>
          <w:szCs w:val="30"/>
        </w:rPr>
        <w:t>3</w:t>
      </w:r>
    </w:p>
    <w:p w:rsidR="00E60026" w:rsidRDefault="00E60026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E60026" w:rsidRPr="00E60026" w:rsidRDefault="00E60026" w:rsidP="00E60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0026">
        <w:rPr>
          <w:rFonts w:ascii="Angsana New" w:hAnsi="Angsana New"/>
          <w:sz w:val="30"/>
          <w:szCs w:val="30"/>
          <w:cs/>
        </w:rPr>
        <w:t>นอกจากนี้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="00754134">
        <w:rPr>
          <w:rFonts w:ascii="Angsana New" w:hAnsi="Angsana New"/>
          <w:sz w:val="30"/>
          <w:szCs w:val="30"/>
        </w:rPr>
        <w:t xml:space="preserve"> </w:t>
      </w:r>
      <w:r w:rsidRPr="00E60026">
        <w:rPr>
          <w:rFonts w:ascii="Angsana New" w:hAnsi="Angsana New"/>
          <w:sz w:val="30"/>
          <w:szCs w:val="30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:rsidR="00482BC8" w:rsidRPr="00754134" w:rsidRDefault="00482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:rsidR="00C11B13" w:rsidRPr="004969BE" w:rsidRDefault="008563D6" w:rsidP="00F446D4">
      <w:pPr>
        <w:pStyle w:val="BodyText2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i/>
          <w:iCs/>
          <w:sz w:val="30"/>
          <w:szCs w:val="30"/>
        </w:rPr>
      </w:pPr>
      <w:r w:rsidRPr="004969BE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:rsidR="00A55125" w:rsidRPr="00754134" w:rsidRDefault="00A55125" w:rsidP="002573C1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28"/>
          <w:szCs w:val="28"/>
        </w:rPr>
      </w:pPr>
    </w:p>
    <w:p w:rsidR="00F1341B" w:rsidRDefault="00D637E7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637E7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FD22F8" w:rsidRPr="00FD22F8">
        <w:rPr>
          <w:rFonts w:ascii="Angsana New" w:hAnsi="Angsana New"/>
          <w:sz w:val="30"/>
          <w:szCs w:val="30"/>
        </w:rPr>
        <w:t>31</w:t>
      </w:r>
      <w:r w:rsidRPr="00D637E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D22F8" w:rsidRPr="00FD22F8">
        <w:rPr>
          <w:rFonts w:ascii="Angsana New" w:hAnsi="Angsana New"/>
          <w:sz w:val="30"/>
          <w:szCs w:val="30"/>
        </w:rPr>
        <w:t>2562</w:t>
      </w:r>
    </w:p>
    <w:p w:rsidR="003E4AA9" w:rsidRPr="00754134" w:rsidRDefault="003E4AA9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3E4AA9" w:rsidRDefault="003E4AA9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3E4AA9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การเปลี่ยนแปลงนโยบายการบัญชี </w:t>
      </w:r>
    </w:p>
    <w:p w:rsidR="003E4AA9" w:rsidRPr="00754134" w:rsidRDefault="003E4AA9" w:rsidP="003E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28"/>
          <w:szCs w:val="28"/>
          <w:lang w:val="th-TH"/>
        </w:rPr>
      </w:pPr>
      <w:r w:rsidRPr="003E4AA9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:rsidR="003E4AA9" w:rsidRPr="005C4617" w:rsidRDefault="003E4AA9" w:rsidP="003E4AA9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C4617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FD22F8" w:rsidRPr="00FD22F8">
        <w:rPr>
          <w:rFonts w:ascii="Angsana New" w:hAnsi="Angsana New"/>
          <w:sz w:val="30"/>
          <w:szCs w:val="30"/>
        </w:rPr>
        <w:t>1</w:t>
      </w:r>
      <w:r w:rsidRPr="005C4617">
        <w:rPr>
          <w:rFonts w:ascii="Angsana New" w:hAnsi="Angsana New"/>
          <w:sz w:val="30"/>
          <w:szCs w:val="30"/>
        </w:rPr>
        <w:t xml:space="preserve"> </w:t>
      </w:r>
      <w:r w:rsidRPr="005C4617">
        <w:rPr>
          <w:rFonts w:ascii="Angsana New" w:hAnsi="Angsana New"/>
          <w:sz w:val="30"/>
          <w:szCs w:val="30"/>
          <w:cs/>
        </w:rPr>
        <w:t xml:space="preserve">มกราคม </w:t>
      </w:r>
      <w:r w:rsidR="00FD22F8" w:rsidRPr="00FD22F8">
        <w:rPr>
          <w:rFonts w:ascii="Angsana New" w:hAnsi="Angsana New"/>
          <w:sz w:val="30"/>
          <w:szCs w:val="30"/>
        </w:rPr>
        <w:t>2563</w:t>
      </w:r>
      <w:r w:rsidRPr="005C4617">
        <w:rPr>
          <w:rFonts w:ascii="Angsana New" w:hAnsi="Angsana New"/>
          <w:sz w:val="30"/>
          <w:szCs w:val="30"/>
        </w:rPr>
        <w:t xml:space="preserve"> </w:t>
      </w:r>
      <w:r w:rsidRPr="005C4617">
        <w:rPr>
          <w:rFonts w:ascii="Angsana New" w:hAnsi="Angsana New"/>
          <w:sz w:val="30"/>
          <w:szCs w:val="30"/>
          <w:cs/>
        </w:rPr>
        <w:t xml:space="preserve">บริษัทได้ถือปฏิบัติตามมาตรฐานการรายงานทางการเงินกลุ่มเครื่องมือทางการเงินและ </w:t>
      </w:r>
      <w:r w:rsidRPr="005C4617">
        <w:rPr>
          <w:rFonts w:ascii="Angsana New" w:hAnsi="Angsana New"/>
          <w:sz w:val="30"/>
          <w:szCs w:val="30"/>
        </w:rPr>
        <w:t xml:space="preserve">TFRS </w:t>
      </w:r>
      <w:r w:rsidR="00FD22F8" w:rsidRPr="00FD22F8">
        <w:rPr>
          <w:rFonts w:ascii="Angsana New" w:hAnsi="Angsana New"/>
          <w:sz w:val="30"/>
          <w:szCs w:val="30"/>
        </w:rPr>
        <w:t>16</w:t>
      </w:r>
      <w:r w:rsidRPr="005C4617">
        <w:rPr>
          <w:rFonts w:ascii="Angsana New" w:hAnsi="Angsana New"/>
          <w:sz w:val="30"/>
          <w:szCs w:val="30"/>
        </w:rPr>
        <w:t xml:space="preserve"> </w:t>
      </w:r>
      <w:r w:rsidRPr="005C4617">
        <w:rPr>
          <w:rFonts w:ascii="Angsana New" w:hAnsi="Angsana New" w:hint="cs"/>
          <w:sz w:val="30"/>
          <w:szCs w:val="30"/>
          <w:cs/>
        </w:rPr>
        <w:t>เป็นครั้งแร</w:t>
      </w:r>
      <w:r w:rsidRPr="005C4617">
        <w:rPr>
          <w:rFonts w:ascii="Angsana New" w:hAnsi="Angsana New"/>
          <w:sz w:val="30"/>
          <w:szCs w:val="30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:rsidR="003E4AA9" w:rsidRPr="00754134" w:rsidRDefault="003E4AA9" w:rsidP="003E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260"/>
        <w:gridCol w:w="180"/>
        <w:gridCol w:w="1080"/>
        <w:gridCol w:w="180"/>
        <w:gridCol w:w="1350"/>
      </w:tblGrid>
      <w:tr w:rsidR="003E4AA9" w:rsidRPr="005C4617" w:rsidTr="001E2C7C">
        <w:trPr>
          <w:cantSplit/>
          <w:trHeight w:val="20"/>
          <w:tblHeader/>
        </w:trPr>
        <w:tc>
          <w:tcPr>
            <w:tcW w:w="5580" w:type="dxa"/>
            <w:vAlign w:val="bottom"/>
          </w:tcPr>
          <w:p w:rsidR="003E4AA9" w:rsidRPr="005C4617" w:rsidRDefault="003E4AA9" w:rsidP="0029124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:rsidR="003E4AA9" w:rsidRPr="005C4617" w:rsidRDefault="003E4AA9" w:rsidP="0029124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:rsidR="003E4AA9" w:rsidRPr="005C4617" w:rsidRDefault="003E4AA9" w:rsidP="002912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3E4AA9" w:rsidRPr="005C4617" w:rsidRDefault="003E4AA9" w:rsidP="00291247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61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:rsidR="003E4AA9" w:rsidRPr="005C4617" w:rsidRDefault="003E4AA9" w:rsidP="0029124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E4AA9" w:rsidRPr="005C4617" w:rsidRDefault="003E4AA9" w:rsidP="0029124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C461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:rsidR="003E4AA9" w:rsidRPr="005C4617" w:rsidRDefault="003E4AA9" w:rsidP="0029124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5C461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ของส่วน</w:t>
            </w:r>
          </w:p>
          <w:p w:rsidR="003E4AA9" w:rsidRPr="005C4617" w:rsidRDefault="003E4AA9" w:rsidP="0029124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C4617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3E4AA9" w:rsidRPr="005C4617" w:rsidTr="001E2C7C">
        <w:trPr>
          <w:cantSplit/>
          <w:trHeight w:val="20"/>
          <w:tblHeader/>
        </w:trPr>
        <w:tc>
          <w:tcPr>
            <w:tcW w:w="5580" w:type="dxa"/>
            <w:vAlign w:val="bottom"/>
          </w:tcPr>
          <w:p w:rsidR="003E4AA9" w:rsidRPr="005C4617" w:rsidRDefault="003E4AA9" w:rsidP="0029124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</w:tcPr>
          <w:p w:rsidR="003E4AA9" w:rsidRPr="005C4617" w:rsidRDefault="003E4AA9" w:rsidP="003E4AA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C46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</w:tcPr>
          <w:p w:rsidR="003E4AA9" w:rsidRPr="005C4617" w:rsidRDefault="003E4AA9" w:rsidP="002912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:rsidR="003E4AA9" w:rsidRPr="005C4617" w:rsidRDefault="003E4AA9" w:rsidP="0029124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</w:pPr>
            <w:r w:rsidRPr="005C46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C46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C46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C54D8" w:rsidRPr="005C4617" w:rsidTr="001E2C7C">
        <w:trPr>
          <w:cantSplit/>
          <w:trHeight w:val="20"/>
        </w:trPr>
        <w:tc>
          <w:tcPr>
            <w:tcW w:w="5580" w:type="dxa"/>
            <w:shd w:val="clear" w:color="auto" w:fill="auto"/>
            <w:vAlign w:val="bottom"/>
          </w:tcPr>
          <w:p w:rsidR="004C54D8" w:rsidRPr="001E2C7C" w:rsidRDefault="004C54D8" w:rsidP="004C54D8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E2C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FD22F8" w:rsidRPr="00FD22F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E2C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E2C7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</w:t>
            </w:r>
            <w:r w:rsidRPr="001E2C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 </w:t>
            </w:r>
            <w:r w:rsidR="00FD22F8" w:rsidRPr="00FD22F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1E2C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E2C7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E2C7C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260" w:type="dxa"/>
          </w:tcPr>
          <w:p w:rsidR="004C54D8" w:rsidRPr="001E2C7C" w:rsidRDefault="004C54D8" w:rsidP="004C54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C54D8" w:rsidRPr="005C4617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C54D8" w:rsidRPr="00A522CD" w:rsidRDefault="00FD22F8" w:rsidP="00A522C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2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524</w:t>
            </w:r>
            <w:r w:rsidR="00A522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2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031</w:t>
            </w:r>
          </w:p>
        </w:tc>
        <w:tc>
          <w:tcPr>
            <w:tcW w:w="180" w:type="dxa"/>
            <w:vAlign w:val="bottom"/>
          </w:tcPr>
          <w:p w:rsidR="004C54D8" w:rsidRPr="005C4617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C54D8" w:rsidRPr="00A522CD" w:rsidRDefault="00A522CD" w:rsidP="00A522C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522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54D8" w:rsidRPr="005C4617" w:rsidTr="001E2C7C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4C54D8" w:rsidRPr="001E2C7C" w:rsidRDefault="004C54D8" w:rsidP="004C54D8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E2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1260" w:type="dxa"/>
          </w:tcPr>
          <w:p w:rsidR="004C54D8" w:rsidRPr="001E2C7C" w:rsidRDefault="004C54D8" w:rsidP="004C54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C54D8" w:rsidRPr="005C4617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C54D8" w:rsidRPr="005C4617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4C54D8" w:rsidRPr="005C4617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C54D8" w:rsidRPr="00A522CD" w:rsidRDefault="004C54D8" w:rsidP="00A522C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54D8" w:rsidRPr="005C4617" w:rsidTr="00A522CD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4C54D8" w:rsidRPr="001E2C7C" w:rsidRDefault="004C54D8" w:rsidP="004C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E2C7C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1E2C7C">
              <w:rPr>
                <w:rFonts w:asciiTheme="majorBidi" w:hAnsiTheme="majorBidi"/>
                <w:sz w:val="30"/>
                <w:szCs w:val="30"/>
              </w:rPr>
              <w:t xml:space="preserve"> TFRS </w:t>
            </w:r>
            <w:r w:rsidR="00FD22F8" w:rsidRPr="00FD22F8">
              <w:rPr>
                <w:rFonts w:asciiTheme="majorBidi" w:hAnsiTheme="majorBidi"/>
                <w:sz w:val="30"/>
                <w:szCs w:val="30"/>
              </w:rPr>
              <w:t>16</w:t>
            </w:r>
            <w:r w:rsidRPr="001E2C7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:rsidR="004C54D8" w:rsidRPr="001E2C7C" w:rsidRDefault="00A522CD" w:rsidP="004C54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ข</w:t>
            </w:r>
          </w:p>
        </w:tc>
        <w:tc>
          <w:tcPr>
            <w:tcW w:w="180" w:type="dxa"/>
            <w:vAlign w:val="bottom"/>
          </w:tcPr>
          <w:p w:rsidR="004C54D8" w:rsidRPr="005C4617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C54D8" w:rsidRPr="005C4617" w:rsidRDefault="00A522CD" w:rsidP="00A522C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D22F8" w:rsidRPr="00FD2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FD22F8" w:rsidRPr="00FD2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:rsidR="004C54D8" w:rsidRPr="005C4617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C54D8" w:rsidRPr="00A522CD" w:rsidRDefault="00A522CD" w:rsidP="00A522C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522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2C7C" w:rsidRPr="005C4617" w:rsidTr="00A522CD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1E2C7C" w:rsidRPr="001E2C7C" w:rsidRDefault="001E2C7C" w:rsidP="004C54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C7C">
              <w:rPr>
                <w:rFonts w:asciiTheme="majorBidi" w:hAnsi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260" w:type="dxa"/>
          </w:tcPr>
          <w:p w:rsidR="001E2C7C" w:rsidRPr="001E2C7C" w:rsidRDefault="00A522CD" w:rsidP="004C54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ข</w:t>
            </w:r>
          </w:p>
        </w:tc>
        <w:tc>
          <w:tcPr>
            <w:tcW w:w="180" w:type="dxa"/>
            <w:vAlign w:val="bottom"/>
          </w:tcPr>
          <w:p w:rsidR="001E2C7C" w:rsidRPr="005C4617" w:rsidRDefault="001E2C7C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1E2C7C" w:rsidRPr="005C4617" w:rsidRDefault="00FD22F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2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</w:t>
            </w:r>
          </w:p>
        </w:tc>
        <w:tc>
          <w:tcPr>
            <w:tcW w:w="180" w:type="dxa"/>
            <w:vAlign w:val="bottom"/>
          </w:tcPr>
          <w:p w:rsidR="001E2C7C" w:rsidRPr="005C4617" w:rsidRDefault="001E2C7C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E2C7C" w:rsidRPr="00A522CD" w:rsidRDefault="00A522CD" w:rsidP="00A522C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522C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54D8" w:rsidRPr="005C4617" w:rsidTr="00A522CD">
        <w:trPr>
          <w:cantSplit/>
          <w:trHeight w:val="20"/>
        </w:trPr>
        <w:tc>
          <w:tcPr>
            <w:tcW w:w="5580" w:type="dxa"/>
            <w:shd w:val="clear" w:color="auto" w:fill="auto"/>
          </w:tcPr>
          <w:p w:rsidR="004C54D8" w:rsidRPr="001E2C7C" w:rsidRDefault="0068338A" w:rsidP="004C54D8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D22F8" w:rsidRPr="00FD2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E2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D22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  <w:r w:rsidRPr="001E2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FD22F8" w:rsidRPr="00FD2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  <w:r w:rsidRPr="001E2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1E2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260" w:type="dxa"/>
            <w:vAlign w:val="bottom"/>
          </w:tcPr>
          <w:p w:rsidR="004C54D8" w:rsidRPr="001E2C7C" w:rsidRDefault="004C54D8" w:rsidP="004C54D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C54D8" w:rsidRPr="005C4617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4D8" w:rsidRPr="00A522CD" w:rsidRDefault="00FD22F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2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522</w:t>
            </w:r>
            <w:r w:rsidR="00A522CD" w:rsidRPr="00A522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FD2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950</w:t>
            </w:r>
          </w:p>
        </w:tc>
        <w:tc>
          <w:tcPr>
            <w:tcW w:w="180" w:type="dxa"/>
            <w:vAlign w:val="bottom"/>
          </w:tcPr>
          <w:p w:rsidR="004C54D8" w:rsidRPr="00A522CD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54D8" w:rsidRPr="00A522CD" w:rsidRDefault="00A522CD" w:rsidP="00A522C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C54D8" w:rsidRPr="005C4617" w:rsidTr="00A522CD">
        <w:trPr>
          <w:cantSplit/>
          <w:trHeight w:val="20"/>
        </w:trPr>
        <w:tc>
          <w:tcPr>
            <w:tcW w:w="5580" w:type="dxa"/>
          </w:tcPr>
          <w:p w:rsidR="004C54D8" w:rsidRPr="00754134" w:rsidRDefault="004C54D8" w:rsidP="004C54D8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260" w:type="dxa"/>
            <w:vAlign w:val="bottom"/>
          </w:tcPr>
          <w:p w:rsidR="004C54D8" w:rsidRPr="00754134" w:rsidRDefault="004C54D8" w:rsidP="004C54D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4C54D8" w:rsidRPr="00754134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4C54D8" w:rsidRPr="00754134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4C54D8" w:rsidRPr="00754134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4C54D8" w:rsidRPr="00754134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54D8" w:rsidRPr="005C4617" w:rsidTr="001E2C7C">
        <w:trPr>
          <w:cantSplit/>
          <w:trHeight w:val="20"/>
        </w:trPr>
        <w:tc>
          <w:tcPr>
            <w:tcW w:w="5580" w:type="dxa"/>
          </w:tcPr>
          <w:p w:rsidR="004C54D8" w:rsidRPr="00A522CD" w:rsidRDefault="004C54D8" w:rsidP="004C54D8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4C54D8" w:rsidRPr="00A522CD" w:rsidRDefault="004C54D8" w:rsidP="004C54D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C54D8" w:rsidRPr="00A522CD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C54D8" w:rsidRPr="00A522CD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4C54D8" w:rsidRPr="00A522CD" w:rsidRDefault="004C54D8" w:rsidP="004C54D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4C54D8" w:rsidRPr="00A522CD" w:rsidRDefault="004C54D8" w:rsidP="00A522C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408D2" w:rsidRPr="005C4617" w:rsidTr="001E2C7C">
        <w:trPr>
          <w:cantSplit/>
          <w:trHeight w:val="20"/>
        </w:trPr>
        <w:tc>
          <w:tcPr>
            <w:tcW w:w="5580" w:type="dxa"/>
          </w:tcPr>
          <w:p w:rsidR="00B408D2" w:rsidRPr="00A522CD" w:rsidRDefault="00B408D2" w:rsidP="00B408D2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A522CD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 xml:space="preserve">ณ วันที่ </w:t>
            </w:r>
            <w:r w:rsidR="00FD22F8" w:rsidRPr="00FD22F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522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22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FD22F8" w:rsidRPr="00FD22F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A522C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522C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522CD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260" w:type="dxa"/>
            <w:vAlign w:val="bottom"/>
          </w:tcPr>
          <w:p w:rsidR="00B408D2" w:rsidRPr="00A522CD" w:rsidRDefault="00B408D2" w:rsidP="00B408D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408D2" w:rsidRPr="00A522CD" w:rsidRDefault="00B408D2" w:rsidP="00B408D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408D2" w:rsidRPr="00A522CD" w:rsidRDefault="00FD22F8" w:rsidP="00B408D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D2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570</w:t>
            </w:r>
            <w:r w:rsidR="00B408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2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238</w:t>
            </w:r>
          </w:p>
        </w:tc>
        <w:tc>
          <w:tcPr>
            <w:tcW w:w="180" w:type="dxa"/>
            <w:vAlign w:val="bottom"/>
          </w:tcPr>
          <w:p w:rsidR="00B408D2" w:rsidRPr="00A522CD" w:rsidRDefault="00B408D2" w:rsidP="00B408D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408D2" w:rsidRPr="00A522CD" w:rsidRDefault="00B408D2" w:rsidP="00B408D2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408D2" w:rsidRPr="005C4617" w:rsidTr="001E2C7C">
        <w:trPr>
          <w:cantSplit/>
          <w:trHeight w:val="20"/>
        </w:trPr>
        <w:tc>
          <w:tcPr>
            <w:tcW w:w="5580" w:type="dxa"/>
          </w:tcPr>
          <w:p w:rsidR="00B408D2" w:rsidRPr="00A522CD" w:rsidRDefault="00B408D2" w:rsidP="00B408D2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22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1260" w:type="dxa"/>
            <w:vAlign w:val="bottom"/>
          </w:tcPr>
          <w:p w:rsidR="00B408D2" w:rsidRPr="00A522CD" w:rsidRDefault="00B408D2" w:rsidP="00B408D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408D2" w:rsidRPr="00A522CD" w:rsidRDefault="00B408D2" w:rsidP="00B408D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408D2" w:rsidRPr="00A522CD" w:rsidRDefault="00B408D2" w:rsidP="00B408D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408D2" w:rsidRPr="00A522CD" w:rsidRDefault="00B408D2" w:rsidP="00B408D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408D2" w:rsidRPr="00A522CD" w:rsidRDefault="00B408D2" w:rsidP="00B408D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08D2" w:rsidRPr="005C4617" w:rsidTr="001E2C7C">
        <w:trPr>
          <w:cantSplit/>
          <w:trHeight w:val="20"/>
        </w:trPr>
        <w:tc>
          <w:tcPr>
            <w:tcW w:w="5580" w:type="dxa"/>
          </w:tcPr>
          <w:p w:rsidR="00B408D2" w:rsidRPr="00A522CD" w:rsidRDefault="00B408D2" w:rsidP="00B408D2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2CD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A522CD">
              <w:rPr>
                <w:rFonts w:asciiTheme="majorBidi" w:hAnsiTheme="majorBidi"/>
                <w:sz w:val="30"/>
                <w:szCs w:val="30"/>
                <w:cs/>
              </w:rPr>
              <w:t>มาตรฐานการรายงานทางการเงินกลุ่ม</w:t>
            </w:r>
          </w:p>
        </w:tc>
        <w:tc>
          <w:tcPr>
            <w:tcW w:w="1260" w:type="dxa"/>
            <w:vAlign w:val="bottom"/>
          </w:tcPr>
          <w:p w:rsidR="00B408D2" w:rsidRPr="00A522CD" w:rsidRDefault="00B408D2" w:rsidP="00B408D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408D2" w:rsidRPr="00A522CD" w:rsidRDefault="00B408D2" w:rsidP="00B408D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408D2" w:rsidRPr="00A522CD" w:rsidRDefault="00B408D2" w:rsidP="00B408D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408D2" w:rsidRPr="00A522CD" w:rsidRDefault="00B408D2" w:rsidP="00B408D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408D2" w:rsidRPr="00A522CD" w:rsidRDefault="00B408D2" w:rsidP="00B408D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08D2" w:rsidRPr="005C4617" w:rsidTr="001E2C7C">
        <w:trPr>
          <w:cantSplit/>
          <w:trHeight w:val="20"/>
        </w:trPr>
        <w:tc>
          <w:tcPr>
            <w:tcW w:w="5580" w:type="dxa"/>
          </w:tcPr>
          <w:p w:rsidR="00B408D2" w:rsidRPr="00A522CD" w:rsidRDefault="00B408D2" w:rsidP="00B408D2">
            <w:pPr>
              <w:tabs>
                <w:tab w:val="clear" w:pos="227"/>
              </w:tabs>
              <w:spacing w:line="240" w:lineRule="auto"/>
              <w:ind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A522CD">
              <w:rPr>
                <w:rFonts w:asciiTheme="majorBidi" w:hAnsiTheme="majorBidi"/>
                <w:sz w:val="30"/>
                <w:szCs w:val="30"/>
              </w:rPr>
              <w:t xml:space="preserve">    </w:t>
            </w:r>
            <w:r w:rsidRPr="00A522CD">
              <w:rPr>
                <w:rFonts w:asciiTheme="majorBidi" w:hAnsi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0" w:type="dxa"/>
            <w:vAlign w:val="bottom"/>
          </w:tcPr>
          <w:p w:rsidR="00B408D2" w:rsidRPr="00A522CD" w:rsidRDefault="00B408D2" w:rsidP="00B408D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408D2" w:rsidRPr="00A522CD" w:rsidRDefault="00B408D2" w:rsidP="00B408D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408D2" w:rsidRPr="00A522CD" w:rsidRDefault="00B408D2" w:rsidP="00B408D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408D2" w:rsidRPr="00A522CD" w:rsidRDefault="00B408D2" w:rsidP="00B408D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408D2" w:rsidRPr="00A522CD" w:rsidRDefault="00B408D2" w:rsidP="00B408D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08D2" w:rsidRPr="005C4617" w:rsidTr="001E2C7C">
        <w:trPr>
          <w:cantSplit/>
          <w:trHeight w:val="20"/>
        </w:trPr>
        <w:tc>
          <w:tcPr>
            <w:tcW w:w="5580" w:type="dxa"/>
          </w:tcPr>
          <w:p w:rsidR="00B408D2" w:rsidRPr="0050458C" w:rsidRDefault="00B408D2" w:rsidP="00B40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50458C">
              <w:rPr>
                <w:rFonts w:asciiTheme="majorBidi" w:hAnsiTheme="majorBidi"/>
                <w:sz w:val="30"/>
                <w:szCs w:val="30"/>
                <w:cs/>
              </w:rPr>
              <w:t>การบัญชีป้องกันความเสี่ยง</w:t>
            </w:r>
          </w:p>
        </w:tc>
        <w:tc>
          <w:tcPr>
            <w:tcW w:w="1260" w:type="dxa"/>
            <w:vAlign w:val="bottom"/>
          </w:tcPr>
          <w:p w:rsidR="00B408D2" w:rsidRPr="0050458C" w:rsidRDefault="00B408D2" w:rsidP="00B408D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45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5045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D22F8" w:rsidRPr="00FD22F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  <w:r w:rsidRPr="005045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B408D2" w:rsidRPr="0050458C" w:rsidRDefault="00B408D2" w:rsidP="00B408D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408D2" w:rsidRPr="0050458C" w:rsidRDefault="00FD22F8" w:rsidP="00B408D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2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B408D2" w:rsidRPr="005045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FD2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</w:p>
        </w:tc>
        <w:tc>
          <w:tcPr>
            <w:tcW w:w="180" w:type="dxa"/>
            <w:vAlign w:val="bottom"/>
          </w:tcPr>
          <w:p w:rsidR="00B408D2" w:rsidRPr="0050458C" w:rsidRDefault="00B408D2" w:rsidP="00B408D2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408D2" w:rsidRPr="0050458C" w:rsidRDefault="00B408D2" w:rsidP="00B408D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22F8" w:rsidRPr="00FD2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D22F8" w:rsidRPr="00FD2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408D2" w:rsidRPr="005C4617" w:rsidTr="001E2C7C">
        <w:trPr>
          <w:cantSplit/>
          <w:trHeight w:val="20"/>
        </w:trPr>
        <w:tc>
          <w:tcPr>
            <w:tcW w:w="5580" w:type="dxa"/>
          </w:tcPr>
          <w:p w:rsidR="00B408D2" w:rsidRPr="0050458C" w:rsidRDefault="00B408D2" w:rsidP="00B40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0458C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50458C">
              <w:rPr>
                <w:rFonts w:asciiTheme="majorBidi" w:hAnsiTheme="majorBidi"/>
                <w:sz w:val="30"/>
                <w:szCs w:val="30"/>
              </w:rPr>
              <w:t xml:space="preserve"> TFRS </w:t>
            </w:r>
            <w:r w:rsidR="00FD22F8" w:rsidRPr="00FD22F8">
              <w:rPr>
                <w:rFonts w:asciiTheme="majorBidi" w:hAnsiTheme="majorBidi"/>
                <w:sz w:val="30"/>
                <w:szCs w:val="30"/>
              </w:rPr>
              <w:t>16</w:t>
            </w:r>
            <w:r w:rsidRPr="0050458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B408D2" w:rsidRPr="0050458C" w:rsidRDefault="00B408D2" w:rsidP="00B408D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045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80" w:type="dxa"/>
            <w:vAlign w:val="bottom"/>
          </w:tcPr>
          <w:p w:rsidR="00B408D2" w:rsidRPr="0050458C" w:rsidRDefault="00B408D2" w:rsidP="00B408D2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408D2" w:rsidRPr="0050458C" w:rsidRDefault="00B408D2" w:rsidP="00B408D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D22F8" w:rsidRPr="00FD2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:rsidR="00B408D2" w:rsidRPr="0050458C" w:rsidRDefault="00B408D2" w:rsidP="00B408D2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408D2" w:rsidRPr="0050458C" w:rsidRDefault="00B408D2" w:rsidP="00B408D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08D2" w:rsidRPr="005C4617" w:rsidTr="001E2C7C">
        <w:trPr>
          <w:cantSplit/>
          <w:trHeight w:val="20"/>
        </w:trPr>
        <w:tc>
          <w:tcPr>
            <w:tcW w:w="5580" w:type="dxa"/>
          </w:tcPr>
          <w:p w:rsidR="00B408D2" w:rsidRPr="0050458C" w:rsidRDefault="00B408D2" w:rsidP="00B40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50458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260" w:type="dxa"/>
            <w:vAlign w:val="bottom"/>
          </w:tcPr>
          <w:p w:rsidR="00B408D2" w:rsidRPr="00E40F08" w:rsidRDefault="00E40F08" w:rsidP="00B408D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ก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,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80" w:type="dxa"/>
            <w:vAlign w:val="bottom"/>
          </w:tcPr>
          <w:p w:rsidR="00B408D2" w:rsidRPr="0050458C" w:rsidRDefault="00B408D2" w:rsidP="00B408D2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B408D2" w:rsidRPr="0050458C" w:rsidRDefault="00B408D2" w:rsidP="00B408D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045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FD22F8" w:rsidRPr="00FD2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845</w:t>
            </w:r>
            <w:r w:rsidRPr="005045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:rsidR="00B408D2" w:rsidRPr="0050458C" w:rsidRDefault="00B408D2" w:rsidP="00B408D2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408D2" w:rsidRPr="0050458C" w:rsidRDefault="00FD22F8" w:rsidP="00B408D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D2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408D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22F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551</w:t>
            </w:r>
          </w:p>
        </w:tc>
      </w:tr>
      <w:tr w:rsidR="00B408D2" w:rsidRPr="005C4617" w:rsidTr="001E2C7C">
        <w:trPr>
          <w:cantSplit/>
          <w:trHeight w:val="20"/>
        </w:trPr>
        <w:tc>
          <w:tcPr>
            <w:tcW w:w="5580" w:type="dxa"/>
          </w:tcPr>
          <w:p w:rsidR="00B408D2" w:rsidRPr="0050458C" w:rsidRDefault="00B408D2" w:rsidP="00B408D2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45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D22F8" w:rsidRPr="00FD2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045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045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FD22F8" w:rsidRPr="00FD2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5045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5045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260" w:type="dxa"/>
            <w:vAlign w:val="bottom"/>
          </w:tcPr>
          <w:p w:rsidR="00B408D2" w:rsidRPr="0050458C" w:rsidRDefault="00B408D2" w:rsidP="00B408D2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B408D2" w:rsidRPr="0050458C" w:rsidRDefault="00B408D2" w:rsidP="00B408D2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08D2" w:rsidRPr="0050458C" w:rsidRDefault="00FD22F8" w:rsidP="00B408D2">
            <w:pPr>
              <w:pStyle w:val="acctfourfigures"/>
              <w:tabs>
                <w:tab w:val="decimal" w:pos="1181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2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573</w:t>
            </w:r>
            <w:r w:rsidR="00B408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2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618</w:t>
            </w:r>
          </w:p>
        </w:tc>
        <w:tc>
          <w:tcPr>
            <w:tcW w:w="180" w:type="dxa"/>
            <w:vAlign w:val="bottom"/>
          </w:tcPr>
          <w:p w:rsidR="00B408D2" w:rsidRPr="0050458C" w:rsidRDefault="00B408D2" w:rsidP="00B408D2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408D2" w:rsidRPr="0050458C" w:rsidRDefault="00B408D2" w:rsidP="00B408D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45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D22F8" w:rsidRPr="00FD2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5045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D22F8" w:rsidRPr="00FD22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205</w:t>
            </w:r>
            <w:r w:rsidRPr="005045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:rsidR="005C4617" w:rsidRDefault="005C4617" w:rsidP="005C46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highlight w:val="cyan"/>
        </w:rPr>
      </w:pPr>
    </w:p>
    <w:p w:rsidR="003E4AA9" w:rsidRPr="0050458C" w:rsidRDefault="003E4AA9" w:rsidP="00F446D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0458C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50458C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50458C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:rsidR="003E4AA9" w:rsidRPr="005C4617" w:rsidRDefault="003E4AA9" w:rsidP="003E4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  <w:shd w:val="clear" w:color="auto" w:fill="D9D9D9" w:themeFill="background1" w:themeFillShade="D9"/>
          <w:lang w:val="en-GB"/>
        </w:rPr>
      </w:pPr>
    </w:p>
    <w:p w:rsidR="003E4AA9" w:rsidRPr="0050458C" w:rsidRDefault="003E4AA9" w:rsidP="003E4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0458C">
        <w:rPr>
          <w:rFonts w:ascii="Angsana New" w:eastAsia="Calibri" w:hAnsi="Angsana New" w:hint="cs"/>
          <w:sz w:val="30"/>
          <w:szCs w:val="30"/>
          <w:cs/>
          <w:lang w:val="en-GB"/>
        </w:rPr>
        <w:t>บริษัท</w:t>
      </w:r>
      <w:r w:rsidRPr="0050458C">
        <w:rPr>
          <w:rFonts w:ascii="Angsana New" w:hAnsi="Angsana New"/>
          <w:sz w:val="30"/>
          <w:szCs w:val="30"/>
          <w:cs/>
        </w:rPr>
        <w:t>ได้</w:t>
      </w:r>
      <w:r w:rsidRPr="0050458C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="00271CB6">
        <w:rPr>
          <w:rFonts w:ascii="Angsana New" w:hAnsi="Angsana New" w:hint="cs"/>
          <w:sz w:val="30"/>
          <w:szCs w:val="30"/>
          <w:cs/>
        </w:rPr>
        <w:t>และองค์ประกอบอื่นของส่วนของผู้ถือหุ้น</w:t>
      </w:r>
      <w:r w:rsidRPr="00E66F86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</w:t>
      </w:r>
      <w:r w:rsidRPr="0050458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D22F8" w:rsidRPr="00FD22F8">
        <w:rPr>
          <w:rFonts w:ascii="Angsana New" w:hAnsi="Angsana New"/>
          <w:sz w:val="30"/>
          <w:szCs w:val="30"/>
        </w:rPr>
        <w:t>1</w:t>
      </w:r>
      <w:r w:rsidRPr="0050458C">
        <w:rPr>
          <w:rFonts w:ascii="Angsana New" w:hAnsi="Angsana New"/>
          <w:sz w:val="30"/>
          <w:szCs w:val="30"/>
        </w:rPr>
        <w:t xml:space="preserve"> </w:t>
      </w:r>
      <w:r w:rsidRPr="0050458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FD22F8" w:rsidRPr="00FD22F8">
        <w:rPr>
          <w:rFonts w:ascii="Angsana New" w:hAnsi="Angsana New"/>
          <w:sz w:val="30"/>
          <w:szCs w:val="30"/>
        </w:rPr>
        <w:t>2563</w:t>
      </w:r>
      <w:r w:rsidRPr="0050458C">
        <w:rPr>
          <w:rFonts w:ascii="Angsana New" w:hAnsi="Angsana New"/>
          <w:sz w:val="30"/>
          <w:szCs w:val="30"/>
        </w:rPr>
        <w:t xml:space="preserve"> </w:t>
      </w:r>
      <w:r w:rsidRPr="0050458C">
        <w:rPr>
          <w:rFonts w:asciiTheme="majorBidi" w:hAnsiTheme="majorBidi" w:cstheme="majorBidi"/>
          <w:sz w:val="30"/>
          <w:szCs w:val="30"/>
          <w:cs/>
        </w:rPr>
        <w:t>ดังนั้น บริษัทจึงไม่ปรับปรุงข้อมูลที่นำเสนอในปี</w:t>
      </w:r>
      <w:r w:rsidRPr="0050458C">
        <w:rPr>
          <w:rFonts w:asciiTheme="majorBidi" w:hAnsiTheme="majorBidi" w:cstheme="majorBidi"/>
          <w:sz w:val="30"/>
          <w:szCs w:val="30"/>
        </w:rPr>
        <w:t xml:space="preserve"> </w:t>
      </w:r>
      <w:r w:rsidR="00FD22F8" w:rsidRPr="00FD22F8">
        <w:rPr>
          <w:rFonts w:asciiTheme="majorBidi" w:hAnsiTheme="majorBidi" w:cstheme="majorBidi"/>
          <w:sz w:val="30"/>
          <w:szCs w:val="30"/>
        </w:rPr>
        <w:t>2562</w:t>
      </w:r>
    </w:p>
    <w:p w:rsidR="003E4AA9" w:rsidRPr="0050458C" w:rsidRDefault="003E4AA9" w:rsidP="003E4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3E4AA9" w:rsidRPr="005C4617" w:rsidRDefault="003E4AA9" w:rsidP="003E4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0458C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50458C">
        <w:rPr>
          <w:rFonts w:ascii="Angsana New" w:hAnsi="Angsana New" w:hint="cs"/>
          <w:sz w:val="30"/>
          <w:szCs w:val="30"/>
          <w:cs/>
        </w:rPr>
        <w:t>กลุ่ม</w:t>
      </w:r>
      <w:r w:rsidRPr="0050458C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50458C">
        <w:rPr>
          <w:rFonts w:ascii="Angsana New" w:hAnsi="Angsana New"/>
          <w:sz w:val="30"/>
          <w:szCs w:val="30"/>
        </w:rPr>
        <w:t xml:space="preserve"> </w:t>
      </w:r>
      <w:r w:rsidRPr="0050458C">
        <w:rPr>
          <w:rFonts w:ascii="Angsana New" w:hAnsi="Angsana New"/>
          <w:sz w:val="30"/>
          <w:szCs w:val="30"/>
          <w:cs/>
        </w:rPr>
        <w:t>โดย</w:t>
      </w:r>
      <w:r w:rsidRPr="0050458C">
        <w:rPr>
          <w:rFonts w:ascii="Angsana New" w:hAnsi="Angsana New"/>
          <w:sz w:val="30"/>
          <w:szCs w:val="30"/>
          <w:cs/>
          <w:lang w:val="en-GB"/>
        </w:rPr>
        <w:t>ผลกระทบ</w:t>
      </w:r>
      <w:r w:rsidRPr="0050458C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Pr="0050458C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50458C">
        <w:rPr>
          <w:rFonts w:ascii="Angsana New" w:hAnsi="Angsana New" w:hint="cs"/>
          <w:sz w:val="30"/>
          <w:szCs w:val="30"/>
          <w:cs/>
        </w:rPr>
        <w:t>กลุ่ม</w:t>
      </w:r>
      <w:r w:rsidRPr="0050458C">
        <w:rPr>
          <w:rFonts w:ascii="Angsana New" w:hAnsi="Angsana New"/>
          <w:sz w:val="30"/>
          <w:szCs w:val="30"/>
          <w:cs/>
        </w:rPr>
        <w:t xml:space="preserve">เครื่องมือทางการเงิน มีดังนี้ </w:t>
      </w:r>
    </w:p>
    <w:p w:rsidR="003E4AA9" w:rsidRPr="005C4617" w:rsidRDefault="003E4AA9" w:rsidP="003E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  <w:cs/>
        </w:rPr>
      </w:pPr>
    </w:p>
    <w:p w:rsidR="003E4AA9" w:rsidRPr="0050458C" w:rsidRDefault="003E4AA9" w:rsidP="00F446D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0458C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:rsidR="003E4AA9" w:rsidRDefault="003E4AA9" w:rsidP="003E4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50458C" w:rsidRDefault="0050458C" w:rsidP="003E4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50458C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FD22F8" w:rsidRPr="00FD22F8">
        <w:rPr>
          <w:rFonts w:ascii="Angsana New" w:hAnsi="Angsana New"/>
          <w:sz w:val="30"/>
          <w:szCs w:val="30"/>
        </w:rPr>
        <w:t>9</w:t>
      </w:r>
      <w:r w:rsidRPr="0050458C">
        <w:rPr>
          <w:rFonts w:ascii="Angsana New" w:hAnsi="Angsana New"/>
          <w:sz w:val="30"/>
          <w:szCs w:val="30"/>
        </w:rPr>
        <w:t xml:space="preserve"> (“TFRS </w:t>
      </w:r>
      <w:r w:rsidR="00FD22F8" w:rsidRPr="00FD22F8">
        <w:rPr>
          <w:rFonts w:ascii="Angsana New" w:hAnsi="Angsana New"/>
          <w:sz w:val="30"/>
          <w:szCs w:val="30"/>
        </w:rPr>
        <w:t>9</w:t>
      </w:r>
      <w:r w:rsidRPr="0050458C">
        <w:rPr>
          <w:rFonts w:ascii="Angsana New" w:hAnsi="Angsana New"/>
          <w:sz w:val="30"/>
          <w:szCs w:val="30"/>
        </w:rPr>
        <w:t xml:space="preserve">”) </w:t>
      </w:r>
      <w:r w:rsidRPr="0050458C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FD22F8" w:rsidRPr="00FD22F8">
        <w:rPr>
          <w:rFonts w:ascii="Angsana New" w:hAnsi="Angsana New"/>
          <w:sz w:val="30"/>
          <w:szCs w:val="30"/>
        </w:rPr>
        <w:t>3</w:t>
      </w:r>
      <w:r w:rsidRPr="0050458C">
        <w:rPr>
          <w:rFonts w:ascii="Angsana New" w:hAnsi="Angsana New"/>
          <w:sz w:val="30"/>
          <w:szCs w:val="30"/>
        </w:rPr>
        <w:t xml:space="preserve"> </w:t>
      </w:r>
      <w:r w:rsidRPr="0050458C">
        <w:rPr>
          <w:rFonts w:ascii="Angsana New" w:hAnsi="Angsana New"/>
          <w:sz w:val="30"/>
          <w:szCs w:val="30"/>
          <w:cs/>
        </w:rPr>
        <w:t>ประเภท ได้แก่ ราคาทุนตัดจำหน่าย มูลค่ายุติธรรมผ่านกำไรขาดทุนเบ็ดเสร็จอื่น (</w:t>
      </w:r>
      <w:r w:rsidRPr="0050458C">
        <w:rPr>
          <w:rFonts w:ascii="Angsana New" w:hAnsi="Angsana New"/>
          <w:sz w:val="30"/>
          <w:szCs w:val="30"/>
        </w:rPr>
        <w:t xml:space="preserve">FVOCI) </w:t>
      </w:r>
      <w:r w:rsidRPr="0050458C">
        <w:rPr>
          <w:rFonts w:ascii="Angsana New" w:hAnsi="Angsana New"/>
          <w:sz w:val="30"/>
          <w:szCs w:val="30"/>
          <w:cs/>
        </w:rPr>
        <w:t>และมูลค่ายุติธรรมผ่านกำไรหรือขาดทุน (</w:t>
      </w:r>
      <w:r w:rsidRPr="0050458C">
        <w:rPr>
          <w:rFonts w:ascii="Angsana New" w:hAnsi="Angsana New"/>
          <w:sz w:val="30"/>
          <w:szCs w:val="30"/>
        </w:rPr>
        <w:t xml:space="preserve">FVTPL) </w:t>
      </w:r>
      <w:r w:rsidRPr="0050458C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50458C">
        <w:rPr>
          <w:rFonts w:ascii="Angsana New" w:hAnsi="Angsana New"/>
          <w:sz w:val="30"/>
          <w:szCs w:val="30"/>
        </w:rPr>
        <w:t xml:space="preserve">TFRS </w:t>
      </w:r>
      <w:r w:rsidR="00FD22F8" w:rsidRPr="00FD22F8">
        <w:rPr>
          <w:rFonts w:ascii="Angsana New" w:hAnsi="Angsana New"/>
          <w:sz w:val="30"/>
          <w:szCs w:val="30"/>
        </w:rPr>
        <w:t>9</w:t>
      </w:r>
      <w:r w:rsidRPr="0050458C">
        <w:rPr>
          <w:rFonts w:ascii="Angsana New" w:hAnsi="Angsana New"/>
          <w:sz w:val="30"/>
          <w:szCs w:val="30"/>
        </w:rPr>
        <w:t xml:space="preserve"> </w:t>
      </w:r>
      <w:r w:rsidRPr="0050458C">
        <w:rPr>
          <w:rFonts w:ascii="Angsana New" w:hAnsi="Angsana New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="00997E2F">
        <w:rPr>
          <w:rFonts w:ascii="Angsana New" w:hAnsi="Angsana New"/>
          <w:sz w:val="30"/>
          <w:szCs w:val="30"/>
          <w:cs/>
        </w:rPr>
        <w:br/>
      </w:r>
      <w:r w:rsidRPr="0050458C">
        <w:rPr>
          <w:rFonts w:ascii="Angsana New" w:hAnsi="Angsana New"/>
          <w:sz w:val="30"/>
          <w:szCs w:val="30"/>
        </w:rPr>
        <w:t>TFRS</w:t>
      </w:r>
      <w:r w:rsidR="00997E2F">
        <w:rPr>
          <w:rFonts w:ascii="Angsana New" w:hAnsi="Angsana New" w:hint="cs"/>
          <w:sz w:val="30"/>
          <w:szCs w:val="30"/>
          <w:cs/>
        </w:rPr>
        <w:t xml:space="preserve"> </w:t>
      </w:r>
      <w:r w:rsidR="00FD22F8" w:rsidRPr="00FD22F8">
        <w:rPr>
          <w:rFonts w:ascii="Angsana New" w:hAnsi="Angsana New"/>
          <w:sz w:val="30"/>
          <w:szCs w:val="30"/>
        </w:rPr>
        <w:t>9</w:t>
      </w:r>
      <w:r w:rsidRPr="0050458C">
        <w:rPr>
          <w:rFonts w:ascii="Angsana New" w:hAnsi="Angsana New"/>
          <w:sz w:val="30"/>
          <w:szCs w:val="30"/>
        </w:rPr>
        <w:t xml:space="preserve"> </w:t>
      </w:r>
      <w:r w:rsidRPr="0050458C">
        <w:rPr>
          <w:rFonts w:ascii="Angsana New" w:hAnsi="Angsana New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FD22F8" w:rsidRPr="00FD22F8">
        <w:rPr>
          <w:rFonts w:ascii="Angsana New" w:hAnsi="Angsana New"/>
          <w:sz w:val="30"/>
          <w:szCs w:val="30"/>
        </w:rPr>
        <w:t>105</w:t>
      </w:r>
    </w:p>
    <w:p w:rsidR="0050458C" w:rsidRPr="005C4617" w:rsidRDefault="0050458C" w:rsidP="003E4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3E4AA9" w:rsidRPr="0050458C" w:rsidRDefault="003E4AA9" w:rsidP="003E4AA9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</w:rPr>
      </w:pPr>
      <w:r w:rsidRPr="0050458C">
        <w:rPr>
          <w:rFonts w:ascii="Angsana New" w:hAnsi="Angsana New"/>
          <w:sz w:val="30"/>
          <w:szCs w:val="30"/>
          <w:cs/>
        </w:rPr>
        <w:t xml:space="preserve">ตาม </w:t>
      </w:r>
      <w:r w:rsidRPr="0050458C">
        <w:rPr>
          <w:rFonts w:ascii="Angsana New" w:hAnsi="Angsana New"/>
          <w:sz w:val="30"/>
          <w:szCs w:val="30"/>
        </w:rPr>
        <w:t xml:space="preserve">TFRS </w:t>
      </w:r>
      <w:r w:rsidR="00FD22F8" w:rsidRPr="00FD22F8">
        <w:rPr>
          <w:rFonts w:ascii="Angsana New" w:hAnsi="Angsana New"/>
          <w:sz w:val="30"/>
          <w:szCs w:val="30"/>
        </w:rPr>
        <w:t>9</w:t>
      </w:r>
      <w:r w:rsidRPr="0050458C">
        <w:rPr>
          <w:rFonts w:ascii="Angsana New" w:hAnsi="Angsana New"/>
          <w:sz w:val="30"/>
          <w:szCs w:val="30"/>
        </w:rPr>
        <w:t xml:space="preserve"> </w:t>
      </w:r>
      <w:r w:rsidRPr="0050458C">
        <w:rPr>
          <w:rFonts w:ascii="Angsana New" w:hAnsi="Angsana New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</w:t>
      </w:r>
      <w:r w:rsidRPr="0050458C">
        <w:rPr>
          <w:rFonts w:ascii="Angsana New" w:eastAsia="Calibri" w:hAnsi="Angsana New"/>
          <w:sz w:val="30"/>
          <w:szCs w:val="30"/>
          <w:cs/>
          <w:lang w:val="en-GB"/>
        </w:rPr>
        <w:t>บริษัท</w:t>
      </w:r>
      <w:r w:rsidRPr="0050458C">
        <w:rPr>
          <w:rFonts w:ascii="Angsana New" w:hAnsi="Angsana New"/>
          <w:sz w:val="30"/>
          <w:szCs w:val="30"/>
          <w:cs/>
        </w:rPr>
        <w:t>รับรู้รายการเมื่อ</w:t>
      </w:r>
      <w:r w:rsidRPr="0050458C">
        <w:rPr>
          <w:rFonts w:ascii="Angsana New" w:hAnsi="Angsana New" w:hint="cs"/>
          <w:sz w:val="30"/>
          <w:szCs w:val="30"/>
          <w:cs/>
        </w:rPr>
        <w:t>ใช้สิทธิใน</w:t>
      </w:r>
      <w:r w:rsidRPr="0050458C">
        <w:rPr>
          <w:rFonts w:ascii="Angsana New" w:hAnsi="Angsana New"/>
          <w:sz w:val="30"/>
          <w:szCs w:val="30"/>
          <w:cs/>
        </w:rPr>
        <w:t>อนุพันธ์ดังกล่าว</w:t>
      </w:r>
      <w:r w:rsidRPr="0050458C">
        <w:rPr>
          <w:rFonts w:ascii="Angsana New" w:hAnsi="Angsana New"/>
          <w:i/>
          <w:iCs/>
          <w:color w:val="0000FF"/>
          <w:sz w:val="30"/>
          <w:szCs w:val="30"/>
          <w:shd w:val="clear" w:color="auto" w:fill="D9D9D9" w:themeFill="background1" w:themeFillShade="D9"/>
          <w:cs/>
        </w:rPr>
        <w:t xml:space="preserve">  </w:t>
      </w:r>
    </w:p>
    <w:p w:rsidR="003E4AA9" w:rsidRPr="005C4617" w:rsidRDefault="003E4AA9" w:rsidP="003E4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3E4AA9" w:rsidRPr="005C4617" w:rsidRDefault="003E4AA9" w:rsidP="003E4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lang w:val="en-GB" w:bidi="ar-SA"/>
        </w:rPr>
      </w:pPr>
      <w:r w:rsidRPr="0050458C">
        <w:rPr>
          <w:rFonts w:ascii="Angsana New" w:hAnsi="Angsana New" w:hint="cs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50458C">
        <w:rPr>
          <w:rFonts w:ascii="Angsana New" w:hAnsi="Angsana New"/>
          <w:sz w:val="30"/>
          <w:szCs w:val="30"/>
        </w:rPr>
        <w:t xml:space="preserve">TFRS </w:t>
      </w:r>
      <w:r w:rsidR="00FD22F8" w:rsidRPr="00FD22F8">
        <w:rPr>
          <w:rFonts w:ascii="Angsana New" w:hAnsi="Angsana New"/>
          <w:sz w:val="30"/>
          <w:szCs w:val="30"/>
        </w:rPr>
        <w:t>9</w:t>
      </w:r>
      <w:r w:rsidRPr="0050458C">
        <w:rPr>
          <w:rFonts w:ascii="Angsana New" w:hAnsi="Angsana New"/>
          <w:sz w:val="30"/>
          <w:szCs w:val="30"/>
        </w:rPr>
        <w:t xml:space="preserve"> </w:t>
      </w:r>
      <w:r w:rsidRPr="0050458C">
        <w:rPr>
          <w:rFonts w:ascii="Angsana New" w:hAnsi="Angsana New" w:hint="cs"/>
          <w:sz w:val="30"/>
          <w:szCs w:val="30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Pr="0050458C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บริษัท </w:t>
      </w:r>
      <w:r w:rsidRPr="0050458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D22F8" w:rsidRPr="00FD22F8">
        <w:rPr>
          <w:rFonts w:ascii="Angsana New" w:hAnsi="Angsana New"/>
          <w:sz w:val="30"/>
          <w:szCs w:val="30"/>
        </w:rPr>
        <w:t>1</w:t>
      </w:r>
      <w:r w:rsidRPr="0050458C">
        <w:rPr>
          <w:rFonts w:ascii="Angsana New" w:hAnsi="Angsana New"/>
          <w:sz w:val="30"/>
          <w:szCs w:val="30"/>
        </w:rPr>
        <w:t xml:space="preserve"> </w:t>
      </w:r>
      <w:r w:rsidRPr="0050458C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FD22F8" w:rsidRPr="00FD22F8">
        <w:rPr>
          <w:rFonts w:ascii="Angsana New" w:hAnsi="Angsana New"/>
          <w:sz w:val="30"/>
          <w:szCs w:val="30"/>
        </w:rPr>
        <w:t>2563</w:t>
      </w:r>
      <w:r w:rsidRPr="0050458C">
        <w:rPr>
          <w:rFonts w:ascii="Angsana New" w:hAnsi="Angsana New"/>
          <w:sz w:val="30"/>
          <w:szCs w:val="30"/>
        </w:rPr>
        <w:t xml:space="preserve"> </w:t>
      </w:r>
    </w:p>
    <w:p w:rsidR="003E4AA9" w:rsidRPr="005C4617" w:rsidRDefault="003E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cyan"/>
          <w:cs/>
        </w:rPr>
      </w:pPr>
    </w:p>
    <w:tbl>
      <w:tblPr>
        <w:tblStyle w:val="TableGrid"/>
        <w:tblW w:w="9126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085"/>
        <w:gridCol w:w="260"/>
        <w:gridCol w:w="1090"/>
        <w:gridCol w:w="250"/>
        <w:gridCol w:w="1145"/>
        <w:gridCol w:w="240"/>
        <w:gridCol w:w="1142"/>
        <w:gridCol w:w="236"/>
        <w:gridCol w:w="1068"/>
      </w:tblGrid>
      <w:tr w:rsidR="003E4AA9" w:rsidRPr="005C4617" w:rsidTr="00F04DD1">
        <w:trPr>
          <w:tblHeader/>
        </w:trPr>
        <w:tc>
          <w:tcPr>
            <w:tcW w:w="3695" w:type="dxa"/>
            <w:gridSpan w:val="2"/>
            <w:tcBorders>
              <w:bottom w:val="single" w:sz="4" w:space="0" w:color="auto"/>
            </w:tcBorders>
            <w:vAlign w:val="bottom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458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</w:t>
            </w:r>
            <w:r w:rsidRPr="005045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ารจัดประเภทตามมาตรฐาน</w:t>
            </w:r>
            <w:r w:rsidRPr="005045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เดิม</w:t>
            </w:r>
            <w:r w:rsidRPr="0050458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50458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FD22F8" w:rsidRPr="00FD22F8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50458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50458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FD22F8" w:rsidRPr="00FD22F8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60" w:type="dxa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171" w:type="dxa"/>
            <w:gridSpan w:val="7"/>
            <w:tcBorders>
              <w:bottom w:val="single" w:sz="4" w:space="0" w:color="auto"/>
            </w:tcBorders>
            <w:vAlign w:val="bottom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45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50458C">
              <w:rPr>
                <w:rFonts w:ascii="Angsana New" w:hAnsi="Angsana New"/>
                <w:color w:val="000000"/>
                <w:sz w:val="30"/>
                <w:szCs w:val="30"/>
              </w:rPr>
              <w:t xml:space="preserve">TFRS </w:t>
            </w:r>
            <w:r w:rsidR="00FD22F8" w:rsidRPr="00FD22F8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50458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5045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FD22F8" w:rsidRPr="00FD22F8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5045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50458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D22F8" w:rsidRPr="00FD22F8"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</w:tr>
      <w:tr w:rsidR="003E4AA9" w:rsidRPr="005C4617" w:rsidTr="00F04DD1">
        <w:trPr>
          <w:tblHeader/>
        </w:trPr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45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45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มูลค่ายุติธรรม</w:t>
            </w:r>
            <w:r w:rsidR="00277305">
              <w:rPr>
                <w:rFonts w:ascii="Angsana New" w:hAnsi="Angsana New"/>
                <w:color w:val="000000"/>
                <w:sz w:val="30"/>
                <w:szCs w:val="30"/>
              </w:rPr>
              <w:br/>
              <w:t>-</w:t>
            </w:r>
            <w:r w:rsidRPr="005045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ใช้การบัญชีป้องกัน</w:t>
            </w:r>
          </w:p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458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250" w:type="dxa"/>
            <w:vAlign w:val="bottom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04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4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0" w:type="dxa"/>
            <w:vAlign w:val="bottom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04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04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</w:t>
            </w:r>
          </w:p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4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04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0458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45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50458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3E4AA9" w:rsidRPr="005C4617" w:rsidTr="00F04DD1">
        <w:trPr>
          <w:tblHeader/>
        </w:trPr>
        <w:tc>
          <w:tcPr>
            <w:tcW w:w="2610" w:type="dxa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16" w:type="dxa"/>
            <w:gridSpan w:val="9"/>
          </w:tcPr>
          <w:p w:rsidR="003E4AA9" w:rsidRPr="0050458C" w:rsidRDefault="003E4AA9" w:rsidP="0029124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50458C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50458C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50458C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A57F1C" w:rsidRPr="005C4617" w:rsidTr="00F04DD1">
        <w:tc>
          <w:tcPr>
            <w:tcW w:w="2610" w:type="dxa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50458C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หนี้สินทางการเงินอื่น </w:t>
            </w:r>
            <w:r w:rsidR="003A3063">
              <w:rPr>
                <w:rFonts w:ascii="Angsana New" w:hAnsi="Angsana New" w:cstheme="minorBidi"/>
                <w:sz w:val="30"/>
                <w:szCs w:val="30"/>
                <w:cs/>
              </w:rPr>
              <w:br/>
            </w:r>
            <w:r w:rsidR="000D734E">
              <w:rPr>
                <w:rFonts w:ascii="Angsana New" w:hAnsi="Angsana New"/>
                <w:sz w:val="30"/>
                <w:szCs w:val="30"/>
              </w:rPr>
              <w:t>-</w:t>
            </w:r>
            <w:r w:rsidRPr="0050458C">
              <w:rPr>
                <w:rFonts w:ascii="Angsana New" w:hAnsi="Angsana New" w:hint="cs"/>
                <w:sz w:val="30"/>
                <w:szCs w:val="30"/>
                <w:cs/>
              </w:rPr>
              <w:t xml:space="preserve"> หนี้สินอนุพันธ์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:rsidR="00A57F1C" w:rsidRPr="00A019D6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019D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0" w:type="dxa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:rsidR="00A57F1C" w:rsidRPr="00A019D6" w:rsidRDefault="00FD22F8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 w:cstheme="minorBidi"/>
                <w:color w:val="000000"/>
                <w:sz w:val="30"/>
                <w:szCs w:val="30"/>
              </w:rPr>
            </w:pPr>
            <w:r w:rsidRPr="00FD22F8">
              <w:rPr>
                <w:rFonts w:ascii="Angsana New" w:hAnsi="Angsana New" w:cstheme="minorBidi"/>
                <w:color w:val="000000"/>
                <w:sz w:val="30"/>
                <w:szCs w:val="30"/>
              </w:rPr>
              <w:t>2</w:t>
            </w:r>
            <w:r w:rsidR="00A57F1C">
              <w:rPr>
                <w:rFonts w:ascii="Angsana New" w:hAnsi="Angsana New" w:cstheme="minorBidi"/>
                <w:color w:val="000000"/>
                <w:sz w:val="30"/>
                <w:szCs w:val="30"/>
              </w:rPr>
              <w:t>,</w:t>
            </w:r>
            <w:r w:rsidRPr="00FD22F8">
              <w:rPr>
                <w:rFonts w:ascii="Angsana New" w:hAnsi="Angsana New" w:cstheme="minorBidi"/>
                <w:color w:val="000000"/>
                <w:sz w:val="30"/>
                <w:szCs w:val="30"/>
              </w:rPr>
              <w:t>996</w:t>
            </w:r>
          </w:p>
        </w:tc>
        <w:tc>
          <w:tcPr>
            <w:tcW w:w="250" w:type="dxa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045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0458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57F1C" w:rsidRPr="005C4617" w:rsidTr="00F04DD1">
        <w:tc>
          <w:tcPr>
            <w:tcW w:w="2610" w:type="dxa"/>
          </w:tcPr>
          <w:p w:rsidR="00A57F1C" w:rsidRPr="00A019D6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3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019D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="003A306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หนี้สินทางการเงินอื่น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7F1C" w:rsidRPr="00E66F86" w:rsidRDefault="00E66F86" w:rsidP="00E66F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10" w:right="-115"/>
              <w:rPr>
                <w:rFonts w:ascii="Angsana New" w:hAnsi="Angsana New" w:cs="Angsana New"/>
                <w:b/>
                <w:bCs/>
                <w:color w:val="000000"/>
                <w:sz w:val="30"/>
                <w:szCs w:val="38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8"/>
              </w:rPr>
              <w:t>-</w:t>
            </w:r>
          </w:p>
        </w:tc>
        <w:tc>
          <w:tcPr>
            <w:tcW w:w="260" w:type="dxa"/>
          </w:tcPr>
          <w:p w:rsidR="00A57F1C" w:rsidRPr="00A019D6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7F1C" w:rsidRPr="00A57F1C" w:rsidRDefault="00FD22F8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 w:cstheme="minorBidi"/>
                <w:b/>
                <w:bCs/>
                <w:color w:val="000000"/>
                <w:sz w:val="30"/>
                <w:szCs w:val="30"/>
              </w:rPr>
            </w:pPr>
            <w:r w:rsidRPr="00FD22F8">
              <w:rPr>
                <w:rFonts w:ascii="Angsana New" w:hAnsi="Angsana New" w:cstheme="minorBidi"/>
                <w:b/>
                <w:bCs/>
                <w:color w:val="000000"/>
                <w:sz w:val="30"/>
                <w:szCs w:val="30"/>
              </w:rPr>
              <w:t>2</w:t>
            </w:r>
            <w:r w:rsidR="00A57F1C" w:rsidRPr="00A57F1C">
              <w:rPr>
                <w:rFonts w:ascii="Angsana New" w:hAnsi="Angsana New" w:cstheme="minorBidi"/>
                <w:b/>
                <w:bCs/>
                <w:color w:val="000000"/>
                <w:sz w:val="30"/>
                <w:szCs w:val="30"/>
              </w:rPr>
              <w:t>,</w:t>
            </w:r>
            <w:r w:rsidRPr="00FD22F8">
              <w:rPr>
                <w:rFonts w:ascii="Angsana New" w:hAnsi="Angsana New" w:cstheme="minorBidi"/>
                <w:b/>
                <w:bCs/>
                <w:color w:val="000000"/>
                <w:sz w:val="30"/>
                <w:szCs w:val="30"/>
              </w:rPr>
              <w:t>996</w:t>
            </w:r>
          </w:p>
        </w:tc>
        <w:tc>
          <w:tcPr>
            <w:tcW w:w="250" w:type="dxa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7F1C" w:rsidRPr="00F23E5F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23E5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A57F1C" w:rsidRPr="0050458C" w:rsidRDefault="00A57F1C" w:rsidP="00A57F1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57F1C" w:rsidRPr="0050458C" w:rsidRDefault="00E66F86" w:rsidP="00E66F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:rsidR="003E4AA9" w:rsidRPr="005C4617" w:rsidRDefault="003E4AA9" w:rsidP="003E4AA9">
      <w:pPr>
        <w:pStyle w:val="NoSpacing"/>
        <w:tabs>
          <w:tab w:val="clear" w:pos="227"/>
          <w:tab w:val="left" w:pos="106"/>
        </w:tabs>
        <w:ind w:left="540" w:right="-110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</w:p>
    <w:p w:rsidR="00857806" w:rsidRDefault="00271CB6" w:rsidP="00857806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</w:t>
      </w:r>
      <w:r w:rsidR="00FD22F8">
        <w:rPr>
          <w:rFonts w:ascii="Angsana New" w:hAnsi="Angsana New" w:hint="cs"/>
          <w:sz w:val="30"/>
          <w:szCs w:val="30"/>
          <w:cs/>
        </w:rPr>
        <w:t>บัญชี</w:t>
      </w:r>
      <w:r w:rsidR="005B1C7D">
        <w:rPr>
          <w:rFonts w:ascii="Angsana New" w:hAnsi="Angsana New" w:hint="cs"/>
          <w:sz w:val="30"/>
          <w:szCs w:val="30"/>
          <w:cs/>
        </w:rPr>
        <w:t>ป้องกันความเสี่ยง</w:t>
      </w:r>
    </w:p>
    <w:p w:rsidR="00A57F1C" w:rsidRDefault="00A57F1C" w:rsidP="00B9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B936BE" w:rsidRDefault="00981955" w:rsidP="00B9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981955">
        <w:rPr>
          <w:rFonts w:ascii="Angsana New" w:hAnsi="Angsana New"/>
          <w:sz w:val="30"/>
          <w:szCs w:val="30"/>
        </w:rPr>
        <w:t xml:space="preserve">TFRS </w:t>
      </w:r>
      <w:r w:rsidR="00FD22F8" w:rsidRPr="00FD22F8">
        <w:rPr>
          <w:rFonts w:ascii="Angsana New" w:hAnsi="Angsana New"/>
          <w:sz w:val="30"/>
          <w:szCs w:val="30"/>
        </w:rPr>
        <w:t>9</w:t>
      </w:r>
      <w:r w:rsidRPr="00981955">
        <w:rPr>
          <w:rFonts w:ascii="Angsana New" w:hAnsi="Angsana New"/>
          <w:sz w:val="30"/>
          <w:szCs w:val="30"/>
        </w:rPr>
        <w:t xml:space="preserve"> </w:t>
      </w:r>
      <w:r w:rsidRPr="00981955">
        <w:rPr>
          <w:rFonts w:ascii="Angsana New" w:hAnsi="Angsana New"/>
          <w:sz w:val="30"/>
          <w:szCs w:val="30"/>
          <w:cs/>
        </w:rPr>
        <w:t>แนะนำแนวปฏิบัติเกี่ยวกับการบัญชีป้องกันความเสี่ยงในขณะที่มาตรฐานการรายงานทางการเงิน</w:t>
      </w:r>
      <w:r w:rsidR="00271CB6">
        <w:rPr>
          <w:rFonts w:ascii="Angsana New" w:hAnsi="Angsana New" w:hint="cs"/>
          <w:sz w:val="30"/>
          <w:szCs w:val="30"/>
          <w:cs/>
        </w:rPr>
        <w:t>เดิม</w:t>
      </w:r>
      <w:r w:rsidRPr="00981955">
        <w:rPr>
          <w:rFonts w:ascii="Angsana New" w:hAnsi="Angsana New"/>
          <w:sz w:val="30"/>
          <w:szCs w:val="30"/>
          <w:cs/>
        </w:rPr>
        <w:t xml:space="preserve">ไม่ได้กล่าวถึง โดยการบัญชีป้องกันความเสี่ยงมี </w:t>
      </w:r>
      <w:r w:rsidR="00FD22F8" w:rsidRPr="00FD22F8">
        <w:rPr>
          <w:rFonts w:ascii="Angsana New" w:hAnsi="Angsana New"/>
          <w:sz w:val="30"/>
          <w:szCs w:val="30"/>
        </w:rPr>
        <w:t>3</w:t>
      </w:r>
      <w:r w:rsidRPr="00981955">
        <w:rPr>
          <w:rFonts w:ascii="Angsana New" w:hAnsi="Angsana New"/>
          <w:sz w:val="30"/>
          <w:szCs w:val="30"/>
        </w:rPr>
        <w:t xml:space="preserve"> </w:t>
      </w:r>
      <w:r w:rsidRPr="00981955">
        <w:rPr>
          <w:rFonts w:ascii="Angsana New" w:hAnsi="Angsana New"/>
          <w:sz w:val="30"/>
          <w:szCs w:val="30"/>
          <w:cs/>
        </w:rPr>
        <w:t xml:space="preserve">ประเภทและการถือปฏิบัติในแต่ละประเภทนั้นขึ้นอยู่กับลักษณะของความเสี่ยงที่ทำการป้องกัน ได้แก่ การป้องกันความเสี่ยงในมูลค่ายุติธรรม </w:t>
      </w:r>
      <w:r>
        <w:rPr>
          <w:rFonts w:ascii="Angsana New" w:hAnsi="Angsana New"/>
          <w:sz w:val="30"/>
          <w:szCs w:val="30"/>
        </w:rPr>
        <w:br/>
      </w:r>
      <w:r w:rsidRPr="00981955">
        <w:rPr>
          <w:rFonts w:ascii="Angsana New" w:hAnsi="Angsana New"/>
          <w:sz w:val="30"/>
          <w:szCs w:val="30"/>
          <w:cs/>
        </w:rPr>
        <w:t>การป้องกันความเสี่ยงในกระแสเงินสดและการป้องกันความเสี่ยง</w:t>
      </w:r>
      <w:r w:rsidR="00271CB6">
        <w:rPr>
          <w:rFonts w:ascii="Angsana New" w:hAnsi="Angsana New" w:hint="cs"/>
          <w:sz w:val="30"/>
          <w:szCs w:val="30"/>
          <w:cs/>
        </w:rPr>
        <w:t>อัตราแลกเปลี่ยนในเงินตราต่างประเทศ</w:t>
      </w:r>
      <w:r w:rsidRPr="00981955">
        <w:rPr>
          <w:rFonts w:ascii="Angsana New" w:hAnsi="Angsana New"/>
          <w:sz w:val="30"/>
          <w:szCs w:val="30"/>
          <w:cs/>
        </w:rPr>
        <w:t>ของเงินลงทุนสุทธิในหน่วยงานต่างประเทศ</w:t>
      </w:r>
    </w:p>
    <w:p w:rsidR="00981955" w:rsidRDefault="00981955" w:rsidP="00B9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:rsidR="00981955" w:rsidRDefault="00981955" w:rsidP="00B9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บริษัทได้ถือปฏิบัติตาม </w:t>
      </w:r>
      <w:r>
        <w:rPr>
          <w:rFonts w:ascii="Angsana New" w:hAnsi="Angsana New"/>
          <w:sz w:val="30"/>
          <w:szCs w:val="30"/>
        </w:rPr>
        <w:t xml:space="preserve">TFRS </w:t>
      </w:r>
      <w:r w:rsidR="00FD22F8" w:rsidRPr="00FD22F8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 w:rsidR="00271CB6">
        <w:rPr>
          <w:rFonts w:ascii="Angsana New" w:hAnsi="Angsana New" w:hint="cs"/>
          <w:sz w:val="30"/>
          <w:szCs w:val="30"/>
          <w:cs/>
        </w:rPr>
        <w:t>เรื่อง</w:t>
      </w:r>
      <w:r>
        <w:rPr>
          <w:rFonts w:ascii="Angsana New" w:hAnsi="Angsana New" w:hint="cs"/>
          <w:sz w:val="30"/>
          <w:szCs w:val="30"/>
          <w:cs/>
        </w:rPr>
        <w:t>การบัญชีป้องกันความเสี่ยง ซึ่ง</w:t>
      </w:r>
      <w:r w:rsidRPr="00981955">
        <w:rPr>
          <w:rFonts w:ascii="Angsana New" w:hAnsi="Angsana New"/>
          <w:sz w:val="30"/>
          <w:szCs w:val="30"/>
          <w:cs/>
        </w:rPr>
        <w:t>ระบุถึงความสัมพันธ์ของการบัญชีป้องกันความเสี่ยงที่สอดคล้องกับวัตถุประสงค์และกลยุทธ์ในการบริหารความเสี่ยงของ</w:t>
      </w:r>
      <w:r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981955">
        <w:rPr>
          <w:rFonts w:ascii="Angsana New" w:hAnsi="Angsana New"/>
          <w:sz w:val="30"/>
          <w:szCs w:val="30"/>
          <w:cs/>
        </w:rPr>
        <w:t>และต้องนำข้อมูลเชิงคุณภาพและการคาดการณ์ไปในอนาคตมาประเมินความมีประสิทธิผลในการป้องกันความเสี่ยง</w:t>
      </w:r>
    </w:p>
    <w:p w:rsidR="00981955" w:rsidRPr="00E66F86" w:rsidRDefault="00981955" w:rsidP="00B9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:rsidR="00981955" w:rsidRDefault="00FD54AA" w:rsidP="00B9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sz w:val="30"/>
          <w:szCs w:val="30"/>
        </w:rPr>
      </w:pPr>
      <w:r w:rsidRPr="00FD54AA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การป้องกันความเสี่ยง</w:t>
      </w:r>
      <w:r w:rsidR="00D8544F">
        <w:rPr>
          <w:rFonts w:ascii="Angsana New" w:hAnsi="Angsana New" w:hint="cs"/>
          <w:i/>
          <w:iCs/>
          <w:sz w:val="30"/>
          <w:szCs w:val="30"/>
          <w:cs/>
        </w:rPr>
        <w:t>จาก</w:t>
      </w:r>
      <w:r w:rsidRPr="00FD54AA">
        <w:rPr>
          <w:rFonts w:ascii="Angsana New" w:hAnsi="Angsana New" w:hint="cs"/>
          <w:i/>
          <w:iCs/>
          <w:sz w:val="30"/>
          <w:szCs w:val="30"/>
          <w:cs/>
        </w:rPr>
        <w:t>กระแสเงินสด</w:t>
      </w:r>
    </w:p>
    <w:p w:rsidR="00FD54AA" w:rsidRPr="00E66F86" w:rsidRDefault="00FD54AA" w:rsidP="00B9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FD54AA" w:rsidRDefault="00FD54AA" w:rsidP="00B9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Pr="00FD54AA">
        <w:rPr>
          <w:rFonts w:ascii="Angsana New" w:hAnsi="Angsana New"/>
          <w:sz w:val="30"/>
          <w:szCs w:val="30"/>
          <w:cs/>
        </w:rPr>
        <w:t>ใช้</w:t>
      </w:r>
      <w:r w:rsidR="00C40D6D">
        <w:rPr>
          <w:rFonts w:ascii="Angsana New" w:hAnsi="Angsana New" w:hint="cs"/>
          <w:sz w:val="30"/>
          <w:szCs w:val="30"/>
          <w:cs/>
        </w:rPr>
        <w:t>สัญญาซื้อขายเงินตราต่างประเทศล่วงหน้า</w:t>
      </w:r>
      <w:r w:rsidRPr="00FD54AA">
        <w:rPr>
          <w:rFonts w:ascii="Angsana New" w:hAnsi="Angsana New"/>
          <w:sz w:val="30"/>
          <w:szCs w:val="30"/>
          <w:cs/>
        </w:rPr>
        <w:t>ในการป้องกัน</w:t>
      </w:r>
      <w:r w:rsidR="00D8544F" w:rsidRPr="00D8544F">
        <w:rPr>
          <w:rFonts w:ascii="Angsana New" w:hAnsi="Angsana New"/>
          <w:sz w:val="30"/>
          <w:szCs w:val="30"/>
          <w:cs/>
        </w:rPr>
        <w:t>การเปลี่ยนแปลงในกระแสเงินสด</w:t>
      </w:r>
      <w:r w:rsidR="002C7BD5">
        <w:rPr>
          <w:rFonts w:ascii="Angsana New" w:hAnsi="Angsana New" w:hint="cs"/>
          <w:sz w:val="30"/>
          <w:szCs w:val="30"/>
          <w:cs/>
        </w:rPr>
        <w:t>จากอัตราแลกเปลี่ยน</w:t>
      </w:r>
      <w:r>
        <w:rPr>
          <w:rFonts w:ascii="Angsana New" w:hAnsi="Angsana New" w:hint="cs"/>
          <w:sz w:val="30"/>
          <w:szCs w:val="30"/>
          <w:cs/>
        </w:rPr>
        <w:t>ที่เกิด</w:t>
      </w:r>
      <w:r w:rsidRPr="00FD54AA">
        <w:rPr>
          <w:rFonts w:ascii="Angsana New" w:hAnsi="Angsana New"/>
          <w:sz w:val="30"/>
          <w:szCs w:val="30"/>
          <w:cs/>
        </w:rPr>
        <w:t>จาก</w:t>
      </w:r>
      <w:r>
        <w:rPr>
          <w:rFonts w:ascii="Angsana New" w:hAnsi="Angsana New" w:hint="cs"/>
          <w:sz w:val="30"/>
          <w:szCs w:val="30"/>
          <w:cs/>
        </w:rPr>
        <w:t>การซื้อสินค้าและการขายสินค้าเป็นเงินตรา</w:t>
      </w:r>
      <w:r w:rsidR="002C7BD5">
        <w:rPr>
          <w:rFonts w:ascii="Angsana New" w:hAnsi="Angsana New" w:hint="cs"/>
          <w:sz w:val="30"/>
          <w:szCs w:val="30"/>
          <w:cs/>
        </w:rPr>
        <w:t xml:space="preserve">ต่างประเทศ </w:t>
      </w:r>
      <w:r w:rsidR="00D8544F" w:rsidRPr="00D8544F">
        <w:rPr>
          <w:rFonts w:ascii="Angsana New" w:hAnsi="Angsana New"/>
          <w:sz w:val="30"/>
          <w:szCs w:val="30"/>
          <w:cs/>
        </w:rPr>
        <w:t>การเปลี่ยนแปลงในมูลค่ายุติธรรมของการป้องกันความเสี่ยงกระแสเงินสดเฉพาะส่วนที่มีประสิทธิผลจะรับรู้</w:t>
      </w:r>
      <w:r w:rsidR="003304D6">
        <w:rPr>
          <w:rFonts w:ascii="Angsana New" w:hAnsi="Angsana New" w:hint="cs"/>
          <w:sz w:val="30"/>
          <w:szCs w:val="30"/>
          <w:cs/>
        </w:rPr>
        <w:t>สะสม</w:t>
      </w:r>
      <w:r w:rsidR="00D8544F" w:rsidRPr="00D8544F">
        <w:rPr>
          <w:rFonts w:ascii="Angsana New" w:hAnsi="Angsana New"/>
          <w:sz w:val="30"/>
          <w:szCs w:val="30"/>
          <w:cs/>
        </w:rPr>
        <w:t>ใน</w:t>
      </w:r>
      <w:r w:rsidR="00455DB9">
        <w:rPr>
          <w:rFonts w:ascii="Angsana New" w:hAnsi="Angsana New" w:hint="cs"/>
          <w:sz w:val="30"/>
          <w:szCs w:val="30"/>
          <w:cs/>
        </w:rPr>
        <w:t>สำรอ</w:t>
      </w:r>
      <w:r w:rsidR="0017723A">
        <w:rPr>
          <w:rFonts w:ascii="Angsana New" w:hAnsi="Angsana New" w:hint="cs"/>
          <w:sz w:val="30"/>
          <w:szCs w:val="30"/>
          <w:cs/>
        </w:rPr>
        <w:t>ง</w:t>
      </w:r>
      <w:r w:rsidR="00455DB9">
        <w:rPr>
          <w:rFonts w:ascii="Angsana New" w:hAnsi="Angsana New" w:hint="cs"/>
          <w:sz w:val="30"/>
          <w:szCs w:val="30"/>
          <w:cs/>
        </w:rPr>
        <w:t>การป้องกันความเสี่ยงกระแสเงินสด</w:t>
      </w:r>
      <w:r w:rsidR="00271CB6">
        <w:rPr>
          <w:rFonts w:ascii="Angsana New" w:hAnsi="Angsana New" w:hint="cs"/>
          <w:sz w:val="30"/>
          <w:szCs w:val="30"/>
          <w:cs/>
        </w:rPr>
        <w:t>ซึ่งแสดงแยกภายใต้องค์ประกอบอื่นของ</w:t>
      </w:r>
      <w:r w:rsidR="00D8544F" w:rsidRPr="00D8544F">
        <w:rPr>
          <w:rFonts w:ascii="Angsana New" w:hAnsi="Angsana New"/>
          <w:sz w:val="30"/>
          <w:szCs w:val="30"/>
          <w:cs/>
        </w:rPr>
        <w:t xml:space="preserve">ส่วนของผู้ถือหุ้น  </w:t>
      </w:r>
    </w:p>
    <w:p w:rsidR="003304D6" w:rsidRPr="00E66F86" w:rsidRDefault="003304D6" w:rsidP="00B9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:rsidR="00271CB6" w:rsidRPr="00C30058" w:rsidRDefault="00271CB6" w:rsidP="00B9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C30058">
        <w:rPr>
          <w:rFonts w:ascii="Angsana New" w:hAnsi="Angsana New" w:hint="cs"/>
          <w:sz w:val="30"/>
          <w:szCs w:val="30"/>
          <w:cs/>
        </w:rPr>
        <w:t xml:space="preserve">จำนวนเงินที่สะสมไว้ในสำรองสำหรับการป้องกันความเสี่ยงได้รับการจัดประเภทรายการใหม่ไปยังกำไรหรือขาดทุนในงวดเดียวกันกับหรือระหว่างงวดที่กระแสเงินสดที่คาดการณ์ซึ่งได้รับการป้องกันความเสี่ยงกระทบกำไรหรือขาดทุน </w:t>
      </w:r>
    </w:p>
    <w:p w:rsidR="00524CE3" w:rsidRPr="00C30058" w:rsidRDefault="00524CE3" w:rsidP="00B9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:rsidR="00524CE3" w:rsidRDefault="00524CE3" w:rsidP="00B9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</w:rPr>
      </w:pPr>
      <w:r w:rsidRPr="00C30058">
        <w:rPr>
          <w:rFonts w:ascii="Angsana New" w:hAnsi="Angsana New" w:hint="cs"/>
          <w:sz w:val="30"/>
          <w:szCs w:val="30"/>
          <w:cs/>
        </w:rPr>
        <w:t xml:space="preserve">เดิมบริษัทใช้อนุพันธ์ในการป้องกันความเสี่ยงจากอัตราแลกเปลี่ยน โดยจะรับรู้รายการเมื่อใช้สิทธิในอนุพันธ์ดังกล่าว ทั้งนี้บริษัทเลือกปฏิบัติตามการบัญชีป้องกันความเสี่ยงสำหรับรายการที่เข้าเงื่อนไขที่กำหนดไว้ของการบัญชีป้องกันความเสี่ยงตาม </w:t>
      </w:r>
      <w:r w:rsidRPr="00C30058">
        <w:rPr>
          <w:rFonts w:ascii="Angsana New" w:hAnsi="Angsana New"/>
          <w:sz w:val="30"/>
          <w:szCs w:val="30"/>
        </w:rPr>
        <w:t xml:space="preserve">TFRS 9 </w:t>
      </w:r>
      <w:r w:rsidRPr="00C30058">
        <w:rPr>
          <w:rFonts w:ascii="Angsana New" w:hAnsi="Angsana New" w:hint="cs"/>
          <w:sz w:val="30"/>
          <w:szCs w:val="30"/>
          <w:cs/>
        </w:rPr>
        <w:t>ณ วันที่ถือปฏิบัติเป็นครั้งแรก</w:t>
      </w:r>
    </w:p>
    <w:p w:rsidR="00CF031F" w:rsidRPr="00E66F86" w:rsidRDefault="00271CB6" w:rsidP="00B93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  <w:r w:rsidRPr="00E66F86">
        <w:rPr>
          <w:rFonts w:ascii="Angsana New" w:hAnsi="Angsana New"/>
          <w:sz w:val="24"/>
          <w:szCs w:val="24"/>
        </w:rPr>
        <w:t xml:space="preserve"> </w:t>
      </w:r>
    </w:p>
    <w:p w:rsidR="00F656CE" w:rsidRPr="00F656CE" w:rsidRDefault="00F656CE" w:rsidP="00F65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sz w:val="30"/>
          <w:szCs w:val="30"/>
        </w:rPr>
      </w:pPr>
      <w:r w:rsidRPr="00F656CE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การป้องกันความเสี่ยงจากมูลค่ายุติธรรม</w:t>
      </w:r>
    </w:p>
    <w:p w:rsidR="00F656CE" w:rsidRPr="00E66F86" w:rsidRDefault="00F656CE" w:rsidP="00F65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:rsidR="00CF031F" w:rsidRPr="00FD54AA" w:rsidRDefault="00F656CE" w:rsidP="00F656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</w:rPr>
      </w:pPr>
      <w:r w:rsidRPr="00F656CE">
        <w:rPr>
          <w:rFonts w:ascii="Angsana New" w:hAnsi="Angsana New"/>
          <w:sz w:val="30"/>
          <w:szCs w:val="30"/>
          <w:cs/>
        </w:rPr>
        <w:t>ในกรณีที่ตราสารอนุพันธ์ถูกใช้ในการป้องกันความเสี่ยงต่อการเปลี่ยนแปลงในมูลค่ายุติธรรมของสินทรัพย์ หนี้สิน หรือข้อผูกมัดที่ยังไม่มีการรับรู้ (หรือเฉพาะส่วนที่เจาะจงของสินทรัพย์ หนี้สิน หรือข้อผูกมัด)  กำไรหรือขาดทุนจากการตีราคาตามมูลค่ายุติธรรมหรือองค์ประกอบที่เป็นเงินตราต่างประเทศของเครื่องมือทางการเงินที่ใช้ป้องกันความเสี่ยงถูกบันทึกในกำไรหรือขาดทุน รายการที่ได้รับการป้องกันความเสี่ยงตีราคาตามมูลค่ายุติธรรมเพื่อให้สอดคล้องกับความเสี่ยงที่มีการป้องกัน  กำไรหรือขาดทุนที่เกิดขึ้นถูกบันทึกในกำไรหรือขาดทุน</w:t>
      </w:r>
    </w:p>
    <w:p w:rsidR="00857806" w:rsidRPr="00E66F86" w:rsidRDefault="00857806" w:rsidP="008578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  <w:highlight w:val="cyan"/>
        </w:rPr>
      </w:pPr>
    </w:p>
    <w:p w:rsidR="00857806" w:rsidRDefault="009857AB" w:rsidP="000115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9857AB">
        <w:rPr>
          <w:rFonts w:ascii="Angsana New" w:hAnsi="Angsana New"/>
          <w:sz w:val="30"/>
          <w:szCs w:val="30"/>
          <w:cs/>
        </w:rPr>
        <w:t xml:space="preserve">ผลกระทบต่องบการเงินจากการถือปฏิบัติตาม </w:t>
      </w:r>
      <w:r w:rsidRPr="009857AB">
        <w:rPr>
          <w:rFonts w:ascii="Angsana New" w:hAnsi="Angsana New"/>
          <w:sz w:val="30"/>
          <w:szCs w:val="30"/>
        </w:rPr>
        <w:t xml:space="preserve">TFRS </w:t>
      </w:r>
      <w:r w:rsidR="00FD22F8" w:rsidRPr="00FD22F8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 w:rsidRPr="009857AB">
        <w:rPr>
          <w:rFonts w:ascii="Angsana New" w:hAnsi="Angsana New"/>
          <w:sz w:val="30"/>
          <w:szCs w:val="30"/>
          <w:cs/>
        </w:rPr>
        <w:t>การบัญชีป้องกันความเสี่ยง แสดงได้ดังนี้</w:t>
      </w:r>
    </w:p>
    <w:p w:rsidR="007D0498" w:rsidRPr="00E66F86" w:rsidRDefault="007D0498" w:rsidP="003E4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tbl>
      <w:tblPr>
        <w:tblW w:w="8190" w:type="dxa"/>
        <w:tblInd w:w="450" w:type="dxa"/>
        <w:tblLook w:val="0000" w:firstRow="0" w:lastRow="0" w:firstColumn="0" w:lastColumn="0" w:noHBand="0" w:noVBand="0"/>
      </w:tblPr>
      <w:tblGrid>
        <w:gridCol w:w="6660"/>
        <w:gridCol w:w="1530"/>
      </w:tblGrid>
      <w:tr w:rsidR="007D0498" w:rsidRPr="00D5409B" w:rsidTr="002F7DD3">
        <w:trPr>
          <w:tblHeader/>
        </w:trPr>
        <w:tc>
          <w:tcPr>
            <w:tcW w:w="6660" w:type="dxa"/>
          </w:tcPr>
          <w:p w:rsidR="007D0498" w:rsidRPr="00D5409B" w:rsidRDefault="007D0498" w:rsidP="001B71DB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D049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530" w:type="dxa"/>
          </w:tcPr>
          <w:p w:rsidR="007D0498" w:rsidRPr="00D5409B" w:rsidRDefault="007D0498" w:rsidP="001B71DB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7D0498" w:rsidRPr="00D5409B" w:rsidTr="002F7DD3">
        <w:trPr>
          <w:tblHeader/>
        </w:trPr>
        <w:tc>
          <w:tcPr>
            <w:tcW w:w="6660" w:type="dxa"/>
          </w:tcPr>
          <w:p w:rsidR="007D0498" w:rsidRPr="00D5409B" w:rsidRDefault="007D0498" w:rsidP="001B71DB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7D0498" w:rsidRPr="007D0498" w:rsidRDefault="007D0498" w:rsidP="007D0498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D049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D049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D049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D0498" w:rsidRPr="00D5409B" w:rsidTr="002F7DD3">
        <w:tc>
          <w:tcPr>
            <w:tcW w:w="6660" w:type="dxa"/>
          </w:tcPr>
          <w:p w:rsidR="007D0498" w:rsidRPr="00D5409B" w:rsidRDefault="007D0498" w:rsidP="001B71DB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D0498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ณ วันที่ </w:t>
            </w:r>
            <w:r w:rsidR="00FD22F8" w:rsidRPr="00FD22F8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Pr="007D0498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มกราคม </w:t>
            </w:r>
            <w:r w:rsidR="00FD22F8">
              <w:rPr>
                <w:rFonts w:ascii="Angsana New" w:hAnsi="Angsana New" w:cs="Angsana New"/>
                <w:b/>
                <w:bCs/>
                <w:lang w:val="en-US"/>
              </w:rPr>
              <w:t>25</w:t>
            </w:r>
            <w:r w:rsidR="00FD22F8" w:rsidRPr="00FD22F8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  <w:r w:rsidR="00524CE3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</w:tc>
        <w:tc>
          <w:tcPr>
            <w:tcW w:w="1530" w:type="dxa"/>
          </w:tcPr>
          <w:p w:rsidR="007D0498" w:rsidRPr="00D5409B" w:rsidRDefault="007D0498" w:rsidP="001B71DB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</w:tr>
      <w:tr w:rsidR="00A23F5B" w:rsidRPr="00D5409B" w:rsidTr="002F7DD3">
        <w:tc>
          <w:tcPr>
            <w:tcW w:w="6660" w:type="dxa"/>
          </w:tcPr>
          <w:p w:rsidR="00A23F5B" w:rsidRPr="00D5409B" w:rsidRDefault="00A23F5B" w:rsidP="00A2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สินทรัพย์ภาษีเงินได้รอตัดบัญชี</w:t>
            </w:r>
            <w:r w:rsidR="00BA561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</w:tcPr>
          <w:p w:rsidR="00A23F5B" w:rsidRPr="00D5409B" w:rsidRDefault="00FD22F8" w:rsidP="00A2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599</w:t>
            </w:r>
          </w:p>
        </w:tc>
      </w:tr>
      <w:tr w:rsidR="00A23F5B" w:rsidRPr="00D5409B" w:rsidTr="002F7DD3">
        <w:tc>
          <w:tcPr>
            <w:tcW w:w="6660" w:type="dxa"/>
          </w:tcPr>
          <w:p w:rsidR="00A23F5B" w:rsidRPr="00D5409B" w:rsidRDefault="00A23F5B" w:rsidP="00A2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หนี้สินอนุพันธ์เพิ่มขึ้น</w:t>
            </w:r>
          </w:p>
        </w:tc>
        <w:tc>
          <w:tcPr>
            <w:tcW w:w="1530" w:type="dxa"/>
          </w:tcPr>
          <w:p w:rsidR="00A23F5B" w:rsidRPr="00D5409B" w:rsidRDefault="00BA5610" w:rsidP="00A2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2</w:t>
            </w:r>
            <w:r w:rsidR="00A23F5B">
              <w:rPr>
                <w:rFonts w:ascii="Angsana New" w:hAnsi="Angsana New"/>
                <w:sz w:val="30"/>
                <w:szCs w:val="30"/>
              </w:rPr>
              <w:t>,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966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3F5B" w:rsidRPr="00D5409B" w:rsidTr="002F7DD3">
        <w:tc>
          <w:tcPr>
            <w:tcW w:w="6660" w:type="dxa"/>
          </w:tcPr>
          <w:p w:rsidR="00A23F5B" w:rsidRPr="00D5409B" w:rsidRDefault="00A23F5B" w:rsidP="00A2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กำไรสะสมเพิ่มขึ้น</w:t>
            </w:r>
          </w:p>
        </w:tc>
        <w:tc>
          <w:tcPr>
            <w:tcW w:w="1530" w:type="dxa"/>
          </w:tcPr>
          <w:p w:rsidR="00A23F5B" w:rsidRPr="00D5409B" w:rsidRDefault="00BA5610" w:rsidP="00A2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3</w:t>
            </w:r>
            <w:r w:rsidR="00A23F5B">
              <w:rPr>
                <w:rFonts w:ascii="Angsana New" w:hAnsi="Angsana New"/>
                <w:sz w:val="30"/>
                <w:szCs w:val="30"/>
              </w:rPr>
              <w:t>,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808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23F5B" w:rsidRPr="00D5409B" w:rsidTr="002F7DD3">
        <w:tc>
          <w:tcPr>
            <w:tcW w:w="6660" w:type="dxa"/>
          </w:tcPr>
          <w:p w:rsidR="00A23F5B" w:rsidRPr="00D5409B" w:rsidRDefault="00A23F5B" w:rsidP="00A2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องค์ประกอบอื่นของส่วนของผู้ถือหุ้นลดลง</w:t>
            </w:r>
          </w:p>
        </w:tc>
        <w:tc>
          <w:tcPr>
            <w:tcW w:w="1530" w:type="dxa"/>
          </w:tcPr>
          <w:p w:rsidR="00A23F5B" w:rsidRPr="00D5409B" w:rsidRDefault="00FD22F8" w:rsidP="00A23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6</w:t>
            </w:r>
            <w:r w:rsidR="00A23F5B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</w:tbl>
    <w:p w:rsidR="005B1C7D" w:rsidRDefault="005B1C7D" w:rsidP="003E4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Cs w:val="20"/>
          <w:highlight w:val="cyan"/>
          <w:cs/>
        </w:rPr>
      </w:pPr>
      <w:r>
        <w:rPr>
          <w:rFonts w:ascii="Angsana New" w:hAnsi="Angsana New"/>
          <w:szCs w:val="20"/>
          <w:highlight w:val="cyan"/>
          <w:cs/>
        </w:rPr>
        <w:br w:type="page"/>
      </w:r>
    </w:p>
    <w:p w:rsidR="003E4AA9" w:rsidRPr="005062E3" w:rsidRDefault="003E4AA9" w:rsidP="00F446D4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062E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TFRS </w:t>
      </w:r>
      <w:r w:rsidR="00FD22F8" w:rsidRPr="00FD22F8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5062E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5062E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:rsidR="003E4AA9" w:rsidRPr="005B1C7D" w:rsidRDefault="003E4AA9" w:rsidP="003E4AA9">
      <w:pPr>
        <w:spacing w:line="240" w:lineRule="auto"/>
        <w:ind w:left="1260"/>
        <w:jc w:val="thaiDistribute"/>
        <w:rPr>
          <w:rFonts w:ascii="Angsana New" w:hAnsi="Angsana New"/>
        </w:rPr>
      </w:pPr>
    </w:p>
    <w:p w:rsidR="003E4AA9" w:rsidRPr="005C4617" w:rsidRDefault="003E4AA9" w:rsidP="003E4AA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5062E3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FD22F8" w:rsidRPr="00FD22F8">
        <w:rPr>
          <w:rFonts w:asciiTheme="majorBidi" w:hAnsiTheme="majorBidi" w:cstheme="majorBidi"/>
          <w:sz w:val="30"/>
          <w:szCs w:val="30"/>
        </w:rPr>
        <w:t>1</w:t>
      </w:r>
      <w:r w:rsidRPr="005062E3">
        <w:rPr>
          <w:rFonts w:asciiTheme="majorBidi" w:hAnsiTheme="majorBidi" w:cstheme="majorBidi"/>
          <w:sz w:val="30"/>
          <w:szCs w:val="30"/>
        </w:rPr>
        <w:t xml:space="preserve"> </w:t>
      </w:r>
      <w:r w:rsidRPr="005062E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FD22F8" w:rsidRPr="00FD22F8">
        <w:rPr>
          <w:rFonts w:asciiTheme="majorBidi" w:hAnsiTheme="majorBidi" w:cstheme="majorBidi"/>
          <w:sz w:val="30"/>
          <w:szCs w:val="30"/>
        </w:rPr>
        <w:t>2563</w:t>
      </w:r>
      <w:r w:rsidRPr="005062E3">
        <w:rPr>
          <w:rFonts w:asciiTheme="majorBidi" w:hAnsiTheme="majorBidi" w:cstheme="majorBidi"/>
          <w:sz w:val="30"/>
          <w:szCs w:val="30"/>
        </w:rPr>
        <w:t xml:space="preserve"> </w:t>
      </w:r>
      <w:r w:rsidRPr="005062E3">
        <w:rPr>
          <w:rFonts w:asciiTheme="majorBidi" w:hAnsiTheme="majorBidi" w:cstheme="majorBidi"/>
          <w:sz w:val="30"/>
          <w:szCs w:val="30"/>
          <w:cs/>
        </w:rPr>
        <w:t xml:space="preserve">บริษัทถือปฏิบัติตาม </w:t>
      </w:r>
      <w:r w:rsidRPr="005062E3">
        <w:rPr>
          <w:rFonts w:asciiTheme="majorBidi" w:hAnsiTheme="majorBidi" w:cstheme="majorBidi"/>
          <w:sz w:val="30"/>
          <w:szCs w:val="30"/>
        </w:rPr>
        <w:t xml:space="preserve">TFRS </w:t>
      </w:r>
      <w:r w:rsidR="00FD22F8" w:rsidRPr="00FD22F8">
        <w:rPr>
          <w:rFonts w:asciiTheme="majorBidi" w:hAnsiTheme="majorBidi" w:cstheme="majorBidi"/>
          <w:sz w:val="30"/>
          <w:szCs w:val="30"/>
        </w:rPr>
        <w:t>16</w:t>
      </w:r>
      <w:r w:rsidRPr="005062E3">
        <w:rPr>
          <w:rFonts w:asciiTheme="majorBidi" w:hAnsiTheme="majorBidi" w:cstheme="majorBidi"/>
          <w:sz w:val="30"/>
          <w:szCs w:val="30"/>
        </w:rPr>
        <w:t xml:space="preserve"> </w:t>
      </w:r>
      <w:r w:rsidRPr="005062E3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5062E3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FD22F8" w:rsidRPr="00FD22F8">
        <w:rPr>
          <w:rFonts w:asciiTheme="majorBidi" w:hAnsiTheme="majorBidi" w:cstheme="majorBidi"/>
          <w:sz w:val="30"/>
          <w:szCs w:val="30"/>
        </w:rPr>
        <w:t>17</w:t>
      </w:r>
      <w:r w:rsidRPr="005062E3">
        <w:rPr>
          <w:rFonts w:asciiTheme="majorBidi" w:hAnsiTheme="majorBidi" w:cstheme="majorBidi"/>
          <w:sz w:val="30"/>
          <w:szCs w:val="30"/>
        </w:rPr>
        <w:t xml:space="preserve"> </w:t>
      </w:r>
      <w:r w:rsidRPr="005062E3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5062E3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5062E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062E3">
        <w:rPr>
          <w:rFonts w:asciiTheme="majorBidi" w:hAnsiTheme="majorBidi" w:cstheme="majorBidi"/>
          <w:sz w:val="30"/>
          <w:szCs w:val="30"/>
        </w:rPr>
        <w:t xml:space="preserve">(TAS </w:t>
      </w:r>
      <w:r w:rsidR="00FD22F8" w:rsidRPr="00FD22F8">
        <w:rPr>
          <w:rFonts w:asciiTheme="majorBidi" w:hAnsiTheme="majorBidi" w:cstheme="majorBidi"/>
          <w:sz w:val="30"/>
          <w:szCs w:val="30"/>
        </w:rPr>
        <w:t>17</w:t>
      </w:r>
      <w:r w:rsidRPr="005062E3">
        <w:rPr>
          <w:rFonts w:asciiTheme="majorBidi" w:hAnsiTheme="majorBidi" w:cstheme="majorBidi"/>
          <w:sz w:val="30"/>
          <w:szCs w:val="30"/>
        </w:rPr>
        <w:t xml:space="preserve">) </w:t>
      </w:r>
      <w:r w:rsidRPr="005062E3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FD22F8" w:rsidRPr="00FD22F8">
        <w:rPr>
          <w:rFonts w:asciiTheme="majorBidi" w:hAnsiTheme="majorBidi" w:cstheme="majorBidi"/>
          <w:sz w:val="30"/>
          <w:szCs w:val="30"/>
        </w:rPr>
        <w:t>4</w:t>
      </w:r>
      <w:r w:rsidRPr="005062E3">
        <w:rPr>
          <w:rFonts w:asciiTheme="majorBidi" w:hAnsiTheme="majorBidi" w:cstheme="majorBidi"/>
          <w:sz w:val="30"/>
          <w:szCs w:val="30"/>
        </w:rPr>
        <w:t xml:space="preserve"> </w:t>
      </w:r>
      <w:r w:rsidRPr="005062E3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5062E3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5062E3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5062E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062E3">
        <w:rPr>
          <w:rFonts w:asciiTheme="majorBidi" w:hAnsiTheme="majorBidi" w:cstheme="majorBidi"/>
          <w:sz w:val="30"/>
          <w:szCs w:val="30"/>
        </w:rPr>
        <w:t xml:space="preserve">(TFRIC </w:t>
      </w:r>
      <w:r w:rsidR="00FD22F8" w:rsidRPr="00FD22F8">
        <w:rPr>
          <w:rFonts w:asciiTheme="majorBidi" w:hAnsiTheme="majorBidi" w:cstheme="majorBidi"/>
          <w:sz w:val="30"/>
          <w:szCs w:val="30"/>
        </w:rPr>
        <w:t>4</w:t>
      </w:r>
      <w:r w:rsidRPr="005062E3">
        <w:rPr>
          <w:rFonts w:asciiTheme="majorBidi" w:hAnsiTheme="majorBidi" w:cstheme="majorBidi"/>
          <w:sz w:val="30"/>
          <w:szCs w:val="30"/>
        </w:rPr>
        <w:t xml:space="preserve">) </w:t>
      </w:r>
      <w:r w:rsidRPr="005062E3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5062E3">
        <w:rPr>
          <w:rFonts w:asciiTheme="majorBidi" w:hAnsiTheme="majorBidi" w:cstheme="majorBidi"/>
          <w:sz w:val="30"/>
          <w:szCs w:val="30"/>
          <w:cs/>
        </w:rPr>
        <w:t xml:space="preserve">วิธีปรับปรุงย้อนหลัง </w:t>
      </w:r>
    </w:p>
    <w:p w:rsidR="003E4AA9" w:rsidRPr="005B1C7D" w:rsidRDefault="003E4AA9" w:rsidP="001B71DB">
      <w:pPr>
        <w:spacing w:line="240" w:lineRule="auto"/>
        <w:ind w:left="1260"/>
        <w:jc w:val="thaiDistribute"/>
        <w:rPr>
          <w:rFonts w:asciiTheme="majorBidi" w:hAnsiTheme="majorBidi" w:cstheme="majorBidi"/>
          <w:b/>
          <w:bCs/>
        </w:rPr>
      </w:pPr>
    </w:p>
    <w:p w:rsidR="003E4AA9" w:rsidRDefault="003E4AA9" w:rsidP="003E4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062E3">
        <w:rPr>
          <w:rFonts w:asciiTheme="majorBidi" w:eastAsia="Calibri" w:hAnsiTheme="majorBidi" w:cstheme="majorBidi"/>
          <w:sz w:val="30"/>
          <w:szCs w:val="30"/>
          <w:cs/>
        </w:rPr>
        <w:t>เดิ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5062E3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5062E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FD22F8" w:rsidRPr="00FD22F8">
        <w:rPr>
          <w:rFonts w:asciiTheme="majorBidi" w:eastAsia="Calibri" w:hAnsiTheme="majorBidi" w:cstheme="majorBidi"/>
          <w:sz w:val="30"/>
          <w:szCs w:val="30"/>
        </w:rPr>
        <w:t>16</w:t>
      </w:r>
      <w:r w:rsidRPr="005062E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062E3">
        <w:rPr>
          <w:rFonts w:asciiTheme="majorBidi" w:eastAsia="Calibri" w:hAnsiTheme="majorBidi" w:cstheme="majorBidi"/>
          <w:sz w:val="30"/>
          <w:szCs w:val="30"/>
          <w:cs/>
        </w:rPr>
        <w:t>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บริษัทจะปันส่วนสิ่งตอบแทนที่ต้องจ่าย</w:t>
      </w:r>
      <w:r w:rsidRPr="005062E3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ตามราคาขายที่เป็นเอกเทศ </w:t>
      </w:r>
      <w:r w:rsidRPr="005062E3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5062E3">
        <w:rPr>
          <w:rFonts w:asciiTheme="majorBidi" w:eastAsia="Calibri" w:hAnsiTheme="majorBidi" w:cstheme="majorBidi" w:hint="cs"/>
          <w:sz w:val="30"/>
          <w:szCs w:val="30"/>
          <w:cs/>
        </w:rPr>
        <w:t xml:space="preserve">ณ </w:t>
      </w:r>
      <w:r w:rsidR="003947FD" w:rsidRPr="003947FD">
        <w:rPr>
          <w:rFonts w:asciiTheme="majorBidi" w:hAnsiTheme="majorBidi"/>
          <w:sz w:val="30"/>
          <w:szCs w:val="30"/>
          <w:cs/>
        </w:rPr>
        <w:t>วันที</w:t>
      </w:r>
      <w:r w:rsidR="003947FD">
        <w:rPr>
          <w:rFonts w:asciiTheme="majorBidi" w:hAnsiTheme="majorBidi" w:hint="cs"/>
          <w:sz w:val="30"/>
          <w:szCs w:val="30"/>
          <w:cs/>
        </w:rPr>
        <w:t>่</w:t>
      </w:r>
      <w:r w:rsidR="003947FD" w:rsidRPr="003947FD">
        <w:rPr>
          <w:rFonts w:asciiTheme="majorBidi" w:hAnsiTheme="majorBidi"/>
          <w:sz w:val="30"/>
          <w:szCs w:val="30"/>
          <w:cs/>
        </w:rPr>
        <w:t xml:space="preserve"> สัญญามีผลบังคับใช้ </w:t>
      </w:r>
      <w:r w:rsidRPr="005062E3">
        <w:rPr>
          <w:rFonts w:asciiTheme="majorBidi" w:eastAsia="Calibr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5062E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062E3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="00676199" w:rsidRPr="005062E3">
        <w:rPr>
          <w:rFonts w:asciiTheme="majorBidi" w:eastAsia="Calibri" w:hAnsiTheme="majorBidi" w:cstheme="majorBidi" w:hint="cs"/>
          <w:sz w:val="30"/>
          <w:szCs w:val="30"/>
          <w:cs/>
        </w:rPr>
        <w:t>บ</w:t>
      </w:r>
      <w:r w:rsidRPr="005062E3">
        <w:rPr>
          <w:rFonts w:asciiTheme="majorBidi" w:eastAsia="Calibri" w:hAnsiTheme="majorBidi" w:cstheme="majorBidi"/>
          <w:sz w:val="30"/>
          <w:szCs w:val="30"/>
          <w:cs/>
        </w:rPr>
        <w:t>ริษัท รับรู้ค่าเสื่อมราคาของสินทรัพย์สิทธิการใช้และดอกเบี้ยจ่ายของหนี้สินตามสัญญาเช่า</w:t>
      </w:r>
    </w:p>
    <w:p w:rsidR="00011503" w:rsidRPr="005B1C7D" w:rsidRDefault="00011503" w:rsidP="003E4A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Cs w:val="20"/>
          <w:cs/>
        </w:rPr>
      </w:pPr>
    </w:p>
    <w:p w:rsidR="00011503" w:rsidRDefault="00011503" w:rsidP="000115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eastAsia="Calibri" w:hAnsiTheme="majorBidi"/>
          <w:sz w:val="30"/>
          <w:szCs w:val="30"/>
        </w:rPr>
      </w:pPr>
      <w:r w:rsidRPr="00011503">
        <w:rPr>
          <w:rFonts w:asciiTheme="majorBidi" w:eastAsia="Calibri" w:hAnsiTheme="majorBidi"/>
          <w:sz w:val="30"/>
          <w:szCs w:val="30"/>
          <w:cs/>
        </w:rPr>
        <w:t xml:space="preserve">ผลกระทบต่องบการเงินจากการถือปฏิบัติตาม </w:t>
      </w:r>
      <w:r w:rsidRPr="00011503">
        <w:rPr>
          <w:rFonts w:asciiTheme="majorBidi" w:eastAsia="Calibri" w:hAnsiTheme="majorBidi" w:cstheme="majorBidi"/>
          <w:sz w:val="30"/>
          <w:szCs w:val="30"/>
        </w:rPr>
        <w:t xml:space="preserve">TFRS </w:t>
      </w:r>
      <w:r w:rsidR="00FD22F8" w:rsidRPr="00FD22F8">
        <w:rPr>
          <w:rFonts w:asciiTheme="majorBidi" w:eastAsia="Calibri" w:hAnsiTheme="majorBidi"/>
          <w:sz w:val="30"/>
          <w:szCs w:val="30"/>
        </w:rPr>
        <w:t>16</w:t>
      </w:r>
      <w:r w:rsidRPr="00011503">
        <w:rPr>
          <w:rFonts w:asciiTheme="majorBidi" w:eastAsia="Calibri" w:hAnsiTheme="majorBidi"/>
          <w:sz w:val="30"/>
          <w:szCs w:val="30"/>
          <w:cs/>
        </w:rPr>
        <w:t xml:space="preserve"> แสดงได้ดังนี้</w:t>
      </w:r>
    </w:p>
    <w:p w:rsidR="00E66F86" w:rsidRPr="005B1C7D" w:rsidRDefault="00E66F86" w:rsidP="000115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eastAsia="Calibri" w:hAnsiTheme="majorBidi"/>
          <w:szCs w:val="20"/>
        </w:rPr>
      </w:pPr>
    </w:p>
    <w:tbl>
      <w:tblPr>
        <w:tblW w:w="93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05"/>
        <w:gridCol w:w="410"/>
        <w:gridCol w:w="1368"/>
        <w:gridCol w:w="410"/>
        <w:gridCol w:w="1368"/>
      </w:tblGrid>
      <w:tr w:rsidR="001B71DB" w:rsidRPr="00011503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NoSpacing"/>
              <w:rPr>
                <w:i/>
                <w:iCs/>
                <w:sz w:val="30"/>
                <w:szCs w:val="30"/>
              </w:rPr>
            </w:pPr>
            <w:r w:rsidRPr="000115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505" w:type="dxa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1150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410" w:type="dxa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15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15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1B71DB" w:rsidRPr="00011503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061" w:type="dxa"/>
            <w:gridSpan w:val="5"/>
            <w:shd w:val="clear" w:color="auto" w:fill="auto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highlight w:val="cyan"/>
              </w:rPr>
            </w:pPr>
            <w:r w:rsidRPr="0001150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01150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01150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1B71DB" w:rsidRPr="00011503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0115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D22F8" w:rsidRPr="00FD22F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115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FD22F8" w:rsidRPr="00FD22F8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05" w:type="dxa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</w:tr>
      <w:tr w:rsidR="001B71DB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11503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05" w:type="dxa"/>
            <w:vAlign w:val="bottom"/>
          </w:tcPr>
          <w:p w:rsidR="001B71DB" w:rsidRPr="00247A3F" w:rsidRDefault="001B71DB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0" w:type="dxa"/>
            <w:vAlign w:val="bottom"/>
          </w:tcPr>
          <w:p w:rsidR="001B71DB" w:rsidRPr="00247A3F" w:rsidRDefault="001B71DB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247A3F" w:rsidRDefault="00FD22F8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5</w:t>
            </w:r>
            <w:r w:rsidR="001B71DB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482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1B71DB" w:rsidRPr="00247A3F" w:rsidRDefault="001B71DB" w:rsidP="001B71DB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247A3F" w:rsidRDefault="00FD22F8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5</w:t>
            </w:r>
            <w:r w:rsidR="001B71DB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482</w:t>
            </w:r>
          </w:p>
        </w:tc>
      </w:tr>
      <w:tr w:rsidR="001B71DB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011503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5" w:type="dxa"/>
            <w:vAlign w:val="bottom"/>
          </w:tcPr>
          <w:p w:rsidR="001B71DB" w:rsidRPr="00247A3F" w:rsidRDefault="00FD22F8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21</w:t>
            </w:r>
            <w:r w:rsidR="001B71DB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410" w:type="dxa"/>
            <w:vAlign w:val="bottom"/>
          </w:tcPr>
          <w:p w:rsidR="001B71DB" w:rsidRPr="00247A3F" w:rsidRDefault="001B71DB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247A3F" w:rsidRDefault="00FD22F8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1B71DB" w:rsidRPr="00247A3F" w:rsidRDefault="001B71DB" w:rsidP="001B71DB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247A3F" w:rsidRDefault="00FD22F8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21</w:t>
            </w:r>
            <w:r w:rsidR="001B71DB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789</w:t>
            </w:r>
          </w:p>
        </w:tc>
      </w:tr>
      <w:tr w:rsidR="001B71DB" w:rsidRPr="00011503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11503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505" w:type="dxa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011503" w:rsidRDefault="001B71DB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</w:tr>
      <w:tr w:rsidR="001B71DB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11503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505" w:type="dxa"/>
            <w:vAlign w:val="bottom"/>
          </w:tcPr>
          <w:p w:rsidR="001B71DB" w:rsidRPr="00247A3F" w:rsidRDefault="001B71DB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0" w:type="dxa"/>
            <w:vAlign w:val="bottom"/>
          </w:tcPr>
          <w:p w:rsidR="001B71DB" w:rsidRPr="00247A3F" w:rsidRDefault="001B71DB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247A3F" w:rsidRDefault="001B71DB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143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1B71DB" w:rsidRPr="00247A3F" w:rsidRDefault="001B71DB" w:rsidP="001B71DB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247A3F" w:rsidRDefault="006F64D0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5</w:t>
            </w:r>
            <w:r w:rsidR="001B71DB">
              <w:rPr>
                <w:rFonts w:ascii="Angsana New" w:hAnsi="Angsana New"/>
                <w:sz w:val="30"/>
                <w:szCs w:val="30"/>
              </w:rPr>
              <w:t>,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143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71DB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01150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05" w:type="dxa"/>
            <w:vAlign w:val="bottom"/>
          </w:tcPr>
          <w:p w:rsidR="001B71DB" w:rsidRPr="00247A3F" w:rsidRDefault="001B71DB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0" w:type="dxa"/>
            <w:vAlign w:val="bottom"/>
          </w:tcPr>
          <w:p w:rsidR="001B71DB" w:rsidRPr="00247A3F" w:rsidRDefault="001B71DB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247A3F" w:rsidRDefault="001B71DB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690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1B71DB" w:rsidRPr="00247A3F" w:rsidRDefault="001B71DB" w:rsidP="001B71DB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247A3F" w:rsidRDefault="006F64D0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1</w:t>
            </w:r>
            <w:r w:rsidR="001B71DB">
              <w:rPr>
                <w:rFonts w:ascii="Angsana New" w:hAnsi="Angsana New"/>
                <w:sz w:val="30"/>
                <w:szCs w:val="30"/>
              </w:rPr>
              <w:t>,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690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71DB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1B71DB" w:rsidRPr="00011503" w:rsidRDefault="001B71DB" w:rsidP="001B71DB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247A3F">
              <w:rPr>
                <w:rFonts w:ascii="Angsana New" w:hAnsi="Angsana New"/>
                <w:sz w:val="30"/>
                <w:szCs w:val="30"/>
                <w:cs/>
              </w:rPr>
              <w:t>กำไรสะสมที่ยังไม่ได้จัดสรร</w:t>
            </w:r>
          </w:p>
        </w:tc>
        <w:tc>
          <w:tcPr>
            <w:tcW w:w="1505" w:type="dxa"/>
            <w:vAlign w:val="bottom"/>
          </w:tcPr>
          <w:p w:rsidR="001B71DB" w:rsidRPr="00247A3F" w:rsidRDefault="006F64D0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524</w:t>
            </w:r>
            <w:r w:rsidR="001B71DB">
              <w:rPr>
                <w:rFonts w:ascii="Angsana New" w:hAnsi="Angsana New"/>
                <w:sz w:val="30"/>
                <w:szCs w:val="30"/>
              </w:rPr>
              <w:t>,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031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vAlign w:val="bottom"/>
          </w:tcPr>
          <w:p w:rsidR="001B71DB" w:rsidRPr="00247A3F" w:rsidRDefault="001B71DB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247A3F" w:rsidRDefault="00FD22F8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1</w:t>
            </w:r>
            <w:r w:rsidR="001B71DB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081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1B71DB" w:rsidRPr="00247A3F" w:rsidRDefault="001B71DB" w:rsidP="001B71DB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B71DB" w:rsidRPr="00247A3F" w:rsidRDefault="006F64D0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522</w:t>
            </w:r>
            <w:r w:rsidR="001B71DB">
              <w:rPr>
                <w:rFonts w:ascii="Angsana New" w:hAnsi="Angsana New"/>
                <w:sz w:val="30"/>
                <w:szCs w:val="30"/>
              </w:rPr>
              <w:t>,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950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B1C7D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B1C7D" w:rsidRPr="005B1C7D" w:rsidRDefault="005B1C7D" w:rsidP="001B71DB">
            <w:pPr>
              <w:pStyle w:val="NoSpacing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05" w:type="dxa"/>
            <w:vAlign w:val="bottom"/>
          </w:tcPr>
          <w:p w:rsidR="005B1C7D" w:rsidRPr="005B1C7D" w:rsidRDefault="005B1C7D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</w:rPr>
            </w:pPr>
          </w:p>
        </w:tc>
        <w:tc>
          <w:tcPr>
            <w:tcW w:w="410" w:type="dxa"/>
            <w:vAlign w:val="bottom"/>
          </w:tcPr>
          <w:p w:rsidR="005B1C7D" w:rsidRPr="005B1C7D" w:rsidRDefault="005B1C7D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5B1C7D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5B1C7D" w:rsidRPr="005B1C7D" w:rsidRDefault="005B1C7D" w:rsidP="001B71DB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5B1C7D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</w:rPr>
            </w:pPr>
          </w:p>
        </w:tc>
      </w:tr>
      <w:tr w:rsidR="005B1C7D" w:rsidTr="005B1C7D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1C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D22F8" w:rsidRPr="00FD22F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5B1C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B1C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5B1C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FD22F8" w:rsidRPr="00FD22F8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05" w:type="dxa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" w:type="dxa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1C7D" w:rsidRPr="00247A3F" w:rsidTr="005B1C7D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5B1C7D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05" w:type="dxa"/>
            <w:vAlign w:val="bottom"/>
          </w:tcPr>
          <w:p w:rsidR="005B1C7D" w:rsidRPr="005B1C7D" w:rsidRDefault="005B1C7D" w:rsidP="005B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B1C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0" w:type="dxa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FD22F8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11</w:t>
            </w:r>
            <w:r w:rsidR="005B1C7D" w:rsidRPr="005B1C7D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FD22F8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11</w:t>
            </w:r>
            <w:r w:rsidR="005B1C7D" w:rsidRPr="005B1C7D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681</w:t>
            </w:r>
          </w:p>
        </w:tc>
      </w:tr>
      <w:tr w:rsidR="005B1C7D" w:rsidRPr="00247A3F" w:rsidTr="005B1C7D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5B1C7D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5" w:type="dxa"/>
            <w:vAlign w:val="bottom"/>
          </w:tcPr>
          <w:p w:rsidR="005B1C7D" w:rsidRPr="005B1C7D" w:rsidRDefault="00FD22F8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27</w:t>
            </w:r>
            <w:r w:rsidR="005B1C7D" w:rsidRPr="005B1C7D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551</w:t>
            </w:r>
          </w:p>
        </w:tc>
        <w:tc>
          <w:tcPr>
            <w:tcW w:w="410" w:type="dxa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FD22F8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FD22F8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27</w:t>
            </w:r>
            <w:r w:rsidR="005B1C7D" w:rsidRPr="005B1C7D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658</w:t>
            </w:r>
          </w:p>
        </w:tc>
      </w:tr>
      <w:tr w:rsidR="005B1C7D" w:rsidTr="005B1C7D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B1C7D" w:rsidRPr="005B1C7D" w:rsidRDefault="005B1C7D" w:rsidP="005B1C7D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5B1C7D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505" w:type="dxa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" w:type="dxa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1C7D" w:rsidRPr="00247A3F" w:rsidTr="005B1C7D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5B1C7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B1C7D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505" w:type="dxa"/>
            <w:vAlign w:val="bottom"/>
          </w:tcPr>
          <w:p w:rsidR="005B1C7D" w:rsidRPr="005B1C7D" w:rsidRDefault="005B1C7D" w:rsidP="005B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B1C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0" w:type="dxa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B1C7D">
              <w:rPr>
                <w:rFonts w:ascii="Angsana New" w:hAnsi="Angsana New"/>
                <w:sz w:val="30"/>
                <w:szCs w:val="30"/>
              </w:rPr>
              <w:t>(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4</w:t>
            </w:r>
            <w:r w:rsidRPr="005B1C7D">
              <w:rPr>
                <w:rFonts w:ascii="Angsana New" w:hAnsi="Angsana New"/>
                <w:sz w:val="30"/>
                <w:szCs w:val="30"/>
              </w:rPr>
              <w:t>,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334</w:t>
            </w:r>
            <w:r w:rsidRPr="005B1C7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B1C7D">
              <w:rPr>
                <w:rFonts w:ascii="Angsana New" w:hAnsi="Angsana New"/>
                <w:sz w:val="30"/>
                <w:szCs w:val="30"/>
              </w:rPr>
              <w:t>(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4</w:t>
            </w:r>
            <w:r w:rsidRPr="005B1C7D">
              <w:rPr>
                <w:rFonts w:ascii="Angsana New" w:hAnsi="Angsana New"/>
                <w:sz w:val="30"/>
                <w:szCs w:val="30"/>
              </w:rPr>
              <w:t>,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334</w:t>
            </w:r>
            <w:r w:rsidRPr="005B1C7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B1C7D" w:rsidRPr="00247A3F" w:rsidTr="005B1C7D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5B1C7D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05" w:type="dxa"/>
            <w:vAlign w:val="bottom"/>
          </w:tcPr>
          <w:p w:rsidR="005B1C7D" w:rsidRPr="005B1C7D" w:rsidRDefault="005B1C7D" w:rsidP="005B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B1C7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0" w:type="dxa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5B1C7D" w:rsidP="005B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B1C7D">
              <w:rPr>
                <w:rFonts w:ascii="Angsana New" w:hAnsi="Angsana New"/>
                <w:sz w:val="30"/>
                <w:szCs w:val="30"/>
              </w:rPr>
              <w:t>(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7</w:t>
            </w:r>
            <w:r w:rsidRPr="005B1C7D">
              <w:rPr>
                <w:rFonts w:ascii="Angsana New" w:hAnsi="Angsana New"/>
                <w:sz w:val="30"/>
                <w:szCs w:val="30"/>
              </w:rPr>
              <w:t>,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882</w:t>
            </w:r>
            <w:r w:rsidRPr="005B1C7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B1C7D">
              <w:rPr>
                <w:rFonts w:ascii="Angsana New" w:hAnsi="Angsana New"/>
                <w:sz w:val="30"/>
                <w:szCs w:val="30"/>
              </w:rPr>
              <w:t>(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7</w:t>
            </w:r>
            <w:r w:rsidRPr="005B1C7D">
              <w:rPr>
                <w:rFonts w:ascii="Angsana New" w:hAnsi="Angsana New"/>
                <w:sz w:val="30"/>
                <w:szCs w:val="30"/>
              </w:rPr>
              <w:t>,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882</w:t>
            </w:r>
            <w:r w:rsidRPr="005B1C7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B1C7D" w:rsidRPr="00247A3F" w:rsidTr="005B1C7D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5B1C7D">
              <w:rPr>
                <w:rFonts w:ascii="Angsana New" w:hAnsi="Angsana New"/>
                <w:sz w:val="30"/>
                <w:szCs w:val="30"/>
                <w:cs/>
              </w:rPr>
              <w:t>กำไรสะสมที่ยังไม่ได้จัดสรร</w:t>
            </w:r>
          </w:p>
        </w:tc>
        <w:tc>
          <w:tcPr>
            <w:tcW w:w="1505" w:type="dxa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B1C7D">
              <w:rPr>
                <w:rFonts w:ascii="Angsana New" w:hAnsi="Angsana New"/>
                <w:sz w:val="30"/>
                <w:szCs w:val="30"/>
              </w:rPr>
              <w:t>(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570</w:t>
            </w:r>
            <w:r w:rsidRPr="005B1C7D">
              <w:rPr>
                <w:rFonts w:ascii="Angsana New" w:hAnsi="Angsana New"/>
                <w:sz w:val="30"/>
                <w:szCs w:val="30"/>
              </w:rPr>
              <w:t>,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238</w:t>
            </w:r>
            <w:r w:rsidRPr="005B1C7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FD22F8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5B1C7D" w:rsidRPr="005B1C7D" w:rsidRDefault="005B1C7D" w:rsidP="00271CB6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B1C7D" w:rsidRPr="005B1C7D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5B1C7D">
              <w:rPr>
                <w:rFonts w:ascii="Angsana New" w:hAnsi="Angsana New"/>
                <w:sz w:val="30"/>
                <w:szCs w:val="30"/>
              </w:rPr>
              <w:t>(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569</w:t>
            </w:r>
            <w:r w:rsidRPr="005B1C7D">
              <w:rPr>
                <w:rFonts w:ascii="Angsana New" w:hAnsi="Angsana New"/>
                <w:sz w:val="30"/>
                <w:szCs w:val="30"/>
              </w:rPr>
              <w:t>,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810</w:t>
            </w:r>
            <w:r w:rsidRPr="005B1C7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1B71DB" w:rsidRDefault="001B71DB" w:rsidP="0001150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hanging="360"/>
        <w:jc w:val="thaiDistribute"/>
        <w:rPr>
          <w:rFonts w:asciiTheme="majorBidi" w:eastAsia="Calibri" w:hAnsiTheme="majorBidi"/>
          <w:sz w:val="30"/>
          <w:szCs w:val="30"/>
        </w:rPr>
      </w:pPr>
    </w:p>
    <w:tbl>
      <w:tblPr>
        <w:tblW w:w="93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05"/>
        <w:gridCol w:w="410"/>
        <w:gridCol w:w="1368"/>
        <w:gridCol w:w="410"/>
        <w:gridCol w:w="1368"/>
      </w:tblGrid>
      <w:tr w:rsidR="000972AC" w:rsidRPr="00011503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0972AC" w:rsidRPr="00011503" w:rsidRDefault="000972AC" w:rsidP="001B71DB">
            <w:pPr>
              <w:pStyle w:val="NoSpacing"/>
              <w:rPr>
                <w:i/>
                <w:iCs/>
                <w:sz w:val="30"/>
                <w:szCs w:val="30"/>
                <w:cs/>
              </w:rPr>
            </w:pPr>
            <w:r w:rsidRPr="000115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1505" w:type="dxa"/>
            <w:vAlign w:val="bottom"/>
          </w:tcPr>
          <w:p w:rsidR="000972AC" w:rsidRPr="00011503" w:rsidRDefault="000972AC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1150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410" w:type="dxa"/>
            <w:vAlign w:val="bottom"/>
          </w:tcPr>
          <w:p w:rsidR="000972AC" w:rsidRPr="00011503" w:rsidRDefault="000972AC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972AC" w:rsidRPr="00011503" w:rsidRDefault="000972AC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15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0972AC" w:rsidRPr="00011503" w:rsidRDefault="000972AC" w:rsidP="001B71DB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972AC" w:rsidRPr="00011503" w:rsidRDefault="000972AC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0972AC" w:rsidRPr="00011503" w:rsidRDefault="000972AC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15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0972AC" w:rsidRPr="00011503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0972AC" w:rsidRPr="00011503" w:rsidRDefault="000972AC" w:rsidP="001B71DB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061" w:type="dxa"/>
            <w:gridSpan w:val="5"/>
            <w:shd w:val="clear" w:color="auto" w:fill="auto"/>
            <w:vAlign w:val="bottom"/>
          </w:tcPr>
          <w:p w:rsidR="000972AC" w:rsidRPr="00011503" w:rsidRDefault="000972AC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highlight w:val="cyan"/>
              </w:rPr>
            </w:pPr>
            <w:r w:rsidRPr="0001150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01150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01150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0972AC" w:rsidRPr="00011503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0972AC" w:rsidRPr="00011503" w:rsidRDefault="000972AC" w:rsidP="001B71DB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097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FD22F8" w:rsidRPr="00FD22F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FD22F8" w:rsidRPr="00FD22F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05" w:type="dxa"/>
            <w:vAlign w:val="bottom"/>
          </w:tcPr>
          <w:p w:rsidR="000972AC" w:rsidRPr="00011503" w:rsidRDefault="000972AC" w:rsidP="001B71DB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vAlign w:val="bottom"/>
          </w:tcPr>
          <w:p w:rsidR="000972AC" w:rsidRPr="00011503" w:rsidRDefault="000972AC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972AC" w:rsidRPr="00011503" w:rsidRDefault="000972AC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0972AC" w:rsidRPr="00011503" w:rsidRDefault="000972AC" w:rsidP="001B71DB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972AC" w:rsidRPr="00011503" w:rsidRDefault="000972AC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</w:tr>
      <w:tr w:rsidR="000972AC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0972AC" w:rsidRPr="00011503" w:rsidRDefault="000972AC" w:rsidP="000972AC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972AC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05" w:type="dxa"/>
            <w:vAlign w:val="bottom"/>
          </w:tcPr>
          <w:p w:rsidR="000972AC" w:rsidRPr="00247A3F" w:rsidRDefault="00FD22F8" w:rsidP="000E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1</w:t>
            </w:r>
            <w:r w:rsidR="000E3B21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624</w:t>
            </w:r>
            <w:r w:rsidR="000E3B21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740</w:t>
            </w:r>
          </w:p>
        </w:tc>
        <w:tc>
          <w:tcPr>
            <w:tcW w:w="410" w:type="dxa"/>
            <w:vAlign w:val="bottom"/>
          </w:tcPr>
          <w:p w:rsidR="000972AC" w:rsidRPr="00247A3F" w:rsidRDefault="000972AC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972AC" w:rsidRPr="00247A3F" w:rsidRDefault="000E3B21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0972AC" w:rsidRPr="00247A3F" w:rsidRDefault="000972AC" w:rsidP="001B71DB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972AC" w:rsidRPr="00247A3F" w:rsidRDefault="00FD22F8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1</w:t>
            </w:r>
            <w:r w:rsidR="008B245C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624</w:t>
            </w:r>
            <w:r w:rsidR="008B245C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660</w:t>
            </w:r>
          </w:p>
        </w:tc>
      </w:tr>
      <w:tr w:rsidR="000972AC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0972AC" w:rsidRPr="00011503" w:rsidRDefault="000972AC" w:rsidP="001B71DB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972AC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05" w:type="dxa"/>
            <w:vAlign w:val="bottom"/>
          </w:tcPr>
          <w:p w:rsidR="000972AC" w:rsidRDefault="00FD22F8" w:rsidP="000E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36</w:t>
            </w:r>
            <w:r w:rsidR="000E3B21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410" w:type="dxa"/>
            <w:vAlign w:val="bottom"/>
          </w:tcPr>
          <w:p w:rsidR="000972AC" w:rsidRPr="00247A3F" w:rsidRDefault="000972AC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972AC" w:rsidRDefault="00FD22F8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0972AC" w:rsidRPr="00247A3F" w:rsidRDefault="000972AC" w:rsidP="001B71DB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972AC" w:rsidRDefault="00FD22F8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36</w:t>
            </w:r>
            <w:r w:rsidR="008B245C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322</w:t>
            </w:r>
          </w:p>
        </w:tc>
      </w:tr>
      <w:tr w:rsidR="000972AC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0972AC" w:rsidRPr="00011503" w:rsidRDefault="000972AC" w:rsidP="001B71DB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  <w:r w:rsidRPr="000972A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05" w:type="dxa"/>
            <w:vAlign w:val="bottom"/>
          </w:tcPr>
          <w:p w:rsidR="000972AC" w:rsidRPr="00247A3F" w:rsidRDefault="00FD22F8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30</w:t>
            </w:r>
            <w:r w:rsidR="000E3B21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410" w:type="dxa"/>
            <w:vAlign w:val="bottom"/>
          </w:tcPr>
          <w:p w:rsidR="000972AC" w:rsidRPr="00247A3F" w:rsidRDefault="000972AC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972AC" w:rsidRPr="00247A3F" w:rsidRDefault="00FD22F8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0972AC" w:rsidRPr="00247A3F" w:rsidRDefault="000972AC" w:rsidP="001B71DB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972AC" w:rsidRPr="00247A3F" w:rsidRDefault="00FD22F8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30</w:t>
            </w:r>
            <w:r w:rsidR="008B245C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192</w:t>
            </w:r>
          </w:p>
        </w:tc>
      </w:tr>
      <w:tr w:rsidR="000E3B21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0E3B21" w:rsidRPr="000972AC" w:rsidRDefault="000E3B21" w:rsidP="001B71DB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972AC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05" w:type="dxa"/>
            <w:vAlign w:val="bottom"/>
          </w:tcPr>
          <w:p w:rsidR="000E3B21" w:rsidRDefault="00FD22F8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</w:t>
            </w:r>
            <w:r w:rsidR="000E3B21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786</w:t>
            </w:r>
          </w:p>
        </w:tc>
        <w:tc>
          <w:tcPr>
            <w:tcW w:w="410" w:type="dxa"/>
            <w:vAlign w:val="bottom"/>
          </w:tcPr>
          <w:p w:rsidR="000E3B21" w:rsidRPr="00247A3F" w:rsidRDefault="000E3B21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E3B21" w:rsidRDefault="00FD22F8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0E3B21" w:rsidRPr="00247A3F" w:rsidRDefault="000E3B21" w:rsidP="001B71DB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E3B21" w:rsidRDefault="00FD22F8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</w:t>
            </w:r>
            <w:r w:rsidR="008B245C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869</w:t>
            </w:r>
          </w:p>
        </w:tc>
      </w:tr>
      <w:tr w:rsidR="000972AC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0972AC" w:rsidRPr="000972AC" w:rsidRDefault="000E3B21" w:rsidP="001B71DB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E3B21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:rsidR="000972AC" w:rsidRDefault="00FD22F8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12</w:t>
            </w:r>
            <w:r w:rsidR="000E3B21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410" w:type="dxa"/>
            <w:vAlign w:val="bottom"/>
          </w:tcPr>
          <w:p w:rsidR="000972AC" w:rsidRPr="00247A3F" w:rsidRDefault="000972AC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72AC" w:rsidRDefault="000E3B21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0972AC" w:rsidRPr="00247A3F" w:rsidRDefault="000972AC" w:rsidP="001B71DB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972AC" w:rsidRDefault="00FD22F8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12</w:t>
            </w:r>
            <w:r w:rsidR="008B245C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950</w:t>
            </w:r>
          </w:p>
        </w:tc>
      </w:tr>
      <w:tr w:rsidR="000972AC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0972AC" w:rsidRPr="000972AC" w:rsidRDefault="000972AC" w:rsidP="001B71DB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7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972AC" w:rsidRPr="000E3B21" w:rsidRDefault="00FD22F8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 w:rsidR="000E3B21" w:rsidRPr="000E3B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809</w:t>
            </w:r>
          </w:p>
        </w:tc>
        <w:tc>
          <w:tcPr>
            <w:tcW w:w="410" w:type="dxa"/>
            <w:vAlign w:val="bottom"/>
          </w:tcPr>
          <w:p w:rsidR="000972AC" w:rsidRPr="000E3B21" w:rsidRDefault="000972AC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72AC" w:rsidRPr="000E3B21" w:rsidRDefault="00FD22F8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0972AC" w:rsidRPr="000E3B21" w:rsidRDefault="000972AC" w:rsidP="001B71DB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972AC" w:rsidRPr="000E3B21" w:rsidRDefault="00FD22F8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  <w:r w:rsidR="008B245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776</w:t>
            </w:r>
          </w:p>
        </w:tc>
      </w:tr>
      <w:tr w:rsidR="000972AC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0972AC" w:rsidRPr="000972AC" w:rsidRDefault="000972AC" w:rsidP="001B71DB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5" w:type="dxa"/>
            <w:tcBorders>
              <w:top w:val="double" w:sz="4" w:space="0" w:color="auto"/>
            </w:tcBorders>
            <w:vAlign w:val="bottom"/>
          </w:tcPr>
          <w:p w:rsidR="000972AC" w:rsidRDefault="000972AC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" w:type="dxa"/>
            <w:vAlign w:val="bottom"/>
          </w:tcPr>
          <w:p w:rsidR="000972AC" w:rsidRPr="00247A3F" w:rsidRDefault="000972AC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972AC" w:rsidRDefault="000972AC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0972AC" w:rsidRPr="00247A3F" w:rsidRDefault="000972AC" w:rsidP="001B71DB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972AC" w:rsidRDefault="000972AC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72AC" w:rsidRPr="00247A3F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0972AC" w:rsidRPr="000972AC" w:rsidRDefault="000972AC" w:rsidP="001B71DB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972AC">
              <w:rPr>
                <w:rFonts w:ascii="Angsana New" w:hAnsi="Angsana New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0972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05" w:type="dxa"/>
            <w:tcBorders>
              <w:bottom w:val="double" w:sz="4" w:space="0" w:color="auto"/>
            </w:tcBorders>
            <w:vAlign w:val="bottom"/>
          </w:tcPr>
          <w:p w:rsidR="000972AC" w:rsidRPr="008B245C" w:rsidRDefault="00FD22F8" w:rsidP="008B2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B245C" w:rsidRPr="008B245C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410" w:type="dxa"/>
            <w:vAlign w:val="bottom"/>
          </w:tcPr>
          <w:p w:rsidR="000972AC" w:rsidRPr="008B245C" w:rsidRDefault="000972AC" w:rsidP="001B7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972AC" w:rsidRPr="008B245C" w:rsidRDefault="008B245C" w:rsidP="008B2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245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0972AC" w:rsidRPr="008B245C" w:rsidRDefault="000972AC" w:rsidP="001B71DB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972AC" w:rsidRPr="008B245C" w:rsidRDefault="00FD22F8" w:rsidP="008B2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B245C" w:rsidRPr="008B245C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08</w:t>
            </w:r>
          </w:p>
        </w:tc>
      </w:tr>
    </w:tbl>
    <w:p w:rsidR="000972AC" w:rsidRDefault="000972AC" w:rsidP="003E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505"/>
        <w:gridCol w:w="410"/>
        <w:gridCol w:w="1368"/>
        <w:gridCol w:w="410"/>
        <w:gridCol w:w="1368"/>
      </w:tblGrid>
      <w:tr w:rsidR="00CD2DBE" w:rsidRPr="00011503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CD2DBE" w:rsidRPr="00011503" w:rsidRDefault="00CD2DBE" w:rsidP="001B71DB">
            <w:pPr>
              <w:pStyle w:val="NoSpacing"/>
              <w:rPr>
                <w:i/>
                <w:iCs/>
                <w:sz w:val="30"/>
                <w:szCs w:val="30"/>
                <w:cs/>
              </w:rPr>
            </w:pPr>
            <w:r w:rsidRPr="000115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505" w:type="dxa"/>
            <w:vAlign w:val="bottom"/>
          </w:tcPr>
          <w:p w:rsidR="00CD2DBE" w:rsidRPr="00011503" w:rsidRDefault="00CD2DBE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1150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ตามที่รายงานในงวดก่อน</w:t>
            </w:r>
          </w:p>
        </w:tc>
        <w:tc>
          <w:tcPr>
            <w:tcW w:w="410" w:type="dxa"/>
            <w:vAlign w:val="bottom"/>
          </w:tcPr>
          <w:p w:rsidR="00CD2DBE" w:rsidRPr="00011503" w:rsidRDefault="00CD2DBE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D2DBE" w:rsidRPr="00011503" w:rsidRDefault="00CD2DBE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15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CD2DBE" w:rsidRPr="00011503" w:rsidRDefault="00CD2DBE" w:rsidP="001B71DB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D2DBE" w:rsidRPr="00011503" w:rsidRDefault="00CD2DBE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:rsidR="00CD2DBE" w:rsidRPr="00011503" w:rsidRDefault="00CD2DBE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1150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CD2DBE" w:rsidRPr="00011503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CD2DBE" w:rsidRPr="00011503" w:rsidRDefault="00CD2DBE" w:rsidP="001B71DB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5061" w:type="dxa"/>
            <w:gridSpan w:val="5"/>
            <w:shd w:val="clear" w:color="auto" w:fill="auto"/>
            <w:vAlign w:val="bottom"/>
          </w:tcPr>
          <w:p w:rsidR="00CD2DBE" w:rsidRPr="00011503" w:rsidRDefault="00CD2DBE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highlight w:val="cyan"/>
              </w:rPr>
            </w:pPr>
            <w:r w:rsidRPr="0001150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01150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01150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CD2DBE" w:rsidRPr="00011503" w:rsidTr="00987EE0">
        <w:trPr>
          <w:tblHeader/>
        </w:trPr>
        <w:tc>
          <w:tcPr>
            <w:tcW w:w="4320" w:type="dxa"/>
            <w:shd w:val="clear" w:color="auto" w:fill="auto"/>
            <w:vAlign w:val="bottom"/>
          </w:tcPr>
          <w:p w:rsidR="00CD2DBE" w:rsidRPr="00011503" w:rsidRDefault="00CD2DBE" w:rsidP="001B71DB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097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FD22F8" w:rsidRPr="00FD22F8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FD22F8" w:rsidRPr="00FD22F8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05" w:type="dxa"/>
            <w:vAlign w:val="bottom"/>
          </w:tcPr>
          <w:p w:rsidR="00CD2DBE" w:rsidRPr="00011503" w:rsidRDefault="00CD2DBE" w:rsidP="001B71DB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vAlign w:val="bottom"/>
          </w:tcPr>
          <w:p w:rsidR="00CD2DBE" w:rsidRPr="00011503" w:rsidRDefault="00CD2DBE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D2DBE" w:rsidRPr="00011503" w:rsidRDefault="00CD2DBE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  <w:cs/>
              </w:rPr>
            </w:pPr>
          </w:p>
        </w:tc>
        <w:tc>
          <w:tcPr>
            <w:tcW w:w="410" w:type="dxa"/>
            <w:shd w:val="clear" w:color="auto" w:fill="auto"/>
            <w:vAlign w:val="bottom"/>
          </w:tcPr>
          <w:p w:rsidR="00CD2DBE" w:rsidRPr="00011503" w:rsidRDefault="00CD2DBE" w:rsidP="001B71DB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b w:val="0"/>
                <w:bCs w:val="0"/>
                <w:color w:val="000000"/>
                <w:sz w:val="30"/>
                <w:szCs w:val="30"/>
                <w:highlight w:val="cyan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D2DBE" w:rsidRPr="00011503" w:rsidRDefault="00CD2DBE" w:rsidP="001B71DB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highlight w:val="cyan"/>
              </w:rPr>
            </w:pPr>
          </w:p>
        </w:tc>
      </w:tr>
      <w:tr w:rsidR="00CD2DBE" w:rsidRPr="00247A3F" w:rsidTr="00987EE0">
        <w:trPr>
          <w:tblHeader/>
        </w:trPr>
        <w:tc>
          <w:tcPr>
            <w:tcW w:w="4320" w:type="dxa"/>
            <w:shd w:val="clear" w:color="auto" w:fill="auto"/>
          </w:tcPr>
          <w:p w:rsidR="00CD2DBE" w:rsidRPr="00CD2DBE" w:rsidRDefault="00CD2DBE" w:rsidP="00CD2DBE">
            <w:pPr>
              <w:rPr>
                <w:sz w:val="30"/>
                <w:szCs w:val="30"/>
              </w:rPr>
            </w:pPr>
            <w:r w:rsidRPr="00CD2DBE">
              <w:rPr>
                <w:sz w:val="30"/>
                <w:szCs w:val="30"/>
                <w:cs/>
              </w:rPr>
              <w:t>กระแสเงินสด</w:t>
            </w:r>
            <w:r>
              <w:rPr>
                <w:rFonts w:hint="cs"/>
                <w:sz w:val="30"/>
                <w:szCs w:val="30"/>
                <w:cs/>
              </w:rPr>
              <w:t>ใช้ไปใน</w:t>
            </w:r>
            <w:r w:rsidRPr="00CD2DBE">
              <w:rPr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505" w:type="dxa"/>
            <w:vAlign w:val="bottom"/>
          </w:tcPr>
          <w:p w:rsidR="00CD2DBE" w:rsidRPr="00247A3F" w:rsidRDefault="00CD2DBE" w:rsidP="00CD2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280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vAlign w:val="bottom"/>
          </w:tcPr>
          <w:p w:rsidR="00CD2DBE" w:rsidRPr="00247A3F" w:rsidRDefault="00CD2DBE" w:rsidP="00CD2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D2DBE" w:rsidRPr="00247A3F" w:rsidRDefault="00FD22F8" w:rsidP="00CD2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1</w:t>
            </w:r>
            <w:r w:rsidR="00CD2DBE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CD2DBE" w:rsidRPr="00247A3F" w:rsidRDefault="00CD2DBE" w:rsidP="00CD2DBE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D2DBE" w:rsidRPr="00247A3F" w:rsidRDefault="00CD2DBE" w:rsidP="00CD2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717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D2DBE" w:rsidTr="00987EE0">
        <w:trPr>
          <w:tblHeader/>
        </w:trPr>
        <w:tc>
          <w:tcPr>
            <w:tcW w:w="4320" w:type="dxa"/>
            <w:shd w:val="clear" w:color="auto" w:fill="auto"/>
          </w:tcPr>
          <w:p w:rsidR="00CD2DBE" w:rsidRPr="00CD2DBE" w:rsidRDefault="00CD2DBE" w:rsidP="00CD2DBE">
            <w:pPr>
              <w:rPr>
                <w:sz w:val="30"/>
                <w:szCs w:val="30"/>
              </w:rPr>
            </w:pPr>
            <w:r w:rsidRPr="00CD2DBE">
              <w:rPr>
                <w:sz w:val="30"/>
                <w:szCs w:val="30"/>
                <w:cs/>
              </w:rPr>
              <w:t>กระแสเงินสด</w:t>
            </w:r>
            <w:r>
              <w:rPr>
                <w:rFonts w:hint="cs"/>
                <w:sz w:val="30"/>
                <w:szCs w:val="30"/>
                <w:cs/>
              </w:rPr>
              <w:t>ใช้ไปใน</w:t>
            </w:r>
            <w:r w:rsidRPr="00CD2DBE">
              <w:rPr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505" w:type="dxa"/>
            <w:vAlign w:val="bottom"/>
          </w:tcPr>
          <w:p w:rsidR="00CD2DBE" w:rsidRDefault="00CD2DBE" w:rsidP="00CD2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265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vAlign w:val="bottom"/>
          </w:tcPr>
          <w:p w:rsidR="00CD2DBE" w:rsidRPr="00247A3F" w:rsidRDefault="00CD2DBE" w:rsidP="00CD2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D2DBE" w:rsidRDefault="00CD2DBE" w:rsidP="00CD2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CD2DBE" w:rsidRPr="00247A3F" w:rsidRDefault="00CD2DBE" w:rsidP="00CD2DBE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D2DBE" w:rsidRDefault="00CD2DBE" w:rsidP="00CD2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265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D2DBE" w:rsidRPr="00247A3F" w:rsidTr="00987EE0">
        <w:trPr>
          <w:tblHeader/>
        </w:trPr>
        <w:tc>
          <w:tcPr>
            <w:tcW w:w="4320" w:type="dxa"/>
            <w:shd w:val="clear" w:color="auto" w:fill="auto"/>
          </w:tcPr>
          <w:p w:rsidR="00CD2DBE" w:rsidRPr="00CD2DBE" w:rsidRDefault="00CD2DBE" w:rsidP="00CD2DBE">
            <w:pPr>
              <w:rPr>
                <w:sz w:val="30"/>
                <w:szCs w:val="30"/>
              </w:rPr>
            </w:pPr>
            <w:r w:rsidRPr="00CD2DBE">
              <w:rPr>
                <w:sz w:val="30"/>
                <w:szCs w:val="30"/>
                <w:cs/>
              </w:rPr>
              <w:t>กระแสเงินสด</w:t>
            </w:r>
            <w:r w:rsidR="00FD22F8">
              <w:rPr>
                <w:rFonts w:hint="cs"/>
                <w:sz w:val="30"/>
                <w:szCs w:val="30"/>
                <w:cs/>
              </w:rPr>
              <w:t>ได้มา</w:t>
            </w:r>
            <w:r w:rsidRPr="00CD2DBE">
              <w:rPr>
                <w:sz w:val="30"/>
                <w:szCs w:val="30"/>
                <w:cs/>
              </w:rPr>
              <w:t>จากกิจกรรมจัดหาเงิน</w:t>
            </w:r>
          </w:p>
        </w:tc>
        <w:tc>
          <w:tcPr>
            <w:tcW w:w="1505" w:type="dxa"/>
            <w:vAlign w:val="bottom"/>
          </w:tcPr>
          <w:p w:rsidR="00CD2DBE" w:rsidRPr="00247A3F" w:rsidRDefault="00FD22F8" w:rsidP="00CD2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101</w:t>
            </w:r>
            <w:r w:rsidR="00CD2DBE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091</w:t>
            </w:r>
          </w:p>
        </w:tc>
        <w:tc>
          <w:tcPr>
            <w:tcW w:w="410" w:type="dxa"/>
            <w:vAlign w:val="bottom"/>
          </w:tcPr>
          <w:p w:rsidR="00CD2DBE" w:rsidRPr="00247A3F" w:rsidRDefault="00CD2DBE" w:rsidP="00CD2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D2DBE" w:rsidRPr="00247A3F" w:rsidRDefault="00CD2DBE" w:rsidP="00CD2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1</w:t>
            </w:r>
            <w:r w:rsidR="00D0686C">
              <w:rPr>
                <w:rFonts w:ascii="Angsana New" w:hAnsi="Angsana New"/>
                <w:sz w:val="30"/>
                <w:szCs w:val="30"/>
              </w:rPr>
              <w:t>,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563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410" w:type="dxa"/>
            <w:shd w:val="clear" w:color="auto" w:fill="auto"/>
            <w:vAlign w:val="bottom"/>
          </w:tcPr>
          <w:p w:rsidR="00CD2DBE" w:rsidRPr="00247A3F" w:rsidRDefault="00CD2DBE" w:rsidP="00CD2DBE">
            <w:pPr>
              <w:pStyle w:val="Heading1"/>
              <w:numPr>
                <w:ilvl w:val="0"/>
                <w:numId w:val="0"/>
              </w:numPr>
              <w:tabs>
                <w:tab w:val="decimal" w:pos="882"/>
              </w:tabs>
              <w:spacing w:line="240" w:lineRule="auto"/>
              <w:ind w:left="-108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  <w:u w:val="none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D2DBE" w:rsidRPr="00247A3F" w:rsidRDefault="00FD22F8" w:rsidP="00CD2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99</w:t>
            </w:r>
            <w:r w:rsidR="00CD2DBE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528</w:t>
            </w:r>
          </w:p>
        </w:tc>
      </w:tr>
    </w:tbl>
    <w:p w:rsidR="008F0261" w:rsidRDefault="008F0261" w:rsidP="00D97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:rsidR="003E4AA9" w:rsidRPr="005C4617" w:rsidRDefault="003E4AA9" w:rsidP="00D97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D97CC7">
        <w:rPr>
          <w:rFonts w:ascii="Angsana New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D97CC7">
        <w:rPr>
          <w:rFonts w:ascii="Angsana New" w:hAnsi="Angsana New" w:hint="cs"/>
          <w:sz w:val="30"/>
          <w:szCs w:val="30"/>
          <w:cs/>
        </w:rPr>
        <w:t>แสดง</w:t>
      </w:r>
      <w:r w:rsidRPr="00D97CC7">
        <w:rPr>
          <w:rFonts w:ascii="Angsana New" w:hAnsi="Angsana New"/>
          <w:sz w:val="30"/>
          <w:szCs w:val="30"/>
          <w:cs/>
        </w:rPr>
        <w:t>เป็นส่วนหนึ่งของส่วนงาน</w:t>
      </w:r>
      <w:r w:rsidR="00011503" w:rsidRPr="00D97CC7">
        <w:rPr>
          <w:rFonts w:ascii="Angsana New" w:hAnsi="Angsana New" w:hint="cs"/>
          <w:sz w:val="30"/>
          <w:szCs w:val="30"/>
          <w:cs/>
        </w:rPr>
        <w:t>ผลิตท่อทองแดงไร้ตะเข็บ</w:t>
      </w:r>
    </w:p>
    <w:p w:rsidR="00E66F86" w:rsidRPr="00D0686C" w:rsidRDefault="00E66F86" w:rsidP="00861640">
      <w:pPr>
        <w:pStyle w:val="FSBlank"/>
        <w:ind w:left="0"/>
        <w:rPr>
          <w:sz w:val="28"/>
          <w:szCs w:val="28"/>
        </w:rPr>
      </w:pPr>
    </w:p>
    <w:p w:rsidR="00842F07" w:rsidRPr="00B62EDB" w:rsidRDefault="001B47C1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B62EDB">
        <w:rPr>
          <w:rFonts w:ascii="Angsana New" w:hAnsi="Angsana New"/>
          <w:b/>
          <w:bCs/>
          <w:sz w:val="30"/>
          <w:szCs w:val="30"/>
          <w:cs/>
        </w:rPr>
        <w:t>บุคคล</w:t>
      </w:r>
      <w:r w:rsidRPr="00B62EDB">
        <w:rPr>
          <w:rFonts w:ascii="Angsana New" w:hAnsi="Angsana New"/>
          <w:b/>
          <w:bCs/>
          <w:sz w:val="30"/>
          <w:szCs w:val="30"/>
          <w:cs/>
          <w:lang w:val="th-TH"/>
        </w:rPr>
        <w:t>หรือกิจการที่เกี่ยวข้องกัน</w:t>
      </w:r>
    </w:p>
    <w:p w:rsidR="00842F07" w:rsidRPr="00D0686C" w:rsidRDefault="00842F07" w:rsidP="00467021">
      <w:pPr>
        <w:pStyle w:val="FSBlank"/>
        <w:rPr>
          <w:sz w:val="28"/>
          <w:szCs w:val="28"/>
        </w:rPr>
      </w:pPr>
    </w:p>
    <w:p w:rsidR="00D0686C" w:rsidRPr="0061466F" w:rsidRDefault="00D0686C" w:rsidP="00D0686C">
      <w:pPr>
        <w:pStyle w:val="FSContent"/>
      </w:pPr>
      <w:r w:rsidRPr="0061466F">
        <w:rPr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D0686C" w:rsidRPr="00D0686C" w:rsidRDefault="00D0686C" w:rsidP="00D0686C">
      <w:pPr>
        <w:pStyle w:val="FSBlank"/>
        <w:spacing w:line="240" w:lineRule="auto"/>
        <w:rPr>
          <w:sz w:val="28"/>
          <w:szCs w:val="28"/>
        </w:rPr>
      </w:pPr>
    </w:p>
    <w:tbl>
      <w:tblPr>
        <w:tblW w:w="9540" w:type="dxa"/>
        <w:tblInd w:w="558" w:type="dxa"/>
        <w:tblLook w:val="0000" w:firstRow="0" w:lastRow="0" w:firstColumn="0" w:lastColumn="0" w:noHBand="0" w:noVBand="0"/>
      </w:tblPr>
      <w:tblGrid>
        <w:gridCol w:w="5670"/>
        <w:gridCol w:w="3870"/>
      </w:tblGrid>
      <w:tr w:rsidR="00D0686C" w:rsidRPr="0061466F" w:rsidTr="005B1C7D">
        <w:trPr>
          <w:tblHeader/>
        </w:trPr>
        <w:tc>
          <w:tcPr>
            <w:tcW w:w="5670" w:type="dxa"/>
          </w:tcPr>
          <w:p w:rsidR="00D0686C" w:rsidRPr="0061466F" w:rsidRDefault="00D0686C" w:rsidP="00271CB6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870" w:type="dxa"/>
          </w:tcPr>
          <w:p w:rsidR="00D0686C" w:rsidRPr="0061466F" w:rsidRDefault="00D0686C" w:rsidP="00271CB6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46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D0686C" w:rsidRPr="0061466F" w:rsidTr="00271CB6">
        <w:tc>
          <w:tcPr>
            <w:tcW w:w="5670" w:type="dxa"/>
          </w:tcPr>
          <w:p w:rsidR="00D0686C" w:rsidRPr="0061466F" w:rsidRDefault="00D0686C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1466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61466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870" w:type="dxa"/>
          </w:tcPr>
          <w:p w:rsidR="00D0686C" w:rsidRPr="0061466F" w:rsidRDefault="00D0686C" w:rsidP="00271CB6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61466F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D0686C" w:rsidRPr="0061466F" w:rsidTr="00271CB6">
        <w:tc>
          <w:tcPr>
            <w:tcW w:w="5670" w:type="dxa"/>
          </w:tcPr>
          <w:p w:rsidR="00D0686C" w:rsidRPr="0061466F" w:rsidRDefault="00D0686C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3870" w:type="dxa"/>
          </w:tcPr>
          <w:p w:rsidR="00D0686C" w:rsidRPr="0061466F" w:rsidRDefault="00D0686C" w:rsidP="00271CB6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61466F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D0686C" w:rsidRPr="0061466F" w:rsidTr="00271CB6">
        <w:tc>
          <w:tcPr>
            <w:tcW w:w="5670" w:type="dxa"/>
          </w:tcPr>
          <w:p w:rsidR="00D0686C" w:rsidRPr="0061466F" w:rsidRDefault="00D0686C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3870" w:type="dxa"/>
          </w:tcPr>
          <w:p w:rsidR="00D0686C" w:rsidRPr="0061466F" w:rsidRDefault="00D0686C" w:rsidP="00271CB6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5B1C7D" w:rsidRPr="0061466F" w:rsidTr="00271CB6">
        <w:tc>
          <w:tcPr>
            <w:tcW w:w="5670" w:type="dxa"/>
          </w:tcPr>
          <w:p w:rsidR="005B1C7D" w:rsidRPr="0061466F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</w:tcPr>
          <w:p w:rsidR="005B1C7D" w:rsidRPr="0061466F" w:rsidRDefault="005B1C7D" w:rsidP="00271CB6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0686C" w:rsidRPr="0061466F" w:rsidTr="00271CB6">
        <w:tc>
          <w:tcPr>
            <w:tcW w:w="5670" w:type="dxa"/>
          </w:tcPr>
          <w:p w:rsidR="00D0686C" w:rsidRPr="0061466F" w:rsidRDefault="005B1C7D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0686C" w:rsidRPr="0061466F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ขาดทุนจากการป้องกันความเสี่ยงราคาทองแดงและค่าบริการ</w:t>
            </w:r>
          </w:p>
        </w:tc>
        <w:tc>
          <w:tcPr>
            <w:tcW w:w="3870" w:type="dxa"/>
          </w:tcPr>
          <w:p w:rsidR="00D0686C" w:rsidRPr="0061466F" w:rsidRDefault="00D0686C" w:rsidP="00271CB6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hint="cs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D0686C" w:rsidRPr="0061466F" w:rsidTr="00271CB6">
        <w:tc>
          <w:tcPr>
            <w:tcW w:w="5670" w:type="dxa"/>
          </w:tcPr>
          <w:p w:rsidR="00D0686C" w:rsidRPr="0061466F" w:rsidRDefault="00D0686C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3870" w:type="dxa"/>
          </w:tcPr>
          <w:p w:rsidR="00D0686C" w:rsidRPr="0061466F" w:rsidRDefault="00D0686C" w:rsidP="00271CB6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ราคาตามที่กำหนดไว้ในสัญญา</w:t>
            </w:r>
          </w:p>
        </w:tc>
      </w:tr>
      <w:tr w:rsidR="00D0686C" w:rsidRPr="0061466F" w:rsidTr="00271CB6">
        <w:tc>
          <w:tcPr>
            <w:tcW w:w="5670" w:type="dxa"/>
          </w:tcPr>
          <w:p w:rsidR="00D0686C" w:rsidRPr="0061466F" w:rsidRDefault="00D0686C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ดอกเบี้ยรับหรือดอกเบี้ยจ่าย</w:t>
            </w:r>
          </w:p>
        </w:tc>
        <w:tc>
          <w:tcPr>
            <w:tcW w:w="3870" w:type="dxa"/>
          </w:tcPr>
          <w:p w:rsidR="00D0686C" w:rsidRPr="0061466F" w:rsidRDefault="00D0686C" w:rsidP="00271CB6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Pr="0061466F">
              <w:rPr>
                <w:rFonts w:ascii="Angsana New" w:hAnsi="Angsana New"/>
                <w:sz w:val="30"/>
                <w:szCs w:val="30"/>
                <w:cs/>
              </w:rPr>
              <w:t>ตามที่กำหนดไว้ในสัญญา</w:t>
            </w:r>
          </w:p>
        </w:tc>
      </w:tr>
      <w:tr w:rsidR="00D0686C" w:rsidRPr="0061466F" w:rsidTr="00271CB6">
        <w:tc>
          <w:tcPr>
            <w:tcW w:w="5670" w:type="dxa"/>
          </w:tcPr>
          <w:p w:rsidR="00D0686C" w:rsidRPr="0061466F" w:rsidRDefault="00D0686C" w:rsidP="00271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3870" w:type="dxa"/>
          </w:tcPr>
          <w:p w:rsidR="00D0686C" w:rsidRPr="0061466F" w:rsidRDefault="00D0686C" w:rsidP="00271CB6">
            <w:pPr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ตามที่อนุมัติโดยที่ประชุมผู้ถือหุ้น</w:t>
            </w:r>
          </w:p>
        </w:tc>
      </w:tr>
    </w:tbl>
    <w:p w:rsidR="00D0686C" w:rsidRPr="008D30D9" w:rsidRDefault="00D0686C" w:rsidP="00467021">
      <w:pPr>
        <w:pStyle w:val="FSBlank"/>
        <w:rPr>
          <w:sz w:val="18"/>
          <w:szCs w:val="18"/>
        </w:rPr>
      </w:pPr>
    </w:p>
    <w:p w:rsidR="005C3FE6" w:rsidRDefault="005C3FE6" w:rsidP="005C3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C2819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A14B7B">
        <w:rPr>
          <w:rFonts w:ascii="Angsana New" w:hAnsi="Angsana New" w:hint="cs"/>
          <w:sz w:val="30"/>
          <w:szCs w:val="30"/>
          <w:cs/>
        </w:rPr>
        <w:t>สามเดือน</w:t>
      </w:r>
      <w:r w:rsidRPr="006C2819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FD22F8" w:rsidRPr="00FD22F8">
        <w:rPr>
          <w:rFonts w:ascii="Angsana New" w:hAnsi="Angsana New"/>
          <w:spacing w:val="-4"/>
          <w:sz w:val="30"/>
          <w:szCs w:val="30"/>
        </w:rPr>
        <w:t>31</w:t>
      </w:r>
      <w:r w:rsidRPr="006C2819">
        <w:rPr>
          <w:rFonts w:ascii="Angsana New" w:hAnsi="Angsana New"/>
          <w:spacing w:val="-4"/>
          <w:sz w:val="30"/>
          <w:szCs w:val="30"/>
        </w:rPr>
        <w:t xml:space="preserve"> </w:t>
      </w:r>
      <w:r w:rsidR="00A63799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FD22F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C2819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8D30D9" w:rsidRPr="008D30D9" w:rsidRDefault="008D30D9" w:rsidP="005C3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18"/>
          <w:szCs w:val="18"/>
        </w:rPr>
      </w:pPr>
    </w:p>
    <w:tbl>
      <w:tblPr>
        <w:tblW w:w="9162" w:type="dxa"/>
        <w:tblInd w:w="450" w:type="dxa"/>
        <w:tblLook w:val="0000" w:firstRow="0" w:lastRow="0" w:firstColumn="0" w:lastColumn="0" w:noHBand="0" w:noVBand="0"/>
      </w:tblPr>
      <w:tblGrid>
        <w:gridCol w:w="6399"/>
        <w:gridCol w:w="1260"/>
        <w:gridCol w:w="236"/>
        <w:gridCol w:w="1267"/>
      </w:tblGrid>
      <w:tr w:rsidR="008D30D9" w:rsidRPr="00D5409B" w:rsidTr="00C8706C">
        <w:trPr>
          <w:tblHeader/>
        </w:trPr>
        <w:tc>
          <w:tcPr>
            <w:tcW w:w="6399" w:type="dxa"/>
          </w:tcPr>
          <w:p w:rsidR="008D30D9" w:rsidRPr="00D5409B" w:rsidRDefault="008D30D9" w:rsidP="00D637E7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FD22F8" w:rsidRPr="00FD22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</w:tcPr>
          <w:p w:rsidR="008D30D9" w:rsidRPr="00D5409B" w:rsidRDefault="00FD22F8" w:rsidP="00D637E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8D30D9" w:rsidRPr="00D5409B" w:rsidRDefault="008D30D9" w:rsidP="00D637E7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8D30D9" w:rsidRPr="00D5409B" w:rsidRDefault="00FD22F8" w:rsidP="00D637E7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D30D9" w:rsidRPr="00D5409B" w:rsidTr="00C8706C">
        <w:trPr>
          <w:tblHeader/>
        </w:trPr>
        <w:tc>
          <w:tcPr>
            <w:tcW w:w="6399" w:type="dxa"/>
          </w:tcPr>
          <w:p w:rsidR="008D30D9" w:rsidRPr="00D5409B" w:rsidRDefault="008D30D9" w:rsidP="00D637E7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:rsidR="008D30D9" w:rsidRPr="00D5409B" w:rsidRDefault="008D30D9" w:rsidP="00D637E7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30D9" w:rsidRPr="00D5409B" w:rsidTr="00C8706C">
        <w:tc>
          <w:tcPr>
            <w:tcW w:w="6399" w:type="dxa"/>
          </w:tcPr>
          <w:p w:rsidR="008D30D9" w:rsidRPr="00D5409B" w:rsidRDefault="008D30D9" w:rsidP="00D637E7">
            <w:pPr>
              <w:pStyle w:val="a"/>
              <w:tabs>
                <w:tab w:val="left" w:pos="360"/>
                <w:tab w:val="left" w:pos="72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5409B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</w:tcPr>
          <w:p w:rsidR="008D30D9" w:rsidRPr="00D5409B" w:rsidRDefault="008D30D9" w:rsidP="00D63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D30D9" w:rsidRPr="00D5409B" w:rsidRDefault="008D30D9" w:rsidP="00D63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8D30D9" w:rsidRPr="00D5409B" w:rsidRDefault="008D30D9" w:rsidP="00D63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3F8F" w:rsidRPr="00D5409B" w:rsidTr="00C8706C">
        <w:tc>
          <w:tcPr>
            <w:tcW w:w="6399" w:type="dxa"/>
          </w:tcPr>
          <w:p w:rsidR="00673F8F" w:rsidRPr="00D5409B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5409B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260" w:type="dxa"/>
          </w:tcPr>
          <w:p w:rsidR="00673F8F" w:rsidRPr="00673F8F" w:rsidRDefault="00FD22F8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4</w:t>
            </w:r>
            <w:r w:rsidR="00673F8F" w:rsidRPr="00673F8F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807</w:t>
            </w:r>
          </w:p>
        </w:tc>
        <w:tc>
          <w:tcPr>
            <w:tcW w:w="236" w:type="dxa"/>
          </w:tcPr>
          <w:p w:rsidR="00673F8F" w:rsidRPr="00D5409B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673F8F" w:rsidRPr="00D5409B" w:rsidRDefault="00FD22F8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5</w:t>
            </w:r>
            <w:r w:rsidR="00673F8F" w:rsidRPr="00D5409B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216</w:t>
            </w:r>
          </w:p>
        </w:tc>
      </w:tr>
      <w:tr w:rsidR="00673F8F" w:rsidRPr="00D5409B" w:rsidTr="00C8706C">
        <w:tc>
          <w:tcPr>
            <w:tcW w:w="6399" w:type="dxa"/>
          </w:tcPr>
          <w:p w:rsidR="00673F8F" w:rsidRPr="00D5409B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5409B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D5409B">
              <w:rPr>
                <w:rFonts w:ascii="Angsana New" w:hAnsi="Angsana New"/>
                <w:sz w:val="30"/>
                <w:szCs w:val="30"/>
                <w:cs/>
              </w:rPr>
              <w:t>จากการป้องกันความเสี่ยงราคาทองแดงและค่าบริการ</w:t>
            </w:r>
          </w:p>
        </w:tc>
        <w:tc>
          <w:tcPr>
            <w:tcW w:w="1260" w:type="dxa"/>
          </w:tcPr>
          <w:p w:rsidR="00673F8F" w:rsidRPr="00673F8F" w:rsidRDefault="00FD22F8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23</w:t>
            </w:r>
            <w:r w:rsidR="00673F8F" w:rsidRPr="00673F8F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236" w:type="dxa"/>
          </w:tcPr>
          <w:p w:rsidR="00673F8F" w:rsidRPr="00D5409B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673F8F" w:rsidRPr="00D5409B" w:rsidRDefault="00FD22F8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4</w:t>
            </w:r>
            <w:r w:rsidR="00673F8F" w:rsidRPr="00D5409B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481</w:t>
            </w:r>
          </w:p>
        </w:tc>
      </w:tr>
      <w:tr w:rsidR="00C649F3" w:rsidRPr="0037579F" w:rsidTr="00C8706C">
        <w:tc>
          <w:tcPr>
            <w:tcW w:w="6399" w:type="dxa"/>
          </w:tcPr>
          <w:p w:rsidR="00C649F3" w:rsidRPr="0037579F" w:rsidRDefault="00C649F3" w:rsidP="00673F8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649F3" w:rsidRPr="0037579F" w:rsidRDefault="00C649F3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C649F3" w:rsidRPr="0037579F" w:rsidRDefault="00C649F3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C649F3" w:rsidRPr="0037579F" w:rsidRDefault="00C649F3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3F8F" w:rsidRPr="0037579F" w:rsidTr="00C8706C">
        <w:tc>
          <w:tcPr>
            <w:tcW w:w="6399" w:type="dxa"/>
          </w:tcPr>
          <w:p w:rsidR="00673F8F" w:rsidRPr="0037579F" w:rsidRDefault="00673F8F" w:rsidP="00673F8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</w:tcPr>
          <w:p w:rsidR="00673F8F" w:rsidRPr="0037579F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73F8F" w:rsidRPr="0037579F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673F8F" w:rsidRPr="0037579F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3F8F" w:rsidRPr="0037579F" w:rsidTr="00C8706C">
        <w:tc>
          <w:tcPr>
            <w:tcW w:w="6399" w:type="dxa"/>
          </w:tcPr>
          <w:p w:rsidR="00673F8F" w:rsidRPr="0037579F" w:rsidRDefault="00673F8F" w:rsidP="00673F8F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37579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:rsidR="00673F8F" w:rsidRPr="00673F8F" w:rsidRDefault="00FD22F8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456</w:t>
            </w:r>
            <w:r w:rsidR="00673F8F" w:rsidRPr="00673F8F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875</w:t>
            </w:r>
          </w:p>
        </w:tc>
        <w:tc>
          <w:tcPr>
            <w:tcW w:w="236" w:type="dxa"/>
          </w:tcPr>
          <w:p w:rsidR="00673F8F" w:rsidRPr="0037579F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673F8F" w:rsidRPr="0037579F" w:rsidRDefault="00FD22F8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498</w:t>
            </w:r>
            <w:r w:rsidR="00673F8F" w:rsidRPr="0037579F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013</w:t>
            </w:r>
          </w:p>
        </w:tc>
      </w:tr>
      <w:tr w:rsidR="00444C25" w:rsidRPr="0037579F" w:rsidTr="00C8706C">
        <w:tc>
          <w:tcPr>
            <w:tcW w:w="6399" w:type="dxa"/>
          </w:tcPr>
          <w:p w:rsidR="00444C25" w:rsidRPr="0037579F" w:rsidRDefault="00444C25" w:rsidP="00444C25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:rsidR="00444C25" w:rsidRPr="00444C25" w:rsidRDefault="00FD22F8" w:rsidP="00444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303</w:t>
            </w:r>
            <w:r w:rsidR="00444C25" w:rsidRPr="00444C25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538</w:t>
            </w:r>
          </w:p>
        </w:tc>
        <w:tc>
          <w:tcPr>
            <w:tcW w:w="236" w:type="dxa"/>
          </w:tcPr>
          <w:p w:rsidR="00444C25" w:rsidRPr="0037579F" w:rsidRDefault="00444C25" w:rsidP="00444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444C25" w:rsidRPr="0037579F" w:rsidRDefault="00FD22F8" w:rsidP="00444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268</w:t>
            </w:r>
            <w:r w:rsidR="00444C25" w:rsidRPr="0037579F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061</w:t>
            </w:r>
          </w:p>
        </w:tc>
      </w:tr>
      <w:tr w:rsidR="00444C25" w:rsidRPr="0037579F" w:rsidTr="00C8706C">
        <w:tc>
          <w:tcPr>
            <w:tcW w:w="6399" w:type="dxa"/>
          </w:tcPr>
          <w:p w:rsidR="00444C25" w:rsidRPr="0037579F" w:rsidRDefault="00444C25" w:rsidP="00444C25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260" w:type="dxa"/>
          </w:tcPr>
          <w:p w:rsidR="00444C25" w:rsidRPr="00444C25" w:rsidRDefault="00FD22F8" w:rsidP="00444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</w:t>
            </w:r>
            <w:r w:rsidR="00444C25" w:rsidRPr="00444C25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875</w:t>
            </w:r>
          </w:p>
        </w:tc>
        <w:tc>
          <w:tcPr>
            <w:tcW w:w="236" w:type="dxa"/>
          </w:tcPr>
          <w:p w:rsidR="00444C25" w:rsidRPr="0037579F" w:rsidRDefault="00444C25" w:rsidP="00444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444C25" w:rsidRPr="0037579F" w:rsidRDefault="00FD22F8" w:rsidP="00444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1</w:t>
            </w:r>
            <w:r w:rsidR="00444C25" w:rsidRPr="0037579F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757</w:t>
            </w:r>
          </w:p>
        </w:tc>
      </w:tr>
      <w:tr w:rsidR="00673F8F" w:rsidRPr="0037579F" w:rsidTr="00C8706C">
        <w:tc>
          <w:tcPr>
            <w:tcW w:w="6399" w:type="dxa"/>
          </w:tcPr>
          <w:p w:rsidR="00673F8F" w:rsidRPr="0037579F" w:rsidRDefault="00673F8F" w:rsidP="00673F8F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:rsidR="00673F8F" w:rsidRPr="00673F8F" w:rsidRDefault="00FD22F8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1</w:t>
            </w:r>
            <w:r w:rsidR="00673F8F" w:rsidRPr="00673F8F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236" w:type="dxa"/>
          </w:tcPr>
          <w:p w:rsidR="00673F8F" w:rsidRPr="0037579F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673F8F" w:rsidRPr="0037579F" w:rsidRDefault="00FD22F8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</w:t>
            </w:r>
            <w:r w:rsidR="00673F8F" w:rsidRPr="0037579F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786</w:t>
            </w:r>
          </w:p>
        </w:tc>
      </w:tr>
      <w:tr w:rsidR="00673F8F" w:rsidRPr="0037579F" w:rsidTr="00C8706C">
        <w:tc>
          <w:tcPr>
            <w:tcW w:w="6399" w:type="dxa"/>
          </w:tcPr>
          <w:p w:rsidR="00673F8F" w:rsidRPr="0037579F" w:rsidRDefault="00673F8F" w:rsidP="00673F8F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60" w:type="dxa"/>
          </w:tcPr>
          <w:p w:rsidR="00673F8F" w:rsidRPr="00673F8F" w:rsidRDefault="00FD22F8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825</w:t>
            </w:r>
          </w:p>
        </w:tc>
        <w:tc>
          <w:tcPr>
            <w:tcW w:w="236" w:type="dxa"/>
          </w:tcPr>
          <w:p w:rsidR="00673F8F" w:rsidRPr="0037579F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673F8F" w:rsidRPr="0037579F" w:rsidRDefault="00FD22F8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825</w:t>
            </w:r>
          </w:p>
        </w:tc>
      </w:tr>
      <w:tr w:rsidR="00D0686C" w:rsidRPr="0037579F" w:rsidTr="00C8706C">
        <w:tc>
          <w:tcPr>
            <w:tcW w:w="6399" w:type="dxa"/>
          </w:tcPr>
          <w:p w:rsidR="00D0686C" w:rsidRPr="0037579F" w:rsidRDefault="00D0686C" w:rsidP="00673F8F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0686C" w:rsidRPr="0037579F" w:rsidRDefault="00D0686C" w:rsidP="00673F8F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0686C" w:rsidRPr="0037579F" w:rsidRDefault="00D0686C" w:rsidP="00673F8F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D0686C" w:rsidRPr="0037579F" w:rsidRDefault="00D0686C" w:rsidP="00673F8F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3F8F" w:rsidRPr="0037579F" w:rsidTr="00C8706C">
        <w:tc>
          <w:tcPr>
            <w:tcW w:w="6399" w:type="dxa"/>
          </w:tcPr>
          <w:p w:rsidR="00673F8F" w:rsidRPr="0037579F" w:rsidRDefault="00673F8F" w:rsidP="00673F8F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673F8F" w:rsidRPr="0037579F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73F8F" w:rsidRPr="0037579F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673F8F" w:rsidRPr="0037579F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3F8F" w:rsidRPr="0037579F" w:rsidTr="00C8706C">
        <w:tc>
          <w:tcPr>
            <w:tcW w:w="6399" w:type="dxa"/>
          </w:tcPr>
          <w:p w:rsidR="00673F8F" w:rsidRPr="0037579F" w:rsidRDefault="00673F8F" w:rsidP="00673F8F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:rsidR="00673F8F" w:rsidRPr="0037579F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73F8F" w:rsidRPr="0037579F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673F8F" w:rsidRPr="0037579F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3F8F" w:rsidRPr="0037579F" w:rsidTr="00C8706C">
        <w:tc>
          <w:tcPr>
            <w:tcW w:w="6399" w:type="dxa"/>
          </w:tcPr>
          <w:p w:rsidR="00673F8F" w:rsidRPr="0037579F" w:rsidRDefault="00673F8F" w:rsidP="00673F8F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60" w:type="dxa"/>
          </w:tcPr>
          <w:p w:rsidR="00673F8F" w:rsidRPr="00673F8F" w:rsidRDefault="00FD22F8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7</w:t>
            </w:r>
            <w:r w:rsidR="00D421D2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236" w:type="dxa"/>
          </w:tcPr>
          <w:p w:rsidR="00673F8F" w:rsidRPr="0037579F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673F8F" w:rsidRPr="0037579F" w:rsidRDefault="00FD22F8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7</w:t>
            </w:r>
            <w:r w:rsidR="00673F8F" w:rsidRPr="0037579F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992</w:t>
            </w:r>
          </w:p>
        </w:tc>
      </w:tr>
      <w:tr w:rsidR="00673F8F" w:rsidRPr="0037579F" w:rsidTr="00C8706C">
        <w:tc>
          <w:tcPr>
            <w:tcW w:w="6399" w:type="dxa"/>
          </w:tcPr>
          <w:p w:rsidR="00673F8F" w:rsidRPr="0037579F" w:rsidRDefault="00673F8F" w:rsidP="00673F8F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673F8F" w:rsidRPr="00673F8F" w:rsidRDefault="00FD22F8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236" w:type="dxa"/>
          </w:tcPr>
          <w:p w:rsidR="00673F8F" w:rsidRPr="0037579F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673F8F" w:rsidRPr="0037579F" w:rsidRDefault="00FD22F8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401</w:t>
            </w:r>
          </w:p>
        </w:tc>
      </w:tr>
      <w:tr w:rsidR="00673F8F" w:rsidRPr="0037579F" w:rsidTr="00C8706C">
        <w:tc>
          <w:tcPr>
            <w:tcW w:w="6399" w:type="dxa"/>
          </w:tcPr>
          <w:p w:rsidR="00673F8F" w:rsidRPr="0037579F" w:rsidRDefault="00673F8F" w:rsidP="00673F8F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73F8F" w:rsidRPr="00673F8F" w:rsidRDefault="00FD22F8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D421D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236" w:type="dxa"/>
          </w:tcPr>
          <w:p w:rsidR="00673F8F" w:rsidRPr="0037579F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15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673F8F" w:rsidRPr="0037579F" w:rsidRDefault="00FD22F8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673F8F" w:rsidRPr="003757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393</w:t>
            </w:r>
          </w:p>
        </w:tc>
      </w:tr>
    </w:tbl>
    <w:p w:rsidR="00E66F86" w:rsidRPr="00D0686C" w:rsidRDefault="00E66F86" w:rsidP="008D30D9">
      <w:pPr>
        <w:pStyle w:val="a"/>
        <w:tabs>
          <w:tab w:val="clear" w:pos="1080"/>
        </w:tabs>
        <w:ind w:left="547" w:right="-43"/>
        <w:jc w:val="both"/>
        <w:rPr>
          <w:rFonts w:ascii="Angsana New" w:hAnsi="Angsana New" w:cs="Angsana New"/>
          <w:sz w:val="24"/>
          <w:szCs w:val="24"/>
        </w:rPr>
      </w:pPr>
    </w:p>
    <w:p w:rsidR="005B1C7D" w:rsidRDefault="005B1C7D" w:rsidP="008D30D9">
      <w:pPr>
        <w:pStyle w:val="a"/>
        <w:tabs>
          <w:tab w:val="clear" w:pos="1080"/>
        </w:tabs>
        <w:ind w:left="547" w:right="-43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:rsidR="00842F07" w:rsidRPr="008D30D9" w:rsidRDefault="00842F07" w:rsidP="008D30D9">
      <w:pPr>
        <w:pStyle w:val="a"/>
        <w:tabs>
          <w:tab w:val="clear" w:pos="1080"/>
        </w:tabs>
        <w:ind w:left="547" w:right="-43"/>
        <w:jc w:val="both"/>
        <w:rPr>
          <w:rFonts w:ascii="Angsana New" w:hAnsi="Angsana New" w:cs="Angsana New"/>
          <w:cs/>
        </w:rPr>
      </w:pPr>
      <w:r w:rsidRPr="008D30D9">
        <w:rPr>
          <w:rFonts w:ascii="Angsana New" w:hAnsi="Angsana New" w:cs="Angsana New"/>
          <w:cs/>
        </w:rPr>
        <w:lastRenderedPageBreak/>
        <w:t>ยอดคงเหลือ</w:t>
      </w:r>
      <w:r w:rsidR="000B7875" w:rsidRPr="008D30D9">
        <w:rPr>
          <w:rFonts w:ascii="Angsana New" w:hAnsi="Angsana New" w:cs="Angsana New"/>
          <w:cs/>
        </w:rPr>
        <w:t>กับ</w:t>
      </w:r>
      <w:r w:rsidR="00401F5F" w:rsidRPr="008D30D9">
        <w:rPr>
          <w:rFonts w:ascii="Angsana New" w:hAnsi="Angsana New" w:cs="Angsana New"/>
          <w:cs/>
        </w:rPr>
        <w:t>บุคคลหรือ</w:t>
      </w:r>
      <w:r w:rsidR="000B7875" w:rsidRPr="008D30D9">
        <w:rPr>
          <w:rFonts w:ascii="Angsana New" w:hAnsi="Angsana New" w:cs="Angsana New"/>
          <w:cs/>
        </w:rPr>
        <w:t>กิจการที่เกี่ยวข้องกัน</w:t>
      </w:r>
      <w:r w:rsidRPr="008D30D9">
        <w:rPr>
          <w:rFonts w:ascii="Angsana New" w:hAnsi="Angsana New" w:cs="Angsana New"/>
          <w:cs/>
        </w:rPr>
        <w:t xml:space="preserve"> ณ วันที่ </w:t>
      </w:r>
      <w:r w:rsidR="00FD22F8" w:rsidRPr="00FD22F8">
        <w:rPr>
          <w:rFonts w:ascii="Angsana New" w:hAnsi="Angsana New" w:cs="Angsana New" w:hint="cs"/>
          <w:lang w:val="en-US"/>
        </w:rPr>
        <w:t>31</w:t>
      </w:r>
      <w:r w:rsidR="008D30D9" w:rsidRPr="0037579F">
        <w:rPr>
          <w:rFonts w:ascii="Angsana New" w:hAnsi="Angsana New" w:cs="Angsana New"/>
          <w:cs/>
          <w:lang w:val="en-US"/>
        </w:rPr>
        <w:t xml:space="preserve"> </w:t>
      </w:r>
      <w:r w:rsidR="008D30D9" w:rsidRPr="0037579F">
        <w:rPr>
          <w:rFonts w:ascii="Angsana New" w:hAnsi="Angsana New" w:cs="Angsana New" w:hint="cs"/>
          <w:cs/>
          <w:lang w:val="en-US"/>
        </w:rPr>
        <w:t>มีนาคม</w:t>
      </w:r>
      <w:r w:rsidR="008D30D9" w:rsidRPr="0037579F">
        <w:rPr>
          <w:rFonts w:ascii="Angsana New" w:hAnsi="Angsana New" w:cs="Angsana New"/>
          <w:cs/>
          <w:lang w:val="en-US"/>
        </w:rPr>
        <w:t xml:space="preserve"> </w:t>
      </w:r>
      <w:r w:rsidR="00FD22F8" w:rsidRPr="00FD22F8">
        <w:rPr>
          <w:rFonts w:ascii="Angsana New" w:hAnsi="Angsana New" w:cs="Angsana New"/>
          <w:lang w:val="en-US"/>
        </w:rPr>
        <w:t>2563</w:t>
      </w:r>
      <w:r w:rsidR="008D30D9" w:rsidRPr="0037579F">
        <w:rPr>
          <w:rFonts w:ascii="Angsana New" w:hAnsi="Angsana New" w:cs="Angsana New"/>
          <w:lang w:val="en-US"/>
        </w:rPr>
        <w:t xml:space="preserve"> </w:t>
      </w:r>
      <w:r w:rsidR="008D30D9" w:rsidRPr="0037579F">
        <w:rPr>
          <w:rFonts w:ascii="Angsana New" w:hAnsi="Angsana New" w:cs="Angsana New"/>
          <w:cs/>
          <w:lang w:val="en-US"/>
        </w:rPr>
        <w:t xml:space="preserve">และ </w:t>
      </w:r>
      <w:r w:rsidR="00FD22F8" w:rsidRPr="00FD22F8">
        <w:rPr>
          <w:rFonts w:ascii="Angsana New" w:hAnsi="Angsana New" w:cs="Angsana New"/>
          <w:lang w:val="en-US"/>
        </w:rPr>
        <w:t>31</w:t>
      </w:r>
      <w:r w:rsidR="008D30D9" w:rsidRPr="0037579F">
        <w:rPr>
          <w:rFonts w:ascii="Angsana New" w:hAnsi="Angsana New" w:cs="Angsana New"/>
          <w:cs/>
          <w:lang w:val="en-US"/>
        </w:rPr>
        <w:t xml:space="preserve"> </w:t>
      </w:r>
      <w:r w:rsidR="008D30D9" w:rsidRPr="0037579F">
        <w:rPr>
          <w:rFonts w:ascii="Angsana New" w:hAnsi="Angsana New" w:cs="Angsana New"/>
          <w:cs/>
        </w:rPr>
        <w:t xml:space="preserve">ธันวาคม </w:t>
      </w:r>
      <w:r w:rsidR="00FD22F8" w:rsidRPr="00FD22F8">
        <w:rPr>
          <w:rFonts w:ascii="Angsana New" w:hAnsi="Angsana New" w:cs="Angsana New" w:hint="cs"/>
          <w:lang w:val="en-US"/>
        </w:rPr>
        <w:t>2562</w:t>
      </w:r>
      <w:r w:rsidR="008D30D9" w:rsidRPr="0037579F">
        <w:rPr>
          <w:rFonts w:ascii="Angsana New" w:hAnsi="Angsana New" w:cs="Angsana New"/>
          <w:cs/>
        </w:rPr>
        <w:t xml:space="preserve"> </w:t>
      </w:r>
      <w:r w:rsidRPr="008D30D9">
        <w:rPr>
          <w:rFonts w:ascii="Angsana New" w:hAnsi="Angsana New" w:cs="Angsana New"/>
          <w:cs/>
        </w:rPr>
        <w:t>มีดังนี้</w:t>
      </w:r>
    </w:p>
    <w:p w:rsidR="00D770E3" w:rsidRPr="00D0686C" w:rsidRDefault="00D770E3" w:rsidP="008D3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156" w:type="dxa"/>
        <w:tblInd w:w="450" w:type="dxa"/>
        <w:tblLook w:val="0000" w:firstRow="0" w:lastRow="0" w:firstColumn="0" w:lastColumn="0" w:noHBand="0" w:noVBand="0"/>
      </w:tblPr>
      <w:tblGrid>
        <w:gridCol w:w="6390"/>
        <w:gridCol w:w="1265"/>
        <w:gridCol w:w="236"/>
        <w:gridCol w:w="1265"/>
      </w:tblGrid>
      <w:tr w:rsidR="00C8706C" w:rsidRPr="0061466F" w:rsidTr="00E66F86">
        <w:trPr>
          <w:tblHeader/>
        </w:trPr>
        <w:tc>
          <w:tcPr>
            <w:tcW w:w="6390" w:type="dxa"/>
          </w:tcPr>
          <w:p w:rsidR="00C8706C" w:rsidRPr="00255FDB" w:rsidRDefault="00C8706C" w:rsidP="00255FDB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C8706C" w:rsidRPr="00255FDB" w:rsidRDefault="00FD22F8" w:rsidP="00255FD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22F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55FDB" w:rsidRPr="00255F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55FDB" w:rsidRPr="00255FDB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:rsidR="00C8706C" w:rsidRPr="00255FDB" w:rsidRDefault="00C8706C" w:rsidP="00255FDB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C8706C" w:rsidRPr="00255FDB" w:rsidRDefault="00FD22F8" w:rsidP="00255FD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22F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55FDB" w:rsidRPr="00255F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8706C" w:rsidRPr="0061466F" w:rsidTr="00E66F86">
        <w:trPr>
          <w:tblHeader/>
        </w:trPr>
        <w:tc>
          <w:tcPr>
            <w:tcW w:w="6390" w:type="dxa"/>
          </w:tcPr>
          <w:p w:rsidR="00C8706C" w:rsidRPr="00255FDB" w:rsidRDefault="00C8706C" w:rsidP="00255FDB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C8706C" w:rsidRPr="00255FDB" w:rsidRDefault="00FD22F8" w:rsidP="00255FD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22F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C8706C" w:rsidRPr="00255FDB" w:rsidRDefault="00C8706C" w:rsidP="00255FDB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:rsidR="00C8706C" w:rsidRPr="00255FDB" w:rsidRDefault="00FD22F8" w:rsidP="00255FD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22F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8706C" w:rsidRPr="003C5735" w:rsidTr="00C8706C">
        <w:trPr>
          <w:cantSplit/>
        </w:trPr>
        <w:tc>
          <w:tcPr>
            <w:tcW w:w="6390" w:type="dxa"/>
          </w:tcPr>
          <w:p w:rsidR="00C8706C" w:rsidRPr="00255FDB" w:rsidRDefault="00C8706C" w:rsidP="00255FDB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5F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66" w:type="dxa"/>
            <w:gridSpan w:val="3"/>
          </w:tcPr>
          <w:p w:rsidR="00C8706C" w:rsidRPr="00255FDB" w:rsidRDefault="00C8706C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5F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5FDB" w:rsidRPr="003C5735" w:rsidTr="00C8706C">
        <w:tc>
          <w:tcPr>
            <w:tcW w:w="6390" w:type="dxa"/>
            <w:vAlign w:val="bottom"/>
          </w:tcPr>
          <w:p w:rsidR="00255FDB" w:rsidRPr="00255FDB" w:rsidRDefault="00255FDB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FD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vAlign w:val="bottom"/>
          </w:tcPr>
          <w:p w:rsidR="00255FDB" w:rsidRPr="00255FDB" w:rsidRDefault="00FD22F8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2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</w:t>
            </w:r>
            <w:r w:rsidR="00673F8F" w:rsidRPr="00673F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2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236" w:type="dxa"/>
            <w:vAlign w:val="bottom"/>
          </w:tcPr>
          <w:p w:rsidR="00255FDB" w:rsidRPr="00255FDB" w:rsidRDefault="00255FDB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vAlign w:val="bottom"/>
          </w:tcPr>
          <w:p w:rsidR="00255FDB" w:rsidRPr="00255FDB" w:rsidRDefault="00FD22F8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2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</w:t>
            </w:r>
            <w:r w:rsidR="00255FDB" w:rsidRPr="00255F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2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457</w:t>
            </w:r>
          </w:p>
        </w:tc>
      </w:tr>
      <w:tr w:rsidR="00255FDB" w:rsidRPr="00255FDB" w:rsidTr="00C8706C">
        <w:tc>
          <w:tcPr>
            <w:tcW w:w="6390" w:type="dxa"/>
          </w:tcPr>
          <w:p w:rsidR="00255FDB" w:rsidRPr="00D0686C" w:rsidRDefault="00255FDB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</w:tcPr>
          <w:p w:rsidR="00255FDB" w:rsidRPr="00D0686C" w:rsidRDefault="00255FDB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255FDB" w:rsidRPr="00D0686C" w:rsidRDefault="00255FDB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5" w:type="dxa"/>
          </w:tcPr>
          <w:p w:rsidR="00255FDB" w:rsidRPr="00D0686C" w:rsidRDefault="00255FDB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55FDB" w:rsidRPr="003C5735" w:rsidTr="00C8706C">
        <w:tc>
          <w:tcPr>
            <w:tcW w:w="6390" w:type="dxa"/>
          </w:tcPr>
          <w:p w:rsidR="00255FDB" w:rsidRPr="00255FDB" w:rsidRDefault="00255FDB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F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5" w:type="dxa"/>
          </w:tcPr>
          <w:p w:rsidR="00255FDB" w:rsidRPr="00255FDB" w:rsidRDefault="00255FDB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255FDB" w:rsidRPr="00255FDB" w:rsidRDefault="00255FDB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:rsidR="00255FDB" w:rsidRPr="00255FDB" w:rsidRDefault="00255FDB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55FDB" w:rsidRPr="003C5735" w:rsidTr="00255FDB">
        <w:trPr>
          <w:trHeight w:val="56"/>
        </w:trPr>
        <w:tc>
          <w:tcPr>
            <w:tcW w:w="6390" w:type="dxa"/>
          </w:tcPr>
          <w:p w:rsidR="00255FDB" w:rsidRPr="00255FDB" w:rsidRDefault="00255FDB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FD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:rsidR="00255FDB" w:rsidRPr="00255FDB" w:rsidRDefault="00673F8F" w:rsidP="00C64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55FDB" w:rsidRPr="00255FDB" w:rsidRDefault="00255FDB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:rsidR="00255FDB" w:rsidRPr="00255FDB" w:rsidRDefault="00FD22F8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2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55FDB" w:rsidRPr="00255F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2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</w:t>
            </w:r>
          </w:p>
        </w:tc>
      </w:tr>
      <w:tr w:rsidR="00255FDB" w:rsidRPr="00255FDB" w:rsidTr="00255FDB">
        <w:trPr>
          <w:trHeight w:val="26"/>
        </w:trPr>
        <w:tc>
          <w:tcPr>
            <w:tcW w:w="6390" w:type="dxa"/>
          </w:tcPr>
          <w:p w:rsidR="00255FDB" w:rsidRPr="00D0686C" w:rsidRDefault="00255FDB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</w:tcPr>
          <w:p w:rsidR="00255FDB" w:rsidRPr="00D0686C" w:rsidRDefault="00255FDB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255FDB" w:rsidRPr="00D0686C" w:rsidRDefault="00255FDB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5" w:type="dxa"/>
          </w:tcPr>
          <w:p w:rsidR="00255FDB" w:rsidRPr="00D0686C" w:rsidRDefault="00255FDB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55FDB" w:rsidRPr="003C5735" w:rsidTr="00C8706C">
        <w:tc>
          <w:tcPr>
            <w:tcW w:w="6390" w:type="dxa"/>
          </w:tcPr>
          <w:p w:rsidR="00255FDB" w:rsidRPr="00255FDB" w:rsidRDefault="00255FDB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F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5" w:type="dxa"/>
          </w:tcPr>
          <w:p w:rsidR="00255FDB" w:rsidRPr="00255FDB" w:rsidRDefault="00255FDB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255FDB" w:rsidRPr="00255FDB" w:rsidRDefault="00255FDB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:rsidR="00255FDB" w:rsidRPr="00255FDB" w:rsidRDefault="00255FDB" w:rsidP="00255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73F8F" w:rsidRPr="003C5735" w:rsidTr="00255FDB">
        <w:trPr>
          <w:trHeight w:val="56"/>
        </w:trPr>
        <w:tc>
          <w:tcPr>
            <w:tcW w:w="6390" w:type="dxa"/>
          </w:tcPr>
          <w:p w:rsidR="00673F8F" w:rsidRPr="00255FDB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FD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:rsidR="00673F8F" w:rsidRPr="00673F8F" w:rsidRDefault="00FD22F8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2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</w:t>
            </w:r>
            <w:r w:rsidR="00673F8F" w:rsidRPr="00673F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2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</w:t>
            </w:r>
          </w:p>
        </w:tc>
        <w:tc>
          <w:tcPr>
            <w:tcW w:w="236" w:type="dxa"/>
          </w:tcPr>
          <w:p w:rsidR="00673F8F" w:rsidRPr="005A1002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</w:tcPr>
          <w:p w:rsidR="00673F8F" w:rsidRPr="00255FDB" w:rsidRDefault="00FD22F8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2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  <w:r w:rsidR="00673F8F" w:rsidRPr="00255F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2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</w:tr>
      <w:tr w:rsidR="00673F8F" w:rsidRPr="00255FDB" w:rsidTr="00255FDB">
        <w:trPr>
          <w:trHeight w:val="26"/>
        </w:trPr>
        <w:tc>
          <w:tcPr>
            <w:tcW w:w="6390" w:type="dxa"/>
          </w:tcPr>
          <w:p w:rsidR="00673F8F" w:rsidRPr="00D0686C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5" w:type="dxa"/>
          </w:tcPr>
          <w:p w:rsidR="00673F8F" w:rsidRPr="00D0686C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:rsidR="00673F8F" w:rsidRPr="00D0686C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5" w:type="dxa"/>
          </w:tcPr>
          <w:p w:rsidR="00673F8F" w:rsidRPr="00D0686C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673F8F" w:rsidRPr="003C5735" w:rsidTr="00255FDB">
        <w:trPr>
          <w:trHeight w:val="56"/>
        </w:trPr>
        <w:tc>
          <w:tcPr>
            <w:tcW w:w="6390" w:type="dxa"/>
            <w:vAlign w:val="bottom"/>
          </w:tcPr>
          <w:p w:rsidR="00673F8F" w:rsidRPr="00255FDB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5F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5" w:type="dxa"/>
            <w:vAlign w:val="bottom"/>
          </w:tcPr>
          <w:p w:rsidR="00673F8F" w:rsidRPr="00255FDB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673F8F" w:rsidRPr="00255FDB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:rsidR="00673F8F" w:rsidRPr="00255FDB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3F8F" w:rsidRPr="003C5735" w:rsidTr="00DF2A13">
        <w:trPr>
          <w:trHeight w:val="56"/>
        </w:trPr>
        <w:tc>
          <w:tcPr>
            <w:tcW w:w="6390" w:type="dxa"/>
            <w:vAlign w:val="bottom"/>
          </w:tcPr>
          <w:p w:rsidR="00673F8F" w:rsidRPr="00255FDB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5FD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5" w:type="dxa"/>
          </w:tcPr>
          <w:p w:rsidR="00673F8F" w:rsidRPr="00673F8F" w:rsidRDefault="00FD22F8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22F8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673F8F" w:rsidRPr="00673F8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22F8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236" w:type="dxa"/>
            <w:vAlign w:val="bottom"/>
          </w:tcPr>
          <w:p w:rsidR="00673F8F" w:rsidRPr="00255FDB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:rsidR="00673F8F" w:rsidRPr="00255FDB" w:rsidRDefault="00FD22F8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22F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73F8F" w:rsidRPr="00255F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22F8">
              <w:rPr>
                <w:rFonts w:asciiTheme="majorBidi" w:hAnsiTheme="majorBidi" w:cstheme="majorBidi"/>
                <w:sz w:val="30"/>
                <w:szCs w:val="30"/>
              </w:rPr>
              <w:t>087</w:t>
            </w:r>
          </w:p>
        </w:tc>
      </w:tr>
      <w:tr w:rsidR="00673F8F" w:rsidRPr="003C5735" w:rsidTr="00DF2A13">
        <w:tc>
          <w:tcPr>
            <w:tcW w:w="6390" w:type="dxa"/>
            <w:vAlign w:val="bottom"/>
          </w:tcPr>
          <w:p w:rsidR="00673F8F" w:rsidRPr="00255FDB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5FD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</w:tcPr>
          <w:p w:rsidR="00673F8F" w:rsidRPr="00673F8F" w:rsidRDefault="00FD22F8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22F8"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  <w:tc>
          <w:tcPr>
            <w:tcW w:w="236" w:type="dxa"/>
            <w:vAlign w:val="bottom"/>
          </w:tcPr>
          <w:p w:rsidR="00673F8F" w:rsidRPr="00255FDB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:rsidR="00673F8F" w:rsidRPr="00255FDB" w:rsidRDefault="00FD22F8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D22F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73F8F" w:rsidRPr="00255F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D22F8"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</w:tr>
      <w:tr w:rsidR="00673F8F" w:rsidRPr="003C5735" w:rsidTr="00DF2A13">
        <w:tc>
          <w:tcPr>
            <w:tcW w:w="6390" w:type="dxa"/>
            <w:vAlign w:val="bottom"/>
          </w:tcPr>
          <w:p w:rsidR="00673F8F" w:rsidRPr="00255FDB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5F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:rsidR="00673F8F" w:rsidRPr="00673F8F" w:rsidRDefault="00FD22F8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2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673F8F" w:rsidRPr="00673F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2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481</w:t>
            </w:r>
          </w:p>
        </w:tc>
        <w:tc>
          <w:tcPr>
            <w:tcW w:w="236" w:type="dxa"/>
            <w:vAlign w:val="bottom"/>
          </w:tcPr>
          <w:p w:rsidR="00673F8F" w:rsidRPr="00255FDB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27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73F8F" w:rsidRPr="00255FDB" w:rsidRDefault="00FD22F8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2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673F8F" w:rsidRPr="00255F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D2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097</w:t>
            </w:r>
          </w:p>
        </w:tc>
      </w:tr>
    </w:tbl>
    <w:p w:rsidR="00D0686C" w:rsidRPr="00D0686C" w:rsidRDefault="00D0686C" w:rsidP="008D30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1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8"/>
        <w:gridCol w:w="1352"/>
        <w:gridCol w:w="1220"/>
        <w:gridCol w:w="236"/>
        <w:gridCol w:w="968"/>
        <w:gridCol w:w="236"/>
        <w:gridCol w:w="1036"/>
        <w:gridCol w:w="236"/>
        <w:gridCol w:w="1112"/>
      </w:tblGrid>
      <w:tr w:rsidR="0006092B" w:rsidRPr="0040129E" w:rsidTr="00C649F3">
        <w:trPr>
          <w:tblHeader/>
        </w:trPr>
        <w:tc>
          <w:tcPr>
            <w:tcW w:w="2788" w:type="dxa"/>
            <w:shd w:val="clear" w:color="auto" w:fill="auto"/>
            <w:vAlign w:val="bottom"/>
          </w:tcPr>
          <w:p w:rsidR="0006092B" w:rsidRPr="0040129E" w:rsidRDefault="0006092B" w:rsidP="0040129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20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12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06092B" w:rsidRPr="0040129E" w:rsidRDefault="00FD22F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22F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6092B" w:rsidRPr="004012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092B" w:rsidRPr="004012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12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06092B" w:rsidRPr="0040129E" w:rsidRDefault="00FD22F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22F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B3E4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B3E4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06092B" w:rsidRPr="0040129E" w:rsidTr="00C649F3">
        <w:trPr>
          <w:tblHeader/>
        </w:trPr>
        <w:tc>
          <w:tcPr>
            <w:tcW w:w="2788" w:type="dxa"/>
            <w:vAlign w:val="bottom"/>
          </w:tcPr>
          <w:p w:rsidR="0006092B" w:rsidRPr="0040129E" w:rsidRDefault="00FD22F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52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20" w:type="dxa"/>
            <w:vAlign w:val="bottom"/>
          </w:tcPr>
          <w:p w:rsidR="0006092B" w:rsidRPr="0040129E" w:rsidRDefault="00FD22F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22F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29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29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:rsidR="0006092B" w:rsidRPr="0040129E" w:rsidRDefault="00FD22F8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22F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06092B" w:rsidRPr="0040129E" w:rsidTr="00C649F3">
        <w:trPr>
          <w:tblHeader/>
        </w:trPr>
        <w:tc>
          <w:tcPr>
            <w:tcW w:w="2788" w:type="dxa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044" w:type="dxa"/>
            <w:gridSpan w:val="7"/>
          </w:tcPr>
          <w:p w:rsidR="0006092B" w:rsidRPr="0040129E" w:rsidRDefault="0006092B" w:rsidP="00401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012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3F8F" w:rsidRPr="0040129E" w:rsidTr="00C649F3">
        <w:tc>
          <w:tcPr>
            <w:tcW w:w="2788" w:type="dxa"/>
          </w:tcPr>
          <w:p w:rsidR="00673F8F" w:rsidRPr="0040129E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29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2" w:type="dxa"/>
          </w:tcPr>
          <w:p w:rsidR="00673F8F" w:rsidRPr="0040129E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:rsidR="00673F8F" w:rsidRPr="004D0A4B" w:rsidRDefault="00FD22F8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FD22F8">
              <w:rPr>
                <w:rFonts w:ascii="Angsana New" w:hAnsi="Angsana New" w:cs="Angsana New"/>
                <w:sz w:val="30"/>
                <w:szCs w:val="30"/>
              </w:rPr>
              <w:t>405</w:t>
            </w:r>
            <w:r w:rsidR="00673F8F" w:rsidRPr="004D0A4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</w:rPr>
              <w:t>778</w:t>
            </w:r>
          </w:p>
        </w:tc>
        <w:tc>
          <w:tcPr>
            <w:tcW w:w="236" w:type="dxa"/>
          </w:tcPr>
          <w:p w:rsidR="00673F8F" w:rsidRPr="0040129E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</w:tcPr>
          <w:p w:rsidR="00673F8F" w:rsidRPr="00673F8F" w:rsidRDefault="00FD22F8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FD22F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73F8F" w:rsidRPr="00673F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</w:rPr>
              <w:t>314</w:t>
            </w:r>
            <w:r w:rsidR="00673F8F" w:rsidRPr="00673F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</w:rPr>
              <w:t>686</w:t>
            </w:r>
          </w:p>
        </w:tc>
        <w:tc>
          <w:tcPr>
            <w:tcW w:w="236" w:type="dxa"/>
          </w:tcPr>
          <w:p w:rsidR="00673F8F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eastAsia="MS Mincho"/>
                <w:sz w:val="22"/>
                <w:szCs w:val="22"/>
              </w:rPr>
            </w:pPr>
          </w:p>
        </w:tc>
        <w:tc>
          <w:tcPr>
            <w:tcW w:w="1036" w:type="dxa"/>
          </w:tcPr>
          <w:p w:rsidR="00673F8F" w:rsidRPr="00673F8F" w:rsidRDefault="00FD22F8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FD22F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673F8F" w:rsidRPr="00673F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</w:rPr>
              <w:t>088</w:t>
            </w:r>
            <w:r w:rsidR="00673F8F" w:rsidRPr="00673F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</w:rPr>
              <w:t>099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673F8F" w:rsidRPr="00673F8F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673F8F" w:rsidRPr="00673F8F" w:rsidRDefault="00FD22F8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FD22F8">
              <w:rPr>
                <w:rFonts w:ascii="Angsana New" w:hAnsi="Angsana New" w:cs="Angsana New"/>
                <w:sz w:val="30"/>
                <w:szCs w:val="30"/>
              </w:rPr>
              <w:t>632</w:t>
            </w:r>
            <w:r w:rsidR="00673F8F" w:rsidRPr="00673F8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</w:rPr>
              <w:t>365</w:t>
            </w:r>
          </w:p>
        </w:tc>
      </w:tr>
      <w:tr w:rsidR="00673F8F" w:rsidRPr="0040129E" w:rsidTr="00C649F3">
        <w:tc>
          <w:tcPr>
            <w:tcW w:w="2788" w:type="dxa"/>
          </w:tcPr>
          <w:p w:rsidR="00673F8F" w:rsidRPr="0040129E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12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2" w:type="dxa"/>
          </w:tcPr>
          <w:p w:rsidR="00673F8F" w:rsidRPr="0040129E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:rsidR="00673F8F" w:rsidRPr="004D0A4B" w:rsidRDefault="00FD22F8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405</w:t>
            </w:r>
            <w:r w:rsidR="00673F8F" w:rsidRPr="004D0A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778</w:t>
            </w:r>
          </w:p>
        </w:tc>
        <w:tc>
          <w:tcPr>
            <w:tcW w:w="236" w:type="dxa"/>
          </w:tcPr>
          <w:p w:rsidR="00673F8F" w:rsidRPr="0040129E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</w:tcPr>
          <w:p w:rsidR="00673F8F" w:rsidRPr="0040129E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673F8F" w:rsidRPr="0040129E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</w:tcPr>
          <w:p w:rsidR="00673F8F" w:rsidRPr="0040129E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673F8F" w:rsidRPr="0040129E" w:rsidRDefault="00673F8F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:rsidR="00673F8F" w:rsidRPr="00673F8F" w:rsidRDefault="00FD22F8" w:rsidP="00673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632</w:t>
            </w:r>
            <w:r w:rsidR="00673F8F" w:rsidRPr="00673F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365</w:t>
            </w:r>
          </w:p>
        </w:tc>
      </w:tr>
    </w:tbl>
    <w:p w:rsidR="00172E27" w:rsidRPr="009005FD" w:rsidRDefault="00CB2098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  <w:tab w:val="left" w:pos="873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005FD">
        <w:rPr>
          <w:rFonts w:ascii="Angsana New" w:hAnsi="Angsana New"/>
          <w:sz w:val="30"/>
          <w:szCs w:val="30"/>
        </w:rPr>
        <w:tab/>
      </w:r>
    </w:p>
    <w:p w:rsidR="00875C81" w:rsidRPr="009005FD" w:rsidRDefault="00875C81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9005F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D22F8" w:rsidRPr="00FD22F8">
        <w:rPr>
          <w:rFonts w:ascii="Angsana New" w:hAnsi="Angsana New"/>
          <w:sz w:val="30"/>
          <w:szCs w:val="30"/>
        </w:rPr>
        <w:t>31</w:t>
      </w:r>
      <w:r w:rsidR="00AB3E4D" w:rsidRPr="009005FD">
        <w:rPr>
          <w:rFonts w:ascii="Angsana New" w:hAnsi="Angsana New"/>
          <w:sz w:val="30"/>
          <w:szCs w:val="30"/>
        </w:rPr>
        <w:t xml:space="preserve"> </w:t>
      </w:r>
      <w:r w:rsidR="00AB3E4D" w:rsidRPr="009005FD">
        <w:rPr>
          <w:rFonts w:ascii="Angsana New" w:hAnsi="Angsana New" w:hint="cs"/>
          <w:sz w:val="30"/>
          <w:szCs w:val="30"/>
          <w:cs/>
        </w:rPr>
        <w:t>มีนาคม</w:t>
      </w:r>
      <w:r w:rsidRPr="009005FD">
        <w:rPr>
          <w:rFonts w:ascii="Angsana New" w:hAnsi="Angsana New" w:hint="cs"/>
          <w:sz w:val="30"/>
          <w:szCs w:val="30"/>
          <w:cs/>
        </w:rPr>
        <w:t xml:space="preserve"> </w:t>
      </w:r>
      <w:r w:rsidR="00FD22F8" w:rsidRPr="00FD22F8">
        <w:rPr>
          <w:rFonts w:ascii="Angsana New" w:hAnsi="Angsana New"/>
          <w:sz w:val="30"/>
          <w:szCs w:val="30"/>
        </w:rPr>
        <w:t>2563</w:t>
      </w:r>
      <w:r w:rsidRPr="009005FD">
        <w:rPr>
          <w:rFonts w:ascii="Angsana New" w:hAnsi="Angsana New"/>
          <w:sz w:val="30"/>
          <w:szCs w:val="30"/>
        </w:rPr>
        <w:t xml:space="preserve"> </w:t>
      </w:r>
      <w:r w:rsidRPr="009005FD">
        <w:rPr>
          <w:rFonts w:ascii="Angsana New" w:hAnsi="Angsana New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9005FD">
        <w:rPr>
          <w:rFonts w:ascii="Angsana New" w:hAnsi="Angsana New" w:hint="cs"/>
          <w:sz w:val="30"/>
          <w:szCs w:val="30"/>
          <w:cs/>
        </w:rPr>
        <w:t>มี</w:t>
      </w:r>
      <w:r w:rsidRPr="009005FD">
        <w:rPr>
          <w:rFonts w:ascii="Angsana New" w:hAnsi="Angsana New"/>
          <w:sz w:val="30"/>
          <w:szCs w:val="30"/>
          <w:cs/>
        </w:rPr>
        <w:t xml:space="preserve">ดอกเบี้ยในอัตราร้อยละ </w:t>
      </w:r>
      <w:r w:rsidR="00FD22F8" w:rsidRPr="00FD22F8">
        <w:rPr>
          <w:rFonts w:ascii="Angsana New" w:hAnsi="Angsana New"/>
          <w:sz w:val="30"/>
          <w:szCs w:val="30"/>
        </w:rPr>
        <w:t>1</w:t>
      </w:r>
      <w:r w:rsidR="00987EE0">
        <w:rPr>
          <w:rFonts w:ascii="Angsana New" w:hAnsi="Angsana New"/>
          <w:sz w:val="30"/>
          <w:szCs w:val="30"/>
        </w:rPr>
        <w:t>.</w:t>
      </w:r>
      <w:r w:rsidR="00FD22F8" w:rsidRPr="00FD22F8">
        <w:rPr>
          <w:rFonts w:ascii="Angsana New" w:hAnsi="Angsana New"/>
          <w:sz w:val="30"/>
          <w:szCs w:val="30"/>
        </w:rPr>
        <w:t>00</w:t>
      </w:r>
      <w:r w:rsidRPr="009005FD">
        <w:rPr>
          <w:rFonts w:ascii="Angsana New" w:hAnsi="Angsana New"/>
          <w:sz w:val="30"/>
          <w:szCs w:val="30"/>
          <w:cs/>
        </w:rPr>
        <w:t xml:space="preserve"> ต่อปี </w:t>
      </w:r>
      <w:r w:rsidRPr="009005FD">
        <w:rPr>
          <w:rFonts w:ascii="Angsana New" w:hAnsi="Angsana New"/>
          <w:sz w:val="30"/>
          <w:szCs w:val="30"/>
        </w:rPr>
        <w:br/>
      </w:r>
      <w:r w:rsidRPr="009005FD">
        <w:rPr>
          <w:rFonts w:ascii="Angsana New" w:hAnsi="Angsana New"/>
          <w:i/>
          <w:iCs/>
          <w:sz w:val="30"/>
          <w:szCs w:val="30"/>
        </w:rPr>
        <w:t>(</w:t>
      </w:r>
      <w:r w:rsidR="00FD22F8" w:rsidRPr="00FD22F8">
        <w:rPr>
          <w:rFonts w:ascii="Angsana New" w:hAnsi="Angsana New"/>
          <w:i/>
          <w:iCs/>
          <w:sz w:val="30"/>
          <w:szCs w:val="30"/>
        </w:rPr>
        <w:t>31</w:t>
      </w:r>
      <w:r w:rsidRPr="009005FD">
        <w:rPr>
          <w:rFonts w:ascii="Angsana New" w:hAnsi="Angsana New"/>
          <w:i/>
          <w:iCs/>
          <w:sz w:val="30"/>
          <w:szCs w:val="30"/>
        </w:rPr>
        <w:t xml:space="preserve"> </w:t>
      </w:r>
      <w:r w:rsidRPr="009005FD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FD22F8" w:rsidRPr="00FD22F8">
        <w:rPr>
          <w:rFonts w:ascii="Angsana New" w:hAnsi="Angsana New"/>
          <w:i/>
          <w:iCs/>
          <w:sz w:val="30"/>
          <w:szCs w:val="30"/>
        </w:rPr>
        <w:t>25</w:t>
      </w:r>
      <w:r w:rsidR="00FD22F8" w:rsidRPr="00FD22F8">
        <w:rPr>
          <w:rFonts w:ascii="Angsana New" w:hAnsi="Angsana New" w:hint="cs"/>
          <w:i/>
          <w:iCs/>
          <w:sz w:val="30"/>
          <w:szCs w:val="30"/>
        </w:rPr>
        <w:t>6</w:t>
      </w:r>
      <w:r w:rsidR="00FD22F8" w:rsidRPr="00FD22F8">
        <w:rPr>
          <w:rFonts w:ascii="Angsana New" w:hAnsi="Angsana New"/>
          <w:i/>
          <w:iCs/>
          <w:sz w:val="30"/>
          <w:szCs w:val="30"/>
        </w:rPr>
        <w:t>2</w:t>
      </w:r>
      <w:r w:rsidRPr="009005FD">
        <w:rPr>
          <w:rFonts w:ascii="Angsana New" w:hAnsi="Angsana New"/>
          <w:i/>
          <w:iCs/>
          <w:sz w:val="30"/>
          <w:szCs w:val="30"/>
        </w:rPr>
        <w:t xml:space="preserve">: </w:t>
      </w:r>
      <w:r w:rsidRPr="009005FD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FD22F8" w:rsidRPr="00FD22F8">
        <w:rPr>
          <w:rFonts w:ascii="Angsana New" w:hAnsi="Angsana New"/>
          <w:i/>
          <w:iCs/>
          <w:sz w:val="30"/>
          <w:szCs w:val="30"/>
        </w:rPr>
        <w:t>1</w:t>
      </w:r>
      <w:r w:rsidR="007C0405">
        <w:rPr>
          <w:rFonts w:ascii="Angsana New" w:hAnsi="Angsana New"/>
          <w:i/>
          <w:iCs/>
          <w:sz w:val="30"/>
          <w:szCs w:val="30"/>
        </w:rPr>
        <w:t>.</w:t>
      </w:r>
      <w:r w:rsidR="00FD22F8" w:rsidRPr="00FD22F8">
        <w:rPr>
          <w:rFonts w:ascii="Angsana New" w:hAnsi="Angsana New"/>
          <w:i/>
          <w:iCs/>
          <w:sz w:val="30"/>
          <w:szCs w:val="30"/>
        </w:rPr>
        <w:t>25</w:t>
      </w:r>
      <w:r w:rsidRPr="009005FD">
        <w:rPr>
          <w:rFonts w:ascii="Angsana New" w:hAnsi="Angsana New"/>
          <w:i/>
          <w:iCs/>
          <w:sz w:val="30"/>
          <w:szCs w:val="30"/>
          <w:cs/>
        </w:rPr>
        <w:t xml:space="preserve"> ต่อปี</w:t>
      </w:r>
      <w:r w:rsidRPr="009005FD">
        <w:rPr>
          <w:rFonts w:ascii="Angsana New" w:hAnsi="Angsana New"/>
          <w:i/>
          <w:iCs/>
          <w:sz w:val="30"/>
          <w:szCs w:val="30"/>
        </w:rPr>
        <w:t>)</w:t>
      </w:r>
    </w:p>
    <w:p w:rsidR="00444C25" w:rsidRPr="009005FD" w:rsidRDefault="00444C25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5B1C7D" w:rsidRDefault="005B1C7D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7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81645E" w:rsidRPr="009005FD" w:rsidRDefault="0081645E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005F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ภาระผูกพัน</w:t>
      </w:r>
      <w:r w:rsidRPr="009005FD">
        <w:rPr>
          <w:rFonts w:ascii="Angsana New" w:hAnsi="Angsana New"/>
          <w:b/>
          <w:bCs/>
          <w:i/>
          <w:iCs/>
          <w:sz w:val="30"/>
          <w:szCs w:val="30"/>
          <w:cs/>
        </w:rPr>
        <w:t>กับกิจการที่เกี่ยวข้องกัน</w:t>
      </w:r>
    </w:p>
    <w:p w:rsidR="0081645E" w:rsidRPr="009005FD" w:rsidRDefault="0081645E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  <w:tab w:val="left" w:pos="873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40129E" w:rsidRPr="009005FD" w:rsidRDefault="0081645E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9005F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D22F8" w:rsidRPr="00FD22F8">
        <w:rPr>
          <w:rFonts w:ascii="Angsana New" w:hAnsi="Angsana New"/>
          <w:sz w:val="30"/>
          <w:szCs w:val="30"/>
        </w:rPr>
        <w:t>31</w:t>
      </w:r>
      <w:r w:rsidR="009005FD" w:rsidRPr="009005FD">
        <w:rPr>
          <w:rFonts w:ascii="Angsana New" w:hAnsi="Angsana New"/>
          <w:sz w:val="30"/>
          <w:szCs w:val="30"/>
        </w:rPr>
        <w:t xml:space="preserve"> </w:t>
      </w:r>
      <w:r w:rsidR="009005FD" w:rsidRPr="009005F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FD22F8" w:rsidRPr="00FD22F8">
        <w:rPr>
          <w:rFonts w:ascii="Angsana New" w:hAnsi="Angsana New"/>
          <w:sz w:val="30"/>
          <w:szCs w:val="30"/>
        </w:rPr>
        <w:t>2563</w:t>
      </w:r>
      <w:r w:rsidR="009005FD" w:rsidRPr="009005FD">
        <w:rPr>
          <w:rFonts w:ascii="Angsana New" w:hAnsi="Angsana New"/>
          <w:sz w:val="30"/>
          <w:szCs w:val="30"/>
        </w:rPr>
        <w:t xml:space="preserve"> </w:t>
      </w:r>
      <w:r w:rsidRPr="009005FD">
        <w:rPr>
          <w:rFonts w:ascii="Angsana New" w:hAnsi="Angsana New"/>
          <w:sz w:val="30"/>
          <w:szCs w:val="30"/>
          <w:cs/>
        </w:rPr>
        <w:t xml:space="preserve">บริษัทมีสัญญาซื้อราคาทองแดงล่วงหน้ากับ </w:t>
      </w:r>
      <w:r w:rsidRPr="009005FD">
        <w:rPr>
          <w:rFonts w:ascii="Angsana New" w:hAnsi="Angsana New"/>
          <w:sz w:val="30"/>
          <w:szCs w:val="30"/>
        </w:rPr>
        <w:t xml:space="preserve">Furukawa Electric Co., Ltd. </w:t>
      </w:r>
      <w:r w:rsidRPr="009005FD">
        <w:rPr>
          <w:rFonts w:ascii="Angsana New" w:hAnsi="Angsana New"/>
          <w:sz w:val="30"/>
          <w:szCs w:val="30"/>
          <w:cs/>
        </w:rPr>
        <w:t>ซึ่งเป็น</w:t>
      </w:r>
      <w:r w:rsidRPr="009005FD">
        <w:rPr>
          <w:rFonts w:ascii="Angsana New" w:hAnsi="Angsana New" w:hint="cs"/>
          <w:sz w:val="30"/>
          <w:szCs w:val="30"/>
          <w:cs/>
        </w:rPr>
        <w:t xml:space="preserve">บริษัทใหญ่ของบริษัท </w:t>
      </w:r>
      <w:r w:rsidRPr="009005FD">
        <w:rPr>
          <w:rFonts w:ascii="Angsana New" w:hAnsi="Angsana New"/>
          <w:sz w:val="30"/>
          <w:szCs w:val="30"/>
          <w:cs/>
        </w:rPr>
        <w:t>เพื่อป้องกันความเสี่ยงจากการเปลี่ยนแปลงของราคาทองแดงจำนวน</w:t>
      </w:r>
      <w:r w:rsidRPr="009005FD">
        <w:rPr>
          <w:rFonts w:ascii="Angsana New" w:hAnsi="Angsana New"/>
          <w:sz w:val="30"/>
          <w:szCs w:val="30"/>
        </w:rPr>
        <w:t xml:space="preserve"> </w:t>
      </w:r>
      <w:r w:rsidR="00FD22F8" w:rsidRPr="00FD22F8">
        <w:rPr>
          <w:rFonts w:ascii="Angsana New" w:hAnsi="Angsana New"/>
          <w:sz w:val="30"/>
          <w:szCs w:val="30"/>
        </w:rPr>
        <w:t>5</w:t>
      </w:r>
      <w:r w:rsidR="007D6D31">
        <w:rPr>
          <w:rFonts w:ascii="Angsana New" w:hAnsi="Angsana New"/>
          <w:sz w:val="30"/>
          <w:szCs w:val="30"/>
        </w:rPr>
        <w:t>,</w:t>
      </w:r>
      <w:r w:rsidR="00FD22F8" w:rsidRPr="00FD22F8">
        <w:rPr>
          <w:rFonts w:ascii="Angsana New" w:hAnsi="Angsana New"/>
          <w:sz w:val="30"/>
          <w:szCs w:val="30"/>
        </w:rPr>
        <w:t>383</w:t>
      </w:r>
      <w:r w:rsidRPr="009005FD">
        <w:rPr>
          <w:rFonts w:ascii="Angsana New" w:hAnsi="Angsana New"/>
          <w:sz w:val="30"/>
          <w:szCs w:val="30"/>
        </w:rPr>
        <w:t xml:space="preserve"> </w:t>
      </w:r>
      <w:r w:rsidRPr="009005FD">
        <w:rPr>
          <w:rFonts w:ascii="Angsana New" w:hAnsi="Angsana New"/>
          <w:sz w:val="30"/>
          <w:szCs w:val="30"/>
          <w:cs/>
        </w:rPr>
        <w:t>ตัน เป็นจำนวนเงิน</w:t>
      </w:r>
      <w:r w:rsidRPr="009005FD">
        <w:rPr>
          <w:rFonts w:ascii="Angsana New" w:hAnsi="Angsana New"/>
          <w:sz w:val="30"/>
          <w:szCs w:val="30"/>
        </w:rPr>
        <w:t xml:space="preserve"> </w:t>
      </w:r>
      <w:r w:rsidR="00FD22F8" w:rsidRPr="00FD22F8">
        <w:rPr>
          <w:rFonts w:ascii="Angsana New" w:hAnsi="Angsana New"/>
          <w:sz w:val="30"/>
          <w:szCs w:val="30"/>
        </w:rPr>
        <w:t>31</w:t>
      </w:r>
      <w:r w:rsidR="007D6D31">
        <w:rPr>
          <w:rFonts w:ascii="Angsana New" w:hAnsi="Angsana New"/>
          <w:sz w:val="30"/>
          <w:szCs w:val="30"/>
        </w:rPr>
        <w:t>.</w:t>
      </w:r>
      <w:r w:rsidR="00FD22F8" w:rsidRPr="00FD22F8">
        <w:rPr>
          <w:rFonts w:ascii="Angsana New" w:hAnsi="Angsana New"/>
          <w:sz w:val="30"/>
          <w:szCs w:val="30"/>
        </w:rPr>
        <w:t>0</w:t>
      </w:r>
      <w:r w:rsidRPr="009005FD">
        <w:rPr>
          <w:rFonts w:ascii="Angsana New" w:hAnsi="Angsana New"/>
          <w:sz w:val="30"/>
          <w:szCs w:val="30"/>
        </w:rPr>
        <w:t xml:space="preserve"> </w:t>
      </w:r>
      <w:r w:rsidRPr="009005FD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Pr="009005FD">
        <w:rPr>
          <w:rFonts w:ascii="Angsana New" w:hAnsi="Angsana New" w:hint="cs"/>
          <w:sz w:val="30"/>
          <w:szCs w:val="30"/>
          <w:cs/>
        </w:rPr>
        <w:t>หรือเทียบเท่า</w:t>
      </w:r>
      <w:r w:rsidRPr="009005FD">
        <w:rPr>
          <w:rFonts w:ascii="Angsana New" w:hAnsi="Angsana New"/>
          <w:sz w:val="30"/>
          <w:szCs w:val="30"/>
        </w:rPr>
        <w:t xml:space="preserve"> </w:t>
      </w:r>
      <w:r w:rsidR="00FD22F8" w:rsidRPr="00FD22F8">
        <w:rPr>
          <w:rFonts w:ascii="Angsana New" w:hAnsi="Angsana New"/>
          <w:sz w:val="30"/>
          <w:szCs w:val="30"/>
        </w:rPr>
        <w:t>1</w:t>
      </w:r>
      <w:r w:rsidR="007D6D31">
        <w:rPr>
          <w:rFonts w:ascii="Angsana New" w:hAnsi="Angsana New"/>
          <w:sz w:val="30"/>
          <w:szCs w:val="30"/>
        </w:rPr>
        <w:t>,</w:t>
      </w:r>
      <w:r w:rsidR="00FD22F8" w:rsidRPr="00FD22F8">
        <w:rPr>
          <w:rFonts w:ascii="Angsana New" w:hAnsi="Angsana New"/>
          <w:sz w:val="30"/>
          <w:szCs w:val="30"/>
        </w:rPr>
        <w:t>017</w:t>
      </w:r>
      <w:r w:rsidR="007D6D31">
        <w:rPr>
          <w:rFonts w:ascii="Angsana New" w:hAnsi="Angsana New"/>
          <w:sz w:val="30"/>
          <w:szCs w:val="30"/>
        </w:rPr>
        <w:t>.</w:t>
      </w:r>
      <w:r w:rsidR="00FD22F8" w:rsidRPr="00FD22F8">
        <w:rPr>
          <w:rFonts w:ascii="Angsana New" w:hAnsi="Angsana New"/>
          <w:sz w:val="30"/>
          <w:szCs w:val="30"/>
        </w:rPr>
        <w:t>8</w:t>
      </w:r>
      <w:r w:rsidRPr="009005FD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9005FD">
        <w:rPr>
          <w:rFonts w:ascii="Angsana New" w:hAnsi="Angsana New"/>
          <w:i/>
          <w:iCs/>
          <w:sz w:val="30"/>
          <w:szCs w:val="30"/>
          <w:cs/>
        </w:rPr>
        <w:t xml:space="preserve"> (</w:t>
      </w:r>
      <w:r w:rsidR="0062430E" w:rsidRPr="0062430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9005FD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FD22F8" w:rsidRPr="00FD22F8">
        <w:rPr>
          <w:rFonts w:ascii="Angsana New" w:hAnsi="Angsana New"/>
          <w:i/>
          <w:iCs/>
          <w:sz w:val="30"/>
          <w:szCs w:val="30"/>
        </w:rPr>
        <w:t>2562</w:t>
      </w:r>
      <w:r w:rsidRPr="009005FD">
        <w:rPr>
          <w:rFonts w:ascii="Angsana New" w:hAnsi="Angsana New"/>
          <w:i/>
          <w:iCs/>
          <w:sz w:val="30"/>
          <w:szCs w:val="30"/>
        </w:rPr>
        <w:t xml:space="preserve">: </w:t>
      </w:r>
      <w:r w:rsidR="00FD22F8" w:rsidRPr="00FD22F8">
        <w:rPr>
          <w:rFonts w:ascii="Angsana New" w:hAnsi="Angsana New"/>
          <w:i/>
          <w:iCs/>
          <w:sz w:val="30"/>
          <w:szCs w:val="30"/>
        </w:rPr>
        <w:t>2</w:t>
      </w:r>
      <w:r w:rsidR="007C0405">
        <w:rPr>
          <w:rFonts w:ascii="Angsana New" w:hAnsi="Angsana New"/>
          <w:i/>
          <w:iCs/>
          <w:sz w:val="30"/>
          <w:szCs w:val="30"/>
        </w:rPr>
        <w:t>,</w:t>
      </w:r>
      <w:r w:rsidR="00FD22F8" w:rsidRPr="00FD22F8">
        <w:rPr>
          <w:rFonts w:ascii="Angsana New" w:hAnsi="Angsana New"/>
          <w:i/>
          <w:iCs/>
          <w:sz w:val="30"/>
          <w:szCs w:val="30"/>
        </w:rPr>
        <w:t>890</w:t>
      </w:r>
      <w:r w:rsidRPr="009005FD">
        <w:rPr>
          <w:rFonts w:ascii="Angsana New" w:hAnsi="Angsana New"/>
          <w:i/>
          <w:iCs/>
          <w:sz w:val="30"/>
          <w:szCs w:val="30"/>
        </w:rPr>
        <w:t xml:space="preserve"> </w:t>
      </w:r>
      <w:r w:rsidRPr="009005FD">
        <w:rPr>
          <w:rFonts w:ascii="Angsana New" w:hAnsi="Angsana New"/>
          <w:i/>
          <w:iCs/>
          <w:sz w:val="30"/>
          <w:szCs w:val="30"/>
          <w:cs/>
        </w:rPr>
        <w:t xml:space="preserve">ตัน จำนวนเงิน </w:t>
      </w:r>
      <w:r w:rsidR="00FD22F8" w:rsidRPr="00FD22F8">
        <w:rPr>
          <w:rFonts w:ascii="Angsana New" w:hAnsi="Angsana New"/>
          <w:i/>
          <w:iCs/>
          <w:sz w:val="30"/>
          <w:szCs w:val="30"/>
        </w:rPr>
        <w:t>17</w:t>
      </w:r>
      <w:r w:rsidR="007C0405">
        <w:rPr>
          <w:rFonts w:ascii="Angsana New" w:hAnsi="Angsana New"/>
          <w:i/>
          <w:iCs/>
          <w:sz w:val="30"/>
          <w:szCs w:val="30"/>
        </w:rPr>
        <w:t>.</w:t>
      </w:r>
      <w:r w:rsidR="00FD22F8" w:rsidRPr="00FD22F8">
        <w:rPr>
          <w:rFonts w:ascii="Angsana New" w:hAnsi="Angsana New"/>
          <w:i/>
          <w:iCs/>
          <w:sz w:val="30"/>
          <w:szCs w:val="30"/>
        </w:rPr>
        <w:t>0</w:t>
      </w:r>
      <w:r w:rsidRPr="009005FD">
        <w:rPr>
          <w:rFonts w:ascii="Angsana New" w:hAnsi="Angsana New"/>
          <w:i/>
          <w:iCs/>
          <w:sz w:val="30"/>
          <w:szCs w:val="30"/>
        </w:rPr>
        <w:t xml:space="preserve"> </w:t>
      </w:r>
      <w:r w:rsidRPr="009005FD">
        <w:rPr>
          <w:rFonts w:ascii="Angsana New" w:hAnsi="Angsana New"/>
          <w:i/>
          <w:iCs/>
          <w:sz w:val="30"/>
          <w:szCs w:val="30"/>
          <w:cs/>
        </w:rPr>
        <w:t>ล้านเหรียญสหรัฐอเมริกา</w:t>
      </w:r>
      <w:r w:rsidRPr="009005FD">
        <w:rPr>
          <w:rFonts w:ascii="Angsana New" w:hAnsi="Angsana New" w:hint="cs"/>
          <w:i/>
          <w:iCs/>
          <w:sz w:val="30"/>
          <w:szCs w:val="30"/>
          <w:cs/>
        </w:rPr>
        <w:t xml:space="preserve">หรือเทียบเท่า </w:t>
      </w:r>
      <w:r w:rsidR="00FD22F8" w:rsidRPr="00FD22F8">
        <w:rPr>
          <w:rFonts w:ascii="Angsana New" w:hAnsi="Angsana New"/>
          <w:i/>
          <w:iCs/>
          <w:sz w:val="30"/>
          <w:szCs w:val="30"/>
        </w:rPr>
        <w:t>515</w:t>
      </w:r>
      <w:r w:rsidR="007C0405">
        <w:rPr>
          <w:rFonts w:ascii="Angsana New" w:hAnsi="Angsana New"/>
          <w:i/>
          <w:iCs/>
          <w:sz w:val="30"/>
          <w:szCs w:val="30"/>
        </w:rPr>
        <w:t>.</w:t>
      </w:r>
      <w:r w:rsidR="00FD22F8" w:rsidRPr="00FD22F8">
        <w:rPr>
          <w:rFonts w:ascii="Angsana New" w:hAnsi="Angsana New"/>
          <w:i/>
          <w:iCs/>
          <w:sz w:val="30"/>
          <w:szCs w:val="30"/>
        </w:rPr>
        <w:t>8</w:t>
      </w:r>
      <w:r w:rsidRPr="009005FD">
        <w:rPr>
          <w:rFonts w:ascii="Angsana New" w:hAnsi="Angsana New"/>
          <w:i/>
          <w:iCs/>
          <w:sz w:val="30"/>
          <w:szCs w:val="30"/>
        </w:rPr>
        <w:t xml:space="preserve"> </w:t>
      </w:r>
      <w:r w:rsidRPr="009005FD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9005FD">
        <w:rPr>
          <w:rFonts w:ascii="Angsana New" w:hAnsi="Angsana New"/>
          <w:i/>
          <w:iCs/>
          <w:sz w:val="30"/>
          <w:szCs w:val="30"/>
        </w:rPr>
        <w:t>)</w:t>
      </w:r>
    </w:p>
    <w:p w:rsidR="00AA27E3" w:rsidRDefault="00AA27E3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1074E3" w:rsidRPr="009005FD" w:rsidRDefault="001074E3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005F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สัญญาสำคัญกับกิจการที่เกี่ยวข้องกัน</w:t>
      </w:r>
    </w:p>
    <w:p w:rsidR="001074E3" w:rsidRDefault="001074E3" w:rsidP="0040129E">
      <w:pPr>
        <w:pStyle w:val="FSBlank"/>
        <w:spacing w:line="240" w:lineRule="auto"/>
        <w:rPr>
          <w:sz w:val="30"/>
          <w:szCs w:val="30"/>
        </w:rPr>
      </w:pPr>
    </w:p>
    <w:p w:rsidR="007D6D31" w:rsidRPr="00B44823" w:rsidRDefault="007D6D31" w:rsidP="007D6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="Angsana New" w:hAnsi="Angsana New"/>
          <w:sz w:val="30"/>
          <w:szCs w:val="30"/>
          <w:u w:val="single"/>
        </w:rPr>
      </w:pPr>
      <w:r w:rsidRPr="00B44823">
        <w:rPr>
          <w:rFonts w:ascii="Angsana New" w:hAnsi="Angsana New"/>
          <w:sz w:val="30"/>
          <w:szCs w:val="30"/>
          <w:u w:val="single"/>
          <w:cs/>
        </w:rPr>
        <w:t>สัญญารับการช่วยเหลือทางด้านเทคนิค</w:t>
      </w:r>
    </w:p>
    <w:p w:rsidR="007D6D31" w:rsidRPr="009138A6" w:rsidRDefault="007D6D31" w:rsidP="007D6D31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:rsidR="007D6D31" w:rsidRDefault="007D6D31" w:rsidP="007D6D31">
      <w:pPr>
        <w:pStyle w:val="FSContent"/>
      </w:pPr>
      <w:r w:rsidRPr="00475981">
        <w:rPr>
          <w:spacing w:val="6"/>
          <w:cs/>
        </w:rPr>
        <w:t xml:space="preserve">เมื่อวันที่ </w:t>
      </w:r>
      <w:r w:rsidR="00FD22F8" w:rsidRPr="00FD22F8">
        <w:rPr>
          <w:spacing w:val="6"/>
        </w:rPr>
        <w:t>1</w:t>
      </w:r>
      <w:r w:rsidRPr="00475981">
        <w:rPr>
          <w:spacing w:val="6"/>
          <w:cs/>
        </w:rPr>
        <w:t xml:space="preserve"> </w:t>
      </w:r>
      <w:r w:rsidRPr="00475981">
        <w:rPr>
          <w:rFonts w:hint="cs"/>
          <w:cs/>
        </w:rPr>
        <w:t>มกราคม</w:t>
      </w:r>
      <w:r w:rsidRPr="00475981">
        <w:t xml:space="preserve"> </w:t>
      </w:r>
      <w:r w:rsidR="00FD22F8" w:rsidRPr="00FD22F8">
        <w:t>2563</w:t>
      </w:r>
      <w:r w:rsidRPr="00475981">
        <w:rPr>
          <w:rFonts w:hint="cs"/>
          <w:cs/>
        </w:rPr>
        <w:t xml:space="preserve"> </w:t>
      </w:r>
      <w:r w:rsidRPr="00475981">
        <w:rPr>
          <w:cs/>
        </w:rPr>
        <w:t xml:space="preserve">บริษัทได้ทำสัญญารับการช่วยเหลือทางด้านเทคนิคกับ </w:t>
      </w:r>
      <w:r w:rsidRPr="00475981">
        <w:t xml:space="preserve">Furukawa Electric Co., Ltd. </w:t>
      </w:r>
      <w:r w:rsidRPr="00475981">
        <w:rPr>
          <w:cs/>
        </w:rPr>
        <w:t xml:space="preserve">ซึ่งเป็นบริษัทใหญ่ของบริษัทเป็นเวลา </w:t>
      </w:r>
      <w:r w:rsidR="00FD22F8" w:rsidRPr="00FD22F8">
        <w:t>1</w:t>
      </w:r>
      <w:r w:rsidRPr="00475981">
        <w:t xml:space="preserve"> </w:t>
      </w:r>
      <w:r w:rsidRPr="00475981">
        <w:rPr>
          <w:cs/>
        </w:rPr>
        <w:t xml:space="preserve">ปี โดยมีผลบังคับใช้ตั้งแต่วันที่ </w:t>
      </w:r>
      <w:r w:rsidR="00FD22F8" w:rsidRPr="00FD22F8">
        <w:t>1</w:t>
      </w:r>
      <w:r w:rsidRPr="00475981">
        <w:rPr>
          <w:cs/>
        </w:rPr>
        <w:t xml:space="preserve"> มกราคม </w:t>
      </w:r>
      <w:r w:rsidR="00FD22F8" w:rsidRPr="00FD22F8">
        <w:t>2563</w:t>
      </w:r>
      <w:r w:rsidRPr="00475981">
        <w:rPr>
          <w:cs/>
        </w:rPr>
        <w:t xml:space="preserve"> และสามารถขยายเวลาของสัญญาออกไปโดยอัตโนมัติ คราวละ </w:t>
      </w:r>
      <w:r w:rsidR="00FD22F8" w:rsidRPr="00FD22F8">
        <w:t>1</w:t>
      </w:r>
      <w:r w:rsidRPr="00475981">
        <w:rPr>
          <w:cs/>
        </w:rPr>
        <w:t xml:space="preserve"> ปี</w:t>
      </w:r>
      <w:r w:rsidRPr="00475981">
        <w:rPr>
          <w:lang w:eastAsia="ja-JP"/>
        </w:rPr>
        <w:t xml:space="preserve"> </w:t>
      </w:r>
      <w:r w:rsidRPr="00475981">
        <w:rPr>
          <w:cs/>
        </w:rPr>
        <w:t xml:space="preserve">ภายใต้เงื่อนไขของสัญญา </w:t>
      </w:r>
      <w:r w:rsidRPr="00475981">
        <w:t xml:space="preserve">Furukawa Electric Co., Ltd. </w:t>
      </w:r>
      <w:r w:rsidRPr="00475981">
        <w:rPr>
          <w:cs/>
        </w:rPr>
        <w:t>จะให้ความช่วยเหลือทางด้านเทคนิคและข้อมูลเกี่ยวกับการผลิตแก่บริษัท</w:t>
      </w:r>
      <w:r w:rsidRPr="00475981">
        <w:rPr>
          <w:rFonts w:hint="cs"/>
          <w:cs/>
        </w:rPr>
        <w:t>รวมถึงสิทธิในการผลิตและจำหน่ายในประเทศ</w:t>
      </w:r>
      <w:r w:rsidRPr="00475981">
        <w:br/>
      </w:r>
      <w:r w:rsidRPr="00475981">
        <w:rPr>
          <w:rFonts w:hint="cs"/>
          <w:cs/>
        </w:rPr>
        <w:t>ที่ระบุตามสัญญา</w:t>
      </w:r>
      <w:r w:rsidRPr="00475981">
        <w:rPr>
          <w:cs/>
        </w:rPr>
        <w:t xml:space="preserve"> จากการที่บริษัทได้รับความช่วยเหลือดังกล่าว บริษัทมีภาระผูกพันที่จะต้องจ่ายค่าธรรมเนียมสิทธิซึ่งคำนวณจากปริมาณการขายสุทธิของผลิตภัณฑ์</w:t>
      </w:r>
      <w:r w:rsidRPr="00475981">
        <w:rPr>
          <w:rFonts w:hint="cs"/>
          <w:cs/>
        </w:rPr>
        <w:t xml:space="preserve">ท่อไร้ตะเข็บ (ประเภทท่อเกลียว) </w:t>
      </w:r>
      <w:r w:rsidRPr="00475981">
        <w:rPr>
          <w:cs/>
        </w:rPr>
        <w:t xml:space="preserve">ในอัตรา </w:t>
      </w:r>
      <w:r w:rsidR="00FD22F8" w:rsidRPr="00FD22F8">
        <w:t>2</w:t>
      </w:r>
      <w:r w:rsidR="00AA27E3">
        <w:t>.</w:t>
      </w:r>
      <w:r w:rsidR="00FD22F8" w:rsidRPr="00FD22F8">
        <w:t>25</w:t>
      </w:r>
      <w:r w:rsidRPr="00475981">
        <w:rPr>
          <w:cs/>
        </w:rPr>
        <w:t xml:space="preserve"> บาทต่อกิโลกรัม</w:t>
      </w:r>
    </w:p>
    <w:p w:rsidR="00D0686C" w:rsidRDefault="00D06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:rsidR="00875C81" w:rsidRDefault="00444C25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เงินกู้ยืมระยะสั้น</w:t>
      </w:r>
    </w:p>
    <w:p w:rsidR="00444C25" w:rsidRPr="00B86C23" w:rsidRDefault="00444C25" w:rsidP="00444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90" w:type="dxa"/>
        <w:tblInd w:w="450" w:type="dxa"/>
        <w:tblLook w:val="0000" w:firstRow="0" w:lastRow="0" w:firstColumn="0" w:lastColumn="0" w:noHBand="0" w:noVBand="0"/>
      </w:tblPr>
      <w:tblGrid>
        <w:gridCol w:w="5406"/>
        <w:gridCol w:w="992"/>
        <w:gridCol w:w="1328"/>
        <w:gridCol w:w="236"/>
        <w:gridCol w:w="1328"/>
      </w:tblGrid>
      <w:tr w:rsidR="00F17C44" w:rsidRPr="00F17C44" w:rsidTr="00041C50">
        <w:tc>
          <w:tcPr>
            <w:tcW w:w="5406" w:type="dxa"/>
          </w:tcPr>
          <w:p w:rsidR="00F17C44" w:rsidRPr="00F17C44" w:rsidRDefault="00F17C44" w:rsidP="00F17C44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:rsidR="00F17C44" w:rsidRPr="00F17C44" w:rsidRDefault="00FD22F8" w:rsidP="00F17C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22F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17C44" w:rsidRPr="00F17C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17C44" w:rsidRPr="00F17C4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:rsidR="00F17C44" w:rsidRPr="00F17C44" w:rsidRDefault="00F17C44" w:rsidP="00F17C44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:rsidR="00F17C44" w:rsidRPr="00F17C44" w:rsidRDefault="00FD22F8" w:rsidP="00F17C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22F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17C44" w:rsidRPr="00F17C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17C44" w:rsidRPr="00F17C44" w:rsidTr="00041C50">
        <w:tc>
          <w:tcPr>
            <w:tcW w:w="5406" w:type="dxa"/>
          </w:tcPr>
          <w:p w:rsidR="00F17C44" w:rsidRPr="00F17C44" w:rsidRDefault="00F17C44" w:rsidP="00F17C44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7C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28" w:type="dxa"/>
          </w:tcPr>
          <w:p w:rsidR="00F17C44" w:rsidRPr="00F17C44" w:rsidRDefault="00FD22F8" w:rsidP="00F17C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22F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F17C44" w:rsidRPr="00F17C44" w:rsidRDefault="00F17C44" w:rsidP="00F17C44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:rsidR="00F17C44" w:rsidRPr="00F17C44" w:rsidRDefault="00FD22F8" w:rsidP="00F17C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22F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17C44" w:rsidRPr="00F17C44" w:rsidTr="00041C50">
        <w:trPr>
          <w:cantSplit/>
        </w:trPr>
        <w:tc>
          <w:tcPr>
            <w:tcW w:w="5406" w:type="dxa"/>
          </w:tcPr>
          <w:p w:rsidR="00F17C44" w:rsidRPr="00F17C44" w:rsidRDefault="00F17C44" w:rsidP="00F17C44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92" w:type="dxa"/>
            <w:gridSpan w:val="3"/>
          </w:tcPr>
          <w:p w:rsidR="00F17C44" w:rsidRPr="00F17C44" w:rsidRDefault="00F17C44" w:rsidP="00F17C44">
            <w:pPr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7C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7C44" w:rsidRPr="00F17C44" w:rsidTr="00F17C44">
        <w:trPr>
          <w:trHeight w:val="56"/>
        </w:trPr>
        <w:tc>
          <w:tcPr>
            <w:tcW w:w="5406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7C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92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8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7C44" w:rsidRPr="00F17C44" w:rsidTr="00041C50">
        <w:tc>
          <w:tcPr>
            <w:tcW w:w="5406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7C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92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8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:rsidR="00F17C44" w:rsidRPr="00F17C44" w:rsidRDefault="00F17C44" w:rsidP="00F17C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1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6AD6" w:rsidRPr="00F17C44" w:rsidTr="00041C50">
        <w:tc>
          <w:tcPr>
            <w:tcW w:w="5406" w:type="dxa"/>
          </w:tcPr>
          <w:p w:rsidR="009A6AD6" w:rsidRPr="00F17C44" w:rsidRDefault="009A6AD6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7C4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:rsidR="009A6AD6" w:rsidRPr="00F17C44" w:rsidRDefault="009A6AD6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8" w:type="dxa"/>
          </w:tcPr>
          <w:p w:rsidR="009A6AD6" w:rsidRPr="009A6AD6" w:rsidRDefault="00FD22F8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100</w:t>
            </w:r>
            <w:r w:rsidR="009A6AD6" w:rsidRPr="009A6AD6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:rsidR="009A6AD6" w:rsidRPr="00F17C44" w:rsidRDefault="009A6AD6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:rsidR="009A6AD6" w:rsidRPr="001764C9" w:rsidRDefault="00FD22F8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100</w:t>
            </w:r>
            <w:r w:rsidR="009A6AD6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9A6AD6" w:rsidRPr="00F17C44" w:rsidTr="00041C50">
        <w:tc>
          <w:tcPr>
            <w:tcW w:w="5406" w:type="dxa"/>
          </w:tcPr>
          <w:p w:rsidR="009A6AD6" w:rsidRPr="00F17C44" w:rsidRDefault="009A6AD6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7C4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2" w:type="dxa"/>
          </w:tcPr>
          <w:p w:rsidR="009A6AD6" w:rsidRPr="00F17C44" w:rsidRDefault="00FD22F8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22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:rsidR="009A6AD6" w:rsidRPr="009A6AD6" w:rsidRDefault="00FD22F8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632</w:t>
            </w:r>
            <w:r w:rsidR="009A6AD6" w:rsidRPr="009A6AD6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36" w:type="dxa"/>
            <w:vAlign w:val="bottom"/>
          </w:tcPr>
          <w:p w:rsidR="009A6AD6" w:rsidRPr="00F17C44" w:rsidRDefault="009A6AD6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:rsidR="009A6AD6" w:rsidRPr="001764C9" w:rsidRDefault="00FD22F8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132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405</w:t>
            </w:r>
            <w:r w:rsidR="009A6AD6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778</w:t>
            </w:r>
          </w:p>
        </w:tc>
      </w:tr>
      <w:tr w:rsidR="009A6AD6" w:rsidRPr="00F17C44" w:rsidTr="00041C50">
        <w:tc>
          <w:tcPr>
            <w:tcW w:w="5406" w:type="dxa"/>
          </w:tcPr>
          <w:p w:rsidR="009A6AD6" w:rsidRPr="00F17C44" w:rsidRDefault="009A6AD6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7C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="009A6AD6" w:rsidRPr="00F17C44" w:rsidRDefault="009A6AD6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</w:tcPr>
          <w:p w:rsidR="009A6AD6" w:rsidRPr="009A6AD6" w:rsidRDefault="00FD22F8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732</w:t>
            </w:r>
            <w:r w:rsidR="009A6AD6" w:rsidRPr="009A6A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365</w:t>
            </w:r>
          </w:p>
        </w:tc>
        <w:tc>
          <w:tcPr>
            <w:tcW w:w="236" w:type="dxa"/>
          </w:tcPr>
          <w:p w:rsidR="009A6AD6" w:rsidRPr="009A6AD6" w:rsidRDefault="009A6AD6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</w:tcPr>
          <w:p w:rsidR="009A6AD6" w:rsidRPr="006C3A6A" w:rsidRDefault="00FD22F8" w:rsidP="009A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505</w:t>
            </w:r>
            <w:r w:rsidR="009A6AD6" w:rsidRPr="006C3A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778</w:t>
            </w:r>
          </w:p>
        </w:tc>
      </w:tr>
    </w:tbl>
    <w:p w:rsidR="00444C25" w:rsidRDefault="00444C25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5B1C7D" w:rsidRDefault="005B1C7D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0C4AA8" w:rsidRPr="00F17C44" w:rsidRDefault="000C4AA8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17C4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เงินกู้ยืมระยะสั้นจากสถาบันการเงิน</w:t>
      </w:r>
    </w:p>
    <w:p w:rsidR="000C4AA8" w:rsidRPr="00F17C44" w:rsidRDefault="000C4AA8" w:rsidP="00F17C44">
      <w:pPr>
        <w:pStyle w:val="FSBlank"/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0C4AA8" w:rsidRPr="00F17C44" w:rsidRDefault="000C4AA8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17C44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="00FD22F8" w:rsidRPr="00FD22F8">
        <w:rPr>
          <w:rFonts w:ascii="Angsana New" w:hAnsi="Angsana New"/>
          <w:sz w:val="30"/>
          <w:szCs w:val="30"/>
        </w:rPr>
        <w:t>31</w:t>
      </w:r>
      <w:r w:rsidR="00F17C44" w:rsidRPr="009005FD">
        <w:rPr>
          <w:rFonts w:ascii="Angsana New" w:hAnsi="Angsana New"/>
          <w:sz w:val="30"/>
          <w:szCs w:val="30"/>
        </w:rPr>
        <w:t xml:space="preserve"> </w:t>
      </w:r>
      <w:r w:rsidR="00F17C44" w:rsidRPr="009005F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FD22F8" w:rsidRPr="00FD22F8">
        <w:rPr>
          <w:rFonts w:ascii="Angsana New" w:hAnsi="Angsana New"/>
          <w:sz w:val="30"/>
          <w:szCs w:val="30"/>
        </w:rPr>
        <w:t>2563</w:t>
      </w:r>
      <w:r w:rsidR="00F17C44" w:rsidRPr="009005FD">
        <w:rPr>
          <w:rFonts w:ascii="Angsana New" w:hAnsi="Angsana New"/>
          <w:sz w:val="30"/>
          <w:szCs w:val="30"/>
        </w:rPr>
        <w:t xml:space="preserve"> </w:t>
      </w:r>
      <w:r w:rsidR="00FA69F2" w:rsidRPr="00F17C44">
        <w:rPr>
          <w:rFonts w:asciiTheme="majorBidi" w:hAnsiTheme="majorBidi" w:cstheme="majorBidi"/>
          <w:spacing w:val="2"/>
          <w:sz w:val="30"/>
          <w:szCs w:val="30"/>
          <w:cs/>
        </w:rPr>
        <w:t>เงินกู้ยืมระยะสั้นจากสถาบันการเงิน</w:t>
      </w:r>
      <w:r w:rsidRPr="00F17C44">
        <w:rPr>
          <w:rFonts w:asciiTheme="majorBidi" w:hAnsiTheme="majorBidi" w:cstheme="majorBidi"/>
          <w:spacing w:val="2"/>
          <w:sz w:val="30"/>
          <w:szCs w:val="30"/>
          <w:cs/>
        </w:rPr>
        <w:t>จำนวน</w:t>
      </w:r>
      <w:r w:rsidRPr="00F17C4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FD22F8" w:rsidRPr="00FD22F8">
        <w:rPr>
          <w:rFonts w:asciiTheme="majorBidi" w:hAnsiTheme="majorBidi" w:cstheme="majorBidi"/>
          <w:spacing w:val="2"/>
          <w:sz w:val="30"/>
          <w:szCs w:val="30"/>
        </w:rPr>
        <w:t>100</w:t>
      </w:r>
      <w:r w:rsidRPr="00F17C4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spacing w:val="2"/>
          <w:sz w:val="30"/>
          <w:szCs w:val="30"/>
          <w:cs/>
        </w:rPr>
        <w:t>ล้าน</w:t>
      </w:r>
      <w:r w:rsidR="004858DE" w:rsidRPr="00F17C44">
        <w:rPr>
          <w:rFonts w:asciiTheme="majorBidi" w:hAnsiTheme="majorBidi" w:cstheme="majorBidi"/>
          <w:spacing w:val="2"/>
          <w:sz w:val="30"/>
          <w:szCs w:val="30"/>
          <w:cs/>
        </w:rPr>
        <w:t>บาทมีกำหนดชำระคืนเมื่อทวงถาม</w:t>
      </w:r>
      <w:r w:rsidR="004858DE" w:rsidRPr="00F17C44">
        <w:rPr>
          <w:rFonts w:asciiTheme="majorBidi" w:hAnsiTheme="majorBidi" w:cstheme="majorBidi"/>
          <w:spacing w:val="6"/>
          <w:sz w:val="30"/>
          <w:szCs w:val="30"/>
          <w:cs/>
        </w:rPr>
        <w:t xml:space="preserve"> ซึ่งเงินกู้ยืมดังกล่าวมีดอกเบี้ยในอัตราร้อยละ </w:t>
      </w:r>
      <w:r w:rsidR="00FD22F8" w:rsidRPr="00FD22F8">
        <w:rPr>
          <w:rFonts w:asciiTheme="majorBidi" w:hAnsiTheme="majorBidi" w:cstheme="majorBidi"/>
          <w:spacing w:val="6"/>
          <w:sz w:val="30"/>
          <w:szCs w:val="30"/>
        </w:rPr>
        <w:t>0</w:t>
      </w:r>
      <w:r w:rsidR="009A6AD6">
        <w:rPr>
          <w:rFonts w:asciiTheme="majorBidi" w:hAnsiTheme="majorBidi" w:cstheme="majorBidi"/>
          <w:spacing w:val="6"/>
          <w:sz w:val="30"/>
          <w:szCs w:val="30"/>
        </w:rPr>
        <w:t>.</w:t>
      </w:r>
      <w:r w:rsidR="00FD22F8" w:rsidRPr="00FD22F8">
        <w:rPr>
          <w:rFonts w:asciiTheme="majorBidi" w:hAnsiTheme="majorBidi" w:cstheme="majorBidi"/>
          <w:spacing w:val="6"/>
          <w:sz w:val="30"/>
          <w:szCs w:val="30"/>
        </w:rPr>
        <w:t>90</w:t>
      </w:r>
      <w:r w:rsidR="004858DE" w:rsidRPr="00F17C4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4858DE" w:rsidRPr="00F17C44">
        <w:rPr>
          <w:rFonts w:asciiTheme="majorBidi" w:hAnsiTheme="majorBidi" w:cstheme="majorBidi"/>
          <w:spacing w:val="6"/>
          <w:sz w:val="30"/>
          <w:szCs w:val="30"/>
          <w:cs/>
        </w:rPr>
        <w:t>ต่อปี</w:t>
      </w:r>
      <w:r w:rsidRPr="00F17C44">
        <w:rPr>
          <w:rFonts w:asciiTheme="majorBidi" w:hAnsiTheme="majorBidi" w:cstheme="majorBidi"/>
          <w:spacing w:val="6"/>
          <w:sz w:val="30"/>
          <w:szCs w:val="30"/>
          <w:cs/>
        </w:rPr>
        <w:t xml:space="preserve"> </w:t>
      </w:r>
      <w:r w:rsidRPr="00F17C4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D22F8" w:rsidRPr="00FD22F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F17C4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D22F8" w:rsidRPr="00FD22F8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F17C4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243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D22F8" w:rsidRPr="00FD22F8">
        <w:rPr>
          <w:rFonts w:asciiTheme="majorBidi" w:hAnsiTheme="majorBidi" w:cstheme="majorBidi"/>
          <w:i/>
          <w:iCs/>
          <w:sz w:val="30"/>
          <w:szCs w:val="30"/>
        </w:rPr>
        <w:t>100</w:t>
      </w:r>
      <w:r w:rsidR="007C040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C0405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FA69F2" w:rsidRPr="00F17C4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C040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และอัตราร้อยละ </w:t>
      </w:r>
      <w:r w:rsidR="00FD22F8" w:rsidRPr="00FD22F8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7C040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FD22F8" w:rsidRPr="00FD22F8">
        <w:rPr>
          <w:rFonts w:asciiTheme="majorBidi" w:hAnsiTheme="majorBidi" w:cstheme="majorBidi"/>
          <w:i/>
          <w:iCs/>
          <w:sz w:val="30"/>
          <w:szCs w:val="30"/>
        </w:rPr>
        <w:t>39</w:t>
      </w:r>
      <w:r w:rsidR="007C040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C0405">
        <w:rPr>
          <w:rFonts w:asciiTheme="majorBidi" w:hAnsiTheme="majorBidi" w:cstheme="majorBidi" w:hint="cs"/>
          <w:i/>
          <w:iCs/>
          <w:sz w:val="30"/>
          <w:szCs w:val="30"/>
          <w:cs/>
        </w:rPr>
        <w:t>ต่อปี</w:t>
      </w:r>
      <w:r w:rsidRPr="00F17C4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F17C44">
        <w:rPr>
          <w:rFonts w:asciiTheme="majorBidi" w:hAnsiTheme="majorBidi" w:cstheme="majorBidi"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AB261A" w:rsidRDefault="00AB261A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8C3D67" w:rsidRPr="00F17C44" w:rsidRDefault="008C3D67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17C4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:rsidR="00875C81" w:rsidRPr="00F17C44" w:rsidRDefault="00875C81" w:rsidP="00F17C44">
      <w:pPr>
        <w:pStyle w:val="FSBlank"/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875C81" w:rsidRDefault="00875C81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17C44">
        <w:rPr>
          <w:rFonts w:asciiTheme="majorBidi" w:hAnsiTheme="majorBidi" w:cstheme="majorBidi"/>
          <w:spacing w:val="6"/>
          <w:sz w:val="30"/>
          <w:szCs w:val="30"/>
          <w:cs/>
        </w:rPr>
        <w:t xml:space="preserve">ณ วันที่ </w:t>
      </w:r>
      <w:r w:rsidR="00FD22F8" w:rsidRPr="00FD22F8">
        <w:rPr>
          <w:rFonts w:ascii="Angsana New" w:hAnsi="Angsana New"/>
          <w:sz w:val="30"/>
          <w:szCs w:val="30"/>
        </w:rPr>
        <w:t>31</w:t>
      </w:r>
      <w:r w:rsidR="00F17C44" w:rsidRPr="009005FD">
        <w:rPr>
          <w:rFonts w:ascii="Angsana New" w:hAnsi="Angsana New"/>
          <w:sz w:val="30"/>
          <w:szCs w:val="30"/>
        </w:rPr>
        <w:t xml:space="preserve"> </w:t>
      </w:r>
      <w:r w:rsidR="00F17C44" w:rsidRPr="009005F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FD22F8" w:rsidRPr="00FD22F8">
        <w:rPr>
          <w:rFonts w:ascii="Angsana New" w:hAnsi="Angsana New"/>
          <w:sz w:val="30"/>
          <w:szCs w:val="30"/>
        </w:rPr>
        <w:t>2563</w:t>
      </w:r>
      <w:r w:rsidR="00F17C44" w:rsidRPr="009005FD">
        <w:rPr>
          <w:rFonts w:ascii="Angsana New" w:hAnsi="Angsana New"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spacing w:val="6"/>
          <w:sz w:val="30"/>
          <w:szCs w:val="30"/>
          <w:cs/>
        </w:rPr>
        <w:t>บริษัทมีวงเงินสินเชื่อที่ยังไม่ได้เบิกใช้จำนวนเงิน</w:t>
      </w:r>
      <w:r w:rsidRPr="00F17C4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FD22F8" w:rsidRPr="00FD22F8">
        <w:rPr>
          <w:rFonts w:asciiTheme="majorBidi" w:hAnsiTheme="majorBidi" w:cstheme="majorBidi"/>
          <w:spacing w:val="6"/>
          <w:sz w:val="30"/>
          <w:szCs w:val="30"/>
        </w:rPr>
        <w:t>1</w:t>
      </w:r>
      <w:r w:rsidRPr="00F17C44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spacing w:val="6"/>
          <w:sz w:val="30"/>
          <w:szCs w:val="30"/>
          <w:cs/>
        </w:rPr>
        <w:t>ล้านเหรียญสหรัฐอเมริกา และ</w:t>
      </w:r>
      <w:r w:rsidRPr="00F17C44">
        <w:rPr>
          <w:rFonts w:asciiTheme="majorBidi" w:hAnsiTheme="majorBidi" w:cstheme="majorBidi"/>
          <w:sz w:val="30"/>
          <w:szCs w:val="30"/>
        </w:rPr>
        <w:t xml:space="preserve"> </w:t>
      </w:r>
      <w:r w:rsidR="00FD22F8" w:rsidRPr="00FD22F8">
        <w:rPr>
          <w:rFonts w:asciiTheme="majorBidi" w:hAnsiTheme="majorBidi" w:cstheme="majorBidi"/>
          <w:sz w:val="30"/>
          <w:szCs w:val="30"/>
        </w:rPr>
        <w:t>3</w:t>
      </w:r>
      <w:r w:rsidR="00E91DC7">
        <w:rPr>
          <w:rFonts w:asciiTheme="majorBidi" w:hAnsiTheme="majorBidi" w:cstheme="majorBidi"/>
          <w:sz w:val="30"/>
          <w:szCs w:val="30"/>
        </w:rPr>
        <w:t>,</w:t>
      </w:r>
      <w:r w:rsidR="00FD22F8" w:rsidRPr="00FD22F8">
        <w:rPr>
          <w:rFonts w:asciiTheme="majorBidi" w:hAnsiTheme="majorBidi" w:cstheme="majorBidi"/>
          <w:sz w:val="30"/>
          <w:szCs w:val="30"/>
        </w:rPr>
        <w:t>347</w:t>
      </w:r>
      <w:r w:rsidRPr="00F17C44">
        <w:rPr>
          <w:rFonts w:asciiTheme="majorBidi" w:hAnsiTheme="majorBidi" w:cstheme="majorBidi"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17C4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D22F8" w:rsidRPr="00FD22F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F17C4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D22F8" w:rsidRPr="00FD22F8">
        <w:rPr>
          <w:rFonts w:asciiTheme="majorBidi" w:hAnsiTheme="majorBidi" w:cstheme="majorBidi"/>
          <w:i/>
          <w:iCs/>
          <w:sz w:val="30"/>
          <w:szCs w:val="30"/>
        </w:rPr>
        <w:t>2562</w:t>
      </w:r>
      <w:r w:rsidRPr="00F17C44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7C040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FD22F8" w:rsidRPr="00FD22F8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F17C4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ล้านเหรียญสหรัฐอเมริกา และ</w:t>
      </w:r>
      <w:r w:rsidRPr="00F17C4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D22F8" w:rsidRPr="00FD22F8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7C0405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FD22F8" w:rsidRPr="00FD22F8">
        <w:rPr>
          <w:rFonts w:asciiTheme="majorBidi" w:hAnsiTheme="majorBidi" w:cstheme="majorBidi"/>
          <w:i/>
          <w:iCs/>
          <w:sz w:val="30"/>
          <w:szCs w:val="30"/>
        </w:rPr>
        <w:t>347</w:t>
      </w:r>
      <w:r w:rsidRPr="00F17C4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F17C44">
        <w:rPr>
          <w:rFonts w:asciiTheme="majorBidi" w:hAnsiTheme="majorBidi" w:cstheme="majorBidi"/>
          <w:sz w:val="30"/>
          <w:szCs w:val="30"/>
        </w:rPr>
        <w:t xml:space="preserve"> </w:t>
      </w:r>
      <w:r w:rsidRPr="00F17C4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AB261A" w:rsidRDefault="00AB261A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9E1D47" w:rsidRPr="00E5036B" w:rsidRDefault="00BE7E43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E5036B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="00801FF8" w:rsidRPr="00E5036B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:rsidR="00B817A4" w:rsidRDefault="00B817A4" w:rsidP="00B81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6588"/>
        <w:gridCol w:w="1170"/>
        <w:gridCol w:w="270"/>
        <w:gridCol w:w="1170"/>
      </w:tblGrid>
      <w:tr w:rsidR="00EB77C7" w:rsidRPr="0037579F" w:rsidTr="00D637E7">
        <w:tc>
          <w:tcPr>
            <w:tcW w:w="6588" w:type="dxa"/>
          </w:tcPr>
          <w:p w:rsidR="00EB77C7" w:rsidRPr="0037579F" w:rsidRDefault="00EB77C7" w:rsidP="00D63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FD22F8" w:rsidRPr="00FD22F8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37579F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37579F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170" w:type="dxa"/>
            <w:shd w:val="clear" w:color="auto" w:fill="auto"/>
          </w:tcPr>
          <w:p w:rsidR="00EB77C7" w:rsidRPr="0037579F" w:rsidRDefault="00FD22F8" w:rsidP="00D63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D22F8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:rsidR="00EB77C7" w:rsidRPr="0037579F" w:rsidRDefault="00EB77C7" w:rsidP="00D63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EB77C7" w:rsidRPr="0037579F" w:rsidRDefault="00FD22F8" w:rsidP="00D63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D22F8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EB77C7" w:rsidRPr="0037579F" w:rsidTr="00D637E7">
        <w:tc>
          <w:tcPr>
            <w:tcW w:w="6588" w:type="dxa"/>
          </w:tcPr>
          <w:p w:rsidR="00EB77C7" w:rsidRPr="0037579F" w:rsidRDefault="00EB77C7" w:rsidP="00D63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EB77C7" w:rsidRPr="0037579F" w:rsidRDefault="00EB77C7" w:rsidP="00D63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0871" w:rsidRPr="0037579F" w:rsidTr="00D637E7">
        <w:tc>
          <w:tcPr>
            <w:tcW w:w="6588" w:type="dxa"/>
          </w:tcPr>
          <w:p w:rsidR="009B0871" w:rsidRPr="009B0871" w:rsidRDefault="009B0871" w:rsidP="00D63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08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2610" w:type="dxa"/>
            <w:gridSpan w:val="3"/>
            <w:shd w:val="clear" w:color="auto" w:fill="auto"/>
          </w:tcPr>
          <w:p w:rsidR="009B0871" w:rsidRPr="0037579F" w:rsidRDefault="009B0871" w:rsidP="00D63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EB77C7" w:rsidRPr="0037579F" w:rsidTr="00D637E7">
        <w:tc>
          <w:tcPr>
            <w:tcW w:w="6588" w:type="dxa"/>
          </w:tcPr>
          <w:p w:rsidR="00EB77C7" w:rsidRPr="0037579F" w:rsidRDefault="00EB77C7" w:rsidP="00D63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</w:t>
            </w:r>
          </w:p>
        </w:tc>
        <w:tc>
          <w:tcPr>
            <w:tcW w:w="2610" w:type="dxa"/>
            <w:gridSpan w:val="3"/>
            <w:shd w:val="clear" w:color="auto" w:fill="auto"/>
          </w:tcPr>
          <w:p w:rsidR="00EB77C7" w:rsidRPr="0037579F" w:rsidRDefault="00EB77C7" w:rsidP="00D63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DF2A13" w:rsidRPr="0037579F" w:rsidTr="00DF2A13">
        <w:tc>
          <w:tcPr>
            <w:tcW w:w="6588" w:type="dxa"/>
          </w:tcPr>
          <w:p w:rsidR="00DF2A13" w:rsidRPr="0037579F" w:rsidRDefault="00DF2A13" w:rsidP="00DF2A13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DF2A13" w:rsidRPr="00DF2A13" w:rsidRDefault="00FD22F8" w:rsidP="00DF2A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F2A13" w:rsidRPr="00DF2A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000</w:t>
            </w:r>
            <w:r w:rsidR="00DF2A13" w:rsidRPr="00DF2A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270" w:type="dxa"/>
            <w:vAlign w:val="bottom"/>
          </w:tcPr>
          <w:p w:rsidR="00DF2A13" w:rsidRPr="0037579F" w:rsidRDefault="00DF2A13" w:rsidP="00D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DF2A13" w:rsidRPr="0037579F" w:rsidRDefault="00FD22F8" w:rsidP="00DF2A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DF2A13" w:rsidRPr="003757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165</w:t>
            </w:r>
            <w:r w:rsidR="00DF2A13" w:rsidRPr="003757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242</w:t>
            </w:r>
          </w:p>
        </w:tc>
      </w:tr>
      <w:tr w:rsidR="00DF2A13" w:rsidRPr="0037579F" w:rsidTr="00D637E7">
        <w:tc>
          <w:tcPr>
            <w:tcW w:w="6588" w:type="dxa"/>
          </w:tcPr>
          <w:p w:rsidR="00DF2A13" w:rsidRPr="0037579F" w:rsidRDefault="00DF2A13" w:rsidP="00DF2A1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1170" w:type="dxa"/>
          </w:tcPr>
          <w:p w:rsidR="00DF2A13" w:rsidRPr="00DF2A13" w:rsidRDefault="00FD22F8" w:rsidP="00DF2A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131</w:t>
            </w:r>
            <w:r w:rsidR="00DF2A13" w:rsidRPr="00DF2A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881</w:t>
            </w:r>
          </w:p>
        </w:tc>
        <w:tc>
          <w:tcPr>
            <w:tcW w:w="270" w:type="dxa"/>
          </w:tcPr>
          <w:p w:rsidR="00DF2A13" w:rsidRPr="0037579F" w:rsidRDefault="00DF2A13" w:rsidP="00D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F2A13" w:rsidRPr="0037579F" w:rsidRDefault="00FD22F8" w:rsidP="00DF2A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22F8">
              <w:rPr>
                <w:rFonts w:ascii="Angsana New" w:hAnsi="Angsana New" w:cs="Angsana New"/>
                <w:sz w:val="30"/>
                <w:szCs w:val="30"/>
                <w:lang w:val="en-US"/>
              </w:rPr>
              <w:t>177</w:t>
            </w:r>
            <w:r w:rsidR="00DF2A13" w:rsidRPr="0037579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ED79FB" w:rsidRPr="0037579F" w:rsidTr="00D637E7">
        <w:tc>
          <w:tcPr>
            <w:tcW w:w="6588" w:type="dxa"/>
          </w:tcPr>
          <w:p w:rsidR="00ED79FB" w:rsidRPr="0037579F" w:rsidRDefault="00ED79FB" w:rsidP="00ED79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1170" w:type="dxa"/>
          </w:tcPr>
          <w:p w:rsidR="00ED79FB" w:rsidRPr="00DF2A13" w:rsidRDefault="00FD22F8" w:rsidP="00ED79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="00ED79FB" w:rsidRPr="00DF2A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407</w:t>
            </w:r>
          </w:p>
        </w:tc>
        <w:tc>
          <w:tcPr>
            <w:tcW w:w="270" w:type="dxa"/>
          </w:tcPr>
          <w:p w:rsidR="00ED79FB" w:rsidRPr="0037579F" w:rsidRDefault="00ED79FB" w:rsidP="00ED7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D79FB" w:rsidRPr="0037579F" w:rsidRDefault="00FD22F8" w:rsidP="00ED79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22F8">
              <w:rPr>
                <w:rFonts w:ascii="Angsana New" w:hAnsi="Angsana New" w:cs="Angsana New"/>
                <w:sz w:val="30"/>
                <w:szCs w:val="30"/>
                <w:lang w:val="en-US"/>
              </w:rPr>
              <w:t>27</w:t>
            </w:r>
            <w:r w:rsidR="00ED79FB" w:rsidRPr="0037579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/>
              </w:rPr>
              <w:t>436</w:t>
            </w:r>
          </w:p>
        </w:tc>
      </w:tr>
      <w:tr w:rsidR="00ED79FB" w:rsidRPr="0037579F" w:rsidTr="00D637E7">
        <w:tc>
          <w:tcPr>
            <w:tcW w:w="6588" w:type="dxa"/>
          </w:tcPr>
          <w:p w:rsidR="00ED79FB" w:rsidRPr="0037579F" w:rsidRDefault="00ED79FB" w:rsidP="00ED79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170" w:type="dxa"/>
          </w:tcPr>
          <w:p w:rsidR="00ED79FB" w:rsidRPr="00DF2A13" w:rsidRDefault="00FD22F8" w:rsidP="00ED79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="00ED79FB" w:rsidRPr="00DF2A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487</w:t>
            </w:r>
          </w:p>
        </w:tc>
        <w:tc>
          <w:tcPr>
            <w:tcW w:w="270" w:type="dxa"/>
          </w:tcPr>
          <w:p w:rsidR="00ED79FB" w:rsidRPr="0037579F" w:rsidRDefault="00ED79FB" w:rsidP="00ED7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D79FB" w:rsidRPr="0037579F" w:rsidRDefault="00FD22F8" w:rsidP="00ED79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22F8">
              <w:rPr>
                <w:rFonts w:ascii="Angsana New" w:hAnsi="Angsana New" w:cs="Angsana New"/>
                <w:sz w:val="30"/>
                <w:szCs w:val="30"/>
                <w:lang w:val="en-US"/>
              </w:rPr>
              <w:t>35</w:t>
            </w:r>
            <w:r w:rsidR="00ED79FB" w:rsidRPr="0037579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/>
              </w:rPr>
              <w:t>073</w:t>
            </w:r>
          </w:p>
        </w:tc>
      </w:tr>
      <w:tr w:rsidR="00ED79FB" w:rsidRPr="0037579F" w:rsidTr="00D637E7">
        <w:tc>
          <w:tcPr>
            <w:tcW w:w="6588" w:type="dxa"/>
          </w:tcPr>
          <w:p w:rsidR="00ED79FB" w:rsidRPr="0037579F" w:rsidRDefault="00ED79FB" w:rsidP="00ED79FB">
            <w:pPr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D79FB" w:rsidRPr="00DF2A13" w:rsidRDefault="00FD22F8" w:rsidP="00ED79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351</w:t>
            </w:r>
            <w:r w:rsidR="00ED79FB" w:rsidRPr="00DF2A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541</w:t>
            </w:r>
          </w:p>
        </w:tc>
        <w:tc>
          <w:tcPr>
            <w:tcW w:w="270" w:type="dxa"/>
          </w:tcPr>
          <w:p w:rsidR="00ED79FB" w:rsidRPr="0037579F" w:rsidRDefault="00ED79FB" w:rsidP="00ED7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D79FB" w:rsidRPr="0037579F" w:rsidRDefault="00FD22F8" w:rsidP="00ED79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22F8">
              <w:rPr>
                <w:rFonts w:ascii="Angsana New" w:hAnsi="Angsana New" w:cs="Angsana New"/>
                <w:sz w:val="30"/>
                <w:szCs w:val="30"/>
                <w:lang w:val="en-US"/>
              </w:rPr>
              <w:t>359</w:t>
            </w:r>
            <w:r w:rsidR="00ED79FB" w:rsidRPr="0037579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/>
              </w:rPr>
              <w:t>897</w:t>
            </w:r>
          </w:p>
        </w:tc>
      </w:tr>
      <w:tr w:rsidR="00ED79FB" w:rsidRPr="0037579F" w:rsidTr="00DF2A13">
        <w:tc>
          <w:tcPr>
            <w:tcW w:w="6588" w:type="dxa"/>
            <w:vAlign w:val="bottom"/>
          </w:tcPr>
          <w:p w:rsidR="00ED79FB" w:rsidRPr="0037579F" w:rsidRDefault="00ED79FB" w:rsidP="00ED79F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D79FB" w:rsidRPr="00DF2A13" w:rsidRDefault="00FD22F8" w:rsidP="00ED79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ED79FB" w:rsidRPr="00DF2A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536</w:t>
            </w:r>
            <w:r w:rsidR="00ED79FB" w:rsidRPr="00DF2A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472</w:t>
            </w:r>
          </w:p>
        </w:tc>
        <w:tc>
          <w:tcPr>
            <w:tcW w:w="270" w:type="dxa"/>
            <w:vAlign w:val="bottom"/>
          </w:tcPr>
          <w:p w:rsidR="00ED79FB" w:rsidRPr="0037579F" w:rsidRDefault="00ED79FB" w:rsidP="00ED7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79FB" w:rsidRPr="0037579F" w:rsidRDefault="00FD22F8" w:rsidP="00ED79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ED79FB" w:rsidRPr="0037579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764</w:t>
            </w:r>
            <w:r w:rsidR="00ED79FB" w:rsidRPr="0037579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849</w:t>
            </w:r>
          </w:p>
        </w:tc>
      </w:tr>
      <w:tr w:rsidR="00ED79FB" w:rsidRPr="0037579F" w:rsidTr="00D637E7">
        <w:tc>
          <w:tcPr>
            <w:tcW w:w="6588" w:type="dxa"/>
            <w:vAlign w:val="bottom"/>
          </w:tcPr>
          <w:p w:rsidR="00ED79FB" w:rsidRPr="0037579F" w:rsidRDefault="00ED79FB" w:rsidP="00ED7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D79FB" w:rsidRPr="0037579F" w:rsidRDefault="00ED79FB" w:rsidP="00ED7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ED79FB" w:rsidRPr="0037579F" w:rsidRDefault="00ED79FB" w:rsidP="00ED7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ED79FB" w:rsidRPr="0037579F" w:rsidRDefault="00ED79FB" w:rsidP="00ED7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D79FB" w:rsidRPr="0037579F" w:rsidTr="00D637E7">
        <w:tc>
          <w:tcPr>
            <w:tcW w:w="6588" w:type="dxa"/>
          </w:tcPr>
          <w:p w:rsidR="00ED79FB" w:rsidRPr="0037579F" w:rsidRDefault="00ED79FB" w:rsidP="00ED79FB">
            <w:pPr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:rsidR="00ED79FB" w:rsidRPr="0037579F" w:rsidRDefault="00ED79FB" w:rsidP="00ED79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D79FB" w:rsidRPr="0037579F" w:rsidRDefault="00ED79FB" w:rsidP="00ED7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D79FB" w:rsidRPr="0037579F" w:rsidRDefault="00ED79FB" w:rsidP="00ED79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D79FB" w:rsidRPr="0037579F" w:rsidTr="00D637E7">
        <w:tc>
          <w:tcPr>
            <w:tcW w:w="6588" w:type="dxa"/>
          </w:tcPr>
          <w:p w:rsidR="00ED79FB" w:rsidRPr="0037579F" w:rsidRDefault="00ED79FB" w:rsidP="00ED79FB">
            <w:pPr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D79FB" w:rsidRPr="00DF2A13" w:rsidRDefault="00FD22F8" w:rsidP="00ED79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ED79FB" w:rsidRPr="00DF2A1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536</w:t>
            </w:r>
            <w:r w:rsidR="00ED79FB" w:rsidRPr="00DF2A13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472</w:t>
            </w:r>
          </w:p>
        </w:tc>
        <w:tc>
          <w:tcPr>
            <w:tcW w:w="270" w:type="dxa"/>
          </w:tcPr>
          <w:p w:rsidR="00ED79FB" w:rsidRPr="0037579F" w:rsidRDefault="00ED79FB" w:rsidP="00ED7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D79FB" w:rsidRPr="0037579F" w:rsidRDefault="00FD22F8" w:rsidP="00ED79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ED79FB" w:rsidRPr="0037579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764</w:t>
            </w:r>
            <w:r w:rsidR="00ED79FB" w:rsidRPr="0037579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849</w:t>
            </w:r>
          </w:p>
        </w:tc>
      </w:tr>
      <w:tr w:rsidR="00ED79FB" w:rsidRPr="0037579F" w:rsidTr="00DF2A13">
        <w:tc>
          <w:tcPr>
            <w:tcW w:w="6588" w:type="dxa"/>
            <w:vAlign w:val="bottom"/>
          </w:tcPr>
          <w:p w:rsidR="00ED79FB" w:rsidRPr="0037579F" w:rsidRDefault="00ED79FB" w:rsidP="00ED79F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D79FB" w:rsidRPr="00DF2A13" w:rsidRDefault="00FD22F8" w:rsidP="00ED79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ED79FB" w:rsidRPr="00DF2A1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536</w:t>
            </w:r>
            <w:r w:rsidR="00ED79FB" w:rsidRPr="00DF2A1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472</w:t>
            </w:r>
          </w:p>
        </w:tc>
        <w:tc>
          <w:tcPr>
            <w:tcW w:w="270" w:type="dxa"/>
            <w:vAlign w:val="bottom"/>
          </w:tcPr>
          <w:p w:rsidR="00ED79FB" w:rsidRPr="00DF2A13" w:rsidRDefault="00ED79FB" w:rsidP="00ED7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D79FB" w:rsidRPr="0037579F" w:rsidRDefault="00FD22F8" w:rsidP="00ED79F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ED79FB" w:rsidRPr="0037579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764</w:t>
            </w:r>
            <w:r w:rsidR="00ED79FB" w:rsidRPr="0037579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849</w:t>
            </w:r>
          </w:p>
        </w:tc>
      </w:tr>
    </w:tbl>
    <w:p w:rsidR="00D0686C" w:rsidRDefault="00D0686C" w:rsidP="00B81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8E32A7" w:rsidRPr="001F7210" w:rsidRDefault="008E32A7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1F7210">
        <w:rPr>
          <w:rFonts w:ascii="Angsana New" w:hAnsi="Angsana New" w:hint="cs"/>
          <w:b/>
          <w:bCs/>
          <w:sz w:val="30"/>
          <w:szCs w:val="30"/>
          <w:cs/>
        </w:rPr>
        <w:lastRenderedPageBreak/>
        <w:t>เ</w:t>
      </w:r>
      <w:r w:rsidRPr="001F7210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</w:p>
    <w:p w:rsidR="0012169E" w:rsidRPr="00291247" w:rsidRDefault="0012169E" w:rsidP="00121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cs/>
          <w:lang w:val="en-GB"/>
        </w:rPr>
      </w:pPr>
    </w:p>
    <w:p w:rsidR="00C82040" w:rsidRPr="00F57584" w:rsidRDefault="00C82040" w:rsidP="00C820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5758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C82040" w:rsidRPr="00124E71" w:rsidRDefault="00C82040" w:rsidP="00124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F43AD1" w:rsidRDefault="0056733A" w:rsidP="0056733A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bookmarkStart w:id="1" w:name="_Hlk14918793"/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203012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203012">
        <w:rPr>
          <w:rFonts w:asciiTheme="majorBidi" w:hAnsiTheme="majorBidi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  <w:r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</w:p>
    <w:p w:rsidR="00E66F86" w:rsidRDefault="00E66F86" w:rsidP="0056733A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cs/>
          <w:lang w:bidi="th-TH"/>
        </w:rPr>
      </w:pPr>
    </w:p>
    <w:tbl>
      <w:tblPr>
        <w:tblW w:w="99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350"/>
        <w:gridCol w:w="270"/>
        <w:gridCol w:w="905"/>
        <w:gridCol w:w="265"/>
        <w:gridCol w:w="900"/>
        <w:gridCol w:w="270"/>
        <w:gridCol w:w="900"/>
        <w:gridCol w:w="270"/>
        <w:gridCol w:w="900"/>
        <w:gridCol w:w="270"/>
        <w:gridCol w:w="900"/>
      </w:tblGrid>
      <w:tr w:rsidR="00507417" w:rsidRPr="00291247" w:rsidTr="00507417">
        <w:trPr>
          <w:trHeight w:val="261"/>
        </w:trPr>
        <w:tc>
          <w:tcPr>
            <w:tcW w:w="2790" w:type="dxa"/>
            <w:shd w:val="clear" w:color="auto" w:fill="auto"/>
            <w:vAlign w:val="bottom"/>
          </w:tcPr>
          <w:p w:rsidR="00507417" w:rsidRPr="00507417" w:rsidRDefault="00507417" w:rsidP="005B3160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3"/>
            <w:vAlign w:val="bottom"/>
          </w:tcPr>
          <w:p w:rsidR="00507417" w:rsidRPr="00080B06" w:rsidRDefault="00507417" w:rsidP="005B31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80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65" w:type="dxa"/>
          </w:tcPr>
          <w:p w:rsidR="00507417" w:rsidRPr="00080B06" w:rsidRDefault="00507417" w:rsidP="005B31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410" w:type="dxa"/>
            <w:gridSpan w:val="7"/>
          </w:tcPr>
          <w:p w:rsidR="00507417" w:rsidRPr="00080B06" w:rsidRDefault="00507417" w:rsidP="005B316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80B0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07417" w:rsidRPr="00291247" w:rsidTr="00507417">
        <w:trPr>
          <w:trHeight w:val="261"/>
        </w:trPr>
        <w:tc>
          <w:tcPr>
            <w:tcW w:w="2790" w:type="dxa"/>
            <w:shd w:val="clear" w:color="auto" w:fill="auto"/>
            <w:vAlign w:val="bottom"/>
          </w:tcPr>
          <w:p w:rsidR="00507417" w:rsidRPr="00507417" w:rsidRDefault="00507417" w:rsidP="0050741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07417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  <w:r w:rsidRPr="00507417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507417">
              <w:rPr>
                <w:rFonts w:ascii="Angsana New" w:hAnsi="Angsana New" w:cs="Angsana New"/>
                <w:sz w:val="30"/>
                <w:szCs w:val="30"/>
                <w:cs/>
              </w:rPr>
              <w:t>ใช้การบัญชีป้องกัน</w:t>
            </w:r>
            <w:r w:rsidR="00080B06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50741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270" w:type="dxa"/>
            <w:vAlign w:val="bottom"/>
          </w:tcPr>
          <w:p w:rsidR="00507417" w:rsidRPr="00507417" w:rsidRDefault="00507417" w:rsidP="00507417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dxa"/>
            <w:vAlign w:val="bottom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74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65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74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5074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D22F8" w:rsidRPr="00FD22F8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074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50741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D22F8" w:rsidRPr="00FD22F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507417" w:rsidRPr="00507417" w:rsidRDefault="00507417" w:rsidP="00507417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:rsidR="00507417" w:rsidRPr="00507417" w:rsidRDefault="00507417" w:rsidP="00507417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7417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5074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0741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07417" w:rsidRPr="00291247" w:rsidTr="00507417">
        <w:trPr>
          <w:trHeight w:val="261"/>
        </w:trPr>
        <w:tc>
          <w:tcPr>
            <w:tcW w:w="2790" w:type="dxa"/>
            <w:shd w:val="clear" w:color="auto" w:fill="auto"/>
          </w:tcPr>
          <w:p w:rsidR="00507417" w:rsidRPr="00507417" w:rsidRDefault="00507417" w:rsidP="005B316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7200" w:type="dxa"/>
            <w:gridSpan w:val="11"/>
            <w:vAlign w:val="center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50741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50741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0741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80B06" w:rsidRPr="00291247" w:rsidTr="00507417">
        <w:trPr>
          <w:trHeight w:val="261"/>
        </w:trPr>
        <w:tc>
          <w:tcPr>
            <w:tcW w:w="2790" w:type="dxa"/>
            <w:shd w:val="clear" w:color="auto" w:fill="auto"/>
          </w:tcPr>
          <w:p w:rsidR="00080B06" w:rsidRPr="00507417" w:rsidRDefault="00080B06" w:rsidP="005B316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07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D22F8" w:rsidRPr="00FD22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07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07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Pr="005074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ีนาคม</w:t>
            </w:r>
            <w:r w:rsidRPr="00507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D22F8" w:rsidRPr="00FD22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080B06" w:rsidRPr="00507417" w:rsidRDefault="00080B06" w:rsidP="005B316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80B06" w:rsidRPr="00507417" w:rsidRDefault="00080B06" w:rsidP="005B316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dxa"/>
          </w:tcPr>
          <w:p w:rsidR="00080B06" w:rsidRPr="00507417" w:rsidRDefault="00080B06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080B06" w:rsidRPr="00507417" w:rsidRDefault="00080B06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80B06" w:rsidRPr="00507417" w:rsidRDefault="00080B06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80B06" w:rsidRPr="00507417" w:rsidRDefault="00080B06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80B06" w:rsidRPr="00507417" w:rsidRDefault="00080B06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80B06" w:rsidRPr="00507417" w:rsidRDefault="00080B06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7417" w:rsidRPr="00291247" w:rsidTr="00507417">
        <w:trPr>
          <w:trHeight w:val="261"/>
        </w:trPr>
        <w:tc>
          <w:tcPr>
            <w:tcW w:w="2790" w:type="dxa"/>
            <w:shd w:val="clear" w:color="auto" w:fill="auto"/>
          </w:tcPr>
          <w:p w:rsidR="00507417" w:rsidRPr="00507417" w:rsidRDefault="00507417" w:rsidP="005B316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07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5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507417" w:rsidRPr="00507417" w:rsidRDefault="00507417" w:rsidP="005B316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7417" w:rsidRPr="00291247" w:rsidTr="00507417">
        <w:trPr>
          <w:trHeight w:val="261"/>
        </w:trPr>
        <w:tc>
          <w:tcPr>
            <w:tcW w:w="2790" w:type="dxa"/>
            <w:shd w:val="clear" w:color="auto" w:fill="auto"/>
          </w:tcPr>
          <w:p w:rsidR="00507417" w:rsidRDefault="00507417" w:rsidP="00507417">
            <w:pPr>
              <w:tabs>
                <w:tab w:val="clear" w:pos="2580"/>
                <w:tab w:val="left" w:pos="2226"/>
              </w:tabs>
              <w:ind w:left="166" w:right="-192" w:hanging="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350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507417" w:rsidRPr="00507417" w:rsidRDefault="00507417" w:rsidP="005B316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07417" w:rsidRPr="00507417" w:rsidRDefault="00507417" w:rsidP="005B316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7417" w:rsidRPr="00291247" w:rsidTr="00507417">
        <w:trPr>
          <w:trHeight w:val="261"/>
        </w:trPr>
        <w:tc>
          <w:tcPr>
            <w:tcW w:w="2790" w:type="dxa"/>
            <w:shd w:val="clear" w:color="auto" w:fill="auto"/>
          </w:tcPr>
          <w:p w:rsidR="00507417" w:rsidRPr="00507417" w:rsidRDefault="00507417" w:rsidP="00507417">
            <w:pPr>
              <w:ind w:left="166" w:right="-90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350" w:type="dxa"/>
          </w:tcPr>
          <w:p w:rsidR="00507417" w:rsidRPr="00507417" w:rsidRDefault="00FD22F8" w:rsidP="0050741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="00507417" w:rsidRPr="005074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061</w:t>
            </w:r>
          </w:p>
        </w:tc>
        <w:tc>
          <w:tcPr>
            <w:tcW w:w="270" w:type="dxa"/>
          </w:tcPr>
          <w:p w:rsidR="00507417" w:rsidRPr="00507417" w:rsidRDefault="00507417" w:rsidP="0050741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dxa"/>
          </w:tcPr>
          <w:p w:rsidR="00507417" w:rsidRPr="00507417" w:rsidRDefault="00FD22F8" w:rsidP="005074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="00507417" w:rsidRPr="005074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061</w:t>
            </w:r>
          </w:p>
        </w:tc>
        <w:tc>
          <w:tcPr>
            <w:tcW w:w="265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07417" w:rsidRPr="00507417" w:rsidRDefault="00FD22F8" w:rsidP="005074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="00507417" w:rsidRPr="005074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061</w:t>
            </w:r>
          </w:p>
        </w:tc>
        <w:tc>
          <w:tcPr>
            <w:tcW w:w="270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07417" w:rsidRPr="00507417" w:rsidRDefault="00FD22F8" w:rsidP="005074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="00507417" w:rsidRPr="005074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061</w:t>
            </w:r>
          </w:p>
        </w:tc>
      </w:tr>
      <w:tr w:rsidR="00507417" w:rsidRPr="00291247" w:rsidTr="00507417">
        <w:trPr>
          <w:trHeight w:val="261"/>
        </w:trPr>
        <w:tc>
          <w:tcPr>
            <w:tcW w:w="2790" w:type="dxa"/>
            <w:shd w:val="clear" w:color="auto" w:fill="auto"/>
          </w:tcPr>
          <w:p w:rsidR="00507417" w:rsidRDefault="00507417" w:rsidP="00507417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สัญญาซื้อขายทองแดงล่วงหน้า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07417" w:rsidRPr="00507417" w:rsidRDefault="00FD22F8" w:rsidP="0050741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50741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270" w:type="dxa"/>
          </w:tcPr>
          <w:p w:rsidR="00507417" w:rsidRPr="00507417" w:rsidRDefault="00507417" w:rsidP="0050741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:rsidR="00507417" w:rsidRPr="00507417" w:rsidRDefault="00FD22F8" w:rsidP="005074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50741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265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07417" w:rsidRPr="00507417" w:rsidRDefault="00FD22F8" w:rsidP="005074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50741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270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07417" w:rsidRPr="00507417" w:rsidRDefault="00FD22F8" w:rsidP="005074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</w:t>
            </w:r>
            <w:r w:rsidR="00507417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775</w:t>
            </w:r>
          </w:p>
        </w:tc>
      </w:tr>
      <w:tr w:rsidR="00507417" w:rsidRPr="00291247" w:rsidTr="00507417">
        <w:trPr>
          <w:trHeight w:val="261"/>
        </w:trPr>
        <w:tc>
          <w:tcPr>
            <w:tcW w:w="2790" w:type="dxa"/>
            <w:shd w:val="clear" w:color="auto" w:fill="auto"/>
          </w:tcPr>
          <w:p w:rsidR="00507417" w:rsidRPr="00507417" w:rsidRDefault="00507417" w:rsidP="00507417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0741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507417" w:rsidRPr="00507417" w:rsidRDefault="00FD22F8" w:rsidP="00507417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40</w:t>
            </w:r>
            <w:r w:rsidR="00507417" w:rsidRPr="005074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836</w:t>
            </w:r>
          </w:p>
        </w:tc>
        <w:tc>
          <w:tcPr>
            <w:tcW w:w="270" w:type="dxa"/>
          </w:tcPr>
          <w:p w:rsidR="00507417" w:rsidRPr="00507417" w:rsidRDefault="00507417" w:rsidP="0050741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:rsidR="00507417" w:rsidRPr="00507417" w:rsidRDefault="00FD22F8" w:rsidP="005074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40</w:t>
            </w:r>
            <w:r w:rsidR="00507417" w:rsidRPr="005074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836</w:t>
            </w:r>
          </w:p>
        </w:tc>
        <w:tc>
          <w:tcPr>
            <w:tcW w:w="265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74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07417" w:rsidRPr="00507417" w:rsidRDefault="00FD22F8" w:rsidP="005074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40</w:t>
            </w:r>
            <w:r w:rsidR="00507417" w:rsidRPr="005074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836</w:t>
            </w:r>
          </w:p>
        </w:tc>
        <w:tc>
          <w:tcPr>
            <w:tcW w:w="270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74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7417" w:rsidRPr="00507417" w:rsidRDefault="00507417" w:rsidP="005074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07417" w:rsidRPr="00507417" w:rsidRDefault="00FD22F8" w:rsidP="005074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40</w:t>
            </w:r>
            <w:r w:rsidR="00507417" w:rsidRPr="005074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836</w:t>
            </w:r>
          </w:p>
        </w:tc>
      </w:tr>
      <w:bookmarkEnd w:id="1"/>
    </w:tbl>
    <w:p w:rsidR="00507417" w:rsidRDefault="00507417" w:rsidP="00DE68A1">
      <w:pPr>
        <w:pStyle w:val="FSContent"/>
        <w:ind w:left="450" w:firstLine="90"/>
        <w:rPr>
          <w:b/>
          <w:bCs/>
          <w:i/>
          <w:iCs/>
        </w:rPr>
      </w:pPr>
    </w:p>
    <w:tbl>
      <w:tblPr>
        <w:tblW w:w="99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350"/>
        <w:gridCol w:w="270"/>
        <w:gridCol w:w="905"/>
        <w:gridCol w:w="265"/>
        <w:gridCol w:w="900"/>
        <w:gridCol w:w="270"/>
        <w:gridCol w:w="900"/>
        <w:gridCol w:w="270"/>
        <w:gridCol w:w="900"/>
        <w:gridCol w:w="270"/>
        <w:gridCol w:w="900"/>
      </w:tblGrid>
      <w:tr w:rsidR="00080B06" w:rsidRPr="00507417" w:rsidTr="00271CB6">
        <w:trPr>
          <w:trHeight w:val="261"/>
        </w:trPr>
        <w:tc>
          <w:tcPr>
            <w:tcW w:w="2790" w:type="dxa"/>
            <w:shd w:val="clear" w:color="auto" w:fill="auto"/>
          </w:tcPr>
          <w:p w:rsidR="00080B06" w:rsidRPr="00507417" w:rsidRDefault="00080B06" w:rsidP="00271CB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507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FD22F8" w:rsidRPr="00FD22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07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FD22F8" w:rsidRPr="00FD22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0B06" w:rsidRPr="00507417" w:rsidTr="00271CB6">
        <w:trPr>
          <w:trHeight w:val="261"/>
        </w:trPr>
        <w:tc>
          <w:tcPr>
            <w:tcW w:w="2790" w:type="dxa"/>
            <w:shd w:val="clear" w:color="auto" w:fill="auto"/>
          </w:tcPr>
          <w:p w:rsidR="00080B06" w:rsidRPr="00507417" w:rsidRDefault="00080B06" w:rsidP="00271CB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07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และหนี้สิน</w:t>
            </w:r>
            <w:r w:rsidRPr="005074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135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0B06" w:rsidRPr="00507417" w:rsidTr="00271CB6">
        <w:trPr>
          <w:trHeight w:val="261"/>
        </w:trPr>
        <w:tc>
          <w:tcPr>
            <w:tcW w:w="2790" w:type="dxa"/>
            <w:shd w:val="clear" w:color="auto" w:fill="auto"/>
          </w:tcPr>
          <w:p w:rsidR="00080B06" w:rsidRDefault="00080B06" w:rsidP="00271CB6">
            <w:pPr>
              <w:tabs>
                <w:tab w:val="clear" w:pos="2580"/>
                <w:tab w:val="left" w:pos="2226"/>
              </w:tabs>
              <w:ind w:left="166" w:right="-192" w:hanging="1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35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80B06" w:rsidRPr="00507417" w:rsidRDefault="00080B06" w:rsidP="00271C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0B06" w:rsidRPr="00507417" w:rsidTr="00271CB6">
        <w:trPr>
          <w:trHeight w:val="261"/>
        </w:trPr>
        <w:tc>
          <w:tcPr>
            <w:tcW w:w="2790" w:type="dxa"/>
            <w:shd w:val="clear" w:color="auto" w:fill="auto"/>
          </w:tcPr>
          <w:p w:rsidR="00080B06" w:rsidRPr="00507417" w:rsidRDefault="00080B06" w:rsidP="00080B06">
            <w:pPr>
              <w:ind w:left="166" w:right="-90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135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D22F8"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D22F8"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D22F8"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FD22F8"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80B06" w:rsidRPr="00507417" w:rsidTr="00271CB6">
        <w:trPr>
          <w:trHeight w:val="261"/>
        </w:trPr>
        <w:tc>
          <w:tcPr>
            <w:tcW w:w="2790" w:type="dxa"/>
            <w:shd w:val="clear" w:color="auto" w:fill="auto"/>
          </w:tcPr>
          <w:p w:rsidR="00080B06" w:rsidRDefault="00080B06" w:rsidP="00080B06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สัญญาซื้อขายทองแดงล่วงหน้า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80B06" w:rsidRPr="00507417" w:rsidRDefault="00FD22F8" w:rsidP="00080B0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080B0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80B06" w:rsidRPr="00507417" w:rsidRDefault="00FD22F8" w:rsidP="00080B0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080B06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FD22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127</w:t>
            </w:r>
          </w:p>
        </w:tc>
      </w:tr>
      <w:tr w:rsidR="00080B06" w:rsidRPr="00507417" w:rsidTr="00271CB6">
        <w:trPr>
          <w:trHeight w:val="261"/>
        </w:trPr>
        <w:tc>
          <w:tcPr>
            <w:tcW w:w="2790" w:type="dxa"/>
            <w:shd w:val="clear" w:color="auto" w:fill="auto"/>
          </w:tcPr>
          <w:p w:rsidR="00080B06" w:rsidRPr="00507417" w:rsidRDefault="00080B06" w:rsidP="00080B06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0741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="00C7693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หนี้สิน</w:t>
            </w:r>
            <w:r w:rsidRPr="0050741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74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74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74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080B06" w:rsidRPr="00507417" w:rsidRDefault="00C76930" w:rsidP="00080B0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FD22F8"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080B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D22F8"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996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0741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80B06" w:rsidRPr="00507417" w:rsidRDefault="00080B06" w:rsidP="00080B0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080B06" w:rsidRPr="00507417" w:rsidRDefault="00C76930" w:rsidP="00080B0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FD22F8"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080B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FD22F8"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996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:rsidR="00080B06" w:rsidRDefault="00080B06" w:rsidP="00DE68A1">
      <w:pPr>
        <w:pStyle w:val="FSContent"/>
        <w:ind w:left="450" w:firstLine="90"/>
        <w:rPr>
          <w:b/>
          <w:bCs/>
          <w:i/>
          <w:iCs/>
        </w:rPr>
      </w:pPr>
    </w:p>
    <w:p w:rsidR="00080B06" w:rsidRDefault="00080B06" w:rsidP="00DE68A1">
      <w:pPr>
        <w:pStyle w:val="FSContent"/>
        <w:ind w:left="450" w:firstLine="90"/>
        <w:rPr>
          <w:b/>
          <w:bCs/>
          <w:i/>
          <w:iCs/>
          <w:cs/>
        </w:rPr>
      </w:pPr>
      <w:r>
        <w:rPr>
          <w:b/>
          <w:bCs/>
          <w:i/>
          <w:iCs/>
          <w:cs/>
        </w:rPr>
        <w:br w:type="page"/>
      </w:r>
    </w:p>
    <w:p w:rsidR="009C5045" w:rsidRPr="00195830" w:rsidRDefault="009C5045" w:rsidP="00DE68A1">
      <w:pPr>
        <w:pStyle w:val="FSContent"/>
        <w:ind w:left="450" w:firstLine="90"/>
        <w:rPr>
          <w:b/>
          <w:bCs/>
          <w:i/>
          <w:iCs/>
          <w:cs/>
        </w:rPr>
      </w:pPr>
      <w:r w:rsidRPr="00195830">
        <w:rPr>
          <w:rFonts w:hint="cs"/>
          <w:b/>
          <w:bCs/>
          <w:i/>
          <w:iCs/>
          <w:cs/>
        </w:rPr>
        <w:lastRenderedPageBreak/>
        <w:t>เครื่องมือทางการเงินที่วัดมูลค่าด้วยมูลค่ายุติธรรม</w:t>
      </w:r>
    </w:p>
    <w:p w:rsidR="009C5045" w:rsidRPr="002544AA" w:rsidRDefault="009C5045" w:rsidP="00546F86">
      <w:pPr>
        <w:pStyle w:val="FSContent"/>
        <w:ind w:left="540"/>
        <w:rPr>
          <w:sz w:val="16"/>
          <w:szCs w:val="16"/>
        </w:rPr>
      </w:pP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236"/>
        <w:gridCol w:w="6514"/>
      </w:tblGrid>
      <w:tr w:rsidR="007111D9" w:rsidRPr="005D08DD" w:rsidTr="00E013FD">
        <w:trPr>
          <w:tblHeader/>
        </w:trPr>
        <w:tc>
          <w:tcPr>
            <w:tcW w:w="2340" w:type="dxa"/>
          </w:tcPr>
          <w:p w:rsidR="007111D9" w:rsidRPr="00A41284" w:rsidRDefault="007111D9" w:rsidP="005F67DF">
            <w:pPr>
              <w:pStyle w:val="block"/>
              <w:spacing w:after="0" w:line="240" w:lineRule="atLeast"/>
              <w:ind w:left="-104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:rsidR="007111D9" w:rsidRPr="00A41284" w:rsidRDefault="007111D9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:rsidR="007111D9" w:rsidRPr="00A41284" w:rsidRDefault="007111D9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111D9" w:rsidRPr="005D08DD" w:rsidTr="00E013FD">
        <w:tc>
          <w:tcPr>
            <w:tcW w:w="2340" w:type="dxa"/>
          </w:tcPr>
          <w:p w:rsidR="007111D9" w:rsidRPr="00A41284" w:rsidRDefault="007111D9" w:rsidP="005F67DF">
            <w:pPr>
              <w:pStyle w:val="block"/>
              <w:tabs>
                <w:tab w:val="left" w:pos="277"/>
              </w:tabs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</w:t>
            </w:r>
            <w:r w:rsidR="005F67DF"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ต่างประเทศ</w:t>
            </w:r>
          </w:p>
        </w:tc>
        <w:tc>
          <w:tcPr>
            <w:tcW w:w="236" w:type="dxa"/>
          </w:tcPr>
          <w:p w:rsidR="007111D9" w:rsidRPr="00A41284" w:rsidRDefault="007111D9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:rsidR="007111D9" w:rsidRPr="00A41284" w:rsidRDefault="007111D9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4128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 w:rsidR="00A41284"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  <w:tr w:rsidR="007111D9" w:rsidRPr="005D08DD" w:rsidTr="00E013FD">
        <w:tc>
          <w:tcPr>
            <w:tcW w:w="2340" w:type="dxa"/>
          </w:tcPr>
          <w:p w:rsidR="007111D9" w:rsidRPr="00A41284" w:rsidRDefault="00EA0B4B" w:rsidP="00A41284">
            <w:pPr>
              <w:pStyle w:val="block"/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สัญญาซื้อขายทองแดง</w:t>
            </w:r>
            <w:r w:rsidR="0098251C"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</w:tcPr>
          <w:p w:rsidR="007111D9" w:rsidRPr="00A41284" w:rsidRDefault="007111D9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6514" w:type="dxa"/>
          </w:tcPr>
          <w:p w:rsidR="007111D9" w:rsidRPr="00A41284" w:rsidRDefault="00DB6743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เทคนิคการเปรียบเทียบราคาตลาด </w:t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มูลค่ายุติธรรมอ้างอิงราคาเสนอซื้อขายจาก</w:t>
            </w:r>
            <w:r w:rsidR="0098251C"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นายหน้า สัญญาแบบเดียวกันที่มีการซื้อขายในตลาดที่มีสภาพคล่องและราคเสนอ</w:t>
            </w:r>
            <w:r w:rsidR="0098251C"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:rsidR="00546F86" w:rsidRPr="002544AA" w:rsidRDefault="00546F86" w:rsidP="00AA46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sz w:val="16"/>
          <w:szCs w:val="16"/>
        </w:rPr>
      </w:pPr>
      <w:r w:rsidRPr="00D045F1">
        <w:rPr>
          <w:sz w:val="30"/>
          <w:szCs w:val="30"/>
        </w:rPr>
        <w:tab/>
      </w:r>
    </w:p>
    <w:p w:rsidR="00291247" w:rsidRDefault="00DB0370" w:rsidP="00291247">
      <w:pPr>
        <w:pStyle w:val="block"/>
        <w:spacing w:after="0" w:line="240" w:lineRule="auto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val="en-US" w:bidi="th-TH"/>
        </w:rPr>
      </w:pPr>
      <w:r w:rsidRPr="00DB0370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 w:bidi="th-TH"/>
        </w:rPr>
        <w:t>ผลขาดทุนจากการด้อยค่า</w:t>
      </w:r>
    </w:p>
    <w:p w:rsidR="00594680" w:rsidRPr="002544AA" w:rsidRDefault="00594680" w:rsidP="002912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:rsidR="00291247" w:rsidRDefault="00291247" w:rsidP="002912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B0370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DB0370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B0370">
        <w:rPr>
          <w:rFonts w:asciiTheme="majorBidi" w:hAnsiTheme="majorBidi" w:cstheme="majorBidi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DB0370" w:rsidDel="005B6E1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B0370">
        <w:rPr>
          <w:rFonts w:asciiTheme="majorBidi" w:hAnsiTheme="majorBidi" w:cstheme="majorBidi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r w:rsidRPr="00DB0370">
        <w:rPr>
          <w:rFonts w:asciiTheme="majorBidi" w:hAnsiTheme="majorBidi" w:cstheme="majorBidi" w:hint="cs"/>
          <w:sz w:val="30"/>
          <w:szCs w:val="30"/>
        </w:rPr>
        <w:t xml:space="preserve"> </w:t>
      </w:r>
    </w:p>
    <w:p w:rsidR="00594680" w:rsidRPr="002544AA" w:rsidRDefault="00594680" w:rsidP="002912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:rsidR="00594680" w:rsidRDefault="00DF77EF" w:rsidP="002912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FD22F8" w:rsidRPr="00FD22F8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FD22F8" w:rsidRPr="00FD22F8">
        <w:rPr>
          <w:rFonts w:asciiTheme="majorBidi" w:hAnsiTheme="majorBidi" w:cstheme="majorBidi"/>
          <w:sz w:val="30"/>
          <w:szCs w:val="30"/>
        </w:rPr>
        <w:t>2563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FD22F8" w:rsidRPr="00FD22F8"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FD22F8" w:rsidRPr="00FD22F8">
        <w:rPr>
          <w:rFonts w:asciiTheme="majorBidi" w:hAnsiTheme="majorBidi" w:cstheme="majorBidi"/>
          <w:sz w:val="30"/>
          <w:szCs w:val="30"/>
        </w:rPr>
        <w:t>256</w:t>
      </w:r>
      <w:r w:rsidR="007C0D5E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บริษัทไม่มีผลขาดทุ</w:t>
      </w:r>
      <w:r w:rsidR="00003A59">
        <w:rPr>
          <w:rFonts w:asciiTheme="majorBidi" w:hAnsiTheme="majorBidi" w:cstheme="majorBidi" w:hint="cs"/>
          <w:sz w:val="30"/>
          <w:szCs w:val="30"/>
          <w:cs/>
        </w:rPr>
        <w:t>น</w:t>
      </w:r>
      <w:r>
        <w:rPr>
          <w:rFonts w:asciiTheme="majorBidi" w:hAnsiTheme="majorBidi" w:cstheme="majorBidi" w:hint="cs"/>
          <w:sz w:val="30"/>
          <w:szCs w:val="30"/>
          <w:cs/>
        </w:rPr>
        <w:t>จากการด้อยค่าของลูกหนี้การค้า</w:t>
      </w:r>
    </w:p>
    <w:p w:rsidR="00291247" w:rsidRPr="002544AA" w:rsidRDefault="00291247" w:rsidP="0029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color w:val="FF0000"/>
          <w:sz w:val="16"/>
          <w:szCs w:val="16"/>
          <w:cs/>
        </w:rPr>
      </w:pPr>
    </w:p>
    <w:tbl>
      <w:tblPr>
        <w:tblW w:w="949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859"/>
        <w:gridCol w:w="864"/>
        <w:gridCol w:w="1267"/>
        <w:gridCol w:w="236"/>
        <w:gridCol w:w="1267"/>
      </w:tblGrid>
      <w:tr w:rsidR="00444C25" w:rsidRPr="00A23A8F" w:rsidTr="00444C25">
        <w:tc>
          <w:tcPr>
            <w:tcW w:w="5859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444C25" w:rsidRPr="00255FDB" w:rsidRDefault="00FD22F8" w:rsidP="00A522C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22F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44C25" w:rsidRPr="00255F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44C25" w:rsidRPr="00255FDB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:rsidR="00444C25" w:rsidRPr="00255FDB" w:rsidRDefault="00444C25" w:rsidP="00A522CD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:rsidR="00444C25" w:rsidRPr="00255FDB" w:rsidRDefault="00FD22F8" w:rsidP="00A522C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22F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44C25" w:rsidRPr="00255F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44C25" w:rsidRPr="00A23A8F" w:rsidTr="00444C25">
        <w:tc>
          <w:tcPr>
            <w:tcW w:w="5859" w:type="dxa"/>
          </w:tcPr>
          <w:p w:rsidR="00444C25" w:rsidRPr="00A23A8F" w:rsidRDefault="00E66F86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64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23A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7" w:type="dxa"/>
          </w:tcPr>
          <w:p w:rsidR="00444C25" w:rsidRPr="00255FDB" w:rsidRDefault="00FD22F8" w:rsidP="00A522C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22F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444C25" w:rsidRPr="00255FDB" w:rsidRDefault="00444C25" w:rsidP="00A522CD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7" w:type="dxa"/>
          </w:tcPr>
          <w:p w:rsidR="00444C25" w:rsidRPr="00255FDB" w:rsidRDefault="00FD22F8" w:rsidP="00A522C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22F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44C25" w:rsidRPr="00A23A8F" w:rsidTr="00444C25">
        <w:tc>
          <w:tcPr>
            <w:tcW w:w="5859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23A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4C25" w:rsidRPr="00A23A8F" w:rsidTr="00444C25">
        <w:tc>
          <w:tcPr>
            <w:tcW w:w="5859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3A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64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4C25" w:rsidRPr="00A23A8F" w:rsidTr="00444C25">
        <w:tc>
          <w:tcPr>
            <w:tcW w:w="5859" w:type="dxa"/>
          </w:tcPr>
          <w:p w:rsidR="00444C25" w:rsidRPr="00A23A8F" w:rsidRDefault="00444C25" w:rsidP="00A522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Gautami" w:hAnsi="Gautami" w:cs="Gautami"/>
                <w:sz w:val="30"/>
                <w:szCs w:val="30"/>
              </w:rPr>
            </w:pPr>
            <w:r w:rsidRPr="00A23A8F">
              <w:rPr>
                <w:rFonts w:ascii="Gautami" w:hAnsi="Gautami" w:cs="Gautami"/>
                <w:sz w:val="30"/>
                <w:szCs w:val="30"/>
                <w:cs/>
              </w:rPr>
              <w:t>ยังไม่</w:t>
            </w:r>
            <w:r w:rsidRPr="00A23A8F">
              <w:rPr>
                <w:rFonts w:ascii="Gautami" w:hAnsi="Gautami" w:cs="Gautam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864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444C25" w:rsidRPr="009A6AD6" w:rsidRDefault="00FD22F8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471</w:t>
            </w:r>
            <w:r w:rsidR="00444C25" w:rsidRPr="009A6AD6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533</w:t>
            </w:r>
          </w:p>
        </w:tc>
        <w:tc>
          <w:tcPr>
            <w:tcW w:w="236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444C25" w:rsidRPr="00A23A8F" w:rsidRDefault="00FD22F8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396</w:t>
            </w:r>
            <w:r w:rsidR="00444C25" w:rsidRPr="00A23A8F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457</w:t>
            </w:r>
          </w:p>
        </w:tc>
      </w:tr>
      <w:tr w:rsidR="00444C25" w:rsidRPr="00A23A8F" w:rsidTr="00444C25">
        <w:tc>
          <w:tcPr>
            <w:tcW w:w="5859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43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A23A8F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  <w:r w:rsidRPr="00A23A8F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864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</w:tcPr>
          <w:p w:rsidR="00444C25" w:rsidRPr="009A6AD6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4C25" w:rsidRPr="00A23A8F" w:rsidTr="00444C25">
        <w:tc>
          <w:tcPr>
            <w:tcW w:w="5859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23A8F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3</w:t>
            </w:r>
            <w:r w:rsidRPr="00A23A8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64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44C25" w:rsidRPr="009A6AD6" w:rsidRDefault="00FD22F8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912</w:t>
            </w:r>
          </w:p>
        </w:tc>
        <w:tc>
          <w:tcPr>
            <w:tcW w:w="236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44C25" w:rsidRPr="00A23A8F" w:rsidRDefault="000B3FFC" w:rsidP="000B3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4C25" w:rsidRPr="00A23A8F" w:rsidTr="00444C25">
        <w:tc>
          <w:tcPr>
            <w:tcW w:w="5859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43" w:hanging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444C25" w:rsidRPr="00A23A8F" w:rsidRDefault="00FD22F8" w:rsidP="00DF7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43" w:hanging="52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22F8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444C25" w:rsidRPr="009A6AD6" w:rsidRDefault="00FD22F8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472</w:t>
            </w:r>
            <w:r w:rsidR="00444C25" w:rsidRPr="009A6A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236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43" w:hanging="52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444C25" w:rsidRPr="00A23A8F" w:rsidRDefault="00FD22F8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396</w:t>
            </w:r>
            <w:r w:rsidR="00444C25" w:rsidRPr="00A23A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457</w:t>
            </w:r>
          </w:p>
        </w:tc>
      </w:tr>
      <w:tr w:rsidR="00444C25" w:rsidRPr="00A23A8F" w:rsidTr="00444C25">
        <w:tc>
          <w:tcPr>
            <w:tcW w:w="5859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3A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64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4C25" w:rsidRPr="00A23A8F" w:rsidTr="00444C25">
        <w:tc>
          <w:tcPr>
            <w:tcW w:w="5859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23A8F">
              <w:rPr>
                <w:rFonts w:ascii="Gautami" w:hAnsi="Gautami" w:cs="Gautami"/>
                <w:sz w:val="30"/>
                <w:szCs w:val="30"/>
                <w:cs/>
              </w:rPr>
              <w:t>ยังไม่</w:t>
            </w:r>
            <w:r w:rsidRPr="00A23A8F">
              <w:rPr>
                <w:rFonts w:ascii="Gautami" w:hAnsi="Gautami" w:cs="Gautam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864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444C25" w:rsidRPr="009A6AD6" w:rsidRDefault="00FD22F8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1</w:t>
            </w:r>
            <w:r w:rsidR="00444C25" w:rsidRPr="009A6AD6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380</w:t>
            </w:r>
            <w:r w:rsidR="00444C25" w:rsidRPr="009A6AD6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236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444C25" w:rsidRPr="00A23A8F" w:rsidRDefault="00FD22F8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1</w:t>
            </w:r>
            <w:r w:rsidR="00444C25" w:rsidRPr="00A23A8F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193</w:t>
            </w:r>
            <w:r w:rsidR="00444C25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447</w:t>
            </w:r>
          </w:p>
        </w:tc>
      </w:tr>
      <w:tr w:rsidR="00444C25" w:rsidRPr="00A23A8F" w:rsidTr="00444C25">
        <w:tc>
          <w:tcPr>
            <w:tcW w:w="5859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43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A23A8F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  <w:r w:rsidRPr="00A23A8F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864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</w:tcPr>
          <w:p w:rsidR="00444C25" w:rsidRPr="009A6AD6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4C25" w:rsidRPr="00A23A8F" w:rsidTr="00444C25">
        <w:tc>
          <w:tcPr>
            <w:tcW w:w="5859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A23A8F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="00FD22F8" w:rsidRPr="00FD22F8">
              <w:rPr>
                <w:rFonts w:ascii="Angsana New" w:hAnsi="Angsana New"/>
                <w:sz w:val="30"/>
                <w:szCs w:val="30"/>
              </w:rPr>
              <w:t>3</w:t>
            </w:r>
            <w:r w:rsidRPr="00A23A8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64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44C25" w:rsidRPr="009A6AD6" w:rsidRDefault="00FD22F8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5</w:t>
            </w:r>
            <w:r w:rsidR="00444C25" w:rsidRPr="009A6AD6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802</w:t>
            </w:r>
          </w:p>
        </w:tc>
        <w:tc>
          <w:tcPr>
            <w:tcW w:w="236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44C25" w:rsidRPr="00A23A8F" w:rsidRDefault="00FD22F8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</w:t>
            </w:r>
            <w:r w:rsidR="00444C25" w:rsidRPr="00A23A8F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694</w:t>
            </w:r>
          </w:p>
        </w:tc>
      </w:tr>
      <w:tr w:rsidR="00444C25" w:rsidRPr="00A23A8F" w:rsidTr="00444C25">
        <w:tc>
          <w:tcPr>
            <w:tcW w:w="5859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43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44C25" w:rsidRPr="009A6AD6" w:rsidRDefault="00FD22F8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44C25" w:rsidRPr="009A6A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386</w:t>
            </w:r>
            <w:r w:rsidR="00444C25" w:rsidRPr="009A6A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236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444C25" w:rsidRPr="00A23A8F" w:rsidRDefault="00FD22F8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44C25" w:rsidRPr="00A23A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196</w:t>
            </w:r>
            <w:r w:rsidR="00444C25" w:rsidRPr="00A23A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</w:p>
        </w:tc>
      </w:tr>
      <w:tr w:rsidR="00444C25" w:rsidRPr="00A23A8F" w:rsidTr="00444C25">
        <w:tc>
          <w:tcPr>
            <w:tcW w:w="5859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43" w:hanging="5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3A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4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 w:hanging="52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444C25" w:rsidRPr="00A23A8F" w:rsidRDefault="00FD22F8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44C25" w:rsidRPr="009A6A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858</w:t>
            </w:r>
            <w:r w:rsidR="00444C25" w:rsidRPr="009A6A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633</w:t>
            </w:r>
          </w:p>
        </w:tc>
        <w:tc>
          <w:tcPr>
            <w:tcW w:w="236" w:type="dxa"/>
          </w:tcPr>
          <w:p w:rsidR="00444C25" w:rsidRPr="00A23A8F" w:rsidRDefault="00444C25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444C25" w:rsidRPr="00A23A8F" w:rsidRDefault="00FD22F8" w:rsidP="00A52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44C25" w:rsidRPr="00A23A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592</w:t>
            </w:r>
            <w:r w:rsidR="00444C25" w:rsidRPr="00A23A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b/>
                <w:bCs/>
                <w:sz w:val="30"/>
                <w:szCs w:val="30"/>
              </w:rPr>
              <w:t>598</w:t>
            </w:r>
          </w:p>
        </w:tc>
      </w:tr>
    </w:tbl>
    <w:p w:rsidR="00195F57" w:rsidRPr="003153C0" w:rsidRDefault="00195F57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3153C0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ภาระผูกพันที่มีกับบุคคลหรือกิจการที่ไม่เกี่ยวข้องกัน</w:t>
      </w:r>
    </w:p>
    <w:p w:rsidR="0066016B" w:rsidRPr="00230B7E" w:rsidRDefault="0066016B" w:rsidP="003153C0">
      <w:pPr>
        <w:pStyle w:val="FSBlank"/>
        <w:rPr>
          <w:sz w:val="28"/>
          <w:szCs w:val="28"/>
        </w:rPr>
      </w:pPr>
    </w:p>
    <w:tbl>
      <w:tblPr>
        <w:tblW w:w="9452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6696"/>
        <w:gridCol w:w="1260"/>
        <w:gridCol w:w="236"/>
        <w:gridCol w:w="1254"/>
        <w:gridCol w:w="6"/>
      </w:tblGrid>
      <w:tr w:rsidR="00CF1E9F" w:rsidRPr="00264B74" w:rsidTr="000B3FFC">
        <w:trPr>
          <w:tblHeader/>
        </w:trPr>
        <w:tc>
          <w:tcPr>
            <w:tcW w:w="6696" w:type="dxa"/>
          </w:tcPr>
          <w:p w:rsidR="00CF1E9F" w:rsidRPr="00264B74" w:rsidRDefault="00CF1E9F" w:rsidP="00CF1E9F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E9F" w:rsidRPr="00F17C44" w:rsidRDefault="00FD22F8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22F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F1E9F" w:rsidRPr="00F17C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F1E9F" w:rsidRPr="00F17C44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:rsidR="00CF1E9F" w:rsidRPr="00F17C44" w:rsidRDefault="00CF1E9F" w:rsidP="00CF1E9F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CF1E9F" w:rsidRPr="00F17C44" w:rsidRDefault="00FD22F8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22F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F1E9F" w:rsidRPr="00F17C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1E9F" w:rsidRPr="00177D03" w:rsidTr="000B3FFC">
        <w:trPr>
          <w:tblHeader/>
        </w:trPr>
        <w:tc>
          <w:tcPr>
            <w:tcW w:w="6696" w:type="dxa"/>
          </w:tcPr>
          <w:p w:rsidR="00CF1E9F" w:rsidRPr="00177D03" w:rsidRDefault="00CF1E9F" w:rsidP="00CF1E9F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CF1E9F" w:rsidRPr="00F17C44" w:rsidRDefault="00FD22F8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22F8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:rsidR="00CF1E9F" w:rsidRPr="00F17C44" w:rsidRDefault="00CF1E9F" w:rsidP="00CF1E9F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CF1E9F" w:rsidRPr="00F17C44" w:rsidRDefault="00FD22F8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22F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52EF5" w:rsidRPr="00177D03" w:rsidTr="000B3FFC">
        <w:trPr>
          <w:gridAfter w:val="1"/>
          <w:wAfter w:w="6" w:type="dxa"/>
          <w:cantSplit/>
          <w:tblHeader/>
        </w:trPr>
        <w:tc>
          <w:tcPr>
            <w:tcW w:w="6696" w:type="dxa"/>
          </w:tcPr>
          <w:p w:rsidR="00752EF5" w:rsidRPr="00177D03" w:rsidRDefault="00752EF5" w:rsidP="000532A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:rsidR="00752EF5" w:rsidRPr="00177D03" w:rsidRDefault="00752EF5" w:rsidP="000532AC">
            <w:pPr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77D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2A13" w:rsidRPr="00230B7E" w:rsidTr="000B3FFC">
        <w:tc>
          <w:tcPr>
            <w:tcW w:w="6696" w:type="dxa"/>
          </w:tcPr>
          <w:p w:rsidR="00DF2A13" w:rsidRPr="00DF77EF" w:rsidRDefault="00DF2A13" w:rsidP="00DF2A13">
            <w:pPr>
              <w:pStyle w:val="FSBlank"/>
              <w:rPr>
                <w:cs/>
              </w:rPr>
            </w:pPr>
          </w:p>
        </w:tc>
        <w:tc>
          <w:tcPr>
            <w:tcW w:w="1260" w:type="dxa"/>
          </w:tcPr>
          <w:p w:rsidR="00DF2A13" w:rsidRPr="00DF77EF" w:rsidRDefault="00DF2A13" w:rsidP="00DF2A13">
            <w:pPr>
              <w:pStyle w:val="FSBlank"/>
            </w:pPr>
          </w:p>
        </w:tc>
        <w:tc>
          <w:tcPr>
            <w:tcW w:w="236" w:type="dxa"/>
          </w:tcPr>
          <w:p w:rsidR="00DF2A13" w:rsidRPr="00DF77EF" w:rsidRDefault="00DF2A13" w:rsidP="00DF2A13">
            <w:pPr>
              <w:pStyle w:val="FSBlank"/>
            </w:pPr>
          </w:p>
        </w:tc>
        <w:tc>
          <w:tcPr>
            <w:tcW w:w="1260" w:type="dxa"/>
            <w:gridSpan w:val="2"/>
          </w:tcPr>
          <w:p w:rsidR="00DF2A13" w:rsidRPr="00DF77EF" w:rsidRDefault="00DF2A13" w:rsidP="00DF2A13">
            <w:pPr>
              <w:pStyle w:val="FSBlank"/>
            </w:pPr>
          </w:p>
        </w:tc>
      </w:tr>
      <w:tr w:rsidR="00DF2A13" w:rsidRPr="006C2819" w:rsidTr="000B3FFC">
        <w:tc>
          <w:tcPr>
            <w:tcW w:w="6696" w:type="dxa"/>
          </w:tcPr>
          <w:p w:rsidR="00DF2A13" w:rsidRPr="006C2819" w:rsidRDefault="00DF2A13" w:rsidP="00D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4" w:right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:rsidR="00DF2A13" w:rsidRPr="006C2819" w:rsidRDefault="00DF2A13" w:rsidP="00D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F2A13" w:rsidRPr="006C2819" w:rsidRDefault="00DF2A13" w:rsidP="00D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DF2A13" w:rsidRPr="006C2819" w:rsidRDefault="00DF2A13" w:rsidP="00DF2A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1DC7" w:rsidRPr="006C2819" w:rsidTr="000B3FFC">
        <w:tc>
          <w:tcPr>
            <w:tcW w:w="6696" w:type="dxa"/>
          </w:tcPr>
          <w:p w:rsidR="00E91DC7" w:rsidRPr="00BD7190" w:rsidRDefault="00E91DC7" w:rsidP="00E9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4"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คำสั่งซื้อที่ผู้ขายวัตถุดิบตกลงแล้ว</w:t>
            </w:r>
          </w:p>
        </w:tc>
        <w:tc>
          <w:tcPr>
            <w:tcW w:w="1260" w:type="dxa"/>
          </w:tcPr>
          <w:p w:rsidR="00E91DC7" w:rsidRPr="00E91DC7" w:rsidRDefault="00FD22F8" w:rsidP="00E9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270</w:t>
            </w:r>
            <w:r w:rsidR="00E91DC7" w:rsidRPr="00E91DC7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236" w:type="dxa"/>
          </w:tcPr>
          <w:p w:rsidR="00E91DC7" w:rsidRPr="006C2819" w:rsidRDefault="00E91DC7" w:rsidP="00E9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E91DC7" w:rsidRPr="00E91DC7" w:rsidRDefault="00FD22F8" w:rsidP="00E9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151</w:t>
            </w:r>
            <w:r w:rsidR="00E91DC7" w:rsidRPr="00E91DC7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407</w:t>
            </w:r>
          </w:p>
        </w:tc>
      </w:tr>
      <w:tr w:rsidR="00E91DC7" w:rsidRPr="006C2819" w:rsidTr="000B3FFC">
        <w:tc>
          <w:tcPr>
            <w:tcW w:w="6696" w:type="dxa"/>
          </w:tcPr>
          <w:p w:rsidR="00E91DC7" w:rsidRPr="006C2819" w:rsidRDefault="00E91DC7" w:rsidP="00E9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4"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281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หนังสือค้ำประกันจากธนาคารเพื่อค้ำประกันการใช้ไฟฟ้า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91DC7" w:rsidRPr="00E91DC7" w:rsidRDefault="00FD22F8" w:rsidP="00E9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13</w:t>
            </w:r>
            <w:r w:rsidR="00E91DC7" w:rsidRPr="00E91DC7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236" w:type="dxa"/>
          </w:tcPr>
          <w:p w:rsidR="00E91DC7" w:rsidRPr="00E91DC7" w:rsidRDefault="00E91DC7" w:rsidP="00E9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E91DC7" w:rsidRPr="00E91DC7" w:rsidRDefault="00FD22F8" w:rsidP="00E9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13</w:t>
            </w:r>
            <w:r w:rsidR="00E91DC7" w:rsidRPr="00E91DC7">
              <w:rPr>
                <w:rFonts w:ascii="Angsana New" w:hAnsi="Angsana New"/>
                <w:sz w:val="30"/>
                <w:szCs w:val="30"/>
              </w:rPr>
              <w:t>,</w:t>
            </w:r>
            <w:r w:rsidRPr="00FD22F8">
              <w:rPr>
                <w:rFonts w:ascii="Angsana New" w:hAnsi="Angsana New"/>
                <w:sz w:val="30"/>
                <w:szCs w:val="30"/>
              </w:rPr>
              <w:t>369</w:t>
            </w:r>
          </w:p>
        </w:tc>
      </w:tr>
      <w:tr w:rsidR="00E91DC7" w:rsidRPr="006C2819" w:rsidTr="000B3FFC">
        <w:tc>
          <w:tcPr>
            <w:tcW w:w="6696" w:type="dxa"/>
          </w:tcPr>
          <w:p w:rsidR="00E91DC7" w:rsidRPr="008160DB" w:rsidRDefault="00E91DC7" w:rsidP="00E91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4"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60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91DC7" w:rsidRPr="00E91DC7" w:rsidRDefault="00FD22F8" w:rsidP="00E91DC7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283</w:t>
            </w:r>
            <w:r w:rsidR="00E91DC7" w:rsidRPr="00E91DC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507</w:t>
            </w:r>
          </w:p>
        </w:tc>
        <w:tc>
          <w:tcPr>
            <w:tcW w:w="236" w:type="dxa"/>
          </w:tcPr>
          <w:p w:rsidR="00E91DC7" w:rsidRPr="00E91DC7" w:rsidRDefault="00E91DC7" w:rsidP="00E91DC7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91DC7" w:rsidRPr="00E91DC7" w:rsidRDefault="00FD22F8" w:rsidP="00E91DC7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164</w:t>
            </w:r>
            <w:r w:rsidR="00E91DC7" w:rsidRPr="00E91DC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D22F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776</w:t>
            </w:r>
          </w:p>
        </w:tc>
      </w:tr>
    </w:tbl>
    <w:p w:rsidR="00BC0A42" w:rsidRPr="00DF77EF" w:rsidRDefault="00BC0A42" w:rsidP="00230B7E">
      <w:pPr>
        <w:pStyle w:val="FSBlank"/>
      </w:pPr>
    </w:p>
    <w:p w:rsidR="00291247" w:rsidRPr="00B819BF" w:rsidRDefault="00291247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B819BF" w:rsidRPr="00DF77EF" w:rsidRDefault="00B819BF" w:rsidP="00B81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</w:rPr>
      </w:pPr>
    </w:p>
    <w:p w:rsidR="00291247" w:rsidRPr="00B819BF" w:rsidRDefault="00B819BF" w:rsidP="00752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pacing w:val="6"/>
          <w:sz w:val="30"/>
          <w:szCs w:val="30"/>
        </w:rPr>
      </w:pPr>
      <w:r w:rsidRPr="00B819BF">
        <w:rPr>
          <w:rFonts w:ascii="Angsana New" w:hAnsi="Angsana New" w:hint="cs"/>
          <w:spacing w:val="6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="00FD22F8" w:rsidRPr="00FD22F8">
        <w:rPr>
          <w:rFonts w:ascii="Angsana New" w:hAnsi="Angsana New"/>
          <w:spacing w:val="6"/>
          <w:sz w:val="30"/>
          <w:szCs w:val="30"/>
        </w:rPr>
        <w:t>29</w:t>
      </w:r>
      <w:r w:rsidRPr="00B819BF">
        <w:rPr>
          <w:rFonts w:ascii="Angsana New" w:hAnsi="Angsana New"/>
          <w:spacing w:val="6"/>
          <w:sz w:val="30"/>
          <w:szCs w:val="30"/>
        </w:rPr>
        <w:t xml:space="preserve"> </w:t>
      </w:r>
      <w:r w:rsidRPr="00B819BF">
        <w:rPr>
          <w:rFonts w:ascii="Angsana New" w:hAnsi="Angsana New" w:hint="cs"/>
          <w:spacing w:val="6"/>
          <w:sz w:val="30"/>
          <w:szCs w:val="30"/>
          <w:cs/>
        </w:rPr>
        <w:t xml:space="preserve">เมษายน </w:t>
      </w:r>
      <w:r w:rsidR="00FD22F8" w:rsidRPr="00FD22F8">
        <w:rPr>
          <w:rFonts w:ascii="Angsana New" w:hAnsi="Angsana New"/>
          <w:spacing w:val="6"/>
          <w:sz w:val="30"/>
          <w:szCs w:val="30"/>
        </w:rPr>
        <w:t>2563</w:t>
      </w:r>
      <w:r w:rsidRPr="00B819BF">
        <w:rPr>
          <w:rFonts w:ascii="Angsana New" w:hAnsi="Angsana New" w:hint="cs"/>
          <w:spacing w:val="6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="00FD22F8" w:rsidRPr="00FD22F8">
        <w:rPr>
          <w:rFonts w:ascii="Angsana New" w:hAnsi="Angsana New"/>
          <w:spacing w:val="6"/>
          <w:sz w:val="30"/>
          <w:szCs w:val="30"/>
        </w:rPr>
        <w:t>1</w:t>
      </w:r>
      <w:r w:rsidRPr="00B819BF">
        <w:rPr>
          <w:rFonts w:ascii="Angsana New" w:hAnsi="Angsana New"/>
          <w:spacing w:val="6"/>
          <w:sz w:val="30"/>
          <w:szCs w:val="30"/>
        </w:rPr>
        <w:t>.</w:t>
      </w:r>
      <w:r w:rsidR="00FD22F8" w:rsidRPr="00FD22F8">
        <w:rPr>
          <w:rFonts w:ascii="Angsana New" w:hAnsi="Angsana New"/>
          <w:spacing w:val="6"/>
          <w:sz w:val="30"/>
          <w:szCs w:val="30"/>
        </w:rPr>
        <w:t>625</w:t>
      </w:r>
      <w:r w:rsidRPr="00B819BF">
        <w:rPr>
          <w:rFonts w:ascii="Angsana New" w:hAnsi="Angsana New" w:hint="cs"/>
          <w:spacing w:val="6"/>
          <w:sz w:val="30"/>
          <w:szCs w:val="30"/>
          <w:cs/>
        </w:rPr>
        <w:t xml:space="preserve"> บาท เป็นจำนวนเงินทั้งสิ้น </w:t>
      </w:r>
      <w:r w:rsidR="00FD22F8" w:rsidRPr="00FD22F8">
        <w:rPr>
          <w:rFonts w:ascii="Angsana New" w:hAnsi="Angsana New"/>
          <w:spacing w:val="6"/>
          <w:sz w:val="30"/>
          <w:szCs w:val="30"/>
        </w:rPr>
        <w:t>78</w:t>
      </w:r>
      <w:r w:rsidRPr="00B819BF">
        <w:rPr>
          <w:rFonts w:ascii="Angsana New" w:hAnsi="Angsana New" w:hint="cs"/>
          <w:spacing w:val="6"/>
          <w:sz w:val="30"/>
          <w:szCs w:val="30"/>
          <w:cs/>
        </w:rPr>
        <w:t xml:space="preserve"> ล้านบาท เงินปันผลดังกล่าวจะจ่ายให้แก่ผู้ถือหุ้นสามัญของบริษัทในระหว่างปี</w:t>
      </w:r>
      <w:r w:rsidRPr="00B819BF">
        <w:rPr>
          <w:rFonts w:ascii="Angsana New" w:hAnsi="Angsana New"/>
          <w:spacing w:val="6"/>
          <w:sz w:val="30"/>
          <w:szCs w:val="30"/>
        </w:rPr>
        <w:t xml:space="preserve"> </w:t>
      </w:r>
      <w:r w:rsidR="00FD22F8" w:rsidRPr="00FD22F8">
        <w:rPr>
          <w:rFonts w:ascii="Angsana New" w:hAnsi="Angsana New"/>
          <w:spacing w:val="6"/>
          <w:sz w:val="30"/>
          <w:szCs w:val="30"/>
        </w:rPr>
        <w:t>2563</w:t>
      </w:r>
    </w:p>
    <w:sectPr w:rsidR="00291247" w:rsidRPr="00B819BF" w:rsidSect="00EF1474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691" w:right="1152" w:bottom="576" w:left="1152" w:header="720" w:footer="720" w:gutter="0"/>
      <w:pgNumType w:start="1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3226" w:rsidRDefault="00C53226">
      <w:r>
        <w:separator/>
      </w:r>
    </w:p>
  </w:endnote>
  <w:endnote w:type="continuationSeparator" w:id="0">
    <w:p w:rsidR="00C53226" w:rsidRDefault="00C53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1CB6" w:rsidRPr="001C2877" w:rsidRDefault="00271CB6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FD22F8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:rsidR="00271CB6" w:rsidRPr="00C70DC4" w:rsidRDefault="00271CB6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1CB6" w:rsidRPr="00C70DC4" w:rsidRDefault="00271CB6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FD22F8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:rsidR="00271CB6" w:rsidRPr="00C70DC4" w:rsidRDefault="00271CB6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3226" w:rsidRDefault="00C53226">
      <w:r>
        <w:separator/>
      </w:r>
    </w:p>
  </w:footnote>
  <w:footnote w:type="continuationSeparator" w:id="0">
    <w:p w:rsidR="00C53226" w:rsidRDefault="00C53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1CB6" w:rsidRPr="00A86E49" w:rsidRDefault="00271CB6" w:rsidP="00A86E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/>
        <w:b/>
        <w:bCs/>
        <w:sz w:val="32"/>
        <w:szCs w:val="32"/>
        <w:cs/>
      </w:rPr>
      <w:t xml:space="preserve">บริษัท ฟูรูกาวา เม็ททัล </w:t>
    </w:r>
    <w:r w:rsidRPr="00A86E49">
      <w:rPr>
        <w:rFonts w:ascii="Angsana New" w:hAnsi="Angsana New"/>
        <w:b/>
        <w:bCs/>
        <w:sz w:val="32"/>
        <w:szCs w:val="32"/>
      </w:rPr>
      <w:t>(</w:t>
    </w:r>
    <w:r w:rsidRPr="00A86E49">
      <w:rPr>
        <w:rFonts w:ascii="Angsana New" w:hAnsi="Angsana New"/>
        <w:b/>
        <w:bCs/>
        <w:sz w:val="32"/>
        <w:szCs w:val="32"/>
        <w:cs/>
      </w:rPr>
      <w:t>ไทยแลนด์</w:t>
    </w:r>
    <w:r w:rsidRPr="00A86E49">
      <w:rPr>
        <w:rFonts w:ascii="Angsana New" w:hAnsi="Angsana New"/>
        <w:b/>
        <w:bCs/>
        <w:sz w:val="32"/>
        <w:szCs w:val="32"/>
      </w:rPr>
      <w:t xml:space="preserve">) </w:t>
    </w:r>
    <w:r w:rsidRPr="00A86E49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A86E49">
      <w:rPr>
        <w:rFonts w:ascii="Angsana New" w:hAnsi="Angsana New"/>
        <w:b/>
        <w:bCs/>
        <w:sz w:val="32"/>
        <w:szCs w:val="32"/>
      </w:rPr>
      <w:t>(</w:t>
    </w:r>
    <w:r w:rsidRPr="00A86E49">
      <w:rPr>
        <w:rFonts w:ascii="Angsana New" w:hAnsi="Angsana New"/>
        <w:b/>
        <w:bCs/>
        <w:sz w:val="32"/>
        <w:szCs w:val="32"/>
        <w:cs/>
      </w:rPr>
      <w:t>มหาชน</w:t>
    </w:r>
    <w:r w:rsidRPr="00A86E49">
      <w:rPr>
        <w:rFonts w:ascii="Angsana New" w:hAnsi="Angsana New"/>
        <w:b/>
        <w:bCs/>
        <w:sz w:val="32"/>
        <w:szCs w:val="32"/>
      </w:rPr>
      <w:t>)</w:t>
    </w:r>
  </w:p>
  <w:p w:rsidR="00271CB6" w:rsidRPr="00A86E49" w:rsidRDefault="00271CB6" w:rsidP="00A86E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A86E49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A86E49">
      <w:rPr>
        <w:rFonts w:ascii="Angsana New" w:hAnsi="Angsana New"/>
        <w:b/>
        <w:bCs/>
        <w:sz w:val="32"/>
        <w:szCs w:val="32"/>
        <w:cs/>
      </w:rPr>
      <w:t xml:space="preserve"> </w:t>
    </w:r>
  </w:p>
  <w:p w:rsidR="00271CB6" w:rsidRPr="00A86E49" w:rsidRDefault="00271CB6" w:rsidP="00A86E4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FD22F8">
      <w:rPr>
        <w:rFonts w:ascii="Angsana New" w:hAnsi="Angsana New"/>
        <w:b/>
        <w:bCs/>
        <w:sz w:val="32"/>
        <w:szCs w:val="32"/>
      </w:rPr>
      <w:t>31</w:t>
    </w:r>
    <w:r w:rsidRPr="00A86E49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FD22F8">
      <w:rPr>
        <w:rFonts w:ascii="Angsana New" w:hAnsi="Angsana New"/>
        <w:b/>
        <w:bCs/>
        <w:sz w:val="32"/>
        <w:szCs w:val="32"/>
      </w:rPr>
      <w:t>2563</w:t>
    </w:r>
    <w:r w:rsidRPr="00A86E49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271CB6" w:rsidRPr="0064466F" w:rsidRDefault="00271CB6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1CB6" w:rsidRPr="00A86E49" w:rsidRDefault="00271CB6" w:rsidP="000F30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"/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/>
        <w:b/>
        <w:bCs/>
        <w:sz w:val="32"/>
        <w:szCs w:val="32"/>
        <w:cs/>
      </w:rPr>
      <w:t xml:space="preserve">บริษัท ฟูรูกาวา เม็ททัล </w:t>
    </w:r>
    <w:r w:rsidRPr="00A86E49">
      <w:rPr>
        <w:rFonts w:ascii="Angsana New" w:hAnsi="Angsana New"/>
        <w:b/>
        <w:bCs/>
        <w:sz w:val="32"/>
        <w:szCs w:val="32"/>
      </w:rPr>
      <w:t>(</w:t>
    </w:r>
    <w:r w:rsidRPr="00A86E49">
      <w:rPr>
        <w:rFonts w:ascii="Angsana New" w:hAnsi="Angsana New"/>
        <w:b/>
        <w:bCs/>
        <w:sz w:val="32"/>
        <w:szCs w:val="32"/>
        <w:cs/>
      </w:rPr>
      <w:t>ไทยแลนด์</w:t>
    </w:r>
    <w:r w:rsidRPr="00A86E49">
      <w:rPr>
        <w:rFonts w:ascii="Angsana New" w:hAnsi="Angsana New"/>
        <w:b/>
        <w:bCs/>
        <w:sz w:val="32"/>
        <w:szCs w:val="32"/>
      </w:rPr>
      <w:t xml:space="preserve">) </w:t>
    </w:r>
    <w:r w:rsidRPr="00A86E49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A86E49">
      <w:rPr>
        <w:rFonts w:ascii="Angsana New" w:hAnsi="Angsana New"/>
        <w:b/>
        <w:bCs/>
        <w:sz w:val="32"/>
        <w:szCs w:val="32"/>
      </w:rPr>
      <w:t>(</w:t>
    </w:r>
    <w:r w:rsidRPr="00A86E49">
      <w:rPr>
        <w:rFonts w:ascii="Angsana New" w:hAnsi="Angsana New"/>
        <w:b/>
        <w:bCs/>
        <w:sz w:val="32"/>
        <w:szCs w:val="32"/>
        <w:cs/>
      </w:rPr>
      <w:t>มหาชน</w:t>
    </w:r>
    <w:r w:rsidRPr="00A86E49">
      <w:rPr>
        <w:rFonts w:ascii="Angsana New" w:hAnsi="Angsana New"/>
        <w:b/>
        <w:bCs/>
        <w:sz w:val="32"/>
        <w:szCs w:val="32"/>
      </w:rPr>
      <w:t>)</w:t>
    </w:r>
  </w:p>
  <w:p w:rsidR="00271CB6" w:rsidRPr="00A86E49" w:rsidRDefault="00271CB6" w:rsidP="000F30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540"/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A86E49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A86E49">
      <w:rPr>
        <w:rFonts w:ascii="Angsana New" w:hAnsi="Angsana New"/>
        <w:b/>
        <w:bCs/>
        <w:sz w:val="32"/>
        <w:szCs w:val="32"/>
        <w:cs/>
      </w:rPr>
      <w:t xml:space="preserve"> </w:t>
    </w:r>
  </w:p>
  <w:p w:rsidR="00271CB6" w:rsidRPr="00A86E49" w:rsidRDefault="00271CB6" w:rsidP="000F30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540"/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FD22F8">
      <w:rPr>
        <w:rFonts w:ascii="Angsana New" w:hAnsi="Angsana New"/>
        <w:b/>
        <w:bCs/>
        <w:sz w:val="32"/>
        <w:szCs w:val="32"/>
      </w:rPr>
      <w:t>31</w:t>
    </w:r>
    <w:r w:rsidRPr="00A86E49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FD22F8">
      <w:rPr>
        <w:rFonts w:ascii="Angsana New" w:hAnsi="Angsana New"/>
        <w:b/>
        <w:bCs/>
        <w:sz w:val="32"/>
        <w:szCs w:val="32"/>
      </w:rPr>
      <w:t>2563</w:t>
    </w:r>
    <w:r w:rsidRPr="00A86E49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271CB6" w:rsidRPr="00C41766" w:rsidRDefault="00271CB6" w:rsidP="00C41766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8242B38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8"/>
  </w:num>
  <w:num w:numId="14">
    <w:abstractNumId w:val="12"/>
  </w:num>
  <w:num w:numId="15">
    <w:abstractNumId w:val="14"/>
  </w:num>
  <w:num w:numId="16">
    <w:abstractNumId w:val="19"/>
  </w:num>
  <w:num w:numId="17">
    <w:abstractNumId w:val="16"/>
  </w:num>
  <w:num w:numId="18">
    <w:abstractNumId w:val="10"/>
  </w:num>
  <w:num w:numId="19">
    <w:abstractNumId w:val="17"/>
  </w:num>
  <w:num w:numId="20">
    <w:abstractNumId w:val="20"/>
  </w:num>
  <w:num w:numId="21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3A59"/>
    <w:rsid w:val="00005588"/>
    <w:rsid w:val="0000674B"/>
    <w:rsid w:val="00006AA3"/>
    <w:rsid w:val="00006E66"/>
    <w:rsid w:val="0001026B"/>
    <w:rsid w:val="000107B4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304E9"/>
    <w:rsid w:val="000309A0"/>
    <w:rsid w:val="00033861"/>
    <w:rsid w:val="00033AF2"/>
    <w:rsid w:val="00033DF3"/>
    <w:rsid w:val="00034C0B"/>
    <w:rsid w:val="00034F62"/>
    <w:rsid w:val="00036B01"/>
    <w:rsid w:val="00036E7D"/>
    <w:rsid w:val="000370D8"/>
    <w:rsid w:val="0004030D"/>
    <w:rsid w:val="00041C50"/>
    <w:rsid w:val="00042EA6"/>
    <w:rsid w:val="0004416A"/>
    <w:rsid w:val="000466BA"/>
    <w:rsid w:val="00050DC1"/>
    <w:rsid w:val="00051891"/>
    <w:rsid w:val="000523D2"/>
    <w:rsid w:val="000525CD"/>
    <w:rsid w:val="000532AC"/>
    <w:rsid w:val="000532E2"/>
    <w:rsid w:val="00053469"/>
    <w:rsid w:val="000608FA"/>
    <w:rsid w:val="0006092B"/>
    <w:rsid w:val="00060CE2"/>
    <w:rsid w:val="00061710"/>
    <w:rsid w:val="00061BCB"/>
    <w:rsid w:val="00061F90"/>
    <w:rsid w:val="00063FF1"/>
    <w:rsid w:val="0006447D"/>
    <w:rsid w:val="000668DC"/>
    <w:rsid w:val="00067EFA"/>
    <w:rsid w:val="00071855"/>
    <w:rsid w:val="000753B9"/>
    <w:rsid w:val="00075442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DDF"/>
    <w:rsid w:val="00084E5B"/>
    <w:rsid w:val="00090CC0"/>
    <w:rsid w:val="00090F00"/>
    <w:rsid w:val="000918A8"/>
    <w:rsid w:val="00091AB6"/>
    <w:rsid w:val="000922B5"/>
    <w:rsid w:val="0009235A"/>
    <w:rsid w:val="00094EC6"/>
    <w:rsid w:val="00095E87"/>
    <w:rsid w:val="000972AC"/>
    <w:rsid w:val="00097439"/>
    <w:rsid w:val="000A00CD"/>
    <w:rsid w:val="000A2D59"/>
    <w:rsid w:val="000A4576"/>
    <w:rsid w:val="000A4F17"/>
    <w:rsid w:val="000A4FE3"/>
    <w:rsid w:val="000A50D5"/>
    <w:rsid w:val="000A51A2"/>
    <w:rsid w:val="000A6E2F"/>
    <w:rsid w:val="000A7C3B"/>
    <w:rsid w:val="000B1FA2"/>
    <w:rsid w:val="000B20D1"/>
    <w:rsid w:val="000B3534"/>
    <w:rsid w:val="000B3BFB"/>
    <w:rsid w:val="000B3FFC"/>
    <w:rsid w:val="000B475A"/>
    <w:rsid w:val="000B4FD4"/>
    <w:rsid w:val="000B5036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915"/>
    <w:rsid w:val="000D734E"/>
    <w:rsid w:val="000D7BCB"/>
    <w:rsid w:val="000E09B7"/>
    <w:rsid w:val="000E218B"/>
    <w:rsid w:val="000E2CDF"/>
    <w:rsid w:val="000E34C4"/>
    <w:rsid w:val="000E3A81"/>
    <w:rsid w:val="000E3B21"/>
    <w:rsid w:val="000E4171"/>
    <w:rsid w:val="000E4A1A"/>
    <w:rsid w:val="000E4A30"/>
    <w:rsid w:val="000E5717"/>
    <w:rsid w:val="000E5895"/>
    <w:rsid w:val="000E5CBD"/>
    <w:rsid w:val="000E6E07"/>
    <w:rsid w:val="000E7313"/>
    <w:rsid w:val="000E7ABC"/>
    <w:rsid w:val="000E7F8B"/>
    <w:rsid w:val="000F0333"/>
    <w:rsid w:val="000F0C4F"/>
    <w:rsid w:val="000F1F25"/>
    <w:rsid w:val="000F28C4"/>
    <w:rsid w:val="000F2D99"/>
    <w:rsid w:val="000F3096"/>
    <w:rsid w:val="000F5165"/>
    <w:rsid w:val="000F6799"/>
    <w:rsid w:val="000F6D15"/>
    <w:rsid w:val="000F78E8"/>
    <w:rsid w:val="001010D0"/>
    <w:rsid w:val="001013B2"/>
    <w:rsid w:val="00102B46"/>
    <w:rsid w:val="001030B1"/>
    <w:rsid w:val="00106F94"/>
    <w:rsid w:val="001074E3"/>
    <w:rsid w:val="00107666"/>
    <w:rsid w:val="00110702"/>
    <w:rsid w:val="001134B2"/>
    <w:rsid w:val="00113B59"/>
    <w:rsid w:val="0011483C"/>
    <w:rsid w:val="00114C18"/>
    <w:rsid w:val="00114EEC"/>
    <w:rsid w:val="001156F5"/>
    <w:rsid w:val="00115E1C"/>
    <w:rsid w:val="0011655A"/>
    <w:rsid w:val="00121275"/>
    <w:rsid w:val="0012169E"/>
    <w:rsid w:val="00121E13"/>
    <w:rsid w:val="00121E85"/>
    <w:rsid w:val="00124E71"/>
    <w:rsid w:val="00125096"/>
    <w:rsid w:val="00126B14"/>
    <w:rsid w:val="001277CD"/>
    <w:rsid w:val="001278A8"/>
    <w:rsid w:val="001310E0"/>
    <w:rsid w:val="00132697"/>
    <w:rsid w:val="001332AB"/>
    <w:rsid w:val="00133885"/>
    <w:rsid w:val="00134367"/>
    <w:rsid w:val="00134879"/>
    <w:rsid w:val="0013539E"/>
    <w:rsid w:val="00135889"/>
    <w:rsid w:val="00136CFF"/>
    <w:rsid w:val="001409B9"/>
    <w:rsid w:val="001419DE"/>
    <w:rsid w:val="00144FA8"/>
    <w:rsid w:val="001458DE"/>
    <w:rsid w:val="0014603A"/>
    <w:rsid w:val="00146A37"/>
    <w:rsid w:val="0014704A"/>
    <w:rsid w:val="0014756A"/>
    <w:rsid w:val="00150232"/>
    <w:rsid w:val="00153FD3"/>
    <w:rsid w:val="0015440C"/>
    <w:rsid w:val="00155F36"/>
    <w:rsid w:val="00156819"/>
    <w:rsid w:val="0016024F"/>
    <w:rsid w:val="00161C73"/>
    <w:rsid w:val="00163454"/>
    <w:rsid w:val="001637EB"/>
    <w:rsid w:val="001640D1"/>
    <w:rsid w:val="00165C39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90916"/>
    <w:rsid w:val="00190CDF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5263"/>
    <w:rsid w:val="001A5411"/>
    <w:rsid w:val="001A6914"/>
    <w:rsid w:val="001A6F6E"/>
    <w:rsid w:val="001B092A"/>
    <w:rsid w:val="001B1017"/>
    <w:rsid w:val="001B1A63"/>
    <w:rsid w:val="001B2199"/>
    <w:rsid w:val="001B21B6"/>
    <w:rsid w:val="001B22AB"/>
    <w:rsid w:val="001B3573"/>
    <w:rsid w:val="001B47C1"/>
    <w:rsid w:val="001B616A"/>
    <w:rsid w:val="001B71DB"/>
    <w:rsid w:val="001B7203"/>
    <w:rsid w:val="001B757F"/>
    <w:rsid w:val="001B7E60"/>
    <w:rsid w:val="001C10E2"/>
    <w:rsid w:val="001C1727"/>
    <w:rsid w:val="001C1B15"/>
    <w:rsid w:val="001C1C45"/>
    <w:rsid w:val="001C21BD"/>
    <w:rsid w:val="001C2877"/>
    <w:rsid w:val="001C2D0F"/>
    <w:rsid w:val="001C34FF"/>
    <w:rsid w:val="001C4A2C"/>
    <w:rsid w:val="001C5800"/>
    <w:rsid w:val="001C5867"/>
    <w:rsid w:val="001C5EF2"/>
    <w:rsid w:val="001C721C"/>
    <w:rsid w:val="001C7372"/>
    <w:rsid w:val="001C7EF9"/>
    <w:rsid w:val="001D0858"/>
    <w:rsid w:val="001D36AD"/>
    <w:rsid w:val="001D4659"/>
    <w:rsid w:val="001D4CB2"/>
    <w:rsid w:val="001D55B5"/>
    <w:rsid w:val="001D5FA7"/>
    <w:rsid w:val="001D60D1"/>
    <w:rsid w:val="001D6492"/>
    <w:rsid w:val="001D64EF"/>
    <w:rsid w:val="001E2842"/>
    <w:rsid w:val="001E2C7C"/>
    <w:rsid w:val="001E421E"/>
    <w:rsid w:val="001E6BB5"/>
    <w:rsid w:val="001E6DA9"/>
    <w:rsid w:val="001E77C3"/>
    <w:rsid w:val="001F0F07"/>
    <w:rsid w:val="001F16AE"/>
    <w:rsid w:val="001F1DF1"/>
    <w:rsid w:val="001F2A70"/>
    <w:rsid w:val="001F3639"/>
    <w:rsid w:val="001F3E70"/>
    <w:rsid w:val="001F4477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2BED"/>
    <w:rsid w:val="002030BA"/>
    <w:rsid w:val="002043A9"/>
    <w:rsid w:val="00205A6A"/>
    <w:rsid w:val="00205F72"/>
    <w:rsid w:val="00206551"/>
    <w:rsid w:val="00206E43"/>
    <w:rsid w:val="002071BF"/>
    <w:rsid w:val="00213D20"/>
    <w:rsid w:val="00214BF1"/>
    <w:rsid w:val="00215617"/>
    <w:rsid w:val="00217969"/>
    <w:rsid w:val="00220B16"/>
    <w:rsid w:val="0022154F"/>
    <w:rsid w:val="00222B8D"/>
    <w:rsid w:val="00223D92"/>
    <w:rsid w:val="002253C8"/>
    <w:rsid w:val="00227BB7"/>
    <w:rsid w:val="00230B7E"/>
    <w:rsid w:val="00230C71"/>
    <w:rsid w:val="00231412"/>
    <w:rsid w:val="002325AE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A3F"/>
    <w:rsid w:val="0025054D"/>
    <w:rsid w:val="00250612"/>
    <w:rsid w:val="002510C0"/>
    <w:rsid w:val="00251780"/>
    <w:rsid w:val="00252A26"/>
    <w:rsid w:val="002544AA"/>
    <w:rsid w:val="0025523F"/>
    <w:rsid w:val="00255C9D"/>
    <w:rsid w:val="00255FDB"/>
    <w:rsid w:val="002573C1"/>
    <w:rsid w:val="002607D0"/>
    <w:rsid w:val="00261303"/>
    <w:rsid w:val="00261D31"/>
    <w:rsid w:val="0026204C"/>
    <w:rsid w:val="0026254C"/>
    <w:rsid w:val="00267138"/>
    <w:rsid w:val="002676CB"/>
    <w:rsid w:val="00267E32"/>
    <w:rsid w:val="00271CB6"/>
    <w:rsid w:val="00271D80"/>
    <w:rsid w:val="002724C5"/>
    <w:rsid w:val="00272E6A"/>
    <w:rsid w:val="00276505"/>
    <w:rsid w:val="00277305"/>
    <w:rsid w:val="002809D4"/>
    <w:rsid w:val="002817B3"/>
    <w:rsid w:val="002818C6"/>
    <w:rsid w:val="00283D5F"/>
    <w:rsid w:val="00283DA9"/>
    <w:rsid w:val="002854C0"/>
    <w:rsid w:val="00285EAA"/>
    <w:rsid w:val="0029062F"/>
    <w:rsid w:val="00291247"/>
    <w:rsid w:val="002913DD"/>
    <w:rsid w:val="00291ED6"/>
    <w:rsid w:val="00292AB1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68BC"/>
    <w:rsid w:val="002A7624"/>
    <w:rsid w:val="002B0713"/>
    <w:rsid w:val="002B10DA"/>
    <w:rsid w:val="002B19A5"/>
    <w:rsid w:val="002B1A09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2E8"/>
    <w:rsid w:val="002C6897"/>
    <w:rsid w:val="002C7BD5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657F"/>
    <w:rsid w:val="002D6A23"/>
    <w:rsid w:val="002D7036"/>
    <w:rsid w:val="002E0835"/>
    <w:rsid w:val="002E1A20"/>
    <w:rsid w:val="002E1E38"/>
    <w:rsid w:val="002E3646"/>
    <w:rsid w:val="002E480D"/>
    <w:rsid w:val="002E56C0"/>
    <w:rsid w:val="002E6AC7"/>
    <w:rsid w:val="002E6CD3"/>
    <w:rsid w:val="002E7AC9"/>
    <w:rsid w:val="002F1DD9"/>
    <w:rsid w:val="002F303B"/>
    <w:rsid w:val="002F5C14"/>
    <w:rsid w:val="002F730D"/>
    <w:rsid w:val="002F76DC"/>
    <w:rsid w:val="002F7DD3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D19"/>
    <w:rsid w:val="00314EF8"/>
    <w:rsid w:val="003153C0"/>
    <w:rsid w:val="003156D6"/>
    <w:rsid w:val="003157A9"/>
    <w:rsid w:val="00316103"/>
    <w:rsid w:val="00316757"/>
    <w:rsid w:val="00316B7F"/>
    <w:rsid w:val="00321091"/>
    <w:rsid w:val="003210A4"/>
    <w:rsid w:val="00321558"/>
    <w:rsid w:val="00322FB7"/>
    <w:rsid w:val="00324867"/>
    <w:rsid w:val="00325572"/>
    <w:rsid w:val="003256E1"/>
    <w:rsid w:val="00326634"/>
    <w:rsid w:val="00326CD8"/>
    <w:rsid w:val="003304D6"/>
    <w:rsid w:val="00331006"/>
    <w:rsid w:val="00331221"/>
    <w:rsid w:val="0033324C"/>
    <w:rsid w:val="00333C6D"/>
    <w:rsid w:val="003351AC"/>
    <w:rsid w:val="003355D7"/>
    <w:rsid w:val="00335B4E"/>
    <w:rsid w:val="00335EB8"/>
    <w:rsid w:val="00336E21"/>
    <w:rsid w:val="00336EA8"/>
    <w:rsid w:val="0033724F"/>
    <w:rsid w:val="00337AC8"/>
    <w:rsid w:val="00337EAE"/>
    <w:rsid w:val="00340ECB"/>
    <w:rsid w:val="00342099"/>
    <w:rsid w:val="00342DDA"/>
    <w:rsid w:val="00343AC8"/>
    <w:rsid w:val="00343BC3"/>
    <w:rsid w:val="0034421B"/>
    <w:rsid w:val="003448E1"/>
    <w:rsid w:val="00344CDB"/>
    <w:rsid w:val="00345012"/>
    <w:rsid w:val="0034538C"/>
    <w:rsid w:val="0035090A"/>
    <w:rsid w:val="003509E9"/>
    <w:rsid w:val="0035193E"/>
    <w:rsid w:val="00352FCA"/>
    <w:rsid w:val="00352FE2"/>
    <w:rsid w:val="00353E7C"/>
    <w:rsid w:val="0035630D"/>
    <w:rsid w:val="00357055"/>
    <w:rsid w:val="00360ABC"/>
    <w:rsid w:val="00360B81"/>
    <w:rsid w:val="00363746"/>
    <w:rsid w:val="0036490C"/>
    <w:rsid w:val="00364FA2"/>
    <w:rsid w:val="003664C6"/>
    <w:rsid w:val="00370104"/>
    <w:rsid w:val="0037055C"/>
    <w:rsid w:val="0037365C"/>
    <w:rsid w:val="00374B43"/>
    <w:rsid w:val="003757A2"/>
    <w:rsid w:val="00375D12"/>
    <w:rsid w:val="003762C4"/>
    <w:rsid w:val="003772AA"/>
    <w:rsid w:val="00377A88"/>
    <w:rsid w:val="00377EA8"/>
    <w:rsid w:val="003814A6"/>
    <w:rsid w:val="003824DF"/>
    <w:rsid w:val="0038287C"/>
    <w:rsid w:val="00384E79"/>
    <w:rsid w:val="003850B5"/>
    <w:rsid w:val="00391D68"/>
    <w:rsid w:val="00391FFC"/>
    <w:rsid w:val="00392D29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4AA9"/>
    <w:rsid w:val="003E5758"/>
    <w:rsid w:val="003E63B8"/>
    <w:rsid w:val="003E6CAE"/>
    <w:rsid w:val="003E6E3C"/>
    <w:rsid w:val="003E7CE3"/>
    <w:rsid w:val="003F10EB"/>
    <w:rsid w:val="003F13B2"/>
    <w:rsid w:val="003F1515"/>
    <w:rsid w:val="003F1DA7"/>
    <w:rsid w:val="003F1DDE"/>
    <w:rsid w:val="003F3071"/>
    <w:rsid w:val="003F45D8"/>
    <w:rsid w:val="003F4AD8"/>
    <w:rsid w:val="003F5EF5"/>
    <w:rsid w:val="003F6830"/>
    <w:rsid w:val="003F68F2"/>
    <w:rsid w:val="003F73C3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20B7B"/>
    <w:rsid w:val="0042195F"/>
    <w:rsid w:val="00423A25"/>
    <w:rsid w:val="00424550"/>
    <w:rsid w:val="00425859"/>
    <w:rsid w:val="004259D8"/>
    <w:rsid w:val="004262B0"/>
    <w:rsid w:val="00427981"/>
    <w:rsid w:val="00427BFE"/>
    <w:rsid w:val="00430BF6"/>
    <w:rsid w:val="004322CC"/>
    <w:rsid w:val="00433B82"/>
    <w:rsid w:val="00434752"/>
    <w:rsid w:val="004353EB"/>
    <w:rsid w:val="0043541E"/>
    <w:rsid w:val="0043573C"/>
    <w:rsid w:val="00436CFE"/>
    <w:rsid w:val="00437AF5"/>
    <w:rsid w:val="00437DF7"/>
    <w:rsid w:val="00440D6F"/>
    <w:rsid w:val="00441471"/>
    <w:rsid w:val="00442BD3"/>
    <w:rsid w:val="004430C8"/>
    <w:rsid w:val="00444C25"/>
    <w:rsid w:val="00446E5E"/>
    <w:rsid w:val="0045089E"/>
    <w:rsid w:val="0045242F"/>
    <w:rsid w:val="00452728"/>
    <w:rsid w:val="00452908"/>
    <w:rsid w:val="00453FFF"/>
    <w:rsid w:val="0045400C"/>
    <w:rsid w:val="00455DB9"/>
    <w:rsid w:val="0045639B"/>
    <w:rsid w:val="004575C4"/>
    <w:rsid w:val="00457793"/>
    <w:rsid w:val="00457810"/>
    <w:rsid w:val="004606DE"/>
    <w:rsid w:val="00460EE0"/>
    <w:rsid w:val="0046261B"/>
    <w:rsid w:val="0046396D"/>
    <w:rsid w:val="00463A8E"/>
    <w:rsid w:val="004648D6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44"/>
    <w:rsid w:val="00480944"/>
    <w:rsid w:val="00480EE8"/>
    <w:rsid w:val="00481110"/>
    <w:rsid w:val="00481B37"/>
    <w:rsid w:val="00481E65"/>
    <w:rsid w:val="00482BC8"/>
    <w:rsid w:val="00484A4A"/>
    <w:rsid w:val="00484E04"/>
    <w:rsid w:val="004858DE"/>
    <w:rsid w:val="00485930"/>
    <w:rsid w:val="00485D17"/>
    <w:rsid w:val="00486845"/>
    <w:rsid w:val="0049013E"/>
    <w:rsid w:val="0049049D"/>
    <w:rsid w:val="00491767"/>
    <w:rsid w:val="00491AB3"/>
    <w:rsid w:val="00493DE7"/>
    <w:rsid w:val="00494ECA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52F"/>
    <w:rsid w:val="004B7BD2"/>
    <w:rsid w:val="004C05F6"/>
    <w:rsid w:val="004C1ED8"/>
    <w:rsid w:val="004C20E7"/>
    <w:rsid w:val="004C3AB8"/>
    <w:rsid w:val="004C457C"/>
    <w:rsid w:val="004C54D8"/>
    <w:rsid w:val="004C567E"/>
    <w:rsid w:val="004C6E5A"/>
    <w:rsid w:val="004C70B4"/>
    <w:rsid w:val="004C7CC5"/>
    <w:rsid w:val="004D0A3A"/>
    <w:rsid w:val="004D25B7"/>
    <w:rsid w:val="004D2D58"/>
    <w:rsid w:val="004D3075"/>
    <w:rsid w:val="004D3109"/>
    <w:rsid w:val="004D5C72"/>
    <w:rsid w:val="004D6138"/>
    <w:rsid w:val="004D6425"/>
    <w:rsid w:val="004D68A6"/>
    <w:rsid w:val="004D745D"/>
    <w:rsid w:val="004D7B3A"/>
    <w:rsid w:val="004E1BEF"/>
    <w:rsid w:val="004E3085"/>
    <w:rsid w:val="004E38EC"/>
    <w:rsid w:val="004E488C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293C"/>
    <w:rsid w:val="004F6D48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62E3"/>
    <w:rsid w:val="00507417"/>
    <w:rsid w:val="00507AD9"/>
    <w:rsid w:val="0051062F"/>
    <w:rsid w:val="00510951"/>
    <w:rsid w:val="00510F78"/>
    <w:rsid w:val="005117E9"/>
    <w:rsid w:val="0051199F"/>
    <w:rsid w:val="005120D2"/>
    <w:rsid w:val="005145A0"/>
    <w:rsid w:val="005171E8"/>
    <w:rsid w:val="0051797F"/>
    <w:rsid w:val="005205C8"/>
    <w:rsid w:val="00521487"/>
    <w:rsid w:val="00521EC1"/>
    <w:rsid w:val="005239D0"/>
    <w:rsid w:val="005243B5"/>
    <w:rsid w:val="00524CE3"/>
    <w:rsid w:val="00525167"/>
    <w:rsid w:val="00525AD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AE1"/>
    <w:rsid w:val="005461D5"/>
    <w:rsid w:val="00546630"/>
    <w:rsid w:val="00546816"/>
    <w:rsid w:val="00546F86"/>
    <w:rsid w:val="0054798C"/>
    <w:rsid w:val="00552D97"/>
    <w:rsid w:val="00553114"/>
    <w:rsid w:val="00553255"/>
    <w:rsid w:val="005544FC"/>
    <w:rsid w:val="00554F24"/>
    <w:rsid w:val="00555CFC"/>
    <w:rsid w:val="00555F94"/>
    <w:rsid w:val="00556D60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47"/>
    <w:rsid w:val="00566F95"/>
    <w:rsid w:val="0056733A"/>
    <w:rsid w:val="00567F1B"/>
    <w:rsid w:val="00571626"/>
    <w:rsid w:val="00572516"/>
    <w:rsid w:val="0057357E"/>
    <w:rsid w:val="00574686"/>
    <w:rsid w:val="005754A4"/>
    <w:rsid w:val="00575BAC"/>
    <w:rsid w:val="00576383"/>
    <w:rsid w:val="00580BD3"/>
    <w:rsid w:val="00581158"/>
    <w:rsid w:val="00581EF2"/>
    <w:rsid w:val="00582C3D"/>
    <w:rsid w:val="00583BAF"/>
    <w:rsid w:val="005842D2"/>
    <w:rsid w:val="00584A3B"/>
    <w:rsid w:val="00584B99"/>
    <w:rsid w:val="00584DFE"/>
    <w:rsid w:val="00586F1D"/>
    <w:rsid w:val="00587520"/>
    <w:rsid w:val="00587FAC"/>
    <w:rsid w:val="005918F3"/>
    <w:rsid w:val="005925B6"/>
    <w:rsid w:val="00594680"/>
    <w:rsid w:val="0059486A"/>
    <w:rsid w:val="005949D5"/>
    <w:rsid w:val="0059572B"/>
    <w:rsid w:val="005958B4"/>
    <w:rsid w:val="005962AF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1C7D"/>
    <w:rsid w:val="005B3160"/>
    <w:rsid w:val="005B32A2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617"/>
    <w:rsid w:val="005C4B14"/>
    <w:rsid w:val="005C50D9"/>
    <w:rsid w:val="005C5358"/>
    <w:rsid w:val="005C55AD"/>
    <w:rsid w:val="005C6AB3"/>
    <w:rsid w:val="005C7471"/>
    <w:rsid w:val="005C7BD6"/>
    <w:rsid w:val="005D02B1"/>
    <w:rsid w:val="005D05A7"/>
    <w:rsid w:val="005D0C82"/>
    <w:rsid w:val="005D0FE6"/>
    <w:rsid w:val="005D296A"/>
    <w:rsid w:val="005D2EFF"/>
    <w:rsid w:val="005D42C4"/>
    <w:rsid w:val="005D4AB1"/>
    <w:rsid w:val="005D4FCD"/>
    <w:rsid w:val="005D5A64"/>
    <w:rsid w:val="005D5DFD"/>
    <w:rsid w:val="005D7807"/>
    <w:rsid w:val="005D785A"/>
    <w:rsid w:val="005D7FCB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F07C9"/>
    <w:rsid w:val="005F0821"/>
    <w:rsid w:val="005F19A5"/>
    <w:rsid w:val="005F38AC"/>
    <w:rsid w:val="005F4458"/>
    <w:rsid w:val="005F4BB4"/>
    <w:rsid w:val="005F5B0C"/>
    <w:rsid w:val="005F66C6"/>
    <w:rsid w:val="005F67DF"/>
    <w:rsid w:val="005F70DE"/>
    <w:rsid w:val="00600016"/>
    <w:rsid w:val="00600302"/>
    <w:rsid w:val="006011B9"/>
    <w:rsid w:val="00601363"/>
    <w:rsid w:val="00602688"/>
    <w:rsid w:val="0060342A"/>
    <w:rsid w:val="00603A82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32BC"/>
    <w:rsid w:val="00615788"/>
    <w:rsid w:val="00616541"/>
    <w:rsid w:val="00617690"/>
    <w:rsid w:val="00617CE1"/>
    <w:rsid w:val="0062018E"/>
    <w:rsid w:val="00621703"/>
    <w:rsid w:val="00621D1D"/>
    <w:rsid w:val="0062409D"/>
    <w:rsid w:val="0062430E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52BCC"/>
    <w:rsid w:val="00653567"/>
    <w:rsid w:val="00653577"/>
    <w:rsid w:val="00653E2E"/>
    <w:rsid w:val="00654F50"/>
    <w:rsid w:val="006569A4"/>
    <w:rsid w:val="00656A03"/>
    <w:rsid w:val="00656B29"/>
    <w:rsid w:val="00656E1D"/>
    <w:rsid w:val="00657A7B"/>
    <w:rsid w:val="00657D03"/>
    <w:rsid w:val="0066016B"/>
    <w:rsid w:val="00660F39"/>
    <w:rsid w:val="00661C6A"/>
    <w:rsid w:val="00662F19"/>
    <w:rsid w:val="00663F2C"/>
    <w:rsid w:val="00663F6E"/>
    <w:rsid w:val="00664F5C"/>
    <w:rsid w:val="00664FD6"/>
    <w:rsid w:val="006651CB"/>
    <w:rsid w:val="006661C5"/>
    <w:rsid w:val="0066638A"/>
    <w:rsid w:val="00666C95"/>
    <w:rsid w:val="006670B9"/>
    <w:rsid w:val="0067228D"/>
    <w:rsid w:val="006725AC"/>
    <w:rsid w:val="006733E5"/>
    <w:rsid w:val="00673F8F"/>
    <w:rsid w:val="006745DC"/>
    <w:rsid w:val="006755CA"/>
    <w:rsid w:val="00676199"/>
    <w:rsid w:val="00677881"/>
    <w:rsid w:val="00677AA7"/>
    <w:rsid w:val="00681248"/>
    <w:rsid w:val="006818B3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DA4"/>
    <w:rsid w:val="006911B6"/>
    <w:rsid w:val="00692502"/>
    <w:rsid w:val="00692C92"/>
    <w:rsid w:val="00692FA3"/>
    <w:rsid w:val="00695AEE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819"/>
    <w:rsid w:val="006C330B"/>
    <w:rsid w:val="006C5C22"/>
    <w:rsid w:val="006C64CF"/>
    <w:rsid w:val="006C6A3C"/>
    <w:rsid w:val="006C7525"/>
    <w:rsid w:val="006D07E2"/>
    <w:rsid w:val="006D102C"/>
    <w:rsid w:val="006D2E2C"/>
    <w:rsid w:val="006D5D35"/>
    <w:rsid w:val="006D656E"/>
    <w:rsid w:val="006E1434"/>
    <w:rsid w:val="006E165A"/>
    <w:rsid w:val="006E19C5"/>
    <w:rsid w:val="006E23E2"/>
    <w:rsid w:val="006E2BB1"/>
    <w:rsid w:val="006E3D0D"/>
    <w:rsid w:val="006E4AA5"/>
    <w:rsid w:val="006E4C08"/>
    <w:rsid w:val="006E582E"/>
    <w:rsid w:val="006E79EC"/>
    <w:rsid w:val="006E7AEA"/>
    <w:rsid w:val="006F01F7"/>
    <w:rsid w:val="006F1AEA"/>
    <w:rsid w:val="006F1DF7"/>
    <w:rsid w:val="006F3609"/>
    <w:rsid w:val="006F3922"/>
    <w:rsid w:val="006F3994"/>
    <w:rsid w:val="006F3A7E"/>
    <w:rsid w:val="006F41B7"/>
    <w:rsid w:val="006F5295"/>
    <w:rsid w:val="006F55A8"/>
    <w:rsid w:val="006F64D0"/>
    <w:rsid w:val="00701353"/>
    <w:rsid w:val="007014EA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4A24"/>
    <w:rsid w:val="00714CBD"/>
    <w:rsid w:val="00717EF3"/>
    <w:rsid w:val="00720D11"/>
    <w:rsid w:val="00721C78"/>
    <w:rsid w:val="0072209F"/>
    <w:rsid w:val="00722F8C"/>
    <w:rsid w:val="00724E4F"/>
    <w:rsid w:val="007263BE"/>
    <w:rsid w:val="00727F19"/>
    <w:rsid w:val="00730BBC"/>
    <w:rsid w:val="0073220F"/>
    <w:rsid w:val="00732F2F"/>
    <w:rsid w:val="0073344E"/>
    <w:rsid w:val="007340C5"/>
    <w:rsid w:val="00734453"/>
    <w:rsid w:val="00734D75"/>
    <w:rsid w:val="0073533F"/>
    <w:rsid w:val="00735E26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50A2C"/>
    <w:rsid w:val="0075131A"/>
    <w:rsid w:val="00751C72"/>
    <w:rsid w:val="007527B6"/>
    <w:rsid w:val="00752EF5"/>
    <w:rsid w:val="00754134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222E"/>
    <w:rsid w:val="00762466"/>
    <w:rsid w:val="00763EF8"/>
    <w:rsid w:val="00763F89"/>
    <w:rsid w:val="00764021"/>
    <w:rsid w:val="00764B70"/>
    <w:rsid w:val="007676FF"/>
    <w:rsid w:val="00767812"/>
    <w:rsid w:val="00767DD6"/>
    <w:rsid w:val="00767E3D"/>
    <w:rsid w:val="00770B07"/>
    <w:rsid w:val="0077299E"/>
    <w:rsid w:val="00772FF5"/>
    <w:rsid w:val="00773D6D"/>
    <w:rsid w:val="00773E5F"/>
    <w:rsid w:val="00774349"/>
    <w:rsid w:val="00774478"/>
    <w:rsid w:val="0077658B"/>
    <w:rsid w:val="00776632"/>
    <w:rsid w:val="00780D21"/>
    <w:rsid w:val="0078151E"/>
    <w:rsid w:val="0078751A"/>
    <w:rsid w:val="007904F8"/>
    <w:rsid w:val="00791090"/>
    <w:rsid w:val="007911F4"/>
    <w:rsid w:val="0079322D"/>
    <w:rsid w:val="00795067"/>
    <w:rsid w:val="007959FA"/>
    <w:rsid w:val="00795E3D"/>
    <w:rsid w:val="007968E9"/>
    <w:rsid w:val="007A0971"/>
    <w:rsid w:val="007A1335"/>
    <w:rsid w:val="007A4B97"/>
    <w:rsid w:val="007A4E3D"/>
    <w:rsid w:val="007A4EE3"/>
    <w:rsid w:val="007A58C4"/>
    <w:rsid w:val="007A5DD3"/>
    <w:rsid w:val="007B011A"/>
    <w:rsid w:val="007B4051"/>
    <w:rsid w:val="007B417A"/>
    <w:rsid w:val="007B4261"/>
    <w:rsid w:val="007C0405"/>
    <w:rsid w:val="007C0D5E"/>
    <w:rsid w:val="007C125B"/>
    <w:rsid w:val="007C1486"/>
    <w:rsid w:val="007C27B6"/>
    <w:rsid w:val="007C4125"/>
    <w:rsid w:val="007C68E9"/>
    <w:rsid w:val="007C7CEB"/>
    <w:rsid w:val="007D0498"/>
    <w:rsid w:val="007D15EE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49E"/>
    <w:rsid w:val="007E3EE3"/>
    <w:rsid w:val="007E4555"/>
    <w:rsid w:val="007E5493"/>
    <w:rsid w:val="007E649A"/>
    <w:rsid w:val="007E7F66"/>
    <w:rsid w:val="007F0CA7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5250"/>
    <w:rsid w:val="00806443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3918"/>
    <w:rsid w:val="00830DED"/>
    <w:rsid w:val="00831E59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93C"/>
    <w:rsid w:val="00845ADB"/>
    <w:rsid w:val="00846C9C"/>
    <w:rsid w:val="008473B2"/>
    <w:rsid w:val="00847E53"/>
    <w:rsid w:val="00851395"/>
    <w:rsid w:val="00851E51"/>
    <w:rsid w:val="00853C92"/>
    <w:rsid w:val="00855897"/>
    <w:rsid w:val="008563D6"/>
    <w:rsid w:val="00856649"/>
    <w:rsid w:val="00856A18"/>
    <w:rsid w:val="00857806"/>
    <w:rsid w:val="00857D71"/>
    <w:rsid w:val="00857D9F"/>
    <w:rsid w:val="0086034E"/>
    <w:rsid w:val="00860C5D"/>
    <w:rsid w:val="00861640"/>
    <w:rsid w:val="008618FD"/>
    <w:rsid w:val="008620C8"/>
    <w:rsid w:val="008655BC"/>
    <w:rsid w:val="0086788A"/>
    <w:rsid w:val="00870A79"/>
    <w:rsid w:val="00871008"/>
    <w:rsid w:val="00871350"/>
    <w:rsid w:val="0087135A"/>
    <w:rsid w:val="00871576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5623"/>
    <w:rsid w:val="00886E55"/>
    <w:rsid w:val="00887034"/>
    <w:rsid w:val="008902F0"/>
    <w:rsid w:val="00890649"/>
    <w:rsid w:val="00890A7E"/>
    <w:rsid w:val="00890CF8"/>
    <w:rsid w:val="00891B93"/>
    <w:rsid w:val="00892A56"/>
    <w:rsid w:val="008958AB"/>
    <w:rsid w:val="00895F77"/>
    <w:rsid w:val="00896984"/>
    <w:rsid w:val="008969FE"/>
    <w:rsid w:val="008A0A8D"/>
    <w:rsid w:val="008A0D60"/>
    <w:rsid w:val="008A1C02"/>
    <w:rsid w:val="008A244F"/>
    <w:rsid w:val="008A30AA"/>
    <w:rsid w:val="008A3710"/>
    <w:rsid w:val="008A3721"/>
    <w:rsid w:val="008A474B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4054"/>
    <w:rsid w:val="008B4CC0"/>
    <w:rsid w:val="008B4D82"/>
    <w:rsid w:val="008B68F2"/>
    <w:rsid w:val="008B693A"/>
    <w:rsid w:val="008B709E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D0200"/>
    <w:rsid w:val="008D08B1"/>
    <w:rsid w:val="008D11BF"/>
    <w:rsid w:val="008D159A"/>
    <w:rsid w:val="008D30D9"/>
    <w:rsid w:val="008D3666"/>
    <w:rsid w:val="008D5621"/>
    <w:rsid w:val="008D58DC"/>
    <w:rsid w:val="008D7ED1"/>
    <w:rsid w:val="008E0174"/>
    <w:rsid w:val="008E028B"/>
    <w:rsid w:val="008E2500"/>
    <w:rsid w:val="008E32A7"/>
    <w:rsid w:val="008E3C93"/>
    <w:rsid w:val="008E4699"/>
    <w:rsid w:val="008E5479"/>
    <w:rsid w:val="008E6235"/>
    <w:rsid w:val="008E6C73"/>
    <w:rsid w:val="008E7FA2"/>
    <w:rsid w:val="008F0261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4D8E"/>
    <w:rsid w:val="009167BB"/>
    <w:rsid w:val="00916A5B"/>
    <w:rsid w:val="00916F5F"/>
    <w:rsid w:val="00916F7E"/>
    <w:rsid w:val="009216D9"/>
    <w:rsid w:val="00923276"/>
    <w:rsid w:val="00924C19"/>
    <w:rsid w:val="009252ED"/>
    <w:rsid w:val="00926194"/>
    <w:rsid w:val="00934055"/>
    <w:rsid w:val="00934134"/>
    <w:rsid w:val="0093424E"/>
    <w:rsid w:val="00937854"/>
    <w:rsid w:val="009379F3"/>
    <w:rsid w:val="00937E21"/>
    <w:rsid w:val="00941D8A"/>
    <w:rsid w:val="0094334B"/>
    <w:rsid w:val="00943BAB"/>
    <w:rsid w:val="009443D4"/>
    <w:rsid w:val="00944567"/>
    <w:rsid w:val="00951578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4075"/>
    <w:rsid w:val="009645E7"/>
    <w:rsid w:val="00965164"/>
    <w:rsid w:val="00965A3B"/>
    <w:rsid w:val="009673F8"/>
    <w:rsid w:val="009703AE"/>
    <w:rsid w:val="009709AD"/>
    <w:rsid w:val="00970BDC"/>
    <w:rsid w:val="00971616"/>
    <w:rsid w:val="00971A51"/>
    <w:rsid w:val="0097341F"/>
    <w:rsid w:val="00973858"/>
    <w:rsid w:val="00974CA7"/>
    <w:rsid w:val="009752E9"/>
    <w:rsid w:val="00976896"/>
    <w:rsid w:val="009772ED"/>
    <w:rsid w:val="009775A5"/>
    <w:rsid w:val="00980563"/>
    <w:rsid w:val="00981955"/>
    <w:rsid w:val="00981C3D"/>
    <w:rsid w:val="0098251C"/>
    <w:rsid w:val="00983880"/>
    <w:rsid w:val="009838A0"/>
    <w:rsid w:val="00985167"/>
    <w:rsid w:val="009856B6"/>
    <w:rsid w:val="009857AB"/>
    <w:rsid w:val="00985BB6"/>
    <w:rsid w:val="00987EE0"/>
    <w:rsid w:val="00990139"/>
    <w:rsid w:val="0099092B"/>
    <w:rsid w:val="00992289"/>
    <w:rsid w:val="009923DD"/>
    <w:rsid w:val="009924FF"/>
    <w:rsid w:val="00993384"/>
    <w:rsid w:val="00994CDC"/>
    <w:rsid w:val="00995A0F"/>
    <w:rsid w:val="00996111"/>
    <w:rsid w:val="009964BF"/>
    <w:rsid w:val="00997789"/>
    <w:rsid w:val="00997E2F"/>
    <w:rsid w:val="00997EA0"/>
    <w:rsid w:val="009A0446"/>
    <w:rsid w:val="009A0F8A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EC8"/>
    <w:rsid w:val="009B0871"/>
    <w:rsid w:val="009B0C5A"/>
    <w:rsid w:val="009B12C3"/>
    <w:rsid w:val="009B13EF"/>
    <w:rsid w:val="009B2A99"/>
    <w:rsid w:val="009B51F9"/>
    <w:rsid w:val="009B5852"/>
    <w:rsid w:val="009B5A00"/>
    <w:rsid w:val="009B67B4"/>
    <w:rsid w:val="009B691D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33C8"/>
    <w:rsid w:val="009C3BFC"/>
    <w:rsid w:val="009C452B"/>
    <w:rsid w:val="009C5045"/>
    <w:rsid w:val="009D0B29"/>
    <w:rsid w:val="009D0CE5"/>
    <w:rsid w:val="009D2616"/>
    <w:rsid w:val="009D44DC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FBA"/>
    <w:rsid w:val="009E198F"/>
    <w:rsid w:val="009E1D47"/>
    <w:rsid w:val="009E305A"/>
    <w:rsid w:val="009E417F"/>
    <w:rsid w:val="009E553B"/>
    <w:rsid w:val="009E6B99"/>
    <w:rsid w:val="009E6EEE"/>
    <w:rsid w:val="009E7597"/>
    <w:rsid w:val="009E7E13"/>
    <w:rsid w:val="009F0256"/>
    <w:rsid w:val="009F0A78"/>
    <w:rsid w:val="009F2552"/>
    <w:rsid w:val="009F29ED"/>
    <w:rsid w:val="009F3066"/>
    <w:rsid w:val="009F65FA"/>
    <w:rsid w:val="009F676F"/>
    <w:rsid w:val="00A00439"/>
    <w:rsid w:val="00A00658"/>
    <w:rsid w:val="00A008C0"/>
    <w:rsid w:val="00A019D6"/>
    <w:rsid w:val="00A027C4"/>
    <w:rsid w:val="00A02DA8"/>
    <w:rsid w:val="00A03E4D"/>
    <w:rsid w:val="00A048CD"/>
    <w:rsid w:val="00A05617"/>
    <w:rsid w:val="00A06328"/>
    <w:rsid w:val="00A06A92"/>
    <w:rsid w:val="00A1098B"/>
    <w:rsid w:val="00A109FE"/>
    <w:rsid w:val="00A11645"/>
    <w:rsid w:val="00A117DE"/>
    <w:rsid w:val="00A11D60"/>
    <w:rsid w:val="00A131CE"/>
    <w:rsid w:val="00A13635"/>
    <w:rsid w:val="00A137DC"/>
    <w:rsid w:val="00A13B1B"/>
    <w:rsid w:val="00A13E6A"/>
    <w:rsid w:val="00A14B7B"/>
    <w:rsid w:val="00A1561F"/>
    <w:rsid w:val="00A17C73"/>
    <w:rsid w:val="00A17F2D"/>
    <w:rsid w:val="00A17F8B"/>
    <w:rsid w:val="00A23F5B"/>
    <w:rsid w:val="00A26163"/>
    <w:rsid w:val="00A26303"/>
    <w:rsid w:val="00A26CCD"/>
    <w:rsid w:val="00A308FD"/>
    <w:rsid w:val="00A33C2B"/>
    <w:rsid w:val="00A36845"/>
    <w:rsid w:val="00A369CF"/>
    <w:rsid w:val="00A37037"/>
    <w:rsid w:val="00A37308"/>
    <w:rsid w:val="00A41284"/>
    <w:rsid w:val="00A4198E"/>
    <w:rsid w:val="00A4220D"/>
    <w:rsid w:val="00A4283B"/>
    <w:rsid w:val="00A42937"/>
    <w:rsid w:val="00A436D7"/>
    <w:rsid w:val="00A4408B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77B8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7C1D"/>
    <w:rsid w:val="00A67D16"/>
    <w:rsid w:val="00A67FE5"/>
    <w:rsid w:val="00A71221"/>
    <w:rsid w:val="00A73ED7"/>
    <w:rsid w:val="00A740E9"/>
    <w:rsid w:val="00A74EA5"/>
    <w:rsid w:val="00A75B29"/>
    <w:rsid w:val="00A766E2"/>
    <w:rsid w:val="00A76BEF"/>
    <w:rsid w:val="00A817A2"/>
    <w:rsid w:val="00A8226D"/>
    <w:rsid w:val="00A82823"/>
    <w:rsid w:val="00A82C8F"/>
    <w:rsid w:val="00A83265"/>
    <w:rsid w:val="00A83683"/>
    <w:rsid w:val="00A84589"/>
    <w:rsid w:val="00A84909"/>
    <w:rsid w:val="00A85BF9"/>
    <w:rsid w:val="00A85DB4"/>
    <w:rsid w:val="00A86E49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AF0"/>
    <w:rsid w:val="00A94C0A"/>
    <w:rsid w:val="00A95BC1"/>
    <w:rsid w:val="00A960F0"/>
    <w:rsid w:val="00A96371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72BE"/>
    <w:rsid w:val="00AB06B6"/>
    <w:rsid w:val="00AB0912"/>
    <w:rsid w:val="00AB1EAB"/>
    <w:rsid w:val="00AB261A"/>
    <w:rsid w:val="00AB33B4"/>
    <w:rsid w:val="00AB3E4D"/>
    <w:rsid w:val="00AB45F6"/>
    <w:rsid w:val="00AB4AC7"/>
    <w:rsid w:val="00AB4AFD"/>
    <w:rsid w:val="00AB5D41"/>
    <w:rsid w:val="00AC0800"/>
    <w:rsid w:val="00AC293D"/>
    <w:rsid w:val="00AC38FF"/>
    <w:rsid w:val="00AC519E"/>
    <w:rsid w:val="00AC6C28"/>
    <w:rsid w:val="00AC7850"/>
    <w:rsid w:val="00AD0D80"/>
    <w:rsid w:val="00AD14D5"/>
    <w:rsid w:val="00AD22D0"/>
    <w:rsid w:val="00AD367B"/>
    <w:rsid w:val="00AD449B"/>
    <w:rsid w:val="00AD460C"/>
    <w:rsid w:val="00AD5E84"/>
    <w:rsid w:val="00AD5EC5"/>
    <w:rsid w:val="00AD6CFE"/>
    <w:rsid w:val="00AD7929"/>
    <w:rsid w:val="00AD7BEF"/>
    <w:rsid w:val="00AE08C9"/>
    <w:rsid w:val="00AE0A5A"/>
    <w:rsid w:val="00AE1DBC"/>
    <w:rsid w:val="00AE2ACC"/>
    <w:rsid w:val="00AE35A7"/>
    <w:rsid w:val="00AE3B67"/>
    <w:rsid w:val="00AE414A"/>
    <w:rsid w:val="00AE53E1"/>
    <w:rsid w:val="00AE616B"/>
    <w:rsid w:val="00AE6DD3"/>
    <w:rsid w:val="00AF0D13"/>
    <w:rsid w:val="00AF11F7"/>
    <w:rsid w:val="00AF14F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5A6"/>
    <w:rsid w:val="00B20FB4"/>
    <w:rsid w:val="00B21516"/>
    <w:rsid w:val="00B221C3"/>
    <w:rsid w:val="00B22380"/>
    <w:rsid w:val="00B22830"/>
    <w:rsid w:val="00B24088"/>
    <w:rsid w:val="00B25342"/>
    <w:rsid w:val="00B2666A"/>
    <w:rsid w:val="00B27BDF"/>
    <w:rsid w:val="00B3080E"/>
    <w:rsid w:val="00B32AC4"/>
    <w:rsid w:val="00B33405"/>
    <w:rsid w:val="00B34662"/>
    <w:rsid w:val="00B36EC2"/>
    <w:rsid w:val="00B36F35"/>
    <w:rsid w:val="00B37F05"/>
    <w:rsid w:val="00B404F1"/>
    <w:rsid w:val="00B408D2"/>
    <w:rsid w:val="00B41529"/>
    <w:rsid w:val="00B41F48"/>
    <w:rsid w:val="00B41FFB"/>
    <w:rsid w:val="00B4496C"/>
    <w:rsid w:val="00B44BC0"/>
    <w:rsid w:val="00B46FBD"/>
    <w:rsid w:val="00B501AF"/>
    <w:rsid w:val="00B51262"/>
    <w:rsid w:val="00B51282"/>
    <w:rsid w:val="00B52302"/>
    <w:rsid w:val="00B625D1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DBA"/>
    <w:rsid w:val="00B72207"/>
    <w:rsid w:val="00B74402"/>
    <w:rsid w:val="00B80737"/>
    <w:rsid w:val="00B80CAA"/>
    <w:rsid w:val="00B817A4"/>
    <w:rsid w:val="00B819BF"/>
    <w:rsid w:val="00B8289E"/>
    <w:rsid w:val="00B829AF"/>
    <w:rsid w:val="00B839BF"/>
    <w:rsid w:val="00B84032"/>
    <w:rsid w:val="00B84334"/>
    <w:rsid w:val="00B85DA2"/>
    <w:rsid w:val="00B86C23"/>
    <w:rsid w:val="00B87965"/>
    <w:rsid w:val="00B87D1D"/>
    <w:rsid w:val="00B93165"/>
    <w:rsid w:val="00B936BE"/>
    <w:rsid w:val="00B949BA"/>
    <w:rsid w:val="00B94D20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610"/>
    <w:rsid w:val="00BA5A52"/>
    <w:rsid w:val="00BB07A6"/>
    <w:rsid w:val="00BB14D8"/>
    <w:rsid w:val="00BB16B0"/>
    <w:rsid w:val="00BB228D"/>
    <w:rsid w:val="00BB2E34"/>
    <w:rsid w:val="00BB4632"/>
    <w:rsid w:val="00BB71A5"/>
    <w:rsid w:val="00BB75DD"/>
    <w:rsid w:val="00BB7AC3"/>
    <w:rsid w:val="00BC058F"/>
    <w:rsid w:val="00BC0A42"/>
    <w:rsid w:val="00BC0A45"/>
    <w:rsid w:val="00BC115A"/>
    <w:rsid w:val="00BC1285"/>
    <w:rsid w:val="00BC1D30"/>
    <w:rsid w:val="00BC2AB6"/>
    <w:rsid w:val="00BC38B9"/>
    <w:rsid w:val="00BC3D2C"/>
    <w:rsid w:val="00BC6274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79DD"/>
    <w:rsid w:val="00BE346A"/>
    <w:rsid w:val="00BE3BA5"/>
    <w:rsid w:val="00BE3CB5"/>
    <w:rsid w:val="00BE555C"/>
    <w:rsid w:val="00BE60E1"/>
    <w:rsid w:val="00BE78CA"/>
    <w:rsid w:val="00BE7E43"/>
    <w:rsid w:val="00BF1C46"/>
    <w:rsid w:val="00BF1D7D"/>
    <w:rsid w:val="00BF2845"/>
    <w:rsid w:val="00BF2EDE"/>
    <w:rsid w:val="00BF5085"/>
    <w:rsid w:val="00BF583B"/>
    <w:rsid w:val="00BF59D5"/>
    <w:rsid w:val="00BF66AC"/>
    <w:rsid w:val="00BF6A67"/>
    <w:rsid w:val="00C0235E"/>
    <w:rsid w:val="00C03CAA"/>
    <w:rsid w:val="00C05576"/>
    <w:rsid w:val="00C055BD"/>
    <w:rsid w:val="00C06118"/>
    <w:rsid w:val="00C06D44"/>
    <w:rsid w:val="00C074A1"/>
    <w:rsid w:val="00C07534"/>
    <w:rsid w:val="00C07A00"/>
    <w:rsid w:val="00C07D9F"/>
    <w:rsid w:val="00C10FCA"/>
    <w:rsid w:val="00C11B13"/>
    <w:rsid w:val="00C125D4"/>
    <w:rsid w:val="00C1383D"/>
    <w:rsid w:val="00C139CE"/>
    <w:rsid w:val="00C15CBC"/>
    <w:rsid w:val="00C16186"/>
    <w:rsid w:val="00C1797A"/>
    <w:rsid w:val="00C2117E"/>
    <w:rsid w:val="00C240A5"/>
    <w:rsid w:val="00C248B4"/>
    <w:rsid w:val="00C251CC"/>
    <w:rsid w:val="00C25CA5"/>
    <w:rsid w:val="00C26781"/>
    <w:rsid w:val="00C26865"/>
    <w:rsid w:val="00C30058"/>
    <w:rsid w:val="00C3042C"/>
    <w:rsid w:val="00C3056B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5150"/>
    <w:rsid w:val="00C45280"/>
    <w:rsid w:val="00C45DD2"/>
    <w:rsid w:val="00C46059"/>
    <w:rsid w:val="00C472FC"/>
    <w:rsid w:val="00C475EF"/>
    <w:rsid w:val="00C5038C"/>
    <w:rsid w:val="00C50F0F"/>
    <w:rsid w:val="00C5244D"/>
    <w:rsid w:val="00C5265C"/>
    <w:rsid w:val="00C53226"/>
    <w:rsid w:val="00C53235"/>
    <w:rsid w:val="00C534CC"/>
    <w:rsid w:val="00C54797"/>
    <w:rsid w:val="00C55073"/>
    <w:rsid w:val="00C56592"/>
    <w:rsid w:val="00C56635"/>
    <w:rsid w:val="00C57192"/>
    <w:rsid w:val="00C57F93"/>
    <w:rsid w:val="00C61CBC"/>
    <w:rsid w:val="00C62C1F"/>
    <w:rsid w:val="00C63463"/>
    <w:rsid w:val="00C64660"/>
    <w:rsid w:val="00C649F3"/>
    <w:rsid w:val="00C64CBE"/>
    <w:rsid w:val="00C65A9E"/>
    <w:rsid w:val="00C66688"/>
    <w:rsid w:val="00C673C5"/>
    <w:rsid w:val="00C70049"/>
    <w:rsid w:val="00C703B4"/>
    <w:rsid w:val="00C70DC4"/>
    <w:rsid w:val="00C74B23"/>
    <w:rsid w:val="00C75956"/>
    <w:rsid w:val="00C7603F"/>
    <w:rsid w:val="00C76158"/>
    <w:rsid w:val="00C768A9"/>
    <w:rsid w:val="00C76930"/>
    <w:rsid w:val="00C80783"/>
    <w:rsid w:val="00C807DC"/>
    <w:rsid w:val="00C80945"/>
    <w:rsid w:val="00C80E48"/>
    <w:rsid w:val="00C815FA"/>
    <w:rsid w:val="00C82040"/>
    <w:rsid w:val="00C82C35"/>
    <w:rsid w:val="00C83CF7"/>
    <w:rsid w:val="00C863C6"/>
    <w:rsid w:val="00C8706C"/>
    <w:rsid w:val="00C87C5A"/>
    <w:rsid w:val="00C87C8F"/>
    <w:rsid w:val="00C87CB6"/>
    <w:rsid w:val="00C87CD0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E25"/>
    <w:rsid w:val="00C962AE"/>
    <w:rsid w:val="00C96577"/>
    <w:rsid w:val="00C96B00"/>
    <w:rsid w:val="00C9785B"/>
    <w:rsid w:val="00CA05FC"/>
    <w:rsid w:val="00CA090C"/>
    <w:rsid w:val="00CA17C9"/>
    <w:rsid w:val="00CA1D70"/>
    <w:rsid w:val="00CA358D"/>
    <w:rsid w:val="00CA368E"/>
    <w:rsid w:val="00CA6715"/>
    <w:rsid w:val="00CB2098"/>
    <w:rsid w:val="00CB39F1"/>
    <w:rsid w:val="00CB51EF"/>
    <w:rsid w:val="00CB5415"/>
    <w:rsid w:val="00CB708D"/>
    <w:rsid w:val="00CB7652"/>
    <w:rsid w:val="00CB7A22"/>
    <w:rsid w:val="00CB7F5C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7866"/>
    <w:rsid w:val="00CD029F"/>
    <w:rsid w:val="00CD1287"/>
    <w:rsid w:val="00CD27B0"/>
    <w:rsid w:val="00CD2DBE"/>
    <w:rsid w:val="00CD50AA"/>
    <w:rsid w:val="00CD588F"/>
    <w:rsid w:val="00CD58A5"/>
    <w:rsid w:val="00CD63D0"/>
    <w:rsid w:val="00CD649F"/>
    <w:rsid w:val="00CD7B72"/>
    <w:rsid w:val="00CE0CFD"/>
    <w:rsid w:val="00CE2A44"/>
    <w:rsid w:val="00CE3F87"/>
    <w:rsid w:val="00CE61C8"/>
    <w:rsid w:val="00CE660F"/>
    <w:rsid w:val="00CE6EBE"/>
    <w:rsid w:val="00CE7896"/>
    <w:rsid w:val="00CF031F"/>
    <w:rsid w:val="00CF05BD"/>
    <w:rsid w:val="00CF12FB"/>
    <w:rsid w:val="00CF1E9F"/>
    <w:rsid w:val="00CF1F09"/>
    <w:rsid w:val="00CF3686"/>
    <w:rsid w:val="00CF4630"/>
    <w:rsid w:val="00CF4C9C"/>
    <w:rsid w:val="00CF75FC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3B1"/>
    <w:rsid w:val="00D0686C"/>
    <w:rsid w:val="00D06D01"/>
    <w:rsid w:val="00D07C3D"/>
    <w:rsid w:val="00D10315"/>
    <w:rsid w:val="00D1063B"/>
    <w:rsid w:val="00D10C77"/>
    <w:rsid w:val="00D1371B"/>
    <w:rsid w:val="00D1422C"/>
    <w:rsid w:val="00D14B26"/>
    <w:rsid w:val="00D14E65"/>
    <w:rsid w:val="00D1549F"/>
    <w:rsid w:val="00D15CE3"/>
    <w:rsid w:val="00D15EC7"/>
    <w:rsid w:val="00D16D69"/>
    <w:rsid w:val="00D17898"/>
    <w:rsid w:val="00D2225E"/>
    <w:rsid w:val="00D223CC"/>
    <w:rsid w:val="00D22BA3"/>
    <w:rsid w:val="00D22D18"/>
    <w:rsid w:val="00D23D54"/>
    <w:rsid w:val="00D24616"/>
    <w:rsid w:val="00D26EC8"/>
    <w:rsid w:val="00D27E96"/>
    <w:rsid w:val="00D30112"/>
    <w:rsid w:val="00D30902"/>
    <w:rsid w:val="00D3144E"/>
    <w:rsid w:val="00D31576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1A9"/>
    <w:rsid w:val="00D5077B"/>
    <w:rsid w:val="00D51D4D"/>
    <w:rsid w:val="00D52D5F"/>
    <w:rsid w:val="00D53616"/>
    <w:rsid w:val="00D53D9E"/>
    <w:rsid w:val="00D53FDC"/>
    <w:rsid w:val="00D5444B"/>
    <w:rsid w:val="00D5447D"/>
    <w:rsid w:val="00D5455B"/>
    <w:rsid w:val="00D56AD7"/>
    <w:rsid w:val="00D572C1"/>
    <w:rsid w:val="00D60804"/>
    <w:rsid w:val="00D61B1F"/>
    <w:rsid w:val="00D61DA1"/>
    <w:rsid w:val="00D6250B"/>
    <w:rsid w:val="00D62545"/>
    <w:rsid w:val="00D63258"/>
    <w:rsid w:val="00D63520"/>
    <w:rsid w:val="00D637E7"/>
    <w:rsid w:val="00D648EE"/>
    <w:rsid w:val="00D64AE2"/>
    <w:rsid w:val="00D65400"/>
    <w:rsid w:val="00D658F4"/>
    <w:rsid w:val="00D65A0D"/>
    <w:rsid w:val="00D670A1"/>
    <w:rsid w:val="00D67296"/>
    <w:rsid w:val="00D67DB2"/>
    <w:rsid w:val="00D70BF5"/>
    <w:rsid w:val="00D71674"/>
    <w:rsid w:val="00D71B94"/>
    <w:rsid w:val="00D72647"/>
    <w:rsid w:val="00D7294A"/>
    <w:rsid w:val="00D72A2E"/>
    <w:rsid w:val="00D73090"/>
    <w:rsid w:val="00D73D97"/>
    <w:rsid w:val="00D75768"/>
    <w:rsid w:val="00D770E3"/>
    <w:rsid w:val="00D8131E"/>
    <w:rsid w:val="00D813BF"/>
    <w:rsid w:val="00D826BE"/>
    <w:rsid w:val="00D83C06"/>
    <w:rsid w:val="00D840D3"/>
    <w:rsid w:val="00D845F1"/>
    <w:rsid w:val="00D84EFC"/>
    <w:rsid w:val="00D8511E"/>
    <w:rsid w:val="00D8528A"/>
    <w:rsid w:val="00D8544F"/>
    <w:rsid w:val="00D85690"/>
    <w:rsid w:val="00D87300"/>
    <w:rsid w:val="00D9157E"/>
    <w:rsid w:val="00D92288"/>
    <w:rsid w:val="00D92B12"/>
    <w:rsid w:val="00D92B56"/>
    <w:rsid w:val="00D92EC0"/>
    <w:rsid w:val="00D9435A"/>
    <w:rsid w:val="00D9494D"/>
    <w:rsid w:val="00D95854"/>
    <w:rsid w:val="00D975CD"/>
    <w:rsid w:val="00D97CC7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0370"/>
    <w:rsid w:val="00DB1F9F"/>
    <w:rsid w:val="00DB4667"/>
    <w:rsid w:val="00DB5F19"/>
    <w:rsid w:val="00DB6743"/>
    <w:rsid w:val="00DB7E07"/>
    <w:rsid w:val="00DC56A2"/>
    <w:rsid w:val="00DC604C"/>
    <w:rsid w:val="00DD0D21"/>
    <w:rsid w:val="00DD0FDB"/>
    <w:rsid w:val="00DD1D66"/>
    <w:rsid w:val="00DD364B"/>
    <w:rsid w:val="00DD38FF"/>
    <w:rsid w:val="00DD5D97"/>
    <w:rsid w:val="00DE06EB"/>
    <w:rsid w:val="00DE0E99"/>
    <w:rsid w:val="00DE2149"/>
    <w:rsid w:val="00DE40FB"/>
    <w:rsid w:val="00DE5297"/>
    <w:rsid w:val="00DE5687"/>
    <w:rsid w:val="00DE68A1"/>
    <w:rsid w:val="00DE7A2F"/>
    <w:rsid w:val="00DE7DCF"/>
    <w:rsid w:val="00DF073E"/>
    <w:rsid w:val="00DF0B5E"/>
    <w:rsid w:val="00DF10CA"/>
    <w:rsid w:val="00DF15DD"/>
    <w:rsid w:val="00DF2A13"/>
    <w:rsid w:val="00DF2BEF"/>
    <w:rsid w:val="00DF4342"/>
    <w:rsid w:val="00DF4C11"/>
    <w:rsid w:val="00DF508F"/>
    <w:rsid w:val="00DF51B1"/>
    <w:rsid w:val="00DF525D"/>
    <w:rsid w:val="00DF52BD"/>
    <w:rsid w:val="00DF59D8"/>
    <w:rsid w:val="00DF77EF"/>
    <w:rsid w:val="00E00B06"/>
    <w:rsid w:val="00E00DC3"/>
    <w:rsid w:val="00E013FD"/>
    <w:rsid w:val="00E01FCC"/>
    <w:rsid w:val="00E03EB3"/>
    <w:rsid w:val="00E0404F"/>
    <w:rsid w:val="00E049BA"/>
    <w:rsid w:val="00E05A35"/>
    <w:rsid w:val="00E10E68"/>
    <w:rsid w:val="00E128C5"/>
    <w:rsid w:val="00E147E8"/>
    <w:rsid w:val="00E158DF"/>
    <w:rsid w:val="00E2007B"/>
    <w:rsid w:val="00E218C0"/>
    <w:rsid w:val="00E22C43"/>
    <w:rsid w:val="00E24A70"/>
    <w:rsid w:val="00E25DBE"/>
    <w:rsid w:val="00E262B1"/>
    <w:rsid w:val="00E26795"/>
    <w:rsid w:val="00E2746A"/>
    <w:rsid w:val="00E278E2"/>
    <w:rsid w:val="00E31409"/>
    <w:rsid w:val="00E32398"/>
    <w:rsid w:val="00E3348F"/>
    <w:rsid w:val="00E34160"/>
    <w:rsid w:val="00E34587"/>
    <w:rsid w:val="00E34D4E"/>
    <w:rsid w:val="00E35BAE"/>
    <w:rsid w:val="00E3794C"/>
    <w:rsid w:val="00E40F08"/>
    <w:rsid w:val="00E40FC0"/>
    <w:rsid w:val="00E41BC1"/>
    <w:rsid w:val="00E4203B"/>
    <w:rsid w:val="00E42EC7"/>
    <w:rsid w:val="00E459FB"/>
    <w:rsid w:val="00E46035"/>
    <w:rsid w:val="00E46461"/>
    <w:rsid w:val="00E46493"/>
    <w:rsid w:val="00E46511"/>
    <w:rsid w:val="00E46CBE"/>
    <w:rsid w:val="00E476C6"/>
    <w:rsid w:val="00E47848"/>
    <w:rsid w:val="00E5036B"/>
    <w:rsid w:val="00E5155C"/>
    <w:rsid w:val="00E560A8"/>
    <w:rsid w:val="00E56E07"/>
    <w:rsid w:val="00E56F98"/>
    <w:rsid w:val="00E577FC"/>
    <w:rsid w:val="00E57F9E"/>
    <w:rsid w:val="00E60026"/>
    <w:rsid w:val="00E6021C"/>
    <w:rsid w:val="00E60E60"/>
    <w:rsid w:val="00E615AC"/>
    <w:rsid w:val="00E61B05"/>
    <w:rsid w:val="00E622DA"/>
    <w:rsid w:val="00E623F0"/>
    <w:rsid w:val="00E62845"/>
    <w:rsid w:val="00E648B6"/>
    <w:rsid w:val="00E64B0C"/>
    <w:rsid w:val="00E65E56"/>
    <w:rsid w:val="00E66F86"/>
    <w:rsid w:val="00E677D6"/>
    <w:rsid w:val="00E67B49"/>
    <w:rsid w:val="00E703F7"/>
    <w:rsid w:val="00E71A0C"/>
    <w:rsid w:val="00E72794"/>
    <w:rsid w:val="00E739A4"/>
    <w:rsid w:val="00E74344"/>
    <w:rsid w:val="00E75F48"/>
    <w:rsid w:val="00E76A0D"/>
    <w:rsid w:val="00E77107"/>
    <w:rsid w:val="00E807C1"/>
    <w:rsid w:val="00E8157A"/>
    <w:rsid w:val="00E817BF"/>
    <w:rsid w:val="00E8269E"/>
    <w:rsid w:val="00E831E1"/>
    <w:rsid w:val="00E84539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A07E8"/>
    <w:rsid w:val="00EA07FD"/>
    <w:rsid w:val="00EA0B4B"/>
    <w:rsid w:val="00EA0DAA"/>
    <w:rsid w:val="00EA1B06"/>
    <w:rsid w:val="00EA28CB"/>
    <w:rsid w:val="00EA35B6"/>
    <w:rsid w:val="00EA4364"/>
    <w:rsid w:val="00EA490F"/>
    <w:rsid w:val="00EA6646"/>
    <w:rsid w:val="00EA685C"/>
    <w:rsid w:val="00EB0DE6"/>
    <w:rsid w:val="00EB20A7"/>
    <w:rsid w:val="00EB2A56"/>
    <w:rsid w:val="00EB390E"/>
    <w:rsid w:val="00EB3BE0"/>
    <w:rsid w:val="00EB526D"/>
    <w:rsid w:val="00EB54A4"/>
    <w:rsid w:val="00EB73D8"/>
    <w:rsid w:val="00EB77C7"/>
    <w:rsid w:val="00EC0913"/>
    <w:rsid w:val="00EC153A"/>
    <w:rsid w:val="00EC1966"/>
    <w:rsid w:val="00EC3952"/>
    <w:rsid w:val="00EC4EF2"/>
    <w:rsid w:val="00EC5D21"/>
    <w:rsid w:val="00EC6749"/>
    <w:rsid w:val="00EC6AC9"/>
    <w:rsid w:val="00EC798B"/>
    <w:rsid w:val="00EC7EBB"/>
    <w:rsid w:val="00ED1757"/>
    <w:rsid w:val="00ED2115"/>
    <w:rsid w:val="00ED27E6"/>
    <w:rsid w:val="00ED374E"/>
    <w:rsid w:val="00ED409B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BE0"/>
    <w:rsid w:val="00EF0CE7"/>
    <w:rsid w:val="00EF1173"/>
    <w:rsid w:val="00EF1474"/>
    <w:rsid w:val="00EF14FB"/>
    <w:rsid w:val="00EF1D4E"/>
    <w:rsid w:val="00EF203E"/>
    <w:rsid w:val="00EF2486"/>
    <w:rsid w:val="00EF2D34"/>
    <w:rsid w:val="00EF4CAD"/>
    <w:rsid w:val="00EF4F46"/>
    <w:rsid w:val="00EF58A9"/>
    <w:rsid w:val="00EF6276"/>
    <w:rsid w:val="00F0123A"/>
    <w:rsid w:val="00F020B9"/>
    <w:rsid w:val="00F049DB"/>
    <w:rsid w:val="00F04D3D"/>
    <w:rsid w:val="00F04DD1"/>
    <w:rsid w:val="00F05DC0"/>
    <w:rsid w:val="00F07693"/>
    <w:rsid w:val="00F0782B"/>
    <w:rsid w:val="00F1341B"/>
    <w:rsid w:val="00F135A0"/>
    <w:rsid w:val="00F1379E"/>
    <w:rsid w:val="00F13AA0"/>
    <w:rsid w:val="00F13F30"/>
    <w:rsid w:val="00F141EB"/>
    <w:rsid w:val="00F14431"/>
    <w:rsid w:val="00F14A97"/>
    <w:rsid w:val="00F17419"/>
    <w:rsid w:val="00F174DF"/>
    <w:rsid w:val="00F17C44"/>
    <w:rsid w:val="00F20572"/>
    <w:rsid w:val="00F205AD"/>
    <w:rsid w:val="00F23E5F"/>
    <w:rsid w:val="00F2467E"/>
    <w:rsid w:val="00F24B13"/>
    <w:rsid w:val="00F25829"/>
    <w:rsid w:val="00F26055"/>
    <w:rsid w:val="00F274BB"/>
    <w:rsid w:val="00F27D8C"/>
    <w:rsid w:val="00F3096C"/>
    <w:rsid w:val="00F30C35"/>
    <w:rsid w:val="00F30C5B"/>
    <w:rsid w:val="00F30EF4"/>
    <w:rsid w:val="00F31D80"/>
    <w:rsid w:val="00F33099"/>
    <w:rsid w:val="00F34992"/>
    <w:rsid w:val="00F34B8B"/>
    <w:rsid w:val="00F406A7"/>
    <w:rsid w:val="00F42458"/>
    <w:rsid w:val="00F425F7"/>
    <w:rsid w:val="00F43AD1"/>
    <w:rsid w:val="00F44082"/>
    <w:rsid w:val="00F443AB"/>
    <w:rsid w:val="00F446D4"/>
    <w:rsid w:val="00F459B3"/>
    <w:rsid w:val="00F46A3C"/>
    <w:rsid w:val="00F46D3E"/>
    <w:rsid w:val="00F470D1"/>
    <w:rsid w:val="00F47AF3"/>
    <w:rsid w:val="00F50EE8"/>
    <w:rsid w:val="00F520C5"/>
    <w:rsid w:val="00F5245C"/>
    <w:rsid w:val="00F52C74"/>
    <w:rsid w:val="00F52CD9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2D82"/>
    <w:rsid w:val="00F62DE7"/>
    <w:rsid w:val="00F6388F"/>
    <w:rsid w:val="00F64DE5"/>
    <w:rsid w:val="00F652E2"/>
    <w:rsid w:val="00F656CE"/>
    <w:rsid w:val="00F65AB4"/>
    <w:rsid w:val="00F65EA7"/>
    <w:rsid w:val="00F67440"/>
    <w:rsid w:val="00F67818"/>
    <w:rsid w:val="00F67834"/>
    <w:rsid w:val="00F67BB4"/>
    <w:rsid w:val="00F70E3E"/>
    <w:rsid w:val="00F737D6"/>
    <w:rsid w:val="00F74DF9"/>
    <w:rsid w:val="00F75A35"/>
    <w:rsid w:val="00F7794A"/>
    <w:rsid w:val="00F77DCA"/>
    <w:rsid w:val="00F80E24"/>
    <w:rsid w:val="00F82DF2"/>
    <w:rsid w:val="00F842C7"/>
    <w:rsid w:val="00F8576F"/>
    <w:rsid w:val="00F902D7"/>
    <w:rsid w:val="00F90AA2"/>
    <w:rsid w:val="00F91D52"/>
    <w:rsid w:val="00F91D79"/>
    <w:rsid w:val="00F93008"/>
    <w:rsid w:val="00F95596"/>
    <w:rsid w:val="00F95C73"/>
    <w:rsid w:val="00F970EB"/>
    <w:rsid w:val="00FA1C05"/>
    <w:rsid w:val="00FA1DB1"/>
    <w:rsid w:val="00FA26C9"/>
    <w:rsid w:val="00FA2927"/>
    <w:rsid w:val="00FA3E95"/>
    <w:rsid w:val="00FA4609"/>
    <w:rsid w:val="00FA4F29"/>
    <w:rsid w:val="00FA53A4"/>
    <w:rsid w:val="00FA6101"/>
    <w:rsid w:val="00FA69F2"/>
    <w:rsid w:val="00FB13F5"/>
    <w:rsid w:val="00FB1451"/>
    <w:rsid w:val="00FB39A8"/>
    <w:rsid w:val="00FB5130"/>
    <w:rsid w:val="00FB5144"/>
    <w:rsid w:val="00FB61FB"/>
    <w:rsid w:val="00FB6D6B"/>
    <w:rsid w:val="00FB789A"/>
    <w:rsid w:val="00FC28B0"/>
    <w:rsid w:val="00FC359C"/>
    <w:rsid w:val="00FC3C5D"/>
    <w:rsid w:val="00FC4AC0"/>
    <w:rsid w:val="00FC6073"/>
    <w:rsid w:val="00FC642D"/>
    <w:rsid w:val="00FC7209"/>
    <w:rsid w:val="00FD0569"/>
    <w:rsid w:val="00FD22F8"/>
    <w:rsid w:val="00FD2329"/>
    <w:rsid w:val="00FD2D2C"/>
    <w:rsid w:val="00FD2E88"/>
    <w:rsid w:val="00FD31C0"/>
    <w:rsid w:val="00FD3503"/>
    <w:rsid w:val="00FD4535"/>
    <w:rsid w:val="00FD472D"/>
    <w:rsid w:val="00FD478E"/>
    <w:rsid w:val="00FD4D11"/>
    <w:rsid w:val="00FD4E10"/>
    <w:rsid w:val="00FD5205"/>
    <w:rsid w:val="00FD54AA"/>
    <w:rsid w:val="00FD7822"/>
    <w:rsid w:val="00FE23D9"/>
    <w:rsid w:val="00FE4081"/>
    <w:rsid w:val="00FE527F"/>
    <w:rsid w:val="00FE548E"/>
    <w:rsid w:val="00FE55AF"/>
    <w:rsid w:val="00FE5B99"/>
    <w:rsid w:val="00FE6818"/>
    <w:rsid w:val="00FE709E"/>
    <w:rsid w:val="00FF0612"/>
    <w:rsid w:val="00FF145A"/>
    <w:rsid w:val="00FF1CFB"/>
    <w:rsid w:val="00FF2804"/>
    <w:rsid w:val="00FF2AF9"/>
    <w:rsid w:val="00FF388C"/>
    <w:rsid w:val="00FF3C0D"/>
    <w:rsid w:val="00FF3CE0"/>
    <w:rsid w:val="00FF580E"/>
    <w:rsid w:val="00FF619A"/>
    <w:rsid w:val="00FF66C3"/>
    <w:rsid w:val="00FF6841"/>
    <w:rsid w:val="00FF6922"/>
    <w:rsid w:val="00FF6EDC"/>
    <w:rsid w:val="00FF7319"/>
    <w:rsid w:val="00FF7835"/>
    <w:rsid w:val="00FF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3F1A0F04-DE63-44BA-8410-FA1DAA37D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E6A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uiPriority w:val="99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C8B775-A5BE-46DB-A1AC-00DBCF965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15</Pages>
  <Words>3478</Words>
  <Characters>14519</Characters>
  <Application>Microsoft Office Word</Application>
  <DocSecurity>0</DocSecurity>
  <Lines>120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17962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Somjai, Nigonyanont</cp:lastModifiedBy>
  <cp:revision>3</cp:revision>
  <cp:lastPrinted>2020-04-28T03:30:00Z</cp:lastPrinted>
  <dcterms:created xsi:type="dcterms:W3CDTF">2020-04-29T04:38:00Z</dcterms:created>
  <dcterms:modified xsi:type="dcterms:W3CDTF">2020-04-29T04:39:00Z</dcterms:modified>
</cp:coreProperties>
</file>